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E4D60" w14:textId="43AEA007" w:rsidR="00804175" w:rsidRPr="001D520A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1D520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1D520A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1D520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82B45F8" w14:textId="77777777" w:rsidR="00081F88" w:rsidRPr="001D520A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48D8B5A5" w14:textId="77777777" w:rsidR="00804175" w:rsidRPr="001D520A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</w:t>
      </w:r>
      <w:r w:rsidR="00D25073" w:rsidRPr="001D520A">
        <w:rPr>
          <w:rFonts w:ascii="Angsana New" w:hAnsi="Angsana New" w:cs="Angsana New"/>
          <w:sz w:val="30"/>
          <w:szCs w:val="30"/>
          <w:cs/>
          <w:lang w:bidi="th-TH"/>
        </w:rPr>
        <w:t>งบ</w:t>
      </w: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การเงินระหว่างกาล</w:t>
      </w:r>
    </w:p>
    <w:p w14:paraId="03B64113" w14:textId="74C9AD4B" w:rsidR="00804175" w:rsidRPr="00E57590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57590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80A007E" w14:textId="4789E849" w:rsidR="00BB102D" w:rsidRDefault="00BB102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0775F34A" w14:textId="77777777" w:rsidR="00F30B12" w:rsidRDefault="00F30B12" w:rsidP="00F30B1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5F6311E0" w14:textId="2EF13EA6" w:rsidR="006E2299" w:rsidRDefault="009B35D1" w:rsidP="00F30B1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754013DB" w14:textId="591438DA" w:rsidR="003F45F6" w:rsidRDefault="003F45F6" w:rsidP="00F30B1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344A64DF" w14:textId="12E25D81" w:rsidR="0006227F" w:rsidRDefault="0006227F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83A43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 และอุปกรณ์</w:t>
      </w:r>
    </w:p>
    <w:p w14:paraId="3F2E24DC" w14:textId="19F02F58" w:rsidR="00522F05" w:rsidRDefault="00F82A3D" w:rsidP="00241F6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57590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F85C2F" w:rsidRPr="00E57590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1BAFECE1" w14:textId="43A97804" w:rsidR="003A6E59" w:rsidRDefault="0047099B" w:rsidP="0047099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12FBD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EE5EA8D" w14:textId="77777777" w:rsidR="0003532C" w:rsidRPr="0047099B" w:rsidRDefault="0003532C" w:rsidP="00C050D6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007CD67" w14:textId="2CEC3401" w:rsidR="00804175" w:rsidRPr="0037574F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pacing w:val="-4"/>
          <w:sz w:val="30"/>
          <w:szCs w:val="30"/>
          <w:rtl/>
          <w:cs/>
          <w:lang w:val="en-US"/>
        </w:rPr>
      </w:pPr>
      <w:r w:rsidRPr="001D520A">
        <w:rPr>
          <w:rFonts w:ascii="Angsana New" w:hAnsi="Angsana New" w:cs="Angsana New"/>
          <w:spacing w:val="-4"/>
          <w:sz w:val="30"/>
          <w:szCs w:val="30"/>
          <w:cs/>
          <w:lang w:bidi="th-TH"/>
        </w:rPr>
        <w:br w:type="page"/>
      </w:r>
    </w:p>
    <w:p w14:paraId="265FCFF9" w14:textId="5A4543F8" w:rsidR="00804175" w:rsidRPr="00554057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</w:t>
      </w:r>
      <w:r w:rsidR="00D25073" w:rsidRPr="00554057">
        <w:rPr>
          <w:rFonts w:asciiTheme="majorBidi" w:hAnsiTheme="majorBidi" w:cstheme="majorBidi"/>
          <w:sz w:val="30"/>
          <w:szCs w:val="30"/>
          <w:cs/>
        </w:rPr>
        <w:t>งบ</w:t>
      </w:r>
      <w:r w:rsidRPr="00554057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="0038071B" w:rsidRPr="00554057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554057">
        <w:rPr>
          <w:rFonts w:asciiTheme="majorBidi" w:hAnsiTheme="majorBidi" w:cstheme="majorBidi"/>
          <w:sz w:val="30"/>
          <w:szCs w:val="30"/>
          <w:cs/>
        </w:rPr>
        <w:t>เป็นส่วนหนึ่งของ</w:t>
      </w:r>
      <w:r w:rsidR="00D25073" w:rsidRPr="00554057">
        <w:rPr>
          <w:rFonts w:asciiTheme="majorBidi" w:hAnsiTheme="majorBidi" w:cstheme="majorBidi"/>
          <w:sz w:val="30"/>
          <w:szCs w:val="30"/>
          <w:cs/>
        </w:rPr>
        <w:t>งบ</w:t>
      </w:r>
      <w:r w:rsidRPr="00554057">
        <w:rPr>
          <w:rFonts w:asciiTheme="majorBidi" w:hAnsiTheme="majorBidi" w:cstheme="majorBidi"/>
          <w:sz w:val="30"/>
          <w:szCs w:val="30"/>
          <w:cs/>
        </w:rPr>
        <w:t>การเงินระหว่างกาลนี้</w:t>
      </w:r>
    </w:p>
    <w:p w14:paraId="44BA37FB" w14:textId="77777777" w:rsidR="00804175" w:rsidRPr="00554057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5C2EBFE" w14:textId="7626F11A" w:rsidR="00804175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="0038071B" w:rsidRPr="00554057">
        <w:rPr>
          <w:rFonts w:asciiTheme="majorBidi" w:hAnsiTheme="majorBidi" w:cstheme="majorBidi"/>
          <w:sz w:val="30"/>
          <w:szCs w:val="30"/>
          <w:cs/>
        </w:rPr>
        <w:t>ได้อนุมัติให้ออกงบการเงินระหว่างกาลนี้</w:t>
      </w:r>
      <w:r w:rsidRPr="00554057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141014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CC0F58" w:rsidRPr="00141014">
        <w:rPr>
          <w:rFonts w:asciiTheme="majorBidi" w:hAnsiTheme="majorBidi" w:cstheme="majorBidi"/>
          <w:sz w:val="30"/>
          <w:szCs w:val="30"/>
        </w:rPr>
        <w:t xml:space="preserve"> </w:t>
      </w:r>
      <w:r w:rsidR="0046390B" w:rsidRPr="0046390B">
        <w:rPr>
          <w:rFonts w:asciiTheme="majorBidi" w:hAnsiTheme="majorBidi" w:cstheme="majorBidi"/>
          <w:sz w:val="30"/>
          <w:szCs w:val="30"/>
        </w:rPr>
        <w:t>14</w:t>
      </w:r>
      <w:r w:rsidR="00F214B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E1C07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641E4C" w:rsidRPr="00141014">
        <w:rPr>
          <w:rFonts w:ascii="Angsana New" w:hAnsi="Angsana New" w:cs="Angsana New"/>
          <w:sz w:val="30"/>
          <w:szCs w:val="30"/>
          <w:cs/>
        </w:rPr>
        <w:t xml:space="preserve"> </w:t>
      </w:r>
      <w:r w:rsidR="0046390B" w:rsidRPr="0046390B">
        <w:rPr>
          <w:rFonts w:ascii="Angsana New" w:hAnsi="Angsana New" w:cs="Angsana New"/>
          <w:sz w:val="30"/>
          <w:szCs w:val="30"/>
        </w:rPr>
        <w:t>2568</w:t>
      </w:r>
    </w:p>
    <w:p w14:paraId="5AC39920" w14:textId="77777777" w:rsidR="00641E4C" w:rsidRPr="00554057" w:rsidRDefault="00641E4C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2009F4A" w14:textId="237B8C78" w:rsidR="00C11916" w:rsidRPr="00554057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FF"/>
          <w:sz w:val="30"/>
          <w:szCs w:val="30"/>
          <w:u w:val="none"/>
          <w:lang w:val="th-TH"/>
        </w:rPr>
      </w:pPr>
      <w:r w:rsidRPr="0055405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</w:t>
      </w:r>
      <w:r w:rsidR="00D25073" w:rsidRPr="0055405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งบ</w:t>
      </w:r>
      <w:r w:rsidRPr="0055405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การเงินระหว่างกาล </w:t>
      </w:r>
    </w:p>
    <w:p w14:paraId="55C89CAD" w14:textId="77777777" w:rsidR="000F4CA1" w:rsidRPr="00554057" w:rsidRDefault="000F4CA1" w:rsidP="000F4CA1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040844E6" w14:textId="662429A3" w:rsidR="000F4CA1" w:rsidRPr="00554057" w:rsidRDefault="000F4CA1" w:rsidP="004D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127F31">
        <w:rPr>
          <w:rFonts w:asciiTheme="majorBidi" w:hAnsiTheme="majorBidi" w:cstheme="majorBidi"/>
          <w:sz w:val="30"/>
          <w:szCs w:val="30"/>
        </w:rPr>
        <w:br/>
      </w:r>
      <w:r w:rsidRPr="00554057">
        <w:rPr>
          <w:rFonts w:asciiTheme="majorBidi" w:hAnsiTheme="majorBidi" w:cstheme="majorBidi"/>
          <w:sz w:val="30"/>
          <w:szCs w:val="30"/>
          <w:cs/>
        </w:rPr>
        <w:t>หมายเหตุ</w:t>
      </w:r>
      <w:r w:rsidRPr="004D729A">
        <w:rPr>
          <w:rFonts w:asciiTheme="majorBidi" w:hAnsiTheme="majorBidi" w:cstheme="majorBidi"/>
          <w:spacing w:val="-4"/>
          <w:sz w:val="30"/>
          <w:szCs w:val="30"/>
          <w:cs/>
        </w:rPr>
        <w:t>ประกอบงบการเงินระหว่างกาลในรูปแบบย่อ (“งบการเงินระหว่างกาล”) ตามมาตรฐาน</w:t>
      </w:r>
      <w:r w:rsidRPr="00554057">
        <w:rPr>
          <w:rFonts w:asciiTheme="majorBidi" w:hAnsiTheme="majorBidi" w:cstheme="majorBidi"/>
          <w:sz w:val="30"/>
          <w:szCs w:val="30"/>
          <w:cs/>
        </w:rPr>
        <w:t>การบัญชีฉบับที่</w:t>
      </w:r>
      <w:r w:rsidR="004D729A">
        <w:rPr>
          <w:rFonts w:asciiTheme="majorBidi" w:hAnsiTheme="majorBidi" w:cstheme="majorBidi"/>
          <w:sz w:val="30"/>
          <w:szCs w:val="30"/>
        </w:rPr>
        <w:t xml:space="preserve"> </w:t>
      </w:r>
      <w:r w:rsidR="0046390B" w:rsidRPr="0046390B">
        <w:rPr>
          <w:rFonts w:asciiTheme="majorBidi" w:hAnsiTheme="majorBidi" w:cstheme="majorBidi"/>
          <w:sz w:val="30"/>
          <w:szCs w:val="30"/>
        </w:rPr>
        <w:t>34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55405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130206" w:rsidRPr="00554057">
        <w:rPr>
          <w:rFonts w:asciiTheme="majorBidi" w:hAnsiTheme="majorBidi" w:cstheme="majorBidi"/>
          <w:sz w:val="30"/>
          <w:szCs w:val="30"/>
          <w:cs/>
        </w:rPr>
        <w:t xml:space="preserve">ฯ 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กฎระเบียบและประกาศคณะกรรมการกำกับหลักทรัพย์</w:t>
      </w:r>
      <w:r w:rsidRPr="00A133CD">
        <w:rPr>
          <w:rFonts w:asciiTheme="majorBidi" w:hAnsiTheme="majorBidi" w:cstheme="majorBidi"/>
          <w:spacing w:val="-4"/>
          <w:sz w:val="30"/>
          <w:szCs w:val="30"/>
          <w:cs/>
        </w:rPr>
        <w:t>และตลาดหลักทรัพย์ที่เกี่ยวข้อง</w:t>
      </w:r>
      <w:r w:rsidRPr="00A133C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71CFB" w:rsidRPr="00A133CD">
        <w:rPr>
          <w:rFonts w:asciiTheme="majorBidi" w:hAnsiTheme="majorBidi" w:cstheme="majorBidi"/>
          <w:spacing w:val="-4"/>
          <w:sz w:val="30"/>
          <w:szCs w:val="30"/>
          <w:cs/>
        </w:rPr>
        <w:t>โดย</w:t>
      </w:r>
      <w:r w:rsidR="00E53DFA" w:rsidRPr="00A133CD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</w:t>
      </w:r>
      <w:r w:rsidR="00E53DFA" w:rsidRPr="00554057">
        <w:rPr>
          <w:rFonts w:asciiTheme="majorBidi" w:hAnsiTheme="majorBidi" w:cstheme="majorBidi"/>
          <w:sz w:val="30"/>
          <w:szCs w:val="30"/>
          <w:cs/>
        </w:rPr>
        <w:t>กาลนี้เน้นการให้</w:t>
      </w:r>
      <w:r w:rsidRPr="00A133CD">
        <w:rPr>
          <w:rFonts w:asciiTheme="majorBidi" w:hAnsiTheme="majorBidi" w:cstheme="majorBidi"/>
          <w:spacing w:val="-4"/>
          <w:sz w:val="30"/>
          <w:szCs w:val="30"/>
          <w:cs/>
        </w:rPr>
        <w:t>ข้อมูลที่เกี่ยวกับกิจกรรม เหตุการณ์และสถานการณ์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ใหม่ๆ </w:t>
      </w:r>
      <w:r w:rsidRPr="00A133CD">
        <w:rPr>
          <w:rFonts w:asciiTheme="majorBidi" w:hAnsiTheme="majorBidi" w:cstheme="majorBidi"/>
          <w:spacing w:val="-4"/>
          <w:sz w:val="30"/>
          <w:szCs w:val="30"/>
          <w:cs/>
        </w:rPr>
        <w:t>เพื่อไม่ให้ซ้ำซ้อนกับข้อมูลที่ได้นำเสนอไ</w:t>
      </w:r>
      <w:r w:rsidR="00A133CD" w:rsidRPr="00A133CD">
        <w:rPr>
          <w:rFonts w:asciiTheme="majorBidi" w:hAnsiTheme="majorBidi" w:cstheme="majorBidi" w:hint="cs"/>
          <w:spacing w:val="-4"/>
          <w:sz w:val="30"/>
          <w:szCs w:val="30"/>
          <w:cs/>
        </w:rPr>
        <w:t>ป</w:t>
      </w:r>
      <w:r w:rsidRPr="00A133CD">
        <w:rPr>
          <w:rFonts w:asciiTheme="majorBidi" w:hAnsiTheme="majorBidi" w:cstheme="majorBidi"/>
          <w:spacing w:val="-4"/>
          <w:sz w:val="30"/>
          <w:szCs w:val="30"/>
          <w:cs/>
        </w:rPr>
        <w:t>แล้ว</w:t>
      </w:r>
      <w:r w:rsidR="00571CFB" w:rsidRPr="00554057">
        <w:rPr>
          <w:rFonts w:asciiTheme="majorBidi" w:hAnsiTheme="majorBidi" w:cstheme="majorBidi"/>
          <w:sz w:val="30"/>
          <w:szCs w:val="30"/>
          <w:cs/>
        </w:rPr>
        <w:t>ในงบการเงินประจำปี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</w:t>
      </w:r>
      <w:r w:rsidR="00FF2CE1">
        <w:rPr>
          <w:rFonts w:asciiTheme="majorBidi" w:hAnsiTheme="majorBidi" w:cstheme="majorBidi"/>
          <w:sz w:val="30"/>
          <w:szCs w:val="30"/>
        </w:rPr>
        <w:br/>
      </w:r>
      <w:r w:rsidRPr="00554057">
        <w:rPr>
          <w:rFonts w:asciiTheme="majorBidi" w:hAnsiTheme="majorBidi" w:cstheme="majorBidi"/>
          <w:sz w:val="30"/>
          <w:szCs w:val="30"/>
          <w:cs/>
        </w:rPr>
        <w:t>บริษัทย่อยสำหรับปีสิ้นสุดวันที่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46390B" w:rsidRPr="0046390B">
        <w:rPr>
          <w:rFonts w:asciiTheme="majorBidi" w:hAnsiTheme="majorBidi" w:cstheme="majorBidi"/>
          <w:sz w:val="30"/>
          <w:szCs w:val="30"/>
        </w:rPr>
        <w:t>31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46390B" w:rsidRPr="0046390B">
        <w:rPr>
          <w:rFonts w:asciiTheme="majorBidi" w:hAnsiTheme="majorBidi" w:cstheme="majorBidi"/>
          <w:sz w:val="30"/>
          <w:szCs w:val="30"/>
        </w:rPr>
        <w:t>2567</w:t>
      </w:r>
    </w:p>
    <w:p w14:paraId="64C42B8C" w14:textId="77777777" w:rsidR="007B1DB6" w:rsidRPr="00554057" w:rsidRDefault="007B1DB6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9C58828" w14:textId="7DAFD107" w:rsidR="00B8752F" w:rsidRPr="00554057" w:rsidRDefault="00844784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</w:t>
      </w:r>
      <w:r w:rsidR="00592E37" w:rsidRPr="00554057">
        <w:rPr>
          <w:rFonts w:asciiTheme="majorBidi" w:hAnsiTheme="majorBidi" w:cstheme="majorBidi"/>
          <w:sz w:val="30"/>
          <w:szCs w:val="30"/>
          <w:cs/>
        </w:rPr>
        <w:t xml:space="preserve"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>ทั้งนี้ นโยบายการบัญชี วิธีการคำนวณและแหล่งข้อมูลสำคัญที่ใช้ในการประมาณการ</w:t>
      </w:r>
      <w:r w:rsidR="00E53DFA" w:rsidRPr="00554057">
        <w:rPr>
          <w:rFonts w:asciiTheme="majorBidi" w:hAnsiTheme="majorBidi" w:cstheme="majorBidi"/>
          <w:sz w:val="30"/>
          <w:szCs w:val="30"/>
          <w:cs/>
        </w:rPr>
        <w:t>ที่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>อาจมีความไม่แน่นอนนั้น</w:t>
      </w:r>
      <w:r w:rsidR="00F21AC7" w:rsidRPr="00554057">
        <w:rPr>
          <w:rFonts w:asciiTheme="majorBidi" w:hAnsiTheme="majorBidi" w:cstheme="majorBidi"/>
          <w:sz w:val="30"/>
          <w:szCs w:val="30"/>
          <w:cs/>
        </w:rPr>
        <w:t>ไม่แตกต่างจาก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>ที่</w:t>
      </w:r>
      <w:r w:rsidR="00F21AC7" w:rsidRPr="00554057">
        <w:rPr>
          <w:rFonts w:asciiTheme="majorBidi" w:hAnsiTheme="majorBidi" w:cstheme="majorBidi"/>
          <w:sz w:val="30"/>
          <w:szCs w:val="30"/>
          <w:cs/>
        </w:rPr>
        <w:t>ได้</w:t>
      </w:r>
      <w:r w:rsidR="00F819C8" w:rsidRPr="00554057">
        <w:rPr>
          <w:rFonts w:asciiTheme="majorBidi" w:hAnsiTheme="majorBidi" w:cstheme="majorBidi"/>
          <w:sz w:val="30"/>
          <w:szCs w:val="30"/>
          <w:cs/>
        </w:rPr>
        <w:t>อธิบาย</w:t>
      </w:r>
      <w:r w:rsidR="00F21AC7" w:rsidRPr="00554057">
        <w:rPr>
          <w:rFonts w:asciiTheme="majorBidi" w:hAnsiTheme="majorBidi" w:cstheme="majorBidi"/>
          <w:sz w:val="30"/>
          <w:szCs w:val="30"/>
          <w:cs/>
        </w:rPr>
        <w:t>ไว้</w:t>
      </w:r>
      <w:r w:rsidR="00F819C8" w:rsidRPr="00554057">
        <w:rPr>
          <w:rFonts w:asciiTheme="majorBidi" w:hAnsiTheme="majorBidi" w:cstheme="majorBidi"/>
          <w:sz w:val="30"/>
          <w:szCs w:val="30"/>
          <w:cs/>
        </w:rPr>
        <w:t>ใน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46390B" w:rsidRPr="0046390B">
        <w:rPr>
          <w:rFonts w:asciiTheme="majorBidi" w:hAnsiTheme="majorBidi" w:cstheme="majorBidi"/>
          <w:sz w:val="30"/>
          <w:szCs w:val="30"/>
        </w:rPr>
        <w:t>31</w:t>
      </w:r>
      <w:r w:rsidR="007A0AF1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6390B" w:rsidRPr="0046390B">
        <w:rPr>
          <w:rFonts w:asciiTheme="majorBidi" w:hAnsiTheme="majorBidi" w:cstheme="majorBidi"/>
          <w:sz w:val="30"/>
          <w:szCs w:val="30"/>
        </w:rPr>
        <w:t>2567</w:t>
      </w:r>
      <w:r w:rsidR="00261FE6" w:rsidRPr="00554057">
        <w:rPr>
          <w:rFonts w:asciiTheme="majorBidi" w:hAnsiTheme="majorBidi" w:cstheme="majorBidi"/>
          <w:sz w:val="30"/>
          <w:szCs w:val="30"/>
        </w:rPr>
        <w:t xml:space="preserve"> </w:t>
      </w:r>
    </w:p>
    <w:p w14:paraId="63A12D41" w14:textId="77777777" w:rsidR="00E53DFA" w:rsidRPr="00554057" w:rsidRDefault="00E53DFA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B427509" w14:textId="123F9E9F" w:rsidR="00991336" w:rsidRPr="00554057" w:rsidRDefault="00804175" w:rsidP="00BF03C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55405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306A4373" w14:textId="77777777" w:rsidR="004B492A" w:rsidRPr="00554057" w:rsidRDefault="004B492A" w:rsidP="00415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506BB3C" w14:textId="57AC84A6" w:rsidR="00F328B2" w:rsidRPr="00554057" w:rsidRDefault="00F328B2" w:rsidP="000F11FF">
      <w:pPr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54057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</w:t>
      </w:r>
      <w:r w:rsidR="00355848" w:rsidRPr="0055405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>บริษัทร่วม</w:t>
      </w:r>
      <w:r w:rsidRPr="0055405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>ผู้บริหารสำคัญและบุคคลหรือกิจการที่เกี่ยวข้อง</w:t>
      </w:r>
      <w:r w:rsidR="00355848" w:rsidRPr="00554057">
        <w:rPr>
          <w:rFonts w:asciiTheme="majorBidi" w:hAnsiTheme="majorBidi" w:cstheme="majorBidi"/>
          <w:b/>
          <w:sz w:val="30"/>
          <w:szCs w:val="30"/>
          <w:cs/>
        </w:rPr>
        <w:t>กัน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 xml:space="preserve"> ไม่มีการเปลี่ยนแปลงอย่างมีสาระสำคัญในระหว่างงวด</w:t>
      </w:r>
      <w:r w:rsidR="003E1C07">
        <w:rPr>
          <w:rFonts w:asciiTheme="majorBidi" w:hAnsiTheme="majorBidi" w:cstheme="majorBidi" w:hint="cs"/>
          <w:b/>
          <w:sz w:val="30"/>
          <w:szCs w:val="30"/>
          <w:cs/>
        </w:rPr>
        <w:t>เก้า</w:t>
      </w:r>
      <w:r w:rsidR="003E1C07" w:rsidRPr="00554057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46390B" w:rsidRPr="0046390B">
        <w:rPr>
          <w:rFonts w:asciiTheme="majorBidi" w:hAnsiTheme="majorBidi" w:cstheme="majorBidi"/>
          <w:bCs/>
          <w:sz w:val="30"/>
          <w:szCs w:val="30"/>
        </w:rPr>
        <w:t>30</w:t>
      </w:r>
      <w:r w:rsidR="003E1C07" w:rsidRPr="00DA0AC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3E1C07">
        <w:rPr>
          <w:rFonts w:asciiTheme="majorBidi" w:hAnsiTheme="majorBidi" w:cstheme="majorBidi" w:hint="cs"/>
          <w:b/>
          <w:sz w:val="30"/>
          <w:szCs w:val="30"/>
          <w:cs/>
        </w:rPr>
        <w:t>กันยายน</w:t>
      </w:r>
      <w:r w:rsidR="003E1C07" w:rsidRPr="00554057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46390B" w:rsidRPr="0046390B">
        <w:rPr>
          <w:rFonts w:asciiTheme="majorBidi" w:hAnsiTheme="majorBidi" w:cstheme="majorBidi"/>
          <w:bCs/>
          <w:sz w:val="30"/>
          <w:szCs w:val="30"/>
        </w:rPr>
        <w:t>2568</w:t>
      </w:r>
    </w:p>
    <w:p w14:paraId="2E49D8EB" w14:textId="77777777" w:rsidR="00F328B2" w:rsidRPr="00554057" w:rsidRDefault="00F328B2" w:rsidP="00F328B2">
      <w:pPr>
        <w:spacing w:line="240" w:lineRule="auto"/>
        <w:ind w:left="540" w:right="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2138D54" w14:textId="77777777" w:rsidR="00F328B2" w:rsidRPr="00554057" w:rsidRDefault="00F328B2" w:rsidP="00F328B2">
      <w:pPr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</w:rPr>
        <w:br w:type="page"/>
      </w:r>
    </w:p>
    <w:p w14:paraId="3DE44304" w14:textId="43C8B667" w:rsidR="003E1C07" w:rsidRPr="00554057" w:rsidRDefault="00F328B2" w:rsidP="003E1C07">
      <w:pPr>
        <w:tabs>
          <w:tab w:val="left" w:pos="9270"/>
        </w:tabs>
        <w:ind w:left="540" w:right="63"/>
        <w:rPr>
          <w:rFonts w:asciiTheme="majorBidi" w:hAnsiTheme="majorBidi" w:cstheme="majorBidi"/>
          <w:b/>
          <w:sz w:val="30"/>
          <w:szCs w:val="30"/>
        </w:rPr>
      </w:pPr>
      <w:r w:rsidRPr="00554057">
        <w:rPr>
          <w:rFonts w:asciiTheme="majorBidi" w:hAnsiTheme="majorBidi" w:cstheme="majorBidi"/>
          <w:b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3E1C07">
        <w:rPr>
          <w:rFonts w:asciiTheme="majorBidi" w:hAnsiTheme="majorBidi" w:cstheme="majorBidi" w:hint="cs"/>
          <w:b/>
          <w:sz w:val="30"/>
          <w:szCs w:val="30"/>
          <w:cs/>
        </w:rPr>
        <w:t>เก้า</w:t>
      </w:r>
      <w:r w:rsidR="003E1C07" w:rsidRPr="00554057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46390B" w:rsidRPr="0046390B">
        <w:rPr>
          <w:rFonts w:asciiTheme="majorBidi" w:hAnsiTheme="majorBidi" w:cstheme="majorBidi"/>
          <w:bCs/>
          <w:sz w:val="30"/>
          <w:szCs w:val="30"/>
        </w:rPr>
        <w:t>30</w:t>
      </w:r>
      <w:r w:rsidR="003E1C07" w:rsidRPr="00DA0AC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3E1C07">
        <w:rPr>
          <w:rFonts w:asciiTheme="majorBidi" w:hAnsiTheme="majorBidi" w:cstheme="majorBidi" w:hint="cs"/>
          <w:b/>
          <w:sz w:val="30"/>
          <w:szCs w:val="30"/>
          <w:cs/>
        </w:rPr>
        <w:t>กันยายน</w:t>
      </w:r>
      <w:r w:rsidR="003E1C0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46390B" w:rsidRPr="0046390B">
        <w:rPr>
          <w:rFonts w:asciiTheme="majorBidi" w:hAnsiTheme="majorBidi" w:cstheme="majorBidi"/>
          <w:bCs/>
          <w:sz w:val="30"/>
          <w:szCs w:val="30"/>
        </w:rPr>
        <w:t>2568</w:t>
      </w:r>
      <w:r w:rsidR="003E1C07" w:rsidRPr="00303EB8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3E1C07" w:rsidRPr="00554057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46390B" w:rsidRPr="0046390B">
        <w:rPr>
          <w:rFonts w:asciiTheme="majorBidi" w:hAnsiTheme="majorBidi" w:cstheme="majorBidi"/>
          <w:bCs/>
          <w:sz w:val="30"/>
          <w:szCs w:val="30"/>
        </w:rPr>
        <w:t>2567</w:t>
      </w:r>
      <w:r w:rsidR="003E1C07" w:rsidRPr="0055405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3E1C07">
        <w:rPr>
          <w:rFonts w:asciiTheme="majorBidi" w:hAnsiTheme="majorBidi" w:cstheme="majorBidi"/>
          <w:b/>
          <w:sz w:val="30"/>
          <w:szCs w:val="30"/>
        </w:rPr>
        <w:br/>
      </w:r>
      <w:r w:rsidR="003E1C07" w:rsidRPr="00554057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14:paraId="40AF7BC6" w14:textId="78EBB2C3" w:rsidR="00641E4C" w:rsidRDefault="00641E4C" w:rsidP="003E1C07">
      <w:pPr>
        <w:tabs>
          <w:tab w:val="left" w:pos="9270"/>
        </w:tabs>
        <w:ind w:left="540" w:right="63"/>
        <w:rPr>
          <w:rFonts w:ascii="Angsana New" w:hAnsi="Angsana New" w:cs="Angsana New"/>
          <w:b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6"/>
        <w:gridCol w:w="1170"/>
        <w:gridCol w:w="272"/>
        <w:gridCol w:w="1160"/>
        <w:gridCol w:w="237"/>
        <w:gridCol w:w="1125"/>
        <w:gridCol w:w="270"/>
        <w:gridCol w:w="1080"/>
      </w:tblGrid>
      <w:tr w:rsidR="00641E4C" w:rsidRPr="001D520A" w14:paraId="2E81DD68" w14:textId="77777777" w:rsidTr="00EF6BD0">
        <w:trPr>
          <w:tblHeader/>
        </w:trPr>
        <w:tc>
          <w:tcPr>
            <w:tcW w:w="2106" w:type="pct"/>
          </w:tcPr>
          <w:p w14:paraId="272C2AEB" w14:textId="77777777" w:rsidR="00641E4C" w:rsidRPr="00D773E7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pct"/>
            <w:gridSpan w:val="3"/>
          </w:tcPr>
          <w:p w14:paraId="64773C35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9" w:type="pct"/>
          </w:tcPr>
          <w:p w14:paraId="4D4D97FE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pct"/>
            <w:gridSpan w:val="3"/>
          </w:tcPr>
          <w:p w14:paraId="34CCC3D7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72CE7" w:rsidRPr="001D520A" w14:paraId="1E564771" w14:textId="77777777" w:rsidTr="00A72CE7">
        <w:trPr>
          <w:tblHeader/>
        </w:trPr>
        <w:tc>
          <w:tcPr>
            <w:tcW w:w="2106" w:type="pct"/>
          </w:tcPr>
          <w:p w14:paraId="4717B181" w14:textId="58F71756" w:rsidR="00641E4C" w:rsidRPr="001D520A" w:rsidRDefault="003E1C07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6390B" w:rsidRPr="0046390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7" w:type="pct"/>
          </w:tcPr>
          <w:p w14:paraId="730169B7" w14:textId="7AB09E77" w:rsidR="00641E4C" w:rsidRPr="00923E18" w:rsidRDefault="0046390B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1841991A" w14:textId="77777777" w:rsidR="00641E4C" w:rsidRPr="00923E18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79B4B98" w14:textId="51CB5823" w:rsidR="00641E4C" w:rsidRPr="00923E18" w:rsidRDefault="0046390B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390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0BAFD532" w14:textId="77777777" w:rsidR="00641E4C" w:rsidRPr="00923E18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392A3DF" w14:textId="20F988D6" w:rsidR="00641E4C" w:rsidRPr="00923E18" w:rsidRDefault="0046390B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5BA59181" w14:textId="77777777" w:rsidR="00641E4C" w:rsidRPr="00923E18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9CBE67D" w14:textId="232C6F02" w:rsidR="00641E4C" w:rsidRPr="00923E18" w:rsidRDefault="0046390B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641E4C" w:rsidRPr="001D520A" w14:paraId="5CAE11B7" w14:textId="77777777" w:rsidTr="00A72CE7">
        <w:trPr>
          <w:tblHeader/>
        </w:trPr>
        <w:tc>
          <w:tcPr>
            <w:tcW w:w="2106" w:type="pct"/>
          </w:tcPr>
          <w:p w14:paraId="6EFF819B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94" w:type="pct"/>
            <w:gridSpan w:val="7"/>
          </w:tcPr>
          <w:p w14:paraId="5B1C030E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2CE7" w:rsidRPr="001D520A" w14:paraId="00D09740" w14:textId="77777777" w:rsidTr="00A72CE7">
        <w:tc>
          <w:tcPr>
            <w:tcW w:w="2106" w:type="pct"/>
          </w:tcPr>
          <w:p w14:paraId="1CEA8D52" w14:textId="77777777" w:rsidR="00641E4C" w:rsidRPr="007A107E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A107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</w:tcPr>
          <w:p w14:paraId="6D3C5595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8" w:type="pct"/>
          </w:tcPr>
          <w:p w14:paraId="3EAC2A51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</w:tcPr>
          <w:p w14:paraId="6DE0428F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" w:type="pct"/>
          </w:tcPr>
          <w:p w14:paraId="4F665FAF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2571A09B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132B2098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788E293A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482075" w:rsidRPr="001D520A" w14:paraId="03B4C64C" w14:textId="77777777" w:rsidTr="00A72CE7">
        <w:tc>
          <w:tcPr>
            <w:tcW w:w="2106" w:type="pct"/>
          </w:tcPr>
          <w:p w14:paraId="79B81A8B" w14:textId="4748EB6B" w:rsidR="00482075" w:rsidRPr="002039E8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39E8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37" w:type="pct"/>
          </w:tcPr>
          <w:p w14:paraId="26DF4DBE" w14:textId="12AA436A" w:rsidR="00482075" w:rsidRPr="00EE33D0" w:rsidRDefault="00C07FD0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FB6469E" w14:textId="77777777" w:rsidR="00482075" w:rsidRPr="00EE33D0" w:rsidRDefault="00482075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EBFF802" w14:textId="5CC29D85" w:rsidR="00482075" w:rsidRPr="00EE33D0" w:rsidRDefault="00482075" w:rsidP="00E3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EE33D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59A520C" w14:textId="77777777" w:rsidR="00482075" w:rsidRPr="00EE33D0" w:rsidRDefault="00482075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C4A70CD" w14:textId="720F6765" w:rsidR="00482075" w:rsidRPr="00EE33D0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147" w:type="pct"/>
          </w:tcPr>
          <w:p w14:paraId="6ED62529" w14:textId="77777777" w:rsidR="00482075" w:rsidRPr="00EE33D0" w:rsidRDefault="00482075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85C9B0B" w14:textId="6996DFC8" w:rsidR="00482075" w:rsidRPr="00EE33D0" w:rsidRDefault="0046390B" w:rsidP="00E3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482075" w:rsidRPr="001D520A" w14:paraId="72466BCB" w14:textId="77777777" w:rsidTr="00A72CE7">
        <w:tc>
          <w:tcPr>
            <w:tcW w:w="2106" w:type="pct"/>
            <w:vAlign w:val="bottom"/>
          </w:tcPr>
          <w:p w14:paraId="4E5F3DDD" w14:textId="77777777" w:rsidR="00482075" w:rsidRPr="001D520A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7" w:type="pct"/>
          </w:tcPr>
          <w:p w14:paraId="36D515A9" w14:textId="4D74BFCF" w:rsidR="00482075" w:rsidRPr="001D520A" w:rsidRDefault="0054337C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7ACCE16" w14:textId="77777777" w:rsidR="00482075" w:rsidRPr="001D520A" w:rsidRDefault="00482075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</w:tcPr>
          <w:p w14:paraId="2B6AE5BB" w14:textId="5B2CAA2E" w:rsidR="00482075" w:rsidRPr="001D520A" w:rsidRDefault="00482075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EFBF234" w14:textId="77777777" w:rsidR="00482075" w:rsidRPr="001D520A" w:rsidRDefault="00482075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6287825D" w14:textId="3F3B44FE" w:rsidR="00482075" w:rsidRPr="00F90430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315</w:t>
            </w:r>
          </w:p>
        </w:tc>
        <w:tc>
          <w:tcPr>
            <w:tcW w:w="147" w:type="pct"/>
          </w:tcPr>
          <w:p w14:paraId="03A122F3" w14:textId="77777777" w:rsidR="00482075" w:rsidRPr="001D520A" w:rsidRDefault="00482075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57C66CBD" w14:textId="2F8F4526" w:rsidR="00482075" w:rsidRPr="001D520A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315</w:t>
            </w:r>
          </w:p>
        </w:tc>
      </w:tr>
      <w:tr w:rsidR="00482075" w:rsidRPr="001D520A" w14:paraId="76BE5FC0" w14:textId="77777777" w:rsidTr="00A72CE7">
        <w:tc>
          <w:tcPr>
            <w:tcW w:w="2106" w:type="pct"/>
          </w:tcPr>
          <w:p w14:paraId="12A2427C" w14:textId="77777777" w:rsidR="00482075" w:rsidRPr="001D520A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7" w:type="pct"/>
          </w:tcPr>
          <w:p w14:paraId="75DD4CB6" w14:textId="1EFBBFCC" w:rsidR="00482075" w:rsidRPr="001D520A" w:rsidRDefault="00515271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5D4CEC3" w14:textId="77777777" w:rsidR="00482075" w:rsidRPr="001D520A" w:rsidRDefault="00482075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00CF75E" w14:textId="5B89905C" w:rsidR="00482075" w:rsidRPr="001D520A" w:rsidRDefault="00482075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C7A9389" w14:textId="77777777" w:rsidR="00482075" w:rsidRPr="001D520A" w:rsidRDefault="00482075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657AC60F" w14:textId="13AA80DB" w:rsidR="00482075" w:rsidRPr="00F90430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51527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496</w:t>
            </w:r>
          </w:p>
        </w:tc>
        <w:tc>
          <w:tcPr>
            <w:tcW w:w="147" w:type="pct"/>
          </w:tcPr>
          <w:p w14:paraId="320D1EBE" w14:textId="77777777" w:rsidR="00482075" w:rsidRPr="001D520A" w:rsidRDefault="00482075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3C612B14" w14:textId="38010B74" w:rsidR="00482075" w:rsidRPr="001D520A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4820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268</w:t>
            </w:r>
          </w:p>
        </w:tc>
      </w:tr>
      <w:tr w:rsidR="00482075" w:rsidRPr="001D520A" w14:paraId="0AFB14F7" w14:textId="77777777" w:rsidTr="00A72CE7">
        <w:tc>
          <w:tcPr>
            <w:tcW w:w="2106" w:type="pct"/>
          </w:tcPr>
          <w:p w14:paraId="006C3F84" w14:textId="77777777" w:rsidR="00482075" w:rsidRPr="001D520A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7" w:type="pct"/>
          </w:tcPr>
          <w:p w14:paraId="53CD5AAE" w14:textId="4C9C81FC" w:rsidR="00482075" w:rsidRPr="001D520A" w:rsidRDefault="00C23E22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81CBA1B" w14:textId="77777777" w:rsidR="00482075" w:rsidRPr="001D520A" w:rsidRDefault="00482075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11C442C" w14:textId="4773F79B" w:rsidR="00482075" w:rsidRPr="001D520A" w:rsidRDefault="00482075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47025D3" w14:textId="77777777" w:rsidR="00482075" w:rsidRPr="001D520A" w:rsidRDefault="00482075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1D67E154" w14:textId="37ED3027" w:rsidR="00482075" w:rsidRPr="00F90430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224</w:t>
            </w:r>
          </w:p>
        </w:tc>
        <w:tc>
          <w:tcPr>
            <w:tcW w:w="147" w:type="pct"/>
          </w:tcPr>
          <w:p w14:paraId="353C068B" w14:textId="77777777" w:rsidR="00482075" w:rsidRPr="001D520A" w:rsidRDefault="00482075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5AD3D0B8" w14:textId="35E95E7D" w:rsidR="00482075" w:rsidRPr="001D520A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201</w:t>
            </w:r>
          </w:p>
        </w:tc>
      </w:tr>
      <w:tr w:rsidR="005B544A" w:rsidRPr="001D520A" w14:paraId="5142BE43" w14:textId="77777777" w:rsidTr="00A72CE7">
        <w:tc>
          <w:tcPr>
            <w:tcW w:w="2106" w:type="pct"/>
          </w:tcPr>
          <w:p w14:paraId="2958124A" w14:textId="5E661FA1" w:rsidR="005B544A" w:rsidRPr="001D520A" w:rsidRDefault="005B544A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ค่าบริหารการผลิต</w:t>
            </w:r>
          </w:p>
        </w:tc>
        <w:tc>
          <w:tcPr>
            <w:tcW w:w="637" w:type="pct"/>
          </w:tcPr>
          <w:p w14:paraId="32C264B2" w14:textId="183CD69F" w:rsidR="005B544A" w:rsidRDefault="005B544A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69DC2E6" w14:textId="77777777" w:rsidR="005B544A" w:rsidRPr="001D520A" w:rsidRDefault="005B544A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D4AE146" w14:textId="0206E5BB" w:rsidR="005B544A" w:rsidRDefault="005B544A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CB10D9A" w14:textId="77777777" w:rsidR="005B544A" w:rsidRPr="001D520A" w:rsidRDefault="005B544A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3F639840" w14:textId="5E10A648" w:rsidR="005B544A" w:rsidRPr="004E7ABA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5B54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700</w:t>
            </w:r>
          </w:p>
        </w:tc>
        <w:tc>
          <w:tcPr>
            <w:tcW w:w="147" w:type="pct"/>
          </w:tcPr>
          <w:p w14:paraId="6AD497C7" w14:textId="77777777" w:rsidR="005B544A" w:rsidRPr="001D520A" w:rsidRDefault="005B544A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78CFA6E6" w14:textId="346664CF" w:rsidR="005B544A" w:rsidRPr="004E7ABA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5B54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</w:tr>
      <w:tr w:rsidR="005B544A" w:rsidRPr="001D520A" w14:paraId="2F2B20F7" w14:textId="77777777" w:rsidTr="004309BF">
        <w:tc>
          <w:tcPr>
            <w:tcW w:w="2106" w:type="pct"/>
            <w:vAlign w:val="bottom"/>
          </w:tcPr>
          <w:p w14:paraId="6C61C11D" w14:textId="4AFB4EC9" w:rsidR="005B544A" w:rsidRPr="001D520A" w:rsidRDefault="005B544A" w:rsidP="00DE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196F">
              <w:rPr>
                <w:rFonts w:ascii="Angsana New" w:hAnsi="Angsana New" w:cs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637" w:type="pct"/>
          </w:tcPr>
          <w:p w14:paraId="7D3A6733" w14:textId="7643824A" w:rsidR="005B544A" w:rsidRDefault="005B544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495FE7F" w14:textId="77777777" w:rsidR="005B544A" w:rsidRPr="001D520A" w:rsidRDefault="005B544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951286D" w14:textId="358ED23E" w:rsidR="005B544A" w:rsidRDefault="005B544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988B2B7" w14:textId="77777777" w:rsidR="005B544A" w:rsidRPr="001D520A" w:rsidRDefault="005B544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1C3CFD82" w14:textId="0E0A3811" w:rsidR="005B544A" w:rsidRPr="00884AA6" w:rsidRDefault="0046390B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62</w:t>
            </w:r>
            <w:r w:rsidR="005B54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595</w:t>
            </w:r>
          </w:p>
        </w:tc>
        <w:tc>
          <w:tcPr>
            <w:tcW w:w="147" w:type="pct"/>
          </w:tcPr>
          <w:p w14:paraId="6AD634B2" w14:textId="77777777" w:rsidR="005B544A" w:rsidRPr="001D520A" w:rsidRDefault="005B544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36B09404" w14:textId="05AA3FDD" w:rsidR="005B544A" w:rsidRPr="00884AA6" w:rsidRDefault="0046390B" w:rsidP="00D14E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="005B54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134</w:t>
            </w:r>
          </w:p>
        </w:tc>
      </w:tr>
      <w:tr w:rsidR="005B544A" w:rsidRPr="001D520A" w14:paraId="49904C2C" w14:textId="77777777" w:rsidTr="00A72CE7">
        <w:tc>
          <w:tcPr>
            <w:tcW w:w="2106" w:type="pct"/>
            <w:vAlign w:val="bottom"/>
          </w:tcPr>
          <w:p w14:paraId="5953B1C1" w14:textId="14B630D4" w:rsidR="005B544A" w:rsidRPr="001D520A" w:rsidRDefault="005B544A" w:rsidP="00DE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3C49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7" w:type="pct"/>
          </w:tcPr>
          <w:p w14:paraId="7AD7102D" w14:textId="29AF8EA5" w:rsidR="005B544A" w:rsidRPr="001D520A" w:rsidRDefault="005B544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7949119" w14:textId="77777777" w:rsidR="005B544A" w:rsidRPr="001D520A" w:rsidRDefault="005B544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98F4493" w14:textId="50983A22" w:rsidR="005B544A" w:rsidRPr="001D520A" w:rsidRDefault="005B544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84682BC" w14:textId="77777777" w:rsidR="005B544A" w:rsidRPr="001D520A" w:rsidRDefault="005B544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24123D24" w14:textId="546DC285" w:rsidR="005B544A" w:rsidRPr="00F90430" w:rsidRDefault="0046390B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B54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920</w:t>
            </w:r>
          </w:p>
        </w:tc>
        <w:tc>
          <w:tcPr>
            <w:tcW w:w="147" w:type="pct"/>
          </w:tcPr>
          <w:p w14:paraId="6AC0558F" w14:textId="77777777" w:rsidR="005B544A" w:rsidRPr="00F92D6E" w:rsidRDefault="005B544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6F9F33BA" w14:textId="18F31188" w:rsidR="005B544A" w:rsidRPr="001D520A" w:rsidRDefault="0046390B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5B54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759</w:t>
            </w:r>
          </w:p>
        </w:tc>
      </w:tr>
      <w:tr w:rsidR="005B544A" w:rsidRPr="001D520A" w14:paraId="2A7775AF" w14:textId="77777777" w:rsidTr="00A72CE7">
        <w:tc>
          <w:tcPr>
            <w:tcW w:w="2106" w:type="pct"/>
            <w:vAlign w:val="bottom"/>
          </w:tcPr>
          <w:p w14:paraId="3FC71983" w14:textId="6423938A" w:rsidR="005B544A" w:rsidRPr="00E53C49" w:rsidRDefault="005B544A" w:rsidP="00DE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542A9526" w14:textId="43E00D78" w:rsidR="005B544A" w:rsidRPr="001D520A" w:rsidRDefault="005B544A" w:rsidP="00EF6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0A8B57D" w14:textId="77777777" w:rsidR="005B544A" w:rsidRPr="001D520A" w:rsidRDefault="005B544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347385A" w14:textId="0571837F" w:rsidR="005B544A" w:rsidRPr="001D520A" w:rsidRDefault="005B544A" w:rsidP="00EF6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E49BA86" w14:textId="77777777" w:rsidR="005B544A" w:rsidRPr="001D520A" w:rsidRDefault="005B544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2D858637" w14:textId="6ECE5CE0" w:rsidR="005B544A" w:rsidRPr="00F90430" w:rsidRDefault="005B544A" w:rsidP="00EF6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67AB628" w14:textId="77777777" w:rsidR="005B544A" w:rsidRPr="001D520A" w:rsidRDefault="005B544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5CAB15FD" w14:textId="7DCDF0FC" w:rsidR="005B544A" w:rsidRPr="001D520A" w:rsidRDefault="005B544A" w:rsidP="00EF6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B544A" w:rsidRPr="00961AC1" w14:paraId="7F839395" w14:textId="77777777" w:rsidTr="00A72CE7">
        <w:tc>
          <w:tcPr>
            <w:tcW w:w="2106" w:type="pct"/>
            <w:vAlign w:val="bottom"/>
          </w:tcPr>
          <w:p w14:paraId="31A7BA3F" w14:textId="60A2FE3D" w:rsidR="005B544A" w:rsidRPr="00961AC1" w:rsidRDefault="005B544A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8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7" w:type="pct"/>
          </w:tcPr>
          <w:p w14:paraId="0AA0DBD5" w14:textId="77777777" w:rsidR="005B544A" w:rsidRPr="00961AC1" w:rsidRDefault="005B544A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81E1ECB" w14:textId="77777777" w:rsidR="005B544A" w:rsidRPr="00961AC1" w:rsidRDefault="005B544A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690363A" w14:textId="77777777" w:rsidR="005B544A" w:rsidRPr="00961AC1" w:rsidRDefault="005B544A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57D18CD" w14:textId="77777777" w:rsidR="005B544A" w:rsidRPr="00961AC1" w:rsidRDefault="005B544A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1B2D4020" w14:textId="77777777" w:rsidR="005B544A" w:rsidRPr="00961AC1" w:rsidRDefault="005B544A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201C253" w14:textId="77777777" w:rsidR="005B544A" w:rsidRPr="00961AC1" w:rsidRDefault="005B544A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0888B48F" w14:textId="77777777" w:rsidR="005B544A" w:rsidRPr="00961AC1" w:rsidRDefault="005B544A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544A" w:rsidRPr="001D520A" w14:paraId="5A6895D4" w14:textId="77777777" w:rsidTr="00A72CE7">
        <w:tc>
          <w:tcPr>
            <w:tcW w:w="2106" w:type="pct"/>
            <w:vAlign w:val="bottom"/>
          </w:tcPr>
          <w:p w14:paraId="75C1BFD3" w14:textId="6E7F772F" w:rsidR="005B544A" w:rsidRPr="00FF08AA" w:rsidRDefault="005B544A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37" w:type="pct"/>
          </w:tcPr>
          <w:p w14:paraId="24E8F5DE" w14:textId="61B30574" w:rsidR="005B544A" w:rsidRPr="001D520A" w:rsidRDefault="0046390B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562</w:t>
            </w:r>
            <w:r w:rsidR="005B54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468</w:t>
            </w:r>
          </w:p>
        </w:tc>
        <w:tc>
          <w:tcPr>
            <w:tcW w:w="148" w:type="pct"/>
          </w:tcPr>
          <w:p w14:paraId="182D1500" w14:textId="77777777" w:rsidR="005B544A" w:rsidRPr="001D520A" w:rsidRDefault="005B544A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</w:tcPr>
          <w:p w14:paraId="148B6231" w14:textId="0F6BD11F" w:rsidR="005B544A" w:rsidRPr="001D520A" w:rsidRDefault="0046390B" w:rsidP="00837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282</w:t>
            </w:r>
            <w:r w:rsidR="005B54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431</w:t>
            </w:r>
          </w:p>
        </w:tc>
        <w:tc>
          <w:tcPr>
            <w:tcW w:w="129" w:type="pct"/>
          </w:tcPr>
          <w:p w14:paraId="4242A653" w14:textId="77777777" w:rsidR="005B544A" w:rsidRPr="001D520A" w:rsidRDefault="005B544A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11F3A4A8" w14:textId="1C4AA1D7" w:rsidR="005B544A" w:rsidRPr="001D520A" w:rsidRDefault="0046390B" w:rsidP="00084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556</w:t>
            </w:r>
            <w:r w:rsidR="005B54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894</w:t>
            </w:r>
          </w:p>
        </w:tc>
        <w:tc>
          <w:tcPr>
            <w:tcW w:w="147" w:type="pct"/>
          </w:tcPr>
          <w:p w14:paraId="4B008717" w14:textId="77777777" w:rsidR="005B544A" w:rsidRPr="001D520A" w:rsidRDefault="005B544A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6E4B50D3" w14:textId="15A91856" w:rsidR="005B544A" w:rsidRPr="001D520A" w:rsidRDefault="0046390B" w:rsidP="00084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269</w:t>
            </w:r>
            <w:r w:rsidR="005B54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671</w:t>
            </w:r>
          </w:p>
        </w:tc>
      </w:tr>
      <w:tr w:rsidR="005B544A" w:rsidRPr="001D520A" w14:paraId="6BFB896A" w14:textId="77777777" w:rsidTr="00A72CE7">
        <w:tc>
          <w:tcPr>
            <w:tcW w:w="2106" w:type="pct"/>
            <w:vAlign w:val="bottom"/>
          </w:tcPr>
          <w:p w14:paraId="7948C47F" w14:textId="546E4029" w:rsidR="005B544A" w:rsidRPr="001D520A" w:rsidRDefault="005B544A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7" w:type="pct"/>
          </w:tcPr>
          <w:p w14:paraId="77A73E36" w14:textId="66CD4AC6" w:rsidR="005B544A" w:rsidRPr="00F90430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  <w:tc>
          <w:tcPr>
            <w:tcW w:w="148" w:type="pct"/>
          </w:tcPr>
          <w:p w14:paraId="660A840B" w14:textId="77777777" w:rsidR="005B544A" w:rsidRPr="00F90430" w:rsidRDefault="005B544A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C787F86" w14:textId="4B41E7A7" w:rsidR="005B544A" w:rsidRPr="00F90430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  <w:tc>
          <w:tcPr>
            <w:tcW w:w="129" w:type="pct"/>
          </w:tcPr>
          <w:p w14:paraId="75C1163C" w14:textId="77777777" w:rsidR="005B544A" w:rsidRPr="00F90430" w:rsidRDefault="005B544A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0B7F04D8" w14:textId="304EF62C" w:rsidR="005B544A" w:rsidRPr="00F90430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  <w:tc>
          <w:tcPr>
            <w:tcW w:w="147" w:type="pct"/>
          </w:tcPr>
          <w:p w14:paraId="22E98E7D" w14:textId="77777777" w:rsidR="005B544A" w:rsidRPr="001D520A" w:rsidRDefault="005B544A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50C17D7" w14:textId="17496735" w:rsidR="005B544A" w:rsidRPr="001D520A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</w:tr>
      <w:tr w:rsidR="005B544A" w:rsidRPr="001D520A" w14:paraId="32DE9547" w14:textId="77777777" w:rsidTr="00A72CE7">
        <w:tc>
          <w:tcPr>
            <w:tcW w:w="2106" w:type="pct"/>
            <w:vAlign w:val="bottom"/>
          </w:tcPr>
          <w:p w14:paraId="7F55AE3E" w14:textId="5E8DEDF8" w:rsidR="005B544A" w:rsidRDefault="005B544A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7" w:type="pct"/>
          </w:tcPr>
          <w:p w14:paraId="150A787D" w14:textId="55E3BCA3" w:rsidR="005B544A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349</w:t>
            </w:r>
            <w:r w:rsidR="005B54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035</w:t>
            </w:r>
          </w:p>
        </w:tc>
        <w:tc>
          <w:tcPr>
            <w:tcW w:w="148" w:type="pct"/>
          </w:tcPr>
          <w:p w14:paraId="4DBCFF8B" w14:textId="77777777" w:rsidR="005B544A" w:rsidRPr="00F90430" w:rsidRDefault="005B544A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6A450CF" w14:textId="57FD37E4" w:rsidR="005B544A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558</w:t>
            </w:r>
            <w:r w:rsidR="005B54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150</w:t>
            </w:r>
          </w:p>
        </w:tc>
        <w:tc>
          <w:tcPr>
            <w:tcW w:w="129" w:type="pct"/>
          </w:tcPr>
          <w:p w14:paraId="48BD02D2" w14:textId="77777777" w:rsidR="005B544A" w:rsidRPr="00F90430" w:rsidRDefault="005B544A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622022A" w14:textId="0923B36E" w:rsidR="005B544A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349</w:t>
            </w:r>
            <w:r w:rsidR="005B54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035</w:t>
            </w:r>
          </w:p>
        </w:tc>
        <w:tc>
          <w:tcPr>
            <w:tcW w:w="147" w:type="pct"/>
          </w:tcPr>
          <w:p w14:paraId="31B9D0DD" w14:textId="77777777" w:rsidR="005B544A" w:rsidRPr="001D520A" w:rsidRDefault="005B544A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08E6C53" w14:textId="6072A641" w:rsidR="005B544A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558</w:t>
            </w:r>
            <w:r w:rsidR="005B54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150</w:t>
            </w:r>
          </w:p>
        </w:tc>
      </w:tr>
      <w:tr w:rsidR="005B544A" w:rsidRPr="001D520A" w14:paraId="303374FE" w14:textId="77777777" w:rsidTr="00A72CE7">
        <w:tc>
          <w:tcPr>
            <w:tcW w:w="2106" w:type="pct"/>
            <w:vAlign w:val="bottom"/>
          </w:tcPr>
          <w:p w14:paraId="5EAB9070" w14:textId="115ED729" w:rsidR="005B544A" w:rsidRPr="001D520A" w:rsidRDefault="005B544A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37" w:type="pct"/>
          </w:tcPr>
          <w:p w14:paraId="76D10269" w14:textId="0504A82E" w:rsidR="005B544A" w:rsidRPr="00F90430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  <w:tc>
          <w:tcPr>
            <w:tcW w:w="148" w:type="pct"/>
          </w:tcPr>
          <w:p w14:paraId="4B565B4C" w14:textId="77777777" w:rsidR="005B544A" w:rsidRPr="00F90430" w:rsidRDefault="005B544A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AF954D7" w14:textId="11303199" w:rsidR="005B544A" w:rsidRPr="00F90430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360</w:t>
            </w:r>
          </w:p>
        </w:tc>
        <w:tc>
          <w:tcPr>
            <w:tcW w:w="129" w:type="pct"/>
          </w:tcPr>
          <w:p w14:paraId="5A389AF7" w14:textId="77777777" w:rsidR="005B544A" w:rsidRPr="00F90430" w:rsidRDefault="005B544A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89DCDEC" w14:textId="63354438" w:rsidR="005B544A" w:rsidRPr="00F90430" w:rsidRDefault="005B544A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8F1A88E" w14:textId="77777777" w:rsidR="005B544A" w:rsidRPr="001D520A" w:rsidRDefault="005B544A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9DC36EA" w14:textId="0E58F77D" w:rsidR="005B544A" w:rsidRPr="001D520A" w:rsidRDefault="005B544A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B544A" w:rsidRPr="001D520A" w14:paraId="59707B26" w14:textId="77777777" w:rsidTr="00A72CE7">
        <w:tc>
          <w:tcPr>
            <w:tcW w:w="2106" w:type="pct"/>
            <w:vAlign w:val="bottom"/>
          </w:tcPr>
          <w:p w14:paraId="43D86B8E" w14:textId="5CEEA671" w:rsidR="005B544A" w:rsidRPr="001D520A" w:rsidRDefault="005B544A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7" w:type="pct"/>
          </w:tcPr>
          <w:p w14:paraId="60A2F1AA" w14:textId="34E77A97" w:rsidR="005B544A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537</w:t>
            </w:r>
          </w:p>
        </w:tc>
        <w:tc>
          <w:tcPr>
            <w:tcW w:w="148" w:type="pct"/>
          </w:tcPr>
          <w:p w14:paraId="661DE0BF" w14:textId="77777777" w:rsidR="005B544A" w:rsidRPr="00F90430" w:rsidRDefault="005B544A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343DEFF" w14:textId="52784130" w:rsidR="005B544A" w:rsidRDefault="005B544A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DCEADC8" w14:textId="77777777" w:rsidR="005B544A" w:rsidRPr="00F90430" w:rsidRDefault="005B544A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CEDC6FE" w14:textId="2E8D6AA2" w:rsidR="005B544A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537</w:t>
            </w:r>
          </w:p>
        </w:tc>
        <w:tc>
          <w:tcPr>
            <w:tcW w:w="147" w:type="pct"/>
          </w:tcPr>
          <w:p w14:paraId="48F7E97F" w14:textId="77777777" w:rsidR="005B544A" w:rsidRPr="001D520A" w:rsidRDefault="005B544A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9C58447" w14:textId="75A15CA7" w:rsidR="005B544A" w:rsidRDefault="005B544A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B544A" w:rsidRPr="001D520A" w14:paraId="168A3F0A" w14:textId="77777777" w:rsidTr="00A72CE7">
        <w:tc>
          <w:tcPr>
            <w:tcW w:w="2106" w:type="pct"/>
            <w:vAlign w:val="bottom"/>
          </w:tcPr>
          <w:p w14:paraId="3B61F999" w14:textId="4A6C72DF" w:rsidR="005B544A" w:rsidRDefault="005B544A" w:rsidP="00DE78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38B12DF6" w14:textId="3D7FA6C2" w:rsidR="005B544A" w:rsidRDefault="005B544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03D05DF" w14:textId="77777777" w:rsidR="005B544A" w:rsidRPr="00F90430" w:rsidRDefault="005B544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016E4C6" w14:textId="652D40D5" w:rsidR="005B544A" w:rsidRDefault="005B544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9535294" w14:textId="77777777" w:rsidR="005B544A" w:rsidRPr="00F90430" w:rsidRDefault="005B544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C93C70B" w14:textId="141D1BD9" w:rsidR="005B544A" w:rsidRDefault="005B544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C47AB37" w14:textId="77777777" w:rsidR="005B544A" w:rsidRPr="001D520A" w:rsidRDefault="005B544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4803BFE" w14:textId="3BC21FF6" w:rsidR="005B544A" w:rsidRDefault="005B544A" w:rsidP="00DE78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544A" w:rsidRPr="00961AC1" w14:paraId="093D3BD2" w14:textId="77777777" w:rsidTr="00A72CE7">
        <w:trPr>
          <w:trHeight w:val="281"/>
        </w:trPr>
        <w:tc>
          <w:tcPr>
            <w:tcW w:w="2106" w:type="pct"/>
            <w:vAlign w:val="bottom"/>
          </w:tcPr>
          <w:p w14:paraId="411C00C7" w14:textId="2150E8D3" w:rsidR="005B544A" w:rsidRPr="00961AC1" w:rsidRDefault="005B544A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075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7" w:type="pct"/>
          </w:tcPr>
          <w:p w14:paraId="6A56973A" w14:textId="77777777" w:rsidR="005B544A" w:rsidRPr="00961AC1" w:rsidRDefault="005B544A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6F46A1C" w14:textId="77777777" w:rsidR="005B544A" w:rsidRPr="00961AC1" w:rsidRDefault="005B544A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9976613" w14:textId="77777777" w:rsidR="005B544A" w:rsidRPr="00961AC1" w:rsidRDefault="005B544A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033BFB2" w14:textId="77777777" w:rsidR="005B544A" w:rsidRPr="00961AC1" w:rsidRDefault="005B544A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C4DCC81" w14:textId="77777777" w:rsidR="005B544A" w:rsidRPr="00961AC1" w:rsidRDefault="005B544A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FAB5D96" w14:textId="77777777" w:rsidR="005B544A" w:rsidRPr="00961AC1" w:rsidRDefault="005B544A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C321ADB" w14:textId="77777777" w:rsidR="005B544A" w:rsidRPr="00961AC1" w:rsidRDefault="005B544A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B544A" w:rsidRPr="001D520A" w14:paraId="1B313806" w14:textId="77777777" w:rsidTr="004309BF">
        <w:tc>
          <w:tcPr>
            <w:tcW w:w="2106" w:type="pct"/>
          </w:tcPr>
          <w:p w14:paraId="0D2CAF39" w14:textId="0DDD2ADB" w:rsidR="005B544A" w:rsidRPr="001D520A" w:rsidRDefault="005B544A" w:rsidP="00146A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37" w:type="pct"/>
          </w:tcPr>
          <w:p w14:paraId="064ADF93" w14:textId="5DA6635F" w:rsidR="005B544A" w:rsidRPr="001D520A" w:rsidRDefault="0046390B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91</w:t>
            </w:r>
            <w:r w:rsidR="005B544A" w:rsidRPr="00E177D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797</w:t>
            </w:r>
          </w:p>
        </w:tc>
        <w:tc>
          <w:tcPr>
            <w:tcW w:w="148" w:type="pct"/>
          </w:tcPr>
          <w:p w14:paraId="016FB0EB" w14:textId="77777777" w:rsidR="005B544A" w:rsidRPr="001D520A" w:rsidRDefault="005B544A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4E2E8C9" w14:textId="6306C5D3" w:rsidR="005B544A" w:rsidRPr="001D520A" w:rsidRDefault="0046390B" w:rsidP="00837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105</w:t>
            </w:r>
            <w:r w:rsidR="005B54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653</w:t>
            </w:r>
          </w:p>
        </w:tc>
        <w:tc>
          <w:tcPr>
            <w:tcW w:w="129" w:type="pct"/>
          </w:tcPr>
          <w:p w14:paraId="00093074" w14:textId="77777777" w:rsidR="005B544A" w:rsidRPr="001D520A" w:rsidRDefault="005B544A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B94916A" w14:textId="541A4762" w:rsidR="005B544A" w:rsidRPr="001D520A" w:rsidRDefault="0046390B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68</w:t>
            </w:r>
            <w:r w:rsidR="005B544A" w:rsidRPr="003B279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107</w:t>
            </w:r>
          </w:p>
        </w:tc>
        <w:tc>
          <w:tcPr>
            <w:tcW w:w="147" w:type="pct"/>
          </w:tcPr>
          <w:p w14:paraId="0D9B8BB5" w14:textId="77777777" w:rsidR="005B544A" w:rsidRPr="001D520A" w:rsidRDefault="005B544A" w:rsidP="00146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34B4F62" w14:textId="7569C339" w:rsidR="005B544A" w:rsidRPr="001D520A" w:rsidRDefault="0046390B" w:rsidP="00D4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76</w:t>
            </w:r>
            <w:r w:rsidR="005B54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560</w:t>
            </w:r>
          </w:p>
        </w:tc>
      </w:tr>
      <w:tr w:rsidR="005B544A" w:rsidRPr="001D520A" w14:paraId="4C6512B5" w14:textId="77777777" w:rsidTr="004309BF">
        <w:tc>
          <w:tcPr>
            <w:tcW w:w="2106" w:type="pct"/>
            <w:vAlign w:val="bottom"/>
          </w:tcPr>
          <w:p w14:paraId="4A3EF45A" w14:textId="0B9DE6DE" w:rsidR="005B544A" w:rsidRPr="001D520A" w:rsidRDefault="005B544A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7" w:type="pct"/>
          </w:tcPr>
          <w:p w14:paraId="6C31070C" w14:textId="71CAEB41" w:rsidR="005B544A" w:rsidRPr="00F90430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172</w:t>
            </w:r>
          </w:p>
        </w:tc>
        <w:tc>
          <w:tcPr>
            <w:tcW w:w="148" w:type="pct"/>
          </w:tcPr>
          <w:p w14:paraId="2FE835D8" w14:textId="77777777" w:rsidR="005B544A" w:rsidRPr="00F90430" w:rsidRDefault="005B544A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A667B41" w14:textId="0A2873C5" w:rsidR="005B544A" w:rsidRPr="00F90430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177</w:t>
            </w:r>
          </w:p>
        </w:tc>
        <w:tc>
          <w:tcPr>
            <w:tcW w:w="129" w:type="pct"/>
          </w:tcPr>
          <w:p w14:paraId="48935A02" w14:textId="77777777" w:rsidR="005B544A" w:rsidRPr="00F90430" w:rsidRDefault="005B544A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7F0E00F" w14:textId="61D7D3EA" w:rsidR="005B544A" w:rsidRPr="00F90430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172</w:t>
            </w:r>
          </w:p>
        </w:tc>
        <w:tc>
          <w:tcPr>
            <w:tcW w:w="147" w:type="pct"/>
          </w:tcPr>
          <w:p w14:paraId="4ED0776A" w14:textId="77777777" w:rsidR="005B544A" w:rsidRPr="001D520A" w:rsidRDefault="005B544A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E8200CA" w14:textId="63C9A779" w:rsidR="005B544A" w:rsidRPr="001D520A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177</w:t>
            </w:r>
          </w:p>
        </w:tc>
      </w:tr>
      <w:tr w:rsidR="005B544A" w:rsidRPr="001D520A" w14:paraId="1FFE1EBF" w14:textId="77777777" w:rsidTr="00A72CE7">
        <w:tc>
          <w:tcPr>
            <w:tcW w:w="2106" w:type="pct"/>
            <w:vAlign w:val="bottom"/>
          </w:tcPr>
          <w:p w14:paraId="602DE458" w14:textId="71475E12" w:rsidR="005B544A" w:rsidRPr="001D520A" w:rsidRDefault="005B544A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7" w:type="pct"/>
          </w:tcPr>
          <w:p w14:paraId="5B9DE287" w14:textId="64C309F2" w:rsidR="005B544A" w:rsidRPr="00F90430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226</w:t>
            </w:r>
            <w:r w:rsidR="005B54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764</w:t>
            </w:r>
          </w:p>
        </w:tc>
        <w:tc>
          <w:tcPr>
            <w:tcW w:w="148" w:type="pct"/>
          </w:tcPr>
          <w:p w14:paraId="530837B9" w14:textId="77777777" w:rsidR="005B544A" w:rsidRPr="00F90430" w:rsidRDefault="005B544A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D4E9682" w14:textId="67744E52" w:rsidR="005B544A" w:rsidRPr="00F90430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288</w:t>
            </w:r>
            <w:r w:rsidR="005B54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990</w:t>
            </w:r>
          </w:p>
        </w:tc>
        <w:tc>
          <w:tcPr>
            <w:tcW w:w="129" w:type="pct"/>
          </w:tcPr>
          <w:p w14:paraId="4AF1056B" w14:textId="77777777" w:rsidR="005B544A" w:rsidRPr="00F90430" w:rsidRDefault="005B544A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B69AE05" w14:textId="1D465C0A" w:rsidR="005B544A" w:rsidRPr="00F90430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226</w:t>
            </w:r>
            <w:r w:rsidR="005B54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764</w:t>
            </w:r>
          </w:p>
        </w:tc>
        <w:tc>
          <w:tcPr>
            <w:tcW w:w="147" w:type="pct"/>
          </w:tcPr>
          <w:p w14:paraId="4045A89E" w14:textId="77777777" w:rsidR="005B544A" w:rsidRPr="001D520A" w:rsidRDefault="005B544A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B629515" w14:textId="6C0B46C1" w:rsidR="005B544A" w:rsidRPr="001D520A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288</w:t>
            </w:r>
            <w:r w:rsidR="005B54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717</w:t>
            </w:r>
          </w:p>
        </w:tc>
      </w:tr>
      <w:tr w:rsidR="005B544A" w:rsidRPr="001D520A" w14:paraId="66CFACF4" w14:textId="77777777" w:rsidTr="00A72CE7">
        <w:tc>
          <w:tcPr>
            <w:tcW w:w="2106" w:type="pct"/>
            <w:vAlign w:val="bottom"/>
          </w:tcPr>
          <w:p w14:paraId="101AF5AE" w14:textId="3E4BC177" w:rsidR="005B544A" w:rsidRPr="001D520A" w:rsidRDefault="005B544A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7" w:type="pct"/>
          </w:tcPr>
          <w:p w14:paraId="754FC882" w14:textId="44BDE882" w:rsidR="005B544A" w:rsidRPr="00F90430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189</w:t>
            </w:r>
          </w:p>
        </w:tc>
        <w:tc>
          <w:tcPr>
            <w:tcW w:w="148" w:type="pct"/>
          </w:tcPr>
          <w:p w14:paraId="10CC1B31" w14:textId="77777777" w:rsidR="005B544A" w:rsidRPr="00F90430" w:rsidRDefault="005B544A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13BD2F0" w14:textId="23437497" w:rsidR="005B544A" w:rsidRPr="00F90430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565</w:t>
            </w:r>
          </w:p>
        </w:tc>
        <w:tc>
          <w:tcPr>
            <w:tcW w:w="129" w:type="pct"/>
          </w:tcPr>
          <w:p w14:paraId="6F17F423" w14:textId="77777777" w:rsidR="005B544A" w:rsidRPr="00F90430" w:rsidRDefault="005B544A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04FDD057" w14:textId="0917181C" w:rsidR="005B544A" w:rsidRPr="00F90430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189</w:t>
            </w:r>
          </w:p>
        </w:tc>
        <w:tc>
          <w:tcPr>
            <w:tcW w:w="147" w:type="pct"/>
          </w:tcPr>
          <w:p w14:paraId="182E4EBB" w14:textId="77777777" w:rsidR="005B544A" w:rsidRPr="001D520A" w:rsidRDefault="005B544A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38F2D75" w14:textId="3F5A1708" w:rsidR="005B544A" w:rsidRPr="001D520A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565</w:t>
            </w:r>
          </w:p>
        </w:tc>
      </w:tr>
      <w:tr w:rsidR="005B544A" w:rsidRPr="001D520A" w14:paraId="638F82A4" w14:textId="77777777" w:rsidTr="00A72CE7">
        <w:tc>
          <w:tcPr>
            <w:tcW w:w="2106" w:type="pct"/>
            <w:vAlign w:val="bottom"/>
          </w:tcPr>
          <w:p w14:paraId="4061D1CC" w14:textId="6A6BFDA9" w:rsidR="005B544A" w:rsidRPr="001D520A" w:rsidRDefault="005B544A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03BA50DC" w14:textId="2D6DDAB4" w:rsidR="005B544A" w:rsidRDefault="005B544A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DBCC1EB" w14:textId="77777777" w:rsidR="005B544A" w:rsidRPr="00F90430" w:rsidRDefault="005B544A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D681E79" w14:textId="572123F9" w:rsidR="005B544A" w:rsidRDefault="005B544A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E65FA72" w14:textId="77777777" w:rsidR="005B544A" w:rsidRPr="00F90430" w:rsidRDefault="005B544A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945D63C" w14:textId="70931F35" w:rsidR="005B544A" w:rsidRDefault="005B544A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7388813" w14:textId="77777777" w:rsidR="005B544A" w:rsidRPr="001D520A" w:rsidRDefault="005B544A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EC9174B" w14:textId="49B2EF4C" w:rsidR="005B544A" w:rsidRDefault="005B544A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482B0979" w14:textId="77777777" w:rsidR="00641E4C" w:rsidRDefault="00641E4C" w:rsidP="00641E4C"/>
    <w:p w14:paraId="2DC34F99" w14:textId="77777777" w:rsidR="00641E4C" w:rsidRDefault="00641E4C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8AA0663" w14:textId="77777777" w:rsidR="00641E4C" w:rsidRDefault="00641E4C">
      <w:r>
        <w:rPr>
          <w:b/>
          <w:bCs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8"/>
        <w:gridCol w:w="1170"/>
        <w:gridCol w:w="270"/>
        <w:gridCol w:w="1171"/>
        <w:gridCol w:w="270"/>
        <w:gridCol w:w="1080"/>
        <w:gridCol w:w="270"/>
        <w:gridCol w:w="1081"/>
      </w:tblGrid>
      <w:tr w:rsidR="00641E4C" w:rsidRPr="001D520A" w14:paraId="63458A47" w14:textId="77777777" w:rsidTr="00482075">
        <w:tc>
          <w:tcPr>
            <w:tcW w:w="2107" w:type="pct"/>
          </w:tcPr>
          <w:p w14:paraId="420BBB89" w14:textId="74FEA918" w:rsidR="00641E4C" w:rsidRPr="00D41D04" w:rsidRDefault="00641E4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57263D33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106C3D6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2B93E1AE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2CE7" w:rsidRPr="001D520A" w14:paraId="4CF759DA" w14:textId="77777777" w:rsidTr="00482075">
        <w:tc>
          <w:tcPr>
            <w:tcW w:w="2107" w:type="pct"/>
          </w:tcPr>
          <w:p w14:paraId="7DD6BD3A" w14:textId="7D50AE41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820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482075" w:rsidRPr="00886C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6390B" w:rsidRPr="004639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482075" w:rsidRPr="00886C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820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7" w:type="pct"/>
          </w:tcPr>
          <w:p w14:paraId="32264871" w14:textId="3F5D1F7E" w:rsidR="00641E4C" w:rsidRPr="001D520A" w:rsidRDefault="0046390B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01B5DFF6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95D89BA" w14:textId="0C30E8CA" w:rsidR="00641E4C" w:rsidRPr="001D520A" w:rsidRDefault="0046390B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5479889A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57A593B" w14:textId="4A42D7AB" w:rsidR="00641E4C" w:rsidRPr="001D520A" w:rsidRDefault="0046390B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51BE0BBE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2D553AA" w14:textId="224A9272" w:rsidR="00641E4C" w:rsidRPr="001D520A" w:rsidRDefault="0046390B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641E4C" w:rsidRPr="001D520A" w14:paraId="4912B847" w14:textId="77777777" w:rsidTr="00482075">
        <w:trPr>
          <w:tblHeader/>
        </w:trPr>
        <w:tc>
          <w:tcPr>
            <w:tcW w:w="2107" w:type="pct"/>
          </w:tcPr>
          <w:p w14:paraId="483EE9C5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93" w:type="pct"/>
            <w:gridSpan w:val="7"/>
          </w:tcPr>
          <w:p w14:paraId="309B18CA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2CE7" w:rsidRPr="001D520A" w14:paraId="0DB5632B" w14:textId="77777777" w:rsidTr="00482075">
        <w:tc>
          <w:tcPr>
            <w:tcW w:w="2107" w:type="pct"/>
          </w:tcPr>
          <w:p w14:paraId="6E344CCA" w14:textId="77777777" w:rsidR="00641E4C" w:rsidRPr="001D520A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53B0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7" w:type="pct"/>
          </w:tcPr>
          <w:p w14:paraId="6772C8C8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98D93F9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07727FD7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E9F206A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9AB5D05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E1C72D7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46E7CC5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2CE7" w:rsidRPr="001D520A" w14:paraId="5524C64F" w14:textId="77777777" w:rsidTr="00482075">
        <w:tc>
          <w:tcPr>
            <w:tcW w:w="2107" w:type="pct"/>
          </w:tcPr>
          <w:p w14:paraId="02AA14AF" w14:textId="77777777" w:rsidR="00641E4C" w:rsidRPr="001D520A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C1465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37" w:type="pct"/>
          </w:tcPr>
          <w:p w14:paraId="51E8298E" w14:textId="77777777" w:rsidR="00641E4C" w:rsidRPr="00A02BF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28F1E54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78B6304" w14:textId="77777777" w:rsidR="00641E4C" w:rsidRPr="00A02BF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9627CE1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25D70D8" w14:textId="77777777" w:rsidR="00641E4C" w:rsidRPr="00A02BF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5BEF5A6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9E2996E" w14:textId="77777777" w:rsidR="00641E4C" w:rsidRPr="00A02BF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2075" w:rsidRPr="001D520A" w14:paraId="4125378F" w14:textId="77777777" w:rsidTr="00482075">
        <w:tc>
          <w:tcPr>
            <w:tcW w:w="2107" w:type="pct"/>
          </w:tcPr>
          <w:p w14:paraId="7ED8AB1F" w14:textId="77777777" w:rsidR="00482075" w:rsidRPr="00DE3C52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3C52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E3C52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37" w:type="pct"/>
          </w:tcPr>
          <w:p w14:paraId="5929D014" w14:textId="5FA307A8" w:rsidR="00482075" w:rsidRPr="00DE3C52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F25CE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556</w:t>
            </w:r>
          </w:p>
        </w:tc>
        <w:tc>
          <w:tcPr>
            <w:tcW w:w="147" w:type="pct"/>
          </w:tcPr>
          <w:p w14:paraId="34206702" w14:textId="77777777" w:rsidR="00482075" w:rsidRPr="00DE3C52" w:rsidRDefault="00482075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A1C861A" w14:textId="4D657431" w:rsidR="00482075" w:rsidRPr="00DE3C52" w:rsidRDefault="0046390B" w:rsidP="00E3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4820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471</w:t>
            </w:r>
          </w:p>
        </w:tc>
        <w:tc>
          <w:tcPr>
            <w:tcW w:w="147" w:type="pct"/>
          </w:tcPr>
          <w:p w14:paraId="13516D23" w14:textId="77777777" w:rsidR="00482075" w:rsidRPr="00DE3C52" w:rsidRDefault="00482075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5D49B73" w14:textId="3CBF4567" w:rsidR="00482075" w:rsidRPr="00DE3C52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F25CE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278</w:t>
            </w:r>
          </w:p>
        </w:tc>
        <w:tc>
          <w:tcPr>
            <w:tcW w:w="147" w:type="pct"/>
          </w:tcPr>
          <w:p w14:paraId="385C6C69" w14:textId="77777777" w:rsidR="00482075" w:rsidRPr="00DE3C52" w:rsidRDefault="00482075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CB7C59F" w14:textId="13BA4CB1" w:rsidR="00482075" w:rsidRPr="00DE3C52" w:rsidRDefault="0046390B" w:rsidP="00E3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4820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755</w:t>
            </w:r>
          </w:p>
        </w:tc>
      </w:tr>
      <w:tr w:rsidR="00482075" w:rsidRPr="001D520A" w14:paraId="5DE2412E" w14:textId="77777777" w:rsidTr="00482075">
        <w:tc>
          <w:tcPr>
            <w:tcW w:w="2107" w:type="pct"/>
          </w:tcPr>
          <w:p w14:paraId="4BD137C6" w14:textId="77777777" w:rsidR="00482075" w:rsidRPr="00DE3C52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3C52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E3C52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34558411" w14:textId="08A54C0D" w:rsidR="00482075" w:rsidRPr="00DE3C52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915</w:t>
            </w:r>
          </w:p>
        </w:tc>
        <w:tc>
          <w:tcPr>
            <w:tcW w:w="147" w:type="pct"/>
          </w:tcPr>
          <w:p w14:paraId="4FB8518C" w14:textId="77777777" w:rsidR="00482075" w:rsidRPr="00DE3C52" w:rsidRDefault="00482075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6D1D4BBD" w14:textId="17B8FCC8" w:rsidR="00482075" w:rsidRPr="00DE3C52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0F294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094</w:t>
            </w:r>
          </w:p>
        </w:tc>
        <w:tc>
          <w:tcPr>
            <w:tcW w:w="147" w:type="pct"/>
          </w:tcPr>
          <w:p w14:paraId="17EF705F" w14:textId="77777777" w:rsidR="00482075" w:rsidRPr="00DE3C52" w:rsidRDefault="00482075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7B6B6C4" w14:textId="43E2B3F1" w:rsidR="00482075" w:rsidRPr="00DE3C52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262</w:t>
            </w:r>
          </w:p>
        </w:tc>
        <w:tc>
          <w:tcPr>
            <w:tcW w:w="147" w:type="pct"/>
          </w:tcPr>
          <w:p w14:paraId="178E5745" w14:textId="77777777" w:rsidR="00482075" w:rsidRPr="00DE3C52" w:rsidRDefault="00482075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4AB6B248" w14:textId="5B815008" w:rsidR="00482075" w:rsidRPr="00DE3C52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392</w:t>
            </w:r>
          </w:p>
        </w:tc>
      </w:tr>
      <w:tr w:rsidR="00482075" w:rsidRPr="001D520A" w14:paraId="04D56B25" w14:textId="77777777" w:rsidTr="00482075">
        <w:tc>
          <w:tcPr>
            <w:tcW w:w="2107" w:type="pct"/>
          </w:tcPr>
          <w:p w14:paraId="4BEB776C" w14:textId="77777777" w:rsidR="00482075" w:rsidRPr="001D520A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46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35151CA" w14:textId="074A7912" w:rsidR="00482075" w:rsidRPr="004C7002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</w:t>
            </w:r>
            <w:r w:rsidR="00F25CE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471</w:t>
            </w:r>
          </w:p>
        </w:tc>
        <w:tc>
          <w:tcPr>
            <w:tcW w:w="147" w:type="pct"/>
          </w:tcPr>
          <w:p w14:paraId="01BB66E9" w14:textId="77777777" w:rsidR="00482075" w:rsidRPr="004C7002" w:rsidRDefault="00482075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0D67B8C9" w14:textId="353872E2" w:rsidR="00482075" w:rsidRPr="004C7002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</w:t>
            </w:r>
            <w:r w:rsidR="003A25E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565</w:t>
            </w:r>
          </w:p>
        </w:tc>
        <w:tc>
          <w:tcPr>
            <w:tcW w:w="147" w:type="pct"/>
          </w:tcPr>
          <w:p w14:paraId="5F28BD14" w14:textId="77777777" w:rsidR="00482075" w:rsidRPr="004C7002" w:rsidRDefault="00482075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8EA92BD" w14:textId="0697D430" w:rsidR="00482075" w:rsidRPr="00A55102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639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F25CE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540</w:t>
            </w:r>
          </w:p>
        </w:tc>
        <w:tc>
          <w:tcPr>
            <w:tcW w:w="147" w:type="pct"/>
          </w:tcPr>
          <w:p w14:paraId="1A0C3AC6" w14:textId="77777777" w:rsidR="00482075" w:rsidRPr="00534A77" w:rsidRDefault="00482075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23776CC" w14:textId="6DA6AE08" w:rsidR="00482075" w:rsidRPr="00534A77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3A25E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147</w:t>
            </w:r>
          </w:p>
        </w:tc>
      </w:tr>
    </w:tbl>
    <w:p w14:paraId="53A37D53" w14:textId="77777777" w:rsidR="00641E4C" w:rsidRDefault="00641E4C" w:rsidP="00230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57EC67F" w14:textId="58D269F6" w:rsidR="00FF7403" w:rsidRPr="00554057" w:rsidRDefault="00FF740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46390B" w:rsidRPr="0046390B">
        <w:rPr>
          <w:rFonts w:ascii="Angsana New" w:hAnsi="Angsana New" w:cs="Angsana New"/>
          <w:bCs/>
          <w:sz w:val="30"/>
          <w:szCs w:val="30"/>
        </w:rPr>
        <w:t>30</w:t>
      </w:r>
      <w:r w:rsidR="00482075">
        <w:rPr>
          <w:rFonts w:ascii="Angsana New" w:hAnsi="Angsana New" w:cs="Angsana New"/>
          <w:b/>
          <w:sz w:val="30"/>
          <w:szCs w:val="30"/>
        </w:rPr>
        <w:t xml:space="preserve"> </w:t>
      </w:r>
      <w:r w:rsidR="00482075">
        <w:rPr>
          <w:rFonts w:ascii="Angsana New" w:hAnsi="Angsana New" w:cs="Angsana New" w:hint="cs"/>
          <w:b/>
          <w:sz w:val="30"/>
          <w:szCs w:val="30"/>
          <w:cs/>
        </w:rPr>
        <w:t>กันยายน</w:t>
      </w:r>
      <w:r w:rsidR="00482075" w:rsidRPr="001D520A">
        <w:rPr>
          <w:rFonts w:ascii="Angsana New" w:hAnsi="Angsana New" w:cs="Angsana New"/>
          <w:sz w:val="30"/>
          <w:szCs w:val="30"/>
          <w:cs/>
        </w:rPr>
        <w:t xml:space="preserve"> </w:t>
      </w:r>
      <w:r w:rsidR="0046390B" w:rsidRPr="0046390B">
        <w:rPr>
          <w:rFonts w:ascii="Angsana New" w:hAnsi="Angsana New" w:cs="Angsana New"/>
          <w:sz w:val="30"/>
          <w:szCs w:val="30"/>
        </w:rPr>
        <w:t>2568</w:t>
      </w:r>
      <w:r w:rsidR="00423119">
        <w:rPr>
          <w:rFonts w:ascii="Angsana New" w:hAnsi="Angsana New" w:cs="Angsana New"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6390B" w:rsidRPr="0046390B">
        <w:rPr>
          <w:rFonts w:asciiTheme="majorBidi" w:hAnsiTheme="majorBidi" w:cstheme="majorBidi"/>
          <w:sz w:val="30"/>
          <w:szCs w:val="30"/>
        </w:rPr>
        <w:t>31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46390B" w:rsidRPr="0046390B">
        <w:rPr>
          <w:rFonts w:asciiTheme="majorBidi" w:hAnsiTheme="majorBidi" w:cstheme="majorBidi"/>
          <w:sz w:val="30"/>
          <w:szCs w:val="30"/>
        </w:rPr>
        <w:t>2567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DF6A8D8" w14:textId="77777777" w:rsidR="0009030C" w:rsidRPr="00554057" w:rsidRDefault="0009030C" w:rsidP="0009030C">
      <w:pPr>
        <w:ind w:left="540"/>
        <w:rPr>
          <w:rFonts w:asciiTheme="majorBidi" w:hAnsiTheme="majorBidi" w:cstheme="majorBidi"/>
          <w:spacing w:val="-4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70"/>
        <w:gridCol w:w="270"/>
        <w:gridCol w:w="1171"/>
        <w:gridCol w:w="270"/>
        <w:gridCol w:w="1080"/>
        <w:gridCol w:w="270"/>
        <w:gridCol w:w="1080"/>
      </w:tblGrid>
      <w:tr w:rsidR="0009030C" w:rsidRPr="00554057" w14:paraId="6D81CB54" w14:textId="77777777" w:rsidTr="00A72CE7">
        <w:trPr>
          <w:tblHeader/>
        </w:trPr>
        <w:tc>
          <w:tcPr>
            <w:tcW w:w="2108" w:type="pct"/>
          </w:tcPr>
          <w:p w14:paraId="2AB85F41" w14:textId="77777777" w:rsidR="0009030C" w:rsidRPr="00554057" w:rsidRDefault="0009030C" w:rsidP="0009030C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22" w:type="pct"/>
            <w:gridSpan w:val="3"/>
          </w:tcPr>
          <w:p w14:paraId="7E2B12F5" w14:textId="77777777" w:rsidR="0009030C" w:rsidRPr="00554057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58332BE" w14:textId="77777777" w:rsidR="0009030C" w:rsidRPr="00554057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253E990A" w14:textId="77777777" w:rsidR="0009030C" w:rsidRPr="00554057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1E4C" w:rsidRPr="00554057" w14:paraId="4A1CE3BE" w14:textId="77777777" w:rsidTr="00A72CE7">
        <w:trPr>
          <w:tblHeader/>
        </w:trPr>
        <w:tc>
          <w:tcPr>
            <w:tcW w:w="2108" w:type="pct"/>
          </w:tcPr>
          <w:p w14:paraId="0AA644F6" w14:textId="77777777" w:rsidR="00641E4C" w:rsidRPr="00554057" w:rsidRDefault="00641E4C" w:rsidP="00641E4C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27B04DFC" w14:textId="47F0DB78" w:rsidR="00641E4C" w:rsidRPr="00554057" w:rsidRDefault="0046390B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90B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="00482075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 w:rsidR="00482075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vAlign w:val="center"/>
          </w:tcPr>
          <w:p w14:paraId="31AC945D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center"/>
          </w:tcPr>
          <w:p w14:paraId="44C48921" w14:textId="3B7E82E2" w:rsidR="00641E4C" w:rsidRPr="00554057" w:rsidRDefault="0046390B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41E4C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42CD8C8E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62960E0F" w14:textId="3E128CF8" w:rsidR="00641E4C" w:rsidRPr="00554057" w:rsidRDefault="0046390B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90B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="00482075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 w:rsidR="00482075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vAlign w:val="center"/>
          </w:tcPr>
          <w:p w14:paraId="31A6338F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5014D42F" w14:textId="0957B645" w:rsidR="00641E4C" w:rsidRPr="00554057" w:rsidRDefault="0046390B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41E4C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41E4C" w:rsidRPr="00554057" w14:paraId="6FB6D6F7" w14:textId="77777777" w:rsidTr="00A72CE7">
        <w:trPr>
          <w:tblHeader/>
        </w:trPr>
        <w:tc>
          <w:tcPr>
            <w:tcW w:w="2108" w:type="pct"/>
          </w:tcPr>
          <w:p w14:paraId="27624649" w14:textId="77777777" w:rsidR="00641E4C" w:rsidRPr="00554057" w:rsidRDefault="00641E4C" w:rsidP="00641E4C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002F203C" w14:textId="1E52B14E" w:rsidR="00641E4C" w:rsidRPr="00554057" w:rsidRDefault="0046390B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  <w:vAlign w:val="center"/>
          </w:tcPr>
          <w:p w14:paraId="2AF45CBD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center"/>
          </w:tcPr>
          <w:p w14:paraId="7B968850" w14:textId="4F511E52" w:rsidR="00641E4C" w:rsidRPr="00554057" w:rsidRDefault="0046390B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58F8627E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4BE7584F" w14:textId="009B1BF7" w:rsidR="00641E4C" w:rsidRPr="00554057" w:rsidRDefault="0046390B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  <w:vAlign w:val="center"/>
          </w:tcPr>
          <w:p w14:paraId="0533B50E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2BB59235" w14:textId="39A514D9" w:rsidR="00641E4C" w:rsidRPr="00554057" w:rsidRDefault="0046390B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41E4C" w:rsidRPr="00554057" w14:paraId="7078DA02" w14:textId="77777777" w:rsidTr="00A72CE7">
        <w:trPr>
          <w:tblHeader/>
        </w:trPr>
        <w:tc>
          <w:tcPr>
            <w:tcW w:w="2108" w:type="pct"/>
          </w:tcPr>
          <w:p w14:paraId="5461A828" w14:textId="77777777" w:rsidR="00641E4C" w:rsidRPr="00554057" w:rsidRDefault="00641E4C" w:rsidP="00641E4C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2" w:type="pct"/>
            <w:gridSpan w:val="7"/>
          </w:tcPr>
          <w:p w14:paraId="417CEC0F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229C" w:rsidRPr="00554057" w14:paraId="061E76CE" w14:textId="77777777" w:rsidTr="00A72CE7">
        <w:trPr>
          <w:trHeight w:val="144"/>
        </w:trPr>
        <w:tc>
          <w:tcPr>
            <w:tcW w:w="2108" w:type="pct"/>
          </w:tcPr>
          <w:p w14:paraId="67506168" w14:textId="77777777" w:rsidR="00F7229C" w:rsidRPr="00554057" w:rsidRDefault="00F7229C" w:rsidP="00F7229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7" w:type="pct"/>
          </w:tcPr>
          <w:p w14:paraId="11B5B52A" w14:textId="09E22C2D" w:rsidR="00F7229C" w:rsidRPr="00554057" w:rsidRDefault="0046390B" w:rsidP="00F72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539</w:t>
            </w:r>
            <w:r w:rsidR="00DD62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384</w:t>
            </w:r>
          </w:p>
        </w:tc>
        <w:tc>
          <w:tcPr>
            <w:tcW w:w="147" w:type="pct"/>
          </w:tcPr>
          <w:p w14:paraId="02F3D2B2" w14:textId="77777777" w:rsidR="00F7229C" w:rsidRPr="00554057" w:rsidRDefault="00F7229C" w:rsidP="00F72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5EE6A03F" w14:textId="48134404" w:rsidR="00F7229C" w:rsidRPr="00554057" w:rsidRDefault="0046390B" w:rsidP="00E30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310</w:t>
            </w:r>
            <w:r w:rsidR="00F722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147" w:type="pct"/>
          </w:tcPr>
          <w:p w14:paraId="509E89D3" w14:textId="77777777" w:rsidR="00F7229C" w:rsidRPr="00554057" w:rsidRDefault="00F7229C" w:rsidP="00F72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D1A3493" w14:textId="5B2BA076" w:rsidR="00F7229C" w:rsidRPr="00554057" w:rsidRDefault="0046390B" w:rsidP="00265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538</w:t>
            </w:r>
            <w:r w:rsidR="001C71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969</w:t>
            </w:r>
          </w:p>
        </w:tc>
        <w:tc>
          <w:tcPr>
            <w:tcW w:w="147" w:type="pct"/>
          </w:tcPr>
          <w:p w14:paraId="215FCBD6" w14:textId="77777777" w:rsidR="00F7229C" w:rsidRPr="00554057" w:rsidRDefault="00F7229C" w:rsidP="00F72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31BA1E3" w14:textId="7C556369" w:rsidR="00F7229C" w:rsidRPr="00554057" w:rsidRDefault="0046390B" w:rsidP="002F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309</w:t>
            </w:r>
            <w:r w:rsidR="00F722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</w:tr>
      <w:tr w:rsidR="00F7229C" w:rsidRPr="00554057" w14:paraId="0ED527D6" w14:textId="77777777" w:rsidTr="00A72CE7">
        <w:trPr>
          <w:trHeight w:val="144"/>
        </w:trPr>
        <w:tc>
          <w:tcPr>
            <w:tcW w:w="2108" w:type="pct"/>
          </w:tcPr>
          <w:p w14:paraId="59C081B2" w14:textId="7857DF92" w:rsidR="00F7229C" w:rsidRPr="00554057" w:rsidRDefault="00F7229C" w:rsidP="00F7229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7" w:type="pct"/>
          </w:tcPr>
          <w:p w14:paraId="493C60BB" w14:textId="4F4D9316" w:rsidR="00F7229C" w:rsidRPr="00554057" w:rsidRDefault="0046390B" w:rsidP="00F72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096A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847</w:t>
            </w:r>
          </w:p>
        </w:tc>
        <w:tc>
          <w:tcPr>
            <w:tcW w:w="147" w:type="pct"/>
          </w:tcPr>
          <w:p w14:paraId="2C57C252" w14:textId="77777777" w:rsidR="00F7229C" w:rsidRPr="00554057" w:rsidRDefault="00F7229C" w:rsidP="00F72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3DC69C34" w14:textId="0153C9E3" w:rsidR="00F7229C" w:rsidRPr="00554057" w:rsidRDefault="0046390B" w:rsidP="00F72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F722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  <w:tc>
          <w:tcPr>
            <w:tcW w:w="147" w:type="pct"/>
          </w:tcPr>
          <w:p w14:paraId="07635D9F" w14:textId="77777777" w:rsidR="00F7229C" w:rsidRPr="00554057" w:rsidRDefault="00F7229C" w:rsidP="00F72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A0B515D" w14:textId="40491B6C" w:rsidR="00F7229C" w:rsidRPr="00554057" w:rsidRDefault="0046390B" w:rsidP="00265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1C71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147" w:type="pct"/>
          </w:tcPr>
          <w:p w14:paraId="6F3D23E4" w14:textId="77777777" w:rsidR="00F7229C" w:rsidRPr="00554057" w:rsidRDefault="00F7229C" w:rsidP="00F72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796CA22" w14:textId="48A66E08" w:rsidR="00F7229C" w:rsidRPr="00554057" w:rsidRDefault="0046390B" w:rsidP="00DC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722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</w:tr>
      <w:tr w:rsidR="00F7229C" w:rsidRPr="00554057" w14:paraId="5E298BC0" w14:textId="77777777" w:rsidTr="00A72CE7">
        <w:tc>
          <w:tcPr>
            <w:tcW w:w="2108" w:type="pct"/>
          </w:tcPr>
          <w:p w14:paraId="2265FA09" w14:textId="77777777" w:rsidR="00F7229C" w:rsidRPr="00554057" w:rsidRDefault="00F7229C" w:rsidP="00F7229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3D35F513" w14:textId="206CBA57" w:rsidR="00F7229C" w:rsidRPr="00554057" w:rsidRDefault="0046390B" w:rsidP="00F72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614</w:t>
            </w:r>
            <w:r w:rsidR="00096A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231</w:t>
            </w:r>
          </w:p>
        </w:tc>
        <w:tc>
          <w:tcPr>
            <w:tcW w:w="147" w:type="pct"/>
          </w:tcPr>
          <w:p w14:paraId="5A07B085" w14:textId="77777777" w:rsidR="00F7229C" w:rsidRPr="00554057" w:rsidRDefault="00F7229C" w:rsidP="00F72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740BB741" w14:textId="29313BC0" w:rsidR="00F7229C" w:rsidRPr="00554057" w:rsidRDefault="0046390B" w:rsidP="00F72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324</w:t>
            </w:r>
            <w:r w:rsidR="00F7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147" w:type="pct"/>
          </w:tcPr>
          <w:p w14:paraId="008229C2" w14:textId="77777777" w:rsidR="00F7229C" w:rsidRPr="00554057" w:rsidRDefault="00F7229C" w:rsidP="00F72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C88B5BF" w14:textId="2BAD37EC" w:rsidR="00F7229C" w:rsidRPr="00554057" w:rsidRDefault="0046390B" w:rsidP="00265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609</w:t>
            </w:r>
            <w:r w:rsidR="001C71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147" w:type="pct"/>
          </w:tcPr>
          <w:p w14:paraId="43B111B1" w14:textId="77777777" w:rsidR="00F7229C" w:rsidRPr="00554057" w:rsidRDefault="00F7229C" w:rsidP="00F72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B008635" w14:textId="0A064F6E" w:rsidR="00F7229C" w:rsidRPr="00554057" w:rsidRDefault="0046390B" w:rsidP="00F72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</w:t>
            </w:r>
            <w:r w:rsidR="00F722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587</w:t>
            </w:r>
          </w:p>
        </w:tc>
      </w:tr>
    </w:tbl>
    <w:p w14:paraId="7AE31F2F" w14:textId="5317DB8A" w:rsidR="0009030C" w:rsidRPr="00554057" w:rsidRDefault="0009030C" w:rsidP="0009030C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70"/>
        <w:gridCol w:w="270"/>
        <w:gridCol w:w="1171"/>
        <w:gridCol w:w="270"/>
        <w:gridCol w:w="1080"/>
        <w:gridCol w:w="270"/>
        <w:gridCol w:w="1080"/>
      </w:tblGrid>
      <w:tr w:rsidR="002025D0" w:rsidRPr="00554057" w14:paraId="6AD6FAB9" w14:textId="77777777" w:rsidTr="00A72CE7">
        <w:trPr>
          <w:tblHeader/>
        </w:trPr>
        <w:tc>
          <w:tcPr>
            <w:tcW w:w="2108" w:type="pct"/>
          </w:tcPr>
          <w:p w14:paraId="3271E1FF" w14:textId="3F0883B7" w:rsidR="002025D0" w:rsidRPr="00554057" w:rsidRDefault="002025D0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FF2CE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422" w:type="pct"/>
            <w:gridSpan w:val="3"/>
          </w:tcPr>
          <w:p w14:paraId="55F7CBE7" w14:textId="77777777" w:rsidR="002025D0" w:rsidRPr="00554057" w:rsidRDefault="002025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E5635B6" w14:textId="77777777" w:rsidR="002025D0" w:rsidRPr="00554057" w:rsidRDefault="002025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6C5743F5" w14:textId="77777777" w:rsidR="002025D0" w:rsidRPr="00554057" w:rsidRDefault="002025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200E" w:rsidRPr="00554057" w14:paraId="12C7A3AC" w14:textId="77777777" w:rsidTr="00A72CE7">
        <w:trPr>
          <w:tblHeader/>
        </w:trPr>
        <w:tc>
          <w:tcPr>
            <w:tcW w:w="2108" w:type="pct"/>
          </w:tcPr>
          <w:p w14:paraId="545D7AA0" w14:textId="77777777" w:rsidR="0023200E" w:rsidRPr="00554057" w:rsidRDefault="0023200E" w:rsidP="0023200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213629DD" w14:textId="571BDDB7" w:rsidR="0023200E" w:rsidRPr="00554057" w:rsidRDefault="0046390B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90B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="00482075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 w:rsidR="00482075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vAlign w:val="center"/>
          </w:tcPr>
          <w:p w14:paraId="35F0BFAE" w14:textId="77777777" w:rsidR="0023200E" w:rsidRPr="00554057" w:rsidRDefault="0023200E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center"/>
          </w:tcPr>
          <w:p w14:paraId="6FF6391F" w14:textId="42D32AAE" w:rsidR="0023200E" w:rsidRPr="00554057" w:rsidRDefault="0046390B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3200E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53FA3BF8" w14:textId="77777777" w:rsidR="0023200E" w:rsidRPr="00554057" w:rsidRDefault="0023200E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41DB6D8A" w14:textId="4DD486B3" w:rsidR="0023200E" w:rsidRPr="00554057" w:rsidRDefault="0046390B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="00482075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 w:rsidR="00482075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vAlign w:val="center"/>
          </w:tcPr>
          <w:p w14:paraId="1A0615CF" w14:textId="77777777" w:rsidR="0023200E" w:rsidRPr="00554057" w:rsidRDefault="0023200E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767F7565" w14:textId="01C03E08" w:rsidR="0023200E" w:rsidRPr="00554057" w:rsidRDefault="0046390B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3200E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3200E" w:rsidRPr="00554057" w14:paraId="39F40858" w14:textId="77777777" w:rsidTr="00A72CE7">
        <w:trPr>
          <w:tblHeader/>
        </w:trPr>
        <w:tc>
          <w:tcPr>
            <w:tcW w:w="2108" w:type="pct"/>
          </w:tcPr>
          <w:p w14:paraId="0FDEBA41" w14:textId="77777777" w:rsidR="0023200E" w:rsidRPr="00554057" w:rsidRDefault="0023200E" w:rsidP="0023200E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6E9C0F00" w14:textId="3F86108D" w:rsidR="0023200E" w:rsidRPr="00554057" w:rsidRDefault="0046390B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  <w:vAlign w:val="center"/>
          </w:tcPr>
          <w:p w14:paraId="73F86676" w14:textId="77777777" w:rsidR="0023200E" w:rsidRPr="00554057" w:rsidRDefault="0023200E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center"/>
          </w:tcPr>
          <w:p w14:paraId="1B7FB9A0" w14:textId="4D2FAB18" w:rsidR="0023200E" w:rsidRPr="00554057" w:rsidRDefault="0046390B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0E00F33D" w14:textId="77777777" w:rsidR="0023200E" w:rsidRPr="00554057" w:rsidRDefault="0023200E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558022E8" w14:textId="4E11DB96" w:rsidR="0023200E" w:rsidRPr="00554057" w:rsidRDefault="0046390B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  <w:vAlign w:val="center"/>
          </w:tcPr>
          <w:p w14:paraId="2FC7FD84" w14:textId="77777777" w:rsidR="0023200E" w:rsidRPr="00554057" w:rsidRDefault="0023200E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265585A0" w14:textId="402A1E57" w:rsidR="0023200E" w:rsidRPr="00554057" w:rsidRDefault="0046390B" w:rsidP="0023200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41E4C" w:rsidRPr="00554057" w14:paraId="54883EF7" w14:textId="77777777" w:rsidTr="00A72CE7">
        <w:trPr>
          <w:tblHeader/>
        </w:trPr>
        <w:tc>
          <w:tcPr>
            <w:tcW w:w="2108" w:type="pct"/>
          </w:tcPr>
          <w:p w14:paraId="61F0DACE" w14:textId="77777777" w:rsidR="00641E4C" w:rsidRPr="00554057" w:rsidRDefault="00641E4C" w:rsidP="00641E4C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2" w:type="pct"/>
            <w:gridSpan w:val="7"/>
          </w:tcPr>
          <w:p w14:paraId="7006EB92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0E2A" w:rsidRPr="00554057" w14:paraId="2786B6E6" w14:textId="77777777" w:rsidTr="00A72CE7">
        <w:trPr>
          <w:trHeight w:val="144"/>
        </w:trPr>
        <w:tc>
          <w:tcPr>
            <w:tcW w:w="2108" w:type="pct"/>
          </w:tcPr>
          <w:p w14:paraId="09E47E8C" w14:textId="0B0225E2" w:rsidR="00220E2A" w:rsidRPr="00554057" w:rsidRDefault="00220E2A" w:rsidP="00220E2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</w:tcPr>
          <w:p w14:paraId="1DD77B28" w14:textId="0DB15305" w:rsidR="00220E2A" w:rsidRPr="00554057" w:rsidRDefault="004A6D68" w:rsidP="0022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E9C6D25" w14:textId="77777777" w:rsidR="00220E2A" w:rsidRPr="00554057" w:rsidRDefault="00220E2A" w:rsidP="0022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02140674" w14:textId="47947A18" w:rsidR="00220E2A" w:rsidRPr="00554057" w:rsidRDefault="00220E2A" w:rsidP="0022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54833BB" w14:textId="77777777" w:rsidR="00220E2A" w:rsidRPr="00554057" w:rsidRDefault="00220E2A" w:rsidP="0022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DF5717D" w14:textId="361F7370" w:rsidR="00220E2A" w:rsidRPr="00554057" w:rsidRDefault="0046390B" w:rsidP="00265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47" w:type="pct"/>
          </w:tcPr>
          <w:p w14:paraId="5C0FB01C" w14:textId="77777777" w:rsidR="00220E2A" w:rsidRPr="00554057" w:rsidRDefault="00220E2A" w:rsidP="0022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0E40AFF" w14:textId="7D82DF1D" w:rsidR="00220E2A" w:rsidRPr="00554057" w:rsidRDefault="0046390B" w:rsidP="00513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220E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</w:tr>
      <w:tr w:rsidR="00220E2A" w:rsidRPr="00554057" w14:paraId="5D87B239" w14:textId="77777777" w:rsidTr="00A72CE7">
        <w:trPr>
          <w:trHeight w:val="144"/>
        </w:trPr>
        <w:tc>
          <w:tcPr>
            <w:tcW w:w="2108" w:type="pct"/>
          </w:tcPr>
          <w:p w14:paraId="5981B47B" w14:textId="102416D0" w:rsidR="00220E2A" w:rsidRPr="00554057" w:rsidRDefault="00220E2A" w:rsidP="00220E2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7" w:type="pct"/>
          </w:tcPr>
          <w:p w14:paraId="5FF5A853" w14:textId="24BCDF9E" w:rsidR="00220E2A" w:rsidRPr="00554057" w:rsidRDefault="0046390B" w:rsidP="0022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575</w:t>
            </w:r>
          </w:p>
        </w:tc>
        <w:tc>
          <w:tcPr>
            <w:tcW w:w="147" w:type="pct"/>
          </w:tcPr>
          <w:p w14:paraId="6E476997" w14:textId="77777777" w:rsidR="00220E2A" w:rsidRPr="00554057" w:rsidRDefault="00220E2A" w:rsidP="0022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44AAC635" w14:textId="5C09E45E" w:rsidR="00220E2A" w:rsidRPr="00554057" w:rsidRDefault="0046390B" w:rsidP="0022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="00220E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  <w:tc>
          <w:tcPr>
            <w:tcW w:w="147" w:type="pct"/>
          </w:tcPr>
          <w:p w14:paraId="6682BEEF" w14:textId="77777777" w:rsidR="00220E2A" w:rsidRPr="00554057" w:rsidRDefault="00220E2A" w:rsidP="0022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0E3D54E" w14:textId="08C6EC36" w:rsidR="00220E2A" w:rsidRPr="00554057" w:rsidRDefault="0046390B" w:rsidP="00265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575</w:t>
            </w:r>
          </w:p>
        </w:tc>
        <w:tc>
          <w:tcPr>
            <w:tcW w:w="147" w:type="pct"/>
          </w:tcPr>
          <w:p w14:paraId="7F7ADC30" w14:textId="77777777" w:rsidR="00220E2A" w:rsidRPr="00554057" w:rsidRDefault="00220E2A" w:rsidP="0022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75E08E3" w14:textId="21458A4F" w:rsidR="00220E2A" w:rsidRPr="00554057" w:rsidRDefault="0046390B" w:rsidP="00513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="00220E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</w:tr>
      <w:tr w:rsidR="00220E2A" w:rsidRPr="00554057" w14:paraId="7683B908" w14:textId="77777777" w:rsidTr="00A72CE7">
        <w:trPr>
          <w:trHeight w:val="144"/>
        </w:trPr>
        <w:tc>
          <w:tcPr>
            <w:tcW w:w="2108" w:type="pct"/>
          </w:tcPr>
          <w:p w14:paraId="76235C5C" w14:textId="635CD4C7" w:rsidR="00220E2A" w:rsidRPr="00554057" w:rsidRDefault="00220E2A" w:rsidP="00220E2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7" w:type="pct"/>
          </w:tcPr>
          <w:p w14:paraId="459B2836" w14:textId="6F8F81EC" w:rsidR="00220E2A" w:rsidRPr="00554057" w:rsidRDefault="0046390B" w:rsidP="0022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47" w:type="pct"/>
          </w:tcPr>
          <w:p w14:paraId="6C6283F2" w14:textId="77777777" w:rsidR="00220E2A" w:rsidRPr="00554057" w:rsidRDefault="00220E2A" w:rsidP="0022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1A6CBD13" w14:textId="744E0E22" w:rsidR="00220E2A" w:rsidRPr="00554057" w:rsidRDefault="0046390B" w:rsidP="0022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47" w:type="pct"/>
          </w:tcPr>
          <w:p w14:paraId="589E3394" w14:textId="77777777" w:rsidR="00220E2A" w:rsidRPr="00554057" w:rsidRDefault="00220E2A" w:rsidP="0022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82D9F04" w14:textId="6DC850FD" w:rsidR="00220E2A" w:rsidRPr="00554057" w:rsidRDefault="0046390B" w:rsidP="00265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47" w:type="pct"/>
          </w:tcPr>
          <w:p w14:paraId="193A25A9" w14:textId="77777777" w:rsidR="00220E2A" w:rsidRPr="00554057" w:rsidRDefault="00220E2A" w:rsidP="00220E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6C389A0" w14:textId="0245ED80" w:rsidR="00220E2A" w:rsidRPr="00554057" w:rsidRDefault="0046390B" w:rsidP="005137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220E2A" w:rsidRPr="00554057" w14:paraId="71EF4C7E" w14:textId="77777777" w:rsidTr="00A72CE7">
        <w:tc>
          <w:tcPr>
            <w:tcW w:w="2108" w:type="pct"/>
          </w:tcPr>
          <w:p w14:paraId="365E560D" w14:textId="640717A9" w:rsidR="00220E2A" w:rsidRPr="00554057" w:rsidRDefault="00220E2A" w:rsidP="00220E2A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5C180B29" w14:textId="130FDD17" w:rsidR="00220E2A" w:rsidRPr="00554057" w:rsidRDefault="0046390B" w:rsidP="0022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628</w:t>
            </w:r>
          </w:p>
        </w:tc>
        <w:tc>
          <w:tcPr>
            <w:tcW w:w="147" w:type="pct"/>
          </w:tcPr>
          <w:p w14:paraId="217106F4" w14:textId="77777777" w:rsidR="00220E2A" w:rsidRPr="00554057" w:rsidRDefault="00220E2A" w:rsidP="0022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08247711" w14:textId="049BDB87" w:rsidR="00220E2A" w:rsidRPr="00554057" w:rsidRDefault="0046390B" w:rsidP="0022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</w:t>
            </w:r>
            <w:r w:rsidR="00220E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077</w:t>
            </w:r>
          </w:p>
        </w:tc>
        <w:tc>
          <w:tcPr>
            <w:tcW w:w="147" w:type="pct"/>
          </w:tcPr>
          <w:p w14:paraId="79F87208" w14:textId="77777777" w:rsidR="00220E2A" w:rsidRPr="00554057" w:rsidRDefault="00220E2A" w:rsidP="0022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B3B9936" w14:textId="78639A34" w:rsidR="00220E2A" w:rsidRPr="00554057" w:rsidRDefault="0046390B" w:rsidP="00265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654</w:t>
            </w:r>
          </w:p>
        </w:tc>
        <w:tc>
          <w:tcPr>
            <w:tcW w:w="147" w:type="pct"/>
          </w:tcPr>
          <w:p w14:paraId="487193A5" w14:textId="77777777" w:rsidR="00220E2A" w:rsidRPr="00554057" w:rsidRDefault="00220E2A" w:rsidP="00220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839F16A" w14:textId="693F0F5B" w:rsidR="00220E2A" w:rsidRPr="00554057" w:rsidRDefault="0046390B" w:rsidP="00513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</w:t>
            </w:r>
            <w:r w:rsidR="00220E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618</w:t>
            </w:r>
          </w:p>
        </w:tc>
      </w:tr>
    </w:tbl>
    <w:p w14:paraId="07A91008" w14:textId="343B5280" w:rsidR="00FB3A91" w:rsidRDefault="00FB3A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2D8C36D" w14:textId="7953C660" w:rsidR="00542E45" w:rsidRDefault="00542E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1965559" w14:textId="77777777" w:rsidR="00E225A8" w:rsidRDefault="00E225A8" w:rsidP="0011464E">
      <w:pPr>
        <w:ind w:left="54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B74124F" w14:textId="77777777" w:rsidR="00821B32" w:rsidRPr="00554057" w:rsidRDefault="00821B32" w:rsidP="00821B32">
      <w:pPr>
        <w:pStyle w:val="ListParagraph"/>
        <w:ind w:left="360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</w:p>
    <w:tbl>
      <w:tblPr>
        <w:tblW w:w="91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71"/>
        <w:gridCol w:w="268"/>
        <w:gridCol w:w="1171"/>
        <w:gridCol w:w="270"/>
        <w:gridCol w:w="1079"/>
        <w:gridCol w:w="272"/>
        <w:gridCol w:w="1017"/>
      </w:tblGrid>
      <w:tr w:rsidR="005309AA" w:rsidRPr="00554057" w14:paraId="5F5A47EA" w14:textId="77777777" w:rsidTr="00165696">
        <w:trPr>
          <w:tblHeader/>
        </w:trPr>
        <w:tc>
          <w:tcPr>
            <w:tcW w:w="2122" w:type="pct"/>
          </w:tcPr>
          <w:p w14:paraId="5E78AF82" w14:textId="08C0D40A" w:rsidR="005309AA" w:rsidRPr="00554057" w:rsidRDefault="005309A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เงินให้กู้ยืมระยะสั้นแก่บริษัทย่อย</w:t>
            </w:r>
          </w:p>
        </w:tc>
        <w:tc>
          <w:tcPr>
            <w:tcW w:w="2878" w:type="pct"/>
            <w:gridSpan w:val="7"/>
          </w:tcPr>
          <w:p w14:paraId="1DBC6423" w14:textId="7279A18F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3119" w:rsidRPr="00554057" w14:paraId="217A118A" w14:textId="77777777" w:rsidTr="00165696">
        <w:trPr>
          <w:tblHeader/>
        </w:trPr>
        <w:tc>
          <w:tcPr>
            <w:tcW w:w="2122" w:type="pct"/>
          </w:tcPr>
          <w:p w14:paraId="2585B480" w14:textId="77777777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156A59D6" w14:textId="7875FAFA" w:rsidR="00423119" w:rsidRPr="00554057" w:rsidRDefault="0046390B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23119"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23119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7" w:type="pct"/>
            <w:vAlign w:val="bottom"/>
          </w:tcPr>
          <w:p w14:paraId="2C051739" w14:textId="77777777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5A58AD30" w14:textId="36B9AB21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16F8EF38" w14:textId="77777777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66FDF695" w14:textId="0BE6D447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37E997A8" w14:textId="77777777" w:rsidR="00423119" w:rsidRPr="00554057" w:rsidRDefault="00423119" w:rsidP="00423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176BE698" w14:textId="6AB8E8AC" w:rsidR="00423119" w:rsidRPr="00554057" w:rsidRDefault="0046390B" w:rsidP="00CC3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90B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="00482075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 w:rsidR="00482075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5309AA" w:rsidRPr="00554057" w14:paraId="59C39DE6" w14:textId="77777777" w:rsidTr="00165696">
        <w:trPr>
          <w:tblHeader/>
        </w:trPr>
        <w:tc>
          <w:tcPr>
            <w:tcW w:w="2122" w:type="pct"/>
          </w:tcPr>
          <w:p w14:paraId="62FF9713" w14:textId="7777777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2" w:type="pct"/>
            <w:vAlign w:val="bottom"/>
          </w:tcPr>
          <w:p w14:paraId="025399BC" w14:textId="43BAC833" w:rsidR="005309AA" w:rsidRPr="00554057" w:rsidRDefault="0046390B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  <w:vAlign w:val="bottom"/>
          </w:tcPr>
          <w:p w14:paraId="5C3D6F00" w14:textId="7777777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3BD84B90" w14:textId="32EA8AF2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8" w:type="pct"/>
            <w:vAlign w:val="bottom"/>
          </w:tcPr>
          <w:p w14:paraId="73D7A7C1" w14:textId="7777777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334B8C27" w14:textId="59F9731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49" w:type="pct"/>
            <w:vAlign w:val="bottom"/>
          </w:tcPr>
          <w:p w14:paraId="744C8384" w14:textId="77777777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365E4681" w14:textId="45C045B9" w:rsidR="005309AA" w:rsidRPr="00554057" w:rsidRDefault="005309AA" w:rsidP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5309AA" w:rsidRPr="00554057" w14:paraId="368CEE5C" w14:textId="77777777" w:rsidTr="00165696">
        <w:trPr>
          <w:tblHeader/>
        </w:trPr>
        <w:tc>
          <w:tcPr>
            <w:tcW w:w="2122" w:type="pct"/>
          </w:tcPr>
          <w:p w14:paraId="408D74FE" w14:textId="77777777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78" w:type="pct"/>
            <w:gridSpan w:val="7"/>
          </w:tcPr>
          <w:p w14:paraId="0DCE1875" w14:textId="77777777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9AA" w:rsidRPr="00554057" w14:paraId="5EBEE6C8" w14:textId="77777777" w:rsidTr="00165696">
        <w:tc>
          <w:tcPr>
            <w:tcW w:w="2122" w:type="pct"/>
          </w:tcPr>
          <w:p w14:paraId="57A11F8E" w14:textId="1F03F0EC" w:rsidR="005309AA" w:rsidRPr="00554057" w:rsidRDefault="0053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2" w:type="pct"/>
            <w:tcBorders>
              <w:bottom w:val="double" w:sz="4" w:space="0" w:color="auto"/>
            </w:tcBorders>
          </w:tcPr>
          <w:p w14:paraId="5B446626" w14:textId="3F44519C" w:rsidR="005309AA" w:rsidRPr="00554057" w:rsidRDefault="0046390B" w:rsidP="0085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</w:t>
            </w:r>
            <w:r w:rsidR="000B3105" w:rsidRPr="003340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999</w:t>
            </w:r>
          </w:p>
        </w:tc>
        <w:tc>
          <w:tcPr>
            <w:tcW w:w="147" w:type="pct"/>
          </w:tcPr>
          <w:p w14:paraId="6A0F984B" w14:textId="77777777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</w:tcPr>
          <w:p w14:paraId="735262F0" w14:textId="1F242DEE" w:rsidR="005309AA" w:rsidRPr="00554057" w:rsidRDefault="00537486" w:rsidP="00B338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AAA8E65" w14:textId="77777777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3C258040" w14:textId="1C1AD586" w:rsidR="005309AA" w:rsidRPr="00554057" w:rsidRDefault="00537486" w:rsidP="0085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9459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099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05B5DCA3" w14:textId="77777777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</w:tcPr>
          <w:p w14:paraId="2CDE1456" w14:textId="46BBE625" w:rsidR="005309AA" w:rsidRPr="00554057" w:rsidRDefault="0046390B" w:rsidP="0085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7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340</w:t>
            </w:r>
            <w:r w:rsidR="003264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</w:t>
            </w:r>
          </w:p>
        </w:tc>
      </w:tr>
    </w:tbl>
    <w:p w14:paraId="3BE7FB7C" w14:textId="77777777" w:rsidR="007F0445" w:rsidRPr="00E55304" w:rsidRDefault="007F0445" w:rsidP="00996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4"/>
          <w:szCs w:val="24"/>
        </w:rPr>
      </w:pPr>
    </w:p>
    <w:p w14:paraId="2AC43CE2" w14:textId="0595FFCD" w:rsidR="00437397" w:rsidRDefault="00437397" w:rsidP="005E32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20"/>
          <w:tab w:val="left" w:pos="5490"/>
          <w:tab w:val="left" w:pos="5760"/>
          <w:tab w:val="left" w:pos="6750"/>
          <w:tab w:val="left" w:pos="6930"/>
          <w:tab w:val="left" w:pos="7200"/>
          <w:tab w:val="left" w:pos="8280"/>
          <w:tab w:val="left" w:pos="855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FA412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6390B" w:rsidRPr="0046390B">
        <w:rPr>
          <w:rFonts w:ascii="Angsana New" w:hAnsi="Angsana New" w:cs="Angsana New" w:hint="cs"/>
          <w:sz w:val="30"/>
          <w:szCs w:val="30"/>
        </w:rPr>
        <w:t>3</w:t>
      </w:r>
      <w:r w:rsidR="0046390B" w:rsidRPr="0046390B">
        <w:rPr>
          <w:rFonts w:ascii="Angsana New" w:hAnsi="Angsana New" w:cs="Angsana New"/>
          <w:sz w:val="30"/>
          <w:szCs w:val="30"/>
        </w:rPr>
        <w:t>0</w:t>
      </w:r>
      <w:r w:rsidR="00482075" w:rsidRPr="009964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82075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46390B" w:rsidRPr="0046390B">
        <w:rPr>
          <w:rFonts w:asciiTheme="majorBidi" w:hAnsiTheme="majorBidi" w:cstheme="majorBidi"/>
          <w:sz w:val="30"/>
          <w:szCs w:val="30"/>
        </w:rPr>
        <w:t>2568</w:t>
      </w:r>
      <w:r w:rsidRPr="00FA41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4B05" w:rsidRPr="00FA412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6390B" w:rsidRPr="0046390B">
        <w:rPr>
          <w:rFonts w:asciiTheme="majorBidi" w:hAnsiTheme="majorBidi" w:cstheme="majorBidi"/>
          <w:sz w:val="30"/>
          <w:szCs w:val="30"/>
        </w:rPr>
        <w:t>31</w:t>
      </w:r>
      <w:r w:rsidR="00D84B05" w:rsidRPr="00FA412D">
        <w:rPr>
          <w:rFonts w:asciiTheme="majorBidi" w:hAnsiTheme="majorBidi" w:cstheme="majorBidi"/>
          <w:sz w:val="30"/>
          <w:szCs w:val="30"/>
        </w:rPr>
        <w:t xml:space="preserve"> </w:t>
      </w:r>
      <w:r w:rsidR="00D84B05" w:rsidRPr="00FA412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6390B" w:rsidRPr="0046390B">
        <w:rPr>
          <w:rFonts w:asciiTheme="majorBidi" w:hAnsiTheme="majorBidi" w:cstheme="majorBidi"/>
          <w:sz w:val="30"/>
          <w:szCs w:val="30"/>
        </w:rPr>
        <w:t>2567</w:t>
      </w:r>
      <w:r w:rsidR="00D84B05" w:rsidRPr="00FA412D">
        <w:rPr>
          <w:rFonts w:asciiTheme="majorBidi" w:hAnsiTheme="majorBidi" w:cstheme="majorBidi"/>
          <w:sz w:val="30"/>
          <w:szCs w:val="30"/>
        </w:rPr>
        <w:t xml:space="preserve"> </w:t>
      </w:r>
      <w:r w:rsidRPr="00FA412D">
        <w:rPr>
          <w:rFonts w:asciiTheme="majorBidi" w:hAnsiTheme="majorBidi" w:cstheme="majorBidi"/>
          <w:sz w:val="30"/>
          <w:szCs w:val="30"/>
          <w:cs/>
        </w:rPr>
        <w:t>บริษัทมีเงินให้กู้ยืมระยะสั้นแก่บริษัทย่อย เป็นเงินให้กู้ยืมประเภทไม่มีหลักประกัน โดยมีอัตราดอกเบี้ยร้อยละ</w:t>
      </w:r>
      <w:r w:rsidR="005309AA" w:rsidRPr="00FA412D">
        <w:rPr>
          <w:rFonts w:asciiTheme="majorBidi" w:hAnsiTheme="majorBidi" w:cstheme="majorBidi"/>
          <w:sz w:val="30"/>
          <w:szCs w:val="30"/>
        </w:rPr>
        <w:t xml:space="preserve"> </w:t>
      </w:r>
      <w:r w:rsidR="0046390B" w:rsidRPr="0046390B">
        <w:rPr>
          <w:rFonts w:asciiTheme="majorBidi" w:hAnsiTheme="majorBidi" w:cstheme="majorBidi"/>
          <w:sz w:val="30"/>
          <w:szCs w:val="30"/>
        </w:rPr>
        <w:t>5</w:t>
      </w:r>
      <w:r w:rsidR="00F60F7E" w:rsidRPr="00FA412D">
        <w:rPr>
          <w:rFonts w:asciiTheme="majorBidi" w:hAnsiTheme="majorBidi" w:cstheme="majorBidi"/>
          <w:sz w:val="30"/>
          <w:szCs w:val="30"/>
        </w:rPr>
        <w:t>.</w:t>
      </w:r>
      <w:r w:rsidR="0046390B" w:rsidRPr="0046390B">
        <w:rPr>
          <w:rFonts w:asciiTheme="majorBidi" w:hAnsiTheme="majorBidi" w:cstheme="majorBidi"/>
          <w:sz w:val="30"/>
          <w:szCs w:val="30"/>
        </w:rPr>
        <w:t>5</w:t>
      </w:r>
      <w:r w:rsidRPr="00FA412D">
        <w:rPr>
          <w:rFonts w:asciiTheme="majorBidi" w:hAnsiTheme="majorBidi" w:cstheme="majorBidi"/>
          <w:sz w:val="30"/>
          <w:szCs w:val="30"/>
        </w:rPr>
        <w:t xml:space="preserve"> </w:t>
      </w:r>
      <w:r w:rsidRPr="00FA412D">
        <w:rPr>
          <w:rFonts w:asciiTheme="majorBidi" w:hAnsiTheme="majorBidi" w:cstheme="majorBidi"/>
          <w:sz w:val="30"/>
          <w:szCs w:val="30"/>
          <w:cs/>
        </w:rPr>
        <w:t>ต่อปี และ</w:t>
      </w:r>
      <w:r w:rsidR="00D84B05" w:rsidRPr="00FA412D">
        <w:rPr>
          <w:rFonts w:asciiTheme="majorBidi" w:hAnsiTheme="majorBidi" w:cstheme="majorBidi"/>
          <w:sz w:val="30"/>
          <w:szCs w:val="30"/>
          <w:cs/>
        </w:rPr>
        <w:t>รับ</w:t>
      </w:r>
      <w:r w:rsidRPr="00FA412D">
        <w:rPr>
          <w:rFonts w:asciiTheme="majorBidi" w:hAnsiTheme="majorBidi" w:cstheme="majorBidi"/>
          <w:sz w:val="30"/>
          <w:szCs w:val="30"/>
          <w:cs/>
        </w:rPr>
        <w:t>ชำระคืนเมื่อทวงถาม</w:t>
      </w:r>
    </w:p>
    <w:p w14:paraId="6864237A" w14:textId="64B1E166" w:rsidR="00B86C66" w:rsidRPr="00E55304" w:rsidRDefault="00B86C66" w:rsidP="00996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7"/>
        <w:gridCol w:w="1171"/>
        <w:gridCol w:w="270"/>
        <w:gridCol w:w="1171"/>
        <w:gridCol w:w="270"/>
        <w:gridCol w:w="1080"/>
        <w:gridCol w:w="270"/>
        <w:gridCol w:w="1036"/>
      </w:tblGrid>
      <w:tr w:rsidR="005B7397" w:rsidRPr="00554057" w14:paraId="6BDA21D8" w14:textId="77777777" w:rsidTr="00ED5D9C">
        <w:tc>
          <w:tcPr>
            <w:tcW w:w="2116" w:type="pct"/>
          </w:tcPr>
          <w:p w14:paraId="00CF7CDB" w14:textId="366F955C" w:rsidR="00266569" w:rsidRPr="00E55304" w:rsidRDefault="00266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430" w:type="pct"/>
            <w:gridSpan w:val="3"/>
          </w:tcPr>
          <w:p w14:paraId="32F58413" w14:textId="77777777" w:rsidR="00266569" w:rsidRPr="00554057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0FD88E52" w14:textId="77777777" w:rsidR="00266569" w:rsidRPr="00554057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pct"/>
            <w:gridSpan w:val="3"/>
          </w:tcPr>
          <w:p w14:paraId="01D88E5C" w14:textId="77777777" w:rsidR="00266569" w:rsidRPr="00554057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7397" w:rsidRPr="00554057" w14:paraId="63FDC9A0" w14:textId="77777777" w:rsidTr="00ED5D9C">
        <w:tc>
          <w:tcPr>
            <w:tcW w:w="2116" w:type="pct"/>
          </w:tcPr>
          <w:p w14:paraId="2A51496E" w14:textId="77777777" w:rsidR="00266569" w:rsidRPr="00E55304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41" w:type="pct"/>
            <w:vAlign w:val="center"/>
          </w:tcPr>
          <w:p w14:paraId="0B7ACDC4" w14:textId="4D2C0E96" w:rsidR="00266569" w:rsidRPr="00554057" w:rsidRDefault="00463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482075"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48207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  <w:vAlign w:val="center"/>
          </w:tcPr>
          <w:p w14:paraId="013492A7" w14:textId="77777777" w:rsidR="00266569" w:rsidRPr="00554057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center"/>
          </w:tcPr>
          <w:p w14:paraId="58EAB7DB" w14:textId="71528F39" w:rsidR="00266569" w:rsidRPr="00554057" w:rsidRDefault="00463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66569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3F9C2653" w14:textId="77777777" w:rsidR="00266569" w:rsidRPr="00554057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center"/>
          </w:tcPr>
          <w:p w14:paraId="64771451" w14:textId="4673839E" w:rsidR="00266569" w:rsidRPr="00554057" w:rsidRDefault="00463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482075"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48207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  <w:vAlign w:val="center"/>
          </w:tcPr>
          <w:p w14:paraId="47536348" w14:textId="77777777" w:rsidR="00266569" w:rsidRPr="00554057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6514A4A9" w14:textId="4E4A56CD" w:rsidR="00266569" w:rsidRPr="00554057" w:rsidRDefault="0046390B" w:rsidP="00B34A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8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66569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B7397" w:rsidRPr="00554057" w14:paraId="727EC44A" w14:textId="77777777" w:rsidTr="00ED5D9C">
        <w:tc>
          <w:tcPr>
            <w:tcW w:w="2116" w:type="pct"/>
          </w:tcPr>
          <w:p w14:paraId="1A2CDDFD" w14:textId="77777777" w:rsidR="00266569" w:rsidRPr="00E55304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1" w:type="pct"/>
            <w:vAlign w:val="center"/>
          </w:tcPr>
          <w:p w14:paraId="464CE4BD" w14:textId="36CE2E66" w:rsidR="00266569" w:rsidRPr="00554057" w:rsidRDefault="00463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" w:type="pct"/>
            <w:vAlign w:val="center"/>
          </w:tcPr>
          <w:p w14:paraId="0EEFF87C" w14:textId="77777777" w:rsidR="00266569" w:rsidRPr="00554057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center"/>
          </w:tcPr>
          <w:p w14:paraId="271C6E03" w14:textId="5AFE521B" w:rsidR="00266569" w:rsidRPr="00554057" w:rsidRDefault="00463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08B52F14" w14:textId="77777777" w:rsidR="00266569" w:rsidRPr="00554057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center"/>
          </w:tcPr>
          <w:p w14:paraId="29DBB868" w14:textId="303DBE0B" w:rsidR="00266569" w:rsidRPr="00554057" w:rsidRDefault="00463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" w:type="pct"/>
            <w:vAlign w:val="center"/>
          </w:tcPr>
          <w:p w14:paraId="6D3E32B6" w14:textId="77777777" w:rsidR="00266569" w:rsidRPr="00554057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062C7485" w14:textId="590E5078" w:rsidR="00266569" w:rsidRPr="00554057" w:rsidRDefault="004639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66569" w:rsidRPr="00554057" w14:paraId="658E2C40" w14:textId="77777777" w:rsidTr="00ED5D9C">
        <w:tc>
          <w:tcPr>
            <w:tcW w:w="2116" w:type="pct"/>
          </w:tcPr>
          <w:p w14:paraId="043D5102" w14:textId="77777777" w:rsidR="00266569" w:rsidRPr="00E55304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</w:tabs>
              <w:spacing w:after="0" w:line="240" w:lineRule="auto"/>
              <w:ind w:left="-15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4" w:type="pct"/>
            <w:gridSpan w:val="7"/>
          </w:tcPr>
          <w:p w14:paraId="3F597299" w14:textId="77777777" w:rsidR="00266569" w:rsidRPr="00554057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5696" w:rsidRPr="00E26751" w14:paraId="1D0EB396" w14:textId="77777777" w:rsidTr="00ED5D9C">
        <w:tc>
          <w:tcPr>
            <w:tcW w:w="2116" w:type="pct"/>
          </w:tcPr>
          <w:p w14:paraId="60DABA11" w14:textId="589B95B2" w:rsidR="00165696" w:rsidRPr="00E55304" w:rsidRDefault="00165696" w:rsidP="00165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B0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1" w:type="pct"/>
          </w:tcPr>
          <w:p w14:paraId="422102E1" w14:textId="68A8BF11" w:rsidR="00165696" w:rsidRPr="001F7810" w:rsidRDefault="0046390B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A873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866</w:t>
            </w:r>
          </w:p>
        </w:tc>
        <w:tc>
          <w:tcPr>
            <w:tcW w:w="148" w:type="pct"/>
          </w:tcPr>
          <w:p w14:paraId="07785060" w14:textId="77777777" w:rsidR="00165696" w:rsidRPr="0075127A" w:rsidRDefault="00165696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14:paraId="2DB03629" w14:textId="44CCD004" w:rsidR="00165696" w:rsidRPr="00E26751" w:rsidRDefault="00165696" w:rsidP="00E3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267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C1AA114" w14:textId="77777777" w:rsidR="00165696" w:rsidRPr="0075127A" w:rsidRDefault="00165696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04A26279" w14:textId="7C1686F1" w:rsidR="00165696" w:rsidRPr="001F7810" w:rsidRDefault="0046390B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663E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866</w:t>
            </w:r>
          </w:p>
        </w:tc>
        <w:tc>
          <w:tcPr>
            <w:tcW w:w="148" w:type="pct"/>
          </w:tcPr>
          <w:p w14:paraId="64A86624" w14:textId="77777777" w:rsidR="00165696" w:rsidRPr="0075127A" w:rsidRDefault="00165696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14:paraId="2B635709" w14:textId="4098D376" w:rsidR="00165696" w:rsidRPr="00E26751" w:rsidRDefault="00165696" w:rsidP="00E3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65696" w:rsidRPr="00554057" w14:paraId="09EF8435" w14:textId="77777777" w:rsidTr="00ED5D9C">
        <w:tc>
          <w:tcPr>
            <w:tcW w:w="2116" w:type="pct"/>
          </w:tcPr>
          <w:p w14:paraId="05FEFA26" w14:textId="5D915DC1" w:rsidR="00165696" w:rsidRPr="00E55304" w:rsidRDefault="00165696" w:rsidP="00165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B0B0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1CF2D64" w14:textId="3A380B8A" w:rsidR="00165696" w:rsidRPr="00884AA6" w:rsidRDefault="0046390B" w:rsidP="00C4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3459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148" w:type="pct"/>
          </w:tcPr>
          <w:p w14:paraId="240D27E7" w14:textId="77777777" w:rsidR="00165696" w:rsidRPr="0075127A" w:rsidRDefault="00165696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7C082D7" w14:textId="1AAB0A86" w:rsidR="00165696" w:rsidRPr="00E26751" w:rsidRDefault="00165696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267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F68353E" w14:textId="77777777" w:rsidR="00165696" w:rsidRPr="0075127A" w:rsidRDefault="00165696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7BCF5BC5" w14:textId="3864F457" w:rsidR="00165696" w:rsidRPr="00884AA6" w:rsidRDefault="0046390B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3459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148" w:type="pct"/>
          </w:tcPr>
          <w:p w14:paraId="5D008302" w14:textId="77777777" w:rsidR="00165696" w:rsidRPr="0075127A" w:rsidRDefault="00165696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77AEDA09" w14:textId="1FF8835A" w:rsidR="00165696" w:rsidRPr="00E26751" w:rsidRDefault="00165696" w:rsidP="00ED5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65696" w:rsidRPr="00554057" w14:paraId="1254E245" w14:textId="77777777" w:rsidTr="00C42CF3">
        <w:trPr>
          <w:trHeight w:val="343"/>
        </w:trPr>
        <w:tc>
          <w:tcPr>
            <w:tcW w:w="2116" w:type="pct"/>
          </w:tcPr>
          <w:p w14:paraId="6749983D" w14:textId="5B3C2F87" w:rsidR="00165696" w:rsidRPr="00E55304" w:rsidRDefault="00165696" w:rsidP="00165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0D6239D3" w14:textId="2700ADB1" w:rsidR="00165696" w:rsidRPr="003B0B07" w:rsidRDefault="0046390B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  <w:r w:rsidR="00345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</w:t>
            </w:r>
          </w:p>
        </w:tc>
        <w:tc>
          <w:tcPr>
            <w:tcW w:w="148" w:type="pct"/>
          </w:tcPr>
          <w:p w14:paraId="0C510914" w14:textId="77777777" w:rsidR="00165696" w:rsidRPr="003B0B07" w:rsidRDefault="00165696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1BD60B4D" w14:textId="2EBF8103" w:rsidR="00165696" w:rsidRPr="00165696" w:rsidRDefault="00165696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56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D7C43F0" w14:textId="77777777" w:rsidR="00165696" w:rsidRPr="003B0B07" w:rsidRDefault="00165696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23474C85" w14:textId="7F0F97B8" w:rsidR="00165696" w:rsidRPr="003B0B07" w:rsidRDefault="0046390B" w:rsidP="00C4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</w:t>
            </w:r>
            <w:r w:rsidR="00345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</w:t>
            </w:r>
          </w:p>
        </w:tc>
        <w:tc>
          <w:tcPr>
            <w:tcW w:w="148" w:type="pct"/>
          </w:tcPr>
          <w:p w14:paraId="014F4763" w14:textId="77777777" w:rsidR="00165696" w:rsidRPr="003B0B07" w:rsidRDefault="00165696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597255DD" w14:textId="1D3F5445" w:rsidR="00165696" w:rsidRPr="00165696" w:rsidRDefault="00165696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56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431AEE5" w14:textId="77777777" w:rsidR="008E56CF" w:rsidRPr="00E55304" w:rsidRDefault="008E56CF" w:rsidP="00D01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2"/>
        <w:gridCol w:w="1172"/>
        <w:gridCol w:w="270"/>
        <w:gridCol w:w="1167"/>
        <w:gridCol w:w="272"/>
        <w:gridCol w:w="1078"/>
        <w:gridCol w:w="270"/>
        <w:gridCol w:w="1034"/>
      </w:tblGrid>
      <w:tr w:rsidR="005B7397" w:rsidRPr="00554057" w14:paraId="52B8A952" w14:textId="77777777" w:rsidTr="00ED5D9C">
        <w:tc>
          <w:tcPr>
            <w:tcW w:w="2119" w:type="pct"/>
          </w:tcPr>
          <w:p w14:paraId="3C5DFF2A" w14:textId="43A5E825" w:rsidR="004F52F4" w:rsidRPr="00554057" w:rsidRDefault="006F4578" w:rsidP="00137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28" w:type="pct"/>
            <w:gridSpan w:val="3"/>
          </w:tcPr>
          <w:p w14:paraId="7D12AF84" w14:textId="77777777" w:rsidR="004F52F4" w:rsidRPr="00554057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" w:type="pct"/>
          </w:tcPr>
          <w:p w14:paraId="50E4632C" w14:textId="77777777" w:rsidR="004F52F4" w:rsidRPr="00554057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64BD7183" w14:textId="77777777" w:rsidR="004F52F4" w:rsidRPr="00554057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7397" w:rsidRPr="00554057" w14:paraId="4E5FE717" w14:textId="77777777" w:rsidTr="00ED5D9C">
        <w:tc>
          <w:tcPr>
            <w:tcW w:w="2119" w:type="pct"/>
          </w:tcPr>
          <w:p w14:paraId="11449CDD" w14:textId="77777777" w:rsidR="00A33E14" w:rsidRPr="00E55304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41" w:type="pct"/>
            <w:vAlign w:val="center"/>
          </w:tcPr>
          <w:p w14:paraId="1042773F" w14:textId="6A87F46F" w:rsidR="00A33E14" w:rsidRPr="00554057" w:rsidRDefault="0046390B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482075"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48207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  <w:vAlign w:val="center"/>
          </w:tcPr>
          <w:p w14:paraId="60E55EC3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5A71457E" w14:textId="2A7DA9AF" w:rsidR="00A33E14" w:rsidRPr="00554057" w:rsidRDefault="0046390B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3E14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</w:tcPr>
          <w:p w14:paraId="4683C6C5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486D3ECB" w14:textId="6AF8D908" w:rsidR="00A33E14" w:rsidRPr="00554057" w:rsidRDefault="0046390B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482075"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48207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  <w:vAlign w:val="center"/>
          </w:tcPr>
          <w:p w14:paraId="220ED9AC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2EC172DA" w14:textId="6E3E5234" w:rsidR="00A33E14" w:rsidRPr="00554057" w:rsidRDefault="0046390B" w:rsidP="00C30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7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3E14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B7397" w:rsidRPr="00554057" w14:paraId="1D03B9AE" w14:textId="77777777" w:rsidTr="00ED5D9C">
        <w:tc>
          <w:tcPr>
            <w:tcW w:w="2119" w:type="pct"/>
          </w:tcPr>
          <w:p w14:paraId="50314BA6" w14:textId="7BB9D6F1" w:rsidR="00A33E14" w:rsidRPr="00E55304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1" w:type="pct"/>
            <w:vAlign w:val="center"/>
          </w:tcPr>
          <w:p w14:paraId="0E300789" w14:textId="5AE27526" w:rsidR="00A33E14" w:rsidRPr="00554057" w:rsidRDefault="0046390B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" w:type="pct"/>
            <w:vAlign w:val="center"/>
          </w:tcPr>
          <w:p w14:paraId="639DB948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34D9E6EF" w14:textId="5B613B5E" w:rsidR="00A33E14" w:rsidRPr="00554057" w:rsidRDefault="0046390B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9" w:type="pct"/>
          </w:tcPr>
          <w:p w14:paraId="267D2841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2A7E1FC1" w14:textId="0CF73679" w:rsidR="00A33E14" w:rsidRPr="00554057" w:rsidRDefault="0046390B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" w:type="pct"/>
            <w:vAlign w:val="center"/>
          </w:tcPr>
          <w:p w14:paraId="4394F64C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44B98A84" w14:textId="026FA9A9" w:rsidR="00A33E14" w:rsidRPr="00554057" w:rsidRDefault="0046390B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B7397" w:rsidRPr="00554057" w14:paraId="7F495B30" w14:textId="77777777" w:rsidTr="00ED5D9C">
        <w:tc>
          <w:tcPr>
            <w:tcW w:w="2119" w:type="pct"/>
          </w:tcPr>
          <w:p w14:paraId="32F705E1" w14:textId="77777777" w:rsidR="00641E4C" w:rsidRPr="00E55304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</w:tabs>
              <w:spacing w:after="0" w:line="240" w:lineRule="auto"/>
              <w:ind w:left="-15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  <w:gridSpan w:val="7"/>
          </w:tcPr>
          <w:p w14:paraId="49A94F05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1E14" w:rsidRPr="00554057" w14:paraId="4901FCC0" w14:textId="77777777" w:rsidTr="00ED5D9C">
        <w:tc>
          <w:tcPr>
            <w:tcW w:w="2119" w:type="pct"/>
          </w:tcPr>
          <w:p w14:paraId="3C3C419D" w14:textId="76D41D39" w:rsidR="00161E14" w:rsidRPr="00E55304" w:rsidRDefault="00161E14" w:rsidP="0016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1" w:type="pct"/>
          </w:tcPr>
          <w:p w14:paraId="6EAE0391" w14:textId="07BD2B49" w:rsidR="00161E14" w:rsidRPr="00554057" w:rsidRDefault="0046390B" w:rsidP="00AC6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48" w:type="pct"/>
          </w:tcPr>
          <w:p w14:paraId="24CBC238" w14:textId="77777777" w:rsidR="00161E14" w:rsidRPr="00554057" w:rsidRDefault="00161E14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37E6B197" w14:textId="04DD6FE1" w:rsidR="00161E14" w:rsidRPr="00554057" w:rsidRDefault="0046390B" w:rsidP="00C4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337</w:t>
            </w:r>
            <w:r w:rsidR="00161E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778</w:t>
            </w:r>
          </w:p>
        </w:tc>
        <w:tc>
          <w:tcPr>
            <w:tcW w:w="149" w:type="pct"/>
          </w:tcPr>
          <w:p w14:paraId="2837C021" w14:textId="77777777" w:rsidR="00161E14" w:rsidRPr="00554057" w:rsidRDefault="00161E14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DD27665" w14:textId="455B0CA8" w:rsidR="00161E14" w:rsidRPr="00554057" w:rsidRDefault="0046390B" w:rsidP="00A03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48" w:type="pct"/>
          </w:tcPr>
          <w:p w14:paraId="0E14FAAE" w14:textId="77777777" w:rsidR="00161E14" w:rsidRPr="00554057" w:rsidRDefault="00161E14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55E18D99" w14:textId="7B333D32" w:rsidR="00161E14" w:rsidRPr="00554057" w:rsidRDefault="0046390B" w:rsidP="00C4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337</w:t>
            </w:r>
            <w:r w:rsidR="00161E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778</w:t>
            </w:r>
          </w:p>
        </w:tc>
      </w:tr>
      <w:tr w:rsidR="00161E14" w:rsidRPr="00554057" w14:paraId="746966FA" w14:textId="77777777" w:rsidTr="00ED5D9C">
        <w:tc>
          <w:tcPr>
            <w:tcW w:w="2119" w:type="pct"/>
          </w:tcPr>
          <w:p w14:paraId="72A026DB" w14:textId="7BF59C36" w:rsidR="00161E14" w:rsidRPr="00E55304" w:rsidRDefault="00161E14" w:rsidP="0016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1" w:type="pct"/>
          </w:tcPr>
          <w:p w14:paraId="04FF853D" w14:textId="2DE28E42" w:rsidR="00161E14" w:rsidRPr="00554057" w:rsidRDefault="0046390B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923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148" w:type="pct"/>
          </w:tcPr>
          <w:p w14:paraId="59A73B5E" w14:textId="77777777" w:rsidR="00161E14" w:rsidRPr="00554057" w:rsidRDefault="00161E14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7F9D668D" w14:textId="57AEDD09" w:rsidR="00161E14" w:rsidRPr="00554057" w:rsidRDefault="0046390B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49" w:type="pct"/>
          </w:tcPr>
          <w:p w14:paraId="54743485" w14:textId="77777777" w:rsidR="00161E14" w:rsidRPr="00554057" w:rsidRDefault="00161E14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90FB18E" w14:textId="0A549738" w:rsidR="00161E14" w:rsidRPr="00554057" w:rsidRDefault="0046390B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923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148" w:type="pct"/>
          </w:tcPr>
          <w:p w14:paraId="3A1B42E4" w14:textId="77777777" w:rsidR="00161E14" w:rsidRPr="00554057" w:rsidRDefault="00161E14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42E20868" w14:textId="5BB3AB37" w:rsidR="00161E14" w:rsidRPr="00ED5D9C" w:rsidRDefault="00161E14" w:rsidP="00ED5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D5D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61E14" w:rsidRPr="00554057" w14:paraId="4B12C3CA" w14:textId="77777777" w:rsidTr="00ED5D9C">
        <w:tc>
          <w:tcPr>
            <w:tcW w:w="2119" w:type="pct"/>
          </w:tcPr>
          <w:p w14:paraId="233CB1FD" w14:textId="39B048B7" w:rsidR="00161E14" w:rsidRPr="00E55304" w:rsidRDefault="00161E14" w:rsidP="00161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6A850356" w14:textId="0F1CEBF8" w:rsidR="00161E14" w:rsidRPr="00554057" w:rsidRDefault="0046390B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BC7B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</w:t>
            </w:r>
          </w:p>
        </w:tc>
        <w:tc>
          <w:tcPr>
            <w:tcW w:w="148" w:type="pct"/>
          </w:tcPr>
          <w:p w14:paraId="0BDDDE93" w14:textId="77777777" w:rsidR="00161E14" w:rsidRPr="00554057" w:rsidRDefault="00161E14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59B06932" w14:textId="70F66B0D" w:rsidR="00161E14" w:rsidRPr="00554057" w:rsidRDefault="0046390B" w:rsidP="00A031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337</w:t>
            </w:r>
            <w:r w:rsidR="00A518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843</w:t>
            </w:r>
          </w:p>
        </w:tc>
        <w:tc>
          <w:tcPr>
            <w:tcW w:w="149" w:type="pct"/>
          </w:tcPr>
          <w:p w14:paraId="5FC07B0E" w14:textId="77777777" w:rsidR="00161E14" w:rsidRPr="00554057" w:rsidRDefault="00161E14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63DA465" w14:textId="190F195A" w:rsidR="00161E14" w:rsidRPr="00554057" w:rsidRDefault="0046390B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BC7B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</w:t>
            </w:r>
          </w:p>
        </w:tc>
        <w:tc>
          <w:tcPr>
            <w:tcW w:w="148" w:type="pct"/>
          </w:tcPr>
          <w:p w14:paraId="35D8AE81" w14:textId="77777777" w:rsidR="00161E14" w:rsidRPr="00554057" w:rsidRDefault="00161E14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54AB4F6C" w14:textId="4F3A63D6" w:rsidR="00161E14" w:rsidRPr="00554057" w:rsidRDefault="0046390B" w:rsidP="00161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337</w:t>
            </w:r>
            <w:r w:rsidR="00161E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778</w:t>
            </w:r>
          </w:p>
        </w:tc>
      </w:tr>
    </w:tbl>
    <w:p w14:paraId="52B5D742" w14:textId="77777777" w:rsidR="00A13C9F" w:rsidRPr="00E55304" w:rsidRDefault="00A13C9F" w:rsidP="00CB745D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6"/>
        <w:gridCol w:w="1173"/>
        <w:gridCol w:w="258"/>
        <w:gridCol w:w="1190"/>
        <w:gridCol w:w="267"/>
        <w:gridCol w:w="989"/>
        <w:gridCol w:w="86"/>
        <w:gridCol w:w="183"/>
        <w:gridCol w:w="99"/>
        <w:gridCol w:w="1042"/>
      </w:tblGrid>
      <w:tr w:rsidR="00CB745D" w:rsidRPr="00554057" w14:paraId="32CE6133" w14:textId="77777777" w:rsidTr="00ED5D9C">
        <w:tc>
          <w:tcPr>
            <w:tcW w:w="2112" w:type="pct"/>
          </w:tcPr>
          <w:p w14:paraId="5957CF5E" w14:textId="293F13D1" w:rsidR="00CB745D" w:rsidRPr="00E55304" w:rsidRDefault="00CB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FF2CE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432" w:type="pct"/>
            <w:gridSpan w:val="3"/>
          </w:tcPr>
          <w:p w14:paraId="18BB3A25" w14:textId="77777777" w:rsidR="00CB745D" w:rsidRPr="00554057" w:rsidRDefault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61B24D9E" w14:textId="77777777" w:rsidR="00CB745D" w:rsidRPr="00554057" w:rsidRDefault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pct"/>
            <w:gridSpan w:val="5"/>
          </w:tcPr>
          <w:p w14:paraId="10589EBD" w14:textId="77777777" w:rsidR="00CB745D" w:rsidRPr="00554057" w:rsidRDefault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4430" w:rsidRPr="00554057" w14:paraId="2B2523BA" w14:textId="77777777" w:rsidTr="00ED5D9C">
        <w:tc>
          <w:tcPr>
            <w:tcW w:w="2112" w:type="pct"/>
          </w:tcPr>
          <w:p w14:paraId="32739F45" w14:textId="77777777" w:rsidR="00A33E14" w:rsidRPr="00E55304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41" w:type="pct"/>
            <w:vAlign w:val="center"/>
          </w:tcPr>
          <w:p w14:paraId="18B1E752" w14:textId="250D06D2" w:rsidR="00A33E14" w:rsidRPr="00554057" w:rsidRDefault="0046390B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482075"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48207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  <w:vAlign w:val="center"/>
          </w:tcPr>
          <w:p w14:paraId="7C03F2AD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vAlign w:val="center"/>
          </w:tcPr>
          <w:p w14:paraId="3E81D866" w14:textId="7C67B4CF" w:rsidR="00A33E14" w:rsidRPr="00554057" w:rsidRDefault="0046390B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3E14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14:paraId="16579D25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3A3450FC" w14:textId="3A3383DD" w:rsidR="00A33E14" w:rsidRPr="00554057" w:rsidRDefault="0046390B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482075"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48207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4" w:type="pct"/>
            <w:gridSpan w:val="2"/>
            <w:vAlign w:val="center"/>
          </w:tcPr>
          <w:p w14:paraId="0413A466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center"/>
          </w:tcPr>
          <w:p w14:paraId="00969029" w14:textId="357D245B" w:rsidR="00A33E14" w:rsidRPr="00554057" w:rsidRDefault="0046390B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3E14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E4430" w:rsidRPr="00554057" w14:paraId="49C57D5D" w14:textId="77777777" w:rsidTr="00ED5D9C">
        <w:tc>
          <w:tcPr>
            <w:tcW w:w="2112" w:type="pct"/>
          </w:tcPr>
          <w:p w14:paraId="4AD85E34" w14:textId="77777777" w:rsidR="00A33E14" w:rsidRPr="00E55304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1" w:type="pct"/>
            <w:vAlign w:val="center"/>
          </w:tcPr>
          <w:p w14:paraId="69A2C8BE" w14:textId="55D196EF" w:rsidR="00A33E14" w:rsidRPr="00554057" w:rsidRDefault="0046390B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" w:type="pct"/>
            <w:vAlign w:val="center"/>
          </w:tcPr>
          <w:p w14:paraId="24FC0D12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vAlign w:val="center"/>
          </w:tcPr>
          <w:p w14:paraId="748E4287" w14:textId="41F6E6B4" w:rsidR="00A33E14" w:rsidRPr="00554057" w:rsidRDefault="0046390B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109B30D4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2CACEB31" w14:textId="3C9C1096" w:rsidR="00A33E14" w:rsidRPr="00554057" w:rsidRDefault="0046390B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4" w:type="pct"/>
            <w:gridSpan w:val="2"/>
            <w:vAlign w:val="center"/>
          </w:tcPr>
          <w:p w14:paraId="00C776CB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center"/>
          </w:tcPr>
          <w:p w14:paraId="7F2501DD" w14:textId="0E70E725" w:rsidR="00A33E14" w:rsidRPr="00554057" w:rsidRDefault="0046390B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171C2" w:rsidRPr="00554057" w14:paraId="5C58D545" w14:textId="77777777" w:rsidTr="00ED5D9C">
        <w:tc>
          <w:tcPr>
            <w:tcW w:w="2112" w:type="pct"/>
          </w:tcPr>
          <w:p w14:paraId="38672463" w14:textId="77777777" w:rsidR="00C171C2" w:rsidRPr="00E55304" w:rsidRDefault="00C171C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</w:tabs>
              <w:spacing w:after="0" w:line="240" w:lineRule="auto"/>
              <w:ind w:left="-15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8" w:type="pct"/>
            <w:gridSpan w:val="9"/>
          </w:tcPr>
          <w:p w14:paraId="67EBCE5E" w14:textId="527D070C" w:rsidR="00C171C2" w:rsidRPr="00554057" w:rsidRDefault="00C171C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6BBC" w:rsidRPr="00554057" w14:paraId="6963CA99" w14:textId="77777777" w:rsidTr="00ED5D9C">
        <w:tc>
          <w:tcPr>
            <w:tcW w:w="2112" w:type="pct"/>
          </w:tcPr>
          <w:p w14:paraId="56FAB233" w14:textId="741CFA1F" w:rsidR="00436BBC" w:rsidRPr="00E55304" w:rsidRDefault="00436BBC" w:rsidP="00436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1" w:type="pct"/>
          </w:tcPr>
          <w:p w14:paraId="6A932B36" w14:textId="1C793941" w:rsidR="00436BBC" w:rsidRPr="00554057" w:rsidRDefault="00A77F8D" w:rsidP="007F2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AEDAAE8" w14:textId="77777777" w:rsidR="00436BBC" w:rsidRPr="00554057" w:rsidRDefault="00436BBC" w:rsidP="0043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7AC25C85" w14:textId="78EAAD96" w:rsidR="00436BBC" w:rsidRPr="00554057" w:rsidRDefault="00436BBC" w:rsidP="00C17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D645D25" w14:textId="77777777" w:rsidR="00436BBC" w:rsidRPr="00554057" w:rsidRDefault="00436BBC" w:rsidP="0043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5E560D9C" w14:textId="426C3267" w:rsidR="00436BBC" w:rsidRPr="00554057" w:rsidRDefault="0046390B" w:rsidP="0043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090F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284</w:t>
            </w:r>
          </w:p>
        </w:tc>
        <w:tc>
          <w:tcPr>
            <w:tcW w:w="154" w:type="pct"/>
            <w:gridSpan w:val="2"/>
          </w:tcPr>
          <w:p w14:paraId="26550A37" w14:textId="77777777" w:rsidR="00436BBC" w:rsidRPr="00554057" w:rsidRDefault="00436BBC" w:rsidP="0043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775B314" w14:textId="433C61A0" w:rsidR="00436BBC" w:rsidRPr="00554057" w:rsidRDefault="0046390B" w:rsidP="00C30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436B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</w:tr>
      <w:tr w:rsidR="00436BBC" w:rsidRPr="00554057" w14:paraId="3E57DBD3" w14:textId="77777777" w:rsidTr="00ED5D9C">
        <w:tc>
          <w:tcPr>
            <w:tcW w:w="2112" w:type="pct"/>
          </w:tcPr>
          <w:p w14:paraId="34604299" w14:textId="22D907E3" w:rsidR="00436BBC" w:rsidRPr="00E55304" w:rsidRDefault="00436BBC" w:rsidP="00436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1" w:type="pct"/>
          </w:tcPr>
          <w:p w14:paraId="6BE7BA73" w14:textId="71962F14" w:rsidR="00436BBC" w:rsidRPr="00554057" w:rsidRDefault="00A77F8D" w:rsidP="007F2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3E8C9EF" w14:textId="77777777" w:rsidR="00436BBC" w:rsidRPr="00554057" w:rsidRDefault="00436BBC" w:rsidP="0043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0497AEEB" w14:textId="2F54B822" w:rsidR="00436BBC" w:rsidRPr="00554057" w:rsidRDefault="0046390B" w:rsidP="00C17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36B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146" w:type="pct"/>
          </w:tcPr>
          <w:p w14:paraId="4A1E1FB9" w14:textId="77777777" w:rsidR="00436BBC" w:rsidRPr="00554057" w:rsidRDefault="00436BBC" w:rsidP="0043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00B3D873" w14:textId="29990283" w:rsidR="00436BBC" w:rsidRPr="00554057" w:rsidRDefault="00A77F8D" w:rsidP="0043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" w:type="pct"/>
            <w:gridSpan w:val="2"/>
          </w:tcPr>
          <w:p w14:paraId="0E8357E5" w14:textId="77777777" w:rsidR="00436BBC" w:rsidRPr="00554057" w:rsidRDefault="00436BBC" w:rsidP="0043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FCFB4CC" w14:textId="143E3561" w:rsidR="00436BBC" w:rsidRPr="00554057" w:rsidRDefault="0046390B" w:rsidP="00C30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36B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</w:tr>
      <w:tr w:rsidR="00436BBC" w:rsidRPr="00554057" w14:paraId="1F6ED73B" w14:textId="77777777" w:rsidTr="00ED5D9C">
        <w:tc>
          <w:tcPr>
            <w:tcW w:w="2112" w:type="pct"/>
          </w:tcPr>
          <w:p w14:paraId="4B990A6A" w14:textId="728E258E" w:rsidR="00436BBC" w:rsidRPr="00554057" w:rsidRDefault="00436BBC" w:rsidP="00436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49315967" w14:textId="6E0212F6" w:rsidR="00436BBC" w:rsidRPr="00554057" w:rsidRDefault="00A77F8D" w:rsidP="007F27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53F968B" w14:textId="77777777" w:rsidR="00436BBC" w:rsidRPr="00554057" w:rsidRDefault="00436BBC" w:rsidP="0043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737F08F7" w14:textId="5ABCF4DC" w:rsidR="00436BBC" w:rsidRPr="00554057" w:rsidRDefault="0046390B" w:rsidP="00C17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36B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</w:t>
            </w:r>
          </w:p>
        </w:tc>
        <w:tc>
          <w:tcPr>
            <w:tcW w:w="146" w:type="pct"/>
          </w:tcPr>
          <w:p w14:paraId="6B87EDF4" w14:textId="77777777" w:rsidR="00436BBC" w:rsidRPr="00554057" w:rsidRDefault="00436BBC" w:rsidP="0043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C09E27" w14:textId="58E189A9" w:rsidR="00436BBC" w:rsidRPr="00554057" w:rsidRDefault="0046390B" w:rsidP="00C17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A77F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</w:t>
            </w:r>
          </w:p>
        </w:tc>
        <w:tc>
          <w:tcPr>
            <w:tcW w:w="154" w:type="pct"/>
            <w:gridSpan w:val="2"/>
          </w:tcPr>
          <w:p w14:paraId="70802963" w14:textId="77777777" w:rsidR="00436BBC" w:rsidRPr="00554057" w:rsidRDefault="00436BBC" w:rsidP="0043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7FC0B864" w14:textId="286E6532" w:rsidR="00436BBC" w:rsidRPr="00554057" w:rsidRDefault="0046390B" w:rsidP="00C30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436B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422</w:t>
            </w:r>
          </w:p>
        </w:tc>
      </w:tr>
      <w:tr w:rsidR="00A334E1" w:rsidRPr="00554057" w14:paraId="18C3BE4D" w14:textId="77777777" w:rsidTr="00ED5D9C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112" w:type="pct"/>
            <w:vAlign w:val="bottom"/>
          </w:tcPr>
          <w:p w14:paraId="26786E9F" w14:textId="45B91D41" w:rsidR="00A334E1" w:rsidRPr="00554057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เงินกู้ยืมระยะสั้นจากบริษัทย่อย</w:t>
            </w:r>
          </w:p>
        </w:tc>
        <w:tc>
          <w:tcPr>
            <w:tcW w:w="2888" w:type="pct"/>
            <w:gridSpan w:val="9"/>
            <w:vAlign w:val="bottom"/>
          </w:tcPr>
          <w:p w14:paraId="7538A2A0" w14:textId="77777777" w:rsidR="00A334E1" w:rsidRPr="00554057" w:rsidRDefault="00A334E1" w:rsidP="00A46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3C9F" w:rsidRPr="00554057" w14:paraId="7A6BF538" w14:textId="77777777" w:rsidTr="00ED5D9C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112" w:type="pct"/>
            <w:vAlign w:val="bottom"/>
          </w:tcPr>
          <w:p w14:paraId="28685249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641" w:type="pct"/>
            <w:vAlign w:val="bottom"/>
          </w:tcPr>
          <w:p w14:paraId="65C04F84" w14:textId="1AC49D3D" w:rsidR="005543BE" w:rsidRPr="00554057" w:rsidRDefault="0046390B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543BE"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543BE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1" w:type="pct"/>
            <w:vAlign w:val="bottom"/>
          </w:tcPr>
          <w:p w14:paraId="1DB76CFF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14:paraId="20DD37A6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14:paraId="61AC99F1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359AAD0F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vAlign w:val="bottom"/>
          </w:tcPr>
          <w:p w14:paraId="09EDF19E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gridSpan w:val="2"/>
            <w:vAlign w:val="center"/>
          </w:tcPr>
          <w:p w14:paraId="2444B1F6" w14:textId="2E1D0C0E" w:rsidR="005543BE" w:rsidRPr="00554057" w:rsidRDefault="0046390B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90B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482075"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48207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13C9F" w:rsidRPr="00554057" w14:paraId="536B4CB0" w14:textId="77777777" w:rsidTr="00ED5D9C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112" w:type="pct"/>
            <w:vAlign w:val="bottom"/>
          </w:tcPr>
          <w:p w14:paraId="1AAB50CB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vAlign w:val="bottom"/>
          </w:tcPr>
          <w:p w14:paraId="39474181" w14:textId="147C72AF" w:rsidR="005543BE" w:rsidRPr="00554057" w:rsidRDefault="0046390B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" w:type="pct"/>
            <w:vAlign w:val="bottom"/>
          </w:tcPr>
          <w:p w14:paraId="7DA8CFD2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14:paraId="5039A2F3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6" w:type="pct"/>
            <w:vAlign w:val="bottom"/>
          </w:tcPr>
          <w:p w14:paraId="4E2D2143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3461F124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47" w:type="pct"/>
            <w:gridSpan w:val="2"/>
            <w:vAlign w:val="bottom"/>
          </w:tcPr>
          <w:p w14:paraId="2C6CB7D6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gridSpan w:val="2"/>
            <w:vAlign w:val="bottom"/>
          </w:tcPr>
          <w:p w14:paraId="61D56AB3" w14:textId="26D2C2D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5543BE" w:rsidRPr="00554057" w14:paraId="5D8146A3" w14:textId="77777777" w:rsidTr="00ED5D9C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112" w:type="pct"/>
          </w:tcPr>
          <w:p w14:paraId="5669D8D9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8" w:type="pct"/>
            <w:gridSpan w:val="9"/>
          </w:tcPr>
          <w:p w14:paraId="35B0DFAA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3C9F" w:rsidRPr="00554057" w14:paraId="1FA29685" w14:textId="77777777" w:rsidTr="00ED5D9C">
        <w:tblPrEx>
          <w:tblLook w:val="04A0" w:firstRow="1" w:lastRow="0" w:firstColumn="1" w:lastColumn="0" w:noHBand="0" w:noVBand="1"/>
        </w:tblPrEx>
        <w:tc>
          <w:tcPr>
            <w:tcW w:w="2112" w:type="pct"/>
          </w:tcPr>
          <w:p w14:paraId="1AE44291" w14:textId="5D27F196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41DA763D" w14:textId="4C98E7BD" w:rsidR="005543BE" w:rsidRPr="00554057" w:rsidRDefault="0046390B" w:rsidP="00603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="00947A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030</w:t>
            </w:r>
          </w:p>
        </w:tc>
        <w:tc>
          <w:tcPr>
            <w:tcW w:w="141" w:type="pct"/>
          </w:tcPr>
          <w:p w14:paraId="74F6D986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3D03E1F1" w14:textId="3AB17114" w:rsidR="00C77EAC" w:rsidRPr="00554057" w:rsidRDefault="0046390B" w:rsidP="00A7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374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6" w:type="pct"/>
          </w:tcPr>
          <w:p w14:paraId="58FFA28E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20C10C7" w14:textId="301CDB0C" w:rsidR="005543BE" w:rsidRPr="00554057" w:rsidRDefault="009459DB" w:rsidP="00A72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03EC916A" w14:textId="77777777" w:rsidR="005543BE" w:rsidRPr="00554057" w:rsidRDefault="005543BE" w:rsidP="0055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gridSpan w:val="2"/>
            <w:tcBorders>
              <w:bottom w:val="double" w:sz="4" w:space="0" w:color="auto"/>
            </w:tcBorders>
          </w:tcPr>
          <w:p w14:paraId="2593514C" w14:textId="4837195A" w:rsidR="005543BE" w:rsidRPr="00554057" w:rsidRDefault="0046390B" w:rsidP="002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="00537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030</w:t>
            </w:r>
          </w:p>
        </w:tc>
      </w:tr>
    </w:tbl>
    <w:p w14:paraId="2921D216" w14:textId="77777777" w:rsidR="00C81E0F" w:rsidRPr="00554057" w:rsidRDefault="00C81E0F" w:rsidP="005F3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855B011" w14:textId="661CA232" w:rsidR="00195E39" w:rsidRDefault="00D04975" w:rsidP="0090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6390B" w:rsidRPr="0046390B">
        <w:rPr>
          <w:rFonts w:ascii="Angsana New" w:hAnsi="Angsana New" w:cs="Angsana New" w:hint="cs"/>
          <w:sz w:val="30"/>
          <w:szCs w:val="30"/>
        </w:rPr>
        <w:t>3</w:t>
      </w:r>
      <w:r w:rsidR="0046390B" w:rsidRPr="0046390B">
        <w:rPr>
          <w:rFonts w:ascii="Angsana New" w:hAnsi="Angsana New" w:cs="Angsana New"/>
          <w:sz w:val="30"/>
          <w:szCs w:val="30"/>
        </w:rPr>
        <w:t>0</w:t>
      </w:r>
      <w:r w:rsidR="00482075" w:rsidRPr="009964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82075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46390B" w:rsidRPr="0046390B">
        <w:rPr>
          <w:rFonts w:asciiTheme="majorBidi" w:hAnsiTheme="majorBidi" w:cstheme="majorBidi"/>
          <w:sz w:val="30"/>
          <w:szCs w:val="30"/>
        </w:rPr>
        <w:t>2568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4B05" w:rsidRPr="0055405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6390B" w:rsidRPr="0046390B">
        <w:rPr>
          <w:rFonts w:asciiTheme="majorBidi" w:hAnsiTheme="majorBidi" w:cstheme="majorBidi"/>
          <w:sz w:val="30"/>
          <w:szCs w:val="30"/>
        </w:rPr>
        <w:t>31</w:t>
      </w:r>
      <w:r w:rsidR="00D84B05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D84B05" w:rsidRPr="0055405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6390B" w:rsidRPr="0046390B">
        <w:rPr>
          <w:rFonts w:asciiTheme="majorBidi" w:hAnsiTheme="majorBidi" w:cstheme="majorBidi"/>
          <w:sz w:val="30"/>
          <w:szCs w:val="30"/>
        </w:rPr>
        <w:t>2567</w:t>
      </w:r>
      <w:r w:rsidR="00D84B05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>บริษัทมีเงินกู้ยืมระยะสั้น</w:t>
      </w:r>
      <w:r w:rsidR="004C7002" w:rsidRPr="00554057">
        <w:rPr>
          <w:rFonts w:asciiTheme="majorBidi" w:hAnsiTheme="majorBidi" w:cstheme="majorBidi"/>
          <w:sz w:val="30"/>
          <w:szCs w:val="30"/>
          <w:cs/>
        </w:rPr>
        <w:t>จาก</w:t>
      </w:r>
      <w:r w:rsidRPr="00554057">
        <w:rPr>
          <w:rFonts w:asciiTheme="majorBidi" w:hAnsiTheme="majorBidi" w:cstheme="majorBidi"/>
          <w:sz w:val="30"/>
          <w:szCs w:val="30"/>
          <w:cs/>
        </w:rPr>
        <w:t>บริษัทย่อย เป็นเงินกู้ยืมประเภท</w:t>
      </w:r>
      <w:r w:rsidR="009A0A6F">
        <w:rPr>
          <w:rFonts w:asciiTheme="majorBidi" w:hAnsiTheme="majorBidi" w:cstheme="majorBidi"/>
          <w:sz w:val="30"/>
          <w:szCs w:val="30"/>
        </w:rPr>
        <w:br/>
      </w:r>
      <w:r w:rsidRPr="00554057">
        <w:rPr>
          <w:rFonts w:asciiTheme="majorBidi" w:hAnsiTheme="majorBidi" w:cstheme="majorBidi"/>
          <w:sz w:val="30"/>
          <w:szCs w:val="30"/>
          <w:cs/>
        </w:rPr>
        <w:t>ไม่มีหลักประกัน โดยมี</w:t>
      </w:r>
      <w:r w:rsidRPr="00D11EA7">
        <w:rPr>
          <w:rFonts w:asciiTheme="majorBidi" w:hAnsiTheme="majorBidi" w:cstheme="majorBidi"/>
          <w:sz w:val="30"/>
          <w:szCs w:val="30"/>
          <w:cs/>
        </w:rPr>
        <w:t>อัตราดอกเบี้ยร้อยละ</w:t>
      </w:r>
      <w:r w:rsidR="00691F5E">
        <w:rPr>
          <w:rFonts w:asciiTheme="majorBidi" w:hAnsiTheme="majorBidi" w:cstheme="majorBidi"/>
          <w:sz w:val="30"/>
          <w:szCs w:val="30"/>
        </w:rPr>
        <w:t xml:space="preserve"> </w:t>
      </w:r>
      <w:r w:rsidR="0046390B" w:rsidRPr="0046390B">
        <w:rPr>
          <w:rFonts w:asciiTheme="majorBidi" w:hAnsiTheme="majorBidi" w:cstheme="majorBidi"/>
          <w:sz w:val="30"/>
          <w:szCs w:val="30"/>
        </w:rPr>
        <w:t>5</w:t>
      </w:r>
      <w:r w:rsidR="00691F5E">
        <w:rPr>
          <w:rFonts w:asciiTheme="majorBidi" w:hAnsiTheme="majorBidi" w:cstheme="majorBidi"/>
          <w:sz w:val="30"/>
          <w:szCs w:val="30"/>
        </w:rPr>
        <w:t>.</w:t>
      </w:r>
      <w:r w:rsidR="0046390B" w:rsidRPr="0046390B">
        <w:rPr>
          <w:rFonts w:asciiTheme="majorBidi" w:hAnsiTheme="majorBidi" w:cstheme="majorBidi"/>
          <w:sz w:val="30"/>
          <w:szCs w:val="30"/>
        </w:rPr>
        <w:t>5</w:t>
      </w:r>
      <w:r w:rsidRPr="00D11EA7">
        <w:rPr>
          <w:rFonts w:asciiTheme="majorBidi" w:hAnsiTheme="majorBidi" w:cstheme="majorBidi"/>
          <w:sz w:val="30"/>
          <w:szCs w:val="30"/>
        </w:rPr>
        <w:t xml:space="preserve"> </w:t>
      </w:r>
      <w:r w:rsidRPr="00D11EA7">
        <w:rPr>
          <w:rFonts w:asciiTheme="majorBidi" w:hAnsiTheme="majorBidi" w:cstheme="majorBidi"/>
          <w:sz w:val="30"/>
          <w:szCs w:val="30"/>
          <w:cs/>
        </w:rPr>
        <w:t>ต่อปี และชำระ</w:t>
      </w:r>
      <w:r w:rsidRPr="00554057">
        <w:rPr>
          <w:rFonts w:asciiTheme="majorBidi" w:hAnsiTheme="majorBidi" w:cstheme="majorBidi"/>
          <w:sz w:val="30"/>
          <w:szCs w:val="30"/>
          <w:cs/>
        </w:rPr>
        <w:t>คืนเมื่อทวงถาม</w:t>
      </w:r>
    </w:p>
    <w:p w14:paraId="7271BEDD" w14:textId="77777777" w:rsidR="00433F39" w:rsidRDefault="00433F39" w:rsidP="0090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200"/>
        <w:gridCol w:w="270"/>
        <w:gridCol w:w="1170"/>
        <w:gridCol w:w="270"/>
        <w:gridCol w:w="990"/>
        <w:gridCol w:w="270"/>
        <w:gridCol w:w="1170"/>
      </w:tblGrid>
      <w:tr w:rsidR="00433F39" w:rsidRPr="002A17B2" w14:paraId="03D78F00" w14:textId="77777777" w:rsidTr="00A72CE7">
        <w:trPr>
          <w:tblHeader/>
        </w:trPr>
        <w:tc>
          <w:tcPr>
            <w:tcW w:w="2092" w:type="pct"/>
          </w:tcPr>
          <w:p w14:paraId="49AD673C" w14:textId="77777777" w:rsidR="00433F39" w:rsidRPr="002A17B2" w:rsidRDefault="00433F39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38" w:type="pct"/>
            <w:gridSpan w:val="3"/>
          </w:tcPr>
          <w:p w14:paraId="1C5E4DCD" w14:textId="77777777" w:rsidR="00433F39" w:rsidRPr="002A17B2" w:rsidRDefault="00433F39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8DB859D" w14:textId="77777777" w:rsidR="00433F39" w:rsidRPr="002A17B2" w:rsidRDefault="00433F39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48A1D790" w14:textId="77777777" w:rsidR="00433F39" w:rsidRPr="002A17B2" w:rsidRDefault="00433F39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3F39" w:rsidRPr="002A17B2" w14:paraId="60C581F4" w14:textId="77777777" w:rsidTr="00A72CE7">
        <w:trPr>
          <w:tblHeader/>
        </w:trPr>
        <w:tc>
          <w:tcPr>
            <w:tcW w:w="2092" w:type="pct"/>
          </w:tcPr>
          <w:p w14:paraId="7F95A4C0" w14:textId="77777777" w:rsidR="00433F39" w:rsidRPr="002A17B2" w:rsidRDefault="00433F39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14:paraId="2ADE4AF8" w14:textId="27874027" w:rsidR="00433F39" w:rsidRPr="002A17B2" w:rsidRDefault="0046390B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482075"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48207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vAlign w:val="center"/>
          </w:tcPr>
          <w:p w14:paraId="2CEED141" w14:textId="77777777" w:rsidR="00433F39" w:rsidRPr="002A17B2" w:rsidRDefault="00433F39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60DE7730" w14:textId="2C9BDF24" w:rsidR="00433F39" w:rsidRPr="002A17B2" w:rsidRDefault="0046390B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56C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56C2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518F5EB4" w14:textId="77777777" w:rsidR="00433F39" w:rsidRPr="002A17B2" w:rsidRDefault="00433F39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center"/>
          </w:tcPr>
          <w:p w14:paraId="0430F94F" w14:textId="59CF12BE" w:rsidR="00433F39" w:rsidRPr="002A17B2" w:rsidRDefault="0046390B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482075" w:rsidRPr="009964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482075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vAlign w:val="center"/>
          </w:tcPr>
          <w:p w14:paraId="65D8FDF9" w14:textId="77777777" w:rsidR="00433F39" w:rsidRPr="002A17B2" w:rsidRDefault="00433F39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50943517" w14:textId="71E96C8F" w:rsidR="00433F39" w:rsidRPr="002A17B2" w:rsidRDefault="0046390B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A2AF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A2AFF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7A2AFF" w:rsidRPr="002A17B2" w14:paraId="097306D2" w14:textId="77777777" w:rsidTr="00A72CE7">
        <w:trPr>
          <w:tblHeader/>
        </w:trPr>
        <w:tc>
          <w:tcPr>
            <w:tcW w:w="2092" w:type="pct"/>
          </w:tcPr>
          <w:p w14:paraId="33D73B89" w14:textId="77777777" w:rsidR="007A2AFF" w:rsidRPr="002A17B2" w:rsidRDefault="007A2AFF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14:paraId="6313D002" w14:textId="29C07FF7" w:rsidR="007A2AFF" w:rsidRPr="002A17B2" w:rsidRDefault="0046390B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  <w:vAlign w:val="center"/>
          </w:tcPr>
          <w:p w14:paraId="0A1FC362" w14:textId="77777777" w:rsidR="007A2AFF" w:rsidRPr="002A17B2" w:rsidRDefault="007A2AF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7F97343B" w14:textId="35C25C92" w:rsidR="007A2AFF" w:rsidRPr="002A17B2" w:rsidRDefault="0046390B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66BBAD06" w14:textId="77777777" w:rsidR="007A2AFF" w:rsidRPr="002A17B2" w:rsidRDefault="007A2AF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center"/>
          </w:tcPr>
          <w:p w14:paraId="48E9A71B" w14:textId="09061D73" w:rsidR="007A2AFF" w:rsidRPr="002A17B2" w:rsidRDefault="0046390B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  <w:vAlign w:val="center"/>
          </w:tcPr>
          <w:p w14:paraId="46BC8E2D" w14:textId="77777777" w:rsidR="007A2AFF" w:rsidRPr="002A17B2" w:rsidRDefault="007A2AF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4AA7263E" w14:textId="7364B4A3" w:rsidR="007A2AFF" w:rsidRPr="002A17B2" w:rsidRDefault="0046390B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33F39" w:rsidRPr="002A17B2" w14:paraId="59D70F29" w14:textId="77777777" w:rsidTr="00A72CE7">
        <w:trPr>
          <w:tblHeader/>
        </w:trPr>
        <w:tc>
          <w:tcPr>
            <w:tcW w:w="2092" w:type="pct"/>
          </w:tcPr>
          <w:p w14:paraId="14175C3D" w14:textId="77777777" w:rsidR="00433F39" w:rsidRPr="002A17B2" w:rsidRDefault="00433F39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8" w:type="pct"/>
            <w:gridSpan w:val="7"/>
          </w:tcPr>
          <w:p w14:paraId="5F3A4788" w14:textId="77777777" w:rsidR="00433F39" w:rsidRPr="002A17B2" w:rsidRDefault="00433F39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3F39" w:rsidRPr="002A17B2" w14:paraId="5DF2D603" w14:textId="77777777" w:rsidTr="00A72CE7">
        <w:trPr>
          <w:trHeight w:val="144"/>
        </w:trPr>
        <w:tc>
          <w:tcPr>
            <w:tcW w:w="2092" w:type="pct"/>
          </w:tcPr>
          <w:p w14:paraId="2A6D812C" w14:textId="77777777" w:rsidR="00433F39" w:rsidRPr="002A17B2" w:rsidRDefault="00433F39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ย่อย</w:t>
            </w:r>
          </w:p>
        </w:tc>
        <w:tc>
          <w:tcPr>
            <w:tcW w:w="654" w:type="pct"/>
          </w:tcPr>
          <w:p w14:paraId="46013054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36A7DAF6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087DE0A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75E1B32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504626C7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E4A836D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BA0ABFC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33F39" w:rsidRPr="002A17B2" w14:paraId="1B002968" w14:textId="77777777" w:rsidTr="00A72CE7">
        <w:trPr>
          <w:trHeight w:val="144"/>
        </w:trPr>
        <w:tc>
          <w:tcPr>
            <w:tcW w:w="2092" w:type="pct"/>
          </w:tcPr>
          <w:p w14:paraId="4809077B" w14:textId="77777777" w:rsidR="00433F39" w:rsidRPr="002A17B2" w:rsidRDefault="00433F39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54" w:type="pct"/>
          </w:tcPr>
          <w:p w14:paraId="1D70E416" w14:textId="6A3BD7CE" w:rsidR="00433F39" w:rsidRPr="002A17B2" w:rsidRDefault="00FE7CBD" w:rsidP="006038D6">
            <w:pPr>
              <w:spacing w:line="340" w:lineRule="exac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EEAD0C6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157F8EB" w14:textId="77777777" w:rsidR="00433F39" w:rsidRPr="002A17B2" w:rsidRDefault="00433F39" w:rsidP="00E30BD5">
            <w:pPr>
              <w:tabs>
                <w:tab w:val="clear" w:pos="907"/>
                <w:tab w:val="left" w:pos="796"/>
              </w:tabs>
              <w:spacing w:line="3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6F54A08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0B25D5A6" w14:textId="22194DA0" w:rsidR="00433F39" w:rsidRPr="002A17B2" w:rsidRDefault="0046390B" w:rsidP="00A72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455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528</w:t>
            </w:r>
          </w:p>
        </w:tc>
        <w:tc>
          <w:tcPr>
            <w:tcW w:w="147" w:type="pct"/>
          </w:tcPr>
          <w:p w14:paraId="4581F262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53C7278" w14:textId="218A36C4" w:rsidR="00433F39" w:rsidRPr="002A17B2" w:rsidRDefault="0046390B" w:rsidP="00E3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C647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</w:tr>
      <w:tr w:rsidR="00433F39" w:rsidRPr="002A17B2" w14:paraId="53942268" w14:textId="77777777" w:rsidTr="00A72CE7">
        <w:trPr>
          <w:trHeight w:val="144"/>
        </w:trPr>
        <w:tc>
          <w:tcPr>
            <w:tcW w:w="2092" w:type="pct"/>
          </w:tcPr>
          <w:p w14:paraId="70413D04" w14:textId="77777777" w:rsidR="00433F39" w:rsidRPr="002A17B2" w:rsidRDefault="00433F39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11CEB22D" w14:textId="14D2E357" w:rsidR="00433F39" w:rsidRPr="002A17B2" w:rsidRDefault="00FE7CBD" w:rsidP="006038D6">
            <w:pPr>
              <w:spacing w:line="340" w:lineRule="exac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196153B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35B94AB5" w14:textId="77777777" w:rsidR="00433F39" w:rsidRPr="002A17B2" w:rsidRDefault="00433F39" w:rsidP="00A72CE7">
            <w:pPr>
              <w:tabs>
                <w:tab w:val="clear" w:pos="907"/>
                <w:tab w:val="left" w:pos="796"/>
              </w:tabs>
              <w:spacing w:line="3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073C62A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14860CE1" w14:textId="409FF83F" w:rsidR="00433F39" w:rsidRPr="002A17B2" w:rsidRDefault="0046390B" w:rsidP="001D7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455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357</w:t>
            </w:r>
          </w:p>
        </w:tc>
        <w:tc>
          <w:tcPr>
            <w:tcW w:w="147" w:type="pct"/>
          </w:tcPr>
          <w:p w14:paraId="75A8E27C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6B05AB93" w14:textId="53E74BD0" w:rsidR="00433F39" w:rsidRPr="002A17B2" w:rsidRDefault="0046390B" w:rsidP="00A72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C647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</w:tr>
      <w:tr w:rsidR="00433F39" w:rsidRPr="002A17B2" w14:paraId="08CDC902" w14:textId="77777777" w:rsidTr="00A72CE7">
        <w:trPr>
          <w:trHeight w:val="370"/>
        </w:trPr>
        <w:tc>
          <w:tcPr>
            <w:tcW w:w="2092" w:type="pct"/>
          </w:tcPr>
          <w:p w14:paraId="1E451292" w14:textId="5D30517B" w:rsidR="00433F39" w:rsidRPr="0015362E" w:rsidRDefault="0015362E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36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5AE621A9" w14:textId="79682A7D" w:rsidR="00433F39" w:rsidRPr="001D0D98" w:rsidRDefault="00FE7CBD" w:rsidP="006038D6">
            <w:pPr>
              <w:tabs>
                <w:tab w:val="clear" w:pos="907"/>
                <w:tab w:val="left" w:pos="827"/>
              </w:tabs>
              <w:spacing w:line="340" w:lineRule="exact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9A63A31" w14:textId="77777777" w:rsidR="00433F39" w:rsidRPr="0015362E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091355ED" w14:textId="15A05E51" w:rsidR="00433F39" w:rsidRPr="001D0D98" w:rsidRDefault="0015362E" w:rsidP="00A72CE7">
            <w:pPr>
              <w:tabs>
                <w:tab w:val="clear" w:pos="907"/>
                <w:tab w:val="left" w:pos="796"/>
              </w:tabs>
              <w:spacing w:line="340" w:lineRule="exact"/>
              <w:ind w:right="1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0D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5D41CB2" w14:textId="77777777" w:rsidR="00433F39" w:rsidRPr="0015362E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755DA9F5" w14:textId="3F4C811F" w:rsidR="00433F39" w:rsidRPr="0015362E" w:rsidRDefault="0046390B" w:rsidP="0035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="003770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885</w:t>
            </w:r>
          </w:p>
        </w:tc>
        <w:tc>
          <w:tcPr>
            <w:tcW w:w="147" w:type="pct"/>
          </w:tcPr>
          <w:p w14:paraId="254E1F48" w14:textId="77777777" w:rsidR="00433F39" w:rsidRPr="0015362E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112C9A0" w14:textId="73722732" w:rsidR="00433F39" w:rsidRPr="0015362E" w:rsidRDefault="0046390B" w:rsidP="00A72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="0015362E" w:rsidRPr="001536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618</w:t>
            </w:r>
          </w:p>
        </w:tc>
      </w:tr>
      <w:tr w:rsidR="0015362E" w:rsidRPr="002A17B2" w14:paraId="7F5F0D81" w14:textId="77777777" w:rsidTr="00A72CE7">
        <w:trPr>
          <w:trHeight w:val="144"/>
        </w:trPr>
        <w:tc>
          <w:tcPr>
            <w:tcW w:w="2092" w:type="pct"/>
          </w:tcPr>
          <w:p w14:paraId="538D7BBE" w14:textId="77777777" w:rsidR="0015362E" w:rsidRPr="002A17B2" w:rsidRDefault="0015362E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75D110C5" w14:textId="77777777" w:rsidR="0015362E" w:rsidRPr="002A17B2" w:rsidRDefault="0015362E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07D5338" w14:textId="77777777" w:rsidR="0015362E" w:rsidRPr="002A17B2" w:rsidRDefault="0015362E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12EE7CB7" w14:textId="77777777" w:rsidR="0015362E" w:rsidRPr="002A17B2" w:rsidRDefault="0015362E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2332536" w14:textId="77777777" w:rsidR="0015362E" w:rsidRPr="002A17B2" w:rsidRDefault="0015362E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</w:tcPr>
          <w:p w14:paraId="5F277350" w14:textId="77777777" w:rsidR="0015362E" w:rsidRPr="002A17B2" w:rsidRDefault="0015362E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77FB715" w14:textId="77777777" w:rsidR="0015362E" w:rsidRPr="002A17B2" w:rsidRDefault="0015362E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499F4D23" w14:textId="77777777" w:rsidR="0015362E" w:rsidRPr="002A17B2" w:rsidRDefault="0015362E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33F39" w:rsidRPr="002A17B2" w14:paraId="75B45AA0" w14:textId="77777777" w:rsidTr="00A72CE7">
        <w:trPr>
          <w:trHeight w:val="144"/>
        </w:trPr>
        <w:tc>
          <w:tcPr>
            <w:tcW w:w="2092" w:type="pct"/>
          </w:tcPr>
          <w:p w14:paraId="59A508F3" w14:textId="77777777" w:rsidR="00433F39" w:rsidRPr="002A17B2" w:rsidRDefault="00433F39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54" w:type="pct"/>
          </w:tcPr>
          <w:p w14:paraId="2B552719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CC9B53B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13A9FC1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10F8AC1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6C4AC735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BC925D5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3EBD0D4F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33F39" w:rsidRPr="002A17B2" w14:paraId="256EAF06" w14:textId="77777777" w:rsidTr="00A72CE7">
        <w:trPr>
          <w:trHeight w:val="144"/>
        </w:trPr>
        <w:tc>
          <w:tcPr>
            <w:tcW w:w="2092" w:type="pct"/>
          </w:tcPr>
          <w:p w14:paraId="23059E8B" w14:textId="77777777" w:rsidR="00433F39" w:rsidRPr="002A17B2" w:rsidRDefault="00433F39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54" w:type="pct"/>
          </w:tcPr>
          <w:p w14:paraId="299FFC0F" w14:textId="1BF06829" w:rsidR="00433F39" w:rsidRPr="002A17B2" w:rsidRDefault="0046390B" w:rsidP="006038D6">
            <w:pPr>
              <w:spacing w:line="340" w:lineRule="exac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147" w:type="pct"/>
          </w:tcPr>
          <w:p w14:paraId="7995A2D0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C93FDD2" w14:textId="0072CF7C" w:rsidR="00433F39" w:rsidRPr="002A17B2" w:rsidRDefault="0046390B" w:rsidP="00A72CE7">
            <w:pPr>
              <w:tabs>
                <w:tab w:val="clear" w:pos="907"/>
                <w:tab w:val="left" w:pos="796"/>
              </w:tabs>
              <w:spacing w:line="3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  <w:tc>
          <w:tcPr>
            <w:tcW w:w="147" w:type="pct"/>
          </w:tcPr>
          <w:p w14:paraId="547D4FA8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6665CF4C" w14:textId="2C32EBDB" w:rsidR="00433F39" w:rsidRPr="002A17B2" w:rsidRDefault="00FE7CBD" w:rsidP="001D0D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ACE8CB2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0F86CB2" w14:textId="77777777" w:rsidR="00433F39" w:rsidRPr="002A17B2" w:rsidRDefault="00433F39" w:rsidP="00755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33F39" w:rsidRPr="002A17B2" w14:paraId="42BF3A0F" w14:textId="77777777" w:rsidTr="00A72CE7">
        <w:trPr>
          <w:trHeight w:val="144"/>
        </w:trPr>
        <w:tc>
          <w:tcPr>
            <w:tcW w:w="2092" w:type="pct"/>
          </w:tcPr>
          <w:p w14:paraId="223D4229" w14:textId="77777777" w:rsidR="00433F39" w:rsidRPr="002A17B2" w:rsidRDefault="00433F39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231FF597" w14:textId="413045D4" w:rsidR="00433F39" w:rsidRPr="002A17B2" w:rsidRDefault="00D26E3D" w:rsidP="006038D6">
            <w:pPr>
              <w:spacing w:line="340" w:lineRule="exac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C1D5B67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2D484514" w14:textId="29FD0025" w:rsidR="00433F39" w:rsidRPr="002A17B2" w:rsidRDefault="0046390B" w:rsidP="00A72CE7">
            <w:pPr>
              <w:tabs>
                <w:tab w:val="clear" w:pos="907"/>
                <w:tab w:val="left" w:pos="796"/>
              </w:tabs>
              <w:spacing w:line="3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47" w:type="pct"/>
          </w:tcPr>
          <w:p w14:paraId="488ECEC1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299EAEB0" w14:textId="388F0082" w:rsidR="00433F39" w:rsidRPr="002A17B2" w:rsidRDefault="00FE7CBD" w:rsidP="001D0D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7A050FB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6C4F8C1E" w14:textId="77777777" w:rsidR="00433F39" w:rsidRPr="002A17B2" w:rsidRDefault="00433F39" w:rsidP="00755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6C8B" w:rsidRPr="002A17B2" w14:paraId="18EE0D0B" w14:textId="77777777" w:rsidTr="00A72CE7">
        <w:trPr>
          <w:trHeight w:val="325"/>
        </w:trPr>
        <w:tc>
          <w:tcPr>
            <w:tcW w:w="2092" w:type="pct"/>
          </w:tcPr>
          <w:p w14:paraId="14E60E3A" w14:textId="40A4A9C8" w:rsidR="006D6C8B" w:rsidRPr="006D6C8B" w:rsidRDefault="006D6C8B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6C8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58BC71A1" w14:textId="42FD1DA1" w:rsidR="006D6C8B" w:rsidRPr="00C46A0E" w:rsidRDefault="0046390B" w:rsidP="006038D6">
            <w:pPr>
              <w:tabs>
                <w:tab w:val="clear" w:pos="907"/>
                <w:tab w:val="left" w:pos="827"/>
              </w:tabs>
              <w:spacing w:line="340" w:lineRule="exact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275</w:t>
            </w:r>
          </w:p>
        </w:tc>
        <w:tc>
          <w:tcPr>
            <w:tcW w:w="147" w:type="pct"/>
          </w:tcPr>
          <w:p w14:paraId="50600DEC" w14:textId="77777777" w:rsidR="006D6C8B" w:rsidRPr="00C46A0E" w:rsidRDefault="006D6C8B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002E7CF" w14:textId="72B12C5C" w:rsidR="006D6C8B" w:rsidRPr="00C46A0E" w:rsidRDefault="0046390B" w:rsidP="006038D6">
            <w:pPr>
              <w:tabs>
                <w:tab w:val="clear" w:pos="907"/>
                <w:tab w:val="left" w:pos="796"/>
              </w:tabs>
              <w:spacing w:line="340" w:lineRule="exact"/>
              <w:ind w:right="1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616</w:t>
            </w:r>
          </w:p>
        </w:tc>
        <w:tc>
          <w:tcPr>
            <w:tcW w:w="147" w:type="pct"/>
          </w:tcPr>
          <w:p w14:paraId="5A83B834" w14:textId="77777777" w:rsidR="006D6C8B" w:rsidRPr="00C46A0E" w:rsidRDefault="006D6C8B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0A3E9216" w14:textId="61134DCC" w:rsidR="006D6C8B" w:rsidRPr="00C46A0E" w:rsidRDefault="00FE7CBD" w:rsidP="001D0D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D771EC0" w14:textId="77777777" w:rsidR="006D6C8B" w:rsidRPr="00C46A0E" w:rsidRDefault="006D6C8B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DE36D89" w14:textId="6A50495C" w:rsidR="006D6C8B" w:rsidRPr="00C46A0E" w:rsidRDefault="00A24571" w:rsidP="00755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6A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C4103F7" w14:textId="501D4569" w:rsidR="00544276" w:rsidRPr="002E01B9" w:rsidRDefault="00544276" w:rsidP="00337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E5582BA" w14:textId="0D5F38A8" w:rsidR="004858BB" w:rsidRPr="00554057" w:rsidRDefault="00871359" w:rsidP="00CA5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540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</w:t>
      </w:r>
      <w:r w:rsidR="003B0CFF" w:rsidRPr="005540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ค้ำประกัน</w:t>
      </w:r>
      <w:r w:rsidRPr="005540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วงเงินสินเชื่อของบริษัทร่วม</w:t>
      </w:r>
    </w:p>
    <w:p w14:paraId="03B9B22C" w14:textId="05F4FCE2" w:rsidR="003B0CFF" w:rsidRPr="002E01B9" w:rsidRDefault="003B0CF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46CA381" w14:textId="7094756A" w:rsidR="00D84B05" w:rsidRPr="00554057" w:rsidRDefault="00D84B05" w:rsidP="00D84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Pr="00554057">
        <w:rPr>
          <w:rFonts w:asciiTheme="majorBidi" w:hAnsiTheme="majorBidi" w:cstheme="majorBidi"/>
          <w:sz w:val="30"/>
          <w:szCs w:val="30"/>
          <w:cs/>
        </w:rPr>
        <w:t>ไม่มีภาระค้ำประกันวงเงินสินเชื่อของบริษัทร่วมใหม่ในระหว่างงวด</w:t>
      </w:r>
      <w:r w:rsidR="00482075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="00482075" w:rsidRPr="00116C89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="00482075" w:rsidRPr="00116C89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46390B" w:rsidRPr="0046390B">
        <w:rPr>
          <w:rFonts w:ascii="Angsana New" w:hAnsi="Angsana New" w:cs="Angsana New" w:hint="cs"/>
          <w:sz w:val="30"/>
          <w:szCs w:val="30"/>
        </w:rPr>
        <w:t>3</w:t>
      </w:r>
      <w:r w:rsidR="0046390B" w:rsidRPr="0046390B">
        <w:rPr>
          <w:rFonts w:ascii="Angsana New" w:hAnsi="Angsana New" w:cs="Angsana New"/>
          <w:sz w:val="30"/>
          <w:szCs w:val="30"/>
        </w:rPr>
        <w:t>0</w:t>
      </w:r>
      <w:r w:rsidR="00482075" w:rsidRPr="00116C8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8207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482075" w:rsidRPr="00116C89">
        <w:rPr>
          <w:rFonts w:ascii="Angsana New" w:hAnsi="Angsana New" w:cs="Angsana New"/>
          <w:sz w:val="30"/>
          <w:szCs w:val="30"/>
        </w:rPr>
        <w:t xml:space="preserve"> </w:t>
      </w:r>
      <w:r w:rsidR="0046390B" w:rsidRPr="0046390B">
        <w:rPr>
          <w:rFonts w:asciiTheme="majorBidi" w:hAnsiTheme="majorBidi" w:cstheme="majorBidi"/>
          <w:sz w:val="30"/>
          <w:szCs w:val="30"/>
        </w:rPr>
        <w:t>2568</w:t>
      </w:r>
    </w:p>
    <w:p w14:paraId="64B0C98D" w14:textId="06E37E8E" w:rsidR="007626D3" w:rsidRPr="00884AA6" w:rsidRDefault="003832F2" w:rsidP="00054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CCDA31A" w14:textId="3FB67293" w:rsidR="004D547E" w:rsidRDefault="00BF03CC" w:rsidP="00DC286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7" w:right="-43" w:hanging="529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864BA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6AC7F8BC" w14:textId="77777777" w:rsidR="00C159D7" w:rsidRPr="00DC2868" w:rsidRDefault="00C159D7" w:rsidP="00C159D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19"/>
        <w:gridCol w:w="11"/>
        <w:gridCol w:w="1079"/>
        <w:gridCol w:w="272"/>
        <w:gridCol w:w="1081"/>
        <w:gridCol w:w="270"/>
        <w:gridCol w:w="6"/>
        <w:gridCol w:w="1091"/>
        <w:gridCol w:w="252"/>
        <w:gridCol w:w="1081"/>
        <w:gridCol w:w="8"/>
      </w:tblGrid>
      <w:tr w:rsidR="004D547E" w:rsidRPr="00554057" w14:paraId="02512A99" w14:textId="77777777" w:rsidTr="00273712">
        <w:trPr>
          <w:gridAfter w:val="1"/>
          <w:wAfter w:w="8" w:type="dxa"/>
          <w:trHeight w:val="385"/>
        </w:trPr>
        <w:tc>
          <w:tcPr>
            <w:tcW w:w="4119" w:type="dxa"/>
          </w:tcPr>
          <w:p w14:paraId="77F725A3" w14:textId="77777777" w:rsidR="004D547E" w:rsidRPr="00554057" w:rsidRDefault="004D547E" w:rsidP="004D547E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4"/>
          </w:tcPr>
          <w:p w14:paraId="5F6BCE88" w14:textId="77777777" w:rsidR="004D547E" w:rsidRPr="00554057" w:rsidRDefault="004D547E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5DF1C09" w14:textId="77777777" w:rsidR="004D547E" w:rsidRPr="00554057" w:rsidRDefault="004D547E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1B435CF0" w14:textId="77777777" w:rsidR="004D547E" w:rsidRPr="00554057" w:rsidRDefault="004D547E" w:rsidP="004D547E">
            <w:pPr>
              <w:tabs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3E14" w:rsidRPr="00554057" w14:paraId="16834B28" w14:textId="77777777" w:rsidTr="00273712">
        <w:trPr>
          <w:gridAfter w:val="1"/>
          <w:wAfter w:w="8" w:type="dxa"/>
          <w:trHeight w:val="385"/>
        </w:trPr>
        <w:tc>
          <w:tcPr>
            <w:tcW w:w="4119" w:type="dxa"/>
          </w:tcPr>
          <w:p w14:paraId="38966955" w14:textId="77777777" w:rsidR="00A33E14" w:rsidRPr="00554057" w:rsidRDefault="00A33E14" w:rsidP="00A33E14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vAlign w:val="center"/>
          </w:tcPr>
          <w:p w14:paraId="7D53AE3A" w14:textId="0800906B" w:rsidR="00A33E14" w:rsidRPr="00554057" w:rsidRDefault="0046390B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90B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="00482075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 w:rsidR="00482075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2" w:type="dxa"/>
            <w:vAlign w:val="center"/>
          </w:tcPr>
          <w:p w14:paraId="0E4FEACC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2AEF542D" w14:textId="1D72568B" w:rsidR="00A33E14" w:rsidRPr="00554057" w:rsidRDefault="0046390B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3E14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A7D0170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center"/>
          </w:tcPr>
          <w:p w14:paraId="68ACFD47" w14:textId="5DD7059C" w:rsidR="00A33E14" w:rsidRPr="00554057" w:rsidRDefault="0046390B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="00482075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 w:rsidR="00482075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  <w:vAlign w:val="center"/>
          </w:tcPr>
          <w:p w14:paraId="4F7D7398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1AC87027" w14:textId="585B948F" w:rsidR="00A33E14" w:rsidRPr="00554057" w:rsidRDefault="0046390B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3E14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3E14" w:rsidRPr="00554057" w14:paraId="243E3B90" w14:textId="77777777" w:rsidTr="00273712">
        <w:trPr>
          <w:gridAfter w:val="1"/>
          <w:wAfter w:w="8" w:type="dxa"/>
          <w:trHeight w:val="385"/>
        </w:trPr>
        <w:tc>
          <w:tcPr>
            <w:tcW w:w="4119" w:type="dxa"/>
          </w:tcPr>
          <w:p w14:paraId="7EDBE707" w14:textId="77777777" w:rsidR="00A33E14" w:rsidRPr="00554057" w:rsidRDefault="00A33E14" w:rsidP="00A33E14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vAlign w:val="center"/>
          </w:tcPr>
          <w:p w14:paraId="553AE145" w14:textId="7C2D83BC" w:rsidR="00A33E14" w:rsidRPr="00554057" w:rsidRDefault="0046390B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2" w:type="dxa"/>
            <w:vAlign w:val="center"/>
          </w:tcPr>
          <w:p w14:paraId="4EE0E9DC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257875F0" w14:textId="102D6F28" w:rsidR="00A33E14" w:rsidRPr="00554057" w:rsidRDefault="0046390B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95149F0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center"/>
          </w:tcPr>
          <w:p w14:paraId="5E8E362E" w14:textId="6CE76D9F" w:rsidR="00A33E14" w:rsidRPr="00554057" w:rsidRDefault="0046390B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2" w:type="dxa"/>
            <w:vAlign w:val="center"/>
          </w:tcPr>
          <w:p w14:paraId="10C1732E" w14:textId="77777777" w:rsidR="00A33E14" w:rsidRPr="00554057" w:rsidRDefault="00A33E14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686C77D6" w14:textId="44FA4562" w:rsidR="00A33E14" w:rsidRPr="00554057" w:rsidRDefault="0046390B" w:rsidP="00A33E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41E4C" w:rsidRPr="00554057" w14:paraId="7DCF1D49" w14:textId="77777777" w:rsidTr="00273712">
        <w:trPr>
          <w:gridAfter w:val="1"/>
          <w:wAfter w:w="8" w:type="dxa"/>
          <w:trHeight w:val="399"/>
        </w:trPr>
        <w:tc>
          <w:tcPr>
            <w:tcW w:w="4119" w:type="dxa"/>
          </w:tcPr>
          <w:p w14:paraId="027FCF98" w14:textId="77777777" w:rsidR="00641E4C" w:rsidRPr="00554057" w:rsidRDefault="00641E4C" w:rsidP="00641E4C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43" w:type="dxa"/>
            <w:gridSpan w:val="9"/>
            <w:hideMark/>
          </w:tcPr>
          <w:p w14:paraId="7C4BAA3F" w14:textId="77777777" w:rsidR="00641E4C" w:rsidRPr="00554057" w:rsidRDefault="00641E4C" w:rsidP="00641E4C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5933" w:rsidRPr="00554057" w14:paraId="1CD7A738" w14:textId="77777777" w:rsidTr="00273712">
        <w:trPr>
          <w:gridAfter w:val="1"/>
          <w:wAfter w:w="8" w:type="dxa"/>
          <w:trHeight w:val="399"/>
        </w:trPr>
        <w:tc>
          <w:tcPr>
            <w:tcW w:w="4119" w:type="dxa"/>
          </w:tcPr>
          <w:p w14:paraId="0DA367BE" w14:textId="77777777" w:rsidR="00B95933" w:rsidRPr="00554057" w:rsidRDefault="00B95933" w:rsidP="00B9593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90" w:type="dxa"/>
            <w:gridSpan w:val="2"/>
            <w:vAlign w:val="bottom"/>
          </w:tcPr>
          <w:p w14:paraId="50CF9EFE" w14:textId="4B408713" w:rsidR="00B95933" w:rsidRPr="00554057" w:rsidRDefault="0046390B" w:rsidP="00C159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967</w:t>
            </w:r>
            <w:r w:rsidR="00A357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381</w:t>
            </w:r>
          </w:p>
        </w:tc>
        <w:tc>
          <w:tcPr>
            <w:tcW w:w="272" w:type="dxa"/>
          </w:tcPr>
          <w:p w14:paraId="48134E3D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7AD5D71" w14:textId="03B0A0FE" w:rsidR="00B95933" w:rsidRPr="00554057" w:rsidRDefault="0046390B" w:rsidP="00E3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680</w:t>
            </w:r>
            <w:r w:rsidR="00B959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  <w:tc>
          <w:tcPr>
            <w:tcW w:w="270" w:type="dxa"/>
          </w:tcPr>
          <w:p w14:paraId="40E68561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66979F18" w14:textId="31B32A6A" w:rsidR="00B95933" w:rsidRPr="00554057" w:rsidRDefault="0046390B" w:rsidP="00320C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980</w:t>
            </w:r>
            <w:r w:rsidR="000023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  <w:tc>
          <w:tcPr>
            <w:tcW w:w="252" w:type="dxa"/>
          </w:tcPr>
          <w:p w14:paraId="61BF5926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4CBE332" w14:textId="623DE7DA" w:rsidR="00B95933" w:rsidRPr="00554057" w:rsidRDefault="0046390B" w:rsidP="00E3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685</w:t>
            </w:r>
            <w:r w:rsidR="00B959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050</w:t>
            </w:r>
          </w:p>
        </w:tc>
      </w:tr>
      <w:tr w:rsidR="00B95933" w:rsidRPr="00554057" w14:paraId="6448DFB8" w14:textId="77777777" w:rsidTr="00273712">
        <w:trPr>
          <w:gridAfter w:val="1"/>
          <w:wAfter w:w="8" w:type="dxa"/>
          <w:trHeight w:val="399"/>
        </w:trPr>
        <w:tc>
          <w:tcPr>
            <w:tcW w:w="4119" w:type="dxa"/>
          </w:tcPr>
          <w:p w14:paraId="1836CFB6" w14:textId="77777777" w:rsidR="00B95933" w:rsidRPr="00554057" w:rsidRDefault="00B95933" w:rsidP="00B9593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90" w:type="dxa"/>
            <w:gridSpan w:val="2"/>
            <w:vAlign w:val="bottom"/>
          </w:tcPr>
          <w:p w14:paraId="09CB2DB8" w14:textId="77777777" w:rsidR="00B95933" w:rsidRPr="00554057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3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52A5B2F3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9CEFC94" w14:textId="77777777" w:rsidR="00B95933" w:rsidRPr="00554057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2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BC8D9C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60917D53" w14:textId="77777777" w:rsidR="00B95933" w:rsidRPr="00554057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4881C952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6152568" w14:textId="77777777" w:rsidR="00B95933" w:rsidRPr="00554057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5933" w:rsidRPr="00554057" w14:paraId="41D9D49C" w14:textId="77777777" w:rsidTr="00273712">
        <w:trPr>
          <w:gridAfter w:val="1"/>
          <w:wAfter w:w="8" w:type="dxa"/>
          <w:trHeight w:val="399"/>
        </w:trPr>
        <w:tc>
          <w:tcPr>
            <w:tcW w:w="4119" w:type="dxa"/>
          </w:tcPr>
          <w:p w14:paraId="5ABB86FC" w14:textId="4AF98EF0" w:rsidR="00B95933" w:rsidRPr="00554057" w:rsidRDefault="00B95933" w:rsidP="00B9593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น้อยกว่า 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90" w:type="dxa"/>
            <w:gridSpan w:val="2"/>
            <w:vAlign w:val="bottom"/>
          </w:tcPr>
          <w:p w14:paraId="67365606" w14:textId="2CE108C1" w:rsidR="00B95933" w:rsidRPr="00554057" w:rsidRDefault="0046390B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113</w:t>
            </w:r>
            <w:r w:rsidR="00757B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788</w:t>
            </w:r>
          </w:p>
        </w:tc>
        <w:tc>
          <w:tcPr>
            <w:tcW w:w="272" w:type="dxa"/>
          </w:tcPr>
          <w:p w14:paraId="2A8F1446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E099114" w14:textId="597FC988" w:rsidR="00B95933" w:rsidRPr="00554057" w:rsidRDefault="0046390B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274</w:t>
            </w:r>
            <w:r w:rsidR="00B959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623</w:t>
            </w:r>
          </w:p>
        </w:tc>
        <w:tc>
          <w:tcPr>
            <w:tcW w:w="270" w:type="dxa"/>
          </w:tcPr>
          <w:p w14:paraId="600F8953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4F1425EB" w14:textId="6F7D0CC5" w:rsidR="00B95933" w:rsidRPr="00554057" w:rsidRDefault="0046390B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="000023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  <w:tc>
          <w:tcPr>
            <w:tcW w:w="252" w:type="dxa"/>
          </w:tcPr>
          <w:p w14:paraId="52FF905F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1526AD9" w14:textId="16542C1D" w:rsidR="00B95933" w:rsidRPr="00554057" w:rsidRDefault="0046390B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257</w:t>
            </w:r>
            <w:r w:rsidR="00B959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</w:tr>
      <w:tr w:rsidR="00B95933" w:rsidRPr="00554057" w14:paraId="0E93D560" w14:textId="77777777" w:rsidTr="00273712">
        <w:trPr>
          <w:gridAfter w:val="1"/>
          <w:wAfter w:w="8" w:type="dxa"/>
          <w:trHeight w:val="399"/>
        </w:trPr>
        <w:tc>
          <w:tcPr>
            <w:tcW w:w="4119" w:type="dxa"/>
          </w:tcPr>
          <w:p w14:paraId="5CBE2CFA" w14:textId="38262828" w:rsidR="00B95933" w:rsidRPr="00554057" w:rsidRDefault="00B95933" w:rsidP="00B9593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90" w:type="dxa"/>
            <w:gridSpan w:val="2"/>
            <w:vAlign w:val="bottom"/>
          </w:tcPr>
          <w:p w14:paraId="06D05787" w14:textId="783A5107" w:rsidR="00B95933" w:rsidRPr="00554057" w:rsidRDefault="0046390B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4E74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409</w:t>
            </w:r>
          </w:p>
        </w:tc>
        <w:tc>
          <w:tcPr>
            <w:tcW w:w="272" w:type="dxa"/>
          </w:tcPr>
          <w:p w14:paraId="01BA8E51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6CF27CB5" w14:textId="64F364F7" w:rsidR="00B95933" w:rsidRPr="00554057" w:rsidRDefault="0046390B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B959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049</w:t>
            </w:r>
          </w:p>
        </w:tc>
        <w:tc>
          <w:tcPr>
            <w:tcW w:w="270" w:type="dxa"/>
          </w:tcPr>
          <w:p w14:paraId="2DA7304E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01F4F72F" w14:textId="76CCD3BD" w:rsidR="00B95933" w:rsidRPr="00554057" w:rsidRDefault="0046390B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0023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409</w:t>
            </w:r>
          </w:p>
        </w:tc>
        <w:tc>
          <w:tcPr>
            <w:tcW w:w="252" w:type="dxa"/>
          </w:tcPr>
          <w:p w14:paraId="2DBB6732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972A796" w14:textId="03E1C879" w:rsidR="00B95933" w:rsidRPr="00554057" w:rsidRDefault="0046390B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B959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049</w:t>
            </w:r>
          </w:p>
        </w:tc>
      </w:tr>
      <w:tr w:rsidR="00B95933" w:rsidRPr="00554057" w14:paraId="2737E631" w14:textId="77777777" w:rsidTr="00273712">
        <w:trPr>
          <w:gridAfter w:val="1"/>
          <w:wAfter w:w="8" w:type="dxa"/>
          <w:trHeight w:val="399"/>
        </w:trPr>
        <w:tc>
          <w:tcPr>
            <w:tcW w:w="4119" w:type="dxa"/>
          </w:tcPr>
          <w:p w14:paraId="586D79F9" w14:textId="5464867F" w:rsidR="00B95933" w:rsidRPr="00554057" w:rsidRDefault="00B95933" w:rsidP="00B9593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5405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90" w:type="dxa"/>
            <w:gridSpan w:val="2"/>
            <w:vAlign w:val="bottom"/>
          </w:tcPr>
          <w:p w14:paraId="7AED24D6" w14:textId="24E6D2DC" w:rsidR="00B95933" w:rsidRPr="00554057" w:rsidRDefault="0046390B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4E74A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272" w:type="dxa"/>
          </w:tcPr>
          <w:p w14:paraId="76AB2EB5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02BD775" w14:textId="784BCDC1" w:rsidR="00B95933" w:rsidRPr="00554057" w:rsidRDefault="0046390B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B959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020</w:t>
            </w:r>
          </w:p>
        </w:tc>
        <w:tc>
          <w:tcPr>
            <w:tcW w:w="270" w:type="dxa"/>
          </w:tcPr>
          <w:p w14:paraId="4CF5672A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7D8390EB" w14:textId="56EC0717" w:rsidR="00B95933" w:rsidRPr="00554057" w:rsidRDefault="0046390B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0023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252" w:type="dxa"/>
          </w:tcPr>
          <w:p w14:paraId="3B5B7F55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030B260" w14:textId="73F41BA3" w:rsidR="00B95933" w:rsidRPr="00554057" w:rsidRDefault="0046390B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B959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020</w:t>
            </w:r>
          </w:p>
        </w:tc>
      </w:tr>
      <w:tr w:rsidR="00B95933" w:rsidRPr="00554057" w14:paraId="3C810CB4" w14:textId="77777777" w:rsidTr="00273712">
        <w:trPr>
          <w:gridAfter w:val="1"/>
          <w:wAfter w:w="8" w:type="dxa"/>
          <w:trHeight w:val="399"/>
        </w:trPr>
        <w:tc>
          <w:tcPr>
            <w:tcW w:w="4119" w:type="dxa"/>
          </w:tcPr>
          <w:p w14:paraId="2686AD0F" w14:textId="00EABCE5" w:rsidR="00B95933" w:rsidRPr="00554057" w:rsidRDefault="00B95933" w:rsidP="00B95933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มากกว่า 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90" w:type="dxa"/>
            <w:gridSpan w:val="2"/>
            <w:tcBorders>
              <w:bottom w:val="single" w:sz="4" w:space="0" w:color="auto"/>
            </w:tcBorders>
            <w:vAlign w:val="bottom"/>
          </w:tcPr>
          <w:p w14:paraId="17A9E853" w14:textId="73EECE49" w:rsidR="00B95933" w:rsidRPr="00554057" w:rsidRDefault="0046390B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 w:rsidR="005270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272" w:type="dxa"/>
          </w:tcPr>
          <w:p w14:paraId="6C4283C1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4EC56784" w14:textId="27F8FDB2" w:rsidR="00B95933" w:rsidRPr="00554057" w:rsidRDefault="0046390B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153</w:t>
            </w:r>
            <w:r w:rsidR="00B959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270" w:type="dxa"/>
          </w:tcPr>
          <w:p w14:paraId="06211C15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bottom w:val="single" w:sz="4" w:space="0" w:color="auto"/>
            </w:tcBorders>
            <w:vAlign w:val="bottom"/>
          </w:tcPr>
          <w:p w14:paraId="3F3EFF09" w14:textId="04F1317A" w:rsidR="00B95933" w:rsidRPr="00554057" w:rsidRDefault="0046390B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 w:rsidR="000023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252" w:type="dxa"/>
          </w:tcPr>
          <w:p w14:paraId="6ECAD8F4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76F1FCED" w14:textId="4D2C0A9B" w:rsidR="00B95933" w:rsidRPr="00554057" w:rsidRDefault="0046390B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153</w:t>
            </w:r>
            <w:r w:rsidR="00B959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</w:tr>
      <w:tr w:rsidR="00B95933" w:rsidRPr="00554057" w14:paraId="4C09711F" w14:textId="77777777" w:rsidTr="00273712">
        <w:trPr>
          <w:gridAfter w:val="1"/>
          <w:wAfter w:w="8" w:type="dxa"/>
          <w:trHeight w:val="399"/>
        </w:trPr>
        <w:tc>
          <w:tcPr>
            <w:tcW w:w="4119" w:type="dxa"/>
          </w:tcPr>
          <w:p w14:paraId="3DD131ED" w14:textId="77777777" w:rsidR="00B95933" w:rsidRPr="00554057" w:rsidRDefault="00B95933" w:rsidP="00B9593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</w:tcBorders>
            <w:vAlign w:val="bottom"/>
          </w:tcPr>
          <w:p w14:paraId="1D753774" w14:textId="6D7E8669" w:rsidR="00B95933" w:rsidRPr="00A55102" w:rsidRDefault="0046390B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27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253</w:t>
            </w:r>
            <w:r w:rsidR="00A35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272" w:type="dxa"/>
          </w:tcPr>
          <w:p w14:paraId="34DD1543" w14:textId="77777777" w:rsidR="00B95933" w:rsidRPr="00A55102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2085870E" w14:textId="178013B3" w:rsidR="00B95933" w:rsidRPr="00A55102" w:rsidRDefault="0046390B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959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</w:t>
            </w:r>
            <w:r w:rsidR="00B959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</w:t>
            </w:r>
          </w:p>
        </w:tc>
        <w:tc>
          <w:tcPr>
            <w:tcW w:w="270" w:type="dxa"/>
          </w:tcPr>
          <w:p w14:paraId="3D9AE426" w14:textId="77777777" w:rsidR="00B95933" w:rsidRPr="00A55102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</w:tcBorders>
            <w:vAlign w:val="bottom"/>
          </w:tcPr>
          <w:p w14:paraId="7A2F6B41" w14:textId="130B31D7" w:rsidR="00B95933" w:rsidRPr="00A55102" w:rsidRDefault="0046390B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023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</w:t>
            </w:r>
            <w:r w:rsidR="000023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072</w:t>
            </w:r>
          </w:p>
        </w:tc>
        <w:tc>
          <w:tcPr>
            <w:tcW w:w="252" w:type="dxa"/>
          </w:tcPr>
          <w:p w14:paraId="08329A92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1860938E" w14:textId="6ED67510" w:rsidR="00B95933" w:rsidRPr="00554057" w:rsidRDefault="0046390B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959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</w:t>
            </w:r>
            <w:r w:rsidR="00B959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860</w:t>
            </w:r>
          </w:p>
        </w:tc>
      </w:tr>
      <w:tr w:rsidR="00B95933" w:rsidRPr="00554057" w14:paraId="5E7C9240" w14:textId="77777777" w:rsidTr="00273712">
        <w:trPr>
          <w:gridAfter w:val="1"/>
          <w:wAfter w:w="8" w:type="dxa"/>
          <w:trHeight w:val="399"/>
        </w:trPr>
        <w:tc>
          <w:tcPr>
            <w:tcW w:w="4119" w:type="dxa"/>
          </w:tcPr>
          <w:p w14:paraId="2145977E" w14:textId="77777777" w:rsidR="00B95933" w:rsidRPr="00554057" w:rsidRDefault="00B95933" w:rsidP="00B95933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554057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0" w:type="dxa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05D17F77" w14:textId="59A9EE61" w:rsidR="00B95933" w:rsidRPr="00A55102" w:rsidRDefault="0052708C" w:rsidP="00170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119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066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51139EAB" w14:textId="77777777" w:rsidR="00B95933" w:rsidRPr="00A55102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78BAE6ED" w14:textId="75F59679" w:rsidR="00B95933" w:rsidRPr="00A55102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918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3A0603" w14:textId="77777777" w:rsidR="00B95933" w:rsidRPr="00A55102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bottom w:val="single" w:sz="4" w:space="0" w:color="auto"/>
            </w:tcBorders>
            <w:vAlign w:val="bottom"/>
          </w:tcPr>
          <w:p w14:paraId="0E057AEF" w14:textId="697E1367" w:rsidR="00B95933" w:rsidRPr="00A55102" w:rsidRDefault="000023B4" w:rsidP="00170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119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066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0349CE23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4175C7BE" w14:textId="41A3872F" w:rsidR="00B95933" w:rsidRPr="00554057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918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95933" w:rsidRPr="00554057" w14:paraId="2E5927FD" w14:textId="77777777" w:rsidTr="00273712">
        <w:trPr>
          <w:gridAfter w:val="1"/>
          <w:wAfter w:w="8" w:type="dxa"/>
          <w:trHeight w:val="399"/>
        </w:trPr>
        <w:tc>
          <w:tcPr>
            <w:tcW w:w="4119" w:type="dxa"/>
          </w:tcPr>
          <w:p w14:paraId="6C038401" w14:textId="77777777" w:rsidR="00B95933" w:rsidRPr="00554057" w:rsidRDefault="00B95933" w:rsidP="00B9593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5DEC03A3" w14:textId="764C29A1" w:rsidR="00B95933" w:rsidRPr="00A55102" w:rsidRDefault="0046390B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023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</w:t>
            </w:r>
            <w:r w:rsidR="00A35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</w:t>
            </w:r>
          </w:p>
        </w:tc>
        <w:tc>
          <w:tcPr>
            <w:tcW w:w="272" w:type="dxa"/>
          </w:tcPr>
          <w:p w14:paraId="425465FF" w14:textId="77777777" w:rsidR="00B95933" w:rsidRPr="00A55102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9C30D" w14:textId="62EA0ED3" w:rsidR="00B95933" w:rsidRPr="00A55102" w:rsidRDefault="0046390B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959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018</w:t>
            </w:r>
            <w:r w:rsidR="00B959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441</w:t>
            </w:r>
          </w:p>
        </w:tc>
        <w:tc>
          <w:tcPr>
            <w:tcW w:w="270" w:type="dxa"/>
          </w:tcPr>
          <w:p w14:paraId="4F1C9447" w14:textId="77777777" w:rsidR="00B95933" w:rsidRPr="00A55102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71375F" w14:textId="72C2C2AD" w:rsidR="00B95933" w:rsidRPr="00A55102" w:rsidRDefault="0046390B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023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  <w:r w:rsidR="000023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006</w:t>
            </w:r>
          </w:p>
        </w:tc>
        <w:tc>
          <w:tcPr>
            <w:tcW w:w="252" w:type="dxa"/>
          </w:tcPr>
          <w:p w14:paraId="1065E73F" w14:textId="77777777" w:rsidR="00B95933" w:rsidRPr="00554057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5040D" w14:textId="6C9392E9" w:rsidR="00B95933" w:rsidRPr="00554057" w:rsidRDefault="0046390B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B959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005</w:t>
            </w:r>
            <w:r w:rsidR="00B959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942</w:t>
            </w:r>
          </w:p>
        </w:tc>
      </w:tr>
      <w:tr w:rsidR="00B95933" w:rsidRPr="00DC2868" w14:paraId="359D43E1" w14:textId="77777777" w:rsidTr="00273712">
        <w:trPr>
          <w:gridAfter w:val="1"/>
          <w:wAfter w:w="8" w:type="dxa"/>
          <w:trHeight w:val="399"/>
        </w:trPr>
        <w:tc>
          <w:tcPr>
            <w:tcW w:w="4119" w:type="dxa"/>
          </w:tcPr>
          <w:p w14:paraId="4100ADB5" w14:textId="77777777" w:rsidR="00B95933" w:rsidRPr="00DC2868" w:rsidRDefault="00B95933" w:rsidP="00B9593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0" w:type="dxa"/>
            <w:gridSpan w:val="2"/>
            <w:tcBorders>
              <w:top w:val="double" w:sz="4" w:space="0" w:color="auto"/>
              <w:left w:val="nil"/>
            </w:tcBorders>
            <w:vAlign w:val="bottom"/>
          </w:tcPr>
          <w:p w14:paraId="5214D776" w14:textId="77777777" w:rsidR="00B95933" w:rsidRPr="00DC2868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49ABA7D" w14:textId="77777777" w:rsidR="00B95933" w:rsidRPr="00DC2868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3EF1011C" w14:textId="77777777" w:rsidR="00B95933" w:rsidRPr="00DC2868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C475C0" w14:textId="77777777" w:rsidR="00B95933" w:rsidRPr="00DC2868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top w:val="double" w:sz="4" w:space="0" w:color="auto"/>
            </w:tcBorders>
            <w:vAlign w:val="bottom"/>
          </w:tcPr>
          <w:p w14:paraId="11E613C8" w14:textId="77777777" w:rsidR="00B95933" w:rsidRPr="00DC2868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29188A4" w14:textId="77777777" w:rsidR="00B95933" w:rsidRPr="00DC2868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6433E321" w14:textId="77777777" w:rsidR="00B95933" w:rsidRPr="00DC2868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70411" w:rsidRPr="00E741BF" w14:paraId="53725B8B" w14:textId="77777777">
        <w:tblPrEx>
          <w:tblLook w:val="0000" w:firstRow="0" w:lastRow="0" w:firstColumn="0" w:lastColumn="0" w:noHBand="0" w:noVBand="0"/>
        </w:tblPrEx>
        <w:tc>
          <w:tcPr>
            <w:tcW w:w="4130" w:type="dxa"/>
            <w:gridSpan w:val="2"/>
          </w:tcPr>
          <w:p w14:paraId="3ED76BFD" w14:textId="0CAC7446" w:rsidR="00170411" w:rsidRPr="00E741BF" w:rsidRDefault="00170411" w:rsidP="00B9593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b w:val="0"/>
                <w:bCs w:val="0"/>
              </w:rPr>
              <w:br w:type="page"/>
            </w:r>
            <w:r w:rsidRPr="00E741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432" w:type="dxa"/>
            <w:gridSpan w:val="3"/>
          </w:tcPr>
          <w:p w14:paraId="695697BC" w14:textId="28B22F17" w:rsidR="00170411" w:rsidRPr="00E741BF" w:rsidRDefault="00170411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" w:type="dxa"/>
            <w:gridSpan w:val="2"/>
          </w:tcPr>
          <w:p w14:paraId="3A07E46F" w14:textId="77777777" w:rsidR="00170411" w:rsidRPr="00E741BF" w:rsidRDefault="00170411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2" w:type="dxa"/>
            <w:gridSpan w:val="4"/>
          </w:tcPr>
          <w:p w14:paraId="5BD347B2" w14:textId="4CD59175" w:rsidR="00170411" w:rsidRPr="00E741BF" w:rsidRDefault="00170411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5933" w:rsidRPr="00E741BF" w14:paraId="6CACC05E" w14:textId="77777777" w:rsidTr="00273712">
        <w:tblPrEx>
          <w:tblLook w:val="0000" w:firstRow="0" w:lastRow="0" w:firstColumn="0" w:lastColumn="0" w:noHBand="0" w:noVBand="0"/>
        </w:tblPrEx>
        <w:tc>
          <w:tcPr>
            <w:tcW w:w="4130" w:type="dxa"/>
            <w:gridSpan w:val="2"/>
          </w:tcPr>
          <w:p w14:paraId="652EC234" w14:textId="357B02BA" w:rsidR="00B95933" w:rsidRPr="00E741BF" w:rsidRDefault="00B95933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41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820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482075"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6390B" w:rsidRPr="004639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482075"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820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79" w:type="dxa"/>
          </w:tcPr>
          <w:p w14:paraId="4DDD3582" w14:textId="3F4D9FF5" w:rsidR="00B95933" w:rsidRPr="00E741BF" w:rsidRDefault="0046390B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2" w:type="dxa"/>
          </w:tcPr>
          <w:p w14:paraId="3A5A964B" w14:textId="77777777" w:rsidR="00B95933" w:rsidRPr="00E741BF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0447B76" w14:textId="03D9B47B" w:rsidR="00B95933" w:rsidRPr="00E741BF" w:rsidRDefault="0046390B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6" w:type="dxa"/>
            <w:gridSpan w:val="2"/>
          </w:tcPr>
          <w:p w14:paraId="1E412AE5" w14:textId="77777777" w:rsidR="00B95933" w:rsidRPr="00E741BF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4517628A" w14:textId="77E99969" w:rsidR="00B95933" w:rsidRPr="00E741BF" w:rsidRDefault="0046390B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2" w:type="dxa"/>
          </w:tcPr>
          <w:p w14:paraId="2D2C2FAF" w14:textId="77777777" w:rsidR="00B95933" w:rsidRPr="00E741BF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132E2777" w14:textId="1F85CCFA" w:rsidR="00B95933" w:rsidRPr="00E741BF" w:rsidRDefault="0046390B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13A0D" w:rsidRPr="00E741BF" w14:paraId="143521ED" w14:textId="77777777" w:rsidTr="00273712">
        <w:tblPrEx>
          <w:tblLook w:val="0000" w:firstRow="0" w:lastRow="0" w:firstColumn="0" w:lastColumn="0" w:noHBand="0" w:noVBand="0"/>
        </w:tblPrEx>
        <w:tc>
          <w:tcPr>
            <w:tcW w:w="4130" w:type="dxa"/>
            <w:gridSpan w:val="2"/>
          </w:tcPr>
          <w:p w14:paraId="6E644F94" w14:textId="77777777" w:rsidR="00713A0D" w:rsidRPr="009112F4" w:rsidRDefault="00713A0D" w:rsidP="00B9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0" w:type="dxa"/>
            <w:gridSpan w:val="9"/>
          </w:tcPr>
          <w:p w14:paraId="3BBB1C30" w14:textId="62466FBA" w:rsidR="00713A0D" w:rsidRPr="00DB6D95" w:rsidRDefault="00713A0D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5933" w:rsidRPr="002C29BC" w14:paraId="3880DC20" w14:textId="77777777" w:rsidTr="00273712">
        <w:tblPrEx>
          <w:tblLook w:val="0000" w:firstRow="0" w:lastRow="0" w:firstColumn="0" w:lastColumn="0" w:noHBand="0" w:noVBand="0"/>
        </w:tblPrEx>
        <w:tc>
          <w:tcPr>
            <w:tcW w:w="4130" w:type="dxa"/>
            <w:gridSpan w:val="2"/>
          </w:tcPr>
          <w:p w14:paraId="6D356FB7" w14:textId="5BF019B8" w:rsidR="00B95933" w:rsidRPr="00E741BF" w:rsidRDefault="003053C9" w:rsidP="002C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"/>
              </w:tabs>
              <w:spacing w:line="240" w:lineRule="auto"/>
              <w:ind w:left="249" w:hanging="24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79" w:type="dxa"/>
          </w:tcPr>
          <w:p w14:paraId="360BBAF7" w14:textId="78AE9915" w:rsidR="00B95933" w:rsidRPr="002C29BC" w:rsidRDefault="00853866" w:rsidP="00170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B61C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852</w:t>
            </w:r>
            <w:r w:rsidR="00B61CF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7B105664" w14:textId="77777777" w:rsidR="00B95933" w:rsidRPr="002C29BC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CCF312A" w14:textId="1B8CC48E" w:rsidR="00B95933" w:rsidRPr="002C29BC" w:rsidRDefault="00482075" w:rsidP="00170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254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6" w:type="dxa"/>
            <w:gridSpan w:val="2"/>
          </w:tcPr>
          <w:p w14:paraId="739DF564" w14:textId="77777777" w:rsidR="00B95933" w:rsidRPr="002C29BC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DDBF511" w14:textId="2456F1EB" w:rsidR="00B95933" w:rsidRPr="002C29BC" w:rsidRDefault="00B61CFC" w:rsidP="00713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852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4A554AD7" w14:textId="77777777" w:rsidR="00B95933" w:rsidRPr="002C29BC" w:rsidRDefault="00B95933" w:rsidP="00B9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452506C0" w14:textId="4CD79F7E" w:rsidR="00B95933" w:rsidRPr="002C29BC" w:rsidRDefault="00482075" w:rsidP="00170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254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3E3E7040" w14:textId="77777777" w:rsidR="00DC2868" w:rsidRDefault="00DC2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817B252" w14:textId="77777777" w:rsidR="00DC2868" w:rsidRDefault="00DC2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1F3F3E6" w14:textId="77777777" w:rsidR="00DC2868" w:rsidRDefault="00DC2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04357E0" w14:textId="77777777" w:rsidR="00DC2868" w:rsidRDefault="00DC2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1563B86" w14:textId="77777777" w:rsidR="00DC2868" w:rsidRDefault="00DC2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94ED3C9" w14:textId="77777777" w:rsidR="00DC2868" w:rsidRDefault="00DC2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20374A1" w14:textId="77777777" w:rsidR="00DC2868" w:rsidRDefault="00DC2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0F8B9F4" w14:textId="77777777" w:rsidR="00DC2868" w:rsidRDefault="00DC2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110F0CB" w14:textId="77777777" w:rsidR="00DC2868" w:rsidRDefault="00DC2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7C1F048" w14:textId="77777777" w:rsidR="00DC2868" w:rsidRDefault="00DC2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EB21E4C" w14:textId="77777777" w:rsidR="00DC2868" w:rsidRDefault="00DC2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0D13C4C" w14:textId="4C157F29" w:rsidR="00D762E4" w:rsidRPr="00554057" w:rsidRDefault="00D762E4" w:rsidP="00DC286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554057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สินค้าคงเหลือ</w:t>
      </w:r>
    </w:p>
    <w:p w14:paraId="0EF2188C" w14:textId="15988C55" w:rsidR="00254786" w:rsidRPr="00DC2868" w:rsidRDefault="00254786" w:rsidP="00DC2868">
      <w:pPr>
        <w:ind w:firstLine="706"/>
        <w:rPr>
          <w:rFonts w:asciiTheme="majorBidi" w:hAnsiTheme="majorBidi" w:cstheme="majorBidi"/>
          <w:sz w:val="30"/>
          <w:szCs w:val="30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15"/>
        <w:gridCol w:w="1080"/>
        <w:gridCol w:w="270"/>
        <w:gridCol w:w="1080"/>
        <w:gridCol w:w="270"/>
        <w:gridCol w:w="1080"/>
        <w:gridCol w:w="270"/>
        <w:gridCol w:w="1170"/>
      </w:tblGrid>
      <w:tr w:rsidR="00DA2A2B" w:rsidRPr="00554057" w14:paraId="111DB06A" w14:textId="77777777" w:rsidTr="00146848">
        <w:trPr>
          <w:trHeight w:val="385"/>
          <w:tblHeader/>
        </w:trPr>
        <w:tc>
          <w:tcPr>
            <w:tcW w:w="3915" w:type="dxa"/>
          </w:tcPr>
          <w:p w14:paraId="3F22BABE" w14:textId="77777777" w:rsidR="00DA2A2B" w:rsidRPr="009112F4" w:rsidRDefault="00DA2A2B" w:rsidP="004D547E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668CA2B" w14:textId="77777777" w:rsidR="00DA2A2B" w:rsidRPr="00554057" w:rsidRDefault="00DA2A2B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D208CA4" w14:textId="77777777" w:rsidR="00DA2A2B" w:rsidRPr="00554057" w:rsidRDefault="00DA2A2B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4C0522E" w14:textId="77777777" w:rsidR="00DA2A2B" w:rsidRPr="00554057" w:rsidRDefault="00DA2A2B" w:rsidP="004D547E">
            <w:pPr>
              <w:tabs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3E14" w:rsidRPr="00554057" w14:paraId="1A7E4504" w14:textId="77777777" w:rsidTr="00146848">
        <w:trPr>
          <w:trHeight w:val="385"/>
          <w:tblHeader/>
        </w:trPr>
        <w:tc>
          <w:tcPr>
            <w:tcW w:w="3915" w:type="dxa"/>
          </w:tcPr>
          <w:p w14:paraId="6C4A6461" w14:textId="77777777" w:rsidR="00A33E14" w:rsidRPr="009112F4" w:rsidRDefault="00A33E14" w:rsidP="00A33E14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63B860C" w14:textId="4CF6FCA6" w:rsidR="00A33E14" w:rsidRPr="00554057" w:rsidRDefault="0046390B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820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8207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0492419F" w14:textId="77777777" w:rsidR="00A33E14" w:rsidRPr="00554057" w:rsidRDefault="00A33E14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9EC1A45" w14:textId="1F025685" w:rsidR="00A33E14" w:rsidRPr="00554057" w:rsidRDefault="0046390B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3E14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71B8BB08" w14:textId="77777777" w:rsidR="00A33E14" w:rsidRPr="00554057" w:rsidRDefault="00A33E14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6EC0662" w14:textId="5BC80633" w:rsidR="00A33E14" w:rsidRPr="00554057" w:rsidRDefault="0046390B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820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8207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center"/>
          </w:tcPr>
          <w:p w14:paraId="37BDCDC5" w14:textId="77777777" w:rsidR="00A33E14" w:rsidRPr="00554057" w:rsidRDefault="00A33E14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78BD530" w14:textId="37C73921" w:rsidR="00A33E14" w:rsidRPr="00554057" w:rsidRDefault="0046390B" w:rsidP="0036253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3E14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3E14" w:rsidRPr="00554057" w14:paraId="6A3F87D1" w14:textId="77777777" w:rsidTr="00146848">
        <w:trPr>
          <w:trHeight w:val="385"/>
          <w:tblHeader/>
        </w:trPr>
        <w:tc>
          <w:tcPr>
            <w:tcW w:w="3915" w:type="dxa"/>
          </w:tcPr>
          <w:p w14:paraId="3B05962B" w14:textId="77777777" w:rsidR="00A33E14" w:rsidRPr="00554057" w:rsidRDefault="00A33E14" w:rsidP="00A33E14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F83241E" w14:textId="22FF8949" w:rsidR="00A33E14" w:rsidRPr="00554057" w:rsidRDefault="0046390B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550D6552" w14:textId="77777777" w:rsidR="00A33E14" w:rsidRPr="00554057" w:rsidRDefault="00A33E14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DF4CD22" w14:textId="2A0B8539" w:rsidR="00A33E14" w:rsidRPr="00554057" w:rsidRDefault="0046390B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36E8318" w14:textId="77777777" w:rsidR="00A33E14" w:rsidRPr="00554057" w:rsidRDefault="00A33E14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1A7FF5E" w14:textId="521889E6" w:rsidR="00A33E14" w:rsidRPr="00554057" w:rsidRDefault="0046390B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14FC9636" w14:textId="77777777" w:rsidR="00A33E14" w:rsidRPr="00554057" w:rsidRDefault="00A33E14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91B6006" w14:textId="5BB127EA" w:rsidR="00A33E14" w:rsidRPr="00554057" w:rsidRDefault="0046390B" w:rsidP="00A33E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41E4C" w:rsidRPr="00554057" w14:paraId="15D83999" w14:textId="77777777" w:rsidTr="00146848">
        <w:trPr>
          <w:trHeight w:val="399"/>
          <w:tblHeader/>
        </w:trPr>
        <w:tc>
          <w:tcPr>
            <w:tcW w:w="3915" w:type="dxa"/>
          </w:tcPr>
          <w:p w14:paraId="224A3B43" w14:textId="77777777" w:rsidR="00641E4C" w:rsidRPr="009112F4" w:rsidRDefault="00641E4C" w:rsidP="00641E4C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hideMark/>
          </w:tcPr>
          <w:p w14:paraId="15451235" w14:textId="77777777" w:rsidR="00641E4C" w:rsidRPr="00554057" w:rsidRDefault="00641E4C" w:rsidP="00641E4C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6C70" w:rsidRPr="00554057" w14:paraId="09F50B95" w14:textId="77777777" w:rsidTr="00146848">
        <w:trPr>
          <w:trHeight w:val="399"/>
        </w:trPr>
        <w:tc>
          <w:tcPr>
            <w:tcW w:w="3915" w:type="dxa"/>
          </w:tcPr>
          <w:p w14:paraId="23265ADB" w14:textId="77777777" w:rsidR="00D76C70" w:rsidRPr="00554057" w:rsidRDefault="00D76C70" w:rsidP="00D76C7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สินค้าสำเร็จรูป </w:t>
            </w:r>
          </w:p>
        </w:tc>
        <w:tc>
          <w:tcPr>
            <w:tcW w:w="1080" w:type="dxa"/>
            <w:vAlign w:val="bottom"/>
          </w:tcPr>
          <w:p w14:paraId="4E42AAA7" w14:textId="4B368CCD" w:rsidR="00D76C70" w:rsidRPr="00554057" w:rsidRDefault="0046390B" w:rsidP="00713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672</w:t>
            </w:r>
            <w:r w:rsidR="001F67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528</w:t>
            </w:r>
          </w:p>
        </w:tc>
        <w:tc>
          <w:tcPr>
            <w:tcW w:w="270" w:type="dxa"/>
          </w:tcPr>
          <w:p w14:paraId="6E99AEDE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D67190" w14:textId="32316A07" w:rsidR="00D76C70" w:rsidRPr="00554057" w:rsidRDefault="0046390B" w:rsidP="00E3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76C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098</w:t>
            </w:r>
            <w:r w:rsidR="00D76C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949</w:t>
            </w:r>
          </w:p>
        </w:tc>
        <w:tc>
          <w:tcPr>
            <w:tcW w:w="270" w:type="dxa"/>
          </w:tcPr>
          <w:p w14:paraId="75CF5EFA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7B8978" w14:textId="0979197D" w:rsidR="00D76C70" w:rsidRPr="00554057" w:rsidRDefault="0046390B" w:rsidP="00146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672</w:t>
            </w:r>
            <w:r w:rsidR="001F67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528</w:t>
            </w:r>
          </w:p>
        </w:tc>
        <w:tc>
          <w:tcPr>
            <w:tcW w:w="270" w:type="dxa"/>
          </w:tcPr>
          <w:p w14:paraId="315582C2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860EDD" w14:textId="7A2EFFB3" w:rsidR="00D76C70" w:rsidRPr="00554057" w:rsidRDefault="0046390B" w:rsidP="00E3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76C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098</w:t>
            </w:r>
            <w:r w:rsidR="00D76C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949</w:t>
            </w:r>
            <w:r w:rsidR="00146848">
              <w:rPr>
                <w:rFonts w:asciiTheme="majorBidi" w:hAnsiTheme="majorBidi" w:cstheme="majorBidi"/>
                <w:sz w:val="30"/>
                <w:szCs w:val="30"/>
              </w:rPr>
              <w:t xml:space="preserve">                 </w:t>
            </w:r>
          </w:p>
        </w:tc>
      </w:tr>
      <w:tr w:rsidR="00D76C70" w:rsidRPr="00554057" w14:paraId="1CBCBAC1" w14:textId="77777777" w:rsidTr="00146848">
        <w:trPr>
          <w:trHeight w:val="399"/>
        </w:trPr>
        <w:tc>
          <w:tcPr>
            <w:tcW w:w="3915" w:type="dxa"/>
          </w:tcPr>
          <w:p w14:paraId="18C9F7B2" w14:textId="77777777" w:rsidR="00D76C70" w:rsidRPr="00554057" w:rsidRDefault="00D76C70" w:rsidP="00D76C7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สินค้าระหว่างผลิต </w:t>
            </w:r>
          </w:p>
        </w:tc>
        <w:tc>
          <w:tcPr>
            <w:tcW w:w="1080" w:type="dxa"/>
            <w:vAlign w:val="bottom"/>
          </w:tcPr>
          <w:p w14:paraId="2F3CDB55" w14:textId="5EE62846" w:rsidR="00D76C70" w:rsidRPr="00554057" w:rsidRDefault="0046390B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941</w:t>
            </w:r>
          </w:p>
        </w:tc>
        <w:tc>
          <w:tcPr>
            <w:tcW w:w="270" w:type="dxa"/>
          </w:tcPr>
          <w:p w14:paraId="4CB71C47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C4A5D0" w14:textId="34DAD0A3" w:rsidR="00D76C70" w:rsidRPr="00554057" w:rsidRDefault="0046390B" w:rsidP="003A01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76C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697</w:t>
            </w:r>
          </w:p>
        </w:tc>
        <w:tc>
          <w:tcPr>
            <w:tcW w:w="270" w:type="dxa"/>
          </w:tcPr>
          <w:p w14:paraId="3E19E41F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513EA6" w14:textId="3AE8AC9D" w:rsidR="00D76C70" w:rsidRPr="00554057" w:rsidRDefault="0046390B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941</w:t>
            </w:r>
          </w:p>
        </w:tc>
        <w:tc>
          <w:tcPr>
            <w:tcW w:w="270" w:type="dxa"/>
          </w:tcPr>
          <w:p w14:paraId="01DD216D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581224" w14:textId="377BC421" w:rsidR="00D76C70" w:rsidRPr="00554057" w:rsidRDefault="0046390B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76C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697</w:t>
            </w:r>
          </w:p>
        </w:tc>
      </w:tr>
      <w:tr w:rsidR="00D76C70" w:rsidRPr="00554057" w14:paraId="37EAEA83" w14:textId="77777777" w:rsidTr="00146848">
        <w:trPr>
          <w:trHeight w:val="399"/>
        </w:trPr>
        <w:tc>
          <w:tcPr>
            <w:tcW w:w="3915" w:type="dxa"/>
          </w:tcPr>
          <w:p w14:paraId="0F553B7C" w14:textId="77777777" w:rsidR="00D76C70" w:rsidRPr="00554057" w:rsidRDefault="00D76C70" w:rsidP="00D76C7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วัสดุอุปกรณ์สิ้นเปลืองโรงงาน</w:t>
            </w:r>
          </w:p>
        </w:tc>
        <w:tc>
          <w:tcPr>
            <w:tcW w:w="1080" w:type="dxa"/>
            <w:vAlign w:val="bottom"/>
          </w:tcPr>
          <w:p w14:paraId="144C9101" w14:textId="44420498" w:rsidR="00D76C70" w:rsidRPr="00554057" w:rsidRDefault="0046390B" w:rsidP="00146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F67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960</w:t>
            </w:r>
          </w:p>
        </w:tc>
        <w:tc>
          <w:tcPr>
            <w:tcW w:w="270" w:type="dxa"/>
          </w:tcPr>
          <w:p w14:paraId="58638650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2498AE" w14:textId="7CCA56A0" w:rsidR="00D76C70" w:rsidRPr="00554057" w:rsidRDefault="0046390B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76C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  <w:tc>
          <w:tcPr>
            <w:tcW w:w="270" w:type="dxa"/>
          </w:tcPr>
          <w:p w14:paraId="00024174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95A487" w14:textId="11D23093" w:rsidR="00D76C70" w:rsidRPr="00554057" w:rsidRDefault="0046390B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F67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960</w:t>
            </w:r>
          </w:p>
        </w:tc>
        <w:tc>
          <w:tcPr>
            <w:tcW w:w="270" w:type="dxa"/>
          </w:tcPr>
          <w:p w14:paraId="14D5C163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68BB6B" w14:textId="6655B049" w:rsidR="00D76C70" w:rsidRPr="00554057" w:rsidRDefault="0046390B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76C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</w:tr>
      <w:tr w:rsidR="00D76C70" w:rsidRPr="00554057" w14:paraId="4881BA66" w14:textId="77777777" w:rsidTr="00146848">
        <w:trPr>
          <w:trHeight w:val="399"/>
        </w:trPr>
        <w:tc>
          <w:tcPr>
            <w:tcW w:w="3915" w:type="dxa"/>
          </w:tcPr>
          <w:p w14:paraId="16278F89" w14:textId="6CFC75E0" w:rsidR="00D76C70" w:rsidRPr="00554057" w:rsidRDefault="00D76C70" w:rsidP="00D76C70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7A1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vAlign w:val="bottom"/>
          </w:tcPr>
          <w:p w14:paraId="06BA421B" w14:textId="3BA73B25" w:rsidR="00D76C70" w:rsidRPr="00554057" w:rsidRDefault="001F6784" w:rsidP="00713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86B64A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0BFC5D" w14:textId="18251F54" w:rsidR="00D76C70" w:rsidRDefault="0046390B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D76C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976</w:t>
            </w:r>
          </w:p>
        </w:tc>
        <w:tc>
          <w:tcPr>
            <w:tcW w:w="270" w:type="dxa"/>
          </w:tcPr>
          <w:p w14:paraId="67DD6090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CE59FE" w14:textId="51E43A8E" w:rsidR="00D76C70" w:rsidRPr="00554057" w:rsidRDefault="001F6784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5F2B68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110F39" w14:textId="354E9AC5" w:rsidR="00D76C70" w:rsidRPr="00554057" w:rsidRDefault="0046390B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D76C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976</w:t>
            </w:r>
          </w:p>
        </w:tc>
      </w:tr>
      <w:tr w:rsidR="00D76C70" w:rsidRPr="00554057" w14:paraId="08644D18" w14:textId="77777777" w:rsidTr="00146848">
        <w:trPr>
          <w:trHeight w:val="399"/>
        </w:trPr>
        <w:tc>
          <w:tcPr>
            <w:tcW w:w="3915" w:type="dxa"/>
          </w:tcPr>
          <w:p w14:paraId="4A3379FB" w14:textId="77777777" w:rsidR="00D76C70" w:rsidRPr="00554057" w:rsidRDefault="00D76C70" w:rsidP="00D76C70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6473746" w14:textId="2E7713EB" w:rsidR="00D76C70" w:rsidRPr="00554057" w:rsidRDefault="0046390B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677</w:t>
            </w:r>
            <w:r w:rsidR="001F67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429</w:t>
            </w:r>
          </w:p>
        </w:tc>
        <w:tc>
          <w:tcPr>
            <w:tcW w:w="270" w:type="dxa"/>
          </w:tcPr>
          <w:p w14:paraId="7520356B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AE4487" w14:textId="6BF6E4A3" w:rsidR="00D76C70" w:rsidRPr="00554057" w:rsidRDefault="0046390B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76C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</w:t>
            </w:r>
            <w:r w:rsidR="00D76C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578</w:t>
            </w:r>
          </w:p>
        </w:tc>
        <w:tc>
          <w:tcPr>
            <w:tcW w:w="270" w:type="dxa"/>
          </w:tcPr>
          <w:p w14:paraId="0B87D639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3200D3" w14:textId="2B01360E" w:rsidR="00D76C70" w:rsidRPr="00554057" w:rsidRDefault="0046390B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677</w:t>
            </w:r>
            <w:r w:rsidR="001F67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429</w:t>
            </w:r>
          </w:p>
        </w:tc>
        <w:tc>
          <w:tcPr>
            <w:tcW w:w="270" w:type="dxa"/>
          </w:tcPr>
          <w:p w14:paraId="1A56A0BB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860E600" w14:textId="28A3EA93" w:rsidR="00D76C70" w:rsidRPr="00554057" w:rsidRDefault="0046390B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76C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</w:t>
            </w:r>
            <w:r w:rsidR="00D76C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578</w:t>
            </w:r>
          </w:p>
        </w:tc>
      </w:tr>
      <w:tr w:rsidR="00D76C70" w:rsidRPr="00554057" w14:paraId="3866DE44" w14:textId="77777777" w:rsidTr="00146848">
        <w:trPr>
          <w:trHeight w:val="399"/>
        </w:trPr>
        <w:tc>
          <w:tcPr>
            <w:tcW w:w="3915" w:type="dxa"/>
          </w:tcPr>
          <w:p w14:paraId="0AEE42F3" w14:textId="77777777" w:rsidR="00D76C70" w:rsidRPr="00554057" w:rsidRDefault="00D76C70" w:rsidP="00D76C70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 w:rsidRPr="00554057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554057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 ค่าเผื่อการปรับลดมูลค่าสินค้าคงเหลือ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0C626A" w14:textId="0AB0A3B8" w:rsidR="00D76C70" w:rsidRPr="00554057" w:rsidRDefault="001F6784" w:rsidP="000E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after="0"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691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0283F92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31B8D53" w14:textId="0349C52C" w:rsidR="00D76C70" w:rsidRPr="00554057" w:rsidRDefault="00D76C70" w:rsidP="000E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693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30965FF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9AADFF" w14:textId="5B371AB4" w:rsidR="00D76C70" w:rsidRPr="00554057" w:rsidRDefault="001F6784" w:rsidP="000E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2"/>
              </w:tabs>
              <w:spacing w:after="0"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691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B11D89E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6AFFC17" w14:textId="65A52D5F" w:rsidR="00D76C70" w:rsidRPr="00554057" w:rsidRDefault="00D76C70" w:rsidP="000E1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693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76C70" w:rsidRPr="00554057" w14:paraId="27996E36" w14:textId="77777777" w:rsidTr="00146848">
        <w:trPr>
          <w:trHeight w:val="399"/>
        </w:trPr>
        <w:tc>
          <w:tcPr>
            <w:tcW w:w="3915" w:type="dxa"/>
          </w:tcPr>
          <w:p w14:paraId="5D699D5C" w14:textId="77777777" w:rsidR="00D76C70" w:rsidRPr="00554057" w:rsidRDefault="00D76C70" w:rsidP="00D76C70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71E500" w14:textId="23B6F490" w:rsidR="00D76C70" w:rsidRPr="00554057" w:rsidRDefault="0046390B" w:rsidP="00493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646</w:t>
            </w:r>
            <w:r w:rsidR="001F67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738</w:t>
            </w:r>
          </w:p>
        </w:tc>
        <w:tc>
          <w:tcPr>
            <w:tcW w:w="270" w:type="dxa"/>
          </w:tcPr>
          <w:p w14:paraId="756B1267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ADFEB8" w14:textId="1700DB54" w:rsidR="00D76C70" w:rsidRPr="00554057" w:rsidRDefault="0046390B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76C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089</w:t>
            </w:r>
            <w:r w:rsidR="00D76C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885</w:t>
            </w:r>
          </w:p>
        </w:tc>
        <w:tc>
          <w:tcPr>
            <w:tcW w:w="270" w:type="dxa"/>
          </w:tcPr>
          <w:p w14:paraId="591191B7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0FEE27" w14:textId="1CE7C71D" w:rsidR="00D76C70" w:rsidRPr="00554057" w:rsidRDefault="0046390B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646</w:t>
            </w:r>
            <w:r w:rsidR="001F67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738</w:t>
            </w:r>
          </w:p>
        </w:tc>
        <w:tc>
          <w:tcPr>
            <w:tcW w:w="270" w:type="dxa"/>
          </w:tcPr>
          <w:p w14:paraId="08300B63" w14:textId="77777777" w:rsidR="00D76C70" w:rsidRPr="00554057" w:rsidRDefault="00D76C70" w:rsidP="00D76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197CD" w14:textId="4D003E03" w:rsidR="00D76C70" w:rsidRPr="00554057" w:rsidRDefault="0046390B" w:rsidP="00D76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76C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089</w:t>
            </w:r>
            <w:r w:rsidR="00D76C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885</w:t>
            </w:r>
          </w:p>
        </w:tc>
      </w:tr>
    </w:tbl>
    <w:p w14:paraId="06CD913D" w14:textId="77777777" w:rsidR="00641E4C" w:rsidRPr="00DC2868" w:rsidRDefault="00641E4C" w:rsidP="00641E4C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24"/>
        <w:gridCol w:w="1080"/>
        <w:gridCol w:w="270"/>
        <w:gridCol w:w="1080"/>
        <w:gridCol w:w="270"/>
        <w:gridCol w:w="1080"/>
        <w:gridCol w:w="270"/>
        <w:gridCol w:w="1170"/>
      </w:tblGrid>
      <w:tr w:rsidR="00641E4C" w:rsidRPr="00A245D0" w14:paraId="69304CD3" w14:textId="77777777" w:rsidTr="00146848">
        <w:trPr>
          <w:trHeight w:val="399"/>
        </w:trPr>
        <w:tc>
          <w:tcPr>
            <w:tcW w:w="3924" w:type="dxa"/>
          </w:tcPr>
          <w:p w14:paraId="17497700" w14:textId="64B5416A" w:rsidR="00641E4C" w:rsidRDefault="00641E4C">
            <w:pPr>
              <w:tabs>
                <w:tab w:val="left" w:pos="11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="005F3B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  <w:r w:rsidR="00BF6D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ใน</w:t>
            </w:r>
          </w:p>
          <w:p w14:paraId="78670A6C" w14:textId="1F17EAF5" w:rsidR="00641E4C" w:rsidRPr="00A245D0" w:rsidRDefault="00641E4C">
            <w:pPr>
              <w:tabs>
                <w:tab w:val="clear" w:pos="3742"/>
                <w:tab w:val="left" w:pos="117"/>
                <w:tab w:val="left" w:pos="3585"/>
              </w:tabs>
              <w:spacing w:line="240" w:lineRule="auto"/>
              <w:ind w:right="-120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24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บัญชีต้นทุนขาย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สินค้าและการให้บริการ</w:t>
            </w:r>
          </w:p>
        </w:tc>
        <w:tc>
          <w:tcPr>
            <w:tcW w:w="2430" w:type="dxa"/>
            <w:gridSpan w:val="3"/>
            <w:vAlign w:val="bottom"/>
          </w:tcPr>
          <w:p w14:paraId="2407BFC1" w14:textId="77777777" w:rsidR="00641E4C" w:rsidRPr="00A245D0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left" w:pos="65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2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85425F4" w14:textId="77777777" w:rsidR="00641E4C" w:rsidRPr="00A245D0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F40EF7D" w14:textId="77777777" w:rsidR="00641E4C" w:rsidRPr="00A245D0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45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1E4C" w:rsidRPr="00A245D0" w14:paraId="778234B0" w14:textId="77777777" w:rsidTr="00146848">
        <w:trPr>
          <w:trHeight w:val="399"/>
        </w:trPr>
        <w:tc>
          <w:tcPr>
            <w:tcW w:w="3924" w:type="dxa"/>
          </w:tcPr>
          <w:p w14:paraId="7D002040" w14:textId="4C07945C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="006858F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820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482075" w:rsidRPr="00E741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6390B" w:rsidRPr="004639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482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820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08E24325" w14:textId="47FF748D" w:rsidR="00641E4C" w:rsidRPr="00A245D0" w:rsidRDefault="0046390B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B369AB6" w14:textId="77777777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DA21C5" w14:textId="2D60A42C" w:rsidR="00641E4C" w:rsidRPr="00A245D0" w:rsidRDefault="0046390B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34E3A89" w14:textId="77777777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288DE8" w14:textId="2C69CB4C" w:rsidR="00641E4C" w:rsidRPr="00A245D0" w:rsidRDefault="0046390B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DD8EBF3" w14:textId="77777777" w:rsidR="00641E4C" w:rsidRPr="00A245D0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E0AE0E" w14:textId="296A732A" w:rsidR="00641E4C" w:rsidRPr="00A245D0" w:rsidRDefault="0046390B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41E4C" w:rsidRPr="000B294D" w14:paraId="38D83FEF" w14:textId="77777777" w:rsidTr="00146848">
        <w:trPr>
          <w:trHeight w:val="399"/>
        </w:trPr>
        <w:tc>
          <w:tcPr>
            <w:tcW w:w="3924" w:type="dxa"/>
          </w:tcPr>
          <w:p w14:paraId="592C2977" w14:textId="77777777" w:rsidR="00641E4C" w:rsidRPr="00E741BF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0E3F98DE" w14:textId="77777777" w:rsidR="00641E4C" w:rsidRPr="000B294D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2075" w:rsidRPr="000B294D" w14:paraId="6C309F84" w14:textId="77777777" w:rsidTr="00146848">
        <w:trPr>
          <w:trHeight w:val="399"/>
        </w:trPr>
        <w:tc>
          <w:tcPr>
            <w:tcW w:w="3924" w:type="dxa"/>
          </w:tcPr>
          <w:p w14:paraId="5B199202" w14:textId="3572CAE4" w:rsidR="00482075" w:rsidRPr="00264CBF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</w:rPr>
            </w:pPr>
            <w:r w:rsidRPr="00FD732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D73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D7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D732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vAlign w:val="bottom"/>
          </w:tcPr>
          <w:p w14:paraId="7F033CED" w14:textId="366443A2" w:rsidR="00482075" w:rsidRPr="000B294D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201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="00A546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088</w:t>
            </w:r>
          </w:p>
        </w:tc>
        <w:tc>
          <w:tcPr>
            <w:tcW w:w="270" w:type="dxa"/>
          </w:tcPr>
          <w:p w14:paraId="3A454702" w14:textId="77777777" w:rsidR="00482075" w:rsidRPr="00A245D0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C1FBC2" w14:textId="307F9F64" w:rsidR="00482075" w:rsidRPr="00410995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820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766</w:t>
            </w:r>
            <w:r w:rsidR="004820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270" w:type="dxa"/>
          </w:tcPr>
          <w:p w14:paraId="42E407C2" w14:textId="77777777" w:rsidR="00482075" w:rsidRPr="00A245D0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0A85DA" w14:textId="24A4E403" w:rsidR="00482075" w:rsidRPr="000B294D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201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123</w:t>
            </w:r>
            <w:r w:rsidR="00A357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814</w:t>
            </w:r>
          </w:p>
        </w:tc>
        <w:tc>
          <w:tcPr>
            <w:tcW w:w="270" w:type="dxa"/>
          </w:tcPr>
          <w:p w14:paraId="4BBDD702" w14:textId="77777777" w:rsidR="00482075" w:rsidRPr="00A245D0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EE4742" w14:textId="18047165" w:rsidR="00482075" w:rsidRPr="000B294D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820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777</w:t>
            </w:r>
            <w:r w:rsidR="004820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928</w:t>
            </w:r>
          </w:p>
        </w:tc>
      </w:tr>
      <w:tr w:rsidR="00482075" w:rsidRPr="00A245D0" w14:paraId="0445610F" w14:textId="77777777" w:rsidTr="00146848">
        <w:trPr>
          <w:trHeight w:val="399"/>
        </w:trPr>
        <w:tc>
          <w:tcPr>
            <w:tcW w:w="3924" w:type="dxa"/>
          </w:tcPr>
          <w:p w14:paraId="2064846A" w14:textId="70EB2296" w:rsidR="00482075" w:rsidRPr="00A245D0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 w:rsidRPr="00195FB5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195FB5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</w:t>
            </w:r>
            <w:r w:rsidRPr="00FD7326">
              <w:rPr>
                <w:rFonts w:asciiTheme="majorBidi" w:hAnsiTheme="majorBidi" w:cs="Angsana New" w:hint="cs"/>
                <w:sz w:val="30"/>
                <w:szCs w:val="30"/>
                <w:cs/>
              </w:rPr>
              <w:t>มูลค่าสุทธิ</w:t>
            </w:r>
          </w:p>
        </w:tc>
        <w:tc>
          <w:tcPr>
            <w:tcW w:w="1080" w:type="dxa"/>
            <w:vAlign w:val="bottom"/>
          </w:tcPr>
          <w:p w14:paraId="4B389AEB" w14:textId="77777777" w:rsidR="00482075" w:rsidRPr="00A245D0" w:rsidRDefault="00482075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9BFCFD" w14:textId="77777777" w:rsidR="00482075" w:rsidRPr="00A245D0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456B06" w14:textId="1C9CC29D" w:rsidR="00482075" w:rsidRPr="00A245D0" w:rsidRDefault="00482075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279B58" w14:textId="77777777" w:rsidR="00482075" w:rsidRPr="00A245D0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7F7AD4" w14:textId="77777777" w:rsidR="00482075" w:rsidRPr="00A245D0" w:rsidRDefault="00482075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97D43C" w14:textId="77777777" w:rsidR="00482075" w:rsidRPr="00A245D0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B5C4A3" w14:textId="77777777" w:rsidR="00482075" w:rsidRPr="00A245D0" w:rsidRDefault="00482075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2075" w:rsidRPr="00A245D0" w14:paraId="127111DB" w14:textId="77777777" w:rsidTr="00146848">
        <w:trPr>
          <w:trHeight w:val="399"/>
        </w:trPr>
        <w:tc>
          <w:tcPr>
            <w:tcW w:w="3924" w:type="dxa"/>
          </w:tcPr>
          <w:p w14:paraId="74A926A2" w14:textId="079ADB24" w:rsidR="00482075" w:rsidRPr="00A245D0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 xml:space="preserve">          </w:t>
            </w:r>
            <w:r w:rsidRPr="00A245D0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3BF8CF" w14:textId="4FDC958A" w:rsidR="00482075" w:rsidRPr="00A245D0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201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998</w:t>
            </w:r>
          </w:p>
        </w:tc>
        <w:tc>
          <w:tcPr>
            <w:tcW w:w="270" w:type="dxa"/>
          </w:tcPr>
          <w:p w14:paraId="4FC4DCAA" w14:textId="77777777" w:rsidR="00482075" w:rsidRPr="00A245D0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5239D4" w14:textId="0270E476" w:rsidR="00482075" w:rsidRPr="00A245D0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4820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  <w:tc>
          <w:tcPr>
            <w:tcW w:w="270" w:type="dxa"/>
          </w:tcPr>
          <w:p w14:paraId="43814C36" w14:textId="77777777" w:rsidR="00482075" w:rsidRPr="00A245D0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55976C" w14:textId="4805C5FE" w:rsidR="00482075" w:rsidRPr="00A245D0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201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998</w:t>
            </w:r>
          </w:p>
        </w:tc>
        <w:tc>
          <w:tcPr>
            <w:tcW w:w="270" w:type="dxa"/>
          </w:tcPr>
          <w:p w14:paraId="389EE1FA" w14:textId="77777777" w:rsidR="00482075" w:rsidRPr="00A245D0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500232" w14:textId="55D7A8F4" w:rsidR="00482075" w:rsidRPr="00A245D0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4820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</w:tr>
      <w:tr w:rsidR="00482075" w:rsidRPr="00A245D0" w14:paraId="0A181E38" w14:textId="77777777" w:rsidTr="00146848">
        <w:trPr>
          <w:trHeight w:val="399"/>
        </w:trPr>
        <w:tc>
          <w:tcPr>
            <w:tcW w:w="3924" w:type="dxa"/>
          </w:tcPr>
          <w:p w14:paraId="16C6C24C" w14:textId="77777777" w:rsidR="00482075" w:rsidRPr="00A245D0" w:rsidRDefault="00482075" w:rsidP="00482075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A245D0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1898E0" w14:textId="5AECA8EC" w:rsidR="00482075" w:rsidRPr="00A245D0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2201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</w:t>
            </w:r>
            <w:r w:rsidR="00A546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086</w:t>
            </w:r>
          </w:p>
        </w:tc>
        <w:tc>
          <w:tcPr>
            <w:tcW w:w="270" w:type="dxa"/>
          </w:tcPr>
          <w:p w14:paraId="64ADBD36" w14:textId="77777777" w:rsidR="00482075" w:rsidRPr="00410995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0B9C6" w14:textId="3A7BF0DA" w:rsidR="00482075" w:rsidRPr="00410995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482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788</w:t>
            </w:r>
            <w:r w:rsidR="00482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814</w:t>
            </w:r>
          </w:p>
        </w:tc>
        <w:tc>
          <w:tcPr>
            <w:tcW w:w="270" w:type="dxa"/>
          </w:tcPr>
          <w:p w14:paraId="6623D61E" w14:textId="77777777" w:rsidR="00482075" w:rsidRPr="00A245D0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DA1A0A" w14:textId="3736D30E" w:rsidR="00482075" w:rsidRPr="00302B14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2201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</w:t>
            </w:r>
            <w:r w:rsidR="00A357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812</w:t>
            </w:r>
          </w:p>
        </w:tc>
        <w:tc>
          <w:tcPr>
            <w:tcW w:w="270" w:type="dxa"/>
          </w:tcPr>
          <w:p w14:paraId="55259CA4" w14:textId="77777777" w:rsidR="00482075" w:rsidRPr="00302B14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F72376" w14:textId="1EF274A2" w:rsidR="00482075" w:rsidRPr="00A245D0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482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800</w:t>
            </w:r>
            <w:r w:rsidR="00482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</w:t>
            </w:r>
          </w:p>
        </w:tc>
      </w:tr>
    </w:tbl>
    <w:p w14:paraId="546B181A" w14:textId="77777777" w:rsidR="009A26C3" w:rsidRPr="00DC2868" w:rsidRDefault="009A26C3" w:rsidP="00395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20AE49D" w14:textId="496C958F" w:rsidR="009F0710" w:rsidRDefault="001E641E" w:rsidP="00F5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F06EF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วันที่ </w:t>
      </w:r>
      <w:r w:rsidR="0046390B" w:rsidRPr="0046390B">
        <w:rPr>
          <w:rFonts w:ascii="Angsana New" w:hAnsi="Angsana New" w:cs="Angsana New" w:hint="cs"/>
          <w:sz w:val="30"/>
          <w:szCs w:val="30"/>
        </w:rPr>
        <w:t>3</w:t>
      </w:r>
      <w:r w:rsidR="0046390B" w:rsidRPr="0046390B">
        <w:rPr>
          <w:rFonts w:ascii="Angsana New" w:hAnsi="Angsana New" w:cs="Angsana New"/>
          <w:sz w:val="30"/>
          <w:szCs w:val="30"/>
        </w:rPr>
        <w:t>0</w:t>
      </w:r>
      <w:r w:rsidR="00482075" w:rsidRPr="009964D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82075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482075" w:rsidRPr="009D29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6390B" w:rsidRPr="0046390B">
        <w:rPr>
          <w:rFonts w:asciiTheme="majorBidi" w:hAnsiTheme="majorBidi" w:cstheme="majorBidi"/>
          <w:sz w:val="30"/>
          <w:szCs w:val="30"/>
        </w:rPr>
        <w:t>2568</w:t>
      </w:r>
      <w:r w:rsidRPr="009D2936">
        <w:rPr>
          <w:rFonts w:asciiTheme="majorBidi" w:hAnsiTheme="majorBidi" w:cstheme="majorBidi"/>
          <w:sz w:val="30"/>
          <w:szCs w:val="30"/>
          <w:cs/>
          <w:lang w:val="en-GB"/>
        </w:rPr>
        <w:t xml:space="preserve"> กลุ่มบริษัทและบริษัทมีเจ้าหนี้ทรัสต์รีซีทจำนวน </w:t>
      </w:r>
      <w:r w:rsidR="0046390B" w:rsidRPr="0046390B">
        <w:rPr>
          <w:rFonts w:asciiTheme="majorBidi" w:hAnsiTheme="majorBidi" w:cstheme="majorBidi"/>
          <w:sz w:val="30"/>
          <w:szCs w:val="30"/>
        </w:rPr>
        <w:t>988</w:t>
      </w:r>
      <w:r w:rsidR="0041224D">
        <w:rPr>
          <w:rFonts w:asciiTheme="majorBidi" w:hAnsiTheme="majorBidi" w:cstheme="majorBidi"/>
          <w:sz w:val="30"/>
          <w:szCs w:val="30"/>
        </w:rPr>
        <w:t>.</w:t>
      </w:r>
      <w:r w:rsidR="0046390B" w:rsidRPr="0046390B">
        <w:rPr>
          <w:rFonts w:asciiTheme="majorBidi" w:hAnsiTheme="majorBidi" w:cstheme="majorBidi"/>
          <w:sz w:val="30"/>
          <w:szCs w:val="30"/>
        </w:rPr>
        <w:t>3</w:t>
      </w:r>
      <w:r w:rsidRPr="009D04B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</w:t>
      </w:r>
      <w:r w:rsidRPr="009D293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(</w:t>
      </w:r>
      <w:r w:rsidR="0046390B" w:rsidRPr="0046390B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ธันวาคม </w:t>
      </w:r>
      <w:r w:rsidR="0046390B" w:rsidRPr="0046390B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: </w:t>
      </w:r>
      <w:r w:rsidR="0046390B" w:rsidRPr="0046390B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DC0AC5">
        <w:rPr>
          <w:rFonts w:asciiTheme="majorBidi" w:hAnsiTheme="majorBidi" w:cstheme="majorBidi"/>
          <w:i/>
          <w:iCs/>
          <w:sz w:val="30"/>
          <w:szCs w:val="30"/>
          <w:lang w:val="en-GB"/>
        </w:rPr>
        <w:t>,</w:t>
      </w:r>
      <w:r w:rsidR="0046390B" w:rsidRPr="0046390B">
        <w:rPr>
          <w:rFonts w:asciiTheme="majorBidi" w:hAnsiTheme="majorBidi" w:cstheme="majorBidi"/>
          <w:i/>
          <w:iCs/>
          <w:sz w:val="30"/>
          <w:szCs w:val="30"/>
        </w:rPr>
        <w:t>290</w:t>
      </w:r>
      <w:r w:rsidR="00C17B7D">
        <w:rPr>
          <w:rFonts w:asciiTheme="majorBidi" w:hAnsiTheme="majorBidi" w:cstheme="majorBidi"/>
          <w:i/>
          <w:iCs/>
          <w:sz w:val="30"/>
          <w:szCs w:val="30"/>
          <w:lang w:val="en-GB"/>
        </w:rPr>
        <w:t>.</w:t>
      </w:r>
      <w:r w:rsidR="0046390B" w:rsidRPr="0046390B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ล้านบาท) </w:t>
      </w:r>
      <w:r w:rsidRPr="009D2936">
        <w:rPr>
          <w:rFonts w:asciiTheme="majorBidi" w:hAnsiTheme="majorBidi" w:cstheme="majorBidi"/>
          <w:sz w:val="30"/>
          <w:szCs w:val="30"/>
          <w:cs/>
          <w:lang w:val="en-GB"/>
        </w:rPr>
        <w:t>โดยมีอัตราดอกเบี้ยร้อยละ</w:t>
      </w:r>
      <w:r w:rsidR="00BB360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46390B" w:rsidRPr="0046390B">
        <w:rPr>
          <w:rFonts w:asciiTheme="majorBidi" w:hAnsiTheme="majorBidi" w:cstheme="majorBidi"/>
          <w:sz w:val="30"/>
          <w:szCs w:val="30"/>
        </w:rPr>
        <w:t>3</w:t>
      </w:r>
      <w:r w:rsidR="00BB360F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46390B" w:rsidRPr="0046390B">
        <w:rPr>
          <w:rFonts w:asciiTheme="majorBidi" w:hAnsiTheme="majorBidi" w:cstheme="majorBidi"/>
          <w:sz w:val="30"/>
          <w:szCs w:val="30"/>
        </w:rPr>
        <w:t>6</w:t>
      </w:r>
      <w:r w:rsidR="0022345B" w:rsidRPr="009D29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209EF" w:rsidRPr="009D2936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="00571E1B" w:rsidRPr="009D2936">
        <w:rPr>
          <w:rFonts w:asciiTheme="majorBidi" w:hAnsiTheme="majorBidi" w:cstheme="majorBidi"/>
          <w:sz w:val="30"/>
          <w:szCs w:val="30"/>
          <w:cs/>
          <w:lang w:val="en-GB"/>
        </w:rPr>
        <w:t>ร้อยละ</w:t>
      </w:r>
      <w:r w:rsidR="00BB360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46390B" w:rsidRPr="0046390B">
        <w:rPr>
          <w:rFonts w:asciiTheme="majorBidi" w:hAnsiTheme="majorBidi" w:cstheme="majorBidi"/>
          <w:sz w:val="30"/>
          <w:szCs w:val="30"/>
        </w:rPr>
        <w:t>5</w:t>
      </w:r>
      <w:r w:rsidR="0046390B">
        <w:rPr>
          <w:rFonts w:asciiTheme="majorBidi" w:hAnsiTheme="majorBidi" w:cstheme="majorBidi"/>
          <w:sz w:val="30"/>
          <w:szCs w:val="30"/>
        </w:rPr>
        <w:t>.</w:t>
      </w:r>
      <w:r w:rsidR="0046390B" w:rsidRPr="0046390B">
        <w:rPr>
          <w:rFonts w:asciiTheme="majorBidi" w:hAnsiTheme="majorBidi" w:cstheme="majorBidi"/>
          <w:sz w:val="30"/>
          <w:szCs w:val="30"/>
        </w:rPr>
        <w:t>0</w:t>
      </w:r>
      <w:r w:rsidR="00F2674B" w:rsidRPr="009D2936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ต่อปี</w:t>
      </w:r>
      <w:r w:rsidR="00377C8F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(</w:t>
      </w:r>
      <w:r w:rsidR="0046390B" w:rsidRPr="0046390B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ธันวาคม </w:t>
      </w:r>
      <w:r w:rsidR="0046390B" w:rsidRPr="0046390B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: ร้อยละ </w:t>
      </w:r>
      <w:r w:rsidR="0046390B" w:rsidRPr="0046390B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DC0AC5">
        <w:rPr>
          <w:rFonts w:asciiTheme="majorBidi" w:hAnsiTheme="majorBidi" w:cstheme="majorBidi"/>
          <w:i/>
          <w:iCs/>
          <w:sz w:val="30"/>
          <w:szCs w:val="30"/>
          <w:lang w:val="en-GB"/>
        </w:rPr>
        <w:t>.</w:t>
      </w:r>
      <w:r w:rsidR="0046390B" w:rsidRPr="0046390B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="00571E1B"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ถึงร้อยละ</w:t>
      </w:r>
      <w:r w:rsidR="00FB0349"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="00CB60CE">
        <w:rPr>
          <w:rFonts w:asciiTheme="majorBidi" w:hAnsiTheme="majorBidi" w:cstheme="majorBidi"/>
          <w:i/>
          <w:iCs/>
          <w:sz w:val="30"/>
          <w:szCs w:val="30"/>
          <w:lang w:val="en-GB"/>
        </w:rPr>
        <w:br/>
      </w:r>
      <w:r w:rsidR="0046390B" w:rsidRPr="0046390B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DC0AC5">
        <w:rPr>
          <w:rFonts w:asciiTheme="majorBidi" w:hAnsiTheme="majorBidi" w:cstheme="majorBidi"/>
          <w:i/>
          <w:iCs/>
          <w:sz w:val="30"/>
          <w:szCs w:val="30"/>
          <w:lang w:val="en-GB"/>
        </w:rPr>
        <w:t>.</w:t>
      </w:r>
      <w:r w:rsidR="0046390B" w:rsidRPr="0046390B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FB0349" w:rsidRPr="009D2936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ต่อปี)</w:t>
      </w:r>
      <w:r w:rsidRPr="009D293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490972">
        <w:rPr>
          <w:rFonts w:asciiTheme="majorBidi" w:hAnsiTheme="majorBidi" w:cstheme="majorBidi"/>
          <w:sz w:val="30"/>
          <w:szCs w:val="30"/>
          <w:cs/>
          <w:lang w:val="en-GB"/>
        </w:rPr>
        <w:t>ซึ่งกรรมสิทธิ์ของสินค้าที่ซื้อจากการทำสัญญาทรัสต์รีซีทยังคงเป็นของธนาคารพาณิชย</w:t>
      </w:r>
      <w:r w:rsidR="007444B1" w:rsidRPr="00490972">
        <w:rPr>
          <w:rFonts w:asciiTheme="majorBidi" w:hAnsiTheme="majorBidi" w:cstheme="majorBidi"/>
          <w:sz w:val="30"/>
          <w:szCs w:val="30"/>
          <w:cs/>
          <w:lang w:val="en-GB"/>
        </w:rPr>
        <w:t>์</w:t>
      </w:r>
      <w:r w:rsidRPr="00490972">
        <w:rPr>
          <w:rFonts w:asciiTheme="majorBidi" w:hAnsiTheme="majorBidi" w:cstheme="majorBidi"/>
          <w:sz w:val="30"/>
          <w:szCs w:val="30"/>
          <w:cs/>
          <w:lang w:val="en-GB"/>
        </w:rPr>
        <w:t>จนกว่าจะมี</w:t>
      </w:r>
      <w:r w:rsidR="00B315AE">
        <w:rPr>
          <w:rFonts w:asciiTheme="majorBidi" w:hAnsiTheme="majorBidi" w:cstheme="majorBidi"/>
          <w:sz w:val="30"/>
          <w:szCs w:val="30"/>
          <w:lang w:val="en-GB"/>
        </w:rPr>
        <w:br/>
      </w:r>
      <w:r w:rsidRPr="00490972">
        <w:rPr>
          <w:rFonts w:asciiTheme="majorBidi" w:hAnsiTheme="majorBidi" w:cstheme="majorBidi"/>
          <w:sz w:val="30"/>
          <w:szCs w:val="30"/>
          <w:cs/>
          <w:lang w:val="en-GB"/>
        </w:rPr>
        <w:t>การจ่ายชำระเจ้าหนี้ทรัสต์รีซีทให้แก่ธนาคารพาณิชย</w:t>
      </w:r>
      <w:r w:rsidR="00A4239A" w:rsidRPr="00490972">
        <w:rPr>
          <w:rFonts w:asciiTheme="majorBidi" w:hAnsiTheme="majorBidi" w:cstheme="majorBidi" w:hint="cs"/>
          <w:sz w:val="30"/>
          <w:szCs w:val="30"/>
          <w:cs/>
          <w:lang w:val="en-GB"/>
        </w:rPr>
        <w:t>์</w:t>
      </w:r>
    </w:p>
    <w:p w14:paraId="00195CD2" w14:textId="08F7C18A" w:rsidR="00F30B12" w:rsidRPr="00D56014" w:rsidRDefault="00773D65" w:rsidP="00D56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/>
        </w:rPr>
      </w:pPr>
      <w:r>
        <w:rPr>
          <w:rFonts w:asciiTheme="majorBidi" w:hAnsiTheme="majorBidi" w:cstheme="majorBidi"/>
          <w:sz w:val="24"/>
          <w:szCs w:val="24"/>
          <w:lang w:val="en-GB"/>
        </w:rPr>
        <w:br w:type="page"/>
      </w:r>
    </w:p>
    <w:p w14:paraId="772EB76B" w14:textId="3272E843" w:rsidR="00B956C6" w:rsidRPr="00DC2868" w:rsidRDefault="00B956C6" w:rsidP="00B956C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DC2868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เงินลงทุนในบริษัทย่อย</w:t>
      </w:r>
    </w:p>
    <w:p w14:paraId="563F6E0B" w14:textId="77777777" w:rsidR="00B956C6" w:rsidRPr="0096683C" w:rsidRDefault="00B956C6" w:rsidP="00B956C6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8181"/>
        <w:gridCol w:w="1089"/>
      </w:tblGrid>
      <w:tr w:rsidR="00B956C6" w:rsidRPr="00DC2868" w14:paraId="54412F78" w14:textId="77777777" w:rsidTr="00E65B7B">
        <w:trPr>
          <w:tblHeader/>
        </w:trPr>
        <w:tc>
          <w:tcPr>
            <w:tcW w:w="8181" w:type="dxa"/>
            <w:vAlign w:val="bottom"/>
          </w:tcPr>
          <w:p w14:paraId="5A6D84AB" w14:textId="77777777" w:rsidR="00B956C6" w:rsidRPr="00DC2868" w:rsidRDefault="00B956C6" w:rsidP="00E65B7B">
            <w:pPr>
              <w:spacing w:line="240" w:lineRule="auto"/>
              <w:ind w:left="-14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36878ACF" w14:textId="2F3F8BC4" w:rsidR="00B956C6" w:rsidRPr="00DC2868" w:rsidRDefault="00B956C6" w:rsidP="00E65B7B">
            <w:pPr>
              <w:spacing w:line="240" w:lineRule="auto"/>
              <w:ind w:left="-14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002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F002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6390B" w:rsidRPr="004639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46390B" w:rsidRPr="0046390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8"/>
              </w:rPr>
              <w:t>0</w:t>
            </w:r>
            <w:r w:rsidRPr="00F002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F002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6390B" w:rsidRPr="0046390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089" w:type="dxa"/>
            <w:vAlign w:val="center"/>
          </w:tcPr>
          <w:p w14:paraId="08E4F641" w14:textId="77777777" w:rsidR="00B956C6" w:rsidRPr="00DC2868" w:rsidRDefault="00B956C6" w:rsidP="00E6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52C7C0ED" w14:textId="77777777" w:rsidR="00B956C6" w:rsidRPr="00DC2868" w:rsidRDefault="00B956C6" w:rsidP="00E6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  <w:r w:rsidRPr="00DC2868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B956C6" w:rsidRPr="00DC2868" w14:paraId="4B67A0BC" w14:textId="77777777" w:rsidTr="00730F29">
        <w:trPr>
          <w:trHeight w:val="308"/>
          <w:tblHeader/>
        </w:trPr>
        <w:tc>
          <w:tcPr>
            <w:tcW w:w="8181" w:type="dxa"/>
            <w:vAlign w:val="bottom"/>
          </w:tcPr>
          <w:p w14:paraId="63C6F398" w14:textId="77777777" w:rsidR="00B956C6" w:rsidRPr="00730F29" w:rsidRDefault="00B956C6" w:rsidP="00E65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"/>
                <w:szCs w:val="2"/>
                <w:highlight w:val="cyan"/>
                <w:cs/>
              </w:rPr>
            </w:pPr>
          </w:p>
        </w:tc>
        <w:tc>
          <w:tcPr>
            <w:tcW w:w="1089" w:type="dxa"/>
          </w:tcPr>
          <w:p w14:paraId="627C08BA" w14:textId="77777777" w:rsidR="00B956C6" w:rsidRPr="00DC2868" w:rsidRDefault="00B956C6" w:rsidP="00E65B7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C2868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DC28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C286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956C6" w:rsidRPr="00DC2868" w14:paraId="1D2998D4" w14:textId="77777777" w:rsidTr="00E65B7B">
        <w:trPr>
          <w:trHeight w:val="475"/>
        </w:trPr>
        <w:tc>
          <w:tcPr>
            <w:tcW w:w="8181" w:type="dxa"/>
            <w:vAlign w:val="bottom"/>
          </w:tcPr>
          <w:p w14:paraId="618E2BFB" w14:textId="77777777" w:rsidR="00B956C6" w:rsidRPr="00DC2868" w:rsidRDefault="00B956C6" w:rsidP="00E65B7B">
            <w:pPr>
              <w:spacing w:line="240" w:lineRule="auto"/>
              <w:ind w:left="-14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2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9" w:type="dxa"/>
            <w:vAlign w:val="center"/>
          </w:tcPr>
          <w:p w14:paraId="263A144D" w14:textId="77777777" w:rsidR="00B956C6" w:rsidRPr="00DC2868" w:rsidRDefault="00B956C6" w:rsidP="00E65B7B">
            <w:pPr>
              <w:pStyle w:val="acctfourfigures"/>
              <w:tabs>
                <w:tab w:val="clear" w:pos="765"/>
              </w:tabs>
              <w:spacing w:line="240" w:lineRule="auto"/>
              <w:ind w:right="2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56C6" w:rsidRPr="00DC2868" w14:paraId="6FE95A1B" w14:textId="77777777" w:rsidTr="00E65B7B">
        <w:trPr>
          <w:trHeight w:val="475"/>
        </w:trPr>
        <w:tc>
          <w:tcPr>
            <w:tcW w:w="8181" w:type="dxa"/>
            <w:vAlign w:val="bottom"/>
          </w:tcPr>
          <w:p w14:paraId="5FD8C219" w14:textId="77777777" w:rsidR="00B956C6" w:rsidRPr="00DC2868" w:rsidRDefault="00B956C6" w:rsidP="00E65B7B">
            <w:pPr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089" w:type="dxa"/>
            <w:vAlign w:val="center"/>
          </w:tcPr>
          <w:p w14:paraId="199B250E" w14:textId="5E54291C" w:rsidR="00B956C6" w:rsidRPr="00DC2868" w:rsidRDefault="0046390B" w:rsidP="00E65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C051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</w:tbl>
    <w:p w14:paraId="6632BDB6" w14:textId="77777777" w:rsidR="00B956C6" w:rsidRPr="0096683C" w:rsidRDefault="00B956C6" w:rsidP="00B956C6">
      <w:pPr>
        <w:ind w:firstLine="706"/>
        <w:rPr>
          <w:rFonts w:asciiTheme="majorBidi" w:hAnsiTheme="majorBidi" w:cstheme="majorBidi"/>
          <w:sz w:val="24"/>
          <w:szCs w:val="24"/>
        </w:rPr>
      </w:pPr>
    </w:p>
    <w:p w14:paraId="43A4CB5B" w14:textId="77777777" w:rsidR="00B956C6" w:rsidRPr="00DC2868" w:rsidRDefault="00B956C6" w:rsidP="00B956C6">
      <w:pPr>
        <w:tabs>
          <w:tab w:val="clear" w:pos="454"/>
          <w:tab w:val="clear" w:pos="680"/>
          <w:tab w:val="left" w:pos="540"/>
          <w:tab w:val="left" w:pos="630"/>
        </w:tabs>
        <w:spacing w:line="240" w:lineRule="auto"/>
        <w:ind w:left="540" w:right="-108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C28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การทดสอบการด้อยค่าของเงินลงทุนในบริษัทย่อย</w:t>
      </w:r>
    </w:p>
    <w:p w14:paraId="241A2C8A" w14:textId="77777777" w:rsidR="00B956C6" w:rsidRPr="0096683C" w:rsidRDefault="00B956C6" w:rsidP="00B956C6">
      <w:pPr>
        <w:tabs>
          <w:tab w:val="clear" w:pos="454"/>
          <w:tab w:val="clear" w:pos="680"/>
          <w:tab w:val="left" w:pos="540"/>
          <w:tab w:val="left" w:pos="630"/>
        </w:tabs>
        <w:ind w:firstLine="706"/>
        <w:rPr>
          <w:rFonts w:asciiTheme="majorBidi" w:hAnsiTheme="majorBidi" w:cstheme="majorBidi"/>
          <w:sz w:val="24"/>
          <w:szCs w:val="24"/>
        </w:rPr>
      </w:pPr>
    </w:p>
    <w:p w14:paraId="1B2B72BE" w14:textId="7D096C58" w:rsidR="00B956C6" w:rsidRPr="00DC2868" w:rsidRDefault="00B956C6" w:rsidP="00B956C6">
      <w:pPr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sz w:val="30"/>
          <w:szCs w:val="30"/>
        </w:rPr>
      </w:pPr>
      <w:r w:rsidRPr="00DC2868">
        <w:rPr>
          <w:rFonts w:asciiTheme="majorBidi" w:hAnsiTheme="majorBidi" w:cstheme="majorBidi"/>
          <w:spacing w:val="-2"/>
          <w:sz w:val="30"/>
          <w:szCs w:val="30"/>
          <w:cs/>
        </w:rPr>
        <w:t>จากการทดสอบการด้อยค่าพบว่าประมาณการมูลค่าที่คาดว่าจะได้รับคืนมีมูลค่าสูงกว่ามูลค่าตามบัญชีของเงินลงทุน</w:t>
      </w:r>
      <w:r w:rsidRPr="00DC2868">
        <w:rPr>
          <w:rFonts w:asciiTheme="majorBidi" w:hAnsiTheme="majorBidi" w:cstheme="majorBidi"/>
          <w:spacing w:val="-2"/>
          <w:sz w:val="30"/>
          <w:szCs w:val="30"/>
        </w:rPr>
        <w:br/>
      </w:r>
      <w:r w:rsidRPr="00DC2868">
        <w:rPr>
          <w:rFonts w:asciiTheme="majorBidi" w:hAnsiTheme="majorBidi" w:cstheme="majorBidi"/>
          <w:spacing w:val="-2"/>
          <w:sz w:val="30"/>
          <w:szCs w:val="30"/>
          <w:cs/>
        </w:rPr>
        <w:t>ใน</w:t>
      </w:r>
      <w:r w:rsidRPr="00DC2868">
        <w:rPr>
          <w:rFonts w:asciiTheme="majorBidi" w:hAnsiTheme="majorBidi" w:cstheme="majorBidi"/>
          <w:sz w:val="30"/>
          <w:szCs w:val="30"/>
          <w:cs/>
        </w:rPr>
        <w:t xml:space="preserve">บริษัทย่อยแห่งหนึ่ง ดังนั้นผู้บริหารจึงได้พิจารณากลับรายการค่าเผื่อการด้อยค่าของเงินลงทุนในบริษัทย่อยเป็นจำนวนเงิน </w:t>
      </w:r>
      <w:r w:rsidR="0046390B" w:rsidRPr="0046390B">
        <w:rPr>
          <w:rFonts w:asciiTheme="majorBidi" w:hAnsiTheme="majorBidi" w:cstheme="majorBidi"/>
          <w:sz w:val="30"/>
          <w:szCs w:val="30"/>
        </w:rPr>
        <w:t>20</w:t>
      </w:r>
      <w:r w:rsidRPr="00DC2868">
        <w:rPr>
          <w:rFonts w:asciiTheme="majorBidi" w:hAnsiTheme="majorBidi" w:cstheme="majorBidi"/>
          <w:sz w:val="30"/>
          <w:szCs w:val="30"/>
        </w:rPr>
        <w:t>.</w:t>
      </w:r>
      <w:r w:rsidR="0046390B" w:rsidRPr="0046390B">
        <w:rPr>
          <w:rFonts w:asciiTheme="majorBidi" w:hAnsiTheme="majorBidi" w:cstheme="majorBidi"/>
          <w:sz w:val="30"/>
          <w:szCs w:val="30"/>
        </w:rPr>
        <w:t>0</w:t>
      </w:r>
      <w:r w:rsidRPr="00DC2868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</w:p>
    <w:p w14:paraId="6CDD96DF" w14:textId="77777777" w:rsidR="00B956C6" w:rsidRPr="0096683C" w:rsidRDefault="00B956C6" w:rsidP="00B956C6">
      <w:pPr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101997D8" w14:textId="08D64865" w:rsidR="00AD76E9" w:rsidRDefault="00B956C6" w:rsidP="00CC6FEE">
      <w:pPr>
        <w:tabs>
          <w:tab w:val="clear" w:pos="454"/>
          <w:tab w:val="left" w:pos="540"/>
          <w:tab w:val="left" w:pos="945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C2868">
        <w:rPr>
          <w:rFonts w:asciiTheme="majorBidi" w:hAnsiTheme="majorBidi" w:cstheme="majorBidi"/>
          <w:spacing w:val="-2"/>
          <w:sz w:val="30"/>
          <w:szCs w:val="30"/>
          <w:cs/>
        </w:rPr>
        <w:t>การกลับรายการผลขาดทุนจากการด้อยค่าเงินลงทุนในบริษัทย่อยสำหรับงวด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Pr="00DC2868">
        <w:rPr>
          <w:rFonts w:asciiTheme="majorBidi" w:hAnsiTheme="majorBidi" w:cstheme="majorBidi"/>
          <w:spacing w:val="-2"/>
          <w:sz w:val="30"/>
          <w:szCs w:val="30"/>
          <w:cs/>
        </w:rPr>
        <w:t>เดือนสิ้นสุดวันที่</w:t>
      </w:r>
      <w:r w:rsidR="002C3B0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6390B" w:rsidRPr="0046390B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DC286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</w:t>
      </w:r>
      <w:r w:rsidRPr="00DC2868">
        <w:rPr>
          <w:rFonts w:asciiTheme="majorBidi" w:hAnsiTheme="majorBidi" w:cstheme="majorBidi"/>
          <w:spacing w:val="-2"/>
          <w:sz w:val="30"/>
          <w:szCs w:val="30"/>
          <w:cs/>
        </w:rPr>
        <w:t xml:space="preserve">น </w:t>
      </w:r>
      <w:r w:rsidR="0046390B" w:rsidRPr="0046390B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DC2868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C3B0D">
        <w:rPr>
          <w:rFonts w:asciiTheme="majorBidi" w:hAnsiTheme="majorBidi" w:cstheme="majorBidi"/>
          <w:spacing w:val="-2"/>
          <w:sz w:val="30"/>
          <w:szCs w:val="30"/>
        </w:rPr>
        <w:br/>
      </w:r>
      <w:r w:rsidRPr="00DC2868">
        <w:rPr>
          <w:rFonts w:asciiTheme="majorBidi" w:hAnsiTheme="majorBidi" w:cstheme="majorBidi"/>
          <w:spacing w:val="-2"/>
          <w:sz w:val="30"/>
          <w:szCs w:val="30"/>
          <w:cs/>
        </w:rPr>
        <w:t>ได้รวมอยู่ในค่าใช้จ่ายในการบริหารในงบกำไรขาดทุนเบ็ดเสร็จ</w:t>
      </w:r>
    </w:p>
    <w:p w14:paraId="4D8F3C6F" w14:textId="77777777" w:rsidR="00CC6FEE" w:rsidRPr="00730F29" w:rsidRDefault="00CC6FEE" w:rsidP="00CC6FEE">
      <w:pPr>
        <w:tabs>
          <w:tab w:val="clear" w:pos="454"/>
          <w:tab w:val="left" w:pos="540"/>
          <w:tab w:val="left" w:pos="945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4BC787CB" w14:textId="49036A92" w:rsidR="003F45F6" w:rsidRDefault="003F45F6" w:rsidP="00B956C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</w:rPr>
        <w:t>อสังหาริมทรัพย์เพื่อการลงทุน</w:t>
      </w:r>
    </w:p>
    <w:p w14:paraId="0E380D26" w14:textId="77777777" w:rsidR="001C072A" w:rsidRDefault="001C072A" w:rsidP="001C072A"/>
    <w:p w14:paraId="6DCC3A62" w14:textId="71210BE0" w:rsidR="001C072A" w:rsidRPr="001C072A" w:rsidRDefault="001C072A" w:rsidP="00E645A6">
      <w:pPr>
        <w:ind w:left="540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1C072A">
        <w:rPr>
          <w:rFonts w:asciiTheme="majorBidi" w:hAnsiTheme="majorBidi" w:cstheme="majorBidi" w:hint="cs"/>
          <w:spacing w:val="-2"/>
          <w:sz w:val="30"/>
          <w:szCs w:val="30"/>
          <w:cs/>
        </w:rPr>
        <w:t>รายการเคลื่อนไหวใน</w:t>
      </w:r>
      <w:r w:rsidRPr="00E645A6">
        <w:rPr>
          <w:rFonts w:asciiTheme="majorBidi" w:hAnsiTheme="majorBidi" w:cstheme="majorBidi" w:hint="cs"/>
          <w:sz w:val="30"/>
          <w:szCs w:val="30"/>
          <w:cs/>
        </w:rPr>
        <w:t>ระหว่างงวดเก้าเดือนสิ้นสุด</w:t>
      </w:r>
      <w:r w:rsidRPr="001C072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วันที่ </w:t>
      </w:r>
      <w:r w:rsidR="0046390B" w:rsidRPr="0046390B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1C072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C072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กันยายน </w:t>
      </w:r>
      <w:r w:rsidR="0046390B" w:rsidRPr="0046390B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1C072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C072A">
        <w:rPr>
          <w:rFonts w:asciiTheme="majorBidi" w:hAnsiTheme="majorBidi" w:cstheme="majorBidi" w:hint="cs"/>
          <w:spacing w:val="-2"/>
          <w:sz w:val="30"/>
          <w:szCs w:val="30"/>
          <w:cs/>
        </w:rPr>
        <w:t>มีดังนี้</w:t>
      </w:r>
    </w:p>
    <w:p w14:paraId="24470D11" w14:textId="77777777" w:rsidR="0029165F" w:rsidRPr="00730F29" w:rsidRDefault="0029165F" w:rsidP="0029165F">
      <w:pPr>
        <w:rPr>
          <w:rFonts w:cstheme="minorBidi"/>
          <w:sz w:val="20"/>
          <w:szCs w:val="20"/>
        </w:rPr>
      </w:pPr>
    </w:p>
    <w:tbl>
      <w:tblPr>
        <w:tblpPr w:leftFromText="180" w:rightFromText="180" w:vertAnchor="text" w:tblpX="450" w:tblpY="1"/>
        <w:tblOverlap w:val="never"/>
        <w:tblW w:w="9090" w:type="dxa"/>
        <w:tblLayout w:type="fixed"/>
        <w:tblLook w:val="01E0" w:firstRow="1" w:lastRow="1" w:firstColumn="1" w:lastColumn="1" w:noHBand="0" w:noVBand="0"/>
      </w:tblPr>
      <w:tblGrid>
        <w:gridCol w:w="4320"/>
        <w:gridCol w:w="1350"/>
        <w:gridCol w:w="270"/>
        <w:gridCol w:w="1440"/>
        <w:gridCol w:w="360"/>
        <w:gridCol w:w="1350"/>
      </w:tblGrid>
      <w:tr w:rsidR="00B75BDC" w:rsidRPr="00DC2868" w14:paraId="659954E3" w14:textId="77777777" w:rsidTr="00B75BDC">
        <w:trPr>
          <w:trHeight w:val="385"/>
          <w:tblHeader/>
        </w:trPr>
        <w:tc>
          <w:tcPr>
            <w:tcW w:w="4320" w:type="dxa"/>
          </w:tcPr>
          <w:p w14:paraId="62920654" w14:textId="77777777" w:rsidR="00B75BDC" w:rsidRPr="00DC2868" w:rsidRDefault="00B75BDC" w:rsidP="00B75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083CB41" w14:textId="77777777" w:rsidR="001C072A" w:rsidRDefault="001C072A" w:rsidP="00B75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  <w:p w14:paraId="1709A5DA" w14:textId="14508826" w:rsidR="00B75BDC" w:rsidRPr="00DC2868" w:rsidRDefault="00B75BDC" w:rsidP="00B75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499D4528" w14:textId="77777777" w:rsidR="00B75BDC" w:rsidRPr="00DC2868" w:rsidRDefault="00B75BDC" w:rsidP="00B75B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B29B76E" w14:textId="77777777" w:rsidR="001C072A" w:rsidRDefault="001C072A" w:rsidP="00B75B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682C4DCC" w14:textId="0B197853" w:rsidR="00B75BDC" w:rsidRPr="00DC2868" w:rsidRDefault="00B75BDC" w:rsidP="00B75B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60" w:type="dxa"/>
          </w:tcPr>
          <w:p w14:paraId="06B16E65" w14:textId="77777777" w:rsidR="00B75BDC" w:rsidRPr="00DC2868" w:rsidRDefault="00B75BDC" w:rsidP="00B75B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E4BFA7" w14:textId="77777777" w:rsidR="00B75BDC" w:rsidRPr="00DC2868" w:rsidRDefault="00B75BDC" w:rsidP="00B75B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5BDC" w:rsidRPr="00DC2868" w14:paraId="3BF91705" w14:textId="18B15ED0" w:rsidTr="00B75BDC">
        <w:trPr>
          <w:trHeight w:val="318"/>
        </w:trPr>
        <w:tc>
          <w:tcPr>
            <w:tcW w:w="4320" w:type="dxa"/>
          </w:tcPr>
          <w:p w14:paraId="663F83FC" w14:textId="77777777" w:rsidR="00B75BDC" w:rsidRPr="00730F29" w:rsidRDefault="00B75BDC" w:rsidP="00B75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14:paraId="2DB74120" w14:textId="77777777" w:rsidR="00B75BDC" w:rsidRPr="00DC2868" w:rsidRDefault="00B75BDC" w:rsidP="00B75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B366F4" w14:textId="77777777" w:rsidR="00B75BDC" w:rsidRPr="00CC6FEE" w:rsidRDefault="00B75BDC" w:rsidP="00B75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50"/>
              </w:tabs>
              <w:spacing w:line="240" w:lineRule="auto"/>
              <w:ind w:right="-108"/>
              <w:jc w:val="center"/>
              <w:rPr>
                <w:i/>
                <w:iCs/>
              </w:rPr>
            </w:pPr>
          </w:p>
        </w:tc>
        <w:tc>
          <w:tcPr>
            <w:tcW w:w="3150" w:type="dxa"/>
            <w:gridSpan w:val="3"/>
          </w:tcPr>
          <w:p w14:paraId="678F00C4" w14:textId="01BC5FCA" w:rsidR="00B75BDC" w:rsidRPr="00CC6FEE" w:rsidRDefault="00B75BDC" w:rsidP="00B75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50"/>
              </w:tabs>
              <w:spacing w:line="240" w:lineRule="auto"/>
              <w:ind w:right="-108"/>
              <w:jc w:val="center"/>
              <w:rPr>
                <w:rFonts w:cstheme="minorBidi"/>
              </w:rPr>
            </w:pPr>
            <w:r w:rsidRPr="00CC6FEE">
              <w:rPr>
                <w:i/>
                <w:iCs/>
              </w:rPr>
              <w:t>(</w:t>
            </w:r>
            <w:r w:rsidRPr="00CC6FE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CC6FE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75BDC" w:rsidRPr="00DC2868" w14:paraId="53BBC272" w14:textId="77777777" w:rsidTr="00B75BDC">
        <w:trPr>
          <w:trHeight w:val="399"/>
        </w:trPr>
        <w:tc>
          <w:tcPr>
            <w:tcW w:w="4320" w:type="dxa"/>
          </w:tcPr>
          <w:p w14:paraId="5DF4DC01" w14:textId="29F90333" w:rsidR="00B75BDC" w:rsidRPr="00DC2868" w:rsidRDefault="00B75BDC" w:rsidP="00B75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  <w:r w:rsidR="001C072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ณ วันที่ 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C07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072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DC28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</w:tcPr>
          <w:p w14:paraId="15A8ED41" w14:textId="77777777" w:rsidR="00B75BDC" w:rsidRPr="00DC2868" w:rsidRDefault="00B75BDC" w:rsidP="00B75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98E81E" w14:textId="77777777" w:rsidR="00B75BDC" w:rsidRPr="00CC6FEE" w:rsidRDefault="00B75BDC" w:rsidP="00B75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A296C1" w14:textId="1F6F685D" w:rsidR="00B75BDC" w:rsidRPr="00CC6FEE" w:rsidRDefault="0046390B" w:rsidP="0052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161</w:t>
            </w:r>
            <w:r w:rsidR="00B75BDC" w:rsidRPr="00CC6F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  <w:tc>
          <w:tcPr>
            <w:tcW w:w="360" w:type="dxa"/>
          </w:tcPr>
          <w:p w14:paraId="547E302C" w14:textId="77777777" w:rsidR="00B75BDC" w:rsidRPr="0096683C" w:rsidRDefault="00B75BDC" w:rsidP="00B75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2D2479D6" w14:textId="628A6819" w:rsidR="00B75BDC" w:rsidRPr="00E02C5A" w:rsidRDefault="00B75BDC" w:rsidP="0052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ind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E02C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5BDC" w:rsidRPr="00DC2868" w14:paraId="18CF0250" w14:textId="77777777" w:rsidTr="00B75BDC">
        <w:trPr>
          <w:trHeight w:val="399"/>
        </w:trPr>
        <w:tc>
          <w:tcPr>
            <w:tcW w:w="4320" w:type="dxa"/>
          </w:tcPr>
          <w:p w14:paraId="651F7876" w14:textId="3EF23733" w:rsidR="00B75BDC" w:rsidRPr="00DC2868" w:rsidRDefault="00B75BDC" w:rsidP="00B75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รับโอนมาจาก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035D3A09" w14:textId="558BC9C8" w:rsidR="00B75BDC" w:rsidRPr="00DC2868" w:rsidRDefault="0046390B" w:rsidP="00B75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A5835CA" w14:textId="77777777" w:rsidR="00B75BDC" w:rsidRPr="00CC6FEE" w:rsidRDefault="00B75BDC" w:rsidP="00B75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A8825B7" w14:textId="2484430F" w:rsidR="00B75BDC" w:rsidRPr="00CC6FEE" w:rsidRDefault="0046390B" w:rsidP="0052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153</w:t>
            </w:r>
            <w:r w:rsidR="002C3B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469</w:t>
            </w:r>
          </w:p>
        </w:tc>
        <w:tc>
          <w:tcPr>
            <w:tcW w:w="360" w:type="dxa"/>
          </w:tcPr>
          <w:p w14:paraId="441BAB08" w14:textId="77777777" w:rsidR="00B75BDC" w:rsidRPr="0096683C" w:rsidRDefault="00B75BDC" w:rsidP="00B75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25A27F06" w14:textId="7613582E" w:rsidR="00B75BDC" w:rsidRPr="00E02C5A" w:rsidRDefault="0046390B" w:rsidP="0052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ind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153</w:t>
            </w:r>
            <w:r w:rsidR="00B75B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469</w:t>
            </w:r>
          </w:p>
        </w:tc>
      </w:tr>
      <w:tr w:rsidR="002C3B0D" w:rsidRPr="00DC2868" w14:paraId="59A49F19" w14:textId="77777777" w:rsidTr="005158E0">
        <w:trPr>
          <w:trHeight w:val="399"/>
        </w:trPr>
        <w:tc>
          <w:tcPr>
            <w:tcW w:w="4320" w:type="dxa"/>
          </w:tcPr>
          <w:p w14:paraId="58988343" w14:textId="48D000EC" w:rsidR="002C3B0D" w:rsidRPr="00DC2868" w:rsidRDefault="002C3B0D" w:rsidP="00B75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350" w:type="dxa"/>
          </w:tcPr>
          <w:p w14:paraId="6DF09720" w14:textId="6EC03A91" w:rsidR="002C3B0D" w:rsidRPr="00DC2868" w:rsidRDefault="002C3B0D" w:rsidP="00B75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8DBBEA" w14:textId="77777777" w:rsidR="002C3B0D" w:rsidRPr="00CC6FEE" w:rsidRDefault="002C3B0D" w:rsidP="00B75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E29525" w14:textId="526D8675" w:rsidR="002C3B0D" w:rsidRPr="00CC6FEE" w:rsidRDefault="002C3B0D" w:rsidP="0052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C6FE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C6F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609</w:t>
            </w:r>
            <w:r w:rsidRPr="00CC6FE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2C808349" w14:textId="77777777" w:rsidR="002C3B0D" w:rsidRPr="0096683C" w:rsidRDefault="002C3B0D" w:rsidP="00B75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0392E6" w14:textId="09590694" w:rsidR="002C3B0D" w:rsidRPr="00E02C5A" w:rsidRDefault="002C3B0D" w:rsidP="0052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02C5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609</w:t>
            </w:r>
            <w:r w:rsidRPr="00E02C5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C3B0D" w:rsidRPr="00DC2868" w14:paraId="4C166925" w14:textId="77777777" w:rsidTr="005158E0">
        <w:trPr>
          <w:trHeight w:val="399"/>
        </w:trPr>
        <w:tc>
          <w:tcPr>
            <w:tcW w:w="4320" w:type="dxa"/>
          </w:tcPr>
          <w:p w14:paraId="1B786464" w14:textId="2FBAA0D7" w:rsidR="002C3B0D" w:rsidRPr="00DC2868" w:rsidRDefault="002C3B0D" w:rsidP="00B75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41644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ราคาตามบัญชี</w:t>
            </w:r>
            <w:r w:rsidR="001C072A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 </w:t>
            </w:r>
            <w:r w:rsidR="001C072A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6390B" w:rsidRPr="0046390B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30</w:t>
            </w:r>
            <w:r w:rsidR="001C072A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 </w:t>
            </w:r>
            <w:r w:rsidR="001C072A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46390B" w:rsidRPr="0046390B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74B00FCA" w14:textId="77777777" w:rsidR="002C3B0D" w:rsidRPr="00DC2868" w:rsidRDefault="002C3B0D" w:rsidP="00B75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8D479D" w14:textId="77777777" w:rsidR="002C3B0D" w:rsidRPr="00CC6FEE" w:rsidRDefault="002C3B0D" w:rsidP="00B75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5AB2D1" w14:textId="4D1CBE51" w:rsidR="002C3B0D" w:rsidRPr="00527FC7" w:rsidRDefault="0046390B" w:rsidP="0052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8"/>
              </w:tabs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</w:t>
            </w:r>
            <w:r w:rsidR="002C3B0D" w:rsidRPr="00527F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</w:t>
            </w:r>
          </w:p>
        </w:tc>
        <w:tc>
          <w:tcPr>
            <w:tcW w:w="360" w:type="dxa"/>
          </w:tcPr>
          <w:p w14:paraId="2F8ACE46" w14:textId="77777777" w:rsidR="002C3B0D" w:rsidRPr="0096683C" w:rsidRDefault="002C3B0D" w:rsidP="00B75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A1343A" w14:textId="042789F6" w:rsidR="002C3B0D" w:rsidRPr="00E02C5A" w:rsidRDefault="0046390B" w:rsidP="00527F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1"/>
              </w:tabs>
              <w:spacing w:after="0" w:line="240" w:lineRule="auto"/>
              <w:ind w:right="74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</w:t>
            </w:r>
            <w:r w:rsidR="002C3B0D" w:rsidRPr="00CC6F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860</w:t>
            </w:r>
          </w:p>
        </w:tc>
      </w:tr>
    </w:tbl>
    <w:p w14:paraId="0F2618AF" w14:textId="1CB09140" w:rsidR="0096683C" w:rsidRPr="00730F29" w:rsidRDefault="0096683C" w:rsidP="0029165F">
      <w:pPr>
        <w:rPr>
          <w:rFonts w:asciiTheme="majorBidi" w:hAnsiTheme="majorBidi" w:cstheme="majorBidi"/>
          <w:sz w:val="20"/>
          <w:szCs w:val="20"/>
        </w:rPr>
      </w:pPr>
    </w:p>
    <w:p w14:paraId="508FA1D3" w14:textId="28296582" w:rsidR="0096683C" w:rsidRDefault="0096683C" w:rsidP="00DD6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6683C">
        <w:rPr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อสังหาริมทรัพย์เพื่อการลงทุนประเภทที่ดิน</w:t>
      </w:r>
      <w:r w:rsidR="002C3B0D">
        <w:rPr>
          <w:rFonts w:asciiTheme="majorBidi" w:hAnsiTheme="majorBidi" w:cstheme="majorBidi"/>
          <w:sz w:val="30"/>
          <w:szCs w:val="30"/>
        </w:rPr>
        <w:t xml:space="preserve"> </w:t>
      </w:r>
      <w:r w:rsidR="002C3B0D">
        <w:rPr>
          <w:rFonts w:asciiTheme="majorBidi" w:hAnsiTheme="majorBidi" w:cstheme="majorBidi" w:hint="cs"/>
          <w:sz w:val="30"/>
          <w:szCs w:val="30"/>
          <w:cs/>
        </w:rPr>
        <w:t>อาคารและส่วนปรับปรุงอาคาร</w:t>
      </w:r>
      <w:r w:rsidRPr="0096683C">
        <w:rPr>
          <w:rFonts w:asciiTheme="majorBidi" w:hAnsiTheme="majorBidi" w:cstheme="majorBidi" w:hint="cs"/>
          <w:sz w:val="30"/>
          <w:szCs w:val="30"/>
          <w:cs/>
        </w:rPr>
        <w:t>ที่บริษัท</w:t>
      </w:r>
      <w:r w:rsidR="002C3B0D">
        <w:rPr>
          <w:rFonts w:asciiTheme="majorBidi" w:hAnsiTheme="majorBidi" w:cstheme="majorBidi" w:hint="cs"/>
          <w:sz w:val="30"/>
          <w:szCs w:val="30"/>
          <w:cs/>
        </w:rPr>
        <w:t>และกลุ่มบริษัท</w:t>
      </w:r>
      <w:r w:rsidRPr="0096683C">
        <w:rPr>
          <w:rFonts w:asciiTheme="majorBidi" w:hAnsiTheme="majorBidi" w:cstheme="majorBidi" w:hint="cs"/>
          <w:sz w:val="30"/>
          <w:szCs w:val="30"/>
          <w:cs/>
        </w:rPr>
        <w:t>ยังมิได้ระบุวัตถุประสงค์ของการใช้</w:t>
      </w:r>
    </w:p>
    <w:p w14:paraId="3A470B7A" w14:textId="2CCC5D19" w:rsidR="00B27816" w:rsidRPr="00730F29" w:rsidRDefault="00B75BDC" w:rsidP="00B75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0FF97BC2" w14:textId="0427B8A1" w:rsidR="003F45F6" w:rsidRDefault="001B58F9" w:rsidP="00B96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lastRenderedPageBreak/>
        <w:t xml:space="preserve">ในการประชุมวิสามัญผู้ถือหุ้นของบริษัทเมื่อวันที่ </w:t>
      </w:r>
      <w:r w:rsidR="0046390B" w:rsidRPr="0046390B">
        <w:rPr>
          <w:rFonts w:asciiTheme="majorBidi" w:hAnsiTheme="majorBidi" w:cs="Angsana New"/>
          <w:sz w:val="30"/>
          <w:szCs w:val="30"/>
        </w:rPr>
        <w:t>29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ตุลาคม </w:t>
      </w:r>
      <w:r w:rsidR="0046390B" w:rsidRPr="0046390B">
        <w:rPr>
          <w:rFonts w:asciiTheme="majorBidi" w:hAnsiTheme="majorBidi" w:cs="Angsana New"/>
          <w:sz w:val="30"/>
          <w:szCs w:val="30"/>
        </w:rPr>
        <w:t>2568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ผู้ถือหุ้นของบริษัทได้อนุมัติเปลี่ยนแปลงที่ตั้งสำนักงานใหญ่ของบริษัทจาก </w:t>
      </w:r>
      <w:r w:rsidR="0046390B" w:rsidRPr="0046390B">
        <w:rPr>
          <w:rFonts w:asciiTheme="majorBidi" w:hAnsiTheme="majorBidi" w:cs="Angsana New"/>
          <w:sz w:val="30"/>
          <w:szCs w:val="30"/>
        </w:rPr>
        <w:t>1401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ถนนเอ</w:t>
      </w:r>
      <w:r w:rsidR="00416D19">
        <w:rPr>
          <w:rFonts w:asciiTheme="majorBidi" w:hAnsiTheme="majorBidi" w:cs="Angsana New" w:hint="cs"/>
          <w:sz w:val="30"/>
          <w:szCs w:val="30"/>
          <w:cs/>
        </w:rPr>
        <w:t>กชั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ย แขวงบางบอนใต้ เขตบางบอน กรุงเทพมหานคร </w:t>
      </w:r>
      <w:r w:rsidR="0046390B" w:rsidRPr="0046390B">
        <w:rPr>
          <w:rFonts w:asciiTheme="majorBidi" w:hAnsiTheme="majorBidi" w:cs="Angsana New"/>
          <w:sz w:val="30"/>
          <w:szCs w:val="30"/>
        </w:rPr>
        <w:t>10150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เป็น </w:t>
      </w:r>
      <w:r w:rsidR="00315739">
        <w:rPr>
          <w:rFonts w:asciiTheme="majorBidi" w:hAnsiTheme="majorBidi" w:cs="Angsana New"/>
          <w:sz w:val="30"/>
          <w:szCs w:val="30"/>
        </w:rPr>
        <w:br/>
      </w:r>
      <w:r w:rsidR="0046390B" w:rsidRPr="0046390B">
        <w:rPr>
          <w:rFonts w:asciiTheme="majorBidi" w:hAnsiTheme="majorBidi" w:cs="Angsana New"/>
          <w:sz w:val="30"/>
          <w:szCs w:val="30"/>
        </w:rPr>
        <w:t>7</w:t>
      </w:r>
      <w:r>
        <w:rPr>
          <w:rFonts w:asciiTheme="majorBidi" w:hAnsiTheme="majorBidi" w:cs="Angsana New"/>
          <w:sz w:val="30"/>
          <w:szCs w:val="30"/>
        </w:rPr>
        <w:t>/</w:t>
      </w:r>
      <w:r w:rsidR="0046390B" w:rsidRPr="0046390B">
        <w:rPr>
          <w:rFonts w:asciiTheme="majorBidi" w:hAnsiTheme="majorBidi" w:cs="Angsana New"/>
          <w:sz w:val="30"/>
          <w:szCs w:val="30"/>
        </w:rPr>
        <w:t>4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และ </w:t>
      </w:r>
      <w:r w:rsidR="0046390B" w:rsidRPr="0046390B">
        <w:rPr>
          <w:rFonts w:asciiTheme="majorBidi" w:hAnsiTheme="majorBidi" w:cs="Angsana New"/>
          <w:sz w:val="30"/>
          <w:szCs w:val="30"/>
        </w:rPr>
        <w:t>7</w:t>
      </w:r>
      <w:r>
        <w:rPr>
          <w:rFonts w:asciiTheme="majorBidi" w:hAnsiTheme="majorBidi" w:cs="Angsana New"/>
          <w:sz w:val="30"/>
          <w:szCs w:val="30"/>
        </w:rPr>
        <w:t>/</w:t>
      </w:r>
      <w:r w:rsidR="0046390B" w:rsidRPr="0046390B">
        <w:rPr>
          <w:rFonts w:asciiTheme="majorBidi" w:hAnsiTheme="majorBidi" w:cs="Angsana New"/>
          <w:sz w:val="30"/>
          <w:szCs w:val="30"/>
        </w:rPr>
        <w:t>6</w:t>
      </w:r>
      <w:r w:rsidR="00416D19">
        <w:rPr>
          <w:rFonts w:asciiTheme="majorBidi" w:hAnsiTheme="majorBidi" w:cs="Angsana New"/>
          <w:sz w:val="30"/>
          <w:szCs w:val="30"/>
        </w:rPr>
        <w:t xml:space="preserve"> </w:t>
      </w:r>
      <w:r w:rsidR="00416D19">
        <w:rPr>
          <w:rFonts w:asciiTheme="majorBidi" w:hAnsiTheme="majorBidi" w:cs="Angsana New" w:hint="cs"/>
          <w:sz w:val="30"/>
          <w:szCs w:val="30"/>
          <w:cs/>
        </w:rPr>
        <w:t xml:space="preserve">หมู่ </w:t>
      </w:r>
      <w:r w:rsidR="0046390B" w:rsidRPr="0046390B">
        <w:rPr>
          <w:rFonts w:asciiTheme="majorBidi" w:hAnsiTheme="majorBidi" w:cs="Angsana New"/>
          <w:sz w:val="30"/>
          <w:szCs w:val="30"/>
        </w:rPr>
        <w:t>1</w:t>
      </w:r>
      <w:r w:rsidR="00416D19">
        <w:rPr>
          <w:rFonts w:asciiTheme="majorBidi" w:hAnsiTheme="majorBidi" w:cs="Angsana New"/>
          <w:sz w:val="30"/>
          <w:szCs w:val="30"/>
        </w:rPr>
        <w:t xml:space="preserve"> </w:t>
      </w:r>
      <w:r w:rsidR="001C072A">
        <w:rPr>
          <w:rFonts w:asciiTheme="majorBidi" w:hAnsiTheme="majorBidi" w:cs="Angsana New" w:hint="cs"/>
          <w:sz w:val="30"/>
          <w:szCs w:val="30"/>
          <w:cs/>
        </w:rPr>
        <w:t xml:space="preserve">ถนนเอกชัย </w:t>
      </w:r>
      <w:r w:rsidR="00416D19">
        <w:rPr>
          <w:rFonts w:asciiTheme="majorBidi" w:hAnsiTheme="majorBidi" w:cs="Angsana New" w:hint="cs"/>
          <w:sz w:val="30"/>
          <w:szCs w:val="30"/>
          <w:cs/>
        </w:rPr>
        <w:t xml:space="preserve">ตำบลแคราย อำเภอกระทุ่มแบน จังหวัดสมุทรสาคร </w:t>
      </w:r>
      <w:r w:rsidR="0046390B" w:rsidRPr="0046390B">
        <w:rPr>
          <w:rFonts w:asciiTheme="majorBidi" w:hAnsiTheme="majorBidi" w:cs="Angsana New"/>
          <w:sz w:val="30"/>
          <w:szCs w:val="30"/>
        </w:rPr>
        <w:t>74110</w:t>
      </w:r>
      <w:r w:rsidR="00416D19">
        <w:rPr>
          <w:rFonts w:asciiTheme="majorBidi" w:hAnsiTheme="majorBidi" w:cs="Angsana New"/>
          <w:sz w:val="30"/>
          <w:szCs w:val="30"/>
        </w:rPr>
        <w:t xml:space="preserve"> </w:t>
      </w:r>
      <w:r w:rsidR="001C072A">
        <w:rPr>
          <w:rFonts w:asciiTheme="majorBidi" w:hAnsiTheme="majorBidi" w:cs="Angsana New" w:hint="cs"/>
          <w:sz w:val="30"/>
          <w:szCs w:val="30"/>
          <w:cs/>
        </w:rPr>
        <w:t xml:space="preserve">และเปลี่ยนแปลงให้สำนักงานซึ่งตั้งอยู่เลขที่ </w:t>
      </w:r>
      <w:r w:rsidR="0046390B" w:rsidRPr="0046390B">
        <w:rPr>
          <w:rFonts w:asciiTheme="majorBidi" w:hAnsiTheme="majorBidi" w:cs="Angsana New"/>
          <w:sz w:val="30"/>
          <w:szCs w:val="30"/>
        </w:rPr>
        <w:t>1401</w:t>
      </w:r>
      <w:r w:rsidR="001C072A">
        <w:rPr>
          <w:rFonts w:asciiTheme="majorBidi" w:hAnsiTheme="majorBidi" w:cs="Angsana New"/>
          <w:sz w:val="30"/>
          <w:szCs w:val="30"/>
        </w:rPr>
        <w:t xml:space="preserve"> </w:t>
      </w:r>
      <w:r w:rsidR="001C072A">
        <w:rPr>
          <w:rFonts w:asciiTheme="majorBidi" w:hAnsiTheme="majorBidi" w:cs="Angsana New" w:hint="cs"/>
          <w:sz w:val="30"/>
          <w:szCs w:val="30"/>
          <w:cs/>
        </w:rPr>
        <w:t xml:space="preserve">ถนนเอกชัย แขวงบางบอนใต้ เขตบางบอน กรุงเทพมหานคร </w:t>
      </w:r>
      <w:r w:rsidR="0046390B" w:rsidRPr="0046390B">
        <w:rPr>
          <w:rFonts w:asciiTheme="majorBidi" w:hAnsiTheme="majorBidi" w:cs="Angsana New"/>
          <w:sz w:val="30"/>
          <w:szCs w:val="30"/>
        </w:rPr>
        <w:t>10150</w:t>
      </w:r>
      <w:r w:rsidR="001C072A">
        <w:rPr>
          <w:rFonts w:asciiTheme="majorBidi" w:hAnsiTheme="majorBidi" w:cs="Angsana New"/>
          <w:sz w:val="30"/>
          <w:szCs w:val="30"/>
        </w:rPr>
        <w:t xml:space="preserve"> </w:t>
      </w:r>
      <w:r w:rsidR="001C072A">
        <w:rPr>
          <w:rFonts w:asciiTheme="majorBidi" w:hAnsiTheme="majorBidi" w:cs="Angsana New" w:hint="cs"/>
          <w:sz w:val="30"/>
          <w:szCs w:val="30"/>
          <w:cs/>
        </w:rPr>
        <w:t>เป็นสำนักงานสาขา</w:t>
      </w:r>
      <w:r w:rsidR="00DD6EB1" w:rsidRPr="00DD6EB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D6EB1" w:rsidRPr="00DD6EB1">
        <w:rPr>
          <w:rFonts w:asciiTheme="majorBidi" w:hAnsiTheme="majorBidi" w:cs="Angsana New" w:hint="cs"/>
          <w:sz w:val="30"/>
          <w:szCs w:val="30"/>
          <w:cs/>
        </w:rPr>
        <w:t>บริษัท</w:t>
      </w:r>
      <w:r>
        <w:rPr>
          <w:rFonts w:asciiTheme="majorBidi" w:hAnsiTheme="majorBidi" w:cs="Angsana New" w:hint="cs"/>
          <w:sz w:val="30"/>
          <w:szCs w:val="30"/>
          <w:cs/>
        </w:rPr>
        <w:t>จึง</w:t>
      </w:r>
      <w:r w:rsidR="00DD6EB1" w:rsidRPr="00DD6EB1">
        <w:rPr>
          <w:rFonts w:asciiTheme="majorBidi" w:hAnsiTheme="majorBidi" w:cs="Angsana New" w:hint="cs"/>
          <w:sz w:val="30"/>
          <w:szCs w:val="30"/>
          <w:cs/>
        </w:rPr>
        <w:t>มีการโอนที่ดิน</w:t>
      </w:r>
      <w:r w:rsidR="00DD6EB1" w:rsidRPr="00DD6EB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D6EB1" w:rsidRPr="00DD6EB1">
        <w:rPr>
          <w:rFonts w:asciiTheme="majorBidi" w:hAnsiTheme="majorBidi" w:cs="Angsana New" w:hint="cs"/>
          <w:sz w:val="30"/>
          <w:szCs w:val="30"/>
          <w:cs/>
        </w:rPr>
        <w:t>อาคารและส่วนปรับปรุงอาคาร</w:t>
      </w:r>
      <w:r w:rsidR="00CB4778">
        <w:rPr>
          <w:rFonts w:asciiTheme="majorBidi" w:hAnsiTheme="majorBidi" w:cs="Angsana New" w:hint="cs"/>
          <w:sz w:val="30"/>
          <w:szCs w:val="30"/>
          <w:cs/>
        </w:rPr>
        <w:t>นี้</w:t>
      </w:r>
      <w:r w:rsidR="00DD6EB1" w:rsidRPr="00DD6EB1">
        <w:rPr>
          <w:rFonts w:asciiTheme="majorBidi" w:hAnsiTheme="majorBidi" w:cs="Angsana New" w:hint="cs"/>
          <w:sz w:val="30"/>
          <w:szCs w:val="30"/>
          <w:cs/>
        </w:rPr>
        <w:t>ไปเป็นอสังหาริมทรัพย์เพื่อการลงทุน</w:t>
      </w:r>
      <w:r w:rsidR="00DD6EB1">
        <w:rPr>
          <w:rFonts w:asciiTheme="majorBidi" w:hAnsiTheme="majorBidi" w:cs="Angsana New" w:hint="cs"/>
          <w:sz w:val="30"/>
          <w:szCs w:val="30"/>
          <w:cs/>
        </w:rPr>
        <w:t>ซึ่ง</w:t>
      </w:r>
      <w:r w:rsidR="001C072A">
        <w:rPr>
          <w:rFonts w:asciiTheme="majorBidi" w:hAnsiTheme="majorBidi" w:cs="Angsana New" w:hint="cs"/>
          <w:sz w:val="30"/>
          <w:szCs w:val="30"/>
          <w:cs/>
        </w:rPr>
        <w:t>มี</w:t>
      </w:r>
      <w:r w:rsidR="0096683C" w:rsidRPr="0096683C">
        <w:rPr>
          <w:rFonts w:asciiTheme="majorBidi" w:hAnsiTheme="majorBidi" w:cstheme="majorBidi" w:hint="cs"/>
          <w:sz w:val="30"/>
          <w:szCs w:val="30"/>
          <w:cs/>
        </w:rPr>
        <w:t xml:space="preserve">มูลค่ายุติธรรม ณ วันที่ </w:t>
      </w:r>
      <w:r w:rsidR="0046390B" w:rsidRPr="0046390B">
        <w:rPr>
          <w:rFonts w:asciiTheme="majorBidi" w:hAnsiTheme="majorBidi" w:cstheme="majorBidi"/>
          <w:sz w:val="30"/>
          <w:szCs w:val="30"/>
        </w:rPr>
        <w:t>10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="0096683C" w:rsidRPr="0096683C">
        <w:rPr>
          <w:rFonts w:asciiTheme="majorBidi" w:hAnsiTheme="majorBidi" w:cstheme="majorBidi"/>
          <w:sz w:val="30"/>
          <w:szCs w:val="30"/>
        </w:rPr>
        <w:t xml:space="preserve"> </w:t>
      </w:r>
      <w:r w:rsidR="0046390B" w:rsidRPr="0046390B">
        <w:rPr>
          <w:rFonts w:asciiTheme="majorBidi" w:hAnsiTheme="majorBidi" w:cstheme="majorBidi"/>
          <w:sz w:val="30"/>
          <w:szCs w:val="30"/>
        </w:rPr>
        <w:t>2568</w:t>
      </w:r>
      <w:r w:rsidR="0096683C" w:rsidRPr="0096683C">
        <w:rPr>
          <w:rFonts w:asciiTheme="majorBidi" w:hAnsiTheme="majorBidi" w:cstheme="majorBidi"/>
          <w:sz w:val="30"/>
          <w:szCs w:val="30"/>
        </w:rPr>
        <w:t xml:space="preserve"> </w:t>
      </w:r>
      <w:r w:rsidR="0096683C" w:rsidRPr="0096683C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46390B" w:rsidRPr="0046390B">
        <w:rPr>
          <w:rFonts w:asciiTheme="majorBidi" w:hAnsiTheme="majorBidi" w:cstheme="majorBidi"/>
          <w:sz w:val="30"/>
          <w:szCs w:val="30"/>
        </w:rPr>
        <w:t>182</w:t>
      </w:r>
      <w:r w:rsidR="00B27816">
        <w:rPr>
          <w:rFonts w:asciiTheme="majorBidi" w:hAnsiTheme="majorBidi" w:cstheme="majorBidi"/>
          <w:sz w:val="30"/>
          <w:szCs w:val="30"/>
        </w:rPr>
        <w:t>.</w:t>
      </w:r>
      <w:r w:rsidR="0046390B" w:rsidRPr="0046390B">
        <w:rPr>
          <w:rFonts w:asciiTheme="majorBidi" w:hAnsiTheme="majorBidi" w:cstheme="majorBidi"/>
          <w:sz w:val="30"/>
          <w:szCs w:val="30"/>
        </w:rPr>
        <w:t>6</w:t>
      </w:r>
      <w:r w:rsidR="00B27816">
        <w:rPr>
          <w:rFonts w:asciiTheme="majorBidi" w:hAnsiTheme="majorBidi" w:cstheme="majorBidi"/>
          <w:sz w:val="30"/>
          <w:szCs w:val="30"/>
        </w:rPr>
        <w:t xml:space="preserve"> </w:t>
      </w:r>
      <w:r w:rsidR="0096683C" w:rsidRPr="0096683C">
        <w:rPr>
          <w:rFonts w:asciiTheme="majorBidi" w:hAnsiTheme="majorBidi" w:cstheme="majorBidi" w:hint="cs"/>
          <w:sz w:val="30"/>
          <w:szCs w:val="30"/>
          <w:cs/>
        </w:rPr>
        <w:t xml:space="preserve">ล้านบาท ประเมินราคาโดยผู้ประเมินราคาอิสระโดยวิธีมูลค่าตลาดสำหรับการใช้ประโยชน์ปัจจุบัน มูลค่ายุติธรรมของอสังหาริมทรัพย์เพื่อการลงทุนทั้งหมดถูกจัดลำดับชั้นการวัดมูลค่ายุติธรรมอยู่ในระดับที่ </w:t>
      </w:r>
      <w:r w:rsidR="0046390B" w:rsidRPr="0046390B">
        <w:rPr>
          <w:rFonts w:asciiTheme="majorBidi" w:hAnsiTheme="majorBidi" w:cstheme="majorBidi"/>
          <w:sz w:val="30"/>
          <w:szCs w:val="30"/>
        </w:rPr>
        <w:t>3</w:t>
      </w:r>
    </w:p>
    <w:p w14:paraId="30839666" w14:textId="77777777" w:rsidR="00B41644" w:rsidRPr="00B96801" w:rsidRDefault="00B41644" w:rsidP="00B96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DDE2A5E" w14:textId="45F10E89" w:rsidR="00925F84" w:rsidRPr="00DC2868" w:rsidRDefault="00925F84" w:rsidP="00B956C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DC2868">
        <w:rPr>
          <w:rFonts w:asciiTheme="majorBidi" w:hAnsiTheme="majorBidi" w:cstheme="majorBidi"/>
          <w:sz w:val="30"/>
          <w:szCs w:val="30"/>
          <w:u w:val="none"/>
          <w:cs/>
        </w:rPr>
        <w:t>ที่ดิน อาคารและอุปกรณ์</w:t>
      </w:r>
    </w:p>
    <w:p w14:paraId="2B584C05" w14:textId="77777777" w:rsidR="00641E4C" w:rsidRPr="00DC2868" w:rsidRDefault="00641E4C" w:rsidP="00791B08">
      <w:pPr>
        <w:pStyle w:val="ListParagraph"/>
        <w:ind w:left="788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36"/>
        <w:gridCol w:w="1024"/>
        <w:gridCol w:w="270"/>
        <w:gridCol w:w="1080"/>
        <w:gridCol w:w="270"/>
        <w:gridCol w:w="1080"/>
        <w:gridCol w:w="270"/>
        <w:gridCol w:w="1080"/>
      </w:tblGrid>
      <w:tr w:rsidR="00641E4C" w:rsidRPr="00DC2868" w14:paraId="590D64F0" w14:textId="77777777" w:rsidTr="002C3B0D">
        <w:trPr>
          <w:trHeight w:val="385"/>
          <w:tblHeader/>
        </w:trPr>
        <w:tc>
          <w:tcPr>
            <w:tcW w:w="3870" w:type="dxa"/>
          </w:tcPr>
          <w:p w14:paraId="756927B7" w14:textId="77777777" w:rsidR="00641E4C" w:rsidRPr="00DC2868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2597C2" w14:textId="77777777" w:rsidR="00641E4C" w:rsidRPr="00DC2868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633BC61D" w14:textId="77777777" w:rsidR="00641E4C" w:rsidRPr="00DC2868" w:rsidRDefault="0064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072C422C" w14:textId="77777777" w:rsidR="00641E4C" w:rsidRPr="00DC2868" w:rsidRDefault="0064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7F33A39" w14:textId="77777777" w:rsidR="00641E4C" w:rsidRPr="00DC2868" w:rsidRDefault="0064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73EE" w:rsidRPr="00DC2868" w14:paraId="2A12DD8E" w14:textId="77777777" w:rsidTr="002C3B0D">
        <w:trPr>
          <w:trHeight w:val="385"/>
        </w:trPr>
        <w:tc>
          <w:tcPr>
            <w:tcW w:w="3870" w:type="dxa"/>
          </w:tcPr>
          <w:p w14:paraId="71E628EC" w14:textId="4CD4F570" w:rsidR="00641E4C" w:rsidRPr="00DC2868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2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8207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482075" w:rsidRPr="00F002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482075" w:rsidRPr="00F0020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6390B" w:rsidRPr="004639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46390B" w:rsidRPr="0046390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8"/>
              </w:rPr>
              <w:t>0</w:t>
            </w:r>
            <w:r w:rsidR="00482075" w:rsidRPr="00F002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8207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482075" w:rsidRPr="00F002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236" w:type="dxa"/>
          </w:tcPr>
          <w:p w14:paraId="25BCC87E" w14:textId="77777777" w:rsidR="00641E4C" w:rsidRPr="00DC2868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56644CD5" w14:textId="6603EC85" w:rsidR="00641E4C" w:rsidRPr="00DC2868" w:rsidRDefault="0046390B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0E47705" w14:textId="77777777" w:rsidR="00641E4C" w:rsidRPr="00DC2868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B6ED62" w14:textId="4D172A9A" w:rsidR="00641E4C" w:rsidRPr="00DC2868" w:rsidRDefault="0046390B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FBD9806" w14:textId="77777777" w:rsidR="00641E4C" w:rsidRPr="00DC2868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7E0CB3" w14:textId="6668FF49" w:rsidR="00641E4C" w:rsidRPr="00DC2868" w:rsidRDefault="0046390B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9BA05DF" w14:textId="77777777" w:rsidR="00641E4C" w:rsidRPr="00DC2868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80037E" w14:textId="44C8B5FC" w:rsidR="00641E4C" w:rsidRPr="00DC2868" w:rsidRDefault="0046390B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41E4C" w:rsidRPr="00DC2868" w14:paraId="2E4A3FC0" w14:textId="77777777" w:rsidTr="002C3B0D">
        <w:trPr>
          <w:trHeight w:val="399"/>
        </w:trPr>
        <w:tc>
          <w:tcPr>
            <w:tcW w:w="3870" w:type="dxa"/>
          </w:tcPr>
          <w:p w14:paraId="30CA4FD4" w14:textId="77777777" w:rsidR="00641E4C" w:rsidRPr="00DC2868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5C65372E" w14:textId="77777777" w:rsidR="00641E4C" w:rsidRPr="00DC2868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74" w:type="dxa"/>
            <w:gridSpan w:val="7"/>
            <w:hideMark/>
          </w:tcPr>
          <w:p w14:paraId="3202BE46" w14:textId="77777777" w:rsidR="00641E4C" w:rsidRPr="00DC2868" w:rsidRDefault="00641E4C" w:rsidP="0064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10CE" w:rsidRPr="00DC2868" w14:paraId="19ACBBA5" w14:textId="77777777" w:rsidTr="002C3B0D">
        <w:trPr>
          <w:trHeight w:val="399"/>
        </w:trPr>
        <w:tc>
          <w:tcPr>
            <w:tcW w:w="3870" w:type="dxa"/>
          </w:tcPr>
          <w:p w14:paraId="717C64B1" w14:textId="1ACF114E" w:rsidR="00EC10CE" w:rsidRPr="00DC2868" w:rsidRDefault="00EC10CE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ราคาตามบัญชีต้นงวด</w:t>
            </w:r>
            <w:r w:rsidRPr="00DC28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236" w:type="dxa"/>
          </w:tcPr>
          <w:p w14:paraId="4C2FC021" w14:textId="77777777" w:rsidR="00EC10CE" w:rsidRPr="00DC2868" w:rsidRDefault="00EC10CE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5EEA8622" w14:textId="312624CE" w:rsidR="00EC10CE" w:rsidRPr="00DC2868" w:rsidRDefault="0046390B" w:rsidP="00EC1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770</w:t>
            </w:r>
            <w:r w:rsidR="004C2D49" w:rsidRPr="00DC28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  <w:tc>
          <w:tcPr>
            <w:tcW w:w="270" w:type="dxa"/>
          </w:tcPr>
          <w:p w14:paraId="66289F84" w14:textId="77777777" w:rsidR="00EC10CE" w:rsidRPr="00DC2868" w:rsidRDefault="00EC10CE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7C6AA3" w14:textId="139F71DC" w:rsidR="00EC10CE" w:rsidRPr="00DC2868" w:rsidRDefault="0046390B" w:rsidP="00E3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988</w:t>
            </w:r>
            <w:r w:rsidR="00EC10CE" w:rsidRPr="00DC28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270" w:type="dxa"/>
          </w:tcPr>
          <w:p w14:paraId="2313C755" w14:textId="77777777" w:rsidR="00EC10CE" w:rsidRPr="00DC2868" w:rsidRDefault="00EC10CE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D2D2BB" w14:textId="2E7E6091" w:rsidR="00EC10CE" w:rsidRPr="00DC2868" w:rsidRDefault="0046390B" w:rsidP="00EC1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553</w:t>
            </w:r>
            <w:r w:rsidR="00995787" w:rsidRPr="00DC28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  <w:tc>
          <w:tcPr>
            <w:tcW w:w="270" w:type="dxa"/>
          </w:tcPr>
          <w:p w14:paraId="5AEB3B61" w14:textId="77777777" w:rsidR="00EC10CE" w:rsidRPr="00DC2868" w:rsidRDefault="00EC10CE" w:rsidP="00EC1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51E437" w14:textId="0D56F731" w:rsidR="00EC10CE" w:rsidRPr="00DC2868" w:rsidRDefault="0046390B" w:rsidP="00E30B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586</w:t>
            </w:r>
            <w:r w:rsidR="00EC10CE" w:rsidRPr="00DC28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848</w:t>
            </w:r>
          </w:p>
        </w:tc>
      </w:tr>
      <w:tr w:rsidR="00482075" w:rsidRPr="00DC2868" w14:paraId="351FCB05" w14:textId="77777777" w:rsidTr="002C3B0D">
        <w:trPr>
          <w:trHeight w:val="399"/>
        </w:trPr>
        <w:tc>
          <w:tcPr>
            <w:tcW w:w="3870" w:type="dxa"/>
          </w:tcPr>
          <w:p w14:paraId="12A75C1F" w14:textId="77777777" w:rsidR="00482075" w:rsidRPr="00DC2868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3985C710" w14:textId="77777777" w:rsidR="00482075" w:rsidRPr="00DC2868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C327452" w14:textId="03C7FFE6" w:rsidR="00482075" w:rsidRPr="00DC2868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21A7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970</w:t>
            </w:r>
          </w:p>
        </w:tc>
        <w:tc>
          <w:tcPr>
            <w:tcW w:w="270" w:type="dxa"/>
          </w:tcPr>
          <w:p w14:paraId="16A560E2" w14:textId="77777777" w:rsidR="00482075" w:rsidRPr="00DC2868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827193" w14:textId="01D5C7CF" w:rsidR="00482075" w:rsidRPr="00DC2868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Theme="majorBidi" w:hAnsiTheme="majorBidi" w:cstheme="majorBidi"/>
                <w:sz w:val="30"/>
                <w:szCs w:val="38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820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sz w:val="30"/>
                <w:szCs w:val="30"/>
              </w:rPr>
              <w:t>243</w:t>
            </w:r>
          </w:p>
        </w:tc>
        <w:tc>
          <w:tcPr>
            <w:tcW w:w="270" w:type="dxa"/>
          </w:tcPr>
          <w:p w14:paraId="644C0C70" w14:textId="77777777" w:rsidR="00482075" w:rsidRPr="00DC2868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85FE13" w14:textId="6909ABEC" w:rsidR="00482075" w:rsidRPr="00DC2868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540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  <w:tc>
          <w:tcPr>
            <w:tcW w:w="270" w:type="dxa"/>
          </w:tcPr>
          <w:p w14:paraId="3371137E" w14:textId="77777777" w:rsidR="00482075" w:rsidRPr="00DC2868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059487" w14:textId="7812B691" w:rsidR="00482075" w:rsidRPr="00DC2868" w:rsidRDefault="0046390B" w:rsidP="002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82075" w:rsidRPr="002C3B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</w:tr>
      <w:tr w:rsidR="00482075" w:rsidRPr="00DC2868" w14:paraId="61AC3323" w14:textId="77777777" w:rsidTr="002C3B0D">
        <w:trPr>
          <w:trHeight w:val="399"/>
        </w:trPr>
        <w:tc>
          <w:tcPr>
            <w:tcW w:w="3870" w:type="dxa"/>
          </w:tcPr>
          <w:p w14:paraId="1FBC5FB3" w14:textId="47AAB673" w:rsidR="00482075" w:rsidRPr="00DC2868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  <w:cs/>
              </w:rPr>
              <w:t>โอนไปสินค้าคงเหลือ</w:t>
            </w:r>
          </w:p>
        </w:tc>
        <w:tc>
          <w:tcPr>
            <w:tcW w:w="236" w:type="dxa"/>
          </w:tcPr>
          <w:p w14:paraId="18B02A8D" w14:textId="77777777" w:rsidR="00482075" w:rsidRPr="00DC2868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95D1281" w14:textId="672EABC0" w:rsidR="00482075" w:rsidRPr="00DC2868" w:rsidRDefault="00DF1DCE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219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29BA9F1" w14:textId="77777777" w:rsidR="00482075" w:rsidRPr="00DC2868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D35C8A" w14:textId="34B0D1E5" w:rsidR="00482075" w:rsidRPr="00DC2868" w:rsidRDefault="00482075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Theme="majorBidi" w:hAnsiTheme="majorBidi" w:cstheme="majorBidi"/>
                <w:sz w:val="30"/>
                <w:szCs w:val="38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91F9BF" w14:textId="77777777" w:rsidR="00482075" w:rsidRPr="00DC2868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26BF2B" w14:textId="37968C4C" w:rsidR="00482075" w:rsidRPr="00DC2868" w:rsidRDefault="00DF1DCE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219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F80C9F5" w14:textId="77777777" w:rsidR="00482075" w:rsidRPr="00DC2868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D0A739" w14:textId="78AD0407" w:rsidR="00482075" w:rsidRPr="00DC2868" w:rsidRDefault="00482075" w:rsidP="002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3B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5EB9" w:rsidRPr="00DC2868" w14:paraId="4F892EDE" w14:textId="77777777" w:rsidTr="002C3B0D">
        <w:trPr>
          <w:trHeight w:val="399"/>
        </w:trPr>
        <w:tc>
          <w:tcPr>
            <w:tcW w:w="3870" w:type="dxa"/>
          </w:tcPr>
          <w:p w14:paraId="24898D3B" w14:textId="4D118E41" w:rsidR="00BA5EB9" w:rsidRPr="00DC2868" w:rsidRDefault="00BA5EB9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236" w:type="dxa"/>
          </w:tcPr>
          <w:p w14:paraId="4BFBE27B" w14:textId="77777777" w:rsidR="00BA5EB9" w:rsidRPr="00DC2868" w:rsidRDefault="00BA5EB9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92C758F" w14:textId="4BFA11E5" w:rsidR="00BA5EB9" w:rsidRPr="00BA5EB9" w:rsidRDefault="00A63D1F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D6EB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153</w:t>
            </w:r>
            <w:r w:rsidRPr="00DD6E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469</w:t>
            </w:r>
            <w:r w:rsidRPr="00DD6EB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9A69F80" w14:textId="77777777" w:rsidR="00BA5EB9" w:rsidRPr="00BA5EB9" w:rsidRDefault="00BA5EB9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6841E650" w14:textId="011E67E6" w:rsidR="00BA5EB9" w:rsidRPr="00BA5EB9" w:rsidRDefault="00BA5EB9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F506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2D6BB8" w14:textId="77777777" w:rsidR="00BA5EB9" w:rsidRPr="00BA5EB9" w:rsidRDefault="00BA5EB9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408A57D2" w14:textId="71D5ACCC" w:rsidR="00BA5EB9" w:rsidRPr="00BA5EB9" w:rsidRDefault="00B27816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B2781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153</w:t>
            </w:r>
            <w:r w:rsidR="00A546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469</w:t>
            </w:r>
            <w:r w:rsidRPr="00B2781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657F54C" w14:textId="77777777" w:rsidR="00BA5EB9" w:rsidRPr="00BA5EB9" w:rsidRDefault="00BA5EB9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476A2E90" w14:textId="06849E80" w:rsidR="00BA5EB9" w:rsidRPr="002C3B0D" w:rsidRDefault="00BA5EB9" w:rsidP="002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2C3B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3A0D" w:rsidRPr="00DC2868" w14:paraId="76816521" w14:textId="77777777" w:rsidTr="002C3B0D">
        <w:trPr>
          <w:trHeight w:val="399"/>
        </w:trPr>
        <w:tc>
          <w:tcPr>
            <w:tcW w:w="3870" w:type="dxa"/>
          </w:tcPr>
          <w:p w14:paraId="77834C3B" w14:textId="4A9A301B" w:rsidR="00713A0D" w:rsidRPr="00DC2868" w:rsidRDefault="00713A0D" w:rsidP="00713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รับโอนมาจากสินทรัพย์สินทรัพย์สิทธิการใช้</w:t>
            </w:r>
          </w:p>
        </w:tc>
        <w:tc>
          <w:tcPr>
            <w:tcW w:w="236" w:type="dxa"/>
          </w:tcPr>
          <w:p w14:paraId="03105837" w14:textId="77777777" w:rsidR="00713A0D" w:rsidRPr="00DC2868" w:rsidRDefault="00713A0D" w:rsidP="00713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514F54C" w14:textId="493FEFAF" w:rsidR="00713A0D" w:rsidRPr="00DC2868" w:rsidRDefault="0046390B" w:rsidP="00713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2617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  <w:tc>
          <w:tcPr>
            <w:tcW w:w="270" w:type="dxa"/>
          </w:tcPr>
          <w:p w14:paraId="30132ABF" w14:textId="77777777" w:rsidR="00713A0D" w:rsidRPr="00DC2868" w:rsidRDefault="00713A0D" w:rsidP="00713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5BAC76" w14:textId="7E711FAB" w:rsidR="00713A0D" w:rsidRPr="00DC2868" w:rsidRDefault="00482075" w:rsidP="00713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F42B38" w14:textId="77777777" w:rsidR="00713A0D" w:rsidRPr="00DC2868" w:rsidRDefault="00713A0D" w:rsidP="00713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2AE2F5" w14:textId="6FE10838" w:rsidR="00713A0D" w:rsidRPr="00DC2868" w:rsidRDefault="003B1B3F" w:rsidP="00713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517BCB" w14:textId="77777777" w:rsidR="00713A0D" w:rsidRPr="00DC2868" w:rsidRDefault="00713A0D" w:rsidP="00713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06C35C" w14:textId="54D8EF63" w:rsidR="00713A0D" w:rsidRPr="00DC2868" w:rsidRDefault="00482075" w:rsidP="002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2075" w:rsidRPr="00DC2868" w14:paraId="78A8B5B6" w14:textId="77777777" w:rsidTr="002C3B0D">
        <w:trPr>
          <w:trHeight w:val="399"/>
        </w:trPr>
        <w:tc>
          <w:tcPr>
            <w:tcW w:w="3870" w:type="dxa"/>
          </w:tcPr>
          <w:p w14:paraId="72E8E56C" w14:textId="5CD297BE" w:rsidR="00482075" w:rsidRPr="00DC2868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รับโอนมาจากสินทรัพย์ไม่มีตัวตนอื่น</w:t>
            </w:r>
          </w:p>
        </w:tc>
        <w:tc>
          <w:tcPr>
            <w:tcW w:w="236" w:type="dxa"/>
          </w:tcPr>
          <w:p w14:paraId="6BB6635B" w14:textId="77777777" w:rsidR="00482075" w:rsidRPr="00DC2868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F0E9577" w14:textId="4A278698" w:rsidR="00482075" w:rsidRPr="00DC2868" w:rsidRDefault="00D61971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88D65C" w14:textId="77777777" w:rsidR="00482075" w:rsidRPr="00DC2868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94895A" w14:textId="4B9B4FA1" w:rsidR="00482075" w:rsidRPr="00DC2868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sz w:val="30"/>
                <w:szCs w:val="30"/>
              </w:rPr>
              <w:t>215</w:t>
            </w:r>
          </w:p>
        </w:tc>
        <w:tc>
          <w:tcPr>
            <w:tcW w:w="270" w:type="dxa"/>
          </w:tcPr>
          <w:p w14:paraId="2E65F3F9" w14:textId="77777777" w:rsidR="00482075" w:rsidRPr="00DC2868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4D6CBA" w14:textId="696342D8" w:rsidR="00482075" w:rsidRPr="00DC2868" w:rsidRDefault="00D61971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50EA2B" w14:textId="77777777" w:rsidR="00482075" w:rsidRPr="00DC2868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346237" w14:textId="6CD3F695" w:rsidR="00482075" w:rsidRPr="00DC2868" w:rsidRDefault="0046390B" w:rsidP="002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</w:tr>
      <w:tr w:rsidR="00482075" w:rsidRPr="00DC2868" w14:paraId="14D8116D" w14:textId="77777777" w:rsidTr="002C3B0D">
        <w:trPr>
          <w:trHeight w:val="399"/>
        </w:trPr>
        <w:tc>
          <w:tcPr>
            <w:tcW w:w="3870" w:type="dxa"/>
          </w:tcPr>
          <w:p w14:paraId="682F6B8B" w14:textId="678367E9" w:rsidR="00482075" w:rsidRPr="00DC2868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จำหน่ายและตัดจำหน่าย </w:t>
            </w:r>
            <w:r w:rsidRPr="00DC286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C2868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236" w:type="dxa"/>
          </w:tcPr>
          <w:p w14:paraId="7E3DA469" w14:textId="77777777" w:rsidR="00482075" w:rsidRPr="00DC2868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DD94616" w14:textId="65AC6C91" w:rsidR="00482075" w:rsidRPr="00DC2868" w:rsidRDefault="00A63D1F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422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977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36269DF" w14:textId="77777777" w:rsidR="00482075" w:rsidRPr="00DC2868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846C79" w14:textId="2D2CD7A5" w:rsidR="00482075" w:rsidRPr="00DC2868" w:rsidRDefault="00482075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6390B" w:rsidRPr="0046390B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0423D58" w14:textId="77777777" w:rsidR="00482075" w:rsidRPr="00DC2868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381535" w14:textId="5E7A9C72" w:rsidR="00482075" w:rsidRPr="00DC2868" w:rsidRDefault="00117222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422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390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A9293F5" w14:textId="77777777" w:rsidR="00482075" w:rsidRPr="00DC2868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42E1AB" w14:textId="449AE717" w:rsidR="00482075" w:rsidRPr="00DC2868" w:rsidRDefault="00482075" w:rsidP="002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2C3B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C3B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82075" w:rsidRPr="00DC2868" w14:paraId="0D592DFC" w14:textId="77777777" w:rsidTr="002C3B0D">
        <w:trPr>
          <w:trHeight w:val="399"/>
        </w:trPr>
        <w:tc>
          <w:tcPr>
            <w:tcW w:w="3870" w:type="dxa"/>
          </w:tcPr>
          <w:p w14:paraId="094083F2" w14:textId="77777777" w:rsidR="00482075" w:rsidRPr="00DC2868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36" w:type="dxa"/>
          </w:tcPr>
          <w:p w14:paraId="0B128541" w14:textId="77777777" w:rsidR="00482075" w:rsidRPr="00DC2868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608EB3C7" w14:textId="7DA480FF" w:rsidR="00482075" w:rsidRPr="00DC2868" w:rsidRDefault="002A69F7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A63D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805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D93B6BA" w14:textId="77777777" w:rsidR="00482075" w:rsidRPr="00DC2868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6D5EAD2" w14:textId="0006F041" w:rsidR="00482075" w:rsidRPr="00DC2868" w:rsidRDefault="00482075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6390B" w:rsidRPr="0046390B">
              <w:rPr>
                <w:rFonts w:ascii="Angsana New" w:hAnsi="Angsana New" w:cs="Angsana New"/>
                <w:sz w:val="30"/>
                <w:szCs w:val="30"/>
              </w:rPr>
              <w:t>47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6390B" w:rsidRPr="0046390B">
              <w:rPr>
                <w:rFonts w:ascii="Angsana New" w:hAnsi="Angsana New" w:cs="Angsana New"/>
                <w:sz w:val="30"/>
                <w:szCs w:val="30"/>
              </w:rPr>
              <w:t>167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79E2752" w14:textId="77777777" w:rsidR="00482075" w:rsidRPr="00DC2868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5754FF" w14:textId="6ACC1E0C" w:rsidR="00482075" w:rsidRPr="00DC2868" w:rsidRDefault="00BE35CF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A546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297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6649D2B" w14:textId="77777777" w:rsidR="00482075" w:rsidRPr="00DC2868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EE4EFD" w14:textId="30DB779D" w:rsidR="00482075" w:rsidRPr="00DC2868" w:rsidRDefault="00482075" w:rsidP="002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2C3B0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2C3B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6390B" w:rsidRPr="0046390B">
              <w:rPr>
                <w:rFonts w:asciiTheme="majorBidi" w:hAnsiTheme="majorBidi" w:cstheme="majorBidi"/>
                <w:sz w:val="30"/>
                <w:szCs w:val="30"/>
              </w:rPr>
              <w:t>890</w:t>
            </w:r>
            <w:r w:rsidRPr="002C3B0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82075" w:rsidRPr="00DC2868" w14:paraId="76449E16" w14:textId="77777777" w:rsidTr="002C3B0D">
        <w:trPr>
          <w:trHeight w:val="399"/>
        </w:trPr>
        <w:tc>
          <w:tcPr>
            <w:tcW w:w="3870" w:type="dxa"/>
          </w:tcPr>
          <w:p w14:paraId="3145C994" w14:textId="77777777" w:rsidR="00482075" w:rsidRPr="00DC2868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2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236" w:type="dxa"/>
          </w:tcPr>
          <w:p w14:paraId="5D5312F9" w14:textId="77777777" w:rsidR="00482075" w:rsidRPr="00DC2868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0BBCFD" w14:textId="6C07851A" w:rsidR="00482075" w:rsidRPr="00DC2868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589</w:t>
            </w:r>
            <w:r w:rsidR="004E68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</w:t>
            </w:r>
          </w:p>
        </w:tc>
        <w:tc>
          <w:tcPr>
            <w:tcW w:w="270" w:type="dxa"/>
          </w:tcPr>
          <w:p w14:paraId="785E0A47" w14:textId="77777777" w:rsidR="00482075" w:rsidRPr="00DC2868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BD33DD" w14:textId="0749EF26" w:rsidR="00482075" w:rsidRPr="00DC2868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944</w:t>
            </w:r>
            <w:r w:rsidR="0048207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430</w:t>
            </w:r>
          </w:p>
        </w:tc>
        <w:tc>
          <w:tcPr>
            <w:tcW w:w="270" w:type="dxa"/>
          </w:tcPr>
          <w:p w14:paraId="577B78AE" w14:textId="77777777" w:rsidR="00482075" w:rsidRPr="00DC2868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D18B6B" w14:textId="4C2FA939" w:rsidR="00482075" w:rsidRPr="00DC2868" w:rsidRDefault="0046390B" w:rsidP="004820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</w:t>
            </w:r>
            <w:r w:rsidR="00B278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390</w:t>
            </w:r>
          </w:p>
        </w:tc>
        <w:tc>
          <w:tcPr>
            <w:tcW w:w="270" w:type="dxa"/>
          </w:tcPr>
          <w:p w14:paraId="1FDE6A67" w14:textId="77777777" w:rsidR="00482075" w:rsidRPr="00DC2868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A4C5CA" w14:textId="42363688" w:rsidR="00482075" w:rsidRPr="002C3B0D" w:rsidRDefault="0046390B" w:rsidP="002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561</w:t>
            </w:r>
            <w:r w:rsidR="00482075" w:rsidRPr="002C3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397</w:t>
            </w:r>
          </w:p>
        </w:tc>
      </w:tr>
      <w:tr w:rsidR="00713A0D" w:rsidRPr="00DC2868" w14:paraId="646389BA" w14:textId="77777777" w:rsidTr="002C3B0D">
        <w:trPr>
          <w:trHeight w:val="399"/>
        </w:trPr>
        <w:tc>
          <w:tcPr>
            <w:tcW w:w="3870" w:type="dxa"/>
          </w:tcPr>
          <w:p w14:paraId="4171ABAD" w14:textId="58360310" w:rsidR="00713A0D" w:rsidRPr="00DC2868" w:rsidRDefault="00713A0D" w:rsidP="00713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0" w:name="_Hlk213192623"/>
            <w:r w:rsidRPr="00DC2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 w:rsidR="0046390B"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C2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  <w:bookmarkEnd w:id="0"/>
          </w:p>
        </w:tc>
        <w:tc>
          <w:tcPr>
            <w:tcW w:w="236" w:type="dxa"/>
          </w:tcPr>
          <w:p w14:paraId="40D3E516" w14:textId="77777777" w:rsidR="00713A0D" w:rsidRPr="00DC2868" w:rsidRDefault="00713A0D" w:rsidP="00713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1C0863A5" w14:textId="77777777" w:rsidR="00713A0D" w:rsidRPr="00DC2868" w:rsidRDefault="00713A0D" w:rsidP="00713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E384F1" w14:textId="77777777" w:rsidR="00713A0D" w:rsidRPr="00DC2868" w:rsidRDefault="00713A0D" w:rsidP="00713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B6FB66B" w14:textId="37F845A2" w:rsidR="00713A0D" w:rsidRPr="00DC2868" w:rsidRDefault="0046390B" w:rsidP="00713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770</w:t>
            </w:r>
            <w:r w:rsidR="00713A0D" w:rsidRPr="00DC286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337</w:t>
            </w:r>
          </w:p>
        </w:tc>
        <w:tc>
          <w:tcPr>
            <w:tcW w:w="270" w:type="dxa"/>
          </w:tcPr>
          <w:p w14:paraId="27B5E86F" w14:textId="77777777" w:rsidR="00713A0D" w:rsidRPr="00DC2868" w:rsidRDefault="00713A0D" w:rsidP="00713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8A2C1B2" w14:textId="77777777" w:rsidR="00713A0D" w:rsidRPr="00DC2868" w:rsidRDefault="00713A0D" w:rsidP="00713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ED7532" w14:textId="77777777" w:rsidR="00713A0D" w:rsidRPr="00DC2868" w:rsidRDefault="00713A0D" w:rsidP="00713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B5ED75" w14:textId="32DE5DFD" w:rsidR="00713A0D" w:rsidRPr="002C3B0D" w:rsidRDefault="0046390B" w:rsidP="002C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right="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553</w:t>
            </w:r>
            <w:r w:rsidR="00713A0D" w:rsidRPr="002C3B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</w:t>
            </w:r>
          </w:p>
        </w:tc>
      </w:tr>
    </w:tbl>
    <w:p w14:paraId="5F2F2703" w14:textId="09DCBAF3" w:rsidR="00BA5EB9" w:rsidRDefault="00BA5EB9" w:rsidP="00D5601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</w:pPr>
    </w:p>
    <w:p w14:paraId="5F598F56" w14:textId="33843405" w:rsidR="00D56014" w:rsidRPr="00BA5EB9" w:rsidRDefault="00BA5EB9" w:rsidP="00BA5E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26B5688" w14:textId="59F1853D" w:rsidR="00297667" w:rsidRPr="00DC2868" w:rsidRDefault="00297667" w:rsidP="00B956C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</w:pPr>
      <w:r w:rsidRPr="00DC2868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ส่วนงานดำเนินง</w:t>
      </w:r>
      <w:r w:rsidR="00A92D47" w:rsidRPr="00DC2868">
        <w:rPr>
          <w:rFonts w:asciiTheme="majorBidi" w:hAnsiTheme="majorBidi" w:cstheme="majorBidi"/>
          <w:sz w:val="30"/>
          <w:szCs w:val="30"/>
          <w:u w:val="none"/>
          <w:cs/>
        </w:rPr>
        <w:t>านและการจำแนกรายได้</w:t>
      </w:r>
    </w:p>
    <w:p w14:paraId="2AE3828A" w14:textId="77777777" w:rsidR="00297667" w:rsidRPr="00DC2868" w:rsidRDefault="00297667" w:rsidP="00297667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30"/>
          <w:szCs w:val="30"/>
          <w:cs/>
        </w:rPr>
      </w:pPr>
    </w:p>
    <w:p w14:paraId="60CB9823" w14:textId="2437BF92" w:rsidR="004278AC" w:rsidRPr="00DC2868" w:rsidRDefault="00EC7AAB" w:rsidP="00E87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C2868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ส่วนงานดำเนินงาน</w:t>
      </w:r>
    </w:p>
    <w:p w14:paraId="57208BB7" w14:textId="77777777" w:rsidR="004278AC" w:rsidRPr="00DC2868" w:rsidRDefault="004278AC" w:rsidP="00E87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0E8CC9" w14:textId="2D2E8C8E" w:rsidR="00297667" w:rsidRPr="00DC2868" w:rsidRDefault="004278AC" w:rsidP="00E87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2868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="0046390B" w:rsidRPr="0046390B">
        <w:rPr>
          <w:rFonts w:asciiTheme="majorBidi" w:hAnsiTheme="majorBidi" w:cstheme="majorBidi"/>
          <w:sz w:val="30"/>
          <w:szCs w:val="30"/>
        </w:rPr>
        <w:t>2</w:t>
      </w:r>
      <w:r w:rsidRPr="00DC2868">
        <w:rPr>
          <w:rFonts w:asciiTheme="majorBidi" w:hAnsiTheme="majorBidi" w:cstheme="majorBidi"/>
          <w:sz w:val="30"/>
          <w:szCs w:val="30"/>
        </w:rPr>
        <w:t xml:space="preserve"> </w:t>
      </w:r>
      <w:r w:rsidRPr="00DC2868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5F3BAB0C" w14:textId="2526F5DF" w:rsidR="00297667" w:rsidRPr="00DC2868" w:rsidRDefault="00EC7AAB" w:rsidP="00E8792C">
      <w:pPr>
        <w:pStyle w:val="ListParagraph"/>
        <w:numPr>
          <w:ilvl w:val="0"/>
          <w:numId w:val="1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DC2868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8640D3" w:rsidRPr="00DC2868">
        <w:rPr>
          <w:rFonts w:asciiTheme="majorBidi" w:hAnsiTheme="majorBidi" w:cstheme="majorBidi"/>
          <w:sz w:val="30"/>
          <w:szCs w:val="30"/>
          <w:cs/>
        </w:rPr>
        <w:t>ที่</w:t>
      </w:r>
      <w:r w:rsidRPr="00DC28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6390B" w:rsidRPr="0046390B">
        <w:rPr>
          <w:rFonts w:asciiTheme="majorBidi" w:hAnsiTheme="majorBidi" w:cstheme="majorBidi"/>
          <w:sz w:val="30"/>
          <w:szCs w:val="30"/>
        </w:rPr>
        <w:t>1</w:t>
      </w:r>
      <w:r w:rsidRPr="00DC28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7667" w:rsidRPr="00DC2868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0260E6" w:rsidRPr="00DC2868">
        <w:rPr>
          <w:rFonts w:asciiTheme="majorBidi" w:hAnsiTheme="majorBidi" w:cstheme="majorBidi"/>
          <w:spacing w:val="-4"/>
          <w:sz w:val="30"/>
          <w:szCs w:val="30"/>
          <w:cs/>
        </w:rPr>
        <w:t>เกี่ยวกับรายได้จากการจำหน่าย</w:t>
      </w:r>
      <w:r w:rsidR="0056644A" w:rsidRPr="00DC2868">
        <w:rPr>
          <w:rFonts w:asciiTheme="majorBidi" w:hAnsiTheme="majorBidi" w:cstheme="majorBidi"/>
          <w:spacing w:val="-4"/>
          <w:sz w:val="30"/>
          <w:szCs w:val="30"/>
          <w:cs/>
        </w:rPr>
        <w:t>เ</w:t>
      </w:r>
      <w:r w:rsidR="000260E6" w:rsidRPr="00DC2868">
        <w:rPr>
          <w:rFonts w:asciiTheme="majorBidi" w:hAnsiTheme="majorBidi" w:cstheme="majorBidi"/>
          <w:spacing w:val="-4"/>
          <w:sz w:val="30"/>
          <w:szCs w:val="30"/>
          <w:cs/>
        </w:rPr>
        <w:t>หล็ก</w:t>
      </w:r>
    </w:p>
    <w:p w14:paraId="3286E415" w14:textId="4D8E471A" w:rsidR="00F01A5A" w:rsidRPr="00C400B7" w:rsidRDefault="00EC7AAB" w:rsidP="00E8792C">
      <w:pPr>
        <w:pStyle w:val="ListParagraph"/>
        <w:numPr>
          <w:ilvl w:val="0"/>
          <w:numId w:val="1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DC2868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8640D3" w:rsidRPr="00DC2868">
        <w:rPr>
          <w:rFonts w:asciiTheme="majorBidi" w:hAnsiTheme="majorBidi" w:cstheme="majorBidi"/>
          <w:sz w:val="30"/>
          <w:szCs w:val="30"/>
          <w:cs/>
        </w:rPr>
        <w:t>ที่</w:t>
      </w:r>
      <w:r w:rsidRPr="00DC28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6390B" w:rsidRPr="0046390B">
        <w:rPr>
          <w:rFonts w:asciiTheme="majorBidi" w:hAnsiTheme="majorBidi" w:cstheme="majorBidi"/>
          <w:sz w:val="30"/>
          <w:szCs w:val="30"/>
        </w:rPr>
        <w:t>2</w:t>
      </w:r>
      <w:r w:rsidRPr="00DC28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7667" w:rsidRPr="00DC2868">
        <w:rPr>
          <w:rFonts w:asciiTheme="majorBidi" w:hAnsiTheme="majorBidi" w:cstheme="majorBidi"/>
          <w:sz w:val="30"/>
          <w:szCs w:val="30"/>
          <w:cs/>
        </w:rPr>
        <w:t>ส่วนงา</w:t>
      </w:r>
      <w:r w:rsidR="000260E6" w:rsidRPr="00DC2868">
        <w:rPr>
          <w:rFonts w:asciiTheme="majorBidi" w:hAnsiTheme="majorBidi" w:cstheme="majorBidi"/>
          <w:sz w:val="30"/>
          <w:szCs w:val="30"/>
          <w:cs/>
        </w:rPr>
        <w:t>นเกี่ยวกับรายได้จากการให้บริการขนส่ง</w:t>
      </w:r>
      <w:r w:rsidR="0031261E" w:rsidRPr="00C400B7">
        <w:rPr>
          <w:rFonts w:asciiTheme="majorBidi" w:hAnsiTheme="majorBidi" w:cstheme="majorBidi"/>
          <w:sz w:val="30"/>
          <w:szCs w:val="30"/>
        </w:rPr>
        <w:t xml:space="preserve"> </w:t>
      </w:r>
    </w:p>
    <w:p w14:paraId="35AA2D34" w14:textId="4C91D632" w:rsidR="006E7BAE" w:rsidRPr="001D520A" w:rsidRDefault="006E7BAE" w:rsidP="00E87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 w:right="-45" w:hanging="270"/>
        <w:jc w:val="thaiDistribute"/>
        <w:rPr>
          <w:rFonts w:ascii="Angsana New" w:hAnsi="Angsana New" w:cs="Angsana New"/>
          <w:b/>
          <w:sz w:val="30"/>
          <w:szCs w:val="30"/>
        </w:rPr>
        <w:sectPr w:rsidR="006E7BAE" w:rsidRPr="001D520A" w:rsidSect="00DC2868">
          <w:headerReference w:type="even" r:id="rId11"/>
          <w:headerReference w:type="default" r:id="rId12"/>
          <w:footerReference w:type="defaul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2"/>
          <w:cols w:space="720"/>
          <w:docGrid w:linePitch="360"/>
        </w:sectPr>
      </w:pPr>
    </w:p>
    <w:p w14:paraId="2E570ABA" w14:textId="77777777" w:rsidR="00754984" w:rsidRPr="00F411ED" w:rsidRDefault="00754984" w:rsidP="00754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1170"/>
          <w:tab w:val="left" w:pos="1260"/>
          <w:tab w:val="left" w:pos="1440"/>
          <w:tab w:val="left" w:pos="1530"/>
        </w:tabs>
        <w:spacing w:line="240" w:lineRule="auto"/>
        <w:ind w:left="450" w:right="220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14976" w:type="dxa"/>
        <w:tblLayout w:type="fixed"/>
        <w:tblLook w:val="00A0" w:firstRow="1" w:lastRow="0" w:firstColumn="1" w:lastColumn="0" w:noHBand="0" w:noVBand="0"/>
      </w:tblPr>
      <w:tblGrid>
        <w:gridCol w:w="4410"/>
        <w:gridCol w:w="1080"/>
        <w:gridCol w:w="270"/>
        <w:gridCol w:w="1080"/>
        <w:gridCol w:w="271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106"/>
        <w:gridCol w:w="270"/>
        <w:gridCol w:w="1089"/>
      </w:tblGrid>
      <w:tr w:rsidR="00641E4C" w:rsidRPr="00F411ED" w14:paraId="5026BCA4" w14:textId="77777777">
        <w:trPr>
          <w:trHeight w:val="353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6584F5" w14:textId="77777777" w:rsidR="00641E4C" w:rsidRPr="002F32D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16"/>
                <w:szCs w:val="16"/>
                <w:cs/>
              </w:rPr>
            </w:pPr>
          </w:p>
        </w:tc>
        <w:tc>
          <w:tcPr>
            <w:tcW w:w="10566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74AA9BC5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641E4C" w:rsidRPr="00F411ED" w14:paraId="511273AB" w14:textId="77777777">
        <w:trPr>
          <w:trHeight w:val="353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1FC4F4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DBCD0" w14:textId="77777777" w:rsidR="00623EA8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รายได้จาก</w:t>
            </w:r>
          </w:p>
          <w:p w14:paraId="1FD1D40D" w14:textId="00D85958" w:rsidR="00641E4C" w:rsidRPr="00F411ED" w:rsidRDefault="00641E4C" w:rsidP="0062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การจำหน่ายเหล็ก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0B1EA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370A9" w14:textId="60C84F9B" w:rsidR="00641E4C" w:rsidRPr="00F411ED" w:rsidRDefault="00641E4C" w:rsidP="0062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รายได้จาก</w:t>
            </w:r>
            <w:r w:rsidR="00623EA8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</w:t>
            </w:r>
            <w:r w:rsidR="00623E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</w:t>
            </w: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ให้บริการขนส่ง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5AB7B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06E58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411ED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การตัดรายการระหว่างกัน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5E595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65" w:type="dxa"/>
            <w:gridSpan w:val="3"/>
            <w:vAlign w:val="bottom"/>
          </w:tcPr>
          <w:p w14:paraId="15C56723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411ED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A33E14" w:rsidRPr="00F411ED" w14:paraId="2646CE49" w14:textId="77777777">
        <w:trPr>
          <w:trHeight w:val="247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</w:tcPr>
          <w:p w14:paraId="4BEC4BAD" w14:textId="39EC0ED1" w:rsidR="00A33E14" w:rsidRPr="00F411ED" w:rsidRDefault="00A33E14" w:rsidP="008D3F85">
            <w:pPr>
              <w:spacing w:line="240" w:lineRule="auto"/>
              <w:ind w:left="-111" w:right="-10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82075" w:rsidRPr="00F411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เก้าเดือนสิ้นสุดวันที่ </w:t>
            </w:r>
            <w:r w:rsidR="0046390B" w:rsidRPr="0046390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482075" w:rsidRPr="00F411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82075" w:rsidRPr="00F411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FFC8C" w14:textId="676D5D26" w:rsidR="00A33E14" w:rsidRPr="00F411ED" w:rsidRDefault="0046390B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85263" w14:textId="77777777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D7D66" w14:textId="79C2D388" w:rsidR="00A33E14" w:rsidRPr="00F411ED" w:rsidRDefault="0046390B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09F4E" w14:textId="77777777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C205E" w14:textId="09107857" w:rsidR="00A33E14" w:rsidRPr="00F411ED" w:rsidRDefault="0046390B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2965C" w14:textId="77777777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F0397" w14:textId="4615E9AE" w:rsidR="00A33E14" w:rsidRPr="00F411ED" w:rsidRDefault="0046390B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8C39" w14:textId="77777777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554C7" w14:textId="11FE2F53" w:rsidR="00A33E14" w:rsidRPr="00F411ED" w:rsidRDefault="0046390B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229B1" w14:textId="77777777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62525" w14:textId="49B6B89C" w:rsidR="00A33E14" w:rsidRPr="00F411ED" w:rsidRDefault="0046390B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BDEF9" w14:textId="77777777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17E5CAD4" w14:textId="095F88EC" w:rsidR="00A33E14" w:rsidRPr="00F411ED" w:rsidRDefault="0046390B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65A2EEB8" w14:textId="77777777" w:rsidR="00A33E14" w:rsidRPr="00F411ED" w:rsidRDefault="00A33E14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36AD0287" w14:textId="68EE7DD5" w:rsidR="00A33E14" w:rsidRPr="00F411ED" w:rsidRDefault="0046390B" w:rsidP="00A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2567</w:t>
            </w:r>
          </w:p>
        </w:tc>
      </w:tr>
      <w:tr w:rsidR="00641E4C" w:rsidRPr="00F411ED" w14:paraId="69135464" w14:textId="77777777" w:rsidTr="002F32DD">
        <w:trPr>
          <w:trHeight w:val="263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6486D0" w14:textId="77777777" w:rsidR="00641E4C" w:rsidRPr="00EF512A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566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7C948731" w14:textId="77777777" w:rsidR="00641E4C" w:rsidRPr="00EF512A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4"/>
                <w:szCs w:val="24"/>
                <w:lang w:val="en-GB"/>
              </w:rPr>
            </w:pPr>
            <w:r w:rsidRPr="00FF2CE1">
              <w:rPr>
                <w:rFonts w:ascii="Angsana New" w:hAnsi="Angsana New" w:cs="Angsana New" w:hint="cs"/>
                <w:b/>
                <w:i/>
                <w:iCs/>
                <w:color w:val="000000"/>
                <w:sz w:val="32"/>
                <w:szCs w:val="32"/>
                <w:cs/>
                <w:lang w:val="en-GB"/>
              </w:rPr>
              <w:t>(พันบาท)</w:t>
            </w:r>
          </w:p>
        </w:tc>
      </w:tr>
      <w:tr w:rsidR="00641E4C" w:rsidRPr="00F411ED" w14:paraId="24518D8F" w14:textId="77777777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5996841" w14:textId="77777777" w:rsidR="00641E4C" w:rsidRPr="00F411ED" w:rsidRDefault="00641E4C" w:rsidP="008D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9415CFC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B98DB15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2197C90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46CC622D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9DF253A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A3E37B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A5AD57A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9BC8375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00C0D0E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95D74A0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1501437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8244D49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63B5B20C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7C6FF8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5CE04F5D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82075" w:rsidRPr="00F411ED" w14:paraId="378C9251" w14:textId="77777777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7B07A91" w14:textId="77777777" w:rsidR="00482075" w:rsidRPr="00F411ED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85B01C9" w14:textId="58C2CAFB" w:rsidR="00482075" w:rsidRPr="00CF6A6B" w:rsidRDefault="0046390B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4603A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213</w:t>
            </w:r>
            <w:r w:rsidR="004603A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377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660788D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DFD8EDD" w14:textId="7952A019" w:rsidR="00482075" w:rsidRPr="00CF6A6B" w:rsidRDefault="0046390B" w:rsidP="00E30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48207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862</w:t>
            </w:r>
            <w:r w:rsidR="0048207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615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135EA5BB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108AA8F" w14:textId="76B3D1C5" w:rsidR="00482075" w:rsidRPr="00AF79E9" w:rsidRDefault="0046390B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40</w:t>
            </w:r>
            <w:r w:rsidR="00CA338A" w:rsidRPr="00AF79E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550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4840F8F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955B219" w14:textId="67B97511" w:rsidR="00482075" w:rsidRPr="00CF6A6B" w:rsidRDefault="0046390B" w:rsidP="00E30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68</w:t>
            </w:r>
            <w:r w:rsidR="0048207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158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79E380E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BD95C29" w14:textId="0496DCE3" w:rsidR="00482075" w:rsidRPr="00CF6A6B" w:rsidRDefault="00B11324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CB15A1A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ADA5CAE" w14:textId="5052CBE4" w:rsidR="00482075" w:rsidRPr="00CF6A6B" w:rsidRDefault="00482075" w:rsidP="00E30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62252C2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3DCDA442" w14:textId="6AED2A4A" w:rsidR="00482075" w:rsidRPr="00CF6A6B" w:rsidRDefault="0046390B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3109A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253</w:t>
            </w:r>
            <w:r w:rsidR="003109A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927</w:t>
            </w:r>
          </w:p>
        </w:tc>
        <w:tc>
          <w:tcPr>
            <w:tcW w:w="270" w:type="dxa"/>
            <w:vAlign w:val="bottom"/>
          </w:tcPr>
          <w:p w14:paraId="15235245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0717CFD3" w14:textId="2D49BC24" w:rsidR="00482075" w:rsidRPr="00CF6A6B" w:rsidRDefault="0046390B" w:rsidP="00E30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48207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930</w:t>
            </w:r>
            <w:r w:rsidR="00BA5EB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773</w:t>
            </w:r>
          </w:p>
        </w:tc>
      </w:tr>
      <w:tr w:rsidR="00482075" w:rsidRPr="00F411ED" w14:paraId="43478041" w14:textId="77777777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6D5FDE7" w14:textId="77777777" w:rsidR="00482075" w:rsidRPr="00F411ED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411E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7A3D8A" w14:textId="4FC9114D" w:rsidR="00482075" w:rsidRPr="00CF6A6B" w:rsidRDefault="0046390B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E97C0EF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D15695" w14:textId="53549FB3" w:rsidR="00482075" w:rsidRPr="00CF6A6B" w:rsidRDefault="0046390B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1FF37017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1FF3A7" w14:textId="67FE7F74" w:rsidR="00482075" w:rsidRPr="00AF79E9" w:rsidRDefault="0046390B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62</w:t>
            </w:r>
            <w:r w:rsidR="00CA338A" w:rsidRPr="00AF79E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595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9D32A94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155298" w14:textId="27396346" w:rsidR="00482075" w:rsidRPr="00CF6A6B" w:rsidRDefault="0046390B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35</w:t>
            </w:r>
            <w:r w:rsidR="0048207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134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0E8176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89699B" w14:textId="2B1A7A79" w:rsidR="00482075" w:rsidRPr="00AF79E9" w:rsidRDefault="00F177B1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F79E9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46390B"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62</w:t>
            </w:r>
            <w:r w:rsidR="00424CEA" w:rsidRPr="00AF79E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46390B"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627</w:t>
            </w:r>
            <w:r w:rsidR="00424CEA" w:rsidRPr="00AF79E9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BA51BB4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248B4D" w14:textId="606ECE8F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46390B"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35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46390B"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135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D00EAAE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6737E9A7" w14:textId="4A62B2DC" w:rsidR="00482075" w:rsidRPr="00CF6A6B" w:rsidRDefault="00BA5EB9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70BA0B4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44210EF4" w14:textId="7DC69518" w:rsidR="00482075" w:rsidRPr="00CF6A6B" w:rsidRDefault="00BA5EB9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482075" w:rsidRPr="00F411ED" w14:paraId="52C521BA" w14:textId="77777777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020BF" w14:textId="77777777" w:rsidR="00482075" w:rsidRPr="00F411ED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C4FEC6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EE565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632A16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25207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21ADB0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0F5EF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B77FC1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CF638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6E8A6E" w14:textId="77777777" w:rsidR="00482075" w:rsidRPr="00AF79E9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14766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DCD8B0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1C076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1CF157B2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BDFFA2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2104DDFE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82075" w:rsidRPr="00F411ED" w14:paraId="036697FF" w14:textId="77777777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BCF35" w14:textId="77777777" w:rsidR="00482075" w:rsidRPr="00F411ED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  และการให้บริการ </w:t>
            </w:r>
            <w:r w:rsidRPr="00F411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-</w:t>
            </w:r>
            <w:r w:rsidRPr="00F411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จังหวะการรับรู้รายได้</w:t>
            </w:r>
          </w:p>
          <w:p w14:paraId="2D392103" w14:textId="77777777" w:rsidR="00482075" w:rsidRPr="00F411ED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9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B43434" w14:textId="67FD3351" w:rsidR="00482075" w:rsidRPr="00CF6A6B" w:rsidRDefault="0046390B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</w:t>
            </w:r>
            <w:r w:rsidR="0072333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213</w:t>
            </w:r>
            <w:r w:rsidR="0072333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366A3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C55A73" w14:textId="62177B7B" w:rsidR="00482075" w:rsidRPr="00CF6A6B" w:rsidRDefault="0046390B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</w:t>
            </w:r>
            <w:r w:rsidR="0048207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862</w:t>
            </w:r>
            <w:r w:rsidR="0048207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616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BC273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CF72FF" w14:textId="4F2388AD" w:rsidR="00482075" w:rsidRPr="00CF6A6B" w:rsidRDefault="0046390B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103</w:t>
            </w:r>
            <w:r w:rsidR="00CA338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B6379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A3F3B2" w14:textId="11A993B2" w:rsidR="00482075" w:rsidRPr="00CF6A6B" w:rsidRDefault="0046390B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103</w:t>
            </w:r>
            <w:r w:rsidR="0048207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8CC3A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D4FC1BC" w14:textId="75D59BF2" w:rsidR="00482075" w:rsidRPr="00AF79E9" w:rsidRDefault="00424CEA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F79E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46390B"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62</w:t>
            </w:r>
            <w:r w:rsidRPr="00AF79E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46390B"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627</w:t>
            </w:r>
            <w:r w:rsidRPr="00AF79E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81C05" w14:textId="77777777" w:rsidR="00482075" w:rsidRPr="00BA5EB9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2E7B3AD" w14:textId="1128B088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46390B"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35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46390B"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135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4AEBE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  <w:vAlign w:val="bottom"/>
          </w:tcPr>
          <w:p w14:paraId="39108006" w14:textId="7B1D2AF6" w:rsidR="00482075" w:rsidRPr="00CF6A6B" w:rsidRDefault="0046390B" w:rsidP="00BA5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</w:t>
            </w:r>
            <w:r w:rsidR="00F36B4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253</w:t>
            </w:r>
            <w:r w:rsidR="00F36B4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927</w:t>
            </w:r>
          </w:p>
        </w:tc>
        <w:tc>
          <w:tcPr>
            <w:tcW w:w="270" w:type="dxa"/>
            <w:vAlign w:val="bottom"/>
          </w:tcPr>
          <w:p w14:paraId="490C2738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72495C4B" w14:textId="0FDAE444" w:rsidR="00482075" w:rsidRPr="00CF6A6B" w:rsidRDefault="0046390B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</w:t>
            </w:r>
            <w:r w:rsidR="0048207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930</w:t>
            </w:r>
            <w:r w:rsidR="00BA5EB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773</w:t>
            </w:r>
          </w:p>
        </w:tc>
      </w:tr>
      <w:tr w:rsidR="00482075" w:rsidRPr="00F411ED" w14:paraId="7126A5C6" w14:textId="77777777" w:rsidTr="00EF512A">
        <w:trPr>
          <w:trHeight w:val="134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E1B0BC" w14:textId="77777777" w:rsidR="00482075" w:rsidRPr="006B3291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45DE63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713763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668603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6F301201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22FA64D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0BAE38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275070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45DE70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732B02" w14:textId="77777777" w:rsidR="00482075" w:rsidRPr="00AF79E9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45A7AC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A3E30F3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E8AE59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vAlign w:val="bottom"/>
          </w:tcPr>
          <w:p w14:paraId="2F755E88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70" w:type="dxa"/>
            <w:vAlign w:val="bottom"/>
          </w:tcPr>
          <w:p w14:paraId="44B844D9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vAlign w:val="bottom"/>
          </w:tcPr>
          <w:p w14:paraId="6C361092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482075" w:rsidRPr="00F411ED" w14:paraId="796D00A4" w14:textId="77777777">
        <w:trPr>
          <w:trHeight w:val="5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B29D21" w14:textId="7F256D3E" w:rsidR="00482075" w:rsidRPr="00F411ED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1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BA5EB9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942F319" w14:textId="01B818F3" w:rsidR="00482075" w:rsidRPr="00CF6A6B" w:rsidRDefault="0072333D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46390B"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46390B"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693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74E684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7BC2707" w14:textId="5313810E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46390B"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69</w:t>
            </w:r>
            <w:r w:rsidR="00F2243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46390B"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937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7831FF8C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1258D0E" w14:textId="4A9A7960" w:rsidR="00482075" w:rsidRPr="00CF6A6B" w:rsidRDefault="0046390B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A11AD8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78F9242" w14:textId="3E5D6873" w:rsidR="00482075" w:rsidRPr="00CF6A6B" w:rsidRDefault="0046390B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EAB3E2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C03D0FF" w14:textId="6FB69A6F" w:rsidR="00482075" w:rsidRPr="00CF6A6B" w:rsidRDefault="009D3717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46390B"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="009D400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46390B"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268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75B60E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3D614BF" w14:textId="26730ABC" w:rsidR="00482075" w:rsidRPr="00CF6A6B" w:rsidRDefault="0046390B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24</w:t>
            </w:r>
            <w:r w:rsidR="00BA5EB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799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E6BF2D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6" w:type="dxa"/>
          </w:tcPr>
          <w:p w14:paraId="5D40E861" w14:textId="202E2AF5" w:rsidR="00482075" w:rsidRPr="00CF6A6B" w:rsidRDefault="003109A0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46390B"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  <w:r w:rsidR="009D400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46390B"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956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E1FB293" w14:textId="77777777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1126301" w14:textId="42F55800" w:rsidR="00482075" w:rsidRPr="00CF6A6B" w:rsidRDefault="00482075" w:rsidP="00482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46390B"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45</w:t>
            </w:r>
            <w:r w:rsidR="00BA5EB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46390B" w:rsidRPr="0046390B">
              <w:rPr>
                <w:rFonts w:ascii="Angsana New" w:hAnsi="Angsana New" w:cs="Angsana New"/>
                <w:color w:val="000000"/>
                <w:sz w:val="30"/>
                <w:szCs w:val="30"/>
              </w:rPr>
              <w:t>060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EF512A" w:rsidRPr="00F411ED" w14:paraId="669CC04F" w14:textId="77777777">
        <w:trPr>
          <w:trHeight w:val="5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5680D8" w14:textId="77777777" w:rsidR="00EF512A" w:rsidRPr="002249CD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D999743" w14:textId="77777777" w:rsidR="00EF512A" w:rsidRPr="00CF6A6B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4CE4E8" w14:textId="77777777" w:rsidR="00EF512A" w:rsidRPr="00CF6A6B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8F66860" w14:textId="77777777" w:rsidR="00EF512A" w:rsidRPr="00CF6A6B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200F31C0" w14:textId="77777777" w:rsidR="00EF512A" w:rsidRPr="00CF6A6B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1F4446E" w14:textId="77777777" w:rsidR="00EF512A" w:rsidRPr="00CF6A6B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F1F3D9" w14:textId="77777777" w:rsidR="00EF512A" w:rsidRPr="00CF6A6B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724950A" w14:textId="77777777" w:rsidR="00EF512A" w:rsidRPr="00CF6A6B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767CE0" w14:textId="77777777" w:rsidR="00EF512A" w:rsidRPr="00CF6A6B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9A1417E" w14:textId="77777777" w:rsidR="00EF512A" w:rsidRPr="00CF6A6B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5A4760" w14:textId="77777777" w:rsidR="00EF512A" w:rsidRPr="00CF6A6B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47139EA" w14:textId="77777777" w:rsidR="00EF512A" w:rsidRPr="00CF6A6B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C7B294" w14:textId="77777777" w:rsidR="00EF512A" w:rsidRPr="00CF6A6B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1106" w:type="dxa"/>
          </w:tcPr>
          <w:p w14:paraId="261AB940" w14:textId="77777777" w:rsidR="00EF512A" w:rsidRPr="00CF6A6B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6A418BC9" w14:textId="77777777" w:rsidR="00EF512A" w:rsidRPr="00CF6A6B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1089" w:type="dxa"/>
          </w:tcPr>
          <w:p w14:paraId="6F9C9F6B" w14:textId="77777777" w:rsidR="00EF512A" w:rsidRPr="00CF6A6B" w:rsidRDefault="00EF512A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</w:tr>
      <w:tr w:rsidR="00FB0181" w:rsidRPr="00F411ED" w14:paraId="027BADA0" w14:textId="77777777">
        <w:trPr>
          <w:trHeight w:val="5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BB3AA8" w14:textId="3579A1D4" w:rsidR="00FB0181" w:rsidRPr="00F411ED" w:rsidRDefault="00FB0181" w:rsidP="0062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="0046390B" w:rsidRPr="004639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="00341ED4" w:rsidRPr="00341ED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F44FD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</w:t>
            </w:r>
            <w:r w:rsidR="00341ED4" w:rsidRPr="00341ED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ายน</w:t>
            </w:r>
            <w:r w:rsidR="00E376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9574BA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="00E3766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46390B" w:rsidRPr="004639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E3766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E376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1C5FD73" w14:textId="01015D02" w:rsidR="00FB0181" w:rsidRPr="00CF6A6B" w:rsidRDefault="0046390B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EF636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823</w:t>
            </w:r>
            <w:r w:rsidR="00F177B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98E404" w14:textId="77777777" w:rsidR="00FB0181" w:rsidRPr="00CF6A6B" w:rsidRDefault="00FB018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B7052FB" w14:textId="7ED20DA5" w:rsidR="00FB0181" w:rsidRPr="00CF6A6B" w:rsidRDefault="0046390B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  <w:r w:rsidR="00630611" w:rsidRPr="00CF6A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405</w:t>
            </w:r>
            <w:r w:rsidR="00BA5EB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725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2F2C45D2" w14:textId="77777777" w:rsidR="00FB0181" w:rsidRPr="00CF6A6B" w:rsidRDefault="00FB018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07F4C93" w14:textId="698973F7" w:rsidR="00FB0181" w:rsidRPr="00CF6A6B" w:rsidRDefault="0046390B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208</w:t>
            </w:r>
            <w:r w:rsidR="004309B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A98196" w14:textId="77777777" w:rsidR="00FB0181" w:rsidRPr="00CF6A6B" w:rsidRDefault="00FB018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7DD3DB3" w14:textId="7F43E47D" w:rsidR="00FB0181" w:rsidRPr="00CF6A6B" w:rsidRDefault="0046390B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215</w:t>
            </w:r>
            <w:r w:rsidR="00BA5EB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94A636" w14:textId="77777777" w:rsidR="00FB0181" w:rsidRPr="00CF6A6B" w:rsidRDefault="00FB018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5AB94992" w14:textId="0875947B" w:rsidR="00FB0181" w:rsidRPr="00CF6A6B" w:rsidRDefault="009D3717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46390B"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320</w:t>
            </w:r>
            <w:r w:rsidR="00973AB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46390B"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598</w:t>
            </w:r>
            <w:r w:rsidR="00DC66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484BB8" w14:textId="77777777" w:rsidR="00FB0181" w:rsidRPr="00CF6A6B" w:rsidRDefault="00FB018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D8D97FB" w14:textId="6807B060" w:rsidR="00FB0181" w:rsidRPr="00CF6A6B" w:rsidRDefault="0063061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F6A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46390B"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331</w:t>
            </w:r>
            <w:r w:rsidR="00BA5EB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46390B"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829</w:t>
            </w:r>
            <w:r w:rsidRPr="00CF6A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0C2C42" w14:textId="77777777" w:rsidR="00FB0181" w:rsidRPr="00CF6A6B" w:rsidRDefault="00FB018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</w:tcPr>
          <w:p w14:paraId="5A0AC308" w14:textId="2F605B6E" w:rsidR="00FB0181" w:rsidRPr="00CF6A6B" w:rsidRDefault="0046390B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3109A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711</w:t>
            </w:r>
            <w:r w:rsidR="009D400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391</w:t>
            </w:r>
          </w:p>
        </w:tc>
        <w:tc>
          <w:tcPr>
            <w:tcW w:w="270" w:type="dxa"/>
            <w:vAlign w:val="bottom"/>
          </w:tcPr>
          <w:p w14:paraId="69E8E8B0" w14:textId="77777777" w:rsidR="00FB0181" w:rsidRPr="00CF6A6B" w:rsidRDefault="00FB018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27339F86" w14:textId="3308800C" w:rsidR="00FB0181" w:rsidRPr="00CF6A6B" w:rsidRDefault="0046390B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  <w:r w:rsidR="00244FE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289</w:t>
            </w:r>
            <w:r w:rsidR="00BA5EB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494</w:t>
            </w:r>
          </w:p>
        </w:tc>
      </w:tr>
      <w:tr w:rsidR="00FB0181" w:rsidRPr="00F411ED" w14:paraId="43FA6B4F" w14:textId="77777777">
        <w:trPr>
          <w:trHeight w:val="404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C093B6" w14:textId="721AAF0A" w:rsidR="00FB0181" w:rsidRPr="00F411ED" w:rsidRDefault="00FB0181" w:rsidP="0062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หนี้สินส่วนงาน ณ วันที่ </w:t>
            </w:r>
            <w:r w:rsidR="0046390B" w:rsidRPr="004639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="00341ED4" w:rsidRPr="00341ED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F44FD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</w:t>
            </w:r>
            <w:r w:rsidR="00341ED4" w:rsidRPr="00341ED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ายน</w:t>
            </w:r>
            <w:r w:rsidR="00E376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E3766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/ </w:t>
            </w:r>
            <w:r w:rsidR="0046390B" w:rsidRPr="004639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E3766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E3766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3FEF9CFD" w14:textId="6FA861F9" w:rsidR="00FB0181" w:rsidRPr="006A4E79" w:rsidRDefault="0046390B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F177B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915</w:t>
            </w:r>
            <w:r w:rsidR="00F177B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6667A8" w14:textId="77777777" w:rsidR="00FB0181" w:rsidRPr="00924996" w:rsidRDefault="00FB018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1A37865" w14:textId="60AE1723" w:rsidR="00FB0181" w:rsidRPr="006A4E79" w:rsidRDefault="0046390B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63061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664</w:t>
            </w:r>
            <w:r w:rsidR="00BA5EB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377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774E5E6E" w14:textId="77777777" w:rsidR="00FB0181" w:rsidRPr="00924996" w:rsidRDefault="00FB018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4899475" w14:textId="648284E2" w:rsidR="00FB0181" w:rsidRPr="00700428" w:rsidRDefault="0046390B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214</w:t>
            </w:r>
            <w:r w:rsidR="004309B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10FA22" w14:textId="77777777" w:rsidR="00FB0181" w:rsidRPr="00700428" w:rsidRDefault="00FB018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F58DBF2" w14:textId="6BF1D2C7" w:rsidR="00FB0181" w:rsidRPr="00700428" w:rsidRDefault="0046390B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224</w:t>
            </w:r>
            <w:r w:rsidR="00BA5EB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020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FA947A" w14:textId="77777777" w:rsidR="00FB0181" w:rsidRPr="00700428" w:rsidRDefault="00FB018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E1EE3B0" w14:textId="23321712" w:rsidR="00FB0181" w:rsidRPr="00700428" w:rsidRDefault="00DC662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46390B"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331</w:t>
            </w:r>
            <w:r w:rsidR="009D400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46390B"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523</w:t>
            </w:r>
            <w:r w:rsidR="003109A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11A8D6" w14:textId="77777777" w:rsidR="00FB0181" w:rsidRPr="00924996" w:rsidRDefault="00FB018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A86E1AC" w14:textId="2928663E" w:rsidR="00FB0181" w:rsidRPr="006A4E79" w:rsidRDefault="0063061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46390B"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531</w:t>
            </w:r>
            <w:r w:rsidR="00BA5EB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46390B"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838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8C6BB6" w14:textId="77777777" w:rsidR="00FB0181" w:rsidRPr="00924996" w:rsidRDefault="00FB018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</w:tcPr>
          <w:p w14:paraId="2D0CF1FF" w14:textId="48890AED" w:rsidR="00FB0181" w:rsidRPr="006A4E79" w:rsidRDefault="0046390B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3109A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798</w:t>
            </w:r>
            <w:r w:rsidR="003109A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101</w:t>
            </w:r>
          </w:p>
        </w:tc>
        <w:tc>
          <w:tcPr>
            <w:tcW w:w="270" w:type="dxa"/>
            <w:vAlign w:val="bottom"/>
          </w:tcPr>
          <w:p w14:paraId="64AC850C" w14:textId="77777777" w:rsidR="00FB0181" w:rsidRPr="00924996" w:rsidRDefault="00FB0181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49790D27" w14:textId="36BFD50F" w:rsidR="00FB0181" w:rsidRPr="00F411ED" w:rsidRDefault="0046390B" w:rsidP="00FB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244FE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356</w:t>
            </w:r>
            <w:r w:rsidR="00BA5EB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46390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559</w:t>
            </w:r>
          </w:p>
        </w:tc>
      </w:tr>
    </w:tbl>
    <w:p w14:paraId="28673DB5" w14:textId="77777777" w:rsidR="00BD42BC" w:rsidRDefault="00BD42BC" w:rsidP="00C00321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right="-61"/>
        <w:jc w:val="thaiDistribute"/>
        <w:rPr>
          <w:rFonts w:ascii="Angsana New" w:hAnsi="Angsana New" w:cs="Angsana New"/>
          <w:sz w:val="30"/>
          <w:szCs w:val="30"/>
        </w:rPr>
      </w:pPr>
    </w:p>
    <w:p w14:paraId="11AF241B" w14:textId="578524C3" w:rsidR="00E25B7F" w:rsidRPr="00E25B7F" w:rsidRDefault="00E25B7F" w:rsidP="008D3F85">
      <w:pPr>
        <w:tabs>
          <w:tab w:val="left" w:pos="90"/>
        </w:tabs>
        <w:rPr>
          <w:rFonts w:ascii="Angsana New" w:hAnsi="Angsana New"/>
          <w:b/>
          <w:bCs/>
          <w:i/>
          <w:iCs/>
          <w:sz w:val="30"/>
          <w:szCs w:val="30"/>
        </w:rPr>
      </w:pPr>
      <w:r w:rsidRPr="00E25B7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ข้อมูล</w:t>
      </w:r>
      <w:r w:rsidR="00623EA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ทาง</w:t>
      </w:r>
      <w:r w:rsidRPr="00E25B7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ภูมิศาสตร์</w:t>
      </w:r>
    </w:p>
    <w:p w14:paraId="0708E379" w14:textId="77777777" w:rsidR="00E25B7F" w:rsidRPr="00E25B7F" w:rsidRDefault="00E25B7F" w:rsidP="00E25B7F">
      <w:pPr>
        <w:rPr>
          <w:rFonts w:ascii="Angsana New" w:hAnsi="Angsana New"/>
          <w:sz w:val="30"/>
          <w:szCs w:val="30"/>
        </w:rPr>
      </w:pPr>
    </w:p>
    <w:p w14:paraId="7CC0197C" w14:textId="1B3FCD9D" w:rsidR="00E25B7F" w:rsidRPr="00E25B7F" w:rsidRDefault="00E25B7F" w:rsidP="00E25B7F">
      <w:pPr>
        <w:rPr>
          <w:rFonts w:ascii="Angsana New" w:hAnsi="Angsana New" w:cs="Angsana New"/>
          <w:sz w:val="30"/>
          <w:szCs w:val="30"/>
          <w:cs/>
        </w:rPr>
        <w:sectPr w:rsidR="00E25B7F" w:rsidRPr="00E25B7F" w:rsidSect="00C470D4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E25B7F">
        <w:rPr>
          <w:rFonts w:ascii="Angsana New" w:hAnsi="Angsana New" w:cs="Angsana New" w:hint="cs"/>
          <w:sz w:val="30"/>
          <w:szCs w:val="30"/>
          <w:cs/>
        </w:rPr>
        <w:t>กลุ่มบริษัทดำเนินธุรกิจในประเทศไทย</w:t>
      </w:r>
      <w:r w:rsidRPr="00E25B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5B7F">
        <w:rPr>
          <w:rFonts w:ascii="Angsana New" w:hAnsi="Angsana New" w:cs="Angsana New" w:hint="cs"/>
          <w:sz w:val="30"/>
          <w:szCs w:val="30"/>
          <w:cs/>
        </w:rPr>
        <w:t>ไม่มีรายได้จากต่างประเทศหรือสินทรัพย์ในต่างประเท</w:t>
      </w:r>
      <w:r w:rsidR="00C36903">
        <w:rPr>
          <w:rFonts w:ascii="Angsana New" w:hAnsi="Angsana New" w:cs="Angsana New" w:hint="cs"/>
          <w:sz w:val="30"/>
          <w:szCs w:val="30"/>
          <w:cs/>
        </w:rPr>
        <w:t>ศ</w:t>
      </w:r>
    </w:p>
    <w:p w14:paraId="3B32DA59" w14:textId="4D4BC1C4" w:rsidR="006D0480" w:rsidRPr="00F57CF5" w:rsidRDefault="007C52D2" w:rsidP="00B956C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F57CF5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39725F47" w14:textId="77777777" w:rsidR="00D47A6F" w:rsidRPr="002E01B9" w:rsidRDefault="00D47A6F" w:rsidP="00D47A6F">
      <w:pPr>
        <w:pStyle w:val="block"/>
        <w:spacing w:after="0" w:line="240" w:lineRule="auto"/>
        <w:ind w:left="788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110"/>
        <w:gridCol w:w="2250"/>
      </w:tblGrid>
      <w:tr w:rsidR="00C33038" w:rsidRPr="00961103" w14:paraId="1EF1D057" w14:textId="77777777" w:rsidTr="006038D6">
        <w:trPr>
          <w:trHeight w:val="263"/>
          <w:tblHeader/>
        </w:trPr>
        <w:tc>
          <w:tcPr>
            <w:tcW w:w="3798" w:type="pct"/>
            <w:vAlign w:val="bottom"/>
          </w:tcPr>
          <w:p w14:paraId="73BDFEE8" w14:textId="3E8017E3" w:rsidR="00C33038" w:rsidRPr="00961103" w:rsidRDefault="00C33038" w:rsidP="00961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6390B" w:rsidRPr="004639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482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820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482075"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6390B" w:rsidRPr="004639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202" w:type="pct"/>
            <w:vAlign w:val="bottom"/>
          </w:tcPr>
          <w:p w14:paraId="2378A67A" w14:textId="4DCA70E0" w:rsidR="00C33038" w:rsidRPr="00961103" w:rsidRDefault="00C33038" w:rsidP="00C3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1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611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1232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961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3038" w:rsidRPr="00961103" w14:paraId="2A1FF51D" w14:textId="77777777" w:rsidTr="006038D6">
        <w:trPr>
          <w:tblHeader/>
        </w:trPr>
        <w:tc>
          <w:tcPr>
            <w:tcW w:w="3798" w:type="pct"/>
          </w:tcPr>
          <w:p w14:paraId="3DD24BE2" w14:textId="77777777" w:rsidR="00C33038" w:rsidRPr="00961103" w:rsidRDefault="00C33038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pct"/>
          </w:tcPr>
          <w:p w14:paraId="59A98DE0" w14:textId="0CF4F68D" w:rsidR="00C33038" w:rsidRPr="00961103" w:rsidRDefault="00C330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33038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C3303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3303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33038" w:rsidRPr="0012321D" w14:paraId="0884EC1B" w14:textId="77777777" w:rsidTr="006038D6">
        <w:tc>
          <w:tcPr>
            <w:tcW w:w="3798" w:type="pct"/>
          </w:tcPr>
          <w:p w14:paraId="270B21C5" w14:textId="77777777" w:rsidR="00C33038" w:rsidRPr="00961103" w:rsidRDefault="00C33038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02" w:type="pct"/>
            <w:vAlign w:val="bottom"/>
          </w:tcPr>
          <w:p w14:paraId="711B39F0" w14:textId="77777777" w:rsidR="00C33038" w:rsidRPr="00961103" w:rsidRDefault="00C330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3038" w:rsidRPr="00961103" w14:paraId="0D9C3724" w14:textId="77777777" w:rsidTr="006038D6">
        <w:tc>
          <w:tcPr>
            <w:tcW w:w="3798" w:type="pct"/>
          </w:tcPr>
          <w:p w14:paraId="6E626DA5" w14:textId="77777777" w:rsidR="00C33038" w:rsidRPr="00961103" w:rsidRDefault="00C33038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10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02" w:type="pct"/>
          </w:tcPr>
          <w:p w14:paraId="511548BA" w14:textId="3C80986E" w:rsidR="00C33038" w:rsidRPr="00961103" w:rsidRDefault="0046390B" w:rsidP="001D0D98">
            <w:pPr>
              <w:pStyle w:val="acctfourfigures"/>
              <w:tabs>
                <w:tab w:val="clear" w:pos="765"/>
                <w:tab w:val="left" w:pos="1246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3035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330</w:t>
            </w:r>
          </w:p>
        </w:tc>
      </w:tr>
      <w:tr w:rsidR="00C33038" w:rsidRPr="00DC2868" w14:paraId="130780CC" w14:textId="77777777" w:rsidTr="006038D6">
        <w:trPr>
          <w:trHeight w:val="179"/>
        </w:trPr>
        <w:tc>
          <w:tcPr>
            <w:tcW w:w="3798" w:type="pct"/>
          </w:tcPr>
          <w:p w14:paraId="3CFC229D" w14:textId="77777777" w:rsidR="00C33038" w:rsidRPr="00DC2868" w:rsidRDefault="00C33038" w:rsidP="00961103">
            <w:pPr>
              <w:pStyle w:val="NoSpacing"/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pct"/>
            <w:tcBorders>
              <w:top w:val="double" w:sz="4" w:space="0" w:color="auto"/>
            </w:tcBorders>
          </w:tcPr>
          <w:p w14:paraId="2FC8C644" w14:textId="77777777" w:rsidR="00C33038" w:rsidRPr="00DC2868" w:rsidRDefault="00C33038">
            <w:pPr>
              <w:pStyle w:val="NoSpacing"/>
              <w:ind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3038" w:rsidRPr="00961103" w14:paraId="67FDBC91" w14:textId="77777777" w:rsidTr="006038D6">
        <w:tc>
          <w:tcPr>
            <w:tcW w:w="3798" w:type="pct"/>
          </w:tcPr>
          <w:p w14:paraId="21E4DFAA" w14:textId="77777777" w:rsidR="00C33038" w:rsidRPr="00961103" w:rsidRDefault="00C33038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02" w:type="pct"/>
          </w:tcPr>
          <w:p w14:paraId="64653028" w14:textId="77777777" w:rsidR="00C33038" w:rsidRPr="00961103" w:rsidRDefault="00C33038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33038" w:rsidRPr="00961103" w14:paraId="62DFD45C" w14:textId="77777777" w:rsidTr="006038D6">
        <w:tc>
          <w:tcPr>
            <w:tcW w:w="3798" w:type="pct"/>
          </w:tcPr>
          <w:p w14:paraId="0C37FC51" w14:textId="77777777" w:rsidR="00C33038" w:rsidRPr="00961103" w:rsidRDefault="00C33038" w:rsidP="008F3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110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202" w:type="pct"/>
          </w:tcPr>
          <w:p w14:paraId="5AD769A5" w14:textId="3460039C" w:rsidR="00C33038" w:rsidRPr="00961103" w:rsidRDefault="0046390B" w:rsidP="008F3A9C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106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359</w:t>
            </w:r>
          </w:p>
        </w:tc>
      </w:tr>
      <w:tr w:rsidR="00C33038" w:rsidRPr="00961103" w14:paraId="18714AE0" w14:textId="77777777" w:rsidTr="006038D6">
        <w:tc>
          <w:tcPr>
            <w:tcW w:w="3798" w:type="pct"/>
          </w:tcPr>
          <w:p w14:paraId="51BC1425" w14:textId="77777777" w:rsidR="00C33038" w:rsidRPr="00C516B2" w:rsidRDefault="00C33038" w:rsidP="008F3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16B2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202" w:type="pct"/>
          </w:tcPr>
          <w:p w14:paraId="375DBB57" w14:textId="299AD7E5" w:rsidR="00C33038" w:rsidRPr="00C516B2" w:rsidRDefault="0046390B" w:rsidP="008F3A9C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  <w:r w:rsidR="00DD56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688</w:t>
            </w:r>
          </w:p>
        </w:tc>
      </w:tr>
      <w:tr w:rsidR="00C33038" w:rsidRPr="00961103" w14:paraId="4EE4275A" w14:textId="77777777" w:rsidTr="006038D6">
        <w:tc>
          <w:tcPr>
            <w:tcW w:w="3798" w:type="pct"/>
          </w:tcPr>
          <w:p w14:paraId="4D523A7B" w14:textId="457F1FB4" w:rsidR="00C33038" w:rsidRPr="00961103" w:rsidRDefault="00C33038" w:rsidP="008F3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02" w:type="pct"/>
          </w:tcPr>
          <w:p w14:paraId="669A68FB" w14:textId="762C3C56" w:rsidR="00C33038" w:rsidRPr="00961103" w:rsidRDefault="0046390B" w:rsidP="008F3A9C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3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DD56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639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684</w:t>
            </w:r>
          </w:p>
        </w:tc>
      </w:tr>
      <w:tr w:rsidR="00C33038" w:rsidRPr="00C042A6" w14:paraId="421E01AE" w14:textId="77777777" w:rsidTr="006038D6">
        <w:tc>
          <w:tcPr>
            <w:tcW w:w="3798" w:type="pct"/>
          </w:tcPr>
          <w:p w14:paraId="21C67E51" w14:textId="77777777" w:rsidR="00C33038" w:rsidRPr="00C516B2" w:rsidRDefault="00C33038" w:rsidP="008F3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16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2" w:type="pct"/>
            <w:tcBorders>
              <w:top w:val="single" w:sz="4" w:space="0" w:color="auto"/>
              <w:bottom w:val="double" w:sz="4" w:space="0" w:color="auto"/>
            </w:tcBorders>
          </w:tcPr>
          <w:p w14:paraId="56E89C00" w14:textId="57D1A7A9" w:rsidR="00C33038" w:rsidRPr="0083486C" w:rsidRDefault="0046390B" w:rsidP="008F3A9C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</w:t>
            </w:r>
            <w:r w:rsidR="00DD56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639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731</w:t>
            </w:r>
          </w:p>
        </w:tc>
      </w:tr>
    </w:tbl>
    <w:p w14:paraId="0429BC74" w14:textId="42648CA4" w:rsidR="004D0EC5" w:rsidRPr="002E01B9" w:rsidRDefault="004D0EC5" w:rsidP="00934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C243B13" w14:textId="7F87178A" w:rsidR="00FA0B41" w:rsidRDefault="00386FF9" w:rsidP="008B636E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left="360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86FF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วงเงินสินเชื่อที่ยังมิได้เบิกใช้</w:t>
      </w:r>
    </w:p>
    <w:p w14:paraId="7C9EF840" w14:textId="77777777" w:rsidR="00A307D3" w:rsidRDefault="00A307D3" w:rsidP="00FA0B41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left="36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3F4B6CB" w14:textId="5DD26A3E" w:rsidR="00386FF9" w:rsidRDefault="00386FF9" w:rsidP="008B636E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386FF9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46390B" w:rsidRPr="0046390B">
        <w:rPr>
          <w:rFonts w:asciiTheme="majorBidi" w:hAnsiTheme="majorBidi" w:cstheme="majorBidi"/>
          <w:sz w:val="30"/>
          <w:szCs w:val="30"/>
        </w:rPr>
        <w:t>30</w:t>
      </w:r>
      <w:r w:rsidR="00482075" w:rsidRPr="006F37A3">
        <w:rPr>
          <w:rFonts w:asciiTheme="majorBidi" w:hAnsiTheme="majorBidi" w:cstheme="majorBidi"/>
          <w:sz w:val="30"/>
          <w:szCs w:val="30"/>
        </w:rPr>
        <w:t xml:space="preserve"> </w:t>
      </w:r>
      <w:r w:rsidR="00482075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482075" w:rsidRPr="00386FF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6390B" w:rsidRPr="0046390B">
        <w:rPr>
          <w:rFonts w:asciiTheme="majorBidi" w:hAnsiTheme="majorBidi" w:cstheme="majorBidi"/>
          <w:sz w:val="30"/>
          <w:szCs w:val="30"/>
        </w:rPr>
        <w:t>2568</w:t>
      </w:r>
      <w:r w:rsidRPr="00386FF9">
        <w:rPr>
          <w:rFonts w:asciiTheme="majorBidi" w:hAnsiTheme="majorBidi" w:cstheme="majorBidi"/>
          <w:sz w:val="30"/>
          <w:szCs w:val="30"/>
        </w:rPr>
        <w:t xml:space="preserve"> </w:t>
      </w:r>
      <w:r w:rsidRPr="00386FF9">
        <w:rPr>
          <w:rFonts w:asciiTheme="majorBidi" w:hAnsiTheme="majorBidi" w:cstheme="majorBidi" w:hint="cs"/>
          <w:sz w:val="30"/>
          <w:szCs w:val="30"/>
          <w:cs/>
        </w:rPr>
        <w:t>บริษัทมีวงเงินสินเชื่อที่ยังมิได้เบิกใช้เป็นจำนวนเงิน</w:t>
      </w:r>
      <w:r w:rsidRPr="00092A83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="00341ED4" w:rsidRPr="00092A8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6390B" w:rsidRPr="0046390B">
        <w:rPr>
          <w:rFonts w:asciiTheme="majorBidi" w:hAnsiTheme="majorBidi" w:cstheme="majorBidi"/>
          <w:sz w:val="30"/>
          <w:szCs w:val="30"/>
        </w:rPr>
        <w:t>754</w:t>
      </w:r>
      <w:r w:rsidR="00DA2755">
        <w:rPr>
          <w:rFonts w:asciiTheme="majorBidi" w:hAnsiTheme="majorBidi" w:cstheme="majorBidi"/>
          <w:sz w:val="30"/>
          <w:szCs w:val="30"/>
        </w:rPr>
        <w:t>.</w:t>
      </w:r>
      <w:r w:rsidR="0046390B" w:rsidRPr="0046390B">
        <w:rPr>
          <w:rFonts w:asciiTheme="majorBidi" w:hAnsiTheme="majorBidi" w:cstheme="majorBidi"/>
          <w:sz w:val="30"/>
          <w:szCs w:val="30"/>
        </w:rPr>
        <w:t>7</w:t>
      </w:r>
      <w:r w:rsidRPr="00092A83">
        <w:rPr>
          <w:rFonts w:asciiTheme="majorBidi" w:hAnsiTheme="majorBidi" w:cstheme="majorBidi"/>
          <w:sz w:val="30"/>
          <w:szCs w:val="30"/>
        </w:rPr>
        <w:t xml:space="preserve"> </w:t>
      </w:r>
      <w:r w:rsidRPr="00092A83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D40733">
        <w:rPr>
          <w:rFonts w:asciiTheme="majorBidi" w:hAnsiTheme="majorBidi" w:cstheme="majorBidi" w:hint="cs"/>
          <w:sz w:val="30"/>
          <w:szCs w:val="30"/>
          <w:cs/>
        </w:rPr>
        <w:t>บาท</w:t>
      </w:r>
    </w:p>
    <w:sectPr w:rsidR="00386FF9" w:rsidSect="00C470D4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7E8AC" w14:textId="77777777" w:rsidR="00874794" w:rsidRDefault="00874794">
      <w:r>
        <w:separator/>
      </w:r>
    </w:p>
  </w:endnote>
  <w:endnote w:type="continuationSeparator" w:id="0">
    <w:p w14:paraId="7198E970" w14:textId="77777777" w:rsidR="00874794" w:rsidRDefault="00874794">
      <w:r>
        <w:continuationSeparator/>
      </w:r>
    </w:p>
  </w:endnote>
  <w:endnote w:type="continuationNotice" w:id="1">
    <w:p w14:paraId="4B51C655" w14:textId="77777777" w:rsidR="00874794" w:rsidRDefault="0087479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14908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DC8966" w14:textId="5115C897" w:rsidR="00D20EA5" w:rsidRDefault="00D20EA5">
        <w:pPr>
          <w:pStyle w:val="Footer"/>
          <w:jc w:val="center"/>
        </w:pPr>
        <w:r w:rsidRPr="00925F93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925F93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925F93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46390B" w:rsidRPr="0046390B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925F93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E0D56" w14:textId="3EE8C40A" w:rsidR="003B1C03" w:rsidRPr="00C827F6" w:rsidRDefault="003B1C03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46390B" w:rsidRPr="0046390B">
      <w:rPr>
        <w:rFonts w:ascii="Angsana New" w:hAnsi="Angsana New"/>
        <w:noProof/>
        <w:sz w:val="30"/>
        <w:szCs w:val="30"/>
      </w:rPr>
      <w:t>1708154</w:t>
    </w:r>
    <w:r w:rsidR="00CB4778">
      <w:rPr>
        <w:rFonts w:ascii="Angsana New" w:hAnsi="Angsana New"/>
        <w:noProof/>
        <w:sz w:val="30"/>
        <w:szCs w:val="30"/>
        <w:lang w:val="fr-FR"/>
      </w:rPr>
      <w:t>_</w:t>
    </w:r>
    <w:r w:rsidR="0046390B" w:rsidRPr="0046390B">
      <w:rPr>
        <w:rFonts w:ascii="Angsana New" w:hAnsi="Angsana New"/>
        <w:noProof/>
        <w:sz w:val="30"/>
        <w:szCs w:val="30"/>
      </w:rPr>
      <w:t>2025</w:t>
    </w:r>
    <w:r w:rsidR="00CB4778">
      <w:rPr>
        <w:rFonts w:ascii="Angsana New" w:hAnsi="Angsana New"/>
        <w:noProof/>
        <w:sz w:val="30"/>
        <w:szCs w:val="30"/>
        <w:lang w:val="fr-FR"/>
      </w:rPr>
      <w:t>Dec_FSA_The Steel Public Company Limited_ Note_R</w:t>
    </w:r>
    <w:r w:rsidR="0046390B" w:rsidRPr="0046390B">
      <w:rPr>
        <w:rFonts w:ascii="Angsana New" w:hAnsi="Angsana New"/>
        <w:noProof/>
        <w:sz w:val="30"/>
        <w:szCs w:val="30"/>
      </w:rPr>
      <w:t>4</w:t>
    </w:r>
    <w:r w:rsidR="00CB4778">
      <w:rPr>
        <w:rFonts w:ascii="Angsana New" w:hAnsi="Angsana New"/>
        <w:noProof/>
        <w:sz w:val="30"/>
        <w:szCs w:val="30"/>
        <w:lang w:val="fr-FR"/>
      </w:rPr>
      <w:t>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="0046390B" w:rsidRPr="0046390B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74928B5C" w14:textId="77777777" w:rsidR="003B1C03" w:rsidRPr="00C827F6" w:rsidRDefault="003B1C03">
    <w:pPr>
      <w:pStyle w:val="Footer"/>
      <w:rPr>
        <w:lang w:val="fr-FR"/>
      </w:rPr>
    </w:pPr>
  </w:p>
  <w:p w14:paraId="34F930A6" w14:textId="77777777" w:rsidR="003B1C03" w:rsidRDefault="003B1C0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B2BA8" w14:textId="49116200" w:rsidR="003B1C03" w:rsidRPr="00DC1D4C" w:rsidRDefault="003B1C03" w:rsidP="002E1C7F">
    <w:pPr>
      <w:pStyle w:val="Footer"/>
      <w:framePr w:wrap="around" w:vAnchor="text" w:hAnchor="page" w:x="8542" w:y="-1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="0046390B" w:rsidRPr="0046390B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4C683B5" w14:textId="77777777" w:rsidR="003B1C03" w:rsidRPr="00820451" w:rsidRDefault="003B1C03" w:rsidP="002E1C7F">
    <w:pPr>
      <w:pStyle w:val="Footer"/>
      <w:rPr>
        <w:rFonts w:cs="Cordia New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D65D7" w14:textId="1284599B" w:rsidR="003B1C03" w:rsidRPr="00DC1D4C" w:rsidRDefault="003B1C03" w:rsidP="002B03C4">
    <w:pPr>
      <w:pStyle w:val="Footer"/>
      <w:framePr w:wrap="around" w:vAnchor="text" w:hAnchor="page" w:x="5951" w:y="4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="0046390B" w:rsidRPr="0046390B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A8BF80" w14:textId="77777777" w:rsidR="003B1C03" w:rsidRPr="00820451" w:rsidRDefault="003B1C03" w:rsidP="002B03C4">
    <w:pPr>
      <w:pStyle w:val="Footer"/>
      <w:jc w:val="center"/>
      <w:rPr>
        <w:rFonts w:cs="Cordia New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052FE" w14:textId="77777777" w:rsidR="00874794" w:rsidRDefault="00874794">
      <w:r>
        <w:separator/>
      </w:r>
    </w:p>
  </w:footnote>
  <w:footnote w:type="continuationSeparator" w:id="0">
    <w:p w14:paraId="2A0F8F3E" w14:textId="77777777" w:rsidR="00874794" w:rsidRDefault="00874794">
      <w:r>
        <w:continuationSeparator/>
      </w:r>
    </w:p>
  </w:footnote>
  <w:footnote w:type="continuationNotice" w:id="1">
    <w:p w14:paraId="6E67E68B" w14:textId="77777777" w:rsidR="00874794" w:rsidRDefault="0087479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131CF" w14:textId="77777777" w:rsidR="003B1C03" w:rsidRPr="00FA7747" w:rsidRDefault="003B1C0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1DE0A84B" w14:textId="77777777" w:rsidR="003B1C03" w:rsidRPr="00FA7747" w:rsidRDefault="003B1C0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EA513C5" w14:textId="7CD501AB" w:rsidR="003B1C03" w:rsidRPr="00410770" w:rsidRDefault="003B1C03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="0046390B" w:rsidRPr="0046390B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="0046390B" w:rsidRPr="0046390B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DF45432" w14:textId="77777777" w:rsidR="003B1C03" w:rsidRPr="00074891" w:rsidRDefault="003B1C03" w:rsidP="00713C50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08118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7F651689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FD27D84" w14:textId="09DACE81" w:rsidR="00791B08" w:rsidRPr="001D520A" w:rsidRDefault="003E1C07" w:rsidP="00791B08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สามเดือนและเก้า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="0046390B" w:rsidRPr="0046390B">
      <w:rPr>
        <w:rFonts w:asciiTheme="majorBidi" w:hAnsiTheme="majorBidi" w:cstheme="majorBidi"/>
        <w:bCs/>
        <w:sz w:val="32"/>
        <w:szCs w:val="32"/>
        <w:lang w:val="en-US" w:bidi="th-TH"/>
      </w:rPr>
      <w:t>30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กันยายน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 w:rsidR="0046390B" w:rsidRPr="0046390B">
      <w:rPr>
        <w:rFonts w:asciiTheme="majorBidi" w:hAnsiTheme="majorBidi" w:cstheme="majorBidi"/>
        <w:bCs/>
        <w:sz w:val="32"/>
        <w:szCs w:val="32"/>
        <w:lang w:val="en-US" w:bidi="th-TH"/>
      </w:rPr>
      <w:t>2568</w:t>
    </w:r>
    <w:r w:rsidR="00791B08"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</w:t>
    </w:r>
    <w:r w:rsidR="00AE2E86" w:rsidRPr="00AE2E86">
      <w:rPr>
        <w:rFonts w:asciiTheme="majorBidi" w:hAnsiTheme="majorBidi" w:cstheme="majorBidi"/>
        <w:bCs/>
        <w:sz w:val="32"/>
        <w:szCs w:val="32"/>
        <w:lang w:val="en-US" w:bidi="th-TH"/>
      </w:rPr>
      <w:t>(</w:t>
    </w:r>
    <w:r w:rsidR="00AE2E86" w:rsidRPr="00AE2E86">
      <w:rPr>
        <w:rFonts w:asciiTheme="majorBidi" w:hAnsiTheme="majorBidi" w:cs="Angsana New" w:hint="cs"/>
        <w:bCs/>
        <w:sz w:val="32"/>
        <w:szCs w:val="32"/>
        <w:cs/>
        <w:lang w:val="en-US" w:bidi="th-TH"/>
      </w:rPr>
      <w:t>ไม่ได้ตรวจสอบ</w:t>
    </w:r>
    <w:r w:rsidR="00AE2E86" w:rsidRPr="00AE2E86">
      <w:rPr>
        <w:rFonts w:asciiTheme="majorBidi" w:hAnsiTheme="majorBidi" w:cs="Angsana New"/>
        <w:bCs/>
        <w:sz w:val="32"/>
        <w:szCs w:val="32"/>
        <w:cs/>
        <w:lang w:val="en-US" w:bidi="th-TH"/>
      </w:rPr>
      <w:t>)</w:t>
    </w:r>
  </w:p>
  <w:p w14:paraId="18659A13" w14:textId="77777777" w:rsidR="003B1C03" w:rsidRPr="00791B08" w:rsidRDefault="003B1C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18326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6AF13094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9262FBB" w14:textId="06BF9223" w:rsidR="00791B08" w:rsidRPr="001D520A" w:rsidRDefault="00791B08" w:rsidP="00791B08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 w:rsidR="00E30BD5"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สามเดือนและเก้า</w:t>
    </w:r>
    <w:r w:rsidR="00E30BD5"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เดือน</w:t>
    </w:r>
    <w:r w:rsidR="00E30BD5"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="0046390B" w:rsidRPr="0046390B">
      <w:rPr>
        <w:rFonts w:asciiTheme="majorBidi" w:hAnsiTheme="majorBidi" w:cstheme="majorBidi"/>
        <w:bCs/>
        <w:sz w:val="32"/>
        <w:szCs w:val="32"/>
        <w:lang w:val="en-US" w:bidi="th-TH"/>
      </w:rPr>
      <w:t>30</w:t>
    </w:r>
    <w:r w:rsidR="00E30BD5"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 w:rsidR="00E30BD5"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กันยายน</w:t>
    </w:r>
    <w:r w:rsidR="00E30BD5"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 w:rsidR="0046390B" w:rsidRPr="0046390B">
      <w:rPr>
        <w:rFonts w:asciiTheme="majorBidi" w:hAnsiTheme="majorBidi" w:cstheme="majorBidi"/>
        <w:bCs/>
        <w:sz w:val="32"/>
        <w:szCs w:val="32"/>
        <w:lang w:val="en-US" w:bidi="th-TH"/>
      </w:rPr>
      <w:t>2568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</w:t>
    </w:r>
    <w:r w:rsidR="00AE2E86" w:rsidRPr="00AE2E86">
      <w:rPr>
        <w:rFonts w:asciiTheme="majorBidi" w:hAnsiTheme="majorBidi" w:cstheme="majorBidi"/>
        <w:bCs/>
        <w:sz w:val="32"/>
        <w:szCs w:val="32"/>
        <w:lang w:val="en-US" w:bidi="th-TH"/>
      </w:rPr>
      <w:t>(</w:t>
    </w:r>
    <w:r w:rsidR="00AE2E86" w:rsidRPr="00AE2E86">
      <w:rPr>
        <w:rFonts w:asciiTheme="majorBidi" w:hAnsiTheme="majorBidi" w:cs="Angsana New" w:hint="cs"/>
        <w:bCs/>
        <w:sz w:val="32"/>
        <w:szCs w:val="32"/>
        <w:cs/>
        <w:lang w:val="en-US" w:bidi="th-TH"/>
      </w:rPr>
      <w:t>ไม่ได้ตรวจสอบ</w:t>
    </w:r>
    <w:r w:rsidR="00AE2E86" w:rsidRPr="00AE2E86">
      <w:rPr>
        <w:rFonts w:asciiTheme="majorBidi" w:hAnsiTheme="majorBidi" w:cs="Angsana New"/>
        <w:bCs/>
        <w:sz w:val="32"/>
        <w:szCs w:val="32"/>
        <w:cs/>
        <w:lang w:val="en-US" w:bidi="th-TH"/>
      </w:rPr>
      <w:t>)</w:t>
    </w:r>
  </w:p>
  <w:p w14:paraId="18E41883" w14:textId="77777777" w:rsidR="003B1C03" w:rsidRPr="00791B08" w:rsidRDefault="003B1C03" w:rsidP="002E1C7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664FC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37FCD01E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901FFA9" w14:textId="4487C328" w:rsidR="00791B08" w:rsidRPr="001D520A" w:rsidRDefault="00791B08" w:rsidP="00791B08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 w:rsidR="00E30BD5"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สามเดือนและเก้า</w:t>
    </w:r>
    <w:r w:rsidR="00E30BD5"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เดือน</w:t>
    </w:r>
    <w:r w:rsidR="00E30BD5"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="0046390B" w:rsidRPr="0046390B">
      <w:rPr>
        <w:rFonts w:asciiTheme="majorBidi" w:hAnsiTheme="majorBidi" w:cstheme="majorBidi"/>
        <w:bCs/>
        <w:sz w:val="32"/>
        <w:szCs w:val="32"/>
        <w:lang w:val="en-US" w:bidi="th-TH"/>
      </w:rPr>
      <w:t>30</w:t>
    </w:r>
    <w:r w:rsidR="00E30BD5"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 w:rsidR="00E30BD5"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กันยายน</w:t>
    </w:r>
    <w:r w:rsidR="00E30BD5"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 w:rsidR="0046390B" w:rsidRPr="0046390B">
      <w:rPr>
        <w:rFonts w:asciiTheme="majorBidi" w:hAnsiTheme="majorBidi" w:cstheme="majorBidi"/>
        <w:bCs/>
        <w:sz w:val="32"/>
        <w:szCs w:val="32"/>
        <w:lang w:val="en-US" w:bidi="th-TH"/>
      </w:rPr>
      <w:t>2568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</w:t>
    </w:r>
    <w:r w:rsidR="00AE2E86" w:rsidRPr="00AE2E86">
      <w:rPr>
        <w:rFonts w:asciiTheme="majorBidi" w:hAnsiTheme="majorBidi" w:cstheme="majorBidi"/>
        <w:bCs/>
        <w:sz w:val="32"/>
        <w:szCs w:val="32"/>
        <w:lang w:val="en-US" w:bidi="th-TH"/>
      </w:rPr>
      <w:t>(</w:t>
    </w:r>
    <w:r w:rsidR="00AE2E86" w:rsidRPr="00AE2E86">
      <w:rPr>
        <w:rFonts w:asciiTheme="majorBidi" w:hAnsiTheme="majorBidi" w:cs="Angsana New" w:hint="cs"/>
        <w:bCs/>
        <w:sz w:val="32"/>
        <w:szCs w:val="32"/>
        <w:cs/>
        <w:lang w:val="en-US" w:bidi="th-TH"/>
      </w:rPr>
      <w:t>ไม่ได้ตรวจสอบ</w:t>
    </w:r>
    <w:r w:rsidR="00AE2E86" w:rsidRPr="00AE2E86">
      <w:rPr>
        <w:rFonts w:asciiTheme="majorBidi" w:hAnsiTheme="majorBidi" w:cs="Angsana New"/>
        <w:bCs/>
        <w:sz w:val="32"/>
        <w:szCs w:val="32"/>
        <w:cs/>
        <w:lang w:val="en-US" w:bidi="th-TH"/>
      </w:rPr>
      <w:t>)</w:t>
    </w:r>
  </w:p>
  <w:p w14:paraId="2EAED60C" w14:textId="77777777" w:rsidR="003B1C03" w:rsidRPr="00791B08" w:rsidRDefault="003B1C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67D2277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BA1483C"/>
    <w:multiLevelType w:val="singleLevel"/>
    <w:tmpl w:val="650CDC2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10A40B2A"/>
    <w:multiLevelType w:val="multilevel"/>
    <w:tmpl w:val="4FE8104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7752AC4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234"/>
        </w:tabs>
        <w:ind w:left="23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954"/>
        </w:tabs>
        <w:ind w:left="95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58"/>
        </w:tabs>
        <w:ind w:left="145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962"/>
        </w:tabs>
        <w:ind w:left="196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66"/>
        </w:tabs>
        <w:ind w:left="246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70"/>
        </w:tabs>
        <w:ind w:left="297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74"/>
        </w:tabs>
        <w:ind w:left="347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50"/>
        </w:tabs>
        <w:ind w:left="4050" w:hanging="1440"/>
      </w:pPr>
      <w:rPr>
        <w:rFonts w:cs="Times New Roman"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5CC44A8"/>
    <w:multiLevelType w:val="hybridMultilevel"/>
    <w:tmpl w:val="2EA25990"/>
    <w:lvl w:ilvl="0" w:tplc="518CB9D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3A91DAA"/>
    <w:multiLevelType w:val="hybridMultilevel"/>
    <w:tmpl w:val="3F7A9792"/>
    <w:lvl w:ilvl="0" w:tplc="037C095A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6B1386"/>
    <w:multiLevelType w:val="multilevel"/>
    <w:tmpl w:val="6ADE3B6C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234"/>
        </w:tabs>
        <w:ind w:left="23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954"/>
        </w:tabs>
        <w:ind w:left="95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58"/>
        </w:tabs>
        <w:ind w:left="145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962"/>
        </w:tabs>
        <w:ind w:left="196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66"/>
        </w:tabs>
        <w:ind w:left="246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70"/>
        </w:tabs>
        <w:ind w:left="297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74"/>
        </w:tabs>
        <w:ind w:left="347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50"/>
        </w:tabs>
        <w:ind w:left="4050" w:hanging="1440"/>
      </w:pPr>
      <w:rPr>
        <w:rFonts w:cs="Times New Roman" w:hint="default"/>
      </w:rPr>
    </w:lvl>
  </w:abstractNum>
  <w:abstractNum w:abstractNumId="15" w15:restartNumberingAfterBreak="0">
    <w:nsid w:val="4B0C5ECF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625510F6"/>
    <w:multiLevelType w:val="multilevel"/>
    <w:tmpl w:val="7E5C2190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29.4.%3"/>
      <w:lvlJc w:val="left"/>
      <w:pPr>
        <w:ind w:left="28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9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3D12711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557C6A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4" w15:restartNumberingAfterBreak="0">
    <w:nsid w:val="788301C8"/>
    <w:multiLevelType w:val="hybridMultilevel"/>
    <w:tmpl w:val="6EF4FAF2"/>
    <w:lvl w:ilvl="0" w:tplc="C04EFC84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3957021">
    <w:abstractNumId w:val="0"/>
  </w:num>
  <w:num w:numId="2" w16cid:durableId="1296254652">
    <w:abstractNumId w:val="5"/>
  </w:num>
  <w:num w:numId="3" w16cid:durableId="768886798">
    <w:abstractNumId w:val="14"/>
  </w:num>
  <w:num w:numId="4" w16cid:durableId="654378809">
    <w:abstractNumId w:val="11"/>
  </w:num>
  <w:num w:numId="5" w16cid:durableId="241566052">
    <w:abstractNumId w:val="7"/>
  </w:num>
  <w:num w:numId="6" w16cid:durableId="1177963787">
    <w:abstractNumId w:val="21"/>
  </w:num>
  <w:num w:numId="7" w16cid:durableId="1883711327">
    <w:abstractNumId w:val="22"/>
  </w:num>
  <w:num w:numId="8" w16cid:durableId="1509248978">
    <w:abstractNumId w:val="16"/>
  </w:num>
  <w:num w:numId="9" w16cid:durableId="185483998">
    <w:abstractNumId w:val="1"/>
  </w:num>
  <w:num w:numId="10" w16cid:durableId="1897547140">
    <w:abstractNumId w:val="13"/>
  </w:num>
  <w:num w:numId="11" w16cid:durableId="803278717">
    <w:abstractNumId w:val="19"/>
  </w:num>
  <w:num w:numId="12" w16cid:durableId="1909613701">
    <w:abstractNumId w:val="4"/>
  </w:num>
  <w:num w:numId="13" w16cid:durableId="146560874">
    <w:abstractNumId w:val="12"/>
  </w:num>
  <w:num w:numId="14" w16cid:durableId="1820655917">
    <w:abstractNumId w:val="17"/>
  </w:num>
  <w:num w:numId="15" w16cid:durableId="1090587272">
    <w:abstractNumId w:val="9"/>
  </w:num>
  <w:num w:numId="16" w16cid:durableId="1986201781">
    <w:abstractNumId w:val="10"/>
  </w:num>
  <w:num w:numId="17" w16cid:durableId="556934305">
    <w:abstractNumId w:val="18"/>
  </w:num>
  <w:num w:numId="18" w16cid:durableId="165171494">
    <w:abstractNumId w:val="20"/>
  </w:num>
  <w:num w:numId="19" w16cid:durableId="575477275">
    <w:abstractNumId w:val="0"/>
  </w:num>
  <w:num w:numId="20" w16cid:durableId="1832482056">
    <w:abstractNumId w:val="0"/>
  </w:num>
  <w:num w:numId="21" w16cid:durableId="1841381997">
    <w:abstractNumId w:val="0"/>
  </w:num>
  <w:num w:numId="22" w16cid:durableId="1033924116">
    <w:abstractNumId w:val="0"/>
  </w:num>
  <w:num w:numId="23" w16cid:durableId="2132896348">
    <w:abstractNumId w:val="15"/>
  </w:num>
  <w:num w:numId="24" w16cid:durableId="1422678983">
    <w:abstractNumId w:val="23"/>
  </w:num>
  <w:num w:numId="25" w16cid:durableId="1215655901">
    <w:abstractNumId w:val="8"/>
  </w:num>
  <w:num w:numId="26" w16cid:durableId="863438521">
    <w:abstractNumId w:val="0"/>
  </w:num>
  <w:num w:numId="27" w16cid:durableId="2012172461">
    <w:abstractNumId w:val="0"/>
  </w:num>
  <w:num w:numId="28" w16cid:durableId="1721318867">
    <w:abstractNumId w:val="0"/>
  </w:num>
  <w:num w:numId="29" w16cid:durableId="537161594">
    <w:abstractNumId w:val="0"/>
  </w:num>
  <w:num w:numId="30" w16cid:durableId="932012777">
    <w:abstractNumId w:val="0"/>
  </w:num>
  <w:num w:numId="31" w16cid:durableId="428738682">
    <w:abstractNumId w:val="0"/>
  </w:num>
  <w:num w:numId="32" w16cid:durableId="977610688">
    <w:abstractNumId w:val="24"/>
  </w:num>
  <w:num w:numId="33" w16cid:durableId="1081634188">
    <w:abstractNumId w:val="0"/>
  </w:num>
  <w:num w:numId="34" w16cid:durableId="883055801">
    <w:abstractNumId w:val="0"/>
  </w:num>
  <w:num w:numId="35" w16cid:durableId="1474643329">
    <w:abstractNumId w:val="0"/>
  </w:num>
  <w:num w:numId="36" w16cid:durableId="1604609264">
    <w:abstractNumId w:val="3"/>
  </w:num>
  <w:num w:numId="37" w16cid:durableId="1606230453">
    <w:abstractNumId w:val="2"/>
  </w:num>
  <w:num w:numId="38" w16cid:durableId="1431703539">
    <w:abstractNumId w:val="0"/>
  </w:num>
  <w:num w:numId="39" w16cid:durableId="459763880">
    <w:abstractNumId w:val="0"/>
  </w:num>
  <w:num w:numId="40" w16cid:durableId="1835144181">
    <w:abstractNumId w:val="0"/>
  </w:num>
  <w:num w:numId="41" w16cid:durableId="1465586645">
    <w:abstractNumId w:val="0"/>
  </w:num>
  <w:num w:numId="42" w16cid:durableId="1908031588">
    <w:abstractNumId w:val="0"/>
  </w:num>
  <w:num w:numId="43" w16cid:durableId="215314896">
    <w:abstractNumId w:val="0"/>
  </w:num>
  <w:num w:numId="44" w16cid:durableId="1344278465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4F4"/>
    <w:rsid w:val="000015A1"/>
    <w:rsid w:val="000019CD"/>
    <w:rsid w:val="00001BCE"/>
    <w:rsid w:val="00001BEF"/>
    <w:rsid w:val="0000200C"/>
    <w:rsid w:val="000023B4"/>
    <w:rsid w:val="000025CB"/>
    <w:rsid w:val="00002986"/>
    <w:rsid w:val="00002C59"/>
    <w:rsid w:val="00002D6B"/>
    <w:rsid w:val="00002F50"/>
    <w:rsid w:val="00003133"/>
    <w:rsid w:val="000033A8"/>
    <w:rsid w:val="000034F2"/>
    <w:rsid w:val="000035AF"/>
    <w:rsid w:val="000036E9"/>
    <w:rsid w:val="00003891"/>
    <w:rsid w:val="000038D2"/>
    <w:rsid w:val="000039AE"/>
    <w:rsid w:val="0000435C"/>
    <w:rsid w:val="0000464A"/>
    <w:rsid w:val="00004819"/>
    <w:rsid w:val="00004A86"/>
    <w:rsid w:val="00004C63"/>
    <w:rsid w:val="00004F29"/>
    <w:rsid w:val="00005185"/>
    <w:rsid w:val="000052EC"/>
    <w:rsid w:val="000052FA"/>
    <w:rsid w:val="00005434"/>
    <w:rsid w:val="00005ACB"/>
    <w:rsid w:val="00005BAB"/>
    <w:rsid w:val="00005D4F"/>
    <w:rsid w:val="00005DC0"/>
    <w:rsid w:val="00005E3D"/>
    <w:rsid w:val="00006121"/>
    <w:rsid w:val="00006390"/>
    <w:rsid w:val="000064C6"/>
    <w:rsid w:val="000064DE"/>
    <w:rsid w:val="00006518"/>
    <w:rsid w:val="00006690"/>
    <w:rsid w:val="00006B52"/>
    <w:rsid w:val="00007101"/>
    <w:rsid w:val="00007873"/>
    <w:rsid w:val="00007B57"/>
    <w:rsid w:val="00007D76"/>
    <w:rsid w:val="00007EE9"/>
    <w:rsid w:val="00007F8E"/>
    <w:rsid w:val="00007FDA"/>
    <w:rsid w:val="00010374"/>
    <w:rsid w:val="000105CB"/>
    <w:rsid w:val="00010738"/>
    <w:rsid w:val="000112EE"/>
    <w:rsid w:val="000115FB"/>
    <w:rsid w:val="0001192B"/>
    <w:rsid w:val="00012659"/>
    <w:rsid w:val="00012C66"/>
    <w:rsid w:val="00012E83"/>
    <w:rsid w:val="0001324D"/>
    <w:rsid w:val="00013576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2C"/>
    <w:rsid w:val="00015C52"/>
    <w:rsid w:val="00015F65"/>
    <w:rsid w:val="000160A4"/>
    <w:rsid w:val="000167EF"/>
    <w:rsid w:val="0001685B"/>
    <w:rsid w:val="00016879"/>
    <w:rsid w:val="00016E14"/>
    <w:rsid w:val="00017563"/>
    <w:rsid w:val="000179F5"/>
    <w:rsid w:val="00020021"/>
    <w:rsid w:val="00020144"/>
    <w:rsid w:val="0002055E"/>
    <w:rsid w:val="00020700"/>
    <w:rsid w:val="00020752"/>
    <w:rsid w:val="00020882"/>
    <w:rsid w:val="000209EF"/>
    <w:rsid w:val="00020E2A"/>
    <w:rsid w:val="00020E35"/>
    <w:rsid w:val="00020F08"/>
    <w:rsid w:val="00021255"/>
    <w:rsid w:val="000212CE"/>
    <w:rsid w:val="000216EB"/>
    <w:rsid w:val="00021A4A"/>
    <w:rsid w:val="00021B3C"/>
    <w:rsid w:val="00021FCB"/>
    <w:rsid w:val="0002207C"/>
    <w:rsid w:val="00022087"/>
    <w:rsid w:val="000221F6"/>
    <w:rsid w:val="000226C7"/>
    <w:rsid w:val="00022BB4"/>
    <w:rsid w:val="00022CE8"/>
    <w:rsid w:val="00022D72"/>
    <w:rsid w:val="00023283"/>
    <w:rsid w:val="0002390B"/>
    <w:rsid w:val="00023936"/>
    <w:rsid w:val="00023CE6"/>
    <w:rsid w:val="00023DFC"/>
    <w:rsid w:val="00024304"/>
    <w:rsid w:val="000243CE"/>
    <w:rsid w:val="00024644"/>
    <w:rsid w:val="00024953"/>
    <w:rsid w:val="00024B71"/>
    <w:rsid w:val="00024F30"/>
    <w:rsid w:val="00025287"/>
    <w:rsid w:val="00025B1F"/>
    <w:rsid w:val="00025B29"/>
    <w:rsid w:val="00025B80"/>
    <w:rsid w:val="000260E6"/>
    <w:rsid w:val="00026132"/>
    <w:rsid w:val="000261DD"/>
    <w:rsid w:val="0002666D"/>
    <w:rsid w:val="00026B06"/>
    <w:rsid w:val="0002732D"/>
    <w:rsid w:val="000273EF"/>
    <w:rsid w:val="00027881"/>
    <w:rsid w:val="00027A4F"/>
    <w:rsid w:val="00027BD5"/>
    <w:rsid w:val="00027E00"/>
    <w:rsid w:val="00027ED2"/>
    <w:rsid w:val="0003010E"/>
    <w:rsid w:val="00030329"/>
    <w:rsid w:val="0003047E"/>
    <w:rsid w:val="000307FB"/>
    <w:rsid w:val="00030C23"/>
    <w:rsid w:val="00031131"/>
    <w:rsid w:val="00031370"/>
    <w:rsid w:val="00031583"/>
    <w:rsid w:val="000315C3"/>
    <w:rsid w:val="000316A7"/>
    <w:rsid w:val="00031980"/>
    <w:rsid w:val="00031A44"/>
    <w:rsid w:val="00031ADE"/>
    <w:rsid w:val="00031CB7"/>
    <w:rsid w:val="00031F4C"/>
    <w:rsid w:val="000324D0"/>
    <w:rsid w:val="0003250C"/>
    <w:rsid w:val="00032993"/>
    <w:rsid w:val="00032ABF"/>
    <w:rsid w:val="0003340E"/>
    <w:rsid w:val="00033483"/>
    <w:rsid w:val="00033950"/>
    <w:rsid w:val="000339D5"/>
    <w:rsid w:val="00033D3C"/>
    <w:rsid w:val="00033EFB"/>
    <w:rsid w:val="0003464D"/>
    <w:rsid w:val="00034BA7"/>
    <w:rsid w:val="00034D19"/>
    <w:rsid w:val="00034D83"/>
    <w:rsid w:val="000350B5"/>
    <w:rsid w:val="000351D6"/>
    <w:rsid w:val="000351EC"/>
    <w:rsid w:val="0003532C"/>
    <w:rsid w:val="000353BF"/>
    <w:rsid w:val="00035579"/>
    <w:rsid w:val="000356B4"/>
    <w:rsid w:val="00035878"/>
    <w:rsid w:val="00035A15"/>
    <w:rsid w:val="00035BFA"/>
    <w:rsid w:val="00035D7C"/>
    <w:rsid w:val="00036576"/>
    <w:rsid w:val="00036701"/>
    <w:rsid w:val="00036714"/>
    <w:rsid w:val="000367E5"/>
    <w:rsid w:val="00036C21"/>
    <w:rsid w:val="00036C24"/>
    <w:rsid w:val="00036D9D"/>
    <w:rsid w:val="00036E95"/>
    <w:rsid w:val="00036EF0"/>
    <w:rsid w:val="00036F52"/>
    <w:rsid w:val="00037609"/>
    <w:rsid w:val="000378C7"/>
    <w:rsid w:val="00037979"/>
    <w:rsid w:val="000401A7"/>
    <w:rsid w:val="0004021B"/>
    <w:rsid w:val="00040331"/>
    <w:rsid w:val="000404E2"/>
    <w:rsid w:val="00040791"/>
    <w:rsid w:val="000407EC"/>
    <w:rsid w:val="00040952"/>
    <w:rsid w:val="00040B0F"/>
    <w:rsid w:val="00040E69"/>
    <w:rsid w:val="000411DF"/>
    <w:rsid w:val="0004129B"/>
    <w:rsid w:val="00041597"/>
    <w:rsid w:val="000417FD"/>
    <w:rsid w:val="0004198E"/>
    <w:rsid w:val="00041C82"/>
    <w:rsid w:val="00041E25"/>
    <w:rsid w:val="00041E72"/>
    <w:rsid w:val="00042021"/>
    <w:rsid w:val="0004220E"/>
    <w:rsid w:val="000424AA"/>
    <w:rsid w:val="000425EC"/>
    <w:rsid w:val="00042AAF"/>
    <w:rsid w:val="00042ACF"/>
    <w:rsid w:val="00042B99"/>
    <w:rsid w:val="00042CE9"/>
    <w:rsid w:val="00042F74"/>
    <w:rsid w:val="0004334B"/>
    <w:rsid w:val="00043355"/>
    <w:rsid w:val="000433AD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CFE"/>
    <w:rsid w:val="00045E6A"/>
    <w:rsid w:val="000463AC"/>
    <w:rsid w:val="00046429"/>
    <w:rsid w:val="0004676D"/>
    <w:rsid w:val="00046E3B"/>
    <w:rsid w:val="00047017"/>
    <w:rsid w:val="00047AC6"/>
    <w:rsid w:val="0005007D"/>
    <w:rsid w:val="0005024D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E33"/>
    <w:rsid w:val="00051F69"/>
    <w:rsid w:val="00052251"/>
    <w:rsid w:val="000528EF"/>
    <w:rsid w:val="000529F4"/>
    <w:rsid w:val="00052EB3"/>
    <w:rsid w:val="00052FF6"/>
    <w:rsid w:val="00053483"/>
    <w:rsid w:val="0005409C"/>
    <w:rsid w:val="000540F2"/>
    <w:rsid w:val="00054433"/>
    <w:rsid w:val="00054663"/>
    <w:rsid w:val="0005484A"/>
    <w:rsid w:val="000549D2"/>
    <w:rsid w:val="00054F8D"/>
    <w:rsid w:val="000553C1"/>
    <w:rsid w:val="0005542F"/>
    <w:rsid w:val="00055589"/>
    <w:rsid w:val="000555B9"/>
    <w:rsid w:val="000558C4"/>
    <w:rsid w:val="00055F34"/>
    <w:rsid w:val="00056295"/>
    <w:rsid w:val="00056664"/>
    <w:rsid w:val="00056788"/>
    <w:rsid w:val="000569A6"/>
    <w:rsid w:val="00056DFE"/>
    <w:rsid w:val="00056EBC"/>
    <w:rsid w:val="00056F04"/>
    <w:rsid w:val="00056F2D"/>
    <w:rsid w:val="000570A0"/>
    <w:rsid w:val="00057A0E"/>
    <w:rsid w:val="00057AD1"/>
    <w:rsid w:val="00060287"/>
    <w:rsid w:val="000604FC"/>
    <w:rsid w:val="00060AB1"/>
    <w:rsid w:val="00060C25"/>
    <w:rsid w:val="00060CA8"/>
    <w:rsid w:val="000611D4"/>
    <w:rsid w:val="0006130A"/>
    <w:rsid w:val="00061623"/>
    <w:rsid w:val="0006165F"/>
    <w:rsid w:val="000616BD"/>
    <w:rsid w:val="00061736"/>
    <w:rsid w:val="00061955"/>
    <w:rsid w:val="00061A77"/>
    <w:rsid w:val="00061A7C"/>
    <w:rsid w:val="00061B0E"/>
    <w:rsid w:val="00061C48"/>
    <w:rsid w:val="00061CDD"/>
    <w:rsid w:val="00061E0B"/>
    <w:rsid w:val="0006227F"/>
    <w:rsid w:val="00062766"/>
    <w:rsid w:val="0006276B"/>
    <w:rsid w:val="000629BD"/>
    <w:rsid w:val="00062AF0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9C8"/>
    <w:rsid w:val="00064DF1"/>
    <w:rsid w:val="00065008"/>
    <w:rsid w:val="00065061"/>
    <w:rsid w:val="0006537A"/>
    <w:rsid w:val="000654B1"/>
    <w:rsid w:val="00065568"/>
    <w:rsid w:val="00065604"/>
    <w:rsid w:val="00065628"/>
    <w:rsid w:val="000656C3"/>
    <w:rsid w:val="00065B07"/>
    <w:rsid w:val="00065C76"/>
    <w:rsid w:val="00065E8B"/>
    <w:rsid w:val="00065F17"/>
    <w:rsid w:val="000660AB"/>
    <w:rsid w:val="0006644C"/>
    <w:rsid w:val="0006646D"/>
    <w:rsid w:val="000668B8"/>
    <w:rsid w:val="00066AA9"/>
    <w:rsid w:val="00066B30"/>
    <w:rsid w:val="00066B40"/>
    <w:rsid w:val="0006704C"/>
    <w:rsid w:val="000672DA"/>
    <w:rsid w:val="000672F9"/>
    <w:rsid w:val="000675C1"/>
    <w:rsid w:val="000675C4"/>
    <w:rsid w:val="000676B6"/>
    <w:rsid w:val="0006774B"/>
    <w:rsid w:val="00067BEB"/>
    <w:rsid w:val="00067F21"/>
    <w:rsid w:val="000704B7"/>
    <w:rsid w:val="00070559"/>
    <w:rsid w:val="0007075C"/>
    <w:rsid w:val="00070816"/>
    <w:rsid w:val="000708C8"/>
    <w:rsid w:val="000708D6"/>
    <w:rsid w:val="00070C82"/>
    <w:rsid w:val="000714D0"/>
    <w:rsid w:val="000719EE"/>
    <w:rsid w:val="00071C80"/>
    <w:rsid w:val="00071E82"/>
    <w:rsid w:val="00072121"/>
    <w:rsid w:val="00072132"/>
    <w:rsid w:val="00072552"/>
    <w:rsid w:val="000726DB"/>
    <w:rsid w:val="00072A47"/>
    <w:rsid w:val="00072CA5"/>
    <w:rsid w:val="000731F6"/>
    <w:rsid w:val="000732DB"/>
    <w:rsid w:val="00073367"/>
    <w:rsid w:val="000736E0"/>
    <w:rsid w:val="00073C23"/>
    <w:rsid w:val="00074329"/>
    <w:rsid w:val="00074419"/>
    <w:rsid w:val="00074621"/>
    <w:rsid w:val="00074727"/>
    <w:rsid w:val="00074891"/>
    <w:rsid w:val="000748C8"/>
    <w:rsid w:val="00074AEB"/>
    <w:rsid w:val="00074AF2"/>
    <w:rsid w:val="00074BBC"/>
    <w:rsid w:val="00074D50"/>
    <w:rsid w:val="00074DD5"/>
    <w:rsid w:val="00074F14"/>
    <w:rsid w:val="00074F69"/>
    <w:rsid w:val="00075041"/>
    <w:rsid w:val="000751CA"/>
    <w:rsid w:val="00075341"/>
    <w:rsid w:val="000758AE"/>
    <w:rsid w:val="00075907"/>
    <w:rsid w:val="00075927"/>
    <w:rsid w:val="00075BC1"/>
    <w:rsid w:val="00075D21"/>
    <w:rsid w:val="00075FFE"/>
    <w:rsid w:val="00076170"/>
    <w:rsid w:val="00076559"/>
    <w:rsid w:val="00076759"/>
    <w:rsid w:val="00076BAF"/>
    <w:rsid w:val="00076BDC"/>
    <w:rsid w:val="00076CED"/>
    <w:rsid w:val="00076E25"/>
    <w:rsid w:val="000770C9"/>
    <w:rsid w:val="00077245"/>
    <w:rsid w:val="00077B20"/>
    <w:rsid w:val="00077C5C"/>
    <w:rsid w:val="00077E11"/>
    <w:rsid w:val="00077F9C"/>
    <w:rsid w:val="00080A5F"/>
    <w:rsid w:val="0008106E"/>
    <w:rsid w:val="0008109A"/>
    <w:rsid w:val="000812B8"/>
    <w:rsid w:val="0008157C"/>
    <w:rsid w:val="000818EA"/>
    <w:rsid w:val="00081947"/>
    <w:rsid w:val="000819B2"/>
    <w:rsid w:val="00081A3C"/>
    <w:rsid w:val="00081F3B"/>
    <w:rsid w:val="00081F88"/>
    <w:rsid w:val="000821CE"/>
    <w:rsid w:val="00082360"/>
    <w:rsid w:val="000826F9"/>
    <w:rsid w:val="00082775"/>
    <w:rsid w:val="00082881"/>
    <w:rsid w:val="00082944"/>
    <w:rsid w:val="00083497"/>
    <w:rsid w:val="000836C2"/>
    <w:rsid w:val="00083A90"/>
    <w:rsid w:val="00083E1D"/>
    <w:rsid w:val="00084299"/>
    <w:rsid w:val="000842F4"/>
    <w:rsid w:val="000845A5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283"/>
    <w:rsid w:val="00086754"/>
    <w:rsid w:val="00086E0E"/>
    <w:rsid w:val="00086EB9"/>
    <w:rsid w:val="0008735C"/>
    <w:rsid w:val="000874B9"/>
    <w:rsid w:val="00087633"/>
    <w:rsid w:val="00087679"/>
    <w:rsid w:val="00087870"/>
    <w:rsid w:val="00087D93"/>
    <w:rsid w:val="00087F67"/>
    <w:rsid w:val="00087FC1"/>
    <w:rsid w:val="000900D2"/>
    <w:rsid w:val="000901E2"/>
    <w:rsid w:val="000902EE"/>
    <w:rsid w:val="0009030C"/>
    <w:rsid w:val="000903B4"/>
    <w:rsid w:val="000904B7"/>
    <w:rsid w:val="0009071C"/>
    <w:rsid w:val="00090737"/>
    <w:rsid w:val="00090A18"/>
    <w:rsid w:val="00090A5D"/>
    <w:rsid w:val="00090D27"/>
    <w:rsid w:val="00090D40"/>
    <w:rsid w:val="00090EBA"/>
    <w:rsid w:val="00090F48"/>
    <w:rsid w:val="00090FE3"/>
    <w:rsid w:val="000911C3"/>
    <w:rsid w:val="000913A0"/>
    <w:rsid w:val="0009169D"/>
    <w:rsid w:val="0009169E"/>
    <w:rsid w:val="00092224"/>
    <w:rsid w:val="00092483"/>
    <w:rsid w:val="000924E6"/>
    <w:rsid w:val="000926A7"/>
    <w:rsid w:val="00092A05"/>
    <w:rsid w:val="00092A7B"/>
    <w:rsid w:val="00092A83"/>
    <w:rsid w:val="00092B09"/>
    <w:rsid w:val="00092EEE"/>
    <w:rsid w:val="0009316C"/>
    <w:rsid w:val="00093381"/>
    <w:rsid w:val="000933E3"/>
    <w:rsid w:val="00093503"/>
    <w:rsid w:val="0009353D"/>
    <w:rsid w:val="00093563"/>
    <w:rsid w:val="00093B30"/>
    <w:rsid w:val="00093B78"/>
    <w:rsid w:val="000941C0"/>
    <w:rsid w:val="0009470A"/>
    <w:rsid w:val="000948E8"/>
    <w:rsid w:val="00094BAF"/>
    <w:rsid w:val="00094D1B"/>
    <w:rsid w:val="00094FB4"/>
    <w:rsid w:val="00095971"/>
    <w:rsid w:val="00095A5F"/>
    <w:rsid w:val="00095B3D"/>
    <w:rsid w:val="00095E09"/>
    <w:rsid w:val="00095E95"/>
    <w:rsid w:val="0009646F"/>
    <w:rsid w:val="000964AF"/>
    <w:rsid w:val="000967D6"/>
    <w:rsid w:val="00096847"/>
    <w:rsid w:val="00096A7A"/>
    <w:rsid w:val="00096A8E"/>
    <w:rsid w:val="00096AFD"/>
    <w:rsid w:val="00096F65"/>
    <w:rsid w:val="00097067"/>
    <w:rsid w:val="000970D3"/>
    <w:rsid w:val="000970FD"/>
    <w:rsid w:val="00097659"/>
    <w:rsid w:val="00097F1F"/>
    <w:rsid w:val="000A0559"/>
    <w:rsid w:val="000A07B1"/>
    <w:rsid w:val="000A09EB"/>
    <w:rsid w:val="000A0BB9"/>
    <w:rsid w:val="000A0C9E"/>
    <w:rsid w:val="000A0E02"/>
    <w:rsid w:val="000A0F49"/>
    <w:rsid w:val="000A0FBB"/>
    <w:rsid w:val="000A0FF1"/>
    <w:rsid w:val="000A1251"/>
    <w:rsid w:val="000A12A1"/>
    <w:rsid w:val="000A1458"/>
    <w:rsid w:val="000A15E3"/>
    <w:rsid w:val="000A171A"/>
    <w:rsid w:val="000A1BD8"/>
    <w:rsid w:val="000A1E4E"/>
    <w:rsid w:val="000A1E90"/>
    <w:rsid w:val="000A1F12"/>
    <w:rsid w:val="000A2225"/>
    <w:rsid w:val="000A26A7"/>
    <w:rsid w:val="000A270D"/>
    <w:rsid w:val="000A28AB"/>
    <w:rsid w:val="000A3093"/>
    <w:rsid w:val="000A37E2"/>
    <w:rsid w:val="000A390B"/>
    <w:rsid w:val="000A398B"/>
    <w:rsid w:val="000A3993"/>
    <w:rsid w:val="000A3B5E"/>
    <w:rsid w:val="000A4114"/>
    <w:rsid w:val="000A42BF"/>
    <w:rsid w:val="000A4553"/>
    <w:rsid w:val="000A470D"/>
    <w:rsid w:val="000A4B0B"/>
    <w:rsid w:val="000A4C2E"/>
    <w:rsid w:val="000A4C7F"/>
    <w:rsid w:val="000A4D19"/>
    <w:rsid w:val="000A5188"/>
    <w:rsid w:val="000A534B"/>
    <w:rsid w:val="000A5401"/>
    <w:rsid w:val="000A549F"/>
    <w:rsid w:val="000A63E3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94"/>
    <w:rsid w:val="000A7CD7"/>
    <w:rsid w:val="000A7DB4"/>
    <w:rsid w:val="000B00A5"/>
    <w:rsid w:val="000B0188"/>
    <w:rsid w:val="000B02F9"/>
    <w:rsid w:val="000B050C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1F1A"/>
    <w:rsid w:val="000B21CA"/>
    <w:rsid w:val="000B2235"/>
    <w:rsid w:val="000B2679"/>
    <w:rsid w:val="000B268E"/>
    <w:rsid w:val="000B287F"/>
    <w:rsid w:val="000B294D"/>
    <w:rsid w:val="000B3105"/>
    <w:rsid w:val="000B33FE"/>
    <w:rsid w:val="000B3D31"/>
    <w:rsid w:val="000B3DCD"/>
    <w:rsid w:val="000B44E3"/>
    <w:rsid w:val="000B4D11"/>
    <w:rsid w:val="000B4D54"/>
    <w:rsid w:val="000B4D87"/>
    <w:rsid w:val="000B4F74"/>
    <w:rsid w:val="000B508E"/>
    <w:rsid w:val="000B52DB"/>
    <w:rsid w:val="000B5306"/>
    <w:rsid w:val="000B5333"/>
    <w:rsid w:val="000B5589"/>
    <w:rsid w:val="000B57F9"/>
    <w:rsid w:val="000B599C"/>
    <w:rsid w:val="000B5A36"/>
    <w:rsid w:val="000B5F3F"/>
    <w:rsid w:val="000B627B"/>
    <w:rsid w:val="000B63A8"/>
    <w:rsid w:val="000B68D0"/>
    <w:rsid w:val="000B6B2A"/>
    <w:rsid w:val="000B6B6A"/>
    <w:rsid w:val="000B6C2A"/>
    <w:rsid w:val="000B6CDD"/>
    <w:rsid w:val="000B6CF1"/>
    <w:rsid w:val="000B6FC3"/>
    <w:rsid w:val="000B6FD3"/>
    <w:rsid w:val="000B7081"/>
    <w:rsid w:val="000B7292"/>
    <w:rsid w:val="000B734C"/>
    <w:rsid w:val="000B7375"/>
    <w:rsid w:val="000B74CF"/>
    <w:rsid w:val="000B78F9"/>
    <w:rsid w:val="000B7941"/>
    <w:rsid w:val="000B7961"/>
    <w:rsid w:val="000C00BB"/>
    <w:rsid w:val="000C0354"/>
    <w:rsid w:val="000C0362"/>
    <w:rsid w:val="000C0689"/>
    <w:rsid w:val="000C09D7"/>
    <w:rsid w:val="000C0B62"/>
    <w:rsid w:val="000C0CD4"/>
    <w:rsid w:val="000C0D1C"/>
    <w:rsid w:val="000C0D21"/>
    <w:rsid w:val="000C0DBC"/>
    <w:rsid w:val="000C1276"/>
    <w:rsid w:val="000C135C"/>
    <w:rsid w:val="000C13D8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2F69"/>
    <w:rsid w:val="000C30E5"/>
    <w:rsid w:val="000C3273"/>
    <w:rsid w:val="000C34DB"/>
    <w:rsid w:val="000C3693"/>
    <w:rsid w:val="000C38FA"/>
    <w:rsid w:val="000C3CF9"/>
    <w:rsid w:val="000C3D55"/>
    <w:rsid w:val="000C3DA0"/>
    <w:rsid w:val="000C41C4"/>
    <w:rsid w:val="000C4221"/>
    <w:rsid w:val="000C431B"/>
    <w:rsid w:val="000C451D"/>
    <w:rsid w:val="000C45B1"/>
    <w:rsid w:val="000C49CD"/>
    <w:rsid w:val="000C4ACA"/>
    <w:rsid w:val="000C4C7B"/>
    <w:rsid w:val="000C4CAA"/>
    <w:rsid w:val="000C4DF0"/>
    <w:rsid w:val="000C507B"/>
    <w:rsid w:val="000C5243"/>
    <w:rsid w:val="000C5376"/>
    <w:rsid w:val="000C539F"/>
    <w:rsid w:val="000C5828"/>
    <w:rsid w:val="000C582A"/>
    <w:rsid w:val="000C5D19"/>
    <w:rsid w:val="000C6330"/>
    <w:rsid w:val="000C633A"/>
    <w:rsid w:val="000C6628"/>
    <w:rsid w:val="000C698D"/>
    <w:rsid w:val="000C6A84"/>
    <w:rsid w:val="000C6AB3"/>
    <w:rsid w:val="000C6B3B"/>
    <w:rsid w:val="000C6D69"/>
    <w:rsid w:val="000C6DDD"/>
    <w:rsid w:val="000C6E8A"/>
    <w:rsid w:val="000C6F4D"/>
    <w:rsid w:val="000C7237"/>
    <w:rsid w:val="000C7A16"/>
    <w:rsid w:val="000C7C98"/>
    <w:rsid w:val="000D01FE"/>
    <w:rsid w:val="000D02BA"/>
    <w:rsid w:val="000D041B"/>
    <w:rsid w:val="000D0562"/>
    <w:rsid w:val="000D08FD"/>
    <w:rsid w:val="000D0A7A"/>
    <w:rsid w:val="000D0AE2"/>
    <w:rsid w:val="000D0CDC"/>
    <w:rsid w:val="000D0FED"/>
    <w:rsid w:val="000D10E2"/>
    <w:rsid w:val="000D120F"/>
    <w:rsid w:val="000D14DB"/>
    <w:rsid w:val="000D165D"/>
    <w:rsid w:val="000D16F5"/>
    <w:rsid w:val="000D17C3"/>
    <w:rsid w:val="000D1837"/>
    <w:rsid w:val="000D1923"/>
    <w:rsid w:val="000D1929"/>
    <w:rsid w:val="000D1947"/>
    <w:rsid w:val="000D1979"/>
    <w:rsid w:val="000D1F12"/>
    <w:rsid w:val="000D1F36"/>
    <w:rsid w:val="000D1F71"/>
    <w:rsid w:val="000D2246"/>
    <w:rsid w:val="000D2500"/>
    <w:rsid w:val="000D262E"/>
    <w:rsid w:val="000D2C3F"/>
    <w:rsid w:val="000D2D38"/>
    <w:rsid w:val="000D2EF9"/>
    <w:rsid w:val="000D30D7"/>
    <w:rsid w:val="000D31E5"/>
    <w:rsid w:val="000D3327"/>
    <w:rsid w:val="000D33B1"/>
    <w:rsid w:val="000D3629"/>
    <w:rsid w:val="000D3725"/>
    <w:rsid w:val="000D3B7D"/>
    <w:rsid w:val="000D3D4E"/>
    <w:rsid w:val="000D3DC9"/>
    <w:rsid w:val="000D3E01"/>
    <w:rsid w:val="000D3EDE"/>
    <w:rsid w:val="000D3F3E"/>
    <w:rsid w:val="000D4807"/>
    <w:rsid w:val="000D4881"/>
    <w:rsid w:val="000D49D9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B07"/>
    <w:rsid w:val="000D6FB3"/>
    <w:rsid w:val="000D7072"/>
    <w:rsid w:val="000D71CC"/>
    <w:rsid w:val="000D7619"/>
    <w:rsid w:val="000D78D7"/>
    <w:rsid w:val="000D7FF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1F4C"/>
    <w:rsid w:val="000E23F3"/>
    <w:rsid w:val="000E28E6"/>
    <w:rsid w:val="000E2A04"/>
    <w:rsid w:val="000E2B56"/>
    <w:rsid w:val="000E2C49"/>
    <w:rsid w:val="000E2EAF"/>
    <w:rsid w:val="000E2F85"/>
    <w:rsid w:val="000E3283"/>
    <w:rsid w:val="000E32EA"/>
    <w:rsid w:val="000E3890"/>
    <w:rsid w:val="000E39D3"/>
    <w:rsid w:val="000E3CD4"/>
    <w:rsid w:val="000E42B7"/>
    <w:rsid w:val="000E44BF"/>
    <w:rsid w:val="000E4BD7"/>
    <w:rsid w:val="000E50B1"/>
    <w:rsid w:val="000E5388"/>
    <w:rsid w:val="000E54C4"/>
    <w:rsid w:val="000E56AF"/>
    <w:rsid w:val="000E5B32"/>
    <w:rsid w:val="000E5B65"/>
    <w:rsid w:val="000E5E70"/>
    <w:rsid w:val="000E5F52"/>
    <w:rsid w:val="000E5FA0"/>
    <w:rsid w:val="000E6788"/>
    <w:rsid w:val="000E69D1"/>
    <w:rsid w:val="000E6DE5"/>
    <w:rsid w:val="000E6F73"/>
    <w:rsid w:val="000E7766"/>
    <w:rsid w:val="000E7AEE"/>
    <w:rsid w:val="000F0217"/>
    <w:rsid w:val="000F057D"/>
    <w:rsid w:val="000F0637"/>
    <w:rsid w:val="000F07EA"/>
    <w:rsid w:val="000F0832"/>
    <w:rsid w:val="000F08E2"/>
    <w:rsid w:val="000F0913"/>
    <w:rsid w:val="000F0BC6"/>
    <w:rsid w:val="000F11FF"/>
    <w:rsid w:val="000F16A3"/>
    <w:rsid w:val="000F172B"/>
    <w:rsid w:val="000F173C"/>
    <w:rsid w:val="000F1A6F"/>
    <w:rsid w:val="000F1BC9"/>
    <w:rsid w:val="000F1C55"/>
    <w:rsid w:val="000F2239"/>
    <w:rsid w:val="000F22B6"/>
    <w:rsid w:val="000F2770"/>
    <w:rsid w:val="000F2948"/>
    <w:rsid w:val="000F2B01"/>
    <w:rsid w:val="000F2C64"/>
    <w:rsid w:val="000F2D2C"/>
    <w:rsid w:val="000F2D92"/>
    <w:rsid w:val="000F2DC7"/>
    <w:rsid w:val="000F2EE7"/>
    <w:rsid w:val="000F3123"/>
    <w:rsid w:val="000F32E4"/>
    <w:rsid w:val="000F39C8"/>
    <w:rsid w:val="000F3B1D"/>
    <w:rsid w:val="000F412F"/>
    <w:rsid w:val="000F48BF"/>
    <w:rsid w:val="000F4A4D"/>
    <w:rsid w:val="000F4CA1"/>
    <w:rsid w:val="000F4D71"/>
    <w:rsid w:val="000F4D8A"/>
    <w:rsid w:val="000F56E6"/>
    <w:rsid w:val="000F5850"/>
    <w:rsid w:val="000F59B5"/>
    <w:rsid w:val="000F5DF0"/>
    <w:rsid w:val="000F6169"/>
    <w:rsid w:val="000F6231"/>
    <w:rsid w:val="000F65F5"/>
    <w:rsid w:val="000F6626"/>
    <w:rsid w:val="000F6F02"/>
    <w:rsid w:val="000F6F4B"/>
    <w:rsid w:val="000F6FBD"/>
    <w:rsid w:val="000F700F"/>
    <w:rsid w:val="000F71DD"/>
    <w:rsid w:val="000F7354"/>
    <w:rsid w:val="000F7658"/>
    <w:rsid w:val="00100142"/>
    <w:rsid w:val="0010016C"/>
    <w:rsid w:val="0010049A"/>
    <w:rsid w:val="0010067E"/>
    <w:rsid w:val="00100A6A"/>
    <w:rsid w:val="00100D8B"/>
    <w:rsid w:val="001011B7"/>
    <w:rsid w:val="00101345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5A1"/>
    <w:rsid w:val="00103853"/>
    <w:rsid w:val="001038AB"/>
    <w:rsid w:val="001038C6"/>
    <w:rsid w:val="00103DD6"/>
    <w:rsid w:val="00103F14"/>
    <w:rsid w:val="00103FE9"/>
    <w:rsid w:val="001045C1"/>
    <w:rsid w:val="001046F0"/>
    <w:rsid w:val="001046FC"/>
    <w:rsid w:val="00104960"/>
    <w:rsid w:val="00104BE9"/>
    <w:rsid w:val="0010503C"/>
    <w:rsid w:val="001050DE"/>
    <w:rsid w:val="00105E29"/>
    <w:rsid w:val="001060B0"/>
    <w:rsid w:val="00106106"/>
    <w:rsid w:val="00106136"/>
    <w:rsid w:val="00106190"/>
    <w:rsid w:val="001063D4"/>
    <w:rsid w:val="001065D8"/>
    <w:rsid w:val="00106E29"/>
    <w:rsid w:val="00107004"/>
    <w:rsid w:val="0010767C"/>
    <w:rsid w:val="00107B8A"/>
    <w:rsid w:val="00107EA8"/>
    <w:rsid w:val="0011021A"/>
    <w:rsid w:val="00110393"/>
    <w:rsid w:val="00110B7B"/>
    <w:rsid w:val="00110C30"/>
    <w:rsid w:val="00110EAA"/>
    <w:rsid w:val="001111E1"/>
    <w:rsid w:val="00111498"/>
    <w:rsid w:val="001114F7"/>
    <w:rsid w:val="00111815"/>
    <w:rsid w:val="00111928"/>
    <w:rsid w:val="00111B59"/>
    <w:rsid w:val="00111B99"/>
    <w:rsid w:val="00111F98"/>
    <w:rsid w:val="00112677"/>
    <w:rsid w:val="0011282E"/>
    <w:rsid w:val="00112A0F"/>
    <w:rsid w:val="00112A35"/>
    <w:rsid w:val="00112D60"/>
    <w:rsid w:val="00113150"/>
    <w:rsid w:val="001131B7"/>
    <w:rsid w:val="0011327E"/>
    <w:rsid w:val="00113288"/>
    <w:rsid w:val="001132F7"/>
    <w:rsid w:val="00113469"/>
    <w:rsid w:val="0011364C"/>
    <w:rsid w:val="00113E35"/>
    <w:rsid w:val="00113FF0"/>
    <w:rsid w:val="00114277"/>
    <w:rsid w:val="001142D0"/>
    <w:rsid w:val="0011430C"/>
    <w:rsid w:val="001144C8"/>
    <w:rsid w:val="0011464E"/>
    <w:rsid w:val="00114D64"/>
    <w:rsid w:val="00114DEB"/>
    <w:rsid w:val="00114FDA"/>
    <w:rsid w:val="0011532B"/>
    <w:rsid w:val="00115431"/>
    <w:rsid w:val="001155C8"/>
    <w:rsid w:val="0011567B"/>
    <w:rsid w:val="00115B5F"/>
    <w:rsid w:val="00115B7F"/>
    <w:rsid w:val="00115D9F"/>
    <w:rsid w:val="001164D3"/>
    <w:rsid w:val="00116572"/>
    <w:rsid w:val="00116574"/>
    <w:rsid w:val="0011673B"/>
    <w:rsid w:val="001168D5"/>
    <w:rsid w:val="00116924"/>
    <w:rsid w:val="00116AA6"/>
    <w:rsid w:val="00116EC2"/>
    <w:rsid w:val="00116F60"/>
    <w:rsid w:val="00117222"/>
    <w:rsid w:val="0011751A"/>
    <w:rsid w:val="00117668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35B"/>
    <w:rsid w:val="001214B7"/>
    <w:rsid w:val="001216E4"/>
    <w:rsid w:val="0012182C"/>
    <w:rsid w:val="00121857"/>
    <w:rsid w:val="00121944"/>
    <w:rsid w:val="0012295A"/>
    <w:rsid w:val="00122A8E"/>
    <w:rsid w:val="00122B08"/>
    <w:rsid w:val="00122BAF"/>
    <w:rsid w:val="00122D3A"/>
    <w:rsid w:val="00122E72"/>
    <w:rsid w:val="0012321D"/>
    <w:rsid w:val="00123587"/>
    <w:rsid w:val="001238A0"/>
    <w:rsid w:val="001239BC"/>
    <w:rsid w:val="00123DBE"/>
    <w:rsid w:val="00123E45"/>
    <w:rsid w:val="001246CB"/>
    <w:rsid w:val="00124898"/>
    <w:rsid w:val="00124D32"/>
    <w:rsid w:val="00124FCF"/>
    <w:rsid w:val="0012508D"/>
    <w:rsid w:val="00125754"/>
    <w:rsid w:val="00125877"/>
    <w:rsid w:val="00125A6A"/>
    <w:rsid w:val="00125C90"/>
    <w:rsid w:val="001260EE"/>
    <w:rsid w:val="0012684E"/>
    <w:rsid w:val="00126C48"/>
    <w:rsid w:val="0012795F"/>
    <w:rsid w:val="00127973"/>
    <w:rsid w:val="00127F31"/>
    <w:rsid w:val="0013011B"/>
    <w:rsid w:val="00130206"/>
    <w:rsid w:val="00130588"/>
    <w:rsid w:val="001305BB"/>
    <w:rsid w:val="00130673"/>
    <w:rsid w:val="00130698"/>
    <w:rsid w:val="00130875"/>
    <w:rsid w:val="00131191"/>
    <w:rsid w:val="001311D3"/>
    <w:rsid w:val="001314A3"/>
    <w:rsid w:val="00131892"/>
    <w:rsid w:val="0013191C"/>
    <w:rsid w:val="00131B88"/>
    <w:rsid w:val="00131C8D"/>
    <w:rsid w:val="00131EB2"/>
    <w:rsid w:val="00131FEB"/>
    <w:rsid w:val="00132222"/>
    <w:rsid w:val="001326D1"/>
    <w:rsid w:val="00132980"/>
    <w:rsid w:val="00132B37"/>
    <w:rsid w:val="00132C09"/>
    <w:rsid w:val="00132F57"/>
    <w:rsid w:val="001333FA"/>
    <w:rsid w:val="00133720"/>
    <w:rsid w:val="00133AF3"/>
    <w:rsid w:val="00133F45"/>
    <w:rsid w:val="00133FEA"/>
    <w:rsid w:val="001342D9"/>
    <w:rsid w:val="00134349"/>
    <w:rsid w:val="001345A2"/>
    <w:rsid w:val="001346D4"/>
    <w:rsid w:val="00134B38"/>
    <w:rsid w:val="00134D5F"/>
    <w:rsid w:val="00134D84"/>
    <w:rsid w:val="00135009"/>
    <w:rsid w:val="00135031"/>
    <w:rsid w:val="00135138"/>
    <w:rsid w:val="0013549D"/>
    <w:rsid w:val="00135511"/>
    <w:rsid w:val="0013557B"/>
    <w:rsid w:val="001357F2"/>
    <w:rsid w:val="00135AB7"/>
    <w:rsid w:val="00135DC4"/>
    <w:rsid w:val="00135F5A"/>
    <w:rsid w:val="001362AB"/>
    <w:rsid w:val="001363AF"/>
    <w:rsid w:val="0013657B"/>
    <w:rsid w:val="00136640"/>
    <w:rsid w:val="001366D1"/>
    <w:rsid w:val="00136890"/>
    <w:rsid w:val="00136BC6"/>
    <w:rsid w:val="00137083"/>
    <w:rsid w:val="0013717D"/>
    <w:rsid w:val="00137343"/>
    <w:rsid w:val="00137656"/>
    <w:rsid w:val="001377AE"/>
    <w:rsid w:val="00137810"/>
    <w:rsid w:val="0013796D"/>
    <w:rsid w:val="001379B1"/>
    <w:rsid w:val="001400CC"/>
    <w:rsid w:val="001401E0"/>
    <w:rsid w:val="00140292"/>
    <w:rsid w:val="001403A2"/>
    <w:rsid w:val="00140A90"/>
    <w:rsid w:val="00140BB9"/>
    <w:rsid w:val="00141014"/>
    <w:rsid w:val="001412C0"/>
    <w:rsid w:val="0014191D"/>
    <w:rsid w:val="00141A20"/>
    <w:rsid w:val="00141A57"/>
    <w:rsid w:val="00141AE5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167"/>
    <w:rsid w:val="0014329A"/>
    <w:rsid w:val="001435C0"/>
    <w:rsid w:val="00143A1A"/>
    <w:rsid w:val="00143A89"/>
    <w:rsid w:val="00143F40"/>
    <w:rsid w:val="001441A1"/>
    <w:rsid w:val="001447D3"/>
    <w:rsid w:val="00144C7D"/>
    <w:rsid w:val="00144E06"/>
    <w:rsid w:val="00144F79"/>
    <w:rsid w:val="00144F7C"/>
    <w:rsid w:val="0014507B"/>
    <w:rsid w:val="0014517B"/>
    <w:rsid w:val="001452F7"/>
    <w:rsid w:val="001453A9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848"/>
    <w:rsid w:val="00146AFF"/>
    <w:rsid w:val="00146C91"/>
    <w:rsid w:val="00146F44"/>
    <w:rsid w:val="0014738E"/>
    <w:rsid w:val="0014765D"/>
    <w:rsid w:val="001476E8"/>
    <w:rsid w:val="0014774F"/>
    <w:rsid w:val="001478A7"/>
    <w:rsid w:val="00150273"/>
    <w:rsid w:val="0015060B"/>
    <w:rsid w:val="001508F6"/>
    <w:rsid w:val="001508F8"/>
    <w:rsid w:val="00150B35"/>
    <w:rsid w:val="0015151E"/>
    <w:rsid w:val="0015162A"/>
    <w:rsid w:val="00151AD7"/>
    <w:rsid w:val="00151B63"/>
    <w:rsid w:val="00151CA8"/>
    <w:rsid w:val="001520E7"/>
    <w:rsid w:val="001525FB"/>
    <w:rsid w:val="0015288D"/>
    <w:rsid w:val="00152942"/>
    <w:rsid w:val="00152C2A"/>
    <w:rsid w:val="00152E00"/>
    <w:rsid w:val="00152E38"/>
    <w:rsid w:val="0015362E"/>
    <w:rsid w:val="00153A70"/>
    <w:rsid w:val="00153ACE"/>
    <w:rsid w:val="00153B37"/>
    <w:rsid w:val="00153B4E"/>
    <w:rsid w:val="00153B92"/>
    <w:rsid w:val="00153E26"/>
    <w:rsid w:val="00153FFB"/>
    <w:rsid w:val="00154099"/>
    <w:rsid w:val="001542EA"/>
    <w:rsid w:val="001544E3"/>
    <w:rsid w:val="0015451C"/>
    <w:rsid w:val="001545E7"/>
    <w:rsid w:val="00154776"/>
    <w:rsid w:val="001547A1"/>
    <w:rsid w:val="0015485F"/>
    <w:rsid w:val="0015498B"/>
    <w:rsid w:val="00154D62"/>
    <w:rsid w:val="00154EB7"/>
    <w:rsid w:val="001550B0"/>
    <w:rsid w:val="00155479"/>
    <w:rsid w:val="00155582"/>
    <w:rsid w:val="001557BD"/>
    <w:rsid w:val="001557D4"/>
    <w:rsid w:val="00155A8A"/>
    <w:rsid w:val="00155AC6"/>
    <w:rsid w:val="00155D02"/>
    <w:rsid w:val="00155D10"/>
    <w:rsid w:val="00155F11"/>
    <w:rsid w:val="00156307"/>
    <w:rsid w:val="00156719"/>
    <w:rsid w:val="001569A1"/>
    <w:rsid w:val="00156D01"/>
    <w:rsid w:val="001572A8"/>
    <w:rsid w:val="001573FD"/>
    <w:rsid w:val="00157412"/>
    <w:rsid w:val="001574DB"/>
    <w:rsid w:val="001579CD"/>
    <w:rsid w:val="00157C97"/>
    <w:rsid w:val="00160128"/>
    <w:rsid w:val="0016031D"/>
    <w:rsid w:val="001604E5"/>
    <w:rsid w:val="0016056C"/>
    <w:rsid w:val="00160632"/>
    <w:rsid w:val="00160769"/>
    <w:rsid w:val="001608CB"/>
    <w:rsid w:val="00160A32"/>
    <w:rsid w:val="00160C63"/>
    <w:rsid w:val="00161720"/>
    <w:rsid w:val="0016176F"/>
    <w:rsid w:val="0016177D"/>
    <w:rsid w:val="0016178C"/>
    <w:rsid w:val="00161AC9"/>
    <w:rsid w:val="00161BDE"/>
    <w:rsid w:val="00161C6E"/>
    <w:rsid w:val="00161E14"/>
    <w:rsid w:val="00162451"/>
    <w:rsid w:val="00162E95"/>
    <w:rsid w:val="00162FFC"/>
    <w:rsid w:val="001634A2"/>
    <w:rsid w:val="001639BA"/>
    <w:rsid w:val="00163E84"/>
    <w:rsid w:val="00163FB1"/>
    <w:rsid w:val="001647E3"/>
    <w:rsid w:val="00164915"/>
    <w:rsid w:val="00164BF3"/>
    <w:rsid w:val="00164FA7"/>
    <w:rsid w:val="0016501A"/>
    <w:rsid w:val="001651BD"/>
    <w:rsid w:val="001652E0"/>
    <w:rsid w:val="0016556C"/>
    <w:rsid w:val="00165696"/>
    <w:rsid w:val="001657B2"/>
    <w:rsid w:val="00165A2C"/>
    <w:rsid w:val="00165AFD"/>
    <w:rsid w:val="00165B9A"/>
    <w:rsid w:val="00165CD4"/>
    <w:rsid w:val="00165F7A"/>
    <w:rsid w:val="00166027"/>
    <w:rsid w:val="001662EE"/>
    <w:rsid w:val="00166EDD"/>
    <w:rsid w:val="001673A2"/>
    <w:rsid w:val="0016760F"/>
    <w:rsid w:val="00167648"/>
    <w:rsid w:val="00167728"/>
    <w:rsid w:val="00167BAC"/>
    <w:rsid w:val="00167EB5"/>
    <w:rsid w:val="001702C2"/>
    <w:rsid w:val="00170371"/>
    <w:rsid w:val="00170380"/>
    <w:rsid w:val="00170411"/>
    <w:rsid w:val="00170451"/>
    <w:rsid w:val="0017045E"/>
    <w:rsid w:val="001704F4"/>
    <w:rsid w:val="001705C3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289"/>
    <w:rsid w:val="001733D6"/>
    <w:rsid w:val="00173659"/>
    <w:rsid w:val="001736F4"/>
    <w:rsid w:val="00173786"/>
    <w:rsid w:val="00173C35"/>
    <w:rsid w:val="00173D47"/>
    <w:rsid w:val="00174060"/>
    <w:rsid w:val="00174161"/>
    <w:rsid w:val="0017439B"/>
    <w:rsid w:val="0017492A"/>
    <w:rsid w:val="00174AAC"/>
    <w:rsid w:val="00174BF5"/>
    <w:rsid w:val="00174F5D"/>
    <w:rsid w:val="001751A8"/>
    <w:rsid w:val="00175590"/>
    <w:rsid w:val="001757CF"/>
    <w:rsid w:val="001758A5"/>
    <w:rsid w:val="00175E89"/>
    <w:rsid w:val="00175EB5"/>
    <w:rsid w:val="00175F1A"/>
    <w:rsid w:val="00176033"/>
    <w:rsid w:val="0017657B"/>
    <w:rsid w:val="001766C3"/>
    <w:rsid w:val="001768D4"/>
    <w:rsid w:val="00176C9D"/>
    <w:rsid w:val="00176CDC"/>
    <w:rsid w:val="0017765D"/>
    <w:rsid w:val="00177664"/>
    <w:rsid w:val="00177BA5"/>
    <w:rsid w:val="00177EE2"/>
    <w:rsid w:val="00180285"/>
    <w:rsid w:val="001804E5"/>
    <w:rsid w:val="00180655"/>
    <w:rsid w:val="0018075B"/>
    <w:rsid w:val="00180947"/>
    <w:rsid w:val="00180DB8"/>
    <w:rsid w:val="00180F0D"/>
    <w:rsid w:val="00181088"/>
    <w:rsid w:val="0018127B"/>
    <w:rsid w:val="00181592"/>
    <w:rsid w:val="001816E8"/>
    <w:rsid w:val="001818DA"/>
    <w:rsid w:val="00181B8C"/>
    <w:rsid w:val="00181D49"/>
    <w:rsid w:val="00182234"/>
    <w:rsid w:val="001826FA"/>
    <w:rsid w:val="001826FB"/>
    <w:rsid w:val="00182AEA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A25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433"/>
    <w:rsid w:val="001865C5"/>
    <w:rsid w:val="0018681D"/>
    <w:rsid w:val="00186AC3"/>
    <w:rsid w:val="00186E89"/>
    <w:rsid w:val="00187057"/>
    <w:rsid w:val="00187423"/>
    <w:rsid w:val="0018763B"/>
    <w:rsid w:val="0018795F"/>
    <w:rsid w:val="001879C1"/>
    <w:rsid w:val="00187C92"/>
    <w:rsid w:val="00187D20"/>
    <w:rsid w:val="00187DB6"/>
    <w:rsid w:val="00187E6E"/>
    <w:rsid w:val="00190035"/>
    <w:rsid w:val="001902EA"/>
    <w:rsid w:val="00190404"/>
    <w:rsid w:val="0019045D"/>
    <w:rsid w:val="00190501"/>
    <w:rsid w:val="00190538"/>
    <w:rsid w:val="001906D8"/>
    <w:rsid w:val="00190CD1"/>
    <w:rsid w:val="00190D01"/>
    <w:rsid w:val="0019127A"/>
    <w:rsid w:val="00191564"/>
    <w:rsid w:val="00191940"/>
    <w:rsid w:val="0019198D"/>
    <w:rsid w:val="00191B7A"/>
    <w:rsid w:val="001921AD"/>
    <w:rsid w:val="001921AF"/>
    <w:rsid w:val="00192399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9F9"/>
    <w:rsid w:val="00194D35"/>
    <w:rsid w:val="00194D7B"/>
    <w:rsid w:val="00194D9D"/>
    <w:rsid w:val="00194DD2"/>
    <w:rsid w:val="00195149"/>
    <w:rsid w:val="00195304"/>
    <w:rsid w:val="00195516"/>
    <w:rsid w:val="00195AD7"/>
    <w:rsid w:val="00195B1F"/>
    <w:rsid w:val="00195DC1"/>
    <w:rsid w:val="00195E39"/>
    <w:rsid w:val="00195FB5"/>
    <w:rsid w:val="00196228"/>
    <w:rsid w:val="001964A9"/>
    <w:rsid w:val="00196B08"/>
    <w:rsid w:val="00196C0A"/>
    <w:rsid w:val="00196CB8"/>
    <w:rsid w:val="00196CBF"/>
    <w:rsid w:val="00196CC1"/>
    <w:rsid w:val="0019700C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CD"/>
    <w:rsid w:val="001A06E4"/>
    <w:rsid w:val="001A0A40"/>
    <w:rsid w:val="001A0B1A"/>
    <w:rsid w:val="001A0B75"/>
    <w:rsid w:val="001A0DC4"/>
    <w:rsid w:val="001A0E1E"/>
    <w:rsid w:val="001A0FDB"/>
    <w:rsid w:val="001A12D2"/>
    <w:rsid w:val="001A162A"/>
    <w:rsid w:val="001A17AE"/>
    <w:rsid w:val="001A1FC0"/>
    <w:rsid w:val="001A269D"/>
    <w:rsid w:val="001A2944"/>
    <w:rsid w:val="001A2ACE"/>
    <w:rsid w:val="001A2B3B"/>
    <w:rsid w:val="001A3281"/>
    <w:rsid w:val="001A35BC"/>
    <w:rsid w:val="001A442F"/>
    <w:rsid w:val="001A4825"/>
    <w:rsid w:val="001A485D"/>
    <w:rsid w:val="001A4917"/>
    <w:rsid w:val="001A4A19"/>
    <w:rsid w:val="001A4EA2"/>
    <w:rsid w:val="001A50BD"/>
    <w:rsid w:val="001A56D6"/>
    <w:rsid w:val="001A5CAA"/>
    <w:rsid w:val="001A5E35"/>
    <w:rsid w:val="001A65B3"/>
    <w:rsid w:val="001A6BB5"/>
    <w:rsid w:val="001A6D75"/>
    <w:rsid w:val="001A71CE"/>
    <w:rsid w:val="001A727B"/>
    <w:rsid w:val="001A72D9"/>
    <w:rsid w:val="001A74B6"/>
    <w:rsid w:val="001A7500"/>
    <w:rsid w:val="001A76CF"/>
    <w:rsid w:val="001A77F0"/>
    <w:rsid w:val="001A7852"/>
    <w:rsid w:val="001A7A47"/>
    <w:rsid w:val="001A7C47"/>
    <w:rsid w:val="001A7D21"/>
    <w:rsid w:val="001B025A"/>
    <w:rsid w:val="001B02CC"/>
    <w:rsid w:val="001B0394"/>
    <w:rsid w:val="001B0579"/>
    <w:rsid w:val="001B087C"/>
    <w:rsid w:val="001B09BC"/>
    <w:rsid w:val="001B0CEB"/>
    <w:rsid w:val="001B0CF7"/>
    <w:rsid w:val="001B0F87"/>
    <w:rsid w:val="001B0F92"/>
    <w:rsid w:val="001B127F"/>
    <w:rsid w:val="001B1480"/>
    <w:rsid w:val="001B15BE"/>
    <w:rsid w:val="001B15CA"/>
    <w:rsid w:val="001B1625"/>
    <w:rsid w:val="001B162B"/>
    <w:rsid w:val="001B18C9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F9"/>
    <w:rsid w:val="001B375C"/>
    <w:rsid w:val="001B37F6"/>
    <w:rsid w:val="001B389D"/>
    <w:rsid w:val="001B4233"/>
    <w:rsid w:val="001B45C3"/>
    <w:rsid w:val="001B49E6"/>
    <w:rsid w:val="001B4E9D"/>
    <w:rsid w:val="001B4F5D"/>
    <w:rsid w:val="001B4F5E"/>
    <w:rsid w:val="001B508D"/>
    <w:rsid w:val="001B514E"/>
    <w:rsid w:val="001B53FA"/>
    <w:rsid w:val="001B5774"/>
    <w:rsid w:val="001B57B6"/>
    <w:rsid w:val="001B58F9"/>
    <w:rsid w:val="001B5928"/>
    <w:rsid w:val="001B5F0C"/>
    <w:rsid w:val="001B5FAE"/>
    <w:rsid w:val="001B6475"/>
    <w:rsid w:val="001B662B"/>
    <w:rsid w:val="001B6A47"/>
    <w:rsid w:val="001B6D32"/>
    <w:rsid w:val="001B6DC0"/>
    <w:rsid w:val="001B6E98"/>
    <w:rsid w:val="001B71ED"/>
    <w:rsid w:val="001B7369"/>
    <w:rsid w:val="001B73BB"/>
    <w:rsid w:val="001B749F"/>
    <w:rsid w:val="001B764F"/>
    <w:rsid w:val="001B7900"/>
    <w:rsid w:val="001B7B73"/>
    <w:rsid w:val="001B7C5D"/>
    <w:rsid w:val="001B7E1F"/>
    <w:rsid w:val="001C036A"/>
    <w:rsid w:val="001C069E"/>
    <w:rsid w:val="001C072A"/>
    <w:rsid w:val="001C0CE9"/>
    <w:rsid w:val="001C125D"/>
    <w:rsid w:val="001C1415"/>
    <w:rsid w:val="001C15DA"/>
    <w:rsid w:val="001C1823"/>
    <w:rsid w:val="001C1873"/>
    <w:rsid w:val="001C1A36"/>
    <w:rsid w:val="001C1B7E"/>
    <w:rsid w:val="001C1DD9"/>
    <w:rsid w:val="001C2102"/>
    <w:rsid w:val="001C218E"/>
    <w:rsid w:val="001C2307"/>
    <w:rsid w:val="001C246C"/>
    <w:rsid w:val="001C28A3"/>
    <w:rsid w:val="001C2C7F"/>
    <w:rsid w:val="001C2D4E"/>
    <w:rsid w:val="001C2FEA"/>
    <w:rsid w:val="001C2FF9"/>
    <w:rsid w:val="001C330C"/>
    <w:rsid w:val="001C33A4"/>
    <w:rsid w:val="001C351A"/>
    <w:rsid w:val="001C35E0"/>
    <w:rsid w:val="001C367A"/>
    <w:rsid w:val="001C391E"/>
    <w:rsid w:val="001C3B09"/>
    <w:rsid w:val="001C3C91"/>
    <w:rsid w:val="001C4276"/>
    <w:rsid w:val="001C4325"/>
    <w:rsid w:val="001C4623"/>
    <w:rsid w:val="001C4995"/>
    <w:rsid w:val="001C4A99"/>
    <w:rsid w:val="001C50F2"/>
    <w:rsid w:val="001C5927"/>
    <w:rsid w:val="001C5939"/>
    <w:rsid w:val="001C5C12"/>
    <w:rsid w:val="001C5F61"/>
    <w:rsid w:val="001C615F"/>
    <w:rsid w:val="001C619F"/>
    <w:rsid w:val="001C65F2"/>
    <w:rsid w:val="001C6956"/>
    <w:rsid w:val="001C6A57"/>
    <w:rsid w:val="001C6A84"/>
    <w:rsid w:val="001C6B2D"/>
    <w:rsid w:val="001C6D27"/>
    <w:rsid w:val="001C6D57"/>
    <w:rsid w:val="001C6D5B"/>
    <w:rsid w:val="001C71E0"/>
    <w:rsid w:val="001C7210"/>
    <w:rsid w:val="001C7218"/>
    <w:rsid w:val="001C74C6"/>
    <w:rsid w:val="001C79F2"/>
    <w:rsid w:val="001C7F2C"/>
    <w:rsid w:val="001D00A0"/>
    <w:rsid w:val="001D0217"/>
    <w:rsid w:val="001D0D98"/>
    <w:rsid w:val="001D0DFC"/>
    <w:rsid w:val="001D0EFA"/>
    <w:rsid w:val="001D0FFF"/>
    <w:rsid w:val="001D11BF"/>
    <w:rsid w:val="001D13A9"/>
    <w:rsid w:val="001D15C8"/>
    <w:rsid w:val="001D1638"/>
    <w:rsid w:val="001D174E"/>
    <w:rsid w:val="001D17BF"/>
    <w:rsid w:val="001D1889"/>
    <w:rsid w:val="001D1E32"/>
    <w:rsid w:val="001D2724"/>
    <w:rsid w:val="001D2824"/>
    <w:rsid w:val="001D2C80"/>
    <w:rsid w:val="001D2FEC"/>
    <w:rsid w:val="001D311C"/>
    <w:rsid w:val="001D38AB"/>
    <w:rsid w:val="001D3A40"/>
    <w:rsid w:val="001D3C5F"/>
    <w:rsid w:val="001D3DA4"/>
    <w:rsid w:val="001D3DFA"/>
    <w:rsid w:val="001D40D7"/>
    <w:rsid w:val="001D4174"/>
    <w:rsid w:val="001D433C"/>
    <w:rsid w:val="001D4460"/>
    <w:rsid w:val="001D463D"/>
    <w:rsid w:val="001D4733"/>
    <w:rsid w:val="001D4F05"/>
    <w:rsid w:val="001D520A"/>
    <w:rsid w:val="001D522E"/>
    <w:rsid w:val="001D5645"/>
    <w:rsid w:val="001D5D99"/>
    <w:rsid w:val="001D5FA3"/>
    <w:rsid w:val="001D6042"/>
    <w:rsid w:val="001D65E4"/>
    <w:rsid w:val="001D6687"/>
    <w:rsid w:val="001D6F41"/>
    <w:rsid w:val="001D73E2"/>
    <w:rsid w:val="001D74CD"/>
    <w:rsid w:val="001D7696"/>
    <w:rsid w:val="001D78B1"/>
    <w:rsid w:val="001D792D"/>
    <w:rsid w:val="001D7AF9"/>
    <w:rsid w:val="001D7DA1"/>
    <w:rsid w:val="001E0111"/>
    <w:rsid w:val="001E0976"/>
    <w:rsid w:val="001E0CE4"/>
    <w:rsid w:val="001E152F"/>
    <w:rsid w:val="001E166B"/>
    <w:rsid w:val="001E16CB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99E"/>
    <w:rsid w:val="001E2AE6"/>
    <w:rsid w:val="001E2B0E"/>
    <w:rsid w:val="001E2C14"/>
    <w:rsid w:val="001E2FAD"/>
    <w:rsid w:val="001E33EA"/>
    <w:rsid w:val="001E386C"/>
    <w:rsid w:val="001E3A83"/>
    <w:rsid w:val="001E3F31"/>
    <w:rsid w:val="001E44C4"/>
    <w:rsid w:val="001E45B6"/>
    <w:rsid w:val="001E45BD"/>
    <w:rsid w:val="001E4733"/>
    <w:rsid w:val="001E4840"/>
    <w:rsid w:val="001E48DF"/>
    <w:rsid w:val="001E4992"/>
    <w:rsid w:val="001E499F"/>
    <w:rsid w:val="001E4E89"/>
    <w:rsid w:val="001E4F38"/>
    <w:rsid w:val="001E4FB5"/>
    <w:rsid w:val="001E5081"/>
    <w:rsid w:val="001E5203"/>
    <w:rsid w:val="001E528E"/>
    <w:rsid w:val="001E56F2"/>
    <w:rsid w:val="001E5768"/>
    <w:rsid w:val="001E6005"/>
    <w:rsid w:val="001E61EC"/>
    <w:rsid w:val="001E6380"/>
    <w:rsid w:val="001E641E"/>
    <w:rsid w:val="001E656B"/>
    <w:rsid w:val="001E6CDC"/>
    <w:rsid w:val="001E6F38"/>
    <w:rsid w:val="001E7047"/>
    <w:rsid w:val="001E7058"/>
    <w:rsid w:val="001E7168"/>
    <w:rsid w:val="001E7335"/>
    <w:rsid w:val="001E7747"/>
    <w:rsid w:val="001E7A88"/>
    <w:rsid w:val="001E7C1F"/>
    <w:rsid w:val="001E7EF8"/>
    <w:rsid w:val="001F007C"/>
    <w:rsid w:val="001F00AD"/>
    <w:rsid w:val="001F0508"/>
    <w:rsid w:val="001F0A56"/>
    <w:rsid w:val="001F0B07"/>
    <w:rsid w:val="001F0EFA"/>
    <w:rsid w:val="001F101E"/>
    <w:rsid w:val="001F115B"/>
    <w:rsid w:val="001F12CF"/>
    <w:rsid w:val="001F134A"/>
    <w:rsid w:val="001F13AC"/>
    <w:rsid w:val="001F1435"/>
    <w:rsid w:val="001F160F"/>
    <w:rsid w:val="001F18CF"/>
    <w:rsid w:val="001F19AA"/>
    <w:rsid w:val="001F1A85"/>
    <w:rsid w:val="001F1B34"/>
    <w:rsid w:val="001F1B4D"/>
    <w:rsid w:val="001F1C27"/>
    <w:rsid w:val="001F1D3F"/>
    <w:rsid w:val="001F1ECC"/>
    <w:rsid w:val="001F1EF5"/>
    <w:rsid w:val="001F1F39"/>
    <w:rsid w:val="001F2043"/>
    <w:rsid w:val="001F21B2"/>
    <w:rsid w:val="001F21C6"/>
    <w:rsid w:val="001F22B5"/>
    <w:rsid w:val="001F2343"/>
    <w:rsid w:val="001F248C"/>
    <w:rsid w:val="001F2870"/>
    <w:rsid w:val="001F2E68"/>
    <w:rsid w:val="001F2E8C"/>
    <w:rsid w:val="001F2EC4"/>
    <w:rsid w:val="001F2ECD"/>
    <w:rsid w:val="001F2F34"/>
    <w:rsid w:val="001F2F98"/>
    <w:rsid w:val="001F344E"/>
    <w:rsid w:val="001F3A07"/>
    <w:rsid w:val="001F3A53"/>
    <w:rsid w:val="001F3CD1"/>
    <w:rsid w:val="001F3D49"/>
    <w:rsid w:val="001F3D9E"/>
    <w:rsid w:val="001F4337"/>
    <w:rsid w:val="001F568E"/>
    <w:rsid w:val="001F56D8"/>
    <w:rsid w:val="001F5B18"/>
    <w:rsid w:val="001F5C19"/>
    <w:rsid w:val="001F5C3D"/>
    <w:rsid w:val="001F6027"/>
    <w:rsid w:val="001F624B"/>
    <w:rsid w:val="001F6556"/>
    <w:rsid w:val="001F663E"/>
    <w:rsid w:val="001F6784"/>
    <w:rsid w:val="001F680F"/>
    <w:rsid w:val="001F684D"/>
    <w:rsid w:val="001F69AD"/>
    <w:rsid w:val="001F6DAD"/>
    <w:rsid w:val="001F7228"/>
    <w:rsid w:val="001F7627"/>
    <w:rsid w:val="001F7810"/>
    <w:rsid w:val="001F7BC6"/>
    <w:rsid w:val="001F7CA1"/>
    <w:rsid w:val="001F7FFA"/>
    <w:rsid w:val="002004A0"/>
    <w:rsid w:val="002005CE"/>
    <w:rsid w:val="00200666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738"/>
    <w:rsid w:val="00201AA0"/>
    <w:rsid w:val="00201CF8"/>
    <w:rsid w:val="00201FB1"/>
    <w:rsid w:val="002022E2"/>
    <w:rsid w:val="00202491"/>
    <w:rsid w:val="002025AA"/>
    <w:rsid w:val="002025D0"/>
    <w:rsid w:val="00202B12"/>
    <w:rsid w:val="00202E26"/>
    <w:rsid w:val="00202E28"/>
    <w:rsid w:val="00202E9D"/>
    <w:rsid w:val="00202EC5"/>
    <w:rsid w:val="00203012"/>
    <w:rsid w:val="0020382D"/>
    <w:rsid w:val="002039E8"/>
    <w:rsid w:val="00203A1C"/>
    <w:rsid w:val="00203B9F"/>
    <w:rsid w:val="00203D30"/>
    <w:rsid w:val="00203E44"/>
    <w:rsid w:val="0020423F"/>
    <w:rsid w:val="00204341"/>
    <w:rsid w:val="00204633"/>
    <w:rsid w:val="00204707"/>
    <w:rsid w:val="00204ACD"/>
    <w:rsid w:val="00204E6B"/>
    <w:rsid w:val="00204E7A"/>
    <w:rsid w:val="00204EA3"/>
    <w:rsid w:val="00204F5D"/>
    <w:rsid w:val="0020514B"/>
    <w:rsid w:val="0020518E"/>
    <w:rsid w:val="0020590F"/>
    <w:rsid w:val="00206067"/>
    <w:rsid w:val="002060EE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4E"/>
    <w:rsid w:val="002076A0"/>
    <w:rsid w:val="002076C5"/>
    <w:rsid w:val="002076C9"/>
    <w:rsid w:val="002078E0"/>
    <w:rsid w:val="00207C56"/>
    <w:rsid w:val="002106C3"/>
    <w:rsid w:val="00210987"/>
    <w:rsid w:val="00210A44"/>
    <w:rsid w:val="00210DF1"/>
    <w:rsid w:val="00211165"/>
    <w:rsid w:val="00211262"/>
    <w:rsid w:val="0021139F"/>
    <w:rsid w:val="002115C2"/>
    <w:rsid w:val="002115CB"/>
    <w:rsid w:val="002115E0"/>
    <w:rsid w:val="002117DD"/>
    <w:rsid w:val="00211A8D"/>
    <w:rsid w:val="00211F17"/>
    <w:rsid w:val="00212021"/>
    <w:rsid w:val="00212214"/>
    <w:rsid w:val="0021221A"/>
    <w:rsid w:val="002125ED"/>
    <w:rsid w:val="0021287D"/>
    <w:rsid w:val="00212B8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ABF"/>
    <w:rsid w:val="00213B00"/>
    <w:rsid w:val="00213BC3"/>
    <w:rsid w:val="00213C1F"/>
    <w:rsid w:val="002140E9"/>
    <w:rsid w:val="00214132"/>
    <w:rsid w:val="00214177"/>
    <w:rsid w:val="002141E8"/>
    <w:rsid w:val="002141F0"/>
    <w:rsid w:val="00214863"/>
    <w:rsid w:val="002148A9"/>
    <w:rsid w:val="00214C30"/>
    <w:rsid w:val="00214DD8"/>
    <w:rsid w:val="00214FB4"/>
    <w:rsid w:val="00215113"/>
    <w:rsid w:val="002153E0"/>
    <w:rsid w:val="002158F7"/>
    <w:rsid w:val="00215947"/>
    <w:rsid w:val="00215A71"/>
    <w:rsid w:val="00215A81"/>
    <w:rsid w:val="00215ACF"/>
    <w:rsid w:val="00216130"/>
    <w:rsid w:val="00216313"/>
    <w:rsid w:val="00216931"/>
    <w:rsid w:val="002169BB"/>
    <w:rsid w:val="00216ADD"/>
    <w:rsid w:val="00216D23"/>
    <w:rsid w:val="00216D86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152"/>
    <w:rsid w:val="0022048A"/>
    <w:rsid w:val="00220853"/>
    <w:rsid w:val="00220AF3"/>
    <w:rsid w:val="00220D28"/>
    <w:rsid w:val="00220E2A"/>
    <w:rsid w:val="00220F09"/>
    <w:rsid w:val="00220F81"/>
    <w:rsid w:val="00220FDE"/>
    <w:rsid w:val="0022127F"/>
    <w:rsid w:val="0022159F"/>
    <w:rsid w:val="0022167A"/>
    <w:rsid w:val="002217CC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143"/>
    <w:rsid w:val="00223181"/>
    <w:rsid w:val="0022345B"/>
    <w:rsid w:val="00223650"/>
    <w:rsid w:val="002238A7"/>
    <w:rsid w:val="002238C4"/>
    <w:rsid w:val="0022392A"/>
    <w:rsid w:val="002239D8"/>
    <w:rsid w:val="00223AEC"/>
    <w:rsid w:val="00223CD5"/>
    <w:rsid w:val="00223D23"/>
    <w:rsid w:val="00223DCD"/>
    <w:rsid w:val="00223DD1"/>
    <w:rsid w:val="00223F8E"/>
    <w:rsid w:val="002241CE"/>
    <w:rsid w:val="002247D0"/>
    <w:rsid w:val="002249CD"/>
    <w:rsid w:val="002249DE"/>
    <w:rsid w:val="00224BB2"/>
    <w:rsid w:val="00224D67"/>
    <w:rsid w:val="0022549C"/>
    <w:rsid w:val="002254D7"/>
    <w:rsid w:val="002255A4"/>
    <w:rsid w:val="00225627"/>
    <w:rsid w:val="002256F3"/>
    <w:rsid w:val="00225D4D"/>
    <w:rsid w:val="0022607A"/>
    <w:rsid w:val="002264FF"/>
    <w:rsid w:val="00226573"/>
    <w:rsid w:val="002265D8"/>
    <w:rsid w:val="002268EA"/>
    <w:rsid w:val="002269D4"/>
    <w:rsid w:val="00226C7A"/>
    <w:rsid w:val="00226EF6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073"/>
    <w:rsid w:val="00230246"/>
    <w:rsid w:val="002308D6"/>
    <w:rsid w:val="00230AB5"/>
    <w:rsid w:val="00230FE6"/>
    <w:rsid w:val="0023112B"/>
    <w:rsid w:val="0023128E"/>
    <w:rsid w:val="00231565"/>
    <w:rsid w:val="0023162B"/>
    <w:rsid w:val="00231A7F"/>
    <w:rsid w:val="00231C4B"/>
    <w:rsid w:val="00231EE0"/>
    <w:rsid w:val="0023200A"/>
    <w:rsid w:val="0023200E"/>
    <w:rsid w:val="002321A2"/>
    <w:rsid w:val="002321AA"/>
    <w:rsid w:val="00232495"/>
    <w:rsid w:val="00232613"/>
    <w:rsid w:val="002327EF"/>
    <w:rsid w:val="00232A65"/>
    <w:rsid w:val="00232F4A"/>
    <w:rsid w:val="002335BC"/>
    <w:rsid w:val="002337C3"/>
    <w:rsid w:val="002338AE"/>
    <w:rsid w:val="00233F08"/>
    <w:rsid w:val="00234014"/>
    <w:rsid w:val="0023412E"/>
    <w:rsid w:val="002341E6"/>
    <w:rsid w:val="00234B12"/>
    <w:rsid w:val="0023559E"/>
    <w:rsid w:val="002355D2"/>
    <w:rsid w:val="002359D4"/>
    <w:rsid w:val="00236096"/>
    <w:rsid w:val="00236583"/>
    <w:rsid w:val="0023677D"/>
    <w:rsid w:val="0023687A"/>
    <w:rsid w:val="00236C64"/>
    <w:rsid w:val="00236EFF"/>
    <w:rsid w:val="00236F74"/>
    <w:rsid w:val="00237122"/>
    <w:rsid w:val="00237317"/>
    <w:rsid w:val="00237469"/>
    <w:rsid w:val="002374A7"/>
    <w:rsid w:val="00237580"/>
    <w:rsid w:val="00237DA6"/>
    <w:rsid w:val="00237DDC"/>
    <w:rsid w:val="00237EF0"/>
    <w:rsid w:val="002402EF"/>
    <w:rsid w:val="002403EE"/>
    <w:rsid w:val="00240B99"/>
    <w:rsid w:val="00240CF4"/>
    <w:rsid w:val="00240E83"/>
    <w:rsid w:val="00240FB9"/>
    <w:rsid w:val="00241164"/>
    <w:rsid w:val="002413F7"/>
    <w:rsid w:val="0024154A"/>
    <w:rsid w:val="00241905"/>
    <w:rsid w:val="00241923"/>
    <w:rsid w:val="0024196F"/>
    <w:rsid w:val="00241C5A"/>
    <w:rsid w:val="00241C9F"/>
    <w:rsid w:val="00241DDA"/>
    <w:rsid w:val="00241DDE"/>
    <w:rsid w:val="00241F06"/>
    <w:rsid w:val="00241F55"/>
    <w:rsid w:val="00241F64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682"/>
    <w:rsid w:val="0024399A"/>
    <w:rsid w:val="00243C61"/>
    <w:rsid w:val="002442ED"/>
    <w:rsid w:val="002443B7"/>
    <w:rsid w:val="002447B0"/>
    <w:rsid w:val="002447E4"/>
    <w:rsid w:val="00244B90"/>
    <w:rsid w:val="00244CEE"/>
    <w:rsid w:val="00244E3B"/>
    <w:rsid w:val="00244FEF"/>
    <w:rsid w:val="0024508D"/>
    <w:rsid w:val="00245271"/>
    <w:rsid w:val="00245379"/>
    <w:rsid w:val="002455A9"/>
    <w:rsid w:val="00245A3B"/>
    <w:rsid w:val="00245AA3"/>
    <w:rsid w:val="00245FDE"/>
    <w:rsid w:val="002469A7"/>
    <w:rsid w:val="00246C27"/>
    <w:rsid w:val="00246C64"/>
    <w:rsid w:val="00246EB1"/>
    <w:rsid w:val="0024704D"/>
    <w:rsid w:val="0024705D"/>
    <w:rsid w:val="002470E8"/>
    <w:rsid w:val="002471E6"/>
    <w:rsid w:val="00247887"/>
    <w:rsid w:val="00247C62"/>
    <w:rsid w:val="00247D36"/>
    <w:rsid w:val="00247E7D"/>
    <w:rsid w:val="00247EE4"/>
    <w:rsid w:val="0025022B"/>
    <w:rsid w:val="00250290"/>
    <w:rsid w:val="00250309"/>
    <w:rsid w:val="00250423"/>
    <w:rsid w:val="002507B4"/>
    <w:rsid w:val="00250A7F"/>
    <w:rsid w:val="00250A9A"/>
    <w:rsid w:val="00250B66"/>
    <w:rsid w:val="00250BFB"/>
    <w:rsid w:val="0025105F"/>
    <w:rsid w:val="0025142D"/>
    <w:rsid w:val="0025164D"/>
    <w:rsid w:val="0025177E"/>
    <w:rsid w:val="00251B21"/>
    <w:rsid w:val="00251B3C"/>
    <w:rsid w:val="00251BB8"/>
    <w:rsid w:val="00251BEC"/>
    <w:rsid w:val="00251F58"/>
    <w:rsid w:val="00252647"/>
    <w:rsid w:val="00252714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786"/>
    <w:rsid w:val="00254E70"/>
    <w:rsid w:val="00254F3E"/>
    <w:rsid w:val="00254FD9"/>
    <w:rsid w:val="00255041"/>
    <w:rsid w:val="00255332"/>
    <w:rsid w:val="00255666"/>
    <w:rsid w:val="00255989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488"/>
    <w:rsid w:val="00260636"/>
    <w:rsid w:val="0026082E"/>
    <w:rsid w:val="0026085C"/>
    <w:rsid w:val="002608C3"/>
    <w:rsid w:val="00260911"/>
    <w:rsid w:val="0026092F"/>
    <w:rsid w:val="00260CA0"/>
    <w:rsid w:val="00260F18"/>
    <w:rsid w:val="00261074"/>
    <w:rsid w:val="00261210"/>
    <w:rsid w:val="002617FA"/>
    <w:rsid w:val="00261A09"/>
    <w:rsid w:val="00261DAB"/>
    <w:rsid w:val="00261E9B"/>
    <w:rsid w:val="00261FE6"/>
    <w:rsid w:val="00262497"/>
    <w:rsid w:val="0026256A"/>
    <w:rsid w:val="002626C0"/>
    <w:rsid w:val="00262822"/>
    <w:rsid w:val="00262A14"/>
    <w:rsid w:val="00262ADE"/>
    <w:rsid w:val="00262AFD"/>
    <w:rsid w:val="00263041"/>
    <w:rsid w:val="00263417"/>
    <w:rsid w:val="00263795"/>
    <w:rsid w:val="00263BE6"/>
    <w:rsid w:val="0026403D"/>
    <w:rsid w:val="002640E5"/>
    <w:rsid w:val="00264106"/>
    <w:rsid w:val="00264142"/>
    <w:rsid w:val="00264686"/>
    <w:rsid w:val="002646D4"/>
    <w:rsid w:val="002648A8"/>
    <w:rsid w:val="002649E5"/>
    <w:rsid w:val="00264CBF"/>
    <w:rsid w:val="00264D2E"/>
    <w:rsid w:val="0026521A"/>
    <w:rsid w:val="00265432"/>
    <w:rsid w:val="002654B1"/>
    <w:rsid w:val="0026567E"/>
    <w:rsid w:val="002657FA"/>
    <w:rsid w:val="00265A9B"/>
    <w:rsid w:val="00265F36"/>
    <w:rsid w:val="00265F65"/>
    <w:rsid w:val="002661D2"/>
    <w:rsid w:val="002662D6"/>
    <w:rsid w:val="00266557"/>
    <w:rsid w:val="00266569"/>
    <w:rsid w:val="002665F4"/>
    <w:rsid w:val="00266610"/>
    <w:rsid w:val="00266695"/>
    <w:rsid w:val="00266790"/>
    <w:rsid w:val="0026680E"/>
    <w:rsid w:val="00266CF3"/>
    <w:rsid w:val="00267877"/>
    <w:rsid w:val="00267B76"/>
    <w:rsid w:val="002700DB"/>
    <w:rsid w:val="002701B3"/>
    <w:rsid w:val="00270429"/>
    <w:rsid w:val="00270793"/>
    <w:rsid w:val="002709D5"/>
    <w:rsid w:val="00270C49"/>
    <w:rsid w:val="00270E9F"/>
    <w:rsid w:val="00270F60"/>
    <w:rsid w:val="0027107E"/>
    <w:rsid w:val="00271216"/>
    <w:rsid w:val="00271E1D"/>
    <w:rsid w:val="00272031"/>
    <w:rsid w:val="0027215C"/>
    <w:rsid w:val="00272192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712"/>
    <w:rsid w:val="0027389A"/>
    <w:rsid w:val="00273C7F"/>
    <w:rsid w:val="002749DC"/>
    <w:rsid w:val="00274B49"/>
    <w:rsid w:val="00274EC9"/>
    <w:rsid w:val="0027550E"/>
    <w:rsid w:val="002759A8"/>
    <w:rsid w:val="00275A0C"/>
    <w:rsid w:val="00275AD1"/>
    <w:rsid w:val="00275B1C"/>
    <w:rsid w:val="00275B69"/>
    <w:rsid w:val="00275D10"/>
    <w:rsid w:val="00275E19"/>
    <w:rsid w:val="0027604B"/>
    <w:rsid w:val="00276053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7764F"/>
    <w:rsid w:val="00277961"/>
    <w:rsid w:val="00277B1C"/>
    <w:rsid w:val="0028029D"/>
    <w:rsid w:val="002803F6"/>
    <w:rsid w:val="00280489"/>
    <w:rsid w:val="002804DF"/>
    <w:rsid w:val="002807E8"/>
    <w:rsid w:val="00280AF8"/>
    <w:rsid w:val="00280B2C"/>
    <w:rsid w:val="00280CB6"/>
    <w:rsid w:val="00280FFC"/>
    <w:rsid w:val="002811B8"/>
    <w:rsid w:val="00281354"/>
    <w:rsid w:val="0028167E"/>
    <w:rsid w:val="00281709"/>
    <w:rsid w:val="002820CA"/>
    <w:rsid w:val="00282577"/>
    <w:rsid w:val="00282600"/>
    <w:rsid w:val="002826FE"/>
    <w:rsid w:val="002827B7"/>
    <w:rsid w:val="00282AE8"/>
    <w:rsid w:val="00282B29"/>
    <w:rsid w:val="00282ECE"/>
    <w:rsid w:val="00282F35"/>
    <w:rsid w:val="00283130"/>
    <w:rsid w:val="00283275"/>
    <w:rsid w:val="0028327B"/>
    <w:rsid w:val="002835F6"/>
    <w:rsid w:val="00284070"/>
    <w:rsid w:val="00284E05"/>
    <w:rsid w:val="00284E4C"/>
    <w:rsid w:val="00284FE0"/>
    <w:rsid w:val="0028539A"/>
    <w:rsid w:val="002853AE"/>
    <w:rsid w:val="00285442"/>
    <w:rsid w:val="0028559F"/>
    <w:rsid w:val="002858DA"/>
    <w:rsid w:val="00285AE5"/>
    <w:rsid w:val="00285AEB"/>
    <w:rsid w:val="00285AF5"/>
    <w:rsid w:val="00285DF4"/>
    <w:rsid w:val="002865F4"/>
    <w:rsid w:val="00286617"/>
    <w:rsid w:val="00286671"/>
    <w:rsid w:val="002868B7"/>
    <w:rsid w:val="00287416"/>
    <w:rsid w:val="00287446"/>
    <w:rsid w:val="0028799B"/>
    <w:rsid w:val="00287BD2"/>
    <w:rsid w:val="00287EB2"/>
    <w:rsid w:val="00287F9A"/>
    <w:rsid w:val="00287FD5"/>
    <w:rsid w:val="002900A6"/>
    <w:rsid w:val="002900E7"/>
    <w:rsid w:val="00290154"/>
    <w:rsid w:val="00290249"/>
    <w:rsid w:val="002904B9"/>
    <w:rsid w:val="002907CC"/>
    <w:rsid w:val="00291067"/>
    <w:rsid w:val="0029165F"/>
    <w:rsid w:val="002917D4"/>
    <w:rsid w:val="002917DD"/>
    <w:rsid w:val="0029199E"/>
    <w:rsid w:val="00291A03"/>
    <w:rsid w:val="00291D68"/>
    <w:rsid w:val="00291FC2"/>
    <w:rsid w:val="0029204D"/>
    <w:rsid w:val="002925F7"/>
    <w:rsid w:val="00292776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46"/>
    <w:rsid w:val="0029489D"/>
    <w:rsid w:val="00294959"/>
    <w:rsid w:val="00294C8E"/>
    <w:rsid w:val="00294D99"/>
    <w:rsid w:val="00294EA1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18F"/>
    <w:rsid w:val="002A03F0"/>
    <w:rsid w:val="002A06FD"/>
    <w:rsid w:val="002A0756"/>
    <w:rsid w:val="002A09C2"/>
    <w:rsid w:val="002A0A1B"/>
    <w:rsid w:val="002A0AD4"/>
    <w:rsid w:val="002A10D7"/>
    <w:rsid w:val="002A1196"/>
    <w:rsid w:val="002A11D5"/>
    <w:rsid w:val="002A1252"/>
    <w:rsid w:val="002A13A6"/>
    <w:rsid w:val="002A13CA"/>
    <w:rsid w:val="002A1698"/>
    <w:rsid w:val="002A16E9"/>
    <w:rsid w:val="002A1922"/>
    <w:rsid w:val="002A1C74"/>
    <w:rsid w:val="002A1F87"/>
    <w:rsid w:val="002A1FCB"/>
    <w:rsid w:val="002A27D5"/>
    <w:rsid w:val="002A2853"/>
    <w:rsid w:val="002A28E1"/>
    <w:rsid w:val="002A2D02"/>
    <w:rsid w:val="002A2D24"/>
    <w:rsid w:val="002A2DBB"/>
    <w:rsid w:val="002A370B"/>
    <w:rsid w:val="002A37CB"/>
    <w:rsid w:val="002A38B6"/>
    <w:rsid w:val="002A3A6C"/>
    <w:rsid w:val="002A3DA2"/>
    <w:rsid w:val="002A443C"/>
    <w:rsid w:val="002A4469"/>
    <w:rsid w:val="002A447F"/>
    <w:rsid w:val="002A495F"/>
    <w:rsid w:val="002A49C1"/>
    <w:rsid w:val="002A4B3E"/>
    <w:rsid w:val="002A4C02"/>
    <w:rsid w:val="002A51A6"/>
    <w:rsid w:val="002A5342"/>
    <w:rsid w:val="002A5647"/>
    <w:rsid w:val="002A58ED"/>
    <w:rsid w:val="002A592E"/>
    <w:rsid w:val="002A5C7D"/>
    <w:rsid w:val="002A6176"/>
    <w:rsid w:val="002A6302"/>
    <w:rsid w:val="002A644B"/>
    <w:rsid w:val="002A689B"/>
    <w:rsid w:val="002A6908"/>
    <w:rsid w:val="002A6930"/>
    <w:rsid w:val="002A69F7"/>
    <w:rsid w:val="002A6B9A"/>
    <w:rsid w:val="002A6C0B"/>
    <w:rsid w:val="002A6F40"/>
    <w:rsid w:val="002A7028"/>
    <w:rsid w:val="002A7603"/>
    <w:rsid w:val="002A78B6"/>
    <w:rsid w:val="002A7BA5"/>
    <w:rsid w:val="002A7D0F"/>
    <w:rsid w:val="002A7D8F"/>
    <w:rsid w:val="002A7E5D"/>
    <w:rsid w:val="002A7FE4"/>
    <w:rsid w:val="002B03C4"/>
    <w:rsid w:val="002B0674"/>
    <w:rsid w:val="002B06EF"/>
    <w:rsid w:val="002B0878"/>
    <w:rsid w:val="002B0DCD"/>
    <w:rsid w:val="002B10A9"/>
    <w:rsid w:val="002B11F9"/>
    <w:rsid w:val="002B13B3"/>
    <w:rsid w:val="002B1773"/>
    <w:rsid w:val="002B1A76"/>
    <w:rsid w:val="002B1AAD"/>
    <w:rsid w:val="002B1C30"/>
    <w:rsid w:val="002B2354"/>
    <w:rsid w:val="002B238F"/>
    <w:rsid w:val="002B243E"/>
    <w:rsid w:val="002B245C"/>
    <w:rsid w:val="002B27EC"/>
    <w:rsid w:val="002B2E0A"/>
    <w:rsid w:val="002B3096"/>
    <w:rsid w:val="002B351C"/>
    <w:rsid w:val="002B35E0"/>
    <w:rsid w:val="002B3604"/>
    <w:rsid w:val="002B3608"/>
    <w:rsid w:val="002B361E"/>
    <w:rsid w:val="002B3735"/>
    <w:rsid w:val="002B3B74"/>
    <w:rsid w:val="002B3CF6"/>
    <w:rsid w:val="002B3EC7"/>
    <w:rsid w:val="002B3FE7"/>
    <w:rsid w:val="002B3FF8"/>
    <w:rsid w:val="002B41AE"/>
    <w:rsid w:val="002B42FB"/>
    <w:rsid w:val="002B4537"/>
    <w:rsid w:val="002B4F5D"/>
    <w:rsid w:val="002B5240"/>
    <w:rsid w:val="002B54D5"/>
    <w:rsid w:val="002B55C6"/>
    <w:rsid w:val="002B5715"/>
    <w:rsid w:val="002B57A1"/>
    <w:rsid w:val="002B5ACC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6E77"/>
    <w:rsid w:val="002B7001"/>
    <w:rsid w:val="002B71F8"/>
    <w:rsid w:val="002B749D"/>
    <w:rsid w:val="002B750B"/>
    <w:rsid w:val="002B75DA"/>
    <w:rsid w:val="002B770C"/>
    <w:rsid w:val="002B7981"/>
    <w:rsid w:val="002B7BF4"/>
    <w:rsid w:val="002B7C5A"/>
    <w:rsid w:val="002C03D9"/>
    <w:rsid w:val="002C0607"/>
    <w:rsid w:val="002C08A2"/>
    <w:rsid w:val="002C0E74"/>
    <w:rsid w:val="002C0EED"/>
    <w:rsid w:val="002C1095"/>
    <w:rsid w:val="002C133D"/>
    <w:rsid w:val="002C1548"/>
    <w:rsid w:val="002C155B"/>
    <w:rsid w:val="002C17F3"/>
    <w:rsid w:val="002C21AD"/>
    <w:rsid w:val="002C22BA"/>
    <w:rsid w:val="002C23D0"/>
    <w:rsid w:val="002C251B"/>
    <w:rsid w:val="002C25B7"/>
    <w:rsid w:val="002C25C9"/>
    <w:rsid w:val="002C26CC"/>
    <w:rsid w:val="002C284C"/>
    <w:rsid w:val="002C28EF"/>
    <w:rsid w:val="002C2921"/>
    <w:rsid w:val="002C2954"/>
    <w:rsid w:val="002C29BC"/>
    <w:rsid w:val="002C36F6"/>
    <w:rsid w:val="002C3ADE"/>
    <w:rsid w:val="002C3B0D"/>
    <w:rsid w:val="002C3C07"/>
    <w:rsid w:val="002C4414"/>
    <w:rsid w:val="002C4417"/>
    <w:rsid w:val="002C45FA"/>
    <w:rsid w:val="002C461D"/>
    <w:rsid w:val="002C4AF6"/>
    <w:rsid w:val="002C4E1B"/>
    <w:rsid w:val="002C519B"/>
    <w:rsid w:val="002C51A2"/>
    <w:rsid w:val="002C5617"/>
    <w:rsid w:val="002C5638"/>
    <w:rsid w:val="002C5778"/>
    <w:rsid w:val="002C57C6"/>
    <w:rsid w:val="002C583E"/>
    <w:rsid w:val="002C5F67"/>
    <w:rsid w:val="002C60A7"/>
    <w:rsid w:val="002C6350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1EFC"/>
    <w:rsid w:val="002D24BA"/>
    <w:rsid w:val="002D27BD"/>
    <w:rsid w:val="002D27D1"/>
    <w:rsid w:val="002D2979"/>
    <w:rsid w:val="002D304C"/>
    <w:rsid w:val="002D3165"/>
    <w:rsid w:val="002D3451"/>
    <w:rsid w:val="002D369B"/>
    <w:rsid w:val="002D3B4A"/>
    <w:rsid w:val="002D456F"/>
    <w:rsid w:val="002D45A1"/>
    <w:rsid w:val="002D47A9"/>
    <w:rsid w:val="002D4A98"/>
    <w:rsid w:val="002D4F70"/>
    <w:rsid w:val="002D53F4"/>
    <w:rsid w:val="002D54CF"/>
    <w:rsid w:val="002D55E7"/>
    <w:rsid w:val="002D5678"/>
    <w:rsid w:val="002D56BF"/>
    <w:rsid w:val="002D5BE0"/>
    <w:rsid w:val="002D60BF"/>
    <w:rsid w:val="002D60EF"/>
    <w:rsid w:val="002D65D8"/>
    <w:rsid w:val="002D67C0"/>
    <w:rsid w:val="002D68C2"/>
    <w:rsid w:val="002D68ED"/>
    <w:rsid w:val="002D6D42"/>
    <w:rsid w:val="002D6D7F"/>
    <w:rsid w:val="002D70BF"/>
    <w:rsid w:val="002D7384"/>
    <w:rsid w:val="002D74C4"/>
    <w:rsid w:val="002D79AE"/>
    <w:rsid w:val="002D7A15"/>
    <w:rsid w:val="002D7FA1"/>
    <w:rsid w:val="002E00A6"/>
    <w:rsid w:val="002E0128"/>
    <w:rsid w:val="002E01B9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417"/>
    <w:rsid w:val="002E15C5"/>
    <w:rsid w:val="002E1712"/>
    <w:rsid w:val="002E1C7F"/>
    <w:rsid w:val="002E1CDA"/>
    <w:rsid w:val="002E1F70"/>
    <w:rsid w:val="002E21AF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0B9"/>
    <w:rsid w:val="002E4442"/>
    <w:rsid w:val="002E48F3"/>
    <w:rsid w:val="002E4A9D"/>
    <w:rsid w:val="002E4B4D"/>
    <w:rsid w:val="002E4C88"/>
    <w:rsid w:val="002E4D02"/>
    <w:rsid w:val="002E50A6"/>
    <w:rsid w:val="002E52BC"/>
    <w:rsid w:val="002E5803"/>
    <w:rsid w:val="002E5D6C"/>
    <w:rsid w:val="002E5E86"/>
    <w:rsid w:val="002E6150"/>
    <w:rsid w:val="002E6263"/>
    <w:rsid w:val="002E654A"/>
    <w:rsid w:val="002E6591"/>
    <w:rsid w:val="002E6874"/>
    <w:rsid w:val="002E69EB"/>
    <w:rsid w:val="002E6C5F"/>
    <w:rsid w:val="002E6C8E"/>
    <w:rsid w:val="002E6CAB"/>
    <w:rsid w:val="002E6F62"/>
    <w:rsid w:val="002E6FD0"/>
    <w:rsid w:val="002E729E"/>
    <w:rsid w:val="002E7852"/>
    <w:rsid w:val="002E7AF2"/>
    <w:rsid w:val="002E7B7D"/>
    <w:rsid w:val="002E7D2E"/>
    <w:rsid w:val="002E7FC7"/>
    <w:rsid w:val="002F0273"/>
    <w:rsid w:val="002F03D8"/>
    <w:rsid w:val="002F03DA"/>
    <w:rsid w:val="002F06EF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17"/>
    <w:rsid w:val="002F1D40"/>
    <w:rsid w:val="002F1F54"/>
    <w:rsid w:val="002F22BB"/>
    <w:rsid w:val="002F295B"/>
    <w:rsid w:val="002F2F47"/>
    <w:rsid w:val="002F32DD"/>
    <w:rsid w:val="002F33BD"/>
    <w:rsid w:val="002F373D"/>
    <w:rsid w:val="002F3F31"/>
    <w:rsid w:val="002F48A4"/>
    <w:rsid w:val="002F4B48"/>
    <w:rsid w:val="002F4C49"/>
    <w:rsid w:val="002F516A"/>
    <w:rsid w:val="002F5220"/>
    <w:rsid w:val="002F54A4"/>
    <w:rsid w:val="002F54D6"/>
    <w:rsid w:val="002F54DE"/>
    <w:rsid w:val="002F5558"/>
    <w:rsid w:val="002F573C"/>
    <w:rsid w:val="002F5E95"/>
    <w:rsid w:val="002F6125"/>
    <w:rsid w:val="002F6148"/>
    <w:rsid w:val="002F6213"/>
    <w:rsid w:val="002F6417"/>
    <w:rsid w:val="002F65EA"/>
    <w:rsid w:val="002F664E"/>
    <w:rsid w:val="002F665E"/>
    <w:rsid w:val="002F675E"/>
    <w:rsid w:val="002F69C2"/>
    <w:rsid w:val="002F6A3A"/>
    <w:rsid w:val="002F6B1D"/>
    <w:rsid w:val="002F6F5B"/>
    <w:rsid w:val="002F6FC6"/>
    <w:rsid w:val="002F703A"/>
    <w:rsid w:val="002F7041"/>
    <w:rsid w:val="002F78A1"/>
    <w:rsid w:val="002F78DB"/>
    <w:rsid w:val="002F79A3"/>
    <w:rsid w:val="002F7E78"/>
    <w:rsid w:val="002F7EA5"/>
    <w:rsid w:val="003006FA"/>
    <w:rsid w:val="00300723"/>
    <w:rsid w:val="00300750"/>
    <w:rsid w:val="0030077F"/>
    <w:rsid w:val="00300904"/>
    <w:rsid w:val="00300CAF"/>
    <w:rsid w:val="00300DCB"/>
    <w:rsid w:val="00300E71"/>
    <w:rsid w:val="0030199D"/>
    <w:rsid w:val="00301AAC"/>
    <w:rsid w:val="00301C87"/>
    <w:rsid w:val="0030205F"/>
    <w:rsid w:val="0030209C"/>
    <w:rsid w:val="003020EB"/>
    <w:rsid w:val="00302130"/>
    <w:rsid w:val="003021AC"/>
    <w:rsid w:val="0030230B"/>
    <w:rsid w:val="003027F4"/>
    <w:rsid w:val="00302B14"/>
    <w:rsid w:val="00302CEB"/>
    <w:rsid w:val="00302E85"/>
    <w:rsid w:val="00302EE6"/>
    <w:rsid w:val="00303409"/>
    <w:rsid w:val="003034E8"/>
    <w:rsid w:val="003035B3"/>
    <w:rsid w:val="003035D9"/>
    <w:rsid w:val="00303701"/>
    <w:rsid w:val="00303D44"/>
    <w:rsid w:val="00303DFD"/>
    <w:rsid w:val="00303E57"/>
    <w:rsid w:val="00304039"/>
    <w:rsid w:val="0030490B"/>
    <w:rsid w:val="00304997"/>
    <w:rsid w:val="00304D2A"/>
    <w:rsid w:val="00304D39"/>
    <w:rsid w:val="00305255"/>
    <w:rsid w:val="003053C9"/>
    <w:rsid w:val="003055F1"/>
    <w:rsid w:val="003056F8"/>
    <w:rsid w:val="003058D4"/>
    <w:rsid w:val="00305B63"/>
    <w:rsid w:val="0030636F"/>
    <w:rsid w:val="00306676"/>
    <w:rsid w:val="00306837"/>
    <w:rsid w:val="0030698E"/>
    <w:rsid w:val="00306DA0"/>
    <w:rsid w:val="00306EFB"/>
    <w:rsid w:val="003071AA"/>
    <w:rsid w:val="00307352"/>
    <w:rsid w:val="003075E8"/>
    <w:rsid w:val="00307B18"/>
    <w:rsid w:val="00307BC3"/>
    <w:rsid w:val="00307C65"/>
    <w:rsid w:val="00307F22"/>
    <w:rsid w:val="00310164"/>
    <w:rsid w:val="0031089B"/>
    <w:rsid w:val="003109A0"/>
    <w:rsid w:val="00310B22"/>
    <w:rsid w:val="00310BAA"/>
    <w:rsid w:val="00310C8F"/>
    <w:rsid w:val="00310CC6"/>
    <w:rsid w:val="00310D74"/>
    <w:rsid w:val="00310EF0"/>
    <w:rsid w:val="0031116E"/>
    <w:rsid w:val="0031142E"/>
    <w:rsid w:val="0031155B"/>
    <w:rsid w:val="00311F22"/>
    <w:rsid w:val="00312238"/>
    <w:rsid w:val="003125CC"/>
    <w:rsid w:val="0031261E"/>
    <w:rsid w:val="00312CDE"/>
    <w:rsid w:val="00312D54"/>
    <w:rsid w:val="00312F7D"/>
    <w:rsid w:val="00313335"/>
    <w:rsid w:val="003133F9"/>
    <w:rsid w:val="0031346D"/>
    <w:rsid w:val="003134B6"/>
    <w:rsid w:val="00313761"/>
    <w:rsid w:val="003137A6"/>
    <w:rsid w:val="0031399E"/>
    <w:rsid w:val="003139E0"/>
    <w:rsid w:val="00313AA8"/>
    <w:rsid w:val="00314048"/>
    <w:rsid w:val="00314088"/>
    <w:rsid w:val="003140CB"/>
    <w:rsid w:val="00314340"/>
    <w:rsid w:val="003147B4"/>
    <w:rsid w:val="003148A4"/>
    <w:rsid w:val="00314A06"/>
    <w:rsid w:val="00314B8A"/>
    <w:rsid w:val="0031536A"/>
    <w:rsid w:val="00315739"/>
    <w:rsid w:val="003161E3"/>
    <w:rsid w:val="00316253"/>
    <w:rsid w:val="003166A7"/>
    <w:rsid w:val="003166CD"/>
    <w:rsid w:val="00316852"/>
    <w:rsid w:val="00316A40"/>
    <w:rsid w:val="00316DC3"/>
    <w:rsid w:val="003176B0"/>
    <w:rsid w:val="003177CF"/>
    <w:rsid w:val="00317C3A"/>
    <w:rsid w:val="00317D07"/>
    <w:rsid w:val="00317E7E"/>
    <w:rsid w:val="003203C5"/>
    <w:rsid w:val="0032044C"/>
    <w:rsid w:val="00320792"/>
    <w:rsid w:val="0032083B"/>
    <w:rsid w:val="003209F0"/>
    <w:rsid w:val="00320C10"/>
    <w:rsid w:val="00320DC8"/>
    <w:rsid w:val="00321305"/>
    <w:rsid w:val="0032165F"/>
    <w:rsid w:val="00321924"/>
    <w:rsid w:val="00321A0D"/>
    <w:rsid w:val="00322774"/>
    <w:rsid w:val="0032287A"/>
    <w:rsid w:val="003228CC"/>
    <w:rsid w:val="00322CC6"/>
    <w:rsid w:val="00322FAD"/>
    <w:rsid w:val="003230CE"/>
    <w:rsid w:val="00323554"/>
    <w:rsid w:val="0032361C"/>
    <w:rsid w:val="00323884"/>
    <w:rsid w:val="0032398A"/>
    <w:rsid w:val="00324055"/>
    <w:rsid w:val="00324478"/>
    <w:rsid w:val="003245D6"/>
    <w:rsid w:val="00324AC9"/>
    <w:rsid w:val="00324B0E"/>
    <w:rsid w:val="00324C7B"/>
    <w:rsid w:val="0032529C"/>
    <w:rsid w:val="0032560E"/>
    <w:rsid w:val="00325C89"/>
    <w:rsid w:val="00325D7E"/>
    <w:rsid w:val="00325E2D"/>
    <w:rsid w:val="00325ED6"/>
    <w:rsid w:val="00325FA9"/>
    <w:rsid w:val="00326130"/>
    <w:rsid w:val="003261CD"/>
    <w:rsid w:val="003262C7"/>
    <w:rsid w:val="00326361"/>
    <w:rsid w:val="003264EB"/>
    <w:rsid w:val="003267BF"/>
    <w:rsid w:val="00326801"/>
    <w:rsid w:val="00326BA0"/>
    <w:rsid w:val="003271BC"/>
    <w:rsid w:val="00327557"/>
    <w:rsid w:val="00327892"/>
    <w:rsid w:val="00327EFB"/>
    <w:rsid w:val="00330068"/>
    <w:rsid w:val="00330278"/>
    <w:rsid w:val="00330745"/>
    <w:rsid w:val="00330856"/>
    <w:rsid w:val="0033085C"/>
    <w:rsid w:val="00330D8A"/>
    <w:rsid w:val="00330E9E"/>
    <w:rsid w:val="00331012"/>
    <w:rsid w:val="00331205"/>
    <w:rsid w:val="00331501"/>
    <w:rsid w:val="00331BDC"/>
    <w:rsid w:val="00332683"/>
    <w:rsid w:val="0033276F"/>
    <w:rsid w:val="00332962"/>
    <w:rsid w:val="00332999"/>
    <w:rsid w:val="00332A97"/>
    <w:rsid w:val="00332D2E"/>
    <w:rsid w:val="00332E02"/>
    <w:rsid w:val="00333482"/>
    <w:rsid w:val="003336E5"/>
    <w:rsid w:val="00333AB6"/>
    <w:rsid w:val="00333CEF"/>
    <w:rsid w:val="00333E34"/>
    <w:rsid w:val="00334526"/>
    <w:rsid w:val="0033457F"/>
    <w:rsid w:val="0033481B"/>
    <w:rsid w:val="00334ABD"/>
    <w:rsid w:val="003353E4"/>
    <w:rsid w:val="003355CF"/>
    <w:rsid w:val="003357ED"/>
    <w:rsid w:val="00335D0D"/>
    <w:rsid w:val="00335F9A"/>
    <w:rsid w:val="003363E9"/>
    <w:rsid w:val="003365E6"/>
    <w:rsid w:val="003367A9"/>
    <w:rsid w:val="00336A5E"/>
    <w:rsid w:val="00336CE6"/>
    <w:rsid w:val="0033705D"/>
    <w:rsid w:val="003373F4"/>
    <w:rsid w:val="0033781D"/>
    <w:rsid w:val="003379D6"/>
    <w:rsid w:val="00337D25"/>
    <w:rsid w:val="00340488"/>
    <w:rsid w:val="003405C6"/>
    <w:rsid w:val="00340952"/>
    <w:rsid w:val="00340AD1"/>
    <w:rsid w:val="00340B12"/>
    <w:rsid w:val="00340C4F"/>
    <w:rsid w:val="0034122E"/>
    <w:rsid w:val="0034141D"/>
    <w:rsid w:val="003414C0"/>
    <w:rsid w:val="0034156A"/>
    <w:rsid w:val="00341605"/>
    <w:rsid w:val="00341ED4"/>
    <w:rsid w:val="00342230"/>
    <w:rsid w:val="0034224C"/>
    <w:rsid w:val="00342477"/>
    <w:rsid w:val="0034250B"/>
    <w:rsid w:val="003425E9"/>
    <w:rsid w:val="00342897"/>
    <w:rsid w:val="00342AAD"/>
    <w:rsid w:val="00342B45"/>
    <w:rsid w:val="00342C77"/>
    <w:rsid w:val="00342EC9"/>
    <w:rsid w:val="00343324"/>
    <w:rsid w:val="003435CE"/>
    <w:rsid w:val="003435E9"/>
    <w:rsid w:val="0034377F"/>
    <w:rsid w:val="0034388D"/>
    <w:rsid w:val="00344210"/>
    <w:rsid w:val="00344416"/>
    <w:rsid w:val="003445A1"/>
    <w:rsid w:val="00344B98"/>
    <w:rsid w:val="00344BA3"/>
    <w:rsid w:val="00344E37"/>
    <w:rsid w:val="00344F8E"/>
    <w:rsid w:val="0034504C"/>
    <w:rsid w:val="00345374"/>
    <w:rsid w:val="00345602"/>
    <w:rsid w:val="0034571E"/>
    <w:rsid w:val="0034576D"/>
    <w:rsid w:val="003459DE"/>
    <w:rsid w:val="00345D2B"/>
    <w:rsid w:val="00345D45"/>
    <w:rsid w:val="00345FDC"/>
    <w:rsid w:val="00346051"/>
    <w:rsid w:val="0034635E"/>
    <w:rsid w:val="003463C0"/>
    <w:rsid w:val="003468CF"/>
    <w:rsid w:val="00346AF1"/>
    <w:rsid w:val="00346CD7"/>
    <w:rsid w:val="003470E1"/>
    <w:rsid w:val="003470F8"/>
    <w:rsid w:val="003471B2"/>
    <w:rsid w:val="003475AD"/>
    <w:rsid w:val="003475D0"/>
    <w:rsid w:val="00347769"/>
    <w:rsid w:val="00347A5E"/>
    <w:rsid w:val="00347C1D"/>
    <w:rsid w:val="00347CC3"/>
    <w:rsid w:val="00347F88"/>
    <w:rsid w:val="00350058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875"/>
    <w:rsid w:val="00351D0D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684"/>
    <w:rsid w:val="00355848"/>
    <w:rsid w:val="0035585D"/>
    <w:rsid w:val="00355CA1"/>
    <w:rsid w:val="00355CA7"/>
    <w:rsid w:val="00355F44"/>
    <w:rsid w:val="00356539"/>
    <w:rsid w:val="00356B19"/>
    <w:rsid w:val="00357151"/>
    <w:rsid w:val="0035716E"/>
    <w:rsid w:val="003573C0"/>
    <w:rsid w:val="003573DD"/>
    <w:rsid w:val="003574C6"/>
    <w:rsid w:val="00357553"/>
    <w:rsid w:val="003577BA"/>
    <w:rsid w:val="00357985"/>
    <w:rsid w:val="00357C5A"/>
    <w:rsid w:val="0036011A"/>
    <w:rsid w:val="00360161"/>
    <w:rsid w:val="00360249"/>
    <w:rsid w:val="003602B2"/>
    <w:rsid w:val="00360314"/>
    <w:rsid w:val="0036067A"/>
    <w:rsid w:val="0036085C"/>
    <w:rsid w:val="00360B28"/>
    <w:rsid w:val="00360CFD"/>
    <w:rsid w:val="00360D37"/>
    <w:rsid w:val="003610A2"/>
    <w:rsid w:val="003611F8"/>
    <w:rsid w:val="00361401"/>
    <w:rsid w:val="003614E0"/>
    <w:rsid w:val="00361530"/>
    <w:rsid w:val="00361892"/>
    <w:rsid w:val="00361B11"/>
    <w:rsid w:val="00361BA2"/>
    <w:rsid w:val="00361CEC"/>
    <w:rsid w:val="00361E2A"/>
    <w:rsid w:val="003621D0"/>
    <w:rsid w:val="00362289"/>
    <w:rsid w:val="003623D5"/>
    <w:rsid w:val="0036252F"/>
    <w:rsid w:val="0036253A"/>
    <w:rsid w:val="0036260B"/>
    <w:rsid w:val="003627C3"/>
    <w:rsid w:val="00362A1B"/>
    <w:rsid w:val="00362A74"/>
    <w:rsid w:val="00362C15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1B"/>
    <w:rsid w:val="00364BAC"/>
    <w:rsid w:val="00364C4C"/>
    <w:rsid w:val="00364ED1"/>
    <w:rsid w:val="00364F7E"/>
    <w:rsid w:val="00364FB3"/>
    <w:rsid w:val="003651FC"/>
    <w:rsid w:val="00365275"/>
    <w:rsid w:val="00365305"/>
    <w:rsid w:val="0036574B"/>
    <w:rsid w:val="003657EC"/>
    <w:rsid w:val="003658D4"/>
    <w:rsid w:val="00365A0F"/>
    <w:rsid w:val="00365C7A"/>
    <w:rsid w:val="00365C86"/>
    <w:rsid w:val="00365F41"/>
    <w:rsid w:val="00366306"/>
    <w:rsid w:val="00366510"/>
    <w:rsid w:val="003666C7"/>
    <w:rsid w:val="003667E4"/>
    <w:rsid w:val="00366869"/>
    <w:rsid w:val="00366AF5"/>
    <w:rsid w:val="00366CF3"/>
    <w:rsid w:val="003670FE"/>
    <w:rsid w:val="00367606"/>
    <w:rsid w:val="003676C6"/>
    <w:rsid w:val="0036784A"/>
    <w:rsid w:val="003679C8"/>
    <w:rsid w:val="00367A93"/>
    <w:rsid w:val="00367BA9"/>
    <w:rsid w:val="00367E0E"/>
    <w:rsid w:val="00367E33"/>
    <w:rsid w:val="00367E97"/>
    <w:rsid w:val="00367E9C"/>
    <w:rsid w:val="0037017C"/>
    <w:rsid w:val="0037028F"/>
    <w:rsid w:val="003702BE"/>
    <w:rsid w:val="00370CD5"/>
    <w:rsid w:val="00370EEC"/>
    <w:rsid w:val="003711F0"/>
    <w:rsid w:val="00371225"/>
    <w:rsid w:val="00371360"/>
    <w:rsid w:val="00371AC8"/>
    <w:rsid w:val="00371BBF"/>
    <w:rsid w:val="00371C96"/>
    <w:rsid w:val="0037226D"/>
    <w:rsid w:val="0037242C"/>
    <w:rsid w:val="0037248A"/>
    <w:rsid w:val="003726B6"/>
    <w:rsid w:val="00372790"/>
    <w:rsid w:val="00372A4F"/>
    <w:rsid w:val="00372AAC"/>
    <w:rsid w:val="00372C4E"/>
    <w:rsid w:val="00372CD0"/>
    <w:rsid w:val="00372EFD"/>
    <w:rsid w:val="00373258"/>
    <w:rsid w:val="0037352F"/>
    <w:rsid w:val="0037354E"/>
    <w:rsid w:val="003735D3"/>
    <w:rsid w:val="003739C6"/>
    <w:rsid w:val="00373B0B"/>
    <w:rsid w:val="00373BAD"/>
    <w:rsid w:val="00373E0B"/>
    <w:rsid w:val="00373ED9"/>
    <w:rsid w:val="003740D4"/>
    <w:rsid w:val="00374207"/>
    <w:rsid w:val="003743F7"/>
    <w:rsid w:val="0037448C"/>
    <w:rsid w:val="003744FD"/>
    <w:rsid w:val="003748AA"/>
    <w:rsid w:val="00374C40"/>
    <w:rsid w:val="0037520A"/>
    <w:rsid w:val="003752ED"/>
    <w:rsid w:val="0037559B"/>
    <w:rsid w:val="0037574F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6E9C"/>
    <w:rsid w:val="00377084"/>
    <w:rsid w:val="003771E0"/>
    <w:rsid w:val="003775C7"/>
    <w:rsid w:val="00377712"/>
    <w:rsid w:val="00377838"/>
    <w:rsid w:val="00377856"/>
    <w:rsid w:val="003779BF"/>
    <w:rsid w:val="00377C8F"/>
    <w:rsid w:val="00377CE9"/>
    <w:rsid w:val="00377DDD"/>
    <w:rsid w:val="00377F9E"/>
    <w:rsid w:val="00380491"/>
    <w:rsid w:val="003804E1"/>
    <w:rsid w:val="0038051B"/>
    <w:rsid w:val="003805E8"/>
    <w:rsid w:val="0038062D"/>
    <w:rsid w:val="0038071B"/>
    <w:rsid w:val="00380948"/>
    <w:rsid w:val="00380D0D"/>
    <w:rsid w:val="00381262"/>
    <w:rsid w:val="0038139A"/>
    <w:rsid w:val="00382179"/>
    <w:rsid w:val="003821E0"/>
    <w:rsid w:val="0038234C"/>
    <w:rsid w:val="003824A9"/>
    <w:rsid w:val="003825CE"/>
    <w:rsid w:val="003826C9"/>
    <w:rsid w:val="00382906"/>
    <w:rsid w:val="00382C43"/>
    <w:rsid w:val="003830F0"/>
    <w:rsid w:val="00383184"/>
    <w:rsid w:val="003832F2"/>
    <w:rsid w:val="00383390"/>
    <w:rsid w:val="00383511"/>
    <w:rsid w:val="00383858"/>
    <w:rsid w:val="00383A98"/>
    <w:rsid w:val="00383DBC"/>
    <w:rsid w:val="003841D9"/>
    <w:rsid w:val="003841DC"/>
    <w:rsid w:val="0038429D"/>
    <w:rsid w:val="0038462C"/>
    <w:rsid w:val="00384667"/>
    <w:rsid w:val="00384B8F"/>
    <w:rsid w:val="00384D47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6FF9"/>
    <w:rsid w:val="0038715F"/>
    <w:rsid w:val="0038759D"/>
    <w:rsid w:val="00387720"/>
    <w:rsid w:val="00387892"/>
    <w:rsid w:val="00387CA6"/>
    <w:rsid w:val="00387E46"/>
    <w:rsid w:val="00387E76"/>
    <w:rsid w:val="00387FBD"/>
    <w:rsid w:val="00390943"/>
    <w:rsid w:val="0039094B"/>
    <w:rsid w:val="00390979"/>
    <w:rsid w:val="00390C09"/>
    <w:rsid w:val="00390FD4"/>
    <w:rsid w:val="00391237"/>
    <w:rsid w:val="003913A6"/>
    <w:rsid w:val="003914B3"/>
    <w:rsid w:val="00391515"/>
    <w:rsid w:val="00391A73"/>
    <w:rsid w:val="00391AC0"/>
    <w:rsid w:val="00391B41"/>
    <w:rsid w:val="00391C7C"/>
    <w:rsid w:val="00391CD1"/>
    <w:rsid w:val="00392195"/>
    <w:rsid w:val="003923AC"/>
    <w:rsid w:val="00392AA4"/>
    <w:rsid w:val="00392BAB"/>
    <w:rsid w:val="00393335"/>
    <w:rsid w:val="0039387A"/>
    <w:rsid w:val="00394291"/>
    <w:rsid w:val="0039452C"/>
    <w:rsid w:val="0039456C"/>
    <w:rsid w:val="00394617"/>
    <w:rsid w:val="003948FB"/>
    <w:rsid w:val="00394C1B"/>
    <w:rsid w:val="00394C4C"/>
    <w:rsid w:val="00395331"/>
    <w:rsid w:val="0039558C"/>
    <w:rsid w:val="003955B1"/>
    <w:rsid w:val="003959E1"/>
    <w:rsid w:val="00395BC0"/>
    <w:rsid w:val="00395D09"/>
    <w:rsid w:val="00396074"/>
    <w:rsid w:val="003964E8"/>
    <w:rsid w:val="00396930"/>
    <w:rsid w:val="003969E7"/>
    <w:rsid w:val="00396DDB"/>
    <w:rsid w:val="0039701C"/>
    <w:rsid w:val="003975C2"/>
    <w:rsid w:val="003976EF"/>
    <w:rsid w:val="00397AD6"/>
    <w:rsid w:val="00397B22"/>
    <w:rsid w:val="003A000F"/>
    <w:rsid w:val="003A00DB"/>
    <w:rsid w:val="003A017D"/>
    <w:rsid w:val="003A01DA"/>
    <w:rsid w:val="003A02A1"/>
    <w:rsid w:val="003A09E5"/>
    <w:rsid w:val="003A0B4F"/>
    <w:rsid w:val="003A0C79"/>
    <w:rsid w:val="003A0E2D"/>
    <w:rsid w:val="003A0EF4"/>
    <w:rsid w:val="003A1095"/>
    <w:rsid w:val="003A10CE"/>
    <w:rsid w:val="003A1105"/>
    <w:rsid w:val="003A110D"/>
    <w:rsid w:val="003A1315"/>
    <w:rsid w:val="003A1425"/>
    <w:rsid w:val="003A1648"/>
    <w:rsid w:val="003A1700"/>
    <w:rsid w:val="003A17B1"/>
    <w:rsid w:val="003A1DAF"/>
    <w:rsid w:val="003A1FE0"/>
    <w:rsid w:val="003A20B0"/>
    <w:rsid w:val="003A24E7"/>
    <w:rsid w:val="003A25E6"/>
    <w:rsid w:val="003A2785"/>
    <w:rsid w:val="003A2800"/>
    <w:rsid w:val="003A28C9"/>
    <w:rsid w:val="003A2A67"/>
    <w:rsid w:val="003A2E84"/>
    <w:rsid w:val="003A3180"/>
    <w:rsid w:val="003A3354"/>
    <w:rsid w:val="003A3567"/>
    <w:rsid w:val="003A3575"/>
    <w:rsid w:val="003A3924"/>
    <w:rsid w:val="003A3B2C"/>
    <w:rsid w:val="003A3C1F"/>
    <w:rsid w:val="003A3E40"/>
    <w:rsid w:val="003A40A1"/>
    <w:rsid w:val="003A40E3"/>
    <w:rsid w:val="003A412D"/>
    <w:rsid w:val="003A42F1"/>
    <w:rsid w:val="003A4876"/>
    <w:rsid w:val="003A49D9"/>
    <w:rsid w:val="003A4C7C"/>
    <w:rsid w:val="003A4FF8"/>
    <w:rsid w:val="003A5238"/>
    <w:rsid w:val="003A52E8"/>
    <w:rsid w:val="003A5627"/>
    <w:rsid w:val="003A57A8"/>
    <w:rsid w:val="003A5CFF"/>
    <w:rsid w:val="003A61C3"/>
    <w:rsid w:val="003A6754"/>
    <w:rsid w:val="003A699A"/>
    <w:rsid w:val="003A6E59"/>
    <w:rsid w:val="003A6F0C"/>
    <w:rsid w:val="003A74C6"/>
    <w:rsid w:val="003A7A04"/>
    <w:rsid w:val="003A7E01"/>
    <w:rsid w:val="003A7F51"/>
    <w:rsid w:val="003B002F"/>
    <w:rsid w:val="003B00BF"/>
    <w:rsid w:val="003B03DF"/>
    <w:rsid w:val="003B059C"/>
    <w:rsid w:val="003B075D"/>
    <w:rsid w:val="003B0A78"/>
    <w:rsid w:val="003B0B07"/>
    <w:rsid w:val="003B0BE2"/>
    <w:rsid w:val="003B0BE6"/>
    <w:rsid w:val="003B0C7B"/>
    <w:rsid w:val="003B0CA7"/>
    <w:rsid w:val="003B0CFF"/>
    <w:rsid w:val="003B0D74"/>
    <w:rsid w:val="003B0ECB"/>
    <w:rsid w:val="003B1009"/>
    <w:rsid w:val="003B1138"/>
    <w:rsid w:val="003B144F"/>
    <w:rsid w:val="003B151D"/>
    <w:rsid w:val="003B15F0"/>
    <w:rsid w:val="003B161C"/>
    <w:rsid w:val="003B1781"/>
    <w:rsid w:val="003B1826"/>
    <w:rsid w:val="003B1B3F"/>
    <w:rsid w:val="003B1C03"/>
    <w:rsid w:val="003B1E77"/>
    <w:rsid w:val="003B1E7C"/>
    <w:rsid w:val="003B1F86"/>
    <w:rsid w:val="003B22C4"/>
    <w:rsid w:val="003B279A"/>
    <w:rsid w:val="003B314F"/>
    <w:rsid w:val="003B37EC"/>
    <w:rsid w:val="003B392D"/>
    <w:rsid w:val="003B3FDB"/>
    <w:rsid w:val="003B4613"/>
    <w:rsid w:val="003B5005"/>
    <w:rsid w:val="003B507A"/>
    <w:rsid w:val="003B50D2"/>
    <w:rsid w:val="003B5403"/>
    <w:rsid w:val="003B580C"/>
    <w:rsid w:val="003B6254"/>
    <w:rsid w:val="003B652D"/>
    <w:rsid w:val="003B6684"/>
    <w:rsid w:val="003B6706"/>
    <w:rsid w:val="003B6776"/>
    <w:rsid w:val="003B68AE"/>
    <w:rsid w:val="003B68CF"/>
    <w:rsid w:val="003B6B27"/>
    <w:rsid w:val="003B6D65"/>
    <w:rsid w:val="003B6DDD"/>
    <w:rsid w:val="003B6E9B"/>
    <w:rsid w:val="003B6FE6"/>
    <w:rsid w:val="003B70C3"/>
    <w:rsid w:val="003B751A"/>
    <w:rsid w:val="003B78FE"/>
    <w:rsid w:val="003B7C45"/>
    <w:rsid w:val="003B7DB4"/>
    <w:rsid w:val="003B7F1E"/>
    <w:rsid w:val="003C094B"/>
    <w:rsid w:val="003C0C88"/>
    <w:rsid w:val="003C105D"/>
    <w:rsid w:val="003C1195"/>
    <w:rsid w:val="003C18B0"/>
    <w:rsid w:val="003C18F3"/>
    <w:rsid w:val="003C19A4"/>
    <w:rsid w:val="003C1B73"/>
    <w:rsid w:val="003C1CC6"/>
    <w:rsid w:val="003C2025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454F"/>
    <w:rsid w:val="003C4B61"/>
    <w:rsid w:val="003C5100"/>
    <w:rsid w:val="003C5F0F"/>
    <w:rsid w:val="003C617E"/>
    <w:rsid w:val="003C62CC"/>
    <w:rsid w:val="003C675C"/>
    <w:rsid w:val="003C681F"/>
    <w:rsid w:val="003C685A"/>
    <w:rsid w:val="003C6C7F"/>
    <w:rsid w:val="003C6D9F"/>
    <w:rsid w:val="003C7008"/>
    <w:rsid w:val="003C71E0"/>
    <w:rsid w:val="003C7367"/>
    <w:rsid w:val="003C7612"/>
    <w:rsid w:val="003C763B"/>
    <w:rsid w:val="003C78F0"/>
    <w:rsid w:val="003C7FBB"/>
    <w:rsid w:val="003D07F5"/>
    <w:rsid w:val="003D08E1"/>
    <w:rsid w:val="003D0AFE"/>
    <w:rsid w:val="003D0DA6"/>
    <w:rsid w:val="003D166E"/>
    <w:rsid w:val="003D18BB"/>
    <w:rsid w:val="003D1AF0"/>
    <w:rsid w:val="003D1C00"/>
    <w:rsid w:val="003D1C9D"/>
    <w:rsid w:val="003D1E40"/>
    <w:rsid w:val="003D1FB5"/>
    <w:rsid w:val="003D2105"/>
    <w:rsid w:val="003D2247"/>
    <w:rsid w:val="003D23BB"/>
    <w:rsid w:val="003D2437"/>
    <w:rsid w:val="003D271B"/>
    <w:rsid w:val="003D2D83"/>
    <w:rsid w:val="003D2E1B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3E22"/>
    <w:rsid w:val="003D49CF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6C44"/>
    <w:rsid w:val="003D7005"/>
    <w:rsid w:val="003D7452"/>
    <w:rsid w:val="003D77CE"/>
    <w:rsid w:val="003D77F5"/>
    <w:rsid w:val="003D78FA"/>
    <w:rsid w:val="003D79DF"/>
    <w:rsid w:val="003D7E4D"/>
    <w:rsid w:val="003E00F9"/>
    <w:rsid w:val="003E0BCC"/>
    <w:rsid w:val="003E0FB3"/>
    <w:rsid w:val="003E106B"/>
    <w:rsid w:val="003E10D2"/>
    <w:rsid w:val="003E129E"/>
    <w:rsid w:val="003E12A9"/>
    <w:rsid w:val="003E1490"/>
    <w:rsid w:val="003E1731"/>
    <w:rsid w:val="003E1C07"/>
    <w:rsid w:val="003E1DD5"/>
    <w:rsid w:val="003E2001"/>
    <w:rsid w:val="003E2414"/>
    <w:rsid w:val="003E259B"/>
    <w:rsid w:val="003E265E"/>
    <w:rsid w:val="003E2695"/>
    <w:rsid w:val="003E276F"/>
    <w:rsid w:val="003E277A"/>
    <w:rsid w:val="003E2849"/>
    <w:rsid w:val="003E2897"/>
    <w:rsid w:val="003E2A2F"/>
    <w:rsid w:val="003E2C5D"/>
    <w:rsid w:val="003E3222"/>
    <w:rsid w:val="003E32B6"/>
    <w:rsid w:val="003E3602"/>
    <w:rsid w:val="003E3873"/>
    <w:rsid w:val="003E3B61"/>
    <w:rsid w:val="003E3F1B"/>
    <w:rsid w:val="003E4295"/>
    <w:rsid w:val="003E4430"/>
    <w:rsid w:val="003E44C3"/>
    <w:rsid w:val="003E45EC"/>
    <w:rsid w:val="003E4752"/>
    <w:rsid w:val="003E4800"/>
    <w:rsid w:val="003E5C63"/>
    <w:rsid w:val="003E5CA4"/>
    <w:rsid w:val="003E5D73"/>
    <w:rsid w:val="003E63A3"/>
    <w:rsid w:val="003E6694"/>
    <w:rsid w:val="003E6709"/>
    <w:rsid w:val="003E67CA"/>
    <w:rsid w:val="003E6A17"/>
    <w:rsid w:val="003E6A5C"/>
    <w:rsid w:val="003E6D58"/>
    <w:rsid w:val="003E712A"/>
    <w:rsid w:val="003E71ED"/>
    <w:rsid w:val="003E7613"/>
    <w:rsid w:val="003E7D98"/>
    <w:rsid w:val="003E7EA2"/>
    <w:rsid w:val="003F0238"/>
    <w:rsid w:val="003F0524"/>
    <w:rsid w:val="003F06E0"/>
    <w:rsid w:val="003F0C1C"/>
    <w:rsid w:val="003F0CE8"/>
    <w:rsid w:val="003F0F60"/>
    <w:rsid w:val="003F11B0"/>
    <w:rsid w:val="003F126C"/>
    <w:rsid w:val="003F148A"/>
    <w:rsid w:val="003F1EFD"/>
    <w:rsid w:val="003F1F53"/>
    <w:rsid w:val="003F226E"/>
    <w:rsid w:val="003F2371"/>
    <w:rsid w:val="003F240E"/>
    <w:rsid w:val="003F2751"/>
    <w:rsid w:val="003F2D38"/>
    <w:rsid w:val="003F2DC4"/>
    <w:rsid w:val="003F2FB2"/>
    <w:rsid w:val="003F31F5"/>
    <w:rsid w:val="003F3325"/>
    <w:rsid w:val="003F34B6"/>
    <w:rsid w:val="003F3D32"/>
    <w:rsid w:val="003F3EAF"/>
    <w:rsid w:val="003F3F16"/>
    <w:rsid w:val="003F3FAC"/>
    <w:rsid w:val="003F45F6"/>
    <w:rsid w:val="003F4921"/>
    <w:rsid w:val="003F498C"/>
    <w:rsid w:val="003F4A01"/>
    <w:rsid w:val="003F4B0E"/>
    <w:rsid w:val="003F4CA6"/>
    <w:rsid w:val="003F4EBE"/>
    <w:rsid w:val="003F51A4"/>
    <w:rsid w:val="003F5326"/>
    <w:rsid w:val="003F542D"/>
    <w:rsid w:val="003F61FA"/>
    <w:rsid w:val="003F62FF"/>
    <w:rsid w:val="003F636D"/>
    <w:rsid w:val="003F691F"/>
    <w:rsid w:val="003F6B7A"/>
    <w:rsid w:val="003F6F38"/>
    <w:rsid w:val="003F71DC"/>
    <w:rsid w:val="003F7225"/>
    <w:rsid w:val="003F733C"/>
    <w:rsid w:val="003F759B"/>
    <w:rsid w:val="003F7692"/>
    <w:rsid w:val="003F771A"/>
    <w:rsid w:val="003F77CF"/>
    <w:rsid w:val="003F7E18"/>
    <w:rsid w:val="003F7FB3"/>
    <w:rsid w:val="004003D7"/>
    <w:rsid w:val="00400565"/>
    <w:rsid w:val="00400819"/>
    <w:rsid w:val="004009A3"/>
    <w:rsid w:val="00400B20"/>
    <w:rsid w:val="00400E2E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3C1"/>
    <w:rsid w:val="0040243D"/>
    <w:rsid w:val="004027F0"/>
    <w:rsid w:val="00402907"/>
    <w:rsid w:val="0040297E"/>
    <w:rsid w:val="00402FC4"/>
    <w:rsid w:val="0040306B"/>
    <w:rsid w:val="004034BE"/>
    <w:rsid w:val="004036AC"/>
    <w:rsid w:val="00403717"/>
    <w:rsid w:val="00403A57"/>
    <w:rsid w:val="00403A67"/>
    <w:rsid w:val="00403CDD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69"/>
    <w:rsid w:val="004051B9"/>
    <w:rsid w:val="004051D7"/>
    <w:rsid w:val="00405372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D4B"/>
    <w:rsid w:val="00406E82"/>
    <w:rsid w:val="00407303"/>
    <w:rsid w:val="004078F2"/>
    <w:rsid w:val="00407B9E"/>
    <w:rsid w:val="00407EF0"/>
    <w:rsid w:val="00410770"/>
    <w:rsid w:val="0041089C"/>
    <w:rsid w:val="00410966"/>
    <w:rsid w:val="00410995"/>
    <w:rsid w:val="00410DB2"/>
    <w:rsid w:val="00410E02"/>
    <w:rsid w:val="0041106F"/>
    <w:rsid w:val="00411269"/>
    <w:rsid w:val="0041147D"/>
    <w:rsid w:val="004119BC"/>
    <w:rsid w:val="004119F7"/>
    <w:rsid w:val="0041224D"/>
    <w:rsid w:val="004123F4"/>
    <w:rsid w:val="00412542"/>
    <w:rsid w:val="00412856"/>
    <w:rsid w:val="0041299E"/>
    <w:rsid w:val="00412AA8"/>
    <w:rsid w:val="00412B1C"/>
    <w:rsid w:val="00412D69"/>
    <w:rsid w:val="00412D7B"/>
    <w:rsid w:val="00412F5E"/>
    <w:rsid w:val="00413445"/>
    <w:rsid w:val="004134B9"/>
    <w:rsid w:val="00413666"/>
    <w:rsid w:val="00413945"/>
    <w:rsid w:val="00413E23"/>
    <w:rsid w:val="00413EC2"/>
    <w:rsid w:val="00413F17"/>
    <w:rsid w:val="00413FE3"/>
    <w:rsid w:val="00414347"/>
    <w:rsid w:val="004146E0"/>
    <w:rsid w:val="00414843"/>
    <w:rsid w:val="00414BD3"/>
    <w:rsid w:val="00415332"/>
    <w:rsid w:val="0041541C"/>
    <w:rsid w:val="004156EF"/>
    <w:rsid w:val="00415B27"/>
    <w:rsid w:val="00415BA7"/>
    <w:rsid w:val="00415DFA"/>
    <w:rsid w:val="00415E1A"/>
    <w:rsid w:val="00415E3E"/>
    <w:rsid w:val="004161FE"/>
    <w:rsid w:val="004162A3"/>
    <w:rsid w:val="004162EB"/>
    <w:rsid w:val="00416332"/>
    <w:rsid w:val="0041648E"/>
    <w:rsid w:val="0041650A"/>
    <w:rsid w:val="00416AE5"/>
    <w:rsid w:val="00416BD0"/>
    <w:rsid w:val="00416D19"/>
    <w:rsid w:val="00417145"/>
    <w:rsid w:val="004172D5"/>
    <w:rsid w:val="004172F8"/>
    <w:rsid w:val="00417962"/>
    <w:rsid w:val="00417AF8"/>
    <w:rsid w:val="00417B69"/>
    <w:rsid w:val="00417F29"/>
    <w:rsid w:val="00420121"/>
    <w:rsid w:val="0042019A"/>
    <w:rsid w:val="00420591"/>
    <w:rsid w:val="00420642"/>
    <w:rsid w:val="0042064A"/>
    <w:rsid w:val="0042070F"/>
    <w:rsid w:val="00420763"/>
    <w:rsid w:val="00420884"/>
    <w:rsid w:val="00420896"/>
    <w:rsid w:val="0042095D"/>
    <w:rsid w:val="00420EDC"/>
    <w:rsid w:val="004210F2"/>
    <w:rsid w:val="00421243"/>
    <w:rsid w:val="00421340"/>
    <w:rsid w:val="00421508"/>
    <w:rsid w:val="00421814"/>
    <w:rsid w:val="00421ABF"/>
    <w:rsid w:val="00421D7F"/>
    <w:rsid w:val="00421E82"/>
    <w:rsid w:val="004221FD"/>
    <w:rsid w:val="00422526"/>
    <w:rsid w:val="0042290E"/>
    <w:rsid w:val="00422AAB"/>
    <w:rsid w:val="00422BB4"/>
    <w:rsid w:val="00422E9E"/>
    <w:rsid w:val="004230AE"/>
    <w:rsid w:val="00423119"/>
    <w:rsid w:val="00424154"/>
    <w:rsid w:val="00424279"/>
    <w:rsid w:val="0042436C"/>
    <w:rsid w:val="004243A9"/>
    <w:rsid w:val="0042444C"/>
    <w:rsid w:val="0042468B"/>
    <w:rsid w:val="0042491D"/>
    <w:rsid w:val="004249EE"/>
    <w:rsid w:val="00424CE4"/>
    <w:rsid w:val="00424CEA"/>
    <w:rsid w:val="00424F3D"/>
    <w:rsid w:val="00424FCC"/>
    <w:rsid w:val="0042534C"/>
    <w:rsid w:val="00425666"/>
    <w:rsid w:val="0042587C"/>
    <w:rsid w:val="00425A7C"/>
    <w:rsid w:val="00425B05"/>
    <w:rsid w:val="00426497"/>
    <w:rsid w:val="0042657F"/>
    <w:rsid w:val="0042693F"/>
    <w:rsid w:val="00426BD2"/>
    <w:rsid w:val="00426CAC"/>
    <w:rsid w:val="00426D24"/>
    <w:rsid w:val="00426E45"/>
    <w:rsid w:val="004270FB"/>
    <w:rsid w:val="00427285"/>
    <w:rsid w:val="00427443"/>
    <w:rsid w:val="004274AC"/>
    <w:rsid w:val="004274B7"/>
    <w:rsid w:val="0042765C"/>
    <w:rsid w:val="00427724"/>
    <w:rsid w:val="0042781E"/>
    <w:rsid w:val="004278AC"/>
    <w:rsid w:val="00427BF1"/>
    <w:rsid w:val="00427D4A"/>
    <w:rsid w:val="00427E3A"/>
    <w:rsid w:val="00427EB9"/>
    <w:rsid w:val="00427FCC"/>
    <w:rsid w:val="004301E6"/>
    <w:rsid w:val="004304F6"/>
    <w:rsid w:val="004309BF"/>
    <w:rsid w:val="00430D53"/>
    <w:rsid w:val="00430D70"/>
    <w:rsid w:val="00430D86"/>
    <w:rsid w:val="0043113B"/>
    <w:rsid w:val="004312CA"/>
    <w:rsid w:val="00431917"/>
    <w:rsid w:val="004319EC"/>
    <w:rsid w:val="00431EC7"/>
    <w:rsid w:val="00432488"/>
    <w:rsid w:val="004328F7"/>
    <w:rsid w:val="00432A9C"/>
    <w:rsid w:val="00432B27"/>
    <w:rsid w:val="00432B8B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9A4"/>
    <w:rsid w:val="00433BD3"/>
    <w:rsid w:val="00433C40"/>
    <w:rsid w:val="00433C43"/>
    <w:rsid w:val="00433D45"/>
    <w:rsid w:val="00433E84"/>
    <w:rsid w:val="00433F39"/>
    <w:rsid w:val="0043416E"/>
    <w:rsid w:val="00434231"/>
    <w:rsid w:val="004342D5"/>
    <w:rsid w:val="0043440A"/>
    <w:rsid w:val="00434A40"/>
    <w:rsid w:val="00434D7E"/>
    <w:rsid w:val="0043508A"/>
    <w:rsid w:val="004350AE"/>
    <w:rsid w:val="0043526D"/>
    <w:rsid w:val="00435C4D"/>
    <w:rsid w:val="00435DC0"/>
    <w:rsid w:val="00435FC1"/>
    <w:rsid w:val="00435FE4"/>
    <w:rsid w:val="00436BA2"/>
    <w:rsid w:val="00436BBC"/>
    <w:rsid w:val="00436E1F"/>
    <w:rsid w:val="0043728C"/>
    <w:rsid w:val="00437397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332"/>
    <w:rsid w:val="004414A1"/>
    <w:rsid w:val="00441C40"/>
    <w:rsid w:val="00441C4C"/>
    <w:rsid w:val="00441C82"/>
    <w:rsid w:val="00441D7D"/>
    <w:rsid w:val="00441DB2"/>
    <w:rsid w:val="00441E8F"/>
    <w:rsid w:val="0044202D"/>
    <w:rsid w:val="004420D1"/>
    <w:rsid w:val="004424A2"/>
    <w:rsid w:val="0044274C"/>
    <w:rsid w:val="0044275B"/>
    <w:rsid w:val="004428BD"/>
    <w:rsid w:val="00442F54"/>
    <w:rsid w:val="0044312A"/>
    <w:rsid w:val="004434E0"/>
    <w:rsid w:val="004434FD"/>
    <w:rsid w:val="00443C6B"/>
    <w:rsid w:val="0044411B"/>
    <w:rsid w:val="00444262"/>
    <w:rsid w:val="004442DF"/>
    <w:rsid w:val="004445E1"/>
    <w:rsid w:val="004448EA"/>
    <w:rsid w:val="004449BF"/>
    <w:rsid w:val="00444A7C"/>
    <w:rsid w:val="00444AA2"/>
    <w:rsid w:val="00445113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19"/>
    <w:rsid w:val="0044723A"/>
    <w:rsid w:val="004474F9"/>
    <w:rsid w:val="00447BB8"/>
    <w:rsid w:val="00447DC2"/>
    <w:rsid w:val="00450012"/>
    <w:rsid w:val="0045007F"/>
    <w:rsid w:val="00450237"/>
    <w:rsid w:val="00450590"/>
    <w:rsid w:val="004510AA"/>
    <w:rsid w:val="004511FA"/>
    <w:rsid w:val="004513D8"/>
    <w:rsid w:val="0045141E"/>
    <w:rsid w:val="00451545"/>
    <w:rsid w:val="00451BC0"/>
    <w:rsid w:val="00452011"/>
    <w:rsid w:val="0045203F"/>
    <w:rsid w:val="0045207E"/>
    <w:rsid w:val="004521D2"/>
    <w:rsid w:val="00452B7C"/>
    <w:rsid w:val="00452FF8"/>
    <w:rsid w:val="00453583"/>
    <w:rsid w:val="00453E77"/>
    <w:rsid w:val="00453F18"/>
    <w:rsid w:val="00454215"/>
    <w:rsid w:val="00454289"/>
    <w:rsid w:val="0045440B"/>
    <w:rsid w:val="00454455"/>
    <w:rsid w:val="0045490C"/>
    <w:rsid w:val="00454974"/>
    <w:rsid w:val="004550BD"/>
    <w:rsid w:val="0045522B"/>
    <w:rsid w:val="004553B0"/>
    <w:rsid w:val="0045540C"/>
    <w:rsid w:val="00455481"/>
    <w:rsid w:val="00455597"/>
    <w:rsid w:val="004555CB"/>
    <w:rsid w:val="00455761"/>
    <w:rsid w:val="00455B72"/>
    <w:rsid w:val="00455BA5"/>
    <w:rsid w:val="00455C44"/>
    <w:rsid w:val="00455CDA"/>
    <w:rsid w:val="00455D4D"/>
    <w:rsid w:val="00455DF9"/>
    <w:rsid w:val="00456142"/>
    <w:rsid w:val="004561B5"/>
    <w:rsid w:val="004567A8"/>
    <w:rsid w:val="004568A2"/>
    <w:rsid w:val="00456B53"/>
    <w:rsid w:val="00456D39"/>
    <w:rsid w:val="00456F3C"/>
    <w:rsid w:val="004570BD"/>
    <w:rsid w:val="0045716D"/>
    <w:rsid w:val="004573DB"/>
    <w:rsid w:val="004603A1"/>
    <w:rsid w:val="00460584"/>
    <w:rsid w:val="00460722"/>
    <w:rsid w:val="00461007"/>
    <w:rsid w:val="00461041"/>
    <w:rsid w:val="004611E6"/>
    <w:rsid w:val="00461586"/>
    <w:rsid w:val="00461869"/>
    <w:rsid w:val="00461976"/>
    <w:rsid w:val="004619D1"/>
    <w:rsid w:val="00462322"/>
    <w:rsid w:val="00462378"/>
    <w:rsid w:val="00462597"/>
    <w:rsid w:val="0046260A"/>
    <w:rsid w:val="00462970"/>
    <w:rsid w:val="00462B95"/>
    <w:rsid w:val="00462FA9"/>
    <w:rsid w:val="0046326D"/>
    <w:rsid w:val="0046372A"/>
    <w:rsid w:val="0046377C"/>
    <w:rsid w:val="004638AA"/>
    <w:rsid w:val="0046390B"/>
    <w:rsid w:val="0046397B"/>
    <w:rsid w:val="004647C4"/>
    <w:rsid w:val="0046487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1DF"/>
    <w:rsid w:val="0046758B"/>
    <w:rsid w:val="004678E5"/>
    <w:rsid w:val="00467968"/>
    <w:rsid w:val="00467CF1"/>
    <w:rsid w:val="00467D5D"/>
    <w:rsid w:val="00467ECF"/>
    <w:rsid w:val="00470143"/>
    <w:rsid w:val="0047042B"/>
    <w:rsid w:val="00470444"/>
    <w:rsid w:val="00470992"/>
    <w:rsid w:val="0047099B"/>
    <w:rsid w:val="00470A6E"/>
    <w:rsid w:val="00470AC8"/>
    <w:rsid w:val="00470E45"/>
    <w:rsid w:val="004712A2"/>
    <w:rsid w:val="00471364"/>
    <w:rsid w:val="004713AC"/>
    <w:rsid w:val="00471430"/>
    <w:rsid w:val="004715B8"/>
    <w:rsid w:val="004716EA"/>
    <w:rsid w:val="00471882"/>
    <w:rsid w:val="00471900"/>
    <w:rsid w:val="0047192A"/>
    <w:rsid w:val="004719E1"/>
    <w:rsid w:val="00471DC9"/>
    <w:rsid w:val="0047202B"/>
    <w:rsid w:val="004720C7"/>
    <w:rsid w:val="00472353"/>
    <w:rsid w:val="00472BB2"/>
    <w:rsid w:val="00472CAD"/>
    <w:rsid w:val="00472CC8"/>
    <w:rsid w:val="00473361"/>
    <w:rsid w:val="0047386D"/>
    <w:rsid w:val="00473AF2"/>
    <w:rsid w:val="0047402E"/>
    <w:rsid w:val="004740BC"/>
    <w:rsid w:val="004745E7"/>
    <w:rsid w:val="00474634"/>
    <w:rsid w:val="00474714"/>
    <w:rsid w:val="0047485A"/>
    <w:rsid w:val="00474B29"/>
    <w:rsid w:val="00475357"/>
    <w:rsid w:val="004758D4"/>
    <w:rsid w:val="00475A96"/>
    <w:rsid w:val="00475CC2"/>
    <w:rsid w:val="00475F73"/>
    <w:rsid w:val="00476294"/>
    <w:rsid w:val="00476322"/>
    <w:rsid w:val="0047646D"/>
    <w:rsid w:val="00476524"/>
    <w:rsid w:val="00476655"/>
    <w:rsid w:val="0047777E"/>
    <w:rsid w:val="00477904"/>
    <w:rsid w:val="00480171"/>
    <w:rsid w:val="00480462"/>
    <w:rsid w:val="0048057C"/>
    <w:rsid w:val="00480AEF"/>
    <w:rsid w:val="00480DC5"/>
    <w:rsid w:val="00480F35"/>
    <w:rsid w:val="00480F69"/>
    <w:rsid w:val="0048106D"/>
    <w:rsid w:val="0048140E"/>
    <w:rsid w:val="00481741"/>
    <w:rsid w:val="00481826"/>
    <w:rsid w:val="004819C1"/>
    <w:rsid w:val="00481BE3"/>
    <w:rsid w:val="00481F1A"/>
    <w:rsid w:val="00481F41"/>
    <w:rsid w:val="00482075"/>
    <w:rsid w:val="00482282"/>
    <w:rsid w:val="004824D8"/>
    <w:rsid w:val="00482B18"/>
    <w:rsid w:val="00482D8E"/>
    <w:rsid w:val="00482DAC"/>
    <w:rsid w:val="00482E45"/>
    <w:rsid w:val="004830D5"/>
    <w:rsid w:val="004830E6"/>
    <w:rsid w:val="00483120"/>
    <w:rsid w:val="004836C5"/>
    <w:rsid w:val="00483A43"/>
    <w:rsid w:val="00483CAD"/>
    <w:rsid w:val="00484BE9"/>
    <w:rsid w:val="004850EE"/>
    <w:rsid w:val="004852E8"/>
    <w:rsid w:val="00485432"/>
    <w:rsid w:val="00485552"/>
    <w:rsid w:val="004858BB"/>
    <w:rsid w:val="00485AA2"/>
    <w:rsid w:val="00485BD2"/>
    <w:rsid w:val="00485F7F"/>
    <w:rsid w:val="004862C4"/>
    <w:rsid w:val="00486725"/>
    <w:rsid w:val="00486847"/>
    <w:rsid w:val="00486943"/>
    <w:rsid w:val="0048698F"/>
    <w:rsid w:val="00486BAC"/>
    <w:rsid w:val="00486BB9"/>
    <w:rsid w:val="00486C74"/>
    <w:rsid w:val="004873C5"/>
    <w:rsid w:val="004876E2"/>
    <w:rsid w:val="004878AA"/>
    <w:rsid w:val="00487A07"/>
    <w:rsid w:val="00487B1B"/>
    <w:rsid w:val="00487F3F"/>
    <w:rsid w:val="004903E9"/>
    <w:rsid w:val="00490624"/>
    <w:rsid w:val="00490972"/>
    <w:rsid w:val="00490C88"/>
    <w:rsid w:val="00490F5C"/>
    <w:rsid w:val="004910CA"/>
    <w:rsid w:val="00491395"/>
    <w:rsid w:val="004915A4"/>
    <w:rsid w:val="004915AD"/>
    <w:rsid w:val="004916F6"/>
    <w:rsid w:val="00491849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B5D"/>
    <w:rsid w:val="00493BE7"/>
    <w:rsid w:val="00493DB8"/>
    <w:rsid w:val="00493EEC"/>
    <w:rsid w:val="00493FE9"/>
    <w:rsid w:val="0049404D"/>
    <w:rsid w:val="0049427C"/>
    <w:rsid w:val="00494348"/>
    <w:rsid w:val="00495072"/>
    <w:rsid w:val="004952F4"/>
    <w:rsid w:val="00495765"/>
    <w:rsid w:val="00495788"/>
    <w:rsid w:val="00495FE4"/>
    <w:rsid w:val="0049602D"/>
    <w:rsid w:val="00496031"/>
    <w:rsid w:val="0049688E"/>
    <w:rsid w:val="00496B61"/>
    <w:rsid w:val="00497162"/>
    <w:rsid w:val="0049732C"/>
    <w:rsid w:val="004973AE"/>
    <w:rsid w:val="004975CC"/>
    <w:rsid w:val="00497E7B"/>
    <w:rsid w:val="00497F14"/>
    <w:rsid w:val="004A023B"/>
    <w:rsid w:val="004A03B5"/>
    <w:rsid w:val="004A090A"/>
    <w:rsid w:val="004A09F0"/>
    <w:rsid w:val="004A0C45"/>
    <w:rsid w:val="004A0FA8"/>
    <w:rsid w:val="004A140B"/>
    <w:rsid w:val="004A18D8"/>
    <w:rsid w:val="004A195A"/>
    <w:rsid w:val="004A249F"/>
    <w:rsid w:val="004A265F"/>
    <w:rsid w:val="004A2683"/>
    <w:rsid w:val="004A2684"/>
    <w:rsid w:val="004A276A"/>
    <w:rsid w:val="004A2A3A"/>
    <w:rsid w:val="004A339F"/>
    <w:rsid w:val="004A351E"/>
    <w:rsid w:val="004A3819"/>
    <w:rsid w:val="004A4359"/>
    <w:rsid w:val="004A43A2"/>
    <w:rsid w:val="004A4778"/>
    <w:rsid w:val="004A4792"/>
    <w:rsid w:val="004A48D8"/>
    <w:rsid w:val="004A494E"/>
    <w:rsid w:val="004A4AC8"/>
    <w:rsid w:val="004A5300"/>
    <w:rsid w:val="004A5433"/>
    <w:rsid w:val="004A5676"/>
    <w:rsid w:val="004A57EE"/>
    <w:rsid w:val="004A58F7"/>
    <w:rsid w:val="004A5AB1"/>
    <w:rsid w:val="004A5F17"/>
    <w:rsid w:val="004A5F59"/>
    <w:rsid w:val="004A651F"/>
    <w:rsid w:val="004A654F"/>
    <w:rsid w:val="004A69B8"/>
    <w:rsid w:val="004A6A7D"/>
    <w:rsid w:val="004A6D26"/>
    <w:rsid w:val="004A6D68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1F44"/>
    <w:rsid w:val="004B2045"/>
    <w:rsid w:val="004B205F"/>
    <w:rsid w:val="004B226C"/>
    <w:rsid w:val="004B234C"/>
    <w:rsid w:val="004B2C1F"/>
    <w:rsid w:val="004B3351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94D"/>
    <w:rsid w:val="004B4A25"/>
    <w:rsid w:val="004B4A44"/>
    <w:rsid w:val="004B4B6B"/>
    <w:rsid w:val="004B4C8D"/>
    <w:rsid w:val="004B5280"/>
    <w:rsid w:val="004B52A3"/>
    <w:rsid w:val="004B5840"/>
    <w:rsid w:val="004B5B8D"/>
    <w:rsid w:val="004B5C1C"/>
    <w:rsid w:val="004B5EF7"/>
    <w:rsid w:val="004B6348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10A"/>
    <w:rsid w:val="004C0486"/>
    <w:rsid w:val="004C067E"/>
    <w:rsid w:val="004C0753"/>
    <w:rsid w:val="004C08CA"/>
    <w:rsid w:val="004C08F8"/>
    <w:rsid w:val="004C0ADE"/>
    <w:rsid w:val="004C0BCC"/>
    <w:rsid w:val="004C0C97"/>
    <w:rsid w:val="004C190B"/>
    <w:rsid w:val="004C1AA4"/>
    <w:rsid w:val="004C1BEB"/>
    <w:rsid w:val="004C218D"/>
    <w:rsid w:val="004C21DA"/>
    <w:rsid w:val="004C25C6"/>
    <w:rsid w:val="004C2742"/>
    <w:rsid w:val="004C2890"/>
    <w:rsid w:val="004C2936"/>
    <w:rsid w:val="004C2997"/>
    <w:rsid w:val="004C2BB0"/>
    <w:rsid w:val="004C2D49"/>
    <w:rsid w:val="004C331E"/>
    <w:rsid w:val="004C34B8"/>
    <w:rsid w:val="004C3578"/>
    <w:rsid w:val="004C3E0C"/>
    <w:rsid w:val="004C3E2A"/>
    <w:rsid w:val="004C3F86"/>
    <w:rsid w:val="004C400B"/>
    <w:rsid w:val="004C446A"/>
    <w:rsid w:val="004C44DC"/>
    <w:rsid w:val="004C455E"/>
    <w:rsid w:val="004C4660"/>
    <w:rsid w:val="004C48A2"/>
    <w:rsid w:val="004C49B3"/>
    <w:rsid w:val="004C4AD8"/>
    <w:rsid w:val="004C4B6E"/>
    <w:rsid w:val="004C4DFD"/>
    <w:rsid w:val="004C4EAF"/>
    <w:rsid w:val="004C5026"/>
    <w:rsid w:val="004C50B5"/>
    <w:rsid w:val="004C521B"/>
    <w:rsid w:val="004C5C7E"/>
    <w:rsid w:val="004C5FB5"/>
    <w:rsid w:val="004C6184"/>
    <w:rsid w:val="004C64CC"/>
    <w:rsid w:val="004C6642"/>
    <w:rsid w:val="004C6A57"/>
    <w:rsid w:val="004C6ECE"/>
    <w:rsid w:val="004C7002"/>
    <w:rsid w:val="004C7020"/>
    <w:rsid w:val="004C7459"/>
    <w:rsid w:val="004C752B"/>
    <w:rsid w:val="004C7CBC"/>
    <w:rsid w:val="004D01C2"/>
    <w:rsid w:val="004D0255"/>
    <w:rsid w:val="004D051D"/>
    <w:rsid w:val="004D07F5"/>
    <w:rsid w:val="004D081D"/>
    <w:rsid w:val="004D0D96"/>
    <w:rsid w:val="004D0EC5"/>
    <w:rsid w:val="004D116E"/>
    <w:rsid w:val="004D142F"/>
    <w:rsid w:val="004D14A5"/>
    <w:rsid w:val="004D166D"/>
    <w:rsid w:val="004D1707"/>
    <w:rsid w:val="004D1B22"/>
    <w:rsid w:val="004D1DDC"/>
    <w:rsid w:val="004D1E33"/>
    <w:rsid w:val="004D1F6C"/>
    <w:rsid w:val="004D21E7"/>
    <w:rsid w:val="004D2606"/>
    <w:rsid w:val="004D28AB"/>
    <w:rsid w:val="004D29C2"/>
    <w:rsid w:val="004D2F54"/>
    <w:rsid w:val="004D303B"/>
    <w:rsid w:val="004D3533"/>
    <w:rsid w:val="004D35F1"/>
    <w:rsid w:val="004D3953"/>
    <w:rsid w:val="004D3FA0"/>
    <w:rsid w:val="004D478A"/>
    <w:rsid w:val="004D4C0F"/>
    <w:rsid w:val="004D4E87"/>
    <w:rsid w:val="004D5277"/>
    <w:rsid w:val="004D547E"/>
    <w:rsid w:val="004D69E8"/>
    <w:rsid w:val="004D6B71"/>
    <w:rsid w:val="004D6C27"/>
    <w:rsid w:val="004D729A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0E76"/>
    <w:rsid w:val="004E1521"/>
    <w:rsid w:val="004E169C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1E7"/>
    <w:rsid w:val="004E44F3"/>
    <w:rsid w:val="004E4565"/>
    <w:rsid w:val="004E478A"/>
    <w:rsid w:val="004E4941"/>
    <w:rsid w:val="004E4A39"/>
    <w:rsid w:val="004E4CC8"/>
    <w:rsid w:val="004E4E0C"/>
    <w:rsid w:val="004E519D"/>
    <w:rsid w:val="004E532E"/>
    <w:rsid w:val="004E55D6"/>
    <w:rsid w:val="004E5C96"/>
    <w:rsid w:val="004E5D53"/>
    <w:rsid w:val="004E63B1"/>
    <w:rsid w:val="004E683B"/>
    <w:rsid w:val="004E68DF"/>
    <w:rsid w:val="004E69B8"/>
    <w:rsid w:val="004E6E00"/>
    <w:rsid w:val="004E70DA"/>
    <w:rsid w:val="004E74A3"/>
    <w:rsid w:val="004E790C"/>
    <w:rsid w:val="004E7A55"/>
    <w:rsid w:val="004E7ABA"/>
    <w:rsid w:val="004E7C71"/>
    <w:rsid w:val="004F0116"/>
    <w:rsid w:val="004F04EA"/>
    <w:rsid w:val="004F06BB"/>
    <w:rsid w:val="004F11F7"/>
    <w:rsid w:val="004F1647"/>
    <w:rsid w:val="004F16EF"/>
    <w:rsid w:val="004F1D7C"/>
    <w:rsid w:val="004F1E7F"/>
    <w:rsid w:val="004F23AF"/>
    <w:rsid w:val="004F255B"/>
    <w:rsid w:val="004F25BF"/>
    <w:rsid w:val="004F277D"/>
    <w:rsid w:val="004F27EE"/>
    <w:rsid w:val="004F2971"/>
    <w:rsid w:val="004F2988"/>
    <w:rsid w:val="004F2CDB"/>
    <w:rsid w:val="004F2FA3"/>
    <w:rsid w:val="004F3823"/>
    <w:rsid w:val="004F39BB"/>
    <w:rsid w:val="004F39E4"/>
    <w:rsid w:val="004F3FA9"/>
    <w:rsid w:val="004F405D"/>
    <w:rsid w:val="004F4BDF"/>
    <w:rsid w:val="004F4D50"/>
    <w:rsid w:val="004F50A8"/>
    <w:rsid w:val="004F5258"/>
    <w:rsid w:val="004F52F4"/>
    <w:rsid w:val="004F531E"/>
    <w:rsid w:val="004F53F4"/>
    <w:rsid w:val="004F5648"/>
    <w:rsid w:val="004F5B90"/>
    <w:rsid w:val="004F5BEB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59"/>
    <w:rsid w:val="005004A3"/>
    <w:rsid w:val="005004C4"/>
    <w:rsid w:val="005004DE"/>
    <w:rsid w:val="00500768"/>
    <w:rsid w:val="00500B7F"/>
    <w:rsid w:val="00500C77"/>
    <w:rsid w:val="00500F1C"/>
    <w:rsid w:val="0050129F"/>
    <w:rsid w:val="005013A1"/>
    <w:rsid w:val="00501565"/>
    <w:rsid w:val="005015EB"/>
    <w:rsid w:val="005018A9"/>
    <w:rsid w:val="0050197D"/>
    <w:rsid w:val="005019BB"/>
    <w:rsid w:val="00501C4A"/>
    <w:rsid w:val="00501C87"/>
    <w:rsid w:val="00501E1C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C8E"/>
    <w:rsid w:val="00503F43"/>
    <w:rsid w:val="00504036"/>
    <w:rsid w:val="005046AB"/>
    <w:rsid w:val="005048E0"/>
    <w:rsid w:val="00504BA0"/>
    <w:rsid w:val="00504DC5"/>
    <w:rsid w:val="00504DF9"/>
    <w:rsid w:val="005053F1"/>
    <w:rsid w:val="0050546F"/>
    <w:rsid w:val="00505869"/>
    <w:rsid w:val="00505872"/>
    <w:rsid w:val="00505FBC"/>
    <w:rsid w:val="005061CE"/>
    <w:rsid w:val="00506248"/>
    <w:rsid w:val="0050643C"/>
    <w:rsid w:val="00506504"/>
    <w:rsid w:val="00506FA6"/>
    <w:rsid w:val="005070F2"/>
    <w:rsid w:val="0050744D"/>
    <w:rsid w:val="00507CE0"/>
    <w:rsid w:val="005100AA"/>
    <w:rsid w:val="0051012E"/>
    <w:rsid w:val="00510272"/>
    <w:rsid w:val="00510583"/>
    <w:rsid w:val="00510665"/>
    <w:rsid w:val="0051072B"/>
    <w:rsid w:val="00510B00"/>
    <w:rsid w:val="00510CCA"/>
    <w:rsid w:val="00510E28"/>
    <w:rsid w:val="0051161C"/>
    <w:rsid w:val="005118D1"/>
    <w:rsid w:val="005119DB"/>
    <w:rsid w:val="00511CF3"/>
    <w:rsid w:val="00511F35"/>
    <w:rsid w:val="00511F8A"/>
    <w:rsid w:val="005121F3"/>
    <w:rsid w:val="005127E5"/>
    <w:rsid w:val="00512911"/>
    <w:rsid w:val="0051291B"/>
    <w:rsid w:val="00512BB5"/>
    <w:rsid w:val="00512D29"/>
    <w:rsid w:val="00512F27"/>
    <w:rsid w:val="00512FE9"/>
    <w:rsid w:val="00512FED"/>
    <w:rsid w:val="00513618"/>
    <w:rsid w:val="00513669"/>
    <w:rsid w:val="005137E1"/>
    <w:rsid w:val="005139B3"/>
    <w:rsid w:val="00513F65"/>
    <w:rsid w:val="0051403E"/>
    <w:rsid w:val="00514152"/>
    <w:rsid w:val="0051421C"/>
    <w:rsid w:val="00514A80"/>
    <w:rsid w:val="00514AA9"/>
    <w:rsid w:val="00514AF2"/>
    <w:rsid w:val="00514B01"/>
    <w:rsid w:val="00515271"/>
    <w:rsid w:val="00515595"/>
    <w:rsid w:val="00515A9C"/>
    <w:rsid w:val="00515CDA"/>
    <w:rsid w:val="00516892"/>
    <w:rsid w:val="00516BA5"/>
    <w:rsid w:val="00516DAB"/>
    <w:rsid w:val="00516EF2"/>
    <w:rsid w:val="005170FF"/>
    <w:rsid w:val="00517106"/>
    <w:rsid w:val="005171A5"/>
    <w:rsid w:val="00517623"/>
    <w:rsid w:val="00517632"/>
    <w:rsid w:val="00517A12"/>
    <w:rsid w:val="00517FFD"/>
    <w:rsid w:val="005200AE"/>
    <w:rsid w:val="00520831"/>
    <w:rsid w:val="00520BD9"/>
    <w:rsid w:val="00520D97"/>
    <w:rsid w:val="00520DC1"/>
    <w:rsid w:val="00520DC5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05"/>
    <w:rsid w:val="00522F35"/>
    <w:rsid w:val="00522FB2"/>
    <w:rsid w:val="0052303F"/>
    <w:rsid w:val="005230C4"/>
    <w:rsid w:val="00523228"/>
    <w:rsid w:val="0052361C"/>
    <w:rsid w:val="005237D8"/>
    <w:rsid w:val="00523A6A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5CD7"/>
    <w:rsid w:val="00526A3F"/>
    <w:rsid w:val="00526E2F"/>
    <w:rsid w:val="0052708C"/>
    <w:rsid w:val="00527211"/>
    <w:rsid w:val="005273F3"/>
    <w:rsid w:val="0052765D"/>
    <w:rsid w:val="00527A9B"/>
    <w:rsid w:val="00527FC7"/>
    <w:rsid w:val="00530045"/>
    <w:rsid w:val="00530411"/>
    <w:rsid w:val="005309AA"/>
    <w:rsid w:val="00530BAE"/>
    <w:rsid w:val="00530DC1"/>
    <w:rsid w:val="00530FAC"/>
    <w:rsid w:val="005310B9"/>
    <w:rsid w:val="00531239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2F66"/>
    <w:rsid w:val="005339FA"/>
    <w:rsid w:val="00533A8F"/>
    <w:rsid w:val="00533D9A"/>
    <w:rsid w:val="0053401A"/>
    <w:rsid w:val="00534152"/>
    <w:rsid w:val="00534491"/>
    <w:rsid w:val="005345F0"/>
    <w:rsid w:val="005346B5"/>
    <w:rsid w:val="0053498F"/>
    <w:rsid w:val="005349CA"/>
    <w:rsid w:val="00534A77"/>
    <w:rsid w:val="00534B4D"/>
    <w:rsid w:val="00534C39"/>
    <w:rsid w:val="00534C85"/>
    <w:rsid w:val="00534E3E"/>
    <w:rsid w:val="0053526B"/>
    <w:rsid w:val="005354EB"/>
    <w:rsid w:val="005355FE"/>
    <w:rsid w:val="00535A6D"/>
    <w:rsid w:val="00535CFF"/>
    <w:rsid w:val="00535D2C"/>
    <w:rsid w:val="00535DB6"/>
    <w:rsid w:val="00535FB2"/>
    <w:rsid w:val="0053603D"/>
    <w:rsid w:val="0053619C"/>
    <w:rsid w:val="00536387"/>
    <w:rsid w:val="005364D1"/>
    <w:rsid w:val="00536A54"/>
    <w:rsid w:val="00536B8E"/>
    <w:rsid w:val="00536C20"/>
    <w:rsid w:val="005373A9"/>
    <w:rsid w:val="005373CE"/>
    <w:rsid w:val="00537486"/>
    <w:rsid w:val="00537948"/>
    <w:rsid w:val="00537A61"/>
    <w:rsid w:val="0054021D"/>
    <w:rsid w:val="0054080D"/>
    <w:rsid w:val="00540A38"/>
    <w:rsid w:val="00540AF3"/>
    <w:rsid w:val="00540CEA"/>
    <w:rsid w:val="0054118A"/>
    <w:rsid w:val="0054120F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6A0"/>
    <w:rsid w:val="005427E7"/>
    <w:rsid w:val="00542903"/>
    <w:rsid w:val="00542D89"/>
    <w:rsid w:val="00542E45"/>
    <w:rsid w:val="00542E8E"/>
    <w:rsid w:val="005432F4"/>
    <w:rsid w:val="0054337C"/>
    <w:rsid w:val="0054337D"/>
    <w:rsid w:val="00543436"/>
    <w:rsid w:val="005434C7"/>
    <w:rsid w:val="00543611"/>
    <w:rsid w:val="00544276"/>
    <w:rsid w:val="00544316"/>
    <w:rsid w:val="0054440C"/>
    <w:rsid w:val="00544622"/>
    <w:rsid w:val="005446C0"/>
    <w:rsid w:val="00544940"/>
    <w:rsid w:val="00544A56"/>
    <w:rsid w:val="00544AAD"/>
    <w:rsid w:val="00544B13"/>
    <w:rsid w:val="00544DC1"/>
    <w:rsid w:val="00544E8B"/>
    <w:rsid w:val="005450DD"/>
    <w:rsid w:val="00545D68"/>
    <w:rsid w:val="00545E9D"/>
    <w:rsid w:val="0054626F"/>
    <w:rsid w:val="0054667F"/>
    <w:rsid w:val="005468D2"/>
    <w:rsid w:val="00546C4A"/>
    <w:rsid w:val="00547042"/>
    <w:rsid w:val="00547172"/>
    <w:rsid w:val="0054727F"/>
    <w:rsid w:val="005472F9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47F1B"/>
    <w:rsid w:val="0055005D"/>
    <w:rsid w:val="00550267"/>
    <w:rsid w:val="00550519"/>
    <w:rsid w:val="0055072A"/>
    <w:rsid w:val="00550851"/>
    <w:rsid w:val="00550B2A"/>
    <w:rsid w:val="00550B8A"/>
    <w:rsid w:val="00550C5E"/>
    <w:rsid w:val="0055133B"/>
    <w:rsid w:val="00551353"/>
    <w:rsid w:val="005513BA"/>
    <w:rsid w:val="00551877"/>
    <w:rsid w:val="00551C78"/>
    <w:rsid w:val="00551E74"/>
    <w:rsid w:val="00551FB4"/>
    <w:rsid w:val="0055208C"/>
    <w:rsid w:val="00552099"/>
    <w:rsid w:val="00552357"/>
    <w:rsid w:val="005526C1"/>
    <w:rsid w:val="005528DF"/>
    <w:rsid w:val="00552C6E"/>
    <w:rsid w:val="005530FC"/>
    <w:rsid w:val="00553326"/>
    <w:rsid w:val="0055337A"/>
    <w:rsid w:val="00553D3B"/>
    <w:rsid w:val="00554057"/>
    <w:rsid w:val="0055436B"/>
    <w:rsid w:val="005543BE"/>
    <w:rsid w:val="00554523"/>
    <w:rsid w:val="00554706"/>
    <w:rsid w:val="0055491B"/>
    <w:rsid w:val="00554D5D"/>
    <w:rsid w:val="00554E22"/>
    <w:rsid w:val="00555292"/>
    <w:rsid w:val="00555547"/>
    <w:rsid w:val="0055564D"/>
    <w:rsid w:val="00555659"/>
    <w:rsid w:val="0055565A"/>
    <w:rsid w:val="0055581C"/>
    <w:rsid w:val="00555874"/>
    <w:rsid w:val="00555EDF"/>
    <w:rsid w:val="00555F77"/>
    <w:rsid w:val="005563F9"/>
    <w:rsid w:val="00556837"/>
    <w:rsid w:val="00556C74"/>
    <w:rsid w:val="00557086"/>
    <w:rsid w:val="00557203"/>
    <w:rsid w:val="0055747F"/>
    <w:rsid w:val="005578E0"/>
    <w:rsid w:val="00557B07"/>
    <w:rsid w:val="00557C9C"/>
    <w:rsid w:val="00557CBB"/>
    <w:rsid w:val="00557E92"/>
    <w:rsid w:val="00560059"/>
    <w:rsid w:val="005606B7"/>
    <w:rsid w:val="00561060"/>
    <w:rsid w:val="00561430"/>
    <w:rsid w:val="005614B8"/>
    <w:rsid w:val="0056195B"/>
    <w:rsid w:val="00561C66"/>
    <w:rsid w:val="00561C9E"/>
    <w:rsid w:val="00561E4B"/>
    <w:rsid w:val="00561F5B"/>
    <w:rsid w:val="005620F0"/>
    <w:rsid w:val="00562345"/>
    <w:rsid w:val="0056236D"/>
    <w:rsid w:val="005626C4"/>
    <w:rsid w:val="00562729"/>
    <w:rsid w:val="00562944"/>
    <w:rsid w:val="00562B1C"/>
    <w:rsid w:val="00562F35"/>
    <w:rsid w:val="0056326D"/>
    <w:rsid w:val="005633C0"/>
    <w:rsid w:val="005635C5"/>
    <w:rsid w:val="00563686"/>
    <w:rsid w:val="005638F4"/>
    <w:rsid w:val="00563BDC"/>
    <w:rsid w:val="00563CA5"/>
    <w:rsid w:val="00563FD0"/>
    <w:rsid w:val="00564041"/>
    <w:rsid w:val="0056425B"/>
    <w:rsid w:val="005642BC"/>
    <w:rsid w:val="005643F2"/>
    <w:rsid w:val="0056454E"/>
    <w:rsid w:val="00564934"/>
    <w:rsid w:val="00564984"/>
    <w:rsid w:val="00564985"/>
    <w:rsid w:val="00564F7F"/>
    <w:rsid w:val="00565275"/>
    <w:rsid w:val="005652BA"/>
    <w:rsid w:val="005654C0"/>
    <w:rsid w:val="0056581F"/>
    <w:rsid w:val="00565D20"/>
    <w:rsid w:val="005662B9"/>
    <w:rsid w:val="0056643C"/>
    <w:rsid w:val="0056644A"/>
    <w:rsid w:val="00566DA0"/>
    <w:rsid w:val="00567442"/>
    <w:rsid w:val="00567662"/>
    <w:rsid w:val="00567B29"/>
    <w:rsid w:val="00567C81"/>
    <w:rsid w:val="0057013F"/>
    <w:rsid w:val="00570159"/>
    <w:rsid w:val="00570DF9"/>
    <w:rsid w:val="00570E22"/>
    <w:rsid w:val="0057161B"/>
    <w:rsid w:val="00571CFB"/>
    <w:rsid w:val="00571D76"/>
    <w:rsid w:val="00571D9F"/>
    <w:rsid w:val="00571E1B"/>
    <w:rsid w:val="0057213F"/>
    <w:rsid w:val="00572333"/>
    <w:rsid w:val="0057240D"/>
    <w:rsid w:val="0057250E"/>
    <w:rsid w:val="005727F4"/>
    <w:rsid w:val="00572823"/>
    <w:rsid w:val="0057286B"/>
    <w:rsid w:val="005728F5"/>
    <w:rsid w:val="00572931"/>
    <w:rsid w:val="00572AC5"/>
    <w:rsid w:val="00572D2A"/>
    <w:rsid w:val="00572F22"/>
    <w:rsid w:val="00572F97"/>
    <w:rsid w:val="005731FC"/>
    <w:rsid w:val="005734D5"/>
    <w:rsid w:val="00573AC4"/>
    <w:rsid w:val="00573F6D"/>
    <w:rsid w:val="005745EA"/>
    <w:rsid w:val="00574611"/>
    <w:rsid w:val="005746CA"/>
    <w:rsid w:val="00574A0F"/>
    <w:rsid w:val="00574CEA"/>
    <w:rsid w:val="00574FDF"/>
    <w:rsid w:val="005751B0"/>
    <w:rsid w:val="00575241"/>
    <w:rsid w:val="0057547F"/>
    <w:rsid w:val="00575480"/>
    <w:rsid w:val="005754FE"/>
    <w:rsid w:val="00575591"/>
    <w:rsid w:val="00575839"/>
    <w:rsid w:val="0057590C"/>
    <w:rsid w:val="005759CF"/>
    <w:rsid w:val="00575CD7"/>
    <w:rsid w:val="00575EE3"/>
    <w:rsid w:val="00575FCB"/>
    <w:rsid w:val="005764CC"/>
    <w:rsid w:val="00576A47"/>
    <w:rsid w:val="00576DD3"/>
    <w:rsid w:val="00576E93"/>
    <w:rsid w:val="005771AF"/>
    <w:rsid w:val="00577291"/>
    <w:rsid w:val="00577331"/>
    <w:rsid w:val="005774E2"/>
    <w:rsid w:val="0057758B"/>
    <w:rsid w:val="00577B93"/>
    <w:rsid w:val="00577DE1"/>
    <w:rsid w:val="0058029F"/>
    <w:rsid w:val="005804B6"/>
    <w:rsid w:val="00580C31"/>
    <w:rsid w:val="005810D4"/>
    <w:rsid w:val="0058131F"/>
    <w:rsid w:val="0058170F"/>
    <w:rsid w:val="00581A14"/>
    <w:rsid w:val="00581AAF"/>
    <w:rsid w:val="005821DB"/>
    <w:rsid w:val="0058234C"/>
    <w:rsid w:val="005824F0"/>
    <w:rsid w:val="005834E7"/>
    <w:rsid w:val="00583C2E"/>
    <w:rsid w:val="00583CF9"/>
    <w:rsid w:val="00583D32"/>
    <w:rsid w:val="0058435E"/>
    <w:rsid w:val="005843DB"/>
    <w:rsid w:val="00584474"/>
    <w:rsid w:val="0058495A"/>
    <w:rsid w:val="00584D79"/>
    <w:rsid w:val="00585144"/>
    <w:rsid w:val="005851E9"/>
    <w:rsid w:val="005852BB"/>
    <w:rsid w:val="00585772"/>
    <w:rsid w:val="00585A2B"/>
    <w:rsid w:val="00585EBE"/>
    <w:rsid w:val="00585F6E"/>
    <w:rsid w:val="005861B9"/>
    <w:rsid w:val="00586357"/>
    <w:rsid w:val="00586412"/>
    <w:rsid w:val="005867B8"/>
    <w:rsid w:val="0058691F"/>
    <w:rsid w:val="00586ABA"/>
    <w:rsid w:val="00586D37"/>
    <w:rsid w:val="00586ED9"/>
    <w:rsid w:val="005874CD"/>
    <w:rsid w:val="005874F5"/>
    <w:rsid w:val="0058753F"/>
    <w:rsid w:val="00587A48"/>
    <w:rsid w:val="00587ACE"/>
    <w:rsid w:val="00587BE0"/>
    <w:rsid w:val="00587E32"/>
    <w:rsid w:val="00587EC4"/>
    <w:rsid w:val="00587ECE"/>
    <w:rsid w:val="00590634"/>
    <w:rsid w:val="005908FE"/>
    <w:rsid w:val="00590A11"/>
    <w:rsid w:val="00590C6F"/>
    <w:rsid w:val="00590CC3"/>
    <w:rsid w:val="0059120C"/>
    <w:rsid w:val="00591615"/>
    <w:rsid w:val="00591644"/>
    <w:rsid w:val="00591749"/>
    <w:rsid w:val="0059192C"/>
    <w:rsid w:val="00591A8D"/>
    <w:rsid w:val="00591B79"/>
    <w:rsid w:val="00591EEF"/>
    <w:rsid w:val="00592212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4737"/>
    <w:rsid w:val="0059526D"/>
    <w:rsid w:val="0059527A"/>
    <w:rsid w:val="0059571B"/>
    <w:rsid w:val="0059583C"/>
    <w:rsid w:val="00595A86"/>
    <w:rsid w:val="00595C95"/>
    <w:rsid w:val="00595E8C"/>
    <w:rsid w:val="0059602C"/>
    <w:rsid w:val="00596149"/>
    <w:rsid w:val="005967D1"/>
    <w:rsid w:val="00596934"/>
    <w:rsid w:val="0059698A"/>
    <w:rsid w:val="00596CA5"/>
    <w:rsid w:val="00596D27"/>
    <w:rsid w:val="00596E03"/>
    <w:rsid w:val="00597128"/>
    <w:rsid w:val="005973FE"/>
    <w:rsid w:val="005978E5"/>
    <w:rsid w:val="00597B27"/>
    <w:rsid w:val="00597D00"/>
    <w:rsid w:val="00597D39"/>
    <w:rsid w:val="00597F53"/>
    <w:rsid w:val="005A0990"/>
    <w:rsid w:val="005A0C95"/>
    <w:rsid w:val="005A1437"/>
    <w:rsid w:val="005A15DA"/>
    <w:rsid w:val="005A1978"/>
    <w:rsid w:val="005A1F71"/>
    <w:rsid w:val="005A2674"/>
    <w:rsid w:val="005A29B2"/>
    <w:rsid w:val="005A2C97"/>
    <w:rsid w:val="005A2E8C"/>
    <w:rsid w:val="005A356F"/>
    <w:rsid w:val="005A35EE"/>
    <w:rsid w:val="005A362D"/>
    <w:rsid w:val="005A364F"/>
    <w:rsid w:val="005A3656"/>
    <w:rsid w:val="005A388C"/>
    <w:rsid w:val="005A38B2"/>
    <w:rsid w:val="005A39FC"/>
    <w:rsid w:val="005A3F43"/>
    <w:rsid w:val="005A402B"/>
    <w:rsid w:val="005A4282"/>
    <w:rsid w:val="005A42D3"/>
    <w:rsid w:val="005A44C3"/>
    <w:rsid w:val="005A468A"/>
    <w:rsid w:val="005A4735"/>
    <w:rsid w:val="005A4AFE"/>
    <w:rsid w:val="005A4B77"/>
    <w:rsid w:val="005A5412"/>
    <w:rsid w:val="005A57A7"/>
    <w:rsid w:val="005A58B4"/>
    <w:rsid w:val="005A6263"/>
    <w:rsid w:val="005A6414"/>
    <w:rsid w:val="005A65AF"/>
    <w:rsid w:val="005A662A"/>
    <w:rsid w:val="005A6C9D"/>
    <w:rsid w:val="005A6E13"/>
    <w:rsid w:val="005A7400"/>
    <w:rsid w:val="005A7402"/>
    <w:rsid w:val="005A7500"/>
    <w:rsid w:val="005A7539"/>
    <w:rsid w:val="005A76CC"/>
    <w:rsid w:val="005A7BB3"/>
    <w:rsid w:val="005B04D0"/>
    <w:rsid w:val="005B0762"/>
    <w:rsid w:val="005B0A35"/>
    <w:rsid w:val="005B0F4C"/>
    <w:rsid w:val="005B0F57"/>
    <w:rsid w:val="005B125A"/>
    <w:rsid w:val="005B1282"/>
    <w:rsid w:val="005B139E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293"/>
    <w:rsid w:val="005B293A"/>
    <w:rsid w:val="005B294D"/>
    <w:rsid w:val="005B2963"/>
    <w:rsid w:val="005B2A16"/>
    <w:rsid w:val="005B2D66"/>
    <w:rsid w:val="005B32BD"/>
    <w:rsid w:val="005B3304"/>
    <w:rsid w:val="005B33F5"/>
    <w:rsid w:val="005B353C"/>
    <w:rsid w:val="005B35AB"/>
    <w:rsid w:val="005B35E7"/>
    <w:rsid w:val="005B377A"/>
    <w:rsid w:val="005B3852"/>
    <w:rsid w:val="005B3A88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85"/>
    <w:rsid w:val="005B4DA4"/>
    <w:rsid w:val="005B537B"/>
    <w:rsid w:val="005B544A"/>
    <w:rsid w:val="005B5476"/>
    <w:rsid w:val="005B5840"/>
    <w:rsid w:val="005B5915"/>
    <w:rsid w:val="005B64A8"/>
    <w:rsid w:val="005B6585"/>
    <w:rsid w:val="005B677E"/>
    <w:rsid w:val="005B696F"/>
    <w:rsid w:val="005B6ADE"/>
    <w:rsid w:val="005B6E1D"/>
    <w:rsid w:val="005B6EE0"/>
    <w:rsid w:val="005B6F5D"/>
    <w:rsid w:val="005B7083"/>
    <w:rsid w:val="005B730D"/>
    <w:rsid w:val="005B7397"/>
    <w:rsid w:val="005B7577"/>
    <w:rsid w:val="005B762D"/>
    <w:rsid w:val="005B76D1"/>
    <w:rsid w:val="005B7A78"/>
    <w:rsid w:val="005B7CBC"/>
    <w:rsid w:val="005C00AF"/>
    <w:rsid w:val="005C062B"/>
    <w:rsid w:val="005C0AA0"/>
    <w:rsid w:val="005C0E8F"/>
    <w:rsid w:val="005C1245"/>
    <w:rsid w:val="005C138F"/>
    <w:rsid w:val="005C162A"/>
    <w:rsid w:val="005C1997"/>
    <w:rsid w:val="005C1A8A"/>
    <w:rsid w:val="005C1C6F"/>
    <w:rsid w:val="005C21F2"/>
    <w:rsid w:val="005C227D"/>
    <w:rsid w:val="005C2437"/>
    <w:rsid w:val="005C28EC"/>
    <w:rsid w:val="005C2AAD"/>
    <w:rsid w:val="005C2AE7"/>
    <w:rsid w:val="005C2AED"/>
    <w:rsid w:val="005C2CC1"/>
    <w:rsid w:val="005C2D4F"/>
    <w:rsid w:val="005C2D93"/>
    <w:rsid w:val="005C2F0B"/>
    <w:rsid w:val="005C328F"/>
    <w:rsid w:val="005C3298"/>
    <w:rsid w:val="005C3457"/>
    <w:rsid w:val="005C3516"/>
    <w:rsid w:val="005C35F2"/>
    <w:rsid w:val="005C39BF"/>
    <w:rsid w:val="005C41DD"/>
    <w:rsid w:val="005C4256"/>
    <w:rsid w:val="005C43CC"/>
    <w:rsid w:val="005C468C"/>
    <w:rsid w:val="005C47D5"/>
    <w:rsid w:val="005C48B8"/>
    <w:rsid w:val="005C4991"/>
    <w:rsid w:val="005C5030"/>
    <w:rsid w:val="005C5277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6FC5"/>
    <w:rsid w:val="005C7039"/>
    <w:rsid w:val="005C7612"/>
    <w:rsid w:val="005C76AF"/>
    <w:rsid w:val="005C76C7"/>
    <w:rsid w:val="005C77EF"/>
    <w:rsid w:val="005C786D"/>
    <w:rsid w:val="005D01AE"/>
    <w:rsid w:val="005D01B5"/>
    <w:rsid w:val="005D02E1"/>
    <w:rsid w:val="005D0440"/>
    <w:rsid w:val="005D0466"/>
    <w:rsid w:val="005D08DD"/>
    <w:rsid w:val="005D0D02"/>
    <w:rsid w:val="005D0EF8"/>
    <w:rsid w:val="005D0F71"/>
    <w:rsid w:val="005D0FAD"/>
    <w:rsid w:val="005D1027"/>
    <w:rsid w:val="005D1034"/>
    <w:rsid w:val="005D12AE"/>
    <w:rsid w:val="005D12CD"/>
    <w:rsid w:val="005D131F"/>
    <w:rsid w:val="005D1337"/>
    <w:rsid w:val="005D1409"/>
    <w:rsid w:val="005D1475"/>
    <w:rsid w:val="005D1A55"/>
    <w:rsid w:val="005D212E"/>
    <w:rsid w:val="005D2931"/>
    <w:rsid w:val="005D2D3F"/>
    <w:rsid w:val="005D2E2B"/>
    <w:rsid w:val="005D2E86"/>
    <w:rsid w:val="005D36EC"/>
    <w:rsid w:val="005D4254"/>
    <w:rsid w:val="005D438D"/>
    <w:rsid w:val="005D465E"/>
    <w:rsid w:val="005D485D"/>
    <w:rsid w:val="005D4981"/>
    <w:rsid w:val="005D4B9C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6C88"/>
    <w:rsid w:val="005D7600"/>
    <w:rsid w:val="005D79B8"/>
    <w:rsid w:val="005D7FBC"/>
    <w:rsid w:val="005E0113"/>
    <w:rsid w:val="005E0682"/>
    <w:rsid w:val="005E07DC"/>
    <w:rsid w:val="005E0974"/>
    <w:rsid w:val="005E0B4B"/>
    <w:rsid w:val="005E0E80"/>
    <w:rsid w:val="005E1103"/>
    <w:rsid w:val="005E122B"/>
    <w:rsid w:val="005E1521"/>
    <w:rsid w:val="005E1636"/>
    <w:rsid w:val="005E19D2"/>
    <w:rsid w:val="005E1DE1"/>
    <w:rsid w:val="005E1E85"/>
    <w:rsid w:val="005E1ED1"/>
    <w:rsid w:val="005E2121"/>
    <w:rsid w:val="005E2219"/>
    <w:rsid w:val="005E22A5"/>
    <w:rsid w:val="005E2602"/>
    <w:rsid w:val="005E278F"/>
    <w:rsid w:val="005E288A"/>
    <w:rsid w:val="005E28E2"/>
    <w:rsid w:val="005E2E59"/>
    <w:rsid w:val="005E3246"/>
    <w:rsid w:val="005E347D"/>
    <w:rsid w:val="005E39E2"/>
    <w:rsid w:val="005E3EB0"/>
    <w:rsid w:val="005E4093"/>
    <w:rsid w:val="005E4112"/>
    <w:rsid w:val="005E4BD6"/>
    <w:rsid w:val="005E4C1E"/>
    <w:rsid w:val="005E4DC2"/>
    <w:rsid w:val="005E51C3"/>
    <w:rsid w:val="005E5773"/>
    <w:rsid w:val="005E5A12"/>
    <w:rsid w:val="005E5A71"/>
    <w:rsid w:val="005E5A8F"/>
    <w:rsid w:val="005E5B33"/>
    <w:rsid w:val="005E6027"/>
    <w:rsid w:val="005E618D"/>
    <w:rsid w:val="005E6232"/>
    <w:rsid w:val="005E6289"/>
    <w:rsid w:val="005E64EF"/>
    <w:rsid w:val="005E6520"/>
    <w:rsid w:val="005E672A"/>
    <w:rsid w:val="005E672E"/>
    <w:rsid w:val="005E6B12"/>
    <w:rsid w:val="005E6EAE"/>
    <w:rsid w:val="005E6FFC"/>
    <w:rsid w:val="005E7166"/>
    <w:rsid w:val="005E7266"/>
    <w:rsid w:val="005E7466"/>
    <w:rsid w:val="005E749B"/>
    <w:rsid w:val="005E75EB"/>
    <w:rsid w:val="005E7734"/>
    <w:rsid w:val="005E7808"/>
    <w:rsid w:val="005E782E"/>
    <w:rsid w:val="005E78A5"/>
    <w:rsid w:val="005E7A01"/>
    <w:rsid w:val="005E7B4F"/>
    <w:rsid w:val="005E7D4F"/>
    <w:rsid w:val="005F00A9"/>
    <w:rsid w:val="005F0218"/>
    <w:rsid w:val="005F075B"/>
    <w:rsid w:val="005F077E"/>
    <w:rsid w:val="005F11AA"/>
    <w:rsid w:val="005F1278"/>
    <w:rsid w:val="005F14E1"/>
    <w:rsid w:val="005F17FF"/>
    <w:rsid w:val="005F19D3"/>
    <w:rsid w:val="005F19EA"/>
    <w:rsid w:val="005F1A71"/>
    <w:rsid w:val="005F1B80"/>
    <w:rsid w:val="005F1CC2"/>
    <w:rsid w:val="005F1E8D"/>
    <w:rsid w:val="005F1EE3"/>
    <w:rsid w:val="005F243E"/>
    <w:rsid w:val="005F266C"/>
    <w:rsid w:val="005F2FB8"/>
    <w:rsid w:val="005F30B0"/>
    <w:rsid w:val="005F347B"/>
    <w:rsid w:val="005F39FC"/>
    <w:rsid w:val="005F3B07"/>
    <w:rsid w:val="005F3B44"/>
    <w:rsid w:val="005F3CA0"/>
    <w:rsid w:val="005F3E86"/>
    <w:rsid w:val="005F3EDE"/>
    <w:rsid w:val="005F447F"/>
    <w:rsid w:val="005F4495"/>
    <w:rsid w:val="005F478C"/>
    <w:rsid w:val="005F47CA"/>
    <w:rsid w:val="005F4833"/>
    <w:rsid w:val="005F4AEB"/>
    <w:rsid w:val="005F4C47"/>
    <w:rsid w:val="005F4D0A"/>
    <w:rsid w:val="005F53C4"/>
    <w:rsid w:val="005F578D"/>
    <w:rsid w:val="005F5A2F"/>
    <w:rsid w:val="005F5D64"/>
    <w:rsid w:val="005F5DDB"/>
    <w:rsid w:val="005F5E47"/>
    <w:rsid w:val="005F61CD"/>
    <w:rsid w:val="005F6587"/>
    <w:rsid w:val="005F68DF"/>
    <w:rsid w:val="005F6AC6"/>
    <w:rsid w:val="005F6B83"/>
    <w:rsid w:val="005F7038"/>
    <w:rsid w:val="005F70A6"/>
    <w:rsid w:val="005F714D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6D3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116"/>
    <w:rsid w:val="00603354"/>
    <w:rsid w:val="006038D6"/>
    <w:rsid w:val="00603A0C"/>
    <w:rsid w:val="00603A65"/>
    <w:rsid w:val="00603D27"/>
    <w:rsid w:val="006040AC"/>
    <w:rsid w:val="006040EA"/>
    <w:rsid w:val="00604343"/>
    <w:rsid w:val="00604977"/>
    <w:rsid w:val="00604B2A"/>
    <w:rsid w:val="00604DEE"/>
    <w:rsid w:val="00604EEF"/>
    <w:rsid w:val="00604FE8"/>
    <w:rsid w:val="006051FF"/>
    <w:rsid w:val="00605237"/>
    <w:rsid w:val="006055A7"/>
    <w:rsid w:val="0060560F"/>
    <w:rsid w:val="006057E5"/>
    <w:rsid w:val="00605A61"/>
    <w:rsid w:val="00605E2D"/>
    <w:rsid w:val="006065B7"/>
    <w:rsid w:val="00606970"/>
    <w:rsid w:val="00606AC3"/>
    <w:rsid w:val="00606B89"/>
    <w:rsid w:val="00606C72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2"/>
    <w:rsid w:val="006109A5"/>
    <w:rsid w:val="00610A92"/>
    <w:rsid w:val="00610AB2"/>
    <w:rsid w:val="00610BA6"/>
    <w:rsid w:val="00611081"/>
    <w:rsid w:val="006113B6"/>
    <w:rsid w:val="00611443"/>
    <w:rsid w:val="00611519"/>
    <w:rsid w:val="00611B45"/>
    <w:rsid w:val="00611C8D"/>
    <w:rsid w:val="00611EE7"/>
    <w:rsid w:val="00612039"/>
    <w:rsid w:val="0061229C"/>
    <w:rsid w:val="006123C5"/>
    <w:rsid w:val="00612512"/>
    <w:rsid w:val="00612561"/>
    <w:rsid w:val="0061274C"/>
    <w:rsid w:val="00612B25"/>
    <w:rsid w:val="00612CD3"/>
    <w:rsid w:val="00612D72"/>
    <w:rsid w:val="00612E20"/>
    <w:rsid w:val="00613286"/>
    <w:rsid w:val="0061337E"/>
    <w:rsid w:val="006133C3"/>
    <w:rsid w:val="006135A4"/>
    <w:rsid w:val="0061391C"/>
    <w:rsid w:val="00613C70"/>
    <w:rsid w:val="00613E1E"/>
    <w:rsid w:val="00613E48"/>
    <w:rsid w:val="006141B5"/>
    <w:rsid w:val="00614323"/>
    <w:rsid w:val="006144C0"/>
    <w:rsid w:val="00615052"/>
    <w:rsid w:val="00615233"/>
    <w:rsid w:val="006156CC"/>
    <w:rsid w:val="00615754"/>
    <w:rsid w:val="0061584F"/>
    <w:rsid w:val="006159DD"/>
    <w:rsid w:val="00615A24"/>
    <w:rsid w:val="00615BEC"/>
    <w:rsid w:val="00615D6B"/>
    <w:rsid w:val="00615E47"/>
    <w:rsid w:val="00615F52"/>
    <w:rsid w:val="0061615A"/>
    <w:rsid w:val="00616581"/>
    <w:rsid w:val="0061679B"/>
    <w:rsid w:val="00616D82"/>
    <w:rsid w:val="00617354"/>
    <w:rsid w:val="0061739B"/>
    <w:rsid w:val="006178A5"/>
    <w:rsid w:val="006179C5"/>
    <w:rsid w:val="00617B41"/>
    <w:rsid w:val="00620094"/>
    <w:rsid w:val="0062012D"/>
    <w:rsid w:val="00620341"/>
    <w:rsid w:val="0062046C"/>
    <w:rsid w:val="00620564"/>
    <w:rsid w:val="0062071B"/>
    <w:rsid w:val="00620955"/>
    <w:rsid w:val="006209FA"/>
    <w:rsid w:val="00620E1D"/>
    <w:rsid w:val="006214AA"/>
    <w:rsid w:val="00621781"/>
    <w:rsid w:val="00622540"/>
    <w:rsid w:val="0062292C"/>
    <w:rsid w:val="00622933"/>
    <w:rsid w:val="00622A8D"/>
    <w:rsid w:val="00622AD3"/>
    <w:rsid w:val="00622D4C"/>
    <w:rsid w:val="00622FCE"/>
    <w:rsid w:val="006230F8"/>
    <w:rsid w:val="006232BB"/>
    <w:rsid w:val="00623478"/>
    <w:rsid w:val="006234F1"/>
    <w:rsid w:val="00623EA8"/>
    <w:rsid w:val="0062433C"/>
    <w:rsid w:val="00624543"/>
    <w:rsid w:val="006245ED"/>
    <w:rsid w:val="0062487C"/>
    <w:rsid w:val="00624A53"/>
    <w:rsid w:val="00624BC8"/>
    <w:rsid w:val="00624C9E"/>
    <w:rsid w:val="006250B8"/>
    <w:rsid w:val="00625123"/>
    <w:rsid w:val="006254F7"/>
    <w:rsid w:val="00625701"/>
    <w:rsid w:val="00625A0F"/>
    <w:rsid w:val="00625C7C"/>
    <w:rsid w:val="00625E34"/>
    <w:rsid w:val="00625E9B"/>
    <w:rsid w:val="00626050"/>
    <w:rsid w:val="006260F0"/>
    <w:rsid w:val="00626338"/>
    <w:rsid w:val="00626618"/>
    <w:rsid w:val="00626B5A"/>
    <w:rsid w:val="00626E98"/>
    <w:rsid w:val="0062710B"/>
    <w:rsid w:val="00627184"/>
    <w:rsid w:val="0062748B"/>
    <w:rsid w:val="0062761F"/>
    <w:rsid w:val="00627BD2"/>
    <w:rsid w:val="00627C7B"/>
    <w:rsid w:val="00627E26"/>
    <w:rsid w:val="006301F2"/>
    <w:rsid w:val="0063022F"/>
    <w:rsid w:val="00630245"/>
    <w:rsid w:val="00630611"/>
    <w:rsid w:val="00630C48"/>
    <w:rsid w:val="00630CCC"/>
    <w:rsid w:val="00631000"/>
    <w:rsid w:val="006311F1"/>
    <w:rsid w:val="0063134C"/>
    <w:rsid w:val="00631852"/>
    <w:rsid w:val="00631927"/>
    <w:rsid w:val="00631B03"/>
    <w:rsid w:val="00631D90"/>
    <w:rsid w:val="00632074"/>
    <w:rsid w:val="006323E4"/>
    <w:rsid w:val="00632B8A"/>
    <w:rsid w:val="00632FF1"/>
    <w:rsid w:val="00633B1D"/>
    <w:rsid w:val="00633D8D"/>
    <w:rsid w:val="00633DDC"/>
    <w:rsid w:val="00633E47"/>
    <w:rsid w:val="00634010"/>
    <w:rsid w:val="00634118"/>
    <w:rsid w:val="006341A5"/>
    <w:rsid w:val="00634258"/>
    <w:rsid w:val="006345AA"/>
    <w:rsid w:val="006347FC"/>
    <w:rsid w:val="00634B9F"/>
    <w:rsid w:val="00634C24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10"/>
    <w:rsid w:val="006361A6"/>
    <w:rsid w:val="006361F4"/>
    <w:rsid w:val="00636374"/>
    <w:rsid w:val="006363D6"/>
    <w:rsid w:val="006365A9"/>
    <w:rsid w:val="006366C3"/>
    <w:rsid w:val="00636BAD"/>
    <w:rsid w:val="00636D59"/>
    <w:rsid w:val="00636DD8"/>
    <w:rsid w:val="00636E22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AD5"/>
    <w:rsid w:val="00641B33"/>
    <w:rsid w:val="00641E08"/>
    <w:rsid w:val="00641E4C"/>
    <w:rsid w:val="00641E6F"/>
    <w:rsid w:val="006426F2"/>
    <w:rsid w:val="0064279E"/>
    <w:rsid w:val="006427AD"/>
    <w:rsid w:val="00642E57"/>
    <w:rsid w:val="00642FCD"/>
    <w:rsid w:val="006431DA"/>
    <w:rsid w:val="00643A5B"/>
    <w:rsid w:val="00643A80"/>
    <w:rsid w:val="00643C41"/>
    <w:rsid w:val="00643C54"/>
    <w:rsid w:val="00643D35"/>
    <w:rsid w:val="00643E5C"/>
    <w:rsid w:val="00643E9F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269"/>
    <w:rsid w:val="00645A78"/>
    <w:rsid w:val="00645CA2"/>
    <w:rsid w:val="00645EA9"/>
    <w:rsid w:val="00645F68"/>
    <w:rsid w:val="00646061"/>
    <w:rsid w:val="00646221"/>
    <w:rsid w:val="006463FE"/>
    <w:rsid w:val="006466BA"/>
    <w:rsid w:val="0064681A"/>
    <w:rsid w:val="006469D5"/>
    <w:rsid w:val="00646B74"/>
    <w:rsid w:val="00646EB1"/>
    <w:rsid w:val="00646FCA"/>
    <w:rsid w:val="006475F3"/>
    <w:rsid w:val="00647644"/>
    <w:rsid w:val="00647930"/>
    <w:rsid w:val="00647BE1"/>
    <w:rsid w:val="00647D38"/>
    <w:rsid w:val="00650006"/>
    <w:rsid w:val="00650988"/>
    <w:rsid w:val="00650B17"/>
    <w:rsid w:val="00650BDB"/>
    <w:rsid w:val="00650BDF"/>
    <w:rsid w:val="00650D47"/>
    <w:rsid w:val="00651289"/>
    <w:rsid w:val="00651313"/>
    <w:rsid w:val="006513C5"/>
    <w:rsid w:val="006517D9"/>
    <w:rsid w:val="00651937"/>
    <w:rsid w:val="00651BE5"/>
    <w:rsid w:val="00651C2C"/>
    <w:rsid w:val="00651E4F"/>
    <w:rsid w:val="0065228C"/>
    <w:rsid w:val="00652571"/>
    <w:rsid w:val="00652C79"/>
    <w:rsid w:val="0065301E"/>
    <w:rsid w:val="0065304C"/>
    <w:rsid w:val="006530AB"/>
    <w:rsid w:val="00653269"/>
    <w:rsid w:val="00653284"/>
    <w:rsid w:val="0065342D"/>
    <w:rsid w:val="006535BC"/>
    <w:rsid w:val="00653930"/>
    <w:rsid w:val="0065441F"/>
    <w:rsid w:val="0065459B"/>
    <w:rsid w:val="0065473B"/>
    <w:rsid w:val="006548F5"/>
    <w:rsid w:val="00654A8B"/>
    <w:rsid w:val="00654AE8"/>
    <w:rsid w:val="0065523A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EF"/>
    <w:rsid w:val="00657634"/>
    <w:rsid w:val="006579FB"/>
    <w:rsid w:val="00657C71"/>
    <w:rsid w:val="00657D2D"/>
    <w:rsid w:val="00657F55"/>
    <w:rsid w:val="0066007E"/>
    <w:rsid w:val="0066054B"/>
    <w:rsid w:val="006605CB"/>
    <w:rsid w:val="00660747"/>
    <w:rsid w:val="00660A03"/>
    <w:rsid w:val="00660D5C"/>
    <w:rsid w:val="00660D74"/>
    <w:rsid w:val="00660DC7"/>
    <w:rsid w:val="00660F01"/>
    <w:rsid w:val="006610BF"/>
    <w:rsid w:val="006611E7"/>
    <w:rsid w:val="006613CC"/>
    <w:rsid w:val="00661AA4"/>
    <w:rsid w:val="00661B5F"/>
    <w:rsid w:val="00661CFD"/>
    <w:rsid w:val="00661E49"/>
    <w:rsid w:val="00661ECC"/>
    <w:rsid w:val="006620C7"/>
    <w:rsid w:val="00662173"/>
    <w:rsid w:val="006621D3"/>
    <w:rsid w:val="006622F6"/>
    <w:rsid w:val="00662401"/>
    <w:rsid w:val="00662619"/>
    <w:rsid w:val="006626AF"/>
    <w:rsid w:val="006628A7"/>
    <w:rsid w:val="00662B04"/>
    <w:rsid w:val="00662BB5"/>
    <w:rsid w:val="00662E8A"/>
    <w:rsid w:val="00662ED8"/>
    <w:rsid w:val="0066324B"/>
    <w:rsid w:val="0066372A"/>
    <w:rsid w:val="006637F7"/>
    <w:rsid w:val="00663AA5"/>
    <w:rsid w:val="00663E31"/>
    <w:rsid w:val="00663FB5"/>
    <w:rsid w:val="006640BB"/>
    <w:rsid w:val="00664117"/>
    <w:rsid w:val="006641A8"/>
    <w:rsid w:val="00664481"/>
    <w:rsid w:val="006649E7"/>
    <w:rsid w:val="00664C33"/>
    <w:rsid w:val="006650DA"/>
    <w:rsid w:val="00665120"/>
    <w:rsid w:val="006654B7"/>
    <w:rsid w:val="006654F6"/>
    <w:rsid w:val="00665596"/>
    <w:rsid w:val="006656A0"/>
    <w:rsid w:val="0066599A"/>
    <w:rsid w:val="00665FA7"/>
    <w:rsid w:val="0066608E"/>
    <w:rsid w:val="00666276"/>
    <w:rsid w:val="006669B7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67F4C"/>
    <w:rsid w:val="0067005C"/>
    <w:rsid w:val="0067024C"/>
    <w:rsid w:val="0067030A"/>
    <w:rsid w:val="0067078A"/>
    <w:rsid w:val="00670838"/>
    <w:rsid w:val="00670DEB"/>
    <w:rsid w:val="00671192"/>
    <w:rsid w:val="00671598"/>
    <w:rsid w:val="006715B2"/>
    <w:rsid w:val="006715BF"/>
    <w:rsid w:val="00671822"/>
    <w:rsid w:val="006719E6"/>
    <w:rsid w:val="006720D4"/>
    <w:rsid w:val="00672BC4"/>
    <w:rsid w:val="00673438"/>
    <w:rsid w:val="00673582"/>
    <w:rsid w:val="006735DA"/>
    <w:rsid w:val="006736B9"/>
    <w:rsid w:val="006737C8"/>
    <w:rsid w:val="00673842"/>
    <w:rsid w:val="006738AA"/>
    <w:rsid w:val="00673975"/>
    <w:rsid w:val="00673E20"/>
    <w:rsid w:val="00673EB6"/>
    <w:rsid w:val="00673FCF"/>
    <w:rsid w:val="0067402B"/>
    <w:rsid w:val="00674093"/>
    <w:rsid w:val="006742B3"/>
    <w:rsid w:val="00674334"/>
    <w:rsid w:val="00674633"/>
    <w:rsid w:val="00674DD1"/>
    <w:rsid w:val="00674E6D"/>
    <w:rsid w:val="006750F4"/>
    <w:rsid w:val="006752B8"/>
    <w:rsid w:val="0067536C"/>
    <w:rsid w:val="0067542F"/>
    <w:rsid w:val="00675822"/>
    <w:rsid w:val="0067584C"/>
    <w:rsid w:val="00675C8F"/>
    <w:rsid w:val="00675D39"/>
    <w:rsid w:val="0067606B"/>
    <w:rsid w:val="00676197"/>
    <w:rsid w:val="006764FA"/>
    <w:rsid w:val="00676611"/>
    <w:rsid w:val="00676683"/>
    <w:rsid w:val="006766F8"/>
    <w:rsid w:val="00676DE9"/>
    <w:rsid w:val="00677171"/>
    <w:rsid w:val="006776B0"/>
    <w:rsid w:val="0067779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8F1"/>
    <w:rsid w:val="00680E9A"/>
    <w:rsid w:val="00680F6D"/>
    <w:rsid w:val="00681003"/>
    <w:rsid w:val="0068128C"/>
    <w:rsid w:val="00681696"/>
    <w:rsid w:val="00681C55"/>
    <w:rsid w:val="00681FC8"/>
    <w:rsid w:val="0068229C"/>
    <w:rsid w:val="00682877"/>
    <w:rsid w:val="006828D2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8FE"/>
    <w:rsid w:val="0068597C"/>
    <w:rsid w:val="00685A88"/>
    <w:rsid w:val="00685B00"/>
    <w:rsid w:val="00685B6D"/>
    <w:rsid w:val="00685B8F"/>
    <w:rsid w:val="0068607D"/>
    <w:rsid w:val="00686362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27B"/>
    <w:rsid w:val="0069033F"/>
    <w:rsid w:val="00690435"/>
    <w:rsid w:val="006905A4"/>
    <w:rsid w:val="00690924"/>
    <w:rsid w:val="00690B03"/>
    <w:rsid w:val="0069108D"/>
    <w:rsid w:val="006914C5"/>
    <w:rsid w:val="00691757"/>
    <w:rsid w:val="00691985"/>
    <w:rsid w:val="00691B32"/>
    <w:rsid w:val="00691B76"/>
    <w:rsid w:val="00691E19"/>
    <w:rsid w:val="00691F5E"/>
    <w:rsid w:val="006921D8"/>
    <w:rsid w:val="006921DD"/>
    <w:rsid w:val="0069236B"/>
    <w:rsid w:val="0069256D"/>
    <w:rsid w:val="00692882"/>
    <w:rsid w:val="006928DC"/>
    <w:rsid w:val="00692E15"/>
    <w:rsid w:val="00692E75"/>
    <w:rsid w:val="00692EC8"/>
    <w:rsid w:val="00693147"/>
    <w:rsid w:val="00693739"/>
    <w:rsid w:val="00693997"/>
    <w:rsid w:val="00693A19"/>
    <w:rsid w:val="00693BA8"/>
    <w:rsid w:val="00693DAD"/>
    <w:rsid w:val="006941D4"/>
    <w:rsid w:val="006941FE"/>
    <w:rsid w:val="00694440"/>
    <w:rsid w:val="006945ED"/>
    <w:rsid w:val="006947E9"/>
    <w:rsid w:val="006949F4"/>
    <w:rsid w:val="00694A89"/>
    <w:rsid w:val="00694AF9"/>
    <w:rsid w:val="00694B77"/>
    <w:rsid w:val="00694F4D"/>
    <w:rsid w:val="006950A8"/>
    <w:rsid w:val="00695211"/>
    <w:rsid w:val="00695345"/>
    <w:rsid w:val="00695369"/>
    <w:rsid w:val="0069563B"/>
    <w:rsid w:val="00695900"/>
    <w:rsid w:val="00695AD3"/>
    <w:rsid w:val="00695DCF"/>
    <w:rsid w:val="00695F62"/>
    <w:rsid w:val="00696244"/>
    <w:rsid w:val="0069632C"/>
    <w:rsid w:val="00696376"/>
    <w:rsid w:val="00696A00"/>
    <w:rsid w:val="00696D7E"/>
    <w:rsid w:val="0069714C"/>
    <w:rsid w:val="00697243"/>
    <w:rsid w:val="00697297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66C"/>
    <w:rsid w:val="006A1B0E"/>
    <w:rsid w:val="006A1B37"/>
    <w:rsid w:val="006A1DD2"/>
    <w:rsid w:val="006A1FF4"/>
    <w:rsid w:val="006A2695"/>
    <w:rsid w:val="006A270E"/>
    <w:rsid w:val="006A27E1"/>
    <w:rsid w:val="006A2F21"/>
    <w:rsid w:val="006A30FF"/>
    <w:rsid w:val="006A3135"/>
    <w:rsid w:val="006A314A"/>
    <w:rsid w:val="006A3427"/>
    <w:rsid w:val="006A34BB"/>
    <w:rsid w:val="006A34BC"/>
    <w:rsid w:val="006A3698"/>
    <w:rsid w:val="006A370F"/>
    <w:rsid w:val="006A3A32"/>
    <w:rsid w:val="006A3DF3"/>
    <w:rsid w:val="006A3E5E"/>
    <w:rsid w:val="006A3ED8"/>
    <w:rsid w:val="006A43E3"/>
    <w:rsid w:val="006A45B7"/>
    <w:rsid w:val="006A4A17"/>
    <w:rsid w:val="006A4D35"/>
    <w:rsid w:val="006A4E79"/>
    <w:rsid w:val="006A551C"/>
    <w:rsid w:val="006A5B89"/>
    <w:rsid w:val="006A5B98"/>
    <w:rsid w:val="006A5C5C"/>
    <w:rsid w:val="006A5D6B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0D9A"/>
    <w:rsid w:val="006B105C"/>
    <w:rsid w:val="006B121A"/>
    <w:rsid w:val="006B1442"/>
    <w:rsid w:val="006B16BA"/>
    <w:rsid w:val="006B1847"/>
    <w:rsid w:val="006B1916"/>
    <w:rsid w:val="006B19D2"/>
    <w:rsid w:val="006B1C94"/>
    <w:rsid w:val="006B2356"/>
    <w:rsid w:val="006B236E"/>
    <w:rsid w:val="006B24CE"/>
    <w:rsid w:val="006B268E"/>
    <w:rsid w:val="006B27A8"/>
    <w:rsid w:val="006B2F26"/>
    <w:rsid w:val="006B2F65"/>
    <w:rsid w:val="006B3016"/>
    <w:rsid w:val="006B3291"/>
    <w:rsid w:val="006B3754"/>
    <w:rsid w:val="006B3B4D"/>
    <w:rsid w:val="006B3CE2"/>
    <w:rsid w:val="006B3E7C"/>
    <w:rsid w:val="006B4558"/>
    <w:rsid w:val="006B4638"/>
    <w:rsid w:val="006B4B7E"/>
    <w:rsid w:val="006B4E32"/>
    <w:rsid w:val="006B5345"/>
    <w:rsid w:val="006B5428"/>
    <w:rsid w:val="006B5B69"/>
    <w:rsid w:val="006B6299"/>
    <w:rsid w:val="006B640E"/>
    <w:rsid w:val="006B6557"/>
    <w:rsid w:val="006B65F6"/>
    <w:rsid w:val="006B6835"/>
    <w:rsid w:val="006B68F4"/>
    <w:rsid w:val="006B6A07"/>
    <w:rsid w:val="006B6ACF"/>
    <w:rsid w:val="006B6CD2"/>
    <w:rsid w:val="006B6E94"/>
    <w:rsid w:val="006B6EAE"/>
    <w:rsid w:val="006B7072"/>
    <w:rsid w:val="006B746B"/>
    <w:rsid w:val="006B7694"/>
    <w:rsid w:val="006B7A1B"/>
    <w:rsid w:val="006B7E38"/>
    <w:rsid w:val="006B7F04"/>
    <w:rsid w:val="006C0113"/>
    <w:rsid w:val="006C01F9"/>
    <w:rsid w:val="006C027B"/>
    <w:rsid w:val="006C02AE"/>
    <w:rsid w:val="006C0369"/>
    <w:rsid w:val="006C042F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481"/>
    <w:rsid w:val="006C3572"/>
    <w:rsid w:val="006C371F"/>
    <w:rsid w:val="006C389D"/>
    <w:rsid w:val="006C39D3"/>
    <w:rsid w:val="006C3C42"/>
    <w:rsid w:val="006C3C48"/>
    <w:rsid w:val="006C3F9D"/>
    <w:rsid w:val="006C4149"/>
    <w:rsid w:val="006C41D3"/>
    <w:rsid w:val="006C43F4"/>
    <w:rsid w:val="006C463C"/>
    <w:rsid w:val="006C47B3"/>
    <w:rsid w:val="006C4F56"/>
    <w:rsid w:val="006C56F6"/>
    <w:rsid w:val="006C5943"/>
    <w:rsid w:val="006C5BA8"/>
    <w:rsid w:val="006C5D8A"/>
    <w:rsid w:val="006C5E61"/>
    <w:rsid w:val="006C6283"/>
    <w:rsid w:val="006C6B9A"/>
    <w:rsid w:val="006C6E4C"/>
    <w:rsid w:val="006C753F"/>
    <w:rsid w:val="006C75BB"/>
    <w:rsid w:val="006C7AF0"/>
    <w:rsid w:val="006C7D11"/>
    <w:rsid w:val="006C7D44"/>
    <w:rsid w:val="006C7DA1"/>
    <w:rsid w:val="006C7E55"/>
    <w:rsid w:val="006C7F33"/>
    <w:rsid w:val="006D02B0"/>
    <w:rsid w:val="006D03BF"/>
    <w:rsid w:val="006D03D2"/>
    <w:rsid w:val="006D0480"/>
    <w:rsid w:val="006D0615"/>
    <w:rsid w:val="006D0C4B"/>
    <w:rsid w:val="006D0E57"/>
    <w:rsid w:val="006D0EFB"/>
    <w:rsid w:val="006D113B"/>
    <w:rsid w:val="006D116F"/>
    <w:rsid w:val="006D1249"/>
    <w:rsid w:val="006D14D2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BDC"/>
    <w:rsid w:val="006D3EFC"/>
    <w:rsid w:val="006D413E"/>
    <w:rsid w:val="006D42DC"/>
    <w:rsid w:val="006D4582"/>
    <w:rsid w:val="006D4995"/>
    <w:rsid w:val="006D49D2"/>
    <w:rsid w:val="006D4A57"/>
    <w:rsid w:val="006D4B7B"/>
    <w:rsid w:val="006D50B9"/>
    <w:rsid w:val="006D5295"/>
    <w:rsid w:val="006D548B"/>
    <w:rsid w:val="006D5584"/>
    <w:rsid w:val="006D55D3"/>
    <w:rsid w:val="006D5691"/>
    <w:rsid w:val="006D5751"/>
    <w:rsid w:val="006D5B79"/>
    <w:rsid w:val="006D5B97"/>
    <w:rsid w:val="006D5D0A"/>
    <w:rsid w:val="006D5F10"/>
    <w:rsid w:val="006D6A93"/>
    <w:rsid w:val="006D6BDC"/>
    <w:rsid w:val="006D6C2C"/>
    <w:rsid w:val="006D6C8B"/>
    <w:rsid w:val="006D6F1A"/>
    <w:rsid w:val="006D742C"/>
    <w:rsid w:val="006D7705"/>
    <w:rsid w:val="006D7DD8"/>
    <w:rsid w:val="006D7E58"/>
    <w:rsid w:val="006D7E97"/>
    <w:rsid w:val="006D7EF5"/>
    <w:rsid w:val="006E0758"/>
    <w:rsid w:val="006E0A5A"/>
    <w:rsid w:val="006E0D15"/>
    <w:rsid w:val="006E10B9"/>
    <w:rsid w:val="006E1138"/>
    <w:rsid w:val="006E141D"/>
    <w:rsid w:val="006E1428"/>
    <w:rsid w:val="006E1B98"/>
    <w:rsid w:val="006E1C63"/>
    <w:rsid w:val="006E1E4E"/>
    <w:rsid w:val="006E1F18"/>
    <w:rsid w:val="006E21D4"/>
    <w:rsid w:val="006E2299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23"/>
    <w:rsid w:val="006E3C77"/>
    <w:rsid w:val="006E3E89"/>
    <w:rsid w:val="006E4009"/>
    <w:rsid w:val="006E4017"/>
    <w:rsid w:val="006E42E5"/>
    <w:rsid w:val="006E43AF"/>
    <w:rsid w:val="006E43C7"/>
    <w:rsid w:val="006E47ED"/>
    <w:rsid w:val="006E48DB"/>
    <w:rsid w:val="006E4A2C"/>
    <w:rsid w:val="006E4E4B"/>
    <w:rsid w:val="006E5476"/>
    <w:rsid w:val="006E56FC"/>
    <w:rsid w:val="006E5B49"/>
    <w:rsid w:val="006E5C1C"/>
    <w:rsid w:val="006E5CD9"/>
    <w:rsid w:val="006E62AF"/>
    <w:rsid w:val="006E6698"/>
    <w:rsid w:val="006E66A2"/>
    <w:rsid w:val="006E6A4A"/>
    <w:rsid w:val="006E767A"/>
    <w:rsid w:val="006E7736"/>
    <w:rsid w:val="006E7928"/>
    <w:rsid w:val="006E7AA7"/>
    <w:rsid w:val="006E7BAE"/>
    <w:rsid w:val="006F02CA"/>
    <w:rsid w:val="006F03F0"/>
    <w:rsid w:val="006F18C1"/>
    <w:rsid w:val="006F1A7C"/>
    <w:rsid w:val="006F1B26"/>
    <w:rsid w:val="006F1BB5"/>
    <w:rsid w:val="006F1D73"/>
    <w:rsid w:val="006F2038"/>
    <w:rsid w:val="006F23B4"/>
    <w:rsid w:val="006F2430"/>
    <w:rsid w:val="006F2497"/>
    <w:rsid w:val="006F2B1E"/>
    <w:rsid w:val="006F2DF9"/>
    <w:rsid w:val="006F2E17"/>
    <w:rsid w:val="006F3094"/>
    <w:rsid w:val="006F30BF"/>
    <w:rsid w:val="006F32EC"/>
    <w:rsid w:val="006F347C"/>
    <w:rsid w:val="006F3961"/>
    <w:rsid w:val="006F3A73"/>
    <w:rsid w:val="006F3D29"/>
    <w:rsid w:val="006F41C1"/>
    <w:rsid w:val="006F4578"/>
    <w:rsid w:val="006F4724"/>
    <w:rsid w:val="006F4908"/>
    <w:rsid w:val="006F49F7"/>
    <w:rsid w:val="006F4A15"/>
    <w:rsid w:val="006F4FD7"/>
    <w:rsid w:val="006F514E"/>
    <w:rsid w:val="006F5506"/>
    <w:rsid w:val="006F5A40"/>
    <w:rsid w:val="006F5AB0"/>
    <w:rsid w:val="006F5C03"/>
    <w:rsid w:val="006F5C69"/>
    <w:rsid w:val="006F5D80"/>
    <w:rsid w:val="006F60D0"/>
    <w:rsid w:val="006F6243"/>
    <w:rsid w:val="006F66B2"/>
    <w:rsid w:val="006F6773"/>
    <w:rsid w:val="006F6816"/>
    <w:rsid w:val="006F6939"/>
    <w:rsid w:val="006F6B5F"/>
    <w:rsid w:val="006F6B79"/>
    <w:rsid w:val="006F6C0D"/>
    <w:rsid w:val="006F6D44"/>
    <w:rsid w:val="006F6EEE"/>
    <w:rsid w:val="006F707F"/>
    <w:rsid w:val="006F70C6"/>
    <w:rsid w:val="006F71E9"/>
    <w:rsid w:val="006F7243"/>
    <w:rsid w:val="006F7354"/>
    <w:rsid w:val="006F748B"/>
    <w:rsid w:val="006F7595"/>
    <w:rsid w:val="00700428"/>
    <w:rsid w:val="0070080E"/>
    <w:rsid w:val="00700B61"/>
    <w:rsid w:val="00700BF4"/>
    <w:rsid w:val="00700E3E"/>
    <w:rsid w:val="007014E1"/>
    <w:rsid w:val="007015DC"/>
    <w:rsid w:val="00701C8E"/>
    <w:rsid w:val="00701F52"/>
    <w:rsid w:val="007024AC"/>
    <w:rsid w:val="0070256A"/>
    <w:rsid w:val="00702695"/>
    <w:rsid w:val="00702A9F"/>
    <w:rsid w:val="0070307B"/>
    <w:rsid w:val="00703290"/>
    <w:rsid w:val="00703795"/>
    <w:rsid w:val="0070380A"/>
    <w:rsid w:val="00703B4B"/>
    <w:rsid w:val="00703F3D"/>
    <w:rsid w:val="00704231"/>
    <w:rsid w:val="0070434A"/>
    <w:rsid w:val="007043E8"/>
    <w:rsid w:val="0070444B"/>
    <w:rsid w:val="0070474D"/>
    <w:rsid w:val="00704890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5F1"/>
    <w:rsid w:val="007069BC"/>
    <w:rsid w:val="00706CA1"/>
    <w:rsid w:val="00706D04"/>
    <w:rsid w:val="00706FAA"/>
    <w:rsid w:val="00707107"/>
    <w:rsid w:val="0070727B"/>
    <w:rsid w:val="007073F6"/>
    <w:rsid w:val="00707617"/>
    <w:rsid w:val="007076E9"/>
    <w:rsid w:val="0070773F"/>
    <w:rsid w:val="007077B5"/>
    <w:rsid w:val="007079FF"/>
    <w:rsid w:val="00707D69"/>
    <w:rsid w:val="00707E61"/>
    <w:rsid w:val="00707E66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1915"/>
    <w:rsid w:val="00711E83"/>
    <w:rsid w:val="007123BF"/>
    <w:rsid w:val="007129EE"/>
    <w:rsid w:val="00712D37"/>
    <w:rsid w:val="00712F07"/>
    <w:rsid w:val="00712F1F"/>
    <w:rsid w:val="00712F32"/>
    <w:rsid w:val="00712F60"/>
    <w:rsid w:val="00713292"/>
    <w:rsid w:val="007132DF"/>
    <w:rsid w:val="00713409"/>
    <w:rsid w:val="00713609"/>
    <w:rsid w:val="00713936"/>
    <w:rsid w:val="007139BC"/>
    <w:rsid w:val="00713A0D"/>
    <w:rsid w:val="00713AF7"/>
    <w:rsid w:val="00713BC1"/>
    <w:rsid w:val="00713C50"/>
    <w:rsid w:val="00713D42"/>
    <w:rsid w:val="00713D63"/>
    <w:rsid w:val="00713E18"/>
    <w:rsid w:val="00714304"/>
    <w:rsid w:val="007143A4"/>
    <w:rsid w:val="00714982"/>
    <w:rsid w:val="00714AD1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5E28"/>
    <w:rsid w:val="00715F32"/>
    <w:rsid w:val="00715F9B"/>
    <w:rsid w:val="00716662"/>
    <w:rsid w:val="00716697"/>
    <w:rsid w:val="007168E7"/>
    <w:rsid w:val="007169A9"/>
    <w:rsid w:val="00716A80"/>
    <w:rsid w:val="00716AA2"/>
    <w:rsid w:val="00716AA3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7FF"/>
    <w:rsid w:val="00720995"/>
    <w:rsid w:val="007209AA"/>
    <w:rsid w:val="007209C6"/>
    <w:rsid w:val="00720CC9"/>
    <w:rsid w:val="00720EA5"/>
    <w:rsid w:val="00720F17"/>
    <w:rsid w:val="00721152"/>
    <w:rsid w:val="00721301"/>
    <w:rsid w:val="00721351"/>
    <w:rsid w:val="0072137A"/>
    <w:rsid w:val="00721723"/>
    <w:rsid w:val="007218D9"/>
    <w:rsid w:val="0072199E"/>
    <w:rsid w:val="00721E6C"/>
    <w:rsid w:val="0072224F"/>
    <w:rsid w:val="007223FA"/>
    <w:rsid w:val="0072260F"/>
    <w:rsid w:val="00722D05"/>
    <w:rsid w:val="00722F58"/>
    <w:rsid w:val="00723174"/>
    <w:rsid w:val="0072333D"/>
    <w:rsid w:val="007235FD"/>
    <w:rsid w:val="007236E6"/>
    <w:rsid w:val="00723710"/>
    <w:rsid w:val="0072383B"/>
    <w:rsid w:val="007238C9"/>
    <w:rsid w:val="00723934"/>
    <w:rsid w:val="00723937"/>
    <w:rsid w:val="00723FDF"/>
    <w:rsid w:val="007243E5"/>
    <w:rsid w:val="0072440E"/>
    <w:rsid w:val="0072441D"/>
    <w:rsid w:val="00724807"/>
    <w:rsid w:val="00724A34"/>
    <w:rsid w:val="00724BE6"/>
    <w:rsid w:val="00725188"/>
    <w:rsid w:val="00725394"/>
    <w:rsid w:val="0072560E"/>
    <w:rsid w:val="00725720"/>
    <w:rsid w:val="007259DF"/>
    <w:rsid w:val="00726220"/>
    <w:rsid w:val="00726447"/>
    <w:rsid w:val="007265B0"/>
    <w:rsid w:val="0072680C"/>
    <w:rsid w:val="0072698B"/>
    <w:rsid w:val="00726A5E"/>
    <w:rsid w:val="00726E70"/>
    <w:rsid w:val="007270D8"/>
    <w:rsid w:val="007272AD"/>
    <w:rsid w:val="00727491"/>
    <w:rsid w:val="007275A8"/>
    <w:rsid w:val="00727C3E"/>
    <w:rsid w:val="0073034A"/>
    <w:rsid w:val="00730361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0F29"/>
    <w:rsid w:val="00731227"/>
    <w:rsid w:val="00731238"/>
    <w:rsid w:val="00731346"/>
    <w:rsid w:val="00731630"/>
    <w:rsid w:val="007316AD"/>
    <w:rsid w:val="007318F5"/>
    <w:rsid w:val="00731DBF"/>
    <w:rsid w:val="00732268"/>
    <w:rsid w:val="00732430"/>
    <w:rsid w:val="007326CC"/>
    <w:rsid w:val="0073272A"/>
    <w:rsid w:val="00732CD9"/>
    <w:rsid w:val="00732D89"/>
    <w:rsid w:val="0073350B"/>
    <w:rsid w:val="00733768"/>
    <w:rsid w:val="00733C2E"/>
    <w:rsid w:val="00733E69"/>
    <w:rsid w:val="00733E70"/>
    <w:rsid w:val="0073408A"/>
    <w:rsid w:val="007341DB"/>
    <w:rsid w:val="0073453D"/>
    <w:rsid w:val="007349C5"/>
    <w:rsid w:val="00734AC3"/>
    <w:rsid w:val="00735005"/>
    <w:rsid w:val="007351BE"/>
    <w:rsid w:val="0073581C"/>
    <w:rsid w:val="00735C62"/>
    <w:rsid w:val="00735FA2"/>
    <w:rsid w:val="00736188"/>
    <w:rsid w:val="007362B4"/>
    <w:rsid w:val="00736801"/>
    <w:rsid w:val="00736893"/>
    <w:rsid w:val="00736F65"/>
    <w:rsid w:val="00737196"/>
    <w:rsid w:val="007372B7"/>
    <w:rsid w:val="00737E72"/>
    <w:rsid w:val="0074001C"/>
    <w:rsid w:val="0074002D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851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BB"/>
    <w:rsid w:val="0074414F"/>
    <w:rsid w:val="00744337"/>
    <w:rsid w:val="007444B1"/>
    <w:rsid w:val="00744503"/>
    <w:rsid w:val="00744973"/>
    <w:rsid w:val="00744BBF"/>
    <w:rsid w:val="00744F2E"/>
    <w:rsid w:val="007451D0"/>
    <w:rsid w:val="007451F4"/>
    <w:rsid w:val="00745289"/>
    <w:rsid w:val="00745527"/>
    <w:rsid w:val="00745534"/>
    <w:rsid w:val="007455AC"/>
    <w:rsid w:val="00745AAA"/>
    <w:rsid w:val="00745CC3"/>
    <w:rsid w:val="007464D0"/>
    <w:rsid w:val="00746634"/>
    <w:rsid w:val="00746AAD"/>
    <w:rsid w:val="00746B41"/>
    <w:rsid w:val="00746D72"/>
    <w:rsid w:val="00746DD3"/>
    <w:rsid w:val="00746F04"/>
    <w:rsid w:val="007471AB"/>
    <w:rsid w:val="00747323"/>
    <w:rsid w:val="00747354"/>
    <w:rsid w:val="00747715"/>
    <w:rsid w:val="007477D5"/>
    <w:rsid w:val="0074786B"/>
    <w:rsid w:val="0074797D"/>
    <w:rsid w:val="00747F02"/>
    <w:rsid w:val="007501BE"/>
    <w:rsid w:val="007503E4"/>
    <w:rsid w:val="007507AE"/>
    <w:rsid w:val="00750892"/>
    <w:rsid w:val="007508BE"/>
    <w:rsid w:val="00750AFE"/>
    <w:rsid w:val="00750E34"/>
    <w:rsid w:val="00750EC8"/>
    <w:rsid w:val="00750ED8"/>
    <w:rsid w:val="00751058"/>
    <w:rsid w:val="0075127A"/>
    <w:rsid w:val="0075159F"/>
    <w:rsid w:val="00751787"/>
    <w:rsid w:val="00751A14"/>
    <w:rsid w:val="00751B19"/>
    <w:rsid w:val="0075201B"/>
    <w:rsid w:val="007523E9"/>
    <w:rsid w:val="00752594"/>
    <w:rsid w:val="007525CC"/>
    <w:rsid w:val="007525DB"/>
    <w:rsid w:val="0075269C"/>
    <w:rsid w:val="00752741"/>
    <w:rsid w:val="00752892"/>
    <w:rsid w:val="00752B04"/>
    <w:rsid w:val="00752EC2"/>
    <w:rsid w:val="007530EF"/>
    <w:rsid w:val="007531D6"/>
    <w:rsid w:val="00753237"/>
    <w:rsid w:val="007532AC"/>
    <w:rsid w:val="007532F5"/>
    <w:rsid w:val="00753B4E"/>
    <w:rsid w:val="00753CAD"/>
    <w:rsid w:val="00754709"/>
    <w:rsid w:val="0075483B"/>
    <w:rsid w:val="00754984"/>
    <w:rsid w:val="00754AD9"/>
    <w:rsid w:val="00754E06"/>
    <w:rsid w:val="00754E32"/>
    <w:rsid w:val="00754FD8"/>
    <w:rsid w:val="00755249"/>
    <w:rsid w:val="0075526E"/>
    <w:rsid w:val="007554F0"/>
    <w:rsid w:val="00755579"/>
    <w:rsid w:val="0075576D"/>
    <w:rsid w:val="007557DD"/>
    <w:rsid w:val="00755825"/>
    <w:rsid w:val="00755990"/>
    <w:rsid w:val="00755BE5"/>
    <w:rsid w:val="00755F86"/>
    <w:rsid w:val="00756160"/>
    <w:rsid w:val="007564C5"/>
    <w:rsid w:val="00756834"/>
    <w:rsid w:val="00756FCA"/>
    <w:rsid w:val="00757032"/>
    <w:rsid w:val="0075710D"/>
    <w:rsid w:val="0075741D"/>
    <w:rsid w:val="007574C2"/>
    <w:rsid w:val="0075760D"/>
    <w:rsid w:val="00757B82"/>
    <w:rsid w:val="00757E1B"/>
    <w:rsid w:val="00757EF6"/>
    <w:rsid w:val="007601A2"/>
    <w:rsid w:val="007607C0"/>
    <w:rsid w:val="00760F10"/>
    <w:rsid w:val="0076110D"/>
    <w:rsid w:val="00761310"/>
    <w:rsid w:val="00761378"/>
    <w:rsid w:val="007614C0"/>
    <w:rsid w:val="0076160F"/>
    <w:rsid w:val="00761A87"/>
    <w:rsid w:val="00761DE7"/>
    <w:rsid w:val="00761FCF"/>
    <w:rsid w:val="00762034"/>
    <w:rsid w:val="007622CB"/>
    <w:rsid w:val="007625CA"/>
    <w:rsid w:val="00762654"/>
    <w:rsid w:val="007626D3"/>
    <w:rsid w:val="0076290E"/>
    <w:rsid w:val="00762D0F"/>
    <w:rsid w:val="00763031"/>
    <w:rsid w:val="00763211"/>
    <w:rsid w:val="007632FE"/>
    <w:rsid w:val="007635B8"/>
    <w:rsid w:val="0076385F"/>
    <w:rsid w:val="00763B81"/>
    <w:rsid w:val="00763B83"/>
    <w:rsid w:val="00763B9B"/>
    <w:rsid w:val="007644B1"/>
    <w:rsid w:val="00764603"/>
    <w:rsid w:val="00764726"/>
    <w:rsid w:val="007649DC"/>
    <w:rsid w:val="00764CB0"/>
    <w:rsid w:val="0076509F"/>
    <w:rsid w:val="00765145"/>
    <w:rsid w:val="007658F3"/>
    <w:rsid w:val="00765B1C"/>
    <w:rsid w:val="00765C70"/>
    <w:rsid w:val="00765D64"/>
    <w:rsid w:val="00765F0D"/>
    <w:rsid w:val="007664DC"/>
    <w:rsid w:val="00766856"/>
    <w:rsid w:val="00766BC9"/>
    <w:rsid w:val="00767427"/>
    <w:rsid w:val="0076769E"/>
    <w:rsid w:val="007676DA"/>
    <w:rsid w:val="0076786A"/>
    <w:rsid w:val="00767AED"/>
    <w:rsid w:val="00767B43"/>
    <w:rsid w:val="00767C2D"/>
    <w:rsid w:val="00767C41"/>
    <w:rsid w:val="00767C7D"/>
    <w:rsid w:val="007702D7"/>
    <w:rsid w:val="007704E8"/>
    <w:rsid w:val="007708B2"/>
    <w:rsid w:val="007709FB"/>
    <w:rsid w:val="00770E7F"/>
    <w:rsid w:val="007711FC"/>
    <w:rsid w:val="0077177D"/>
    <w:rsid w:val="0077184B"/>
    <w:rsid w:val="00771B5D"/>
    <w:rsid w:val="00771C3A"/>
    <w:rsid w:val="00772168"/>
    <w:rsid w:val="007721DE"/>
    <w:rsid w:val="007722BE"/>
    <w:rsid w:val="00772693"/>
    <w:rsid w:val="0077290C"/>
    <w:rsid w:val="00772ED8"/>
    <w:rsid w:val="00772F4F"/>
    <w:rsid w:val="00773247"/>
    <w:rsid w:val="0077328E"/>
    <w:rsid w:val="007732E0"/>
    <w:rsid w:val="00773441"/>
    <w:rsid w:val="0077359D"/>
    <w:rsid w:val="00773B22"/>
    <w:rsid w:val="00773D65"/>
    <w:rsid w:val="0077413F"/>
    <w:rsid w:val="0077432E"/>
    <w:rsid w:val="00774686"/>
    <w:rsid w:val="00774723"/>
    <w:rsid w:val="00774752"/>
    <w:rsid w:val="007748C5"/>
    <w:rsid w:val="00774909"/>
    <w:rsid w:val="00774D10"/>
    <w:rsid w:val="00775281"/>
    <w:rsid w:val="007753F9"/>
    <w:rsid w:val="0077551E"/>
    <w:rsid w:val="007757D8"/>
    <w:rsid w:val="00775A5A"/>
    <w:rsid w:val="00775C9F"/>
    <w:rsid w:val="00775D37"/>
    <w:rsid w:val="00775E13"/>
    <w:rsid w:val="0077610F"/>
    <w:rsid w:val="0077647D"/>
    <w:rsid w:val="007765CB"/>
    <w:rsid w:val="00776D43"/>
    <w:rsid w:val="00776E11"/>
    <w:rsid w:val="00777195"/>
    <w:rsid w:val="00777197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B7B"/>
    <w:rsid w:val="00780C31"/>
    <w:rsid w:val="00780F39"/>
    <w:rsid w:val="00781068"/>
    <w:rsid w:val="007813C4"/>
    <w:rsid w:val="007814B0"/>
    <w:rsid w:val="00781554"/>
    <w:rsid w:val="007815AD"/>
    <w:rsid w:val="0078164B"/>
    <w:rsid w:val="00781B1E"/>
    <w:rsid w:val="007823EA"/>
    <w:rsid w:val="0078259F"/>
    <w:rsid w:val="00782642"/>
    <w:rsid w:val="007827EB"/>
    <w:rsid w:val="00782BB6"/>
    <w:rsid w:val="00782E71"/>
    <w:rsid w:val="00782EDE"/>
    <w:rsid w:val="00782F39"/>
    <w:rsid w:val="00782FAC"/>
    <w:rsid w:val="0078344B"/>
    <w:rsid w:val="007834FF"/>
    <w:rsid w:val="00783963"/>
    <w:rsid w:val="00783B65"/>
    <w:rsid w:val="007840E5"/>
    <w:rsid w:val="0078448A"/>
    <w:rsid w:val="0078456B"/>
    <w:rsid w:val="00784597"/>
    <w:rsid w:val="00784E75"/>
    <w:rsid w:val="007855B8"/>
    <w:rsid w:val="00785703"/>
    <w:rsid w:val="00785B97"/>
    <w:rsid w:val="00785C0F"/>
    <w:rsid w:val="0078614E"/>
    <w:rsid w:val="007863D2"/>
    <w:rsid w:val="00786621"/>
    <w:rsid w:val="00786729"/>
    <w:rsid w:val="0078692E"/>
    <w:rsid w:val="00786939"/>
    <w:rsid w:val="00787366"/>
    <w:rsid w:val="0078760C"/>
    <w:rsid w:val="00787819"/>
    <w:rsid w:val="00787A54"/>
    <w:rsid w:val="00787A5F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B08"/>
    <w:rsid w:val="00791D8F"/>
    <w:rsid w:val="00791DC6"/>
    <w:rsid w:val="00792A01"/>
    <w:rsid w:val="00792BD6"/>
    <w:rsid w:val="00792C96"/>
    <w:rsid w:val="0079301C"/>
    <w:rsid w:val="00793195"/>
    <w:rsid w:val="00793293"/>
    <w:rsid w:val="007934C3"/>
    <w:rsid w:val="007934E7"/>
    <w:rsid w:val="00793522"/>
    <w:rsid w:val="0079363D"/>
    <w:rsid w:val="007938B5"/>
    <w:rsid w:val="00793A49"/>
    <w:rsid w:val="00793CF0"/>
    <w:rsid w:val="00793FBF"/>
    <w:rsid w:val="0079406C"/>
    <w:rsid w:val="00794150"/>
    <w:rsid w:val="00794259"/>
    <w:rsid w:val="00794714"/>
    <w:rsid w:val="00794A7A"/>
    <w:rsid w:val="00794B30"/>
    <w:rsid w:val="00794FFB"/>
    <w:rsid w:val="00795298"/>
    <w:rsid w:val="00795880"/>
    <w:rsid w:val="00795A84"/>
    <w:rsid w:val="00795B59"/>
    <w:rsid w:val="00795BE6"/>
    <w:rsid w:val="00795D35"/>
    <w:rsid w:val="00795F9A"/>
    <w:rsid w:val="0079600D"/>
    <w:rsid w:val="00796080"/>
    <w:rsid w:val="007964CC"/>
    <w:rsid w:val="00796BDE"/>
    <w:rsid w:val="00796C16"/>
    <w:rsid w:val="00796C65"/>
    <w:rsid w:val="0079709C"/>
    <w:rsid w:val="00797103"/>
    <w:rsid w:val="007976A3"/>
    <w:rsid w:val="0079778A"/>
    <w:rsid w:val="00797AB8"/>
    <w:rsid w:val="00797BE5"/>
    <w:rsid w:val="00797C5D"/>
    <w:rsid w:val="007A0016"/>
    <w:rsid w:val="007A015D"/>
    <w:rsid w:val="007A02BA"/>
    <w:rsid w:val="007A03BA"/>
    <w:rsid w:val="007A03FF"/>
    <w:rsid w:val="007A046F"/>
    <w:rsid w:val="007A04BF"/>
    <w:rsid w:val="007A0924"/>
    <w:rsid w:val="007A0944"/>
    <w:rsid w:val="007A0AF1"/>
    <w:rsid w:val="007A0CA8"/>
    <w:rsid w:val="007A0CB3"/>
    <w:rsid w:val="007A0FB0"/>
    <w:rsid w:val="007A1058"/>
    <w:rsid w:val="007A107E"/>
    <w:rsid w:val="007A111D"/>
    <w:rsid w:val="007A1242"/>
    <w:rsid w:val="007A182F"/>
    <w:rsid w:val="007A1AB1"/>
    <w:rsid w:val="007A1DA3"/>
    <w:rsid w:val="007A1DDE"/>
    <w:rsid w:val="007A200E"/>
    <w:rsid w:val="007A2521"/>
    <w:rsid w:val="007A283F"/>
    <w:rsid w:val="007A2A6E"/>
    <w:rsid w:val="007A2AFF"/>
    <w:rsid w:val="007A2BED"/>
    <w:rsid w:val="007A31E6"/>
    <w:rsid w:val="007A3770"/>
    <w:rsid w:val="007A3996"/>
    <w:rsid w:val="007A3BA2"/>
    <w:rsid w:val="007A3CD6"/>
    <w:rsid w:val="007A3DD1"/>
    <w:rsid w:val="007A3DEF"/>
    <w:rsid w:val="007A3EDC"/>
    <w:rsid w:val="007A3FBA"/>
    <w:rsid w:val="007A4494"/>
    <w:rsid w:val="007A4820"/>
    <w:rsid w:val="007A4842"/>
    <w:rsid w:val="007A4883"/>
    <w:rsid w:val="007A4B8D"/>
    <w:rsid w:val="007A4C09"/>
    <w:rsid w:val="007A4C22"/>
    <w:rsid w:val="007A52CD"/>
    <w:rsid w:val="007A55B2"/>
    <w:rsid w:val="007A563E"/>
    <w:rsid w:val="007A581F"/>
    <w:rsid w:val="007A5A30"/>
    <w:rsid w:val="007A5FA5"/>
    <w:rsid w:val="007A626D"/>
    <w:rsid w:val="007A65E3"/>
    <w:rsid w:val="007A69DC"/>
    <w:rsid w:val="007A6A96"/>
    <w:rsid w:val="007A6AC6"/>
    <w:rsid w:val="007A6C2A"/>
    <w:rsid w:val="007A73AA"/>
    <w:rsid w:val="007A7602"/>
    <w:rsid w:val="007A79B9"/>
    <w:rsid w:val="007B0348"/>
    <w:rsid w:val="007B08AB"/>
    <w:rsid w:val="007B0B7D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24D"/>
    <w:rsid w:val="007B2BF0"/>
    <w:rsid w:val="007B2D39"/>
    <w:rsid w:val="007B301B"/>
    <w:rsid w:val="007B313A"/>
    <w:rsid w:val="007B3736"/>
    <w:rsid w:val="007B3AAB"/>
    <w:rsid w:val="007B3CD8"/>
    <w:rsid w:val="007B3E67"/>
    <w:rsid w:val="007B3ED8"/>
    <w:rsid w:val="007B3F32"/>
    <w:rsid w:val="007B48C8"/>
    <w:rsid w:val="007B4E14"/>
    <w:rsid w:val="007B4FC6"/>
    <w:rsid w:val="007B520B"/>
    <w:rsid w:val="007B538E"/>
    <w:rsid w:val="007B5544"/>
    <w:rsid w:val="007B55D7"/>
    <w:rsid w:val="007B585C"/>
    <w:rsid w:val="007B5BCD"/>
    <w:rsid w:val="007B5F61"/>
    <w:rsid w:val="007B6323"/>
    <w:rsid w:val="007B6654"/>
    <w:rsid w:val="007B68D1"/>
    <w:rsid w:val="007B6A57"/>
    <w:rsid w:val="007B6DDF"/>
    <w:rsid w:val="007B6F97"/>
    <w:rsid w:val="007B6FFE"/>
    <w:rsid w:val="007B7257"/>
    <w:rsid w:val="007B745F"/>
    <w:rsid w:val="007B751B"/>
    <w:rsid w:val="007B76AB"/>
    <w:rsid w:val="007B79B9"/>
    <w:rsid w:val="007B7AD3"/>
    <w:rsid w:val="007C031C"/>
    <w:rsid w:val="007C1197"/>
    <w:rsid w:val="007C1364"/>
    <w:rsid w:val="007C14D5"/>
    <w:rsid w:val="007C1723"/>
    <w:rsid w:val="007C2014"/>
    <w:rsid w:val="007C2579"/>
    <w:rsid w:val="007C28B2"/>
    <w:rsid w:val="007C28D3"/>
    <w:rsid w:val="007C2A45"/>
    <w:rsid w:val="007C2CD6"/>
    <w:rsid w:val="007C3061"/>
    <w:rsid w:val="007C3431"/>
    <w:rsid w:val="007C34D0"/>
    <w:rsid w:val="007C38A7"/>
    <w:rsid w:val="007C3CEA"/>
    <w:rsid w:val="007C3E12"/>
    <w:rsid w:val="007C3F4A"/>
    <w:rsid w:val="007C3F99"/>
    <w:rsid w:val="007C404B"/>
    <w:rsid w:val="007C413A"/>
    <w:rsid w:val="007C414F"/>
    <w:rsid w:val="007C417C"/>
    <w:rsid w:val="007C446B"/>
    <w:rsid w:val="007C448F"/>
    <w:rsid w:val="007C5207"/>
    <w:rsid w:val="007C52B2"/>
    <w:rsid w:val="007C52D2"/>
    <w:rsid w:val="007C53F2"/>
    <w:rsid w:val="007C5A1D"/>
    <w:rsid w:val="007C5ACF"/>
    <w:rsid w:val="007C5CAE"/>
    <w:rsid w:val="007C5ED5"/>
    <w:rsid w:val="007C6175"/>
    <w:rsid w:val="007C62F3"/>
    <w:rsid w:val="007C655E"/>
    <w:rsid w:val="007C65DC"/>
    <w:rsid w:val="007C69B8"/>
    <w:rsid w:val="007C6D03"/>
    <w:rsid w:val="007C6F6A"/>
    <w:rsid w:val="007C70B5"/>
    <w:rsid w:val="007C739E"/>
    <w:rsid w:val="007C7FAD"/>
    <w:rsid w:val="007D0109"/>
    <w:rsid w:val="007D01AE"/>
    <w:rsid w:val="007D0676"/>
    <w:rsid w:val="007D07F0"/>
    <w:rsid w:val="007D0DCF"/>
    <w:rsid w:val="007D1023"/>
    <w:rsid w:val="007D1034"/>
    <w:rsid w:val="007D13C5"/>
    <w:rsid w:val="007D1522"/>
    <w:rsid w:val="007D17BB"/>
    <w:rsid w:val="007D1847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AC5"/>
    <w:rsid w:val="007D2B1B"/>
    <w:rsid w:val="007D2B7F"/>
    <w:rsid w:val="007D3285"/>
    <w:rsid w:val="007D33ED"/>
    <w:rsid w:val="007D3C2B"/>
    <w:rsid w:val="007D3D1F"/>
    <w:rsid w:val="007D3FC2"/>
    <w:rsid w:val="007D40B6"/>
    <w:rsid w:val="007D4155"/>
    <w:rsid w:val="007D44C3"/>
    <w:rsid w:val="007D4652"/>
    <w:rsid w:val="007D48DB"/>
    <w:rsid w:val="007D4B06"/>
    <w:rsid w:val="007D4E95"/>
    <w:rsid w:val="007D4F86"/>
    <w:rsid w:val="007D552F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29B"/>
    <w:rsid w:val="007E03D1"/>
    <w:rsid w:val="007E0578"/>
    <w:rsid w:val="007E0CD3"/>
    <w:rsid w:val="007E0E6D"/>
    <w:rsid w:val="007E1331"/>
    <w:rsid w:val="007E19F7"/>
    <w:rsid w:val="007E1A5C"/>
    <w:rsid w:val="007E1B50"/>
    <w:rsid w:val="007E1BBC"/>
    <w:rsid w:val="007E1C72"/>
    <w:rsid w:val="007E1CA3"/>
    <w:rsid w:val="007E1F44"/>
    <w:rsid w:val="007E1FE9"/>
    <w:rsid w:val="007E2097"/>
    <w:rsid w:val="007E20E0"/>
    <w:rsid w:val="007E24E5"/>
    <w:rsid w:val="007E2601"/>
    <w:rsid w:val="007E2609"/>
    <w:rsid w:val="007E2D56"/>
    <w:rsid w:val="007E2E6C"/>
    <w:rsid w:val="007E2E9E"/>
    <w:rsid w:val="007E2EB7"/>
    <w:rsid w:val="007E32E8"/>
    <w:rsid w:val="007E34F2"/>
    <w:rsid w:val="007E35F5"/>
    <w:rsid w:val="007E36E3"/>
    <w:rsid w:val="007E36F2"/>
    <w:rsid w:val="007E3DEC"/>
    <w:rsid w:val="007E3FF2"/>
    <w:rsid w:val="007E411D"/>
    <w:rsid w:val="007E4177"/>
    <w:rsid w:val="007E42FC"/>
    <w:rsid w:val="007E48D0"/>
    <w:rsid w:val="007E4A65"/>
    <w:rsid w:val="007E5029"/>
    <w:rsid w:val="007E5777"/>
    <w:rsid w:val="007E5962"/>
    <w:rsid w:val="007E5B6B"/>
    <w:rsid w:val="007E63AD"/>
    <w:rsid w:val="007E6501"/>
    <w:rsid w:val="007E6534"/>
    <w:rsid w:val="007E6B2F"/>
    <w:rsid w:val="007E6B8E"/>
    <w:rsid w:val="007E6F26"/>
    <w:rsid w:val="007E6FA2"/>
    <w:rsid w:val="007E6FF3"/>
    <w:rsid w:val="007E72EE"/>
    <w:rsid w:val="007E73B9"/>
    <w:rsid w:val="007E7559"/>
    <w:rsid w:val="007E79C6"/>
    <w:rsid w:val="007E7E60"/>
    <w:rsid w:val="007E7E96"/>
    <w:rsid w:val="007F010C"/>
    <w:rsid w:val="007F03E4"/>
    <w:rsid w:val="007F0445"/>
    <w:rsid w:val="007F04CD"/>
    <w:rsid w:val="007F060C"/>
    <w:rsid w:val="007F0659"/>
    <w:rsid w:val="007F0F90"/>
    <w:rsid w:val="007F1107"/>
    <w:rsid w:val="007F1636"/>
    <w:rsid w:val="007F1A89"/>
    <w:rsid w:val="007F1C60"/>
    <w:rsid w:val="007F1D57"/>
    <w:rsid w:val="007F200F"/>
    <w:rsid w:val="007F2477"/>
    <w:rsid w:val="007F27B3"/>
    <w:rsid w:val="007F2C6A"/>
    <w:rsid w:val="007F2E47"/>
    <w:rsid w:val="007F2FF7"/>
    <w:rsid w:val="007F3162"/>
    <w:rsid w:val="007F35B5"/>
    <w:rsid w:val="007F372E"/>
    <w:rsid w:val="007F39D6"/>
    <w:rsid w:val="007F3DFE"/>
    <w:rsid w:val="007F408F"/>
    <w:rsid w:val="007F413D"/>
    <w:rsid w:val="007F465D"/>
    <w:rsid w:val="007F46E0"/>
    <w:rsid w:val="007F4A8F"/>
    <w:rsid w:val="007F4ACF"/>
    <w:rsid w:val="007F51D0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5E8"/>
    <w:rsid w:val="007F6665"/>
    <w:rsid w:val="007F67D3"/>
    <w:rsid w:val="007F6951"/>
    <w:rsid w:val="007F6C48"/>
    <w:rsid w:val="007F71DC"/>
    <w:rsid w:val="007F73B8"/>
    <w:rsid w:val="007F741B"/>
    <w:rsid w:val="007F7634"/>
    <w:rsid w:val="007F7AED"/>
    <w:rsid w:val="007F7CE3"/>
    <w:rsid w:val="007F7D1E"/>
    <w:rsid w:val="007F7FAE"/>
    <w:rsid w:val="00800048"/>
    <w:rsid w:val="008001BA"/>
    <w:rsid w:val="0080054E"/>
    <w:rsid w:val="00800931"/>
    <w:rsid w:val="0080097A"/>
    <w:rsid w:val="00800C72"/>
    <w:rsid w:val="0080118A"/>
    <w:rsid w:val="0080125B"/>
    <w:rsid w:val="008014EA"/>
    <w:rsid w:val="0080231E"/>
    <w:rsid w:val="00802769"/>
    <w:rsid w:val="00802A7B"/>
    <w:rsid w:val="00802ACA"/>
    <w:rsid w:val="00802D08"/>
    <w:rsid w:val="00803038"/>
    <w:rsid w:val="008036E1"/>
    <w:rsid w:val="008038BB"/>
    <w:rsid w:val="0080397A"/>
    <w:rsid w:val="00803A47"/>
    <w:rsid w:val="00803DEF"/>
    <w:rsid w:val="008040B2"/>
    <w:rsid w:val="00804175"/>
    <w:rsid w:val="008043F2"/>
    <w:rsid w:val="008046B7"/>
    <w:rsid w:val="008048BF"/>
    <w:rsid w:val="00804E07"/>
    <w:rsid w:val="00804E1B"/>
    <w:rsid w:val="0080520E"/>
    <w:rsid w:val="00805283"/>
    <w:rsid w:val="008054F9"/>
    <w:rsid w:val="008058D7"/>
    <w:rsid w:val="008059F6"/>
    <w:rsid w:val="00805C4A"/>
    <w:rsid w:val="00805D1D"/>
    <w:rsid w:val="00805D93"/>
    <w:rsid w:val="00806129"/>
    <w:rsid w:val="00806249"/>
    <w:rsid w:val="008063B0"/>
    <w:rsid w:val="00806667"/>
    <w:rsid w:val="008066C3"/>
    <w:rsid w:val="00806D3E"/>
    <w:rsid w:val="0080707E"/>
    <w:rsid w:val="008073D1"/>
    <w:rsid w:val="00807431"/>
    <w:rsid w:val="008074E9"/>
    <w:rsid w:val="0080755D"/>
    <w:rsid w:val="00807B5A"/>
    <w:rsid w:val="00807C2E"/>
    <w:rsid w:val="00807DCE"/>
    <w:rsid w:val="008101A5"/>
    <w:rsid w:val="0081025D"/>
    <w:rsid w:val="00810596"/>
    <w:rsid w:val="008107C1"/>
    <w:rsid w:val="008108AB"/>
    <w:rsid w:val="008108B0"/>
    <w:rsid w:val="0081098C"/>
    <w:rsid w:val="00810F7C"/>
    <w:rsid w:val="008110EB"/>
    <w:rsid w:val="00811199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7C"/>
    <w:rsid w:val="008131BF"/>
    <w:rsid w:val="008137EB"/>
    <w:rsid w:val="0081393C"/>
    <w:rsid w:val="0081397B"/>
    <w:rsid w:val="00813E9D"/>
    <w:rsid w:val="00814157"/>
    <w:rsid w:val="00814209"/>
    <w:rsid w:val="008145C7"/>
    <w:rsid w:val="008145ED"/>
    <w:rsid w:val="00814806"/>
    <w:rsid w:val="00814B6B"/>
    <w:rsid w:val="00815005"/>
    <w:rsid w:val="0081517F"/>
    <w:rsid w:val="008156A9"/>
    <w:rsid w:val="00815B11"/>
    <w:rsid w:val="00815BCC"/>
    <w:rsid w:val="00815BE1"/>
    <w:rsid w:val="00815E9B"/>
    <w:rsid w:val="00816484"/>
    <w:rsid w:val="00816692"/>
    <w:rsid w:val="00816C38"/>
    <w:rsid w:val="00816CAA"/>
    <w:rsid w:val="00816E11"/>
    <w:rsid w:val="00817070"/>
    <w:rsid w:val="008173D6"/>
    <w:rsid w:val="00817E00"/>
    <w:rsid w:val="008201FB"/>
    <w:rsid w:val="008204D3"/>
    <w:rsid w:val="0082050F"/>
    <w:rsid w:val="00820553"/>
    <w:rsid w:val="00820866"/>
    <w:rsid w:val="008208A4"/>
    <w:rsid w:val="00820CEE"/>
    <w:rsid w:val="00820EBC"/>
    <w:rsid w:val="008212D5"/>
    <w:rsid w:val="0082143C"/>
    <w:rsid w:val="008217A3"/>
    <w:rsid w:val="00821AC9"/>
    <w:rsid w:val="00821B32"/>
    <w:rsid w:val="00821B99"/>
    <w:rsid w:val="00821D1D"/>
    <w:rsid w:val="0082204A"/>
    <w:rsid w:val="008220F7"/>
    <w:rsid w:val="00822146"/>
    <w:rsid w:val="0082228F"/>
    <w:rsid w:val="008224C2"/>
    <w:rsid w:val="008227BF"/>
    <w:rsid w:val="00822989"/>
    <w:rsid w:val="00822D4D"/>
    <w:rsid w:val="00822F74"/>
    <w:rsid w:val="008230DB"/>
    <w:rsid w:val="00823187"/>
    <w:rsid w:val="008232D0"/>
    <w:rsid w:val="00823AC9"/>
    <w:rsid w:val="00823E62"/>
    <w:rsid w:val="00823F59"/>
    <w:rsid w:val="00824769"/>
    <w:rsid w:val="008248B0"/>
    <w:rsid w:val="00824B74"/>
    <w:rsid w:val="00824F69"/>
    <w:rsid w:val="008255DF"/>
    <w:rsid w:val="008256E2"/>
    <w:rsid w:val="0082579E"/>
    <w:rsid w:val="0082585C"/>
    <w:rsid w:val="00825976"/>
    <w:rsid w:val="00825C7C"/>
    <w:rsid w:val="00825CA8"/>
    <w:rsid w:val="008261E4"/>
    <w:rsid w:val="0082647A"/>
    <w:rsid w:val="0082668F"/>
    <w:rsid w:val="00826957"/>
    <w:rsid w:val="00827324"/>
    <w:rsid w:val="008273A6"/>
    <w:rsid w:val="00827B6F"/>
    <w:rsid w:val="00827BC9"/>
    <w:rsid w:val="00827DB7"/>
    <w:rsid w:val="00827E45"/>
    <w:rsid w:val="00827F45"/>
    <w:rsid w:val="00830147"/>
    <w:rsid w:val="008307C4"/>
    <w:rsid w:val="008308DC"/>
    <w:rsid w:val="00830A29"/>
    <w:rsid w:val="00830B8F"/>
    <w:rsid w:val="00830C14"/>
    <w:rsid w:val="00830CCA"/>
    <w:rsid w:val="008311CC"/>
    <w:rsid w:val="008313E4"/>
    <w:rsid w:val="0083181D"/>
    <w:rsid w:val="00831ABE"/>
    <w:rsid w:val="00831B32"/>
    <w:rsid w:val="008324F4"/>
    <w:rsid w:val="008331DC"/>
    <w:rsid w:val="00833906"/>
    <w:rsid w:val="008339AD"/>
    <w:rsid w:val="00833FE7"/>
    <w:rsid w:val="008341F6"/>
    <w:rsid w:val="00834312"/>
    <w:rsid w:val="00834359"/>
    <w:rsid w:val="0083486C"/>
    <w:rsid w:val="008349E8"/>
    <w:rsid w:val="00834C10"/>
    <w:rsid w:val="00834C8E"/>
    <w:rsid w:val="00835071"/>
    <w:rsid w:val="0083521C"/>
    <w:rsid w:val="00835253"/>
    <w:rsid w:val="008353E3"/>
    <w:rsid w:val="00835458"/>
    <w:rsid w:val="0083563B"/>
    <w:rsid w:val="00835742"/>
    <w:rsid w:val="00835907"/>
    <w:rsid w:val="00835C7C"/>
    <w:rsid w:val="0083605D"/>
    <w:rsid w:val="0083614D"/>
    <w:rsid w:val="00836277"/>
    <w:rsid w:val="00836431"/>
    <w:rsid w:val="0083662D"/>
    <w:rsid w:val="008369CC"/>
    <w:rsid w:val="00836AF3"/>
    <w:rsid w:val="00836C30"/>
    <w:rsid w:val="00836C77"/>
    <w:rsid w:val="00836CD9"/>
    <w:rsid w:val="00837473"/>
    <w:rsid w:val="008375B4"/>
    <w:rsid w:val="00837663"/>
    <w:rsid w:val="00837731"/>
    <w:rsid w:val="00837C69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848"/>
    <w:rsid w:val="00841A8E"/>
    <w:rsid w:val="00841E6E"/>
    <w:rsid w:val="00841ED7"/>
    <w:rsid w:val="008420B7"/>
    <w:rsid w:val="00842534"/>
    <w:rsid w:val="00842C05"/>
    <w:rsid w:val="00842DAC"/>
    <w:rsid w:val="00842DD0"/>
    <w:rsid w:val="00843043"/>
    <w:rsid w:val="008432B4"/>
    <w:rsid w:val="008433BF"/>
    <w:rsid w:val="0084357C"/>
    <w:rsid w:val="008435F0"/>
    <w:rsid w:val="00843B4B"/>
    <w:rsid w:val="00843B82"/>
    <w:rsid w:val="00843BA4"/>
    <w:rsid w:val="00843D49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2CD"/>
    <w:rsid w:val="00846506"/>
    <w:rsid w:val="008465CE"/>
    <w:rsid w:val="008465CF"/>
    <w:rsid w:val="00846609"/>
    <w:rsid w:val="00847170"/>
    <w:rsid w:val="00847240"/>
    <w:rsid w:val="00847836"/>
    <w:rsid w:val="00847EA7"/>
    <w:rsid w:val="00850030"/>
    <w:rsid w:val="00850177"/>
    <w:rsid w:val="008501C9"/>
    <w:rsid w:val="00850982"/>
    <w:rsid w:val="00850AD2"/>
    <w:rsid w:val="00850D3B"/>
    <w:rsid w:val="00851069"/>
    <w:rsid w:val="0085124F"/>
    <w:rsid w:val="0085144F"/>
    <w:rsid w:val="00851481"/>
    <w:rsid w:val="00851861"/>
    <w:rsid w:val="008519B0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12B"/>
    <w:rsid w:val="008531AD"/>
    <w:rsid w:val="0085380B"/>
    <w:rsid w:val="00853866"/>
    <w:rsid w:val="00853B9B"/>
    <w:rsid w:val="00853D16"/>
    <w:rsid w:val="0085409E"/>
    <w:rsid w:val="00854175"/>
    <w:rsid w:val="008543F9"/>
    <w:rsid w:val="008544D2"/>
    <w:rsid w:val="00854535"/>
    <w:rsid w:val="008547C2"/>
    <w:rsid w:val="008547FC"/>
    <w:rsid w:val="0085484B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64"/>
    <w:rsid w:val="0085643B"/>
    <w:rsid w:val="0085663D"/>
    <w:rsid w:val="0085668C"/>
    <w:rsid w:val="0085675A"/>
    <w:rsid w:val="0085693A"/>
    <w:rsid w:val="00856D46"/>
    <w:rsid w:val="00856F0F"/>
    <w:rsid w:val="00856FB2"/>
    <w:rsid w:val="0085718A"/>
    <w:rsid w:val="0085718C"/>
    <w:rsid w:val="0085730E"/>
    <w:rsid w:val="008573C8"/>
    <w:rsid w:val="0085758E"/>
    <w:rsid w:val="0085770C"/>
    <w:rsid w:val="00857781"/>
    <w:rsid w:val="008577F7"/>
    <w:rsid w:val="008601EC"/>
    <w:rsid w:val="008604E5"/>
    <w:rsid w:val="0086050C"/>
    <w:rsid w:val="0086083D"/>
    <w:rsid w:val="00860AA7"/>
    <w:rsid w:val="00860B0A"/>
    <w:rsid w:val="00860BCF"/>
    <w:rsid w:val="00860CF4"/>
    <w:rsid w:val="00860DF7"/>
    <w:rsid w:val="00861103"/>
    <w:rsid w:val="00861314"/>
    <w:rsid w:val="008614CD"/>
    <w:rsid w:val="00861747"/>
    <w:rsid w:val="00861840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2F51"/>
    <w:rsid w:val="0086328F"/>
    <w:rsid w:val="00863AB6"/>
    <w:rsid w:val="00863B7F"/>
    <w:rsid w:val="00863C19"/>
    <w:rsid w:val="008640D3"/>
    <w:rsid w:val="0086418B"/>
    <w:rsid w:val="008643B3"/>
    <w:rsid w:val="008644EF"/>
    <w:rsid w:val="0086471C"/>
    <w:rsid w:val="0086481B"/>
    <w:rsid w:val="00864A67"/>
    <w:rsid w:val="00864BAB"/>
    <w:rsid w:val="00864BAD"/>
    <w:rsid w:val="00864E4E"/>
    <w:rsid w:val="00864FF4"/>
    <w:rsid w:val="0086554F"/>
    <w:rsid w:val="00865995"/>
    <w:rsid w:val="008659BC"/>
    <w:rsid w:val="00865B66"/>
    <w:rsid w:val="008663C6"/>
    <w:rsid w:val="00866595"/>
    <w:rsid w:val="00866763"/>
    <w:rsid w:val="00866BA5"/>
    <w:rsid w:val="00866EED"/>
    <w:rsid w:val="00866F52"/>
    <w:rsid w:val="00867B36"/>
    <w:rsid w:val="0087099E"/>
    <w:rsid w:val="00870DA6"/>
    <w:rsid w:val="008710EC"/>
    <w:rsid w:val="0087113A"/>
    <w:rsid w:val="00871184"/>
    <w:rsid w:val="00871359"/>
    <w:rsid w:val="008714D3"/>
    <w:rsid w:val="008714E2"/>
    <w:rsid w:val="008715CA"/>
    <w:rsid w:val="00871862"/>
    <w:rsid w:val="00871879"/>
    <w:rsid w:val="0087188F"/>
    <w:rsid w:val="008719F2"/>
    <w:rsid w:val="00871C01"/>
    <w:rsid w:val="00871F25"/>
    <w:rsid w:val="00871F4D"/>
    <w:rsid w:val="0087241D"/>
    <w:rsid w:val="00872944"/>
    <w:rsid w:val="00872BE2"/>
    <w:rsid w:val="008732D9"/>
    <w:rsid w:val="00873370"/>
    <w:rsid w:val="00873C32"/>
    <w:rsid w:val="00873C66"/>
    <w:rsid w:val="00873FFE"/>
    <w:rsid w:val="00874015"/>
    <w:rsid w:val="00874729"/>
    <w:rsid w:val="00874794"/>
    <w:rsid w:val="00874969"/>
    <w:rsid w:val="008749E8"/>
    <w:rsid w:val="00874CB4"/>
    <w:rsid w:val="00874D28"/>
    <w:rsid w:val="00874F1D"/>
    <w:rsid w:val="008753BF"/>
    <w:rsid w:val="008758D4"/>
    <w:rsid w:val="00875CDB"/>
    <w:rsid w:val="0087613F"/>
    <w:rsid w:val="008762E1"/>
    <w:rsid w:val="008763EB"/>
    <w:rsid w:val="0087672C"/>
    <w:rsid w:val="0087673B"/>
    <w:rsid w:val="00876BE6"/>
    <w:rsid w:val="00876F09"/>
    <w:rsid w:val="00877002"/>
    <w:rsid w:val="008771AC"/>
    <w:rsid w:val="00877572"/>
    <w:rsid w:val="00877602"/>
    <w:rsid w:val="0087765E"/>
    <w:rsid w:val="00877833"/>
    <w:rsid w:val="00877AE7"/>
    <w:rsid w:val="00877BE6"/>
    <w:rsid w:val="008800B4"/>
    <w:rsid w:val="00880584"/>
    <w:rsid w:val="0088079B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1EC3"/>
    <w:rsid w:val="0088207D"/>
    <w:rsid w:val="008822F9"/>
    <w:rsid w:val="0088230B"/>
    <w:rsid w:val="00882472"/>
    <w:rsid w:val="00882488"/>
    <w:rsid w:val="008824AA"/>
    <w:rsid w:val="00882CAC"/>
    <w:rsid w:val="00882DAC"/>
    <w:rsid w:val="0088310F"/>
    <w:rsid w:val="008832E2"/>
    <w:rsid w:val="008832ED"/>
    <w:rsid w:val="008833B6"/>
    <w:rsid w:val="008834BE"/>
    <w:rsid w:val="00883628"/>
    <w:rsid w:val="0088396D"/>
    <w:rsid w:val="00883D0A"/>
    <w:rsid w:val="00884310"/>
    <w:rsid w:val="00884721"/>
    <w:rsid w:val="00884AA6"/>
    <w:rsid w:val="00884BC6"/>
    <w:rsid w:val="00885149"/>
    <w:rsid w:val="008852FA"/>
    <w:rsid w:val="00885452"/>
    <w:rsid w:val="00885594"/>
    <w:rsid w:val="00885673"/>
    <w:rsid w:val="0088582C"/>
    <w:rsid w:val="008858E7"/>
    <w:rsid w:val="00885975"/>
    <w:rsid w:val="008859A5"/>
    <w:rsid w:val="00885B85"/>
    <w:rsid w:val="00885C2B"/>
    <w:rsid w:val="00885DA8"/>
    <w:rsid w:val="00885E69"/>
    <w:rsid w:val="00886076"/>
    <w:rsid w:val="00886177"/>
    <w:rsid w:val="008862AE"/>
    <w:rsid w:val="00886691"/>
    <w:rsid w:val="008867B5"/>
    <w:rsid w:val="00886C18"/>
    <w:rsid w:val="00886F5C"/>
    <w:rsid w:val="00887197"/>
    <w:rsid w:val="00887A03"/>
    <w:rsid w:val="00887A9B"/>
    <w:rsid w:val="00887B46"/>
    <w:rsid w:val="00887C32"/>
    <w:rsid w:val="00887CEA"/>
    <w:rsid w:val="00887E44"/>
    <w:rsid w:val="008901F1"/>
    <w:rsid w:val="008902C8"/>
    <w:rsid w:val="008904B3"/>
    <w:rsid w:val="00890A11"/>
    <w:rsid w:val="00890A5A"/>
    <w:rsid w:val="00890A92"/>
    <w:rsid w:val="00890AB9"/>
    <w:rsid w:val="00890BAB"/>
    <w:rsid w:val="008911DD"/>
    <w:rsid w:val="008913DC"/>
    <w:rsid w:val="008914CE"/>
    <w:rsid w:val="008917DC"/>
    <w:rsid w:val="008918B1"/>
    <w:rsid w:val="00891D91"/>
    <w:rsid w:val="00891E88"/>
    <w:rsid w:val="00892596"/>
    <w:rsid w:val="008925E3"/>
    <w:rsid w:val="00892A04"/>
    <w:rsid w:val="00892D9A"/>
    <w:rsid w:val="00892DA7"/>
    <w:rsid w:val="00893085"/>
    <w:rsid w:val="008930F4"/>
    <w:rsid w:val="008934F6"/>
    <w:rsid w:val="00893537"/>
    <w:rsid w:val="00893783"/>
    <w:rsid w:val="008938FD"/>
    <w:rsid w:val="00893D9D"/>
    <w:rsid w:val="008940E7"/>
    <w:rsid w:val="008942BB"/>
    <w:rsid w:val="008942F2"/>
    <w:rsid w:val="0089449A"/>
    <w:rsid w:val="008948C4"/>
    <w:rsid w:val="00894E79"/>
    <w:rsid w:val="00894EEE"/>
    <w:rsid w:val="00894FA7"/>
    <w:rsid w:val="008952C7"/>
    <w:rsid w:val="00895419"/>
    <w:rsid w:val="008955D0"/>
    <w:rsid w:val="00895630"/>
    <w:rsid w:val="00895713"/>
    <w:rsid w:val="008959A0"/>
    <w:rsid w:val="0089621A"/>
    <w:rsid w:val="0089627D"/>
    <w:rsid w:val="00896465"/>
    <w:rsid w:val="008964B4"/>
    <w:rsid w:val="008964FF"/>
    <w:rsid w:val="00896AF4"/>
    <w:rsid w:val="00896E11"/>
    <w:rsid w:val="00897262"/>
    <w:rsid w:val="00897341"/>
    <w:rsid w:val="00897795"/>
    <w:rsid w:val="008978FB"/>
    <w:rsid w:val="00897A28"/>
    <w:rsid w:val="00897F43"/>
    <w:rsid w:val="008A027F"/>
    <w:rsid w:val="008A033D"/>
    <w:rsid w:val="008A085A"/>
    <w:rsid w:val="008A0A0A"/>
    <w:rsid w:val="008A0B38"/>
    <w:rsid w:val="008A0B91"/>
    <w:rsid w:val="008A0D73"/>
    <w:rsid w:val="008A120A"/>
    <w:rsid w:val="008A129D"/>
    <w:rsid w:val="008A14D8"/>
    <w:rsid w:val="008A159E"/>
    <w:rsid w:val="008A178B"/>
    <w:rsid w:val="008A1BF0"/>
    <w:rsid w:val="008A1C9D"/>
    <w:rsid w:val="008A1CED"/>
    <w:rsid w:val="008A1E08"/>
    <w:rsid w:val="008A1E73"/>
    <w:rsid w:val="008A1FC2"/>
    <w:rsid w:val="008A207C"/>
    <w:rsid w:val="008A2408"/>
    <w:rsid w:val="008A242D"/>
    <w:rsid w:val="008A2605"/>
    <w:rsid w:val="008A29FD"/>
    <w:rsid w:val="008A2BC7"/>
    <w:rsid w:val="008A2CB2"/>
    <w:rsid w:val="008A2D53"/>
    <w:rsid w:val="008A3186"/>
    <w:rsid w:val="008A352D"/>
    <w:rsid w:val="008A3BFB"/>
    <w:rsid w:val="008A3F84"/>
    <w:rsid w:val="008A438E"/>
    <w:rsid w:val="008A4604"/>
    <w:rsid w:val="008A4E04"/>
    <w:rsid w:val="008A4F01"/>
    <w:rsid w:val="008A5D05"/>
    <w:rsid w:val="008A6214"/>
    <w:rsid w:val="008A6608"/>
    <w:rsid w:val="008A663B"/>
    <w:rsid w:val="008A781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244"/>
    <w:rsid w:val="008B13B1"/>
    <w:rsid w:val="008B169A"/>
    <w:rsid w:val="008B1A88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AC6"/>
    <w:rsid w:val="008B2EE3"/>
    <w:rsid w:val="008B303C"/>
    <w:rsid w:val="008B3559"/>
    <w:rsid w:val="008B36E1"/>
    <w:rsid w:val="008B3969"/>
    <w:rsid w:val="008B3A33"/>
    <w:rsid w:val="008B3C3B"/>
    <w:rsid w:val="008B403D"/>
    <w:rsid w:val="008B45C9"/>
    <w:rsid w:val="008B46BC"/>
    <w:rsid w:val="008B4B42"/>
    <w:rsid w:val="008B53B4"/>
    <w:rsid w:val="008B5468"/>
    <w:rsid w:val="008B5885"/>
    <w:rsid w:val="008B5B3D"/>
    <w:rsid w:val="008B60BE"/>
    <w:rsid w:val="008B6130"/>
    <w:rsid w:val="008B6281"/>
    <w:rsid w:val="008B636E"/>
    <w:rsid w:val="008B6B19"/>
    <w:rsid w:val="008B6D30"/>
    <w:rsid w:val="008B6D6D"/>
    <w:rsid w:val="008B6DD8"/>
    <w:rsid w:val="008B7177"/>
    <w:rsid w:val="008C0652"/>
    <w:rsid w:val="008C0857"/>
    <w:rsid w:val="008C0E3C"/>
    <w:rsid w:val="008C0E5B"/>
    <w:rsid w:val="008C0EF0"/>
    <w:rsid w:val="008C109D"/>
    <w:rsid w:val="008C14AC"/>
    <w:rsid w:val="008C15DD"/>
    <w:rsid w:val="008C1928"/>
    <w:rsid w:val="008C1A65"/>
    <w:rsid w:val="008C1AE2"/>
    <w:rsid w:val="008C1D81"/>
    <w:rsid w:val="008C1D9F"/>
    <w:rsid w:val="008C1E2F"/>
    <w:rsid w:val="008C22A6"/>
    <w:rsid w:val="008C2531"/>
    <w:rsid w:val="008C257F"/>
    <w:rsid w:val="008C2BEA"/>
    <w:rsid w:val="008C2C97"/>
    <w:rsid w:val="008C2E33"/>
    <w:rsid w:val="008C2F0D"/>
    <w:rsid w:val="008C3634"/>
    <w:rsid w:val="008C364C"/>
    <w:rsid w:val="008C3A64"/>
    <w:rsid w:val="008C3C01"/>
    <w:rsid w:val="008C3C04"/>
    <w:rsid w:val="008C48AF"/>
    <w:rsid w:val="008C49A6"/>
    <w:rsid w:val="008C4A02"/>
    <w:rsid w:val="008C4BD5"/>
    <w:rsid w:val="008C4BD6"/>
    <w:rsid w:val="008C4BEF"/>
    <w:rsid w:val="008C50CA"/>
    <w:rsid w:val="008C50D1"/>
    <w:rsid w:val="008C5930"/>
    <w:rsid w:val="008C5B9D"/>
    <w:rsid w:val="008C5CE7"/>
    <w:rsid w:val="008C5D0F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B8E"/>
    <w:rsid w:val="008C7D2E"/>
    <w:rsid w:val="008C7EDA"/>
    <w:rsid w:val="008C7F47"/>
    <w:rsid w:val="008D004C"/>
    <w:rsid w:val="008D017F"/>
    <w:rsid w:val="008D047C"/>
    <w:rsid w:val="008D0565"/>
    <w:rsid w:val="008D06F6"/>
    <w:rsid w:val="008D0CCA"/>
    <w:rsid w:val="008D0D0F"/>
    <w:rsid w:val="008D10DE"/>
    <w:rsid w:val="008D14A2"/>
    <w:rsid w:val="008D154F"/>
    <w:rsid w:val="008D174A"/>
    <w:rsid w:val="008D19C7"/>
    <w:rsid w:val="008D1B47"/>
    <w:rsid w:val="008D1D9D"/>
    <w:rsid w:val="008D2053"/>
    <w:rsid w:val="008D24D5"/>
    <w:rsid w:val="008D2582"/>
    <w:rsid w:val="008D26F7"/>
    <w:rsid w:val="008D29B8"/>
    <w:rsid w:val="008D29E7"/>
    <w:rsid w:val="008D2A21"/>
    <w:rsid w:val="008D2BF4"/>
    <w:rsid w:val="008D2C15"/>
    <w:rsid w:val="008D2D1E"/>
    <w:rsid w:val="008D2E11"/>
    <w:rsid w:val="008D3626"/>
    <w:rsid w:val="008D3706"/>
    <w:rsid w:val="008D37A3"/>
    <w:rsid w:val="008D3806"/>
    <w:rsid w:val="008D3D3C"/>
    <w:rsid w:val="008D3F85"/>
    <w:rsid w:val="008D41DA"/>
    <w:rsid w:val="008D42DF"/>
    <w:rsid w:val="008D4409"/>
    <w:rsid w:val="008D45F1"/>
    <w:rsid w:val="008D470D"/>
    <w:rsid w:val="008D4A3D"/>
    <w:rsid w:val="008D4B49"/>
    <w:rsid w:val="008D4E0F"/>
    <w:rsid w:val="008D51DB"/>
    <w:rsid w:val="008D5316"/>
    <w:rsid w:val="008D5693"/>
    <w:rsid w:val="008D5B84"/>
    <w:rsid w:val="008D5EAC"/>
    <w:rsid w:val="008D60C8"/>
    <w:rsid w:val="008D611E"/>
    <w:rsid w:val="008D6387"/>
    <w:rsid w:val="008D6630"/>
    <w:rsid w:val="008D664C"/>
    <w:rsid w:val="008D679C"/>
    <w:rsid w:val="008D7981"/>
    <w:rsid w:val="008D7989"/>
    <w:rsid w:val="008D79DE"/>
    <w:rsid w:val="008D7EEB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19C"/>
    <w:rsid w:val="008E1511"/>
    <w:rsid w:val="008E16A6"/>
    <w:rsid w:val="008E1887"/>
    <w:rsid w:val="008E1C50"/>
    <w:rsid w:val="008E1DBE"/>
    <w:rsid w:val="008E1E2D"/>
    <w:rsid w:val="008E1E5F"/>
    <w:rsid w:val="008E1F7A"/>
    <w:rsid w:val="008E2151"/>
    <w:rsid w:val="008E2701"/>
    <w:rsid w:val="008E2A34"/>
    <w:rsid w:val="008E2A44"/>
    <w:rsid w:val="008E2CE3"/>
    <w:rsid w:val="008E320D"/>
    <w:rsid w:val="008E3B21"/>
    <w:rsid w:val="008E3C1A"/>
    <w:rsid w:val="008E411C"/>
    <w:rsid w:val="008E43F9"/>
    <w:rsid w:val="008E443A"/>
    <w:rsid w:val="008E48EC"/>
    <w:rsid w:val="008E4A62"/>
    <w:rsid w:val="008E4EC4"/>
    <w:rsid w:val="008E5066"/>
    <w:rsid w:val="008E512F"/>
    <w:rsid w:val="008E56CF"/>
    <w:rsid w:val="008E58CB"/>
    <w:rsid w:val="008E5A95"/>
    <w:rsid w:val="008E5B59"/>
    <w:rsid w:val="008E5EAC"/>
    <w:rsid w:val="008E5EF5"/>
    <w:rsid w:val="008E6196"/>
    <w:rsid w:val="008E629F"/>
    <w:rsid w:val="008E6372"/>
    <w:rsid w:val="008E64ED"/>
    <w:rsid w:val="008E666A"/>
    <w:rsid w:val="008E66C5"/>
    <w:rsid w:val="008E69B4"/>
    <w:rsid w:val="008E6CE8"/>
    <w:rsid w:val="008E6E0F"/>
    <w:rsid w:val="008E6FF3"/>
    <w:rsid w:val="008E716F"/>
    <w:rsid w:val="008E72D2"/>
    <w:rsid w:val="008E734B"/>
    <w:rsid w:val="008E77FF"/>
    <w:rsid w:val="008E795E"/>
    <w:rsid w:val="008E7A66"/>
    <w:rsid w:val="008E7B8B"/>
    <w:rsid w:val="008E7DE7"/>
    <w:rsid w:val="008E7F7A"/>
    <w:rsid w:val="008F0142"/>
    <w:rsid w:val="008F09DC"/>
    <w:rsid w:val="008F0B05"/>
    <w:rsid w:val="008F0B59"/>
    <w:rsid w:val="008F0DE2"/>
    <w:rsid w:val="008F0ED8"/>
    <w:rsid w:val="008F1006"/>
    <w:rsid w:val="008F11CB"/>
    <w:rsid w:val="008F127F"/>
    <w:rsid w:val="008F1833"/>
    <w:rsid w:val="008F1915"/>
    <w:rsid w:val="008F1D2E"/>
    <w:rsid w:val="008F204C"/>
    <w:rsid w:val="008F22A0"/>
    <w:rsid w:val="008F23D1"/>
    <w:rsid w:val="008F25D5"/>
    <w:rsid w:val="008F26C0"/>
    <w:rsid w:val="008F2985"/>
    <w:rsid w:val="008F2A87"/>
    <w:rsid w:val="008F2E65"/>
    <w:rsid w:val="008F3135"/>
    <w:rsid w:val="008F32D5"/>
    <w:rsid w:val="008F3783"/>
    <w:rsid w:val="008F3A9C"/>
    <w:rsid w:val="008F3D91"/>
    <w:rsid w:val="008F3F48"/>
    <w:rsid w:val="008F4184"/>
    <w:rsid w:val="008F47D1"/>
    <w:rsid w:val="008F47F1"/>
    <w:rsid w:val="008F4ABC"/>
    <w:rsid w:val="008F4BD5"/>
    <w:rsid w:val="008F5069"/>
    <w:rsid w:val="008F50B2"/>
    <w:rsid w:val="008F511C"/>
    <w:rsid w:val="008F5468"/>
    <w:rsid w:val="008F5672"/>
    <w:rsid w:val="008F56A5"/>
    <w:rsid w:val="008F5DB1"/>
    <w:rsid w:val="008F5F17"/>
    <w:rsid w:val="008F6123"/>
    <w:rsid w:val="008F625B"/>
    <w:rsid w:val="008F643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8F789E"/>
    <w:rsid w:val="008F7E96"/>
    <w:rsid w:val="0090011C"/>
    <w:rsid w:val="0090022D"/>
    <w:rsid w:val="009003EB"/>
    <w:rsid w:val="009005EB"/>
    <w:rsid w:val="009009EF"/>
    <w:rsid w:val="009010EC"/>
    <w:rsid w:val="0090113B"/>
    <w:rsid w:val="009013D9"/>
    <w:rsid w:val="00901B1E"/>
    <w:rsid w:val="00901F60"/>
    <w:rsid w:val="00901FC0"/>
    <w:rsid w:val="00902538"/>
    <w:rsid w:val="00902541"/>
    <w:rsid w:val="009025FD"/>
    <w:rsid w:val="00902776"/>
    <w:rsid w:val="009027DB"/>
    <w:rsid w:val="00902D76"/>
    <w:rsid w:val="00903001"/>
    <w:rsid w:val="0090324A"/>
    <w:rsid w:val="00903474"/>
    <w:rsid w:val="00903518"/>
    <w:rsid w:val="00903A54"/>
    <w:rsid w:val="00903DEC"/>
    <w:rsid w:val="00903EC7"/>
    <w:rsid w:val="009041B6"/>
    <w:rsid w:val="00904252"/>
    <w:rsid w:val="009045F2"/>
    <w:rsid w:val="00904739"/>
    <w:rsid w:val="009047C1"/>
    <w:rsid w:val="00904A97"/>
    <w:rsid w:val="00904B20"/>
    <w:rsid w:val="00904BF9"/>
    <w:rsid w:val="00904D07"/>
    <w:rsid w:val="00904E27"/>
    <w:rsid w:val="009050BF"/>
    <w:rsid w:val="00905A6B"/>
    <w:rsid w:val="00905B48"/>
    <w:rsid w:val="00905D55"/>
    <w:rsid w:val="00905F9B"/>
    <w:rsid w:val="0090622E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2F4"/>
    <w:rsid w:val="0091144B"/>
    <w:rsid w:val="009115FE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8C3"/>
    <w:rsid w:val="00914AC7"/>
    <w:rsid w:val="00914BF2"/>
    <w:rsid w:val="00914CE0"/>
    <w:rsid w:val="00914F63"/>
    <w:rsid w:val="00914F7A"/>
    <w:rsid w:val="00915350"/>
    <w:rsid w:val="00915626"/>
    <w:rsid w:val="00915782"/>
    <w:rsid w:val="009159C6"/>
    <w:rsid w:val="00915EB0"/>
    <w:rsid w:val="00916274"/>
    <w:rsid w:val="00916352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17E64"/>
    <w:rsid w:val="00917F93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095"/>
    <w:rsid w:val="00922576"/>
    <w:rsid w:val="009225F7"/>
    <w:rsid w:val="009229CD"/>
    <w:rsid w:val="00922A13"/>
    <w:rsid w:val="009230E7"/>
    <w:rsid w:val="009234A9"/>
    <w:rsid w:val="00923D21"/>
    <w:rsid w:val="00923E18"/>
    <w:rsid w:val="00924343"/>
    <w:rsid w:val="00924365"/>
    <w:rsid w:val="00924996"/>
    <w:rsid w:val="00924A3F"/>
    <w:rsid w:val="00924B5A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897"/>
    <w:rsid w:val="00925AFE"/>
    <w:rsid w:val="00925CF5"/>
    <w:rsid w:val="00925F58"/>
    <w:rsid w:val="00925F84"/>
    <w:rsid w:val="00925F93"/>
    <w:rsid w:val="0092608C"/>
    <w:rsid w:val="009261A6"/>
    <w:rsid w:val="00926266"/>
    <w:rsid w:val="00926615"/>
    <w:rsid w:val="009266F7"/>
    <w:rsid w:val="00926AFC"/>
    <w:rsid w:val="00926FFB"/>
    <w:rsid w:val="0092719E"/>
    <w:rsid w:val="00927635"/>
    <w:rsid w:val="0092774D"/>
    <w:rsid w:val="009278C3"/>
    <w:rsid w:val="00927AEC"/>
    <w:rsid w:val="00927CB9"/>
    <w:rsid w:val="00927F84"/>
    <w:rsid w:val="009301E8"/>
    <w:rsid w:val="009303E9"/>
    <w:rsid w:val="00930459"/>
    <w:rsid w:val="00930746"/>
    <w:rsid w:val="00930AD4"/>
    <w:rsid w:val="00930E94"/>
    <w:rsid w:val="00930EB7"/>
    <w:rsid w:val="00930FA1"/>
    <w:rsid w:val="00931016"/>
    <w:rsid w:val="009310DB"/>
    <w:rsid w:val="00931161"/>
    <w:rsid w:val="00931777"/>
    <w:rsid w:val="00931ABE"/>
    <w:rsid w:val="00931C8F"/>
    <w:rsid w:val="00932050"/>
    <w:rsid w:val="0093210F"/>
    <w:rsid w:val="009322C5"/>
    <w:rsid w:val="00932438"/>
    <w:rsid w:val="00932789"/>
    <w:rsid w:val="00932AD1"/>
    <w:rsid w:val="00932DE6"/>
    <w:rsid w:val="00932E39"/>
    <w:rsid w:val="00932E70"/>
    <w:rsid w:val="00932F0B"/>
    <w:rsid w:val="00932F6B"/>
    <w:rsid w:val="00933373"/>
    <w:rsid w:val="009334D2"/>
    <w:rsid w:val="009337FE"/>
    <w:rsid w:val="00933BD7"/>
    <w:rsid w:val="00934048"/>
    <w:rsid w:val="00934127"/>
    <w:rsid w:val="009342FE"/>
    <w:rsid w:val="009343F1"/>
    <w:rsid w:val="0093442A"/>
    <w:rsid w:val="009347B1"/>
    <w:rsid w:val="00934B41"/>
    <w:rsid w:val="00934DC3"/>
    <w:rsid w:val="00934F59"/>
    <w:rsid w:val="009350C9"/>
    <w:rsid w:val="009351B0"/>
    <w:rsid w:val="009353C3"/>
    <w:rsid w:val="0093566E"/>
    <w:rsid w:val="0093581D"/>
    <w:rsid w:val="00935D1B"/>
    <w:rsid w:val="00935FF1"/>
    <w:rsid w:val="00936992"/>
    <w:rsid w:val="00936ADF"/>
    <w:rsid w:val="00936C89"/>
    <w:rsid w:val="00936E66"/>
    <w:rsid w:val="00936FDC"/>
    <w:rsid w:val="00937274"/>
    <w:rsid w:val="00937722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091"/>
    <w:rsid w:val="0094165C"/>
    <w:rsid w:val="00941A0F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43A"/>
    <w:rsid w:val="00943502"/>
    <w:rsid w:val="009436D7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B14"/>
    <w:rsid w:val="00944E1C"/>
    <w:rsid w:val="00944E2C"/>
    <w:rsid w:val="00944EB8"/>
    <w:rsid w:val="00944F29"/>
    <w:rsid w:val="00945069"/>
    <w:rsid w:val="0094511A"/>
    <w:rsid w:val="00945175"/>
    <w:rsid w:val="009451F2"/>
    <w:rsid w:val="00945295"/>
    <w:rsid w:val="009456E6"/>
    <w:rsid w:val="009459AE"/>
    <w:rsid w:val="009459DB"/>
    <w:rsid w:val="00945B7A"/>
    <w:rsid w:val="00945DE1"/>
    <w:rsid w:val="00945E72"/>
    <w:rsid w:val="009460B9"/>
    <w:rsid w:val="009460FB"/>
    <w:rsid w:val="0094627F"/>
    <w:rsid w:val="009466ED"/>
    <w:rsid w:val="00946C8D"/>
    <w:rsid w:val="00946F34"/>
    <w:rsid w:val="00946FAA"/>
    <w:rsid w:val="0094701C"/>
    <w:rsid w:val="0094722A"/>
    <w:rsid w:val="00947437"/>
    <w:rsid w:val="009477C8"/>
    <w:rsid w:val="0094793C"/>
    <w:rsid w:val="009479C1"/>
    <w:rsid w:val="009479CA"/>
    <w:rsid w:val="00947A47"/>
    <w:rsid w:val="00947AA2"/>
    <w:rsid w:val="00947C9E"/>
    <w:rsid w:val="00947E39"/>
    <w:rsid w:val="00950005"/>
    <w:rsid w:val="00950015"/>
    <w:rsid w:val="009500FB"/>
    <w:rsid w:val="009501F4"/>
    <w:rsid w:val="00950215"/>
    <w:rsid w:val="009502C4"/>
    <w:rsid w:val="00950551"/>
    <w:rsid w:val="0095059B"/>
    <w:rsid w:val="009508AE"/>
    <w:rsid w:val="00950A4B"/>
    <w:rsid w:val="009510BF"/>
    <w:rsid w:val="00951236"/>
    <w:rsid w:val="0095133C"/>
    <w:rsid w:val="00951492"/>
    <w:rsid w:val="009515FF"/>
    <w:rsid w:val="00951844"/>
    <w:rsid w:val="00951A7E"/>
    <w:rsid w:val="00952372"/>
    <w:rsid w:val="009526A7"/>
    <w:rsid w:val="009527FE"/>
    <w:rsid w:val="0095280E"/>
    <w:rsid w:val="0095290C"/>
    <w:rsid w:val="009529E5"/>
    <w:rsid w:val="00952BA4"/>
    <w:rsid w:val="00952E16"/>
    <w:rsid w:val="0095302A"/>
    <w:rsid w:val="009533D1"/>
    <w:rsid w:val="00953613"/>
    <w:rsid w:val="00953716"/>
    <w:rsid w:val="00953775"/>
    <w:rsid w:val="0095389F"/>
    <w:rsid w:val="00953A9A"/>
    <w:rsid w:val="00953BAE"/>
    <w:rsid w:val="00953C74"/>
    <w:rsid w:val="00953F4F"/>
    <w:rsid w:val="009543AF"/>
    <w:rsid w:val="009548A5"/>
    <w:rsid w:val="00954970"/>
    <w:rsid w:val="00954A37"/>
    <w:rsid w:val="00954C49"/>
    <w:rsid w:val="00954E28"/>
    <w:rsid w:val="009553B2"/>
    <w:rsid w:val="009554A1"/>
    <w:rsid w:val="00955617"/>
    <w:rsid w:val="009556DC"/>
    <w:rsid w:val="00956384"/>
    <w:rsid w:val="009564DD"/>
    <w:rsid w:val="00956803"/>
    <w:rsid w:val="0095685C"/>
    <w:rsid w:val="00957082"/>
    <w:rsid w:val="009572CC"/>
    <w:rsid w:val="00957362"/>
    <w:rsid w:val="009573C6"/>
    <w:rsid w:val="009574BA"/>
    <w:rsid w:val="00957775"/>
    <w:rsid w:val="00957B02"/>
    <w:rsid w:val="00957BC2"/>
    <w:rsid w:val="00957F1E"/>
    <w:rsid w:val="00957F81"/>
    <w:rsid w:val="009601CE"/>
    <w:rsid w:val="00960442"/>
    <w:rsid w:val="00960645"/>
    <w:rsid w:val="00960E6D"/>
    <w:rsid w:val="009610D0"/>
    <w:rsid w:val="00961103"/>
    <w:rsid w:val="00961133"/>
    <w:rsid w:val="0096119C"/>
    <w:rsid w:val="009611C1"/>
    <w:rsid w:val="009616AC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3E3B"/>
    <w:rsid w:val="009642C4"/>
    <w:rsid w:val="0096449D"/>
    <w:rsid w:val="00964774"/>
    <w:rsid w:val="00964A0E"/>
    <w:rsid w:val="009650F0"/>
    <w:rsid w:val="00965493"/>
    <w:rsid w:val="009654B8"/>
    <w:rsid w:val="009659D7"/>
    <w:rsid w:val="00965EE7"/>
    <w:rsid w:val="00965FE8"/>
    <w:rsid w:val="0096604D"/>
    <w:rsid w:val="0096673C"/>
    <w:rsid w:val="0096683C"/>
    <w:rsid w:val="00966BE1"/>
    <w:rsid w:val="00966BF0"/>
    <w:rsid w:val="00967476"/>
    <w:rsid w:val="009675B7"/>
    <w:rsid w:val="00967700"/>
    <w:rsid w:val="00967B14"/>
    <w:rsid w:val="00967B27"/>
    <w:rsid w:val="00967D3B"/>
    <w:rsid w:val="00970251"/>
    <w:rsid w:val="009704F5"/>
    <w:rsid w:val="009709AD"/>
    <w:rsid w:val="00970BB9"/>
    <w:rsid w:val="00970FE7"/>
    <w:rsid w:val="00971253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5B5"/>
    <w:rsid w:val="00973A74"/>
    <w:rsid w:val="00973AB1"/>
    <w:rsid w:val="00973C1A"/>
    <w:rsid w:val="00973F8A"/>
    <w:rsid w:val="00974514"/>
    <w:rsid w:val="00974AB7"/>
    <w:rsid w:val="00974B5C"/>
    <w:rsid w:val="00974C8D"/>
    <w:rsid w:val="00974FCD"/>
    <w:rsid w:val="0097506E"/>
    <w:rsid w:val="009751C7"/>
    <w:rsid w:val="0097544F"/>
    <w:rsid w:val="009756C4"/>
    <w:rsid w:val="00975769"/>
    <w:rsid w:val="00976314"/>
    <w:rsid w:val="00976DF4"/>
    <w:rsid w:val="00976ED2"/>
    <w:rsid w:val="00977017"/>
    <w:rsid w:val="009777AF"/>
    <w:rsid w:val="009777B5"/>
    <w:rsid w:val="00977841"/>
    <w:rsid w:val="0097788C"/>
    <w:rsid w:val="009778DF"/>
    <w:rsid w:val="00977AEC"/>
    <w:rsid w:val="00977DC1"/>
    <w:rsid w:val="00977F07"/>
    <w:rsid w:val="009801AA"/>
    <w:rsid w:val="009801F0"/>
    <w:rsid w:val="00980615"/>
    <w:rsid w:val="009809C9"/>
    <w:rsid w:val="00980B2B"/>
    <w:rsid w:val="00980C4A"/>
    <w:rsid w:val="00981383"/>
    <w:rsid w:val="00981477"/>
    <w:rsid w:val="009815A5"/>
    <w:rsid w:val="0098192E"/>
    <w:rsid w:val="00981B9E"/>
    <w:rsid w:val="00981D05"/>
    <w:rsid w:val="009822C5"/>
    <w:rsid w:val="00982385"/>
    <w:rsid w:val="009829C4"/>
    <w:rsid w:val="00982A54"/>
    <w:rsid w:val="00982C19"/>
    <w:rsid w:val="0098319B"/>
    <w:rsid w:val="00983693"/>
    <w:rsid w:val="009838D9"/>
    <w:rsid w:val="009839D3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53B3"/>
    <w:rsid w:val="009859AA"/>
    <w:rsid w:val="00985EC8"/>
    <w:rsid w:val="00985FAB"/>
    <w:rsid w:val="00986140"/>
    <w:rsid w:val="009863D1"/>
    <w:rsid w:val="009865EE"/>
    <w:rsid w:val="00986632"/>
    <w:rsid w:val="00986708"/>
    <w:rsid w:val="009869D7"/>
    <w:rsid w:val="00986F20"/>
    <w:rsid w:val="009870DC"/>
    <w:rsid w:val="00987112"/>
    <w:rsid w:val="00987174"/>
    <w:rsid w:val="0098796A"/>
    <w:rsid w:val="00987A03"/>
    <w:rsid w:val="00987DE5"/>
    <w:rsid w:val="00987E2D"/>
    <w:rsid w:val="009905B8"/>
    <w:rsid w:val="00990DC0"/>
    <w:rsid w:val="00990DD0"/>
    <w:rsid w:val="00990F85"/>
    <w:rsid w:val="00990F9C"/>
    <w:rsid w:val="00991336"/>
    <w:rsid w:val="00991581"/>
    <w:rsid w:val="009915F6"/>
    <w:rsid w:val="0099172F"/>
    <w:rsid w:val="009918B9"/>
    <w:rsid w:val="00991E7B"/>
    <w:rsid w:val="009920C6"/>
    <w:rsid w:val="0099213D"/>
    <w:rsid w:val="009926DA"/>
    <w:rsid w:val="00992770"/>
    <w:rsid w:val="00992AFC"/>
    <w:rsid w:val="00992BEF"/>
    <w:rsid w:val="00992C2A"/>
    <w:rsid w:val="00992E9A"/>
    <w:rsid w:val="0099306C"/>
    <w:rsid w:val="009936B9"/>
    <w:rsid w:val="009936F4"/>
    <w:rsid w:val="009938E5"/>
    <w:rsid w:val="0099397D"/>
    <w:rsid w:val="00993A6B"/>
    <w:rsid w:val="00993CCF"/>
    <w:rsid w:val="00994192"/>
    <w:rsid w:val="009949BE"/>
    <w:rsid w:val="00994D83"/>
    <w:rsid w:val="00994E4F"/>
    <w:rsid w:val="00994ED7"/>
    <w:rsid w:val="00994F06"/>
    <w:rsid w:val="00994FA8"/>
    <w:rsid w:val="009950E7"/>
    <w:rsid w:val="00995787"/>
    <w:rsid w:val="00995815"/>
    <w:rsid w:val="00995C97"/>
    <w:rsid w:val="00995CF5"/>
    <w:rsid w:val="00995FDA"/>
    <w:rsid w:val="00996307"/>
    <w:rsid w:val="009964DC"/>
    <w:rsid w:val="00996678"/>
    <w:rsid w:val="009966A3"/>
    <w:rsid w:val="00996852"/>
    <w:rsid w:val="00996A0B"/>
    <w:rsid w:val="00996BAC"/>
    <w:rsid w:val="00996EBB"/>
    <w:rsid w:val="0099711C"/>
    <w:rsid w:val="009971A7"/>
    <w:rsid w:val="00997FF9"/>
    <w:rsid w:val="009A03EE"/>
    <w:rsid w:val="009A08F2"/>
    <w:rsid w:val="009A0A6F"/>
    <w:rsid w:val="009A0AA6"/>
    <w:rsid w:val="009A0BB6"/>
    <w:rsid w:val="009A0E1E"/>
    <w:rsid w:val="009A0E33"/>
    <w:rsid w:val="009A0E54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6C3"/>
    <w:rsid w:val="009A290F"/>
    <w:rsid w:val="009A295C"/>
    <w:rsid w:val="009A2978"/>
    <w:rsid w:val="009A29F8"/>
    <w:rsid w:val="009A2E07"/>
    <w:rsid w:val="009A2E97"/>
    <w:rsid w:val="009A2F00"/>
    <w:rsid w:val="009A3295"/>
    <w:rsid w:val="009A3317"/>
    <w:rsid w:val="009A3330"/>
    <w:rsid w:val="009A3353"/>
    <w:rsid w:val="009A3B8B"/>
    <w:rsid w:val="009A401E"/>
    <w:rsid w:val="009A4328"/>
    <w:rsid w:val="009A43A9"/>
    <w:rsid w:val="009A4CA7"/>
    <w:rsid w:val="009A4CD3"/>
    <w:rsid w:val="009A4DA2"/>
    <w:rsid w:val="009A51F7"/>
    <w:rsid w:val="009A521D"/>
    <w:rsid w:val="009A555B"/>
    <w:rsid w:val="009A569D"/>
    <w:rsid w:val="009A57B8"/>
    <w:rsid w:val="009A5B16"/>
    <w:rsid w:val="009A60C4"/>
    <w:rsid w:val="009A612B"/>
    <w:rsid w:val="009A6189"/>
    <w:rsid w:val="009A661F"/>
    <w:rsid w:val="009A6C6C"/>
    <w:rsid w:val="009A6F76"/>
    <w:rsid w:val="009A6FB9"/>
    <w:rsid w:val="009A70D3"/>
    <w:rsid w:val="009A70DB"/>
    <w:rsid w:val="009A714B"/>
    <w:rsid w:val="009A71EF"/>
    <w:rsid w:val="009A730A"/>
    <w:rsid w:val="009A74BE"/>
    <w:rsid w:val="009A78C9"/>
    <w:rsid w:val="009A7A53"/>
    <w:rsid w:val="009A7E5B"/>
    <w:rsid w:val="009A7EF8"/>
    <w:rsid w:val="009A7F8B"/>
    <w:rsid w:val="009B0351"/>
    <w:rsid w:val="009B0CA1"/>
    <w:rsid w:val="009B0E20"/>
    <w:rsid w:val="009B0E72"/>
    <w:rsid w:val="009B1611"/>
    <w:rsid w:val="009B1809"/>
    <w:rsid w:val="009B186F"/>
    <w:rsid w:val="009B196F"/>
    <w:rsid w:val="009B19E0"/>
    <w:rsid w:val="009B1CBA"/>
    <w:rsid w:val="009B1EF6"/>
    <w:rsid w:val="009B1F57"/>
    <w:rsid w:val="009B1FCD"/>
    <w:rsid w:val="009B2A89"/>
    <w:rsid w:val="009B2B80"/>
    <w:rsid w:val="009B2B85"/>
    <w:rsid w:val="009B2BC3"/>
    <w:rsid w:val="009B2D73"/>
    <w:rsid w:val="009B2EE9"/>
    <w:rsid w:val="009B34D6"/>
    <w:rsid w:val="009B34DB"/>
    <w:rsid w:val="009B35D1"/>
    <w:rsid w:val="009B3A77"/>
    <w:rsid w:val="009B3D76"/>
    <w:rsid w:val="009B3DEB"/>
    <w:rsid w:val="009B4212"/>
    <w:rsid w:val="009B4213"/>
    <w:rsid w:val="009B42D6"/>
    <w:rsid w:val="009B4360"/>
    <w:rsid w:val="009B43CE"/>
    <w:rsid w:val="009B456B"/>
    <w:rsid w:val="009B491F"/>
    <w:rsid w:val="009B4B10"/>
    <w:rsid w:val="009B4B3D"/>
    <w:rsid w:val="009B4E0B"/>
    <w:rsid w:val="009B50AA"/>
    <w:rsid w:val="009B517D"/>
    <w:rsid w:val="009B56FF"/>
    <w:rsid w:val="009B5A84"/>
    <w:rsid w:val="009B5B9F"/>
    <w:rsid w:val="009B5D72"/>
    <w:rsid w:val="009B60B7"/>
    <w:rsid w:val="009B614F"/>
    <w:rsid w:val="009B61AB"/>
    <w:rsid w:val="009B6341"/>
    <w:rsid w:val="009B65F6"/>
    <w:rsid w:val="009B66B0"/>
    <w:rsid w:val="009B6722"/>
    <w:rsid w:val="009B69C8"/>
    <w:rsid w:val="009B6CD5"/>
    <w:rsid w:val="009B6DB6"/>
    <w:rsid w:val="009B70B2"/>
    <w:rsid w:val="009B70F4"/>
    <w:rsid w:val="009B7681"/>
    <w:rsid w:val="009B77F9"/>
    <w:rsid w:val="009B7A14"/>
    <w:rsid w:val="009B7A56"/>
    <w:rsid w:val="009B7C41"/>
    <w:rsid w:val="009B7D45"/>
    <w:rsid w:val="009B7DEF"/>
    <w:rsid w:val="009C0263"/>
    <w:rsid w:val="009C036C"/>
    <w:rsid w:val="009C0A7D"/>
    <w:rsid w:val="009C0CFD"/>
    <w:rsid w:val="009C0E8F"/>
    <w:rsid w:val="009C0FC6"/>
    <w:rsid w:val="009C123C"/>
    <w:rsid w:val="009C1483"/>
    <w:rsid w:val="009C14CC"/>
    <w:rsid w:val="009C170F"/>
    <w:rsid w:val="009C175B"/>
    <w:rsid w:val="009C1915"/>
    <w:rsid w:val="009C1C22"/>
    <w:rsid w:val="009C1FCE"/>
    <w:rsid w:val="009C21E0"/>
    <w:rsid w:val="009C29B1"/>
    <w:rsid w:val="009C30EC"/>
    <w:rsid w:val="009C3287"/>
    <w:rsid w:val="009C34F7"/>
    <w:rsid w:val="009C35D7"/>
    <w:rsid w:val="009C382E"/>
    <w:rsid w:val="009C384C"/>
    <w:rsid w:val="009C3859"/>
    <w:rsid w:val="009C3DBE"/>
    <w:rsid w:val="009C451A"/>
    <w:rsid w:val="009C49AB"/>
    <w:rsid w:val="009C4EE8"/>
    <w:rsid w:val="009C4FBB"/>
    <w:rsid w:val="009C526E"/>
    <w:rsid w:val="009C5400"/>
    <w:rsid w:val="009C5970"/>
    <w:rsid w:val="009C59AA"/>
    <w:rsid w:val="009C5A1A"/>
    <w:rsid w:val="009C5AD3"/>
    <w:rsid w:val="009C5D1D"/>
    <w:rsid w:val="009C5E34"/>
    <w:rsid w:val="009C600B"/>
    <w:rsid w:val="009C6099"/>
    <w:rsid w:val="009C60A5"/>
    <w:rsid w:val="009C6540"/>
    <w:rsid w:val="009C665B"/>
    <w:rsid w:val="009C66D5"/>
    <w:rsid w:val="009C6786"/>
    <w:rsid w:val="009C6874"/>
    <w:rsid w:val="009C69EB"/>
    <w:rsid w:val="009C6A49"/>
    <w:rsid w:val="009C6DF7"/>
    <w:rsid w:val="009C7504"/>
    <w:rsid w:val="009C7A60"/>
    <w:rsid w:val="009C7AA5"/>
    <w:rsid w:val="009C7FF5"/>
    <w:rsid w:val="009D012D"/>
    <w:rsid w:val="009D01B6"/>
    <w:rsid w:val="009D04B0"/>
    <w:rsid w:val="009D04F1"/>
    <w:rsid w:val="009D06B0"/>
    <w:rsid w:val="009D06C2"/>
    <w:rsid w:val="009D06E0"/>
    <w:rsid w:val="009D0713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2FC"/>
    <w:rsid w:val="009D2335"/>
    <w:rsid w:val="009D2452"/>
    <w:rsid w:val="009D2841"/>
    <w:rsid w:val="009D2864"/>
    <w:rsid w:val="009D2920"/>
    <w:rsid w:val="009D2936"/>
    <w:rsid w:val="009D2A49"/>
    <w:rsid w:val="009D2AC5"/>
    <w:rsid w:val="009D2B53"/>
    <w:rsid w:val="009D2C68"/>
    <w:rsid w:val="009D2D2A"/>
    <w:rsid w:val="009D2E49"/>
    <w:rsid w:val="009D3230"/>
    <w:rsid w:val="009D3602"/>
    <w:rsid w:val="009D3717"/>
    <w:rsid w:val="009D39C9"/>
    <w:rsid w:val="009D39FC"/>
    <w:rsid w:val="009D3B01"/>
    <w:rsid w:val="009D3BA7"/>
    <w:rsid w:val="009D3C5D"/>
    <w:rsid w:val="009D3DB5"/>
    <w:rsid w:val="009D3DEC"/>
    <w:rsid w:val="009D4000"/>
    <w:rsid w:val="009D4135"/>
    <w:rsid w:val="009D4E38"/>
    <w:rsid w:val="009D51BE"/>
    <w:rsid w:val="009D52E0"/>
    <w:rsid w:val="009D5755"/>
    <w:rsid w:val="009D5E07"/>
    <w:rsid w:val="009D5E38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D93"/>
    <w:rsid w:val="009D7E85"/>
    <w:rsid w:val="009E02CF"/>
    <w:rsid w:val="009E043E"/>
    <w:rsid w:val="009E0789"/>
    <w:rsid w:val="009E09C5"/>
    <w:rsid w:val="009E0BB7"/>
    <w:rsid w:val="009E0CB6"/>
    <w:rsid w:val="009E0E04"/>
    <w:rsid w:val="009E1249"/>
    <w:rsid w:val="009E17EB"/>
    <w:rsid w:val="009E1B1B"/>
    <w:rsid w:val="009E1D4B"/>
    <w:rsid w:val="009E1D94"/>
    <w:rsid w:val="009E1F45"/>
    <w:rsid w:val="009E25BF"/>
    <w:rsid w:val="009E278D"/>
    <w:rsid w:val="009E28DE"/>
    <w:rsid w:val="009E2BCC"/>
    <w:rsid w:val="009E2CC1"/>
    <w:rsid w:val="009E2F18"/>
    <w:rsid w:val="009E3146"/>
    <w:rsid w:val="009E3172"/>
    <w:rsid w:val="009E3225"/>
    <w:rsid w:val="009E36AE"/>
    <w:rsid w:val="009E3D85"/>
    <w:rsid w:val="009E3D8E"/>
    <w:rsid w:val="009E404B"/>
    <w:rsid w:val="009E40F2"/>
    <w:rsid w:val="009E4222"/>
    <w:rsid w:val="009E42B1"/>
    <w:rsid w:val="009E43A6"/>
    <w:rsid w:val="009E4440"/>
    <w:rsid w:val="009E4444"/>
    <w:rsid w:val="009E4771"/>
    <w:rsid w:val="009E491C"/>
    <w:rsid w:val="009E4B85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7CD"/>
    <w:rsid w:val="009E7818"/>
    <w:rsid w:val="009E78D5"/>
    <w:rsid w:val="009E7A12"/>
    <w:rsid w:val="009E7E22"/>
    <w:rsid w:val="009E7E2E"/>
    <w:rsid w:val="009F0516"/>
    <w:rsid w:val="009F0710"/>
    <w:rsid w:val="009F0986"/>
    <w:rsid w:val="009F12BE"/>
    <w:rsid w:val="009F184D"/>
    <w:rsid w:val="009F1971"/>
    <w:rsid w:val="009F1D7F"/>
    <w:rsid w:val="009F1DB5"/>
    <w:rsid w:val="009F1F61"/>
    <w:rsid w:val="009F1FA5"/>
    <w:rsid w:val="009F22DD"/>
    <w:rsid w:val="009F2421"/>
    <w:rsid w:val="009F24A5"/>
    <w:rsid w:val="009F2503"/>
    <w:rsid w:val="009F2C92"/>
    <w:rsid w:val="009F3426"/>
    <w:rsid w:val="009F3829"/>
    <w:rsid w:val="009F39A8"/>
    <w:rsid w:val="009F3A05"/>
    <w:rsid w:val="009F3A06"/>
    <w:rsid w:val="009F3ABF"/>
    <w:rsid w:val="009F3CAB"/>
    <w:rsid w:val="009F3F5E"/>
    <w:rsid w:val="009F3F89"/>
    <w:rsid w:val="009F43D7"/>
    <w:rsid w:val="009F4446"/>
    <w:rsid w:val="009F45DC"/>
    <w:rsid w:val="009F47A8"/>
    <w:rsid w:val="009F4969"/>
    <w:rsid w:val="009F4B99"/>
    <w:rsid w:val="009F503C"/>
    <w:rsid w:val="009F51D5"/>
    <w:rsid w:val="009F51E8"/>
    <w:rsid w:val="009F53B5"/>
    <w:rsid w:val="009F56FE"/>
    <w:rsid w:val="009F585D"/>
    <w:rsid w:val="009F596D"/>
    <w:rsid w:val="009F59DB"/>
    <w:rsid w:val="009F5B30"/>
    <w:rsid w:val="009F6763"/>
    <w:rsid w:val="009F6835"/>
    <w:rsid w:val="009F69D3"/>
    <w:rsid w:val="009F6A28"/>
    <w:rsid w:val="009F6AC3"/>
    <w:rsid w:val="009F721D"/>
    <w:rsid w:val="009F7801"/>
    <w:rsid w:val="009F79DB"/>
    <w:rsid w:val="009F7B12"/>
    <w:rsid w:val="009F7B63"/>
    <w:rsid w:val="00A00358"/>
    <w:rsid w:val="00A00B77"/>
    <w:rsid w:val="00A00CAF"/>
    <w:rsid w:val="00A00F21"/>
    <w:rsid w:val="00A00FB2"/>
    <w:rsid w:val="00A011C1"/>
    <w:rsid w:val="00A01234"/>
    <w:rsid w:val="00A0126B"/>
    <w:rsid w:val="00A01394"/>
    <w:rsid w:val="00A015E0"/>
    <w:rsid w:val="00A0162E"/>
    <w:rsid w:val="00A018D9"/>
    <w:rsid w:val="00A0196D"/>
    <w:rsid w:val="00A01A84"/>
    <w:rsid w:val="00A01AE3"/>
    <w:rsid w:val="00A01EB9"/>
    <w:rsid w:val="00A02065"/>
    <w:rsid w:val="00A02254"/>
    <w:rsid w:val="00A02398"/>
    <w:rsid w:val="00A0261F"/>
    <w:rsid w:val="00A0268F"/>
    <w:rsid w:val="00A02CF7"/>
    <w:rsid w:val="00A03193"/>
    <w:rsid w:val="00A031E2"/>
    <w:rsid w:val="00A03290"/>
    <w:rsid w:val="00A03458"/>
    <w:rsid w:val="00A034F7"/>
    <w:rsid w:val="00A038C5"/>
    <w:rsid w:val="00A042FA"/>
    <w:rsid w:val="00A04674"/>
    <w:rsid w:val="00A04954"/>
    <w:rsid w:val="00A04BAD"/>
    <w:rsid w:val="00A04E3D"/>
    <w:rsid w:val="00A05543"/>
    <w:rsid w:val="00A05905"/>
    <w:rsid w:val="00A059B7"/>
    <w:rsid w:val="00A05A08"/>
    <w:rsid w:val="00A05A1C"/>
    <w:rsid w:val="00A05B19"/>
    <w:rsid w:val="00A064CD"/>
    <w:rsid w:val="00A06B1D"/>
    <w:rsid w:val="00A06BE3"/>
    <w:rsid w:val="00A06F53"/>
    <w:rsid w:val="00A0707C"/>
    <w:rsid w:val="00A07099"/>
    <w:rsid w:val="00A0753A"/>
    <w:rsid w:val="00A07804"/>
    <w:rsid w:val="00A079CD"/>
    <w:rsid w:val="00A07AC3"/>
    <w:rsid w:val="00A07AE2"/>
    <w:rsid w:val="00A07CAB"/>
    <w:rsid w:val="00A10101"/>
    <w:rsid w:val="00A10388"/>
    <w:rsid w:val="00A1051E"/>
    <w:rsid w:val="00A107A2"/>
    <w:rsid w:val="00A10832"/>
    <w:rsid w:val="00A108A2"/>
    <w:rsid w:val="00A109DD"/>
    <w:rsid w:val="00A10C6C"/>
    <w:rsid w:val="00A10CA4"/>
    <w:rsid w:val="00A10EA3"/>
    <w:rsid w:val="00A1137E"/>
    <w:rsid w:val="00A1139E"/>
    <w:rsid w:val="00A115E6"/>
    <w:rsid w:val="00A119E2"/>
    <w:rsid w:val="00A11A6D"/>
    <w:rsid w:val="00A11D22"/>
    <w:rsid w:val="00A11E52"/>
    <w:rsid w:val="00A120BA"/>
    <w:rsid w:val="00A121B9"/>
    <w:rsid w:val="00A121ED"/>
    <w:rsid w:val="00A123FC"/>
    <w:rsid w:val="00A12453"/>
    <w:rsid w:val="00A12457"/>
    <w:rsid w:val="00A1249D"/>
    <w:rsid w:val="00A125EC"/>
    <w:rsid w:val="00A128C3"/>
    <w:rsid w:val="00A12B28"/>
    <w:rsid w:val="00A12B59"/>
    <w:rsid w:val="00A12B5B"/>
    <w:rsid w:val="00A13215"/>
    <w:rsid w:val="00A13260"/>
    <w:rsid w:val="00A133CD"/>
    <w:rsid w:val="00A134E5"/>
    <w:rsid w:val="00A1372B"/>
    <w:rsid w:val="00A13C9F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919"/>
    <w:rsid w:val="00A16923"/>
    <w:rsid w:val="00A16AE4"/>
    <w:rsid w:val="00A16DC9"/>
    <w:rsid w:val="00A17ED2"/>
    <w:rsid w:val="00A200F9"/>
    <w:rsid w:val="00A203B3"/>
    <w:rsid w:val="00A20844"/>
    <w:rsid w:val="00A20A0A"/>
    <w:rsid w:val="00A20BA9"/>
    <w:rsid w:val="00A21078"/>
    <w:rsid w:val="00A21A70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88F"/>
    <w:rsid w:val="00A22C42"/>
    <w:rsid w:val="00A22EE9"/>
    <w:rsid w:val="00A23218"/>
    <w:rsid w:val="00A234F3"/>
    <w:rsid w:val="00A23D21"/>
    <w:rsid w:val="00A23EFD"/>
    <w:rsid w:val="00A24571"/>
    <w:rsid w:val="00A245D0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255"/>
    <w:rsid w:val="00A279B1"/>
    <w:rsid w:val="00A27A9E"/>
    <w:rsid w:val="00A27AC2"/>
    <w:rsid w:val="00A27BB4"/>
    <w:rsid w:val="00A300A0"/>
    <w:rsid w:val="00A300AC"/>
    <w:rsid w:val="00A30160"/>
    <w:rsid w:val="00A301AA"/>
    <w:rsid w:val="00A30308"/>
    <w:rsid w:val="00A307D3"/>
    <w:rsid w:val="00A3084A"/>
    <w:rsid w:val="00A308B0"/>
    <w:rsid w:val="00A30CAB"/>
    <w:rsid w:val="00A3106B"/>
    <w:rsid w:val="00A3108F"/>
    <w:rsid w:val="00A316F6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B05"/>
    <w:rsid w:val="00A32C3C"/>
    <w:rsid w:val="00A32D3B"/>
    <w:rsid w:val="00A33232"/>
    <w:rsid w:val="00A33301"/>
    <w:rsid w:val="00A334E1"/>
    <w:rsid w:val="00A335FE"/>
    <w:rsid w:val="00A3375C"/>
    <w:rsid w:val="00A337DA"/>
    <w:rsid w:val="00A33E14"/>
    <w:rsid w:val="00A33E19"/>
    <w:rsid w:val="00A33FEF"/>
    <w:rsid w:val="00A34498"/>
    <w:rsid w:val="00A34CE9"/>
    <w:rsid w:val="00A34D66"/>
    <w:rsid w:val="00A34E7F"/>
    <w:rsid w:val="00A350AA"/>
    <w:rsid w:val="00A35751"/>
    <w:rsid w:val="00A35792"/>
    <w:rsid w:val="00A35835"/>
    <w:rsid w:val="00A358CB"/>
    <w:rsid w:val="00A35B73"/>
    <w:rsid w:val="00A35E16"/>
    <w:rsid w:val="00A36055"/>
    <w:rsid w:val="00A3608C"/>
    <w:rsid w:val="00A36381"/>
    <w:rsid w:val="00A36386"/>
    <w:rsid w:val="00A3683B"/>
    <w:rsid w:val="00A368F7"/>
    <w:rsid w:val="00A36B15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1"/>
    <w:rsid w:val="00A408D6"/>
    <w:rsid w:val="00A40A4A"/>
    <w:rsid w:val="00A41074"/>
    <w:rsid w:val="00A41597"/>
    <w:rsid w:val="00A41E61"/>
    <w:rsid w:val="00A4230F"/>
    <w:rsid w:val="00A4239A"/>
    <w:rsid w:val="00A4250C"/>
    <w:rsid w:val="00A43099"/>
    <w:rsid w:val="00A43434"/>
    <w:rsid w:val="00A43496"/>
    <w:rsid w:val="00A4352A"/>
    <w:rsid w:val="00A4363E"/>
    <w:rsid w:val="00A43ADA"/>
    <w:rsid w:val="00A43D69"/>
    <w:rsid w:val="00A43F2C"/>
    <w:rsid w:val="00A43F7E"/>
    <w:rsid w:val="00A441CE"/>
    <w:rsid w:val="00A44536"/>
    <w:rsid w:val="00A445EB"/>
    <w:rsid w:val="00A446FC"/>
    <w:rsid w:val="00A4483A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77B"/>
    <w:rsid w:val="00A46963"/>
    <w:rsid w:val="00A46A81"/>
    <w:rsid w:val="00A46B65"/>
    <w:rsid w:val="00A46C98"/>
    <w:rsid w:val="00A46E07"/>
    <w:rsid w:val="00A46FDE"/>
    <w:rsid w:val="00A47079"/>
    <w:rsid w:val="00A471F1"/>
    <w:rsid w:val="00A47312"/>
    <w:rsid w:val="00A474A2"/>
    <w:rsid w:val="00A50766"/>
    <w:rsid w:val="00A50B6C"/>
    <w:rsid w:val="00A50E08"/>
    <w:rsid w:val="00A5179A"/>
    <w:rsid w:val="00A517F2"/>
    <w:rsid w:val="00A518CC"/>
    <w:rsid w:val="00A5195B"/>
    <w:rsid w:val="00A51B78"/>
    <w:rsid w:val="00A51EBF"/>
    <w:rsid w:val="00A520E3"/>
    <w:rsid w:val="00A52184"/>
    <w:rsid w:val="00A528C8"/>
    <w:rsid w:val="00A52AB3"/>
    <w:rsid w:val="00A52B64"/>
    <w:rsid w:val="00A52E9C"/>
    <w:rsid w:val="00A52EEC"/>
    <w:rsid w:val="00A52F36"/>
    <w:rsid w:val="00A530B4"/>
    <w:rsid w:val="00A53306"/>
    <w:rsid w:val="00A53312"/>
    <w:rsid w:val="00A53548"/>
    <w:rsid w:val="00A5411E"/>
    <w:rsid w:val="00A542A9"/>
    <w:rsid w:val="00A543C4"/>
    <w:rsid w:val="00A54405"/>
    <w:rsid w:val="00A545FC"/>
    <w:rsid w:val="00A54640"/>
    <w:rsid w:val="00A54697"/>
    <w:rsid w:val="00A546F3"/>
    <w:rsid w:val="00A54914"/>
    <w:rsid w:val="00A5492B"/>
    <w:rsid w:val="00A54C75"/>
    <w:rsid w:val="00A5504E"/>
    <w:rsid w:val="00A55102"/>
    <w:rsid w:val="00A5536E"/>
    <w:rsid w:val="00A553BB"/>
    <w:rsid w:val="00A557C1"/>
    <w:rsid w:val="00A55EDF"/>
    <w:rsid w:val="00A5612A"/>
    <w:rsid w:val="00A5617D"/>
    <w:rsid w:val="00A56306"/>
    <w:rsid w:val="00A56636"/>
    <w:rsid w:val="00A56875"/>
    <w:rsid w:val="00A56BFD"/>
    <w:rsid w:val="00A57118"/>
    <w:rsid w:val="00A57189"/>
    <w:rsid w:val="00A57579"/>
    <w:rsid w:val="00A575B9"/>
    <w:rsid w:val="00A576AE"/>
    <w:rsid w:val="00A57B3E"/>
    <w:rsid w:val="00A60334"/>
    <w:rsid w:val="00A6058B"/>
    <w:rsid w:val="00A605E7"/>
    <w:rsid w:val="00A60905"/>
    <w:rsid w:val="00A6095F"/>
    <w:rsid w:val="00A60C56"/>
    <w:rsid w:val="00A61451"/>
    <w:rsid w:val="00A61497"/>
    <w:rsid w:val="00A6152D"/>
    <w:rsid w:val="00A616C6"/>
    <w:rsid w:val="00A61A25"/>
    <w:rsid w:val="00A61A3F"/>
    <w:rsid w:val="00A61DEF"/>
    <w:rsid w:val="00A61EBC"/>
    <w:rsid w:val="00A62017"/>
    <w:rsid w:val="00A622C1"/>
    <w:rsid w:val="00A63007"/>
    <w:rsid w:val="00A638B9"/>
    <w:rsid w:val="00A63D1F"/>
    <w:rsid w:val="00A63D4C"/>
    <w:rsid w:val="00A63E4E"/>
    <w:rsid w:val="00A63E5A"/>
    <w:rsid w:val="00A6404A"/>
    <w:rsid w:val="00A64670"/>
    <w:rsid w:val="00A64D20"/>
    <w:rsid w:val="00A64E4E"/>
    <w:rsid w:val="00A64FC0"/>
    <w:rsid w:val="00A6508A"/>
    <w:rsid w:val="00A65243"/>
    <w:rsid w:val="00A652B8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47"/>
    <w:rsid w:val="00A661DE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14D"/>
    <w:rsid w:val="00A70295"/>
    <w:rsid w:val="00A705CB"/>
    <w:rsid w:val="00A705CC"/>
    <w:rsid w:val="00A70A73"/>
    <w:rsid w:val="00A70D32"/>
    <w:rsid w:val="00A7117D"/>
    <w:rsid w:val="00A71223"/>
    <w:rsid w:val="00A7136F"/>
    <w:rsid w:val="00A71388"/>
    <w:rsid w:val="00A7179E"/>
    <w:rsid w:val="00A71AB1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CE7"/>
    <w:rsid w:val="00A72D19"/>
    <w:rsid w:val="00A72F50"/>
    <w:rsid w:val="00A72FBA"/>
    <w:rsid w:val="00A73194"/>
    <w:rsid w:val="00A7341C"/>
    <w:rsid w:val="00A73989"/>
    <w:rsid w:val="00A73AC5"/>
    <w:rsid w:val="00A73DA4"/>
    <w:rsid w:val="00A73FF6"/>
    <w:rsid w:val="00A74355"/>
    <w:rsid w:val="00A7445B"/>
    <w:rsid w:val="00A74461"/>
    <w:rsid w:val="00A74901"/>
    <w:rsid w:val="00A75233"/>
    <w:rsid w:val="00A75613"/>
    <w:rsid w:val="00A756CC"/>
    <w:rsid w:val="00A7579D"/>
    <w:rsid w:val="00A757D6"/>
    <w:rsid w:val="00A75847"/>
    <w:rsid w:val="00A75B6B"/>
    <w:rsid w:val="00A75C64"/>
    <w:rsid w:val="00A75C8E"/>
    <w:rsid w:val="00A75CB4"/>
    <w:rsid w:val="00A764D0"/>
    <w:rsid w:val="00A76663"/>
    <w:rsid w:val="00A766CE"/>
    <w:rsid w:val="00A76D48"/>
    <w:rsid w:val="00A77564"/>
    <w:rsid w:val="00A77851"/>
    <w:rsid w:val="00A77B4C"/>
    <w:rsid w:val="00A77B4E"/>
    <w:rsid w:val="00A77B4F"/>
    <w:rsid w:val="00A77C15"/>
    <w:rsid w:val="00A77E88"/>
    <w:rsid w:val="00A77F8D"/>
    <w:rsid w:val="00A80141"/>
    <w:rsid w:val="00A8044A"/>
    <w:rsid w:val="00A8071B"/>
    <w:rsid w:val="00A80A1E"/>
    <w:rsid w:val="00A80CCB"/>
    <w:rsid w:val="00A80D71"/>
    <w:rsid w:val="00A81222"/>
    <w:rsid w:val="00A8129C"/>
    <w:rsid w:val="00A81364"/>
    <w:rsid w:val="00A8136E"/>
    <w:rsid w:val="00A813A6"/>
    <w:rsid w:val="00A813DD"/>
    <w:rsid w:val="00A81559"/>
    <w:rsid w:val="00A81883"/>
    <w:rsid w:val="00A81995"/>
    <w:rsid w:val="00A819DD"/>
    <w:rsid w:val="00A81C89"/>
    <w:rsid w:val="00A81D1C"/>
    <w:rsid w:val="00A8224B"/>
    <w:rsid w:val="00A82775"/>
    <w:rsid w:val="00A82A5A"/>
    <w:rsid w:val="00A82A8E"/>
    <w:rsid w:val="00A82EC3"/>
    <w:rsid w:val="00A82F10"/>
    <w:rsid w:val="00A8300B"/>
    <w:rsid w:val="00A836C8"/>
    <w:rsid w:val="00A83726"/>
    <w:rsid w:val="00A8374B"/>
    <w:rsid w:val="00A83A6D"/>
    <w:rsid w:val="00A83AC3"/>
    <w:rsid w:val="00A83C88"/>
    <w:rsid w:val="00A83D96"/>
    <w:rsid w:val="00A8429A"/>
    <w:rsid w:val="00A8447C"/>
    <w:rsid w:val="00A844FA"/>
    <w:rsid w:val="00A8472B"/>
    <w:rsid w:val="00A8494E"/>
    <w:rsid w:val="00A84AD4"/>
    <w:rsid w:val="00A84B2C"/>
    <w:rsid w:val="00A8582A"/>
    <w:rsid w:val="00A85D30"/>
    <w:rsid w:val="00A85FD4"/>
    <w:rsid w:val="00A86270"/>
    <w:rsid w:val="00A862AB"/>
    <w:rsid w:val="00A865D6"/>
    <w:rsid w:val="00A8674C"/>
    <w:rsid w:val="00A8678E"/>
    <w:rsid w:val="00A86A05"/>
    <w:rsid w:val="00A86B46"/>
    <w:rsid w:val="00A86C1B"/>
    <w:rsid w:val="00A86D37"/>
    <w:rsid w:val="00A86E27"/>
    <w:rsid w:val="00A8727A"/>
    <w:rsid w:val="00A87369"/>
    <w:rsid w:val="00A873A0"/>
    <w:rsid w:val="00A873C6"/>
    <w:rsid w:val="00A8747F"/>
    <w:rsid w:val="00A87D72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9E8"/>
    <w:rsid w:val="00A91B66"/>
    <w:rsid w:val="00A91B95"/>
    <w:rsid w:val="00A91E16"/>
    <w:rsid w:val="00A92160"/>
    <w:rsid w:val="00A92228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07"/>
    <w:rsid w:val="00A950DC"/>
    <w:rsid w:val="00A95120"/>
    <w:rsid w:val="00A95165"/>
    <w:rsid w:val="00A95376"/>
    <w:rsid w:val="00A95386"/>
    <w:rsid w:val="00A954BA"/>
    <w:rsid w:val="00A95518"/>
    <w:rsid w:val="00A957A3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6D77"/>
    <w:rsid w:val="00A97083"/>
    <w:rsid w:val="00A97485"/>
    <w:rsid w:val="00A977A7"/>
    <w:rsid w:val="00A9784A"/>
    <w:rsid w:val="00A978AC"/>
    <w:rsid w:val="00A978CB"/>
    <w:rsid w:val="00A979FE"/>
    <w:rsid w:val="00A97AD6"/>
    <w:rsid w:val="00A97AD8"/>
    <w:rsid w:val="00A97CAC"/>
    <w:rsid w:val="00A97D87"/>
    <w:rsid w:val="00A97FD3"/>
    <w:rsid w:val="00A97FEF"/>
    <w:rsid w:val="00AA00F2"/>
    <w:rsid w:val="00AA01B5"/>
    <w:rsid w:val="00AA021A"/>
    <w:rsid w:val="00AA03E8"/>
    <w:rsid w:val="00AA049B"/>
    <w:rsid w:val="00AA0DF7"/>
    <w:rsid w:val="00AA1314"/>
    <w:rsid w:val="00AA14A3"/>
    <w:rsid w:val="00AA186B"/>
    <w:rsid w:val="00AA1A60"/>
    <w:rsid w:val="00AA1C99"/>
    <w:rsid w:val="00AA1D8A"/>
    <w:rsid w:val="00AA284E"/>
    <w:rsid w:val="00AA28E1"/>
    <w:rsid w:val="00AA2ABA"/>
    <w:rsid w:val="00AA32CA"/>
    <w:rsid w:val="00AA342C"/>
    <w:rsid w:val="00AA3477"/>
    <w:rsid w:val="00AA3597"/>
    <w:rsid w:val="00AA3C9F"/>
    <w:rsid w:val="00AA3E54"/>
    <w:rsid w:val="00AA3F9D"/>
    <w:rsid w:val="00AA41C7"/>
    <w:rsid w:val="00AA43EE"/>
    <w:rsid w:val="00AA4970"/>
    <w:rsid w:val="00AA4FE4"/>
    <w:rsid w:val="00AA5263"/>
    <w:rsid w:val="00AA598A"/>
    <w:rsid w:val="00AA5DFF"/>
    <w:rsid w:val="00AA5F42"/>
    <w:rsid w:val="00AA61A9"/>
    <w:rsid w:val="00AA6B6C"/>
    <w:rsid w:val="00AA6B7A"/>
    <w:rsid w:val="00AA6C51"/>
    <w:rsid w:val="00AA6E41"/>
    <w:rsid w:val="00AA6EDF"/>
    <w:rsid w:val="00AA706A"/>
    <w:rsid w:val="00AA7325"/>
    <w:rsid w:val="00AA7590"/>
    <w:rsid w:val="00AA7604"/>
    <w:rsid w:val="00AA76D5"/>
    <w:rsid w:val="00AA7782"/>
    <w:rsid w:val="00AA7AF1"/>
    <w:rsid w:val="00AA7C5E"/>
    <w:rsid w:val="00AA7C7B"/>
    <w:rsid w:val="00AA7F69"/>
    <w:rsid w:val="00AB01F8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2A8"/>
    <w:rsid w:val="00AB26FC"/>
    <w:rsid w:val="00AB2A42"/>
    <w:rsid w:val="00AB3068"/>
    <w:rsid w:val="00AB32F9"/>
    <w:rsid w:val="00AB336D"/>
    <w:rsid w:val="00AB3768"/>
    <w:rsid w:val="00AB3C9D"/>
    <w:rsid w:val="00AB3FD1"/>
    <w:rsid w:val="00AB4004"/>
    <w:rsid w:val="00AB4279"/>
    <w:rsid w:val="00AB4775"/>
    <w:rsid w:val="00AB4ADB"/>
    <w:rsid w:val="00AB4F0F"/>
    <w:rsid w:val="00AB505B"/>
    <w:rsid w:val="00AB5219"/>
    <w:rsid w:val="00AB5300"/>
    <w:rsid w:val="00AB543B"/>
    <w:rsid w:val="00AB545A"/>
    <w:rsid w:val="00AB5A85"/>
    <w:rsid w:val="00AB5C4A"/>
    <w:rsid w:val="00AB5C59"/>
    <w:rsid w:val="00AB5FC9"/>
    <w:rsid w:val="00AB645F"/>
    <w:rsid w:val="00AB6552"/>
    <w:rsid w:val="00AB6747"/>
    <w:rsid w:val="00AB67C2"/>
    <w:rsid w:val="00AB6824"/>
    <w:rsid w:val="00AB6D83"/>
    <w:rsid w:val="00AB7136"/>
    <w:rsid w:val="00AB724F"/>
    <w:rsid w:val="00AB76C0"/>
    <w:rsid w:val="00AB77E7"/>
    <w:rsid w:val="00AB7AC3"/>
    <w:rsid w:val="00AB7DFE"/>
    <w:rsid w:val="00AB7EDA"/>
    <w:rsid w:val="00AB7F65"/>
    <w:rsid w:val="00AC000B"/>
    <w:rsid w:val="00AC01E0"/>
    <w:rsid w:val="00AC0296"/>
    <w:rsid w:val="00AC04A3"/>
    <w:rsid w:val="00AC09A8"/>
    <w:rsid w:val="00AC09E6"/>
    <w:rsid w:val="00AC1077"/>
    <w:rsid w:val="00AC12D1"/>
    <w:rsid w:val="00AC1361"/>
    <w:rsid w:val="00AC1630"/>
    <w:rsid w:val="00AC16D0"/>
    <w:rsid w:val="00AC18F1"/>
    <w:rsid w:val="00AC1A4E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2F2"/>
    <w:rsid w:val="00AC3651"/>
    <w:rsid w:val="00AC375F"/>
    <w:rsid w:val="00AC387F"/>
    <w:rsid w:val="00AC389B"/>
    <w:rsid w:val="00AC39A7"/>
    <w:rsid w:val="00AC3C4A"/>
    <w:rsid w:val="00AC3CC5"/>
    <w:rsid w:val="00AC3EEB"/>
    <w:rsid w:val="00AC3F12"/>
    <w:rsid w:val="00AC3FAC"/>
    <w:rsid w:val="00AC408A"/>
    <w:rsid w:val="00AC437E"/>
    <w:rsid w:val="00AC4402"/>
    <w:rsid w:val="00AC492D"/>
    <w:rsid w:val="00AC4B28"/>
    <w:rsid w:val="00AC5038"/>
    <w:rsid w:val="00AC5450"/>
    <w:rsid w:val="00AC54F3"/>
    <w:rsid w:val="00AC5673"/>
    <w:rsid w:val="00AC5AEE"/>
    <w:rsid w:val="00AC5F44"/>
    <w:rsid w:val="00AC6218"/>
    <w:rsid w:val="00AC633F"/>
    <w:rsid w:val="00AC64B4"/>
    <w:rsid w:val="00AC64B5"/>
    <w:rsid w:val="00AC68BD"/>
    <w:rsid w:val="00AC68DA"/>
    <w:rsid w:val="00AC69FA"/>
    <w:rsid w:val="00AC6D94"/>
    <w:rsid w:val="00AC71A9"/>
    <w:rsid w:val="00AC7851"/>
    <w:rsid w:val="00AD01D3"/>
    <w:rsid w:val="00AD0387"/>
    <w:rsid w:val="00AD0844"/>
    <w:rsid w:val="00AD0C61"/>
    <w:rsid w:val="00AD0D93"/>
    <w:rsid w:val="00AD0DFE"/>
    <w:rsid w:val="00AD1002"/>
    <w:rsid w:val="00AD105D"/>
    <w:rsid w:val="00AD11EF"/>
    <w:rsid w:val="00AD1260"/>
    <w:rsid w:val="00AD12FA"/>
    <w:rsid w:val="00AD1382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1FEB"/>
    <w:rsid w:val="00AD25E2"/>
    <w:rsid w:val="00AD26EE"/>
    <w:rsid w:val="00AD27DC"/>
    <w:rsid w:val="00AD2A42"/>
    <w:rsid w:val="00AD2BB3"/>
    <w:rsid w:val="00AD2CF6"/>
    <w:rsid w:val="00AD3001"/>
    <w:rsid w:val="00AD31F9"/>
    <w:rsid w:val="00AD3248"/>
    <w:rsid w:val="00AD3338"/>
    <w:rsid w:val="00AD38CB"/>
    <w:rsid w:val="00AD3A3A"/>
    <w:rsid w:val="00AD41C2"/>
    <w:rsid w:val="00AD4318"/>
    <w:rsid w:val="00AD47A7"/>
    <w:rsid w:val="00AD49B1"/>
    <w:rsid w:val="00AD4A48"/>
    <w:rsid w:val="00AD4A52"/>
    <w:rsid w:val="00AD4B69"/>
    <w:rsid w:val="00AD4D8E"/>
    <w:rsid w:val="00AD51D5"/>
    <w:rsid w:val="00AD5401"/>
    <w:rsid w:val="00AD5522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6E9"/>
    <w:rsid w:val="00AD7766"/>
    <w:rsid w:val="00AD77F0"/>
    <w:rsid w:val="00AD7A3C"/>
    <w:rsid w:val="00AD7C39"/>
    <w:rsid w:val="00AD7F9E"/>
    <w:rsid w:val="00AD7FFC"/>
    <w:rsid w:val="00AE003C"/>
    <w:rsid w:val="00AE0428"/>
    <w:rsid w:val="00AE0553"/>
    <w:rsid w:val="00AE06D8"/>
    <w:rsid w:val="00AE06F2"/>
    <w:rsid w:val="00AE099B"/>
    <w:rsid w:val="00AE0CD8"/>
    <w:rsid w:val="00AE13E6"/>
    <w:rsid w:val="00AE180A"/>
    <w:rsid w:val="00AE22AE"/>
    <w:rsid w:val="00AE23E2"/>
    <w:rsid w:val="00AE260B"/>
    <w:rsid w:val="00AE269B"/>
    <w:rsid w:val="00AE2842"/>
    <w:rsid w:val="00AE2B3E"/>
    <w:rsid w:val="00AE2BA8"/>
    <w:rsid w:val="00AE2E86"/>
    <w:rsid w:val="00AE3254"/>
    <w:rsid w:val="00AE397E"/>
    <w:rsid w:val="00AE39AD"/>
    <w:rsid w:val="00AE3A62"/>
    <w:rsid w:val="00AE3A74"/>
    <w:rsid w:val="00AE3FD0"/>
    <w:rsid w:val="00AE414F"/>
    <w:rsid w:val="00AE4658"/>
    <w:rsid w:val="00AE467F"/>
    <w:rsid w:val="00AE4BFC"/>
    <w:rsid w:val="00AE4DC4"/>
    <w:rsid w:val="00AE4F6D"/>
    <w:rsid w:val="00AE4FFB"/>
    <w:rsid w:val="00AE505D"/>
    <w:rsid w:val="00AE52A6"/>
    <w:rsid w:val="00AE54F9"/>
    <w:rsid w:val="00AE58AA"/>
    <w:rsid w:val="00AE5C21"/>
    <w:rsid w:val="00AE5C99"/>
    <w:rsid w:val="00AE5D55"/>
    <w:rsid w:val="00AE60C0"/>
    <w:rsid w:val="00AE64E0"/>
    <w:rsid w:val="00AE653E"/>
    <w:rsid w:val="00AE657F"/>
    <w:rsid w:val="00AE66F1"/>
    <w:rsid w:val="00AE6731"/>
    <w:rsid w:val="00AE6A8E"/>
    <w:rsid w:val="00AE6AA1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ACB"/>
    <w:rsid w:val="00AE7DA4"/>
    <w:rsid w:val="00AF0140"/>
    <w:rsid w:val="00AF0260"/>
    <w:rsid w:val="00AF0568"/>
    <w:rsid w:val="00AF0647"/>
    <w:rsid w:val="00AF06AE"/>
    <w:rsid w:val="00AF077E"/>
    <w:rsid w:val="00AF0800"/>
    <w:rsid w:val="00AF0DE4"/>
    <w:rsid w:val="00AF0F03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46"/>
    <w:rsid w:val="00AF41CC"/>
    <w:rsid w:val="00AF42A4"/>
    <w:rsid w:val="00AF4489"/>
    <w:rsid w:val="00AF44E6"/>
    <w:rsid w:val="00AF45FE"/>
    <w:rsid w:val="00AF4971"/>
    <w:rsid w:val="00AF4E28"/>
    <w:rsid w:val="00AF505C"/>
    <w:rsid w:val="00AF5089"/>
    <w:rsid w:val="00AF5268"/>
    <w:rsid w:val="00AF590A"/>
    <w:rsid w:val="00AF5C9B"/>
    <w:rsid w:val="00AF5D33"/>
    <w:rsid w:val="00AF5F2F"/>
    <w:rsid w:val="00AF6175"/>
    <w:rsid w:val="00AF6384"/>
    <w:rsid w:val="00AF682C"/>
    <w:rsid w:val="00AF6C72"/>
    <w:rsid w:val="00AF6EA7"/>
    <w:rsid w:val="00AF7056"/>
    <w:rsid w:val="00AF725F"/>
    <w:rsid w:val="00AF766F"/>
    <w:rsid w:val="00AF777B"/>
    <w:rsid w:val="00AF77C9"/>
    <w:rsid w:val="00AF7849"/>
    <w:rsid w:val="00AF79E0"/>
    <w:rsid w:val="00AF79E9"/>
    <w:rsid w:val="00AF7D14"/>
    <w:rsid w:val="00B00119"/>
    <w:rsid w:val="00B001DF"/>
    <w:rsid w:val="00B003F6"/>
    <w:rsid w:val="00B004BE"/>
    <w:rsid w:val="00B0055E"/>
    <w:rsid w:val="00B00667"/>
    <w:rsid w:val="00B00A3E"/>
    <w:rsid w:val="00B00C33"/>
    <w:rsid w:val="00B00DBD"/>
    <w:rsid w:val="00B00E1D"/>
    <w:rsid w:val="00B00E8F"/>
    <w:rsid w:val="00B00FC4"/>
    <w:rsid w:val="00B0101B"/>
    <w:rsid w:val="00B01345"/>
    <w:rsid w:val="00B013FB"/>
    <w:rsid w:val="00B016FF"/>
    <w:rsid w:val="00B0177D"/>
    <w:rsid w:val="00B018E6"/>
    <w:rsid w:val="00B01914"/>
    <w:rsid w:val="00B01CFF"/>
    <w:rsid w:val="00B01DAC"/>
    <w:rsid w:val="00B02178"/>
    <w:rsid w:val="00B02323"/>
    <w:rsid w:val="00B02437"/>
    <w:rsid w:val="00B02705"/>
    <w:rsid w:val="00B02C22"/>
    <w:rsid w:val="00B02C34"/>
    <w:rsid w:val="00B032B1"/>
    <w:rsid w:val="00B03318"/>
    <w:rsid w:val="00B034D6"/>
    <w:rsid w:val="00B03BE3"/>
    <w:rsid w:val="00B03BF5"/>
    <w:rsid w:val="00B03FC9"/>
    <w:rsid w:val="00B04331"/>
    <w:rsid w:val="00B044E0"/>
    <w:rsid w:val="00B04523"/>
    <w:rsid w:val="00B0460F"/>
    <w:rsid w:val="00B048DB"/>
    <w:rsid w:val="00B049EE"/>
    <w:rsid w:val="00B04DB7"/>
    <w:rsid w:val="00B04DC2"/>
    <w:rsid w:val="00B0511F"/>
    <w:rsid w:val="00B05316"/>
    <w:rsid w:val="00B05467"/>
    <w:rsid w:val="00B0575D"/>
    <w:rsid w:val="00B057FA"/>
    <w:rsid w:val="00B05A73"/>
    <w:rsid w:val="00B05BBD"/>
    <w:rsid w:val="00B05E85"/>
    <w:rsid w:val="00B061DA"/>
    <w:rsid w:val="00B061EE"/>
    <w:rsid w:val="00B06733"/>
    <w:rsid w:val="00B06B66"/>
    <w:rsid w:val="00B06BC5"/>
    <w:rsid w:val="00B07014"/>
    <w:rsid w:val="00B071DB"/>
    <w:rsid w:val="00B07585"/>
    <w:rsid w:val="00B07DE3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324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B3A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256"/>
    <w:rsid w:val="00B1576D"/>
    <w:rsid w:val="00B1591A"/>
    <w:rsid w:val="00B15DD3"/>
    <w:rsid w:val="00B15DE4"/>
    <w:rsid w:val="00B15E92"/>
    <w:rsid w:val="00B15EF0"/>
    <w:rsid w:val="00B15F66"/>
    <w:rsid w:val="00B16134"/>
    <w:rsid w:val="00B166E7"/>
    <w:rsid w:val="00B16700"/>
    <w:rsid w:val="00B16898"/>
    <w:rsid w:val="00B16D1C"/>
    <w:rsid w:val="00B16E03"/>
    <w:rsid w:val="00B17120"/>
    <w:rsid w:val="00B171EF"/>
    <w:rsid w:val="00B17677"/>
    <w:rsid w:val="00B1779E"/>
    <w:rsid w:val="00B179F9"/>
    <w:rsid w:val="00B17D53"/>
    <w:rsid w:val="00B20424"/>
    <w:rsid w:val="00B2053F"/>
    <w:rsid w:val="00B20772"/>
    <w:rsid w:val="00B20BDC"/>
    <w:rsid w:val="00B20D54"/>
    <w:rsid w:val="00B20E57"/>
    <w:rsid w:val="00B213E6"/>
    <w:rsid w:val="00B214CA"/>
    <w:rsid w:val="00B219FD"/>
    <w:rsid w:val="00B21D3F"/>
    <w:rsid w:val="00B22308"/>
    <w:rsid w:val="00B2241B"/>
    <w:rsid w:val="00B2249B"/>
    <w:rsid w:val="00B22555"/>
    <w:rsid w:val="00B22FAB"/>
    <w:rsid w:val="00B232AF"/>
    <w:rsid w:val="00B234ED"/>
    <w:rsid w:val="00B2371B"/>
    <w:rsid w:val="00B2380F"/>
    <w:rsid w:val="00B23934"/>
    <w:rsid w:val="00B23959"/>
    <w:rsid w:val="00B2399B"/>
    <w:rsid w:val="00B23AA0"/>
    <w:rsid w:val="00B23C95"/>
    <w:rsid w:val="00B24498"/>
    <w:rsid w:val="00B244B2"/>
    <w:rsid w:val="00B246A7"/>
    <w:rsid w:val="00B24975"/>
    <w:rsid w:val="00B24D16"/>
    <w:rsid w:val="00B25118"/>
    <w:rsid w:val="00B2562E"/>
    <w:rsid w:val="00B259A4"/>
    <w:rsid w:val="00B262FB"/>
    <w:rsid w:val="00B2641C"/>
    <w:rsid w:val="00B264F7"/>
    <w:rsid w:val="00B26709"/>
    <w:rsid w:val="00B2684F"/>
    <w:rsid w:val="00B26B3F"/>
    <w:rsid w:val="00B274C3"/>
    <w:rsid w:val="00B27625"/>
    <w:rsid w:val="00B27816"/>
    <w:rsid w:val="00B27934"/>
    <w:rsid w:val="00B27E47"/>
    <w:rsid w:val="00B27F53"/>
    <w:rsid w:val="00B27FA1"/>
    <w:rsid w:val="00B30781"/>
    <w:rsid w:val="00B3089B"/>
    <w:rsid w:val="00B30C51"/>
    <w:rsid w:val="00B30DE6"/>
    <w:rsid w:val="00B30EED"/>
    <w:rsid w:val="00B31135"/>
    <w:rsid w:val="00B31343"/>
    <w:rsid w:val="00B31358"/>
    <w:rsid w:val="00B3149C"/>
    <w:rsid w:val="00B315AE"/>
    <w:rsid w:val="00B315F9"/>
    <w:rsid w:val="00B3166A"/>
    <w:rsid w:val="00B31697"/>
    <w:rsid w:val="00B317D8"/>
    <w:rsid w:val="00B31C8C"/>
    <w:rsid w:val="00B31F70"/>
    <w:rsid w:val="00B32910"/>
    <w:rsid w:val="00B32B83"/>
    <w:rsid w:val="00B32C1A"/>
    <w:rsid w:val="00B32F3E"/>
    <w:rsid w:val="00B3302F"/>
    <w:rsid w:val="00B33275"/>
    <w:rsid w:val="00B334E0"/>
    <w:rsid w:val="00B3389D"/>
    <w:rsid w:val="00B338E7"/>
    <w:rsid w:val="00B33966"/>
    <w:rsid w:val="00B3396F"/>
    <w:rsid w:val="00B33BB0"/>
    <w:rsid w:val="00B33BE2"/>
    <w:rsid w:val="00B33FBB"/>
    <w:rsid w:val="00B34007"/>
    <w:rsid w:val="00B34031"/>
    <w:rsid w:val="00B3420A"/>
    <w:rsid w:val="00B34921"/>
    <w:rsid w:val="00B34A48"/>
    <w:rsid w:val="00B34A73"/>
    <w:rsid w:val="00B34B23"/>
    <w:rsid w:val="00B34B59"/>
    <w:rsid w:val="00B34B8A"/>
    <w:rsid w:val="00B35052"/>
    <w:rsid w:val="00B357DF"/>
    <w:rsid w:val="00B359F0"/>
    <w:rsid w:val="00B35A6D"/>
    <w:rsid w:val="00B35ACC"/>
    <w:rsid w:val="00B35DA0"/>
    <w:rsid w:val="00B36135"/>
    <w:rsid w:val="00B36387"/>
    <w:rsid w:val="00B36414"/>
    <w:rsid w:val="00B36681"/>
    <w:rsid w:val="00B36A5C"/>
    <w:rsid w:val="00B36AD2"/>
    <w:rsid w:val="00B36BE6"/>
    <w:rsid w:val="00B36C29"/>
    <w:rsid w:val="00B36E8C"/>
    <w:rsid w:val="00B36EE7"/>
    <w:rsid w:val="00B36FCA"/>
    <w:rsid w:val="00B3727E"/>
    <w:rsid w:val="00B373A2"/>
    <w:rsid w:val="00B37878"/>
    <w:rsid w:val="00B4004D"/>
    <w:rsid w:val="00B400D5"/>
    <w:rsid w:val="00B405F5"/>
    <w:rsid w:val="00B40620"/>
    <w:rsid w:val="00B40697"/>
    <w:rsid w:val="00B40D65"/>
    <w:rsid w:val="00B41581"/>
    <w:rsid w:val="00B41644"/>
    <w:rsid w:val="00B41646"/>
    <w:rsid w:val="00B41660"/>
    <w:rsid w:val="00B4179D"/>
    <w:rsid w:val="00B41C2A"/>
    <w:rsid w:val="00B41FC3"/>
    <w:rsid w:val="00B42171"/>
    <w:rsid w:val="00B42224"/>
    <w:rsid w:val="00B42252"/>
    <w:rsid w:val="00B422F9"/>
    <w:rsid w:val="00B42383"/>
    <w:rsid w:val="00B424F8"/>
    <w:rsid w:val="00B424FC"/>
    <w:rsid w:val="00B42823"/>
    <w:rsid w:val="00B428C2"/>
    <w:rsid w:val="00B42906"/>
    <w:rsid w:val="00B42AF1"/>
    <w:rsid w:val="00B42BB9"/>
    <w:rsid w:val="00B42C99"/>
    <w:rsid w:val="00B4312B"/>
    <w:rsid w:val="00B431B6"/>
    <w:rsid w:val="00B43368"/>
    <w:rsid w:val="00B4399A"/>
    <w:rsid w:val="00B43A43"/>
    <w:rsid w:val="00B43E90"/>
    <w:rsid w:val="00B43F98"/>
    <w:rsid w:val="00B443B4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8C2"/>
    <w:rsid w:val="00B45D7B"/>
    <w:rsid w:val="00B45D84"/>
    <w:rsid w:val="00B4676E"/>
    <w:rsid w:val="00B46B98"/>
    <w:rsid w:val="00B46C33"/>
    <w:rsid w:val="00B47049"/>
    <w:rsid w:val="00B4737A"/>
    <w:rsid w:val="00B4744B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5EC"/>
    <w:rsid w:val="00B536CF"/>
    <w:rsid w:val="00B5373F"/>
    <w:rsid w:val="00B5382C"/>
    <w:rsid w:val="00B53882"/>
    <w:rsid w:val="00B538AC"/>
    <w:rsid w:val="00B53BCF"/>
    <w:rsid w:val="00B53DE5"/>
    <w:rsid w:val="00B53F72"/>
    <w:rsid w:val="00B540D3"/>
    <w:rsid w:val="00B5436E"/>
    <w:rsid w:val="00B5441C"/>
    <w:rsid w:val="00B544E9"/>
    <w:rsid w:val="00B54678"/>
    <w:rsid w:val="00B5470F"/>
    <w:rsid w:val="00B549F0"/>
    <w:rsid w:val="00B54B3C"/>
    <w:rsid w:val="00B552A6"/>
    <w:rsid w:val="00B552AB"/>
    <w:rsid w:val="00B5556B"/>
    <w:rsid w:val="00B5565C"/>
    <w:rsid w:val="00B557D0"/>
    <w:rsid w:val="00B55936"/>
    <w:rsid w:val="00B55B6E"/>
    <w:rsid w:val="00B55D75"/>
    <w:rsid w:val="00B55F5F"/>
    <w:rsid w:val="00B566CF"/>
    <w:rsid w:val="00B56784"/>
    <w:rsid w:val="00B56AB1"/>
    <w:rsid w:val="00B56BF5"/>
    <w:rsid w:val="00B56C2A"/>
    <w:rsid w:val="00B56C55"/>
    <w:rsid w:val="00B56D68"/>
    <w:rsid w:val="00B56DE1"/>
    <w:rsid w:val="00B56E9F"/>
    <w:rsid w:val="00B574CE"/>
    <w:rsid w:val="00B579FC"/>
    <w:rsid w:val="00B601AE"/>
    <w:rsid w:val="00B6022A"/>
    <w:rsid w:val="00B60C42"/>
    <w:rsid w:val="00B61070"/>
    <w:rsid w:val="00B6126D"/>
    <w:rsid w:val="00B613A7"/>
    <w:rsid w:val="00B6187C"/>
    <w:rsid w:val="00B61ABC"/>
    <w:rsid w:val="00B61CAD"/>
    <w:rsid w:val="00B61CFC"/>
    <w:rsid w:val="00B61DC0"/>
    <w:rsid w:val="00B62023"/>
    <w:rsid w:val="00B62027"/>
    <w:rsid w:val="00B6207A"/>
    <w:rsid w:val="00B620BA"/>
    <w:rsid w:val="00B620EE"/>
    <w:rsid w:val="00B62F09"/>
    <w:rsid w:val="00B63054"/>
    <w:rsid w:val="00B6332F"/>
    <w:rsid w:val="00B634AD"/>
    <w:rsid w:val="00B635D5"/>
    <w:rsid w:val="00B6379A"/>
    <w:rsid w:val="00B63B0F"/>
    <w:rsid w:val="00B63B49"/>
    <w:rsid w:val="00B63C74"/>
    <w:rsid w:val="00B63DE5"/>
    <w:rsid w:val="00B644AA"/>
    <w:rsid w:val="00B645A7"/>
    <w:rsid w:val="00B64634"/>
    <w:rsid w:val="00B64ABC"/>
    <w:rsid w:val="00B64AD3"/>
    <w:rsid w:val="00B64B33"/>
    <w:rsid w:val="00B64C55"/>
    <w:rsid w:val="00B64C6B"/>
    <w:rsid w:val="00B65515"/>
    <w:rsid w:val="00B65B2E"/>
    <w:rsid w:val="00B65C55"/>
    <w:rsid w:val="00B65CDF"/>
    <w:rsid w:val="00B660A8"/>
    <w:rsid w:val="00B661BE"/>
    <w:rsid w:val="00B662A4"/>
    <w:rsid w:val="00B66862"/>
    <w:rsid w:val="00B66AD3"/>
    <w:rsid w:val="00B66B61"/>
    <w:rsid w:val="00B66DDB"/>
    <w:rsid w:val="00B67668"/>
    <w:rsid w:val="00B6769B"/>
    <w:rsid w:val="00B677DA"/>
    <w:rsid w:val="00B67BC4"/>
    <w:rsid w:val="00B67D8D"/>
    <w:rsid w:val="00B67DFB"/>
    <w:rsid w:val="00B7017C"/>
    <w:rsid w:val="00B70329"/>
    <w:rsid w:val="00B70621"/>
    <w:rsid w:val="00B7083A"/>
    <w:rsid w:val="00B70988"/>
    <w:rsid w:val="00B709C4"/>
    <w:rsid w:val="00B70A99"/>
    <w:rsid w:val="00B711F4"/>
    <w:rsid w:val="00B712A0"/>
    <w:rsid w:val="00B71425"/>
    <w:rsid w:val="00B71486"/>
    <w:rsid w:val="00B71610"/>
    <w:rsid w:val="00B7177C"/>
    <w:rsid w:val="00B71BAA"/>
    <w:rsid w:val="00B71E2A"/>
    <w:rsid w:val="00B72040"/>
    <w:rsid w:val="00B721EC"/>
    <w:rsid w:val="00B72364"/>
    <w:rsid w:val="00B7236E"/>
    <w:rsid w:val="00B72682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4CE"/>
    <w:rsid w:val="00B745B6"/>
    <w:rsid w:val="00B74864"/>
    <w:rsid w:val="00B74DD9"/>
    <w:rsid w:val="00B74F7B"/>
    <w:rsid w:val="00B751E6"/>
    <w:rsid w:val="00B7581B"/>
    <w:rsid w:val="00B759C8"/>
    <w:rsid w:val="00B75B12"/>
    <w:rsid w:val="00B75BDC"/>
    <w:rsid w:val="00B76069"/>
    <w:rsid w:val="00B7614A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28F"/>
    <w:rsid w:val="00B8058C"/>
    <w:rsid w:val="00B806B6"/>
    <w:rsid w:val="00B8071F"/>
    <w:rsid w:val="00B808E4"/>
    <w:rsid w:val="00B809B7"/>
    <w:rsid w:val="00B80AB1"/>
    <w:rsid w:val="00B80E64"/>
    <w:rsid w:val="00B80EDF"/>
    <w:rsid w:val="00B8140D"/>
    <w:rsid w:val="00B815E5"/>
    <w:rsid w:val="00B81625"/>
    <w:rsid w:val="00B81BFF"/>
    <w:rsid w:val="00B81C5A"/>
    <w:rsid w:val="00B82206"/>
    <w:rsid w:val="00B8226D"/>
    <w:rsid w:val="00B82314"/>
    <w:rsid w:val="00B8241E"/>
    <w:rsid w:val="00B829D9"/>
    <w:rsid w:val="00B82A2C"/>
    <w:rsid w:val="00B82F45"/>
    <w:rsid w:val="00B8347C"/>
    <w:rsid w:val="00B835A8"/>
    <w:rsid w:val="00B83676"/>
    <w:rsid w:val="00B837CA"/>
    <w:rsid w:val="00B840CC"/>
    <w:rsid w:val="00B844D9"/>
    <w:rsid w:val="00B845E6"/>
    <w:rsid w:val="00B84898"/>
    <w:rsid w:val="00B84C53"/>
    <w:rsid w:val="00B84D43"/>
    <w:rsid w:val="00B84E56"/>
    <w:rsid w:val="00B851C3"/>
    <w:rsid w:val="00B85708"/>
    <w:rsid w:val="00B85757"/>
    <w:rsid w:val="00B85792"/>
    <w:rsid w:val="00B85A41"/>
    <w:rsid w:val="00B85C6F"/>
    <w:rsid w:val="00B85E4C"/>
    <w:rsid w:val="00B860AB"/>
    <w:rsid w:val="00B861A7"/>
    <w:rsid w:val="00B861E8"/>
    <w:rsid w:val="00B8655C"/>
    <w:rsid w:val="00B86702"/>
    <w:rsid w:val="00B86860"/>
    <w:rsid w:val="00B8686E"/>
    <w:rsid w:val="00B86C66"/>
    <w:rsid w:val="00B86CB0"/>
    <w:rsid w:val="00B86E04"/>
    <w:rsid w:val="00B86E2B"/>
    <w:rsid w:val="00B86EE9"/>
    <w:rsid w:val="00B872C3"/>
    <w:rsid w:val="00B87503"/>
    <w:rsid w:val="00B8752F"/>
    <w:rsid w:val="00B87645"/>
    <w:rsid w:val="00B877A1"/>
    <w:rsid w:val="00B87E2B"/>
    <w:rsid w:val="00B903CF"/>
    <w:rsid w:val="00B9076C"/>
    <w:rsid w:val="00B90848"/>
    <w:rsid w:val="00B9125D"/>
    <w:rsid w:val="00B915BE"/>
    <w:rsid w:val="00B918FF"/>
    <w:rsid w:val="00B91A7E"/>
    <w:rsid w:val="00B92765"/>
    <w:rsid w:val="00B9298D"/>
    <w:rsid w:val="00B92BF3"/>
    <w:rsid w:val="00B92C4A"/>
    <w:rsid w:val="00B92DF6"/>
    <w:rsid w:val="00B92E48"/>
    <w:rsid w:val="00B92E83"/>
    <w:rsid w:val="00B92FD4"/>
    <w:rsid w:val="00B9320A"/>
    <w:rsid w:val="00B933F6"/>
    <w:rsid w:val="00B93778"/>
    <w:rsid w:val="00B939FE"/>
    <w:rsid w:val="00B93CA3"/>
    <w:rsid w:val="00B940D7"/>
    <w:rsid w:val="00B94384"/>
    <w:rsid w:val="00B943F5"/>
    <w:rsid w:val="00B94D84"/>
    <w:rsid w:val="00B94D9C"/>
    <w:rsid w:val="00B94F2A"/>
    <w:rsid w:val="00B95295"/>
    <w:rsid w:val="00B954ED"/>
    <w:rsid w:val="00B95537"/>
    <w:rsid w:val="00B956C6"/>
    <w:rsid w:val="00B95854"/>
    <w:rsid w:val="00B95933"/>
    <w:rsid w:val="00B95D4B"/>
    <w:rsid w:val="00B95F51"/>
    <w:rsid w:val="00B960D1"/>
    <w:rsid w:val="00B963B5"/>
    <w:rsid w:val="00B966B7"/>
    <w:rsid w:val="00B96801"/>
    <w:rsid w:val="00B9685A"/>
    <w:rsid w:val="00B96A52"/>
    <w:rsid w:val="00B96B92"/>
    <w:rsid w:val="00B96BE0"/>
    <w:rsid w:val="00B96E6D"/>
    <w:rsid w:val="00B9736E"/>
    <w:rsid w:val="00B97568"/>
    <w:rsid w:val="00B97A2E"/>
    <w:rsid w:val="00B97B34"/>
    <w:rsid w:val="00B97C6D"/>
    <w:rsid w:val="00B97E17"/>
    <w:rsid w:val="00BA00DC"/>
    <w:rsid w:val="00BA0210"/>
    <w:rsid w:val="00BA02B9"/>
    <w:rsid w:val="00BA05B9"/>
    <w:rsid w:val="00BA082A"/>
    <w:rsid w:val="00BA09CF"/>
    <w:rsid w:val="00BA0DFB"/>
    <w:rsid w:val="00BA1341"/>
    <w:rsid w:val="00BA1804"/>
    <w:rsid w:val="00BA1E52"/>
    <w:rsid w:val="00BA2121"/>
    <w:rsid w:val="00BA212B"/>
    <w:rsid w:val="00BA2298"/>
    <w:rsid w:val="00BA2364"/>
    <w:rsid w:val="00BA23B3"/>
    <w:rsid w:val="00BA24F9"/>
    <w:rsid w:val="00BA26CF"/>
    <w:rsid w:val="00BA292D"/>
    <w:rsid w:val="00BA313E"/>
    <w:rsid w:val="00BA37CA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B29"/>
    <w:rsid w:val="00BA5C71"/>
    <w:rsid w:val="00BA5EB9"/>
    <w:rsid w:val="00BA5F81"/>
    <w:rsid w:val="00BA6276"/>
    <w:rsid w:val="00BA630A"/>
    <w:rsid w:val="00BA647E"/>
    <w:rsid w:val="00BA64B1"/>
    <w:rsid w:val="00BA6505"/>
    <w:rsid w:val="00BA6573"/>
    <w:rsid w:val="00BA6577"/>
    <w:rsid w:val="00BA685F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19C"/>
    <w:rsid w:val="00BB1B3D"/>
    <w:rsid w:val="00BB1B88"/>
    <w:rsid w:val="00BB293C"/>
    <w:rsid w:val="00BB2F31"/>
    <w:rsid w:val="00BB310A"/>
    <w:rsid w:val="00BB32E1"/>
    <w:rsid w:val="00BB360F"/>
    <w:rsid w:val="00BB399A"/>
    <w:rsid w:val="00BB3CA0"/>
    <w:rsid w:val="00BB4024"/>
    <w:rsid w:val="00BB4070"/>
    <w:rsid w:val="00BB40F1"/>
    <w:rsid w:val="00BB420D"/>
    <w:rsid w:val="00BB4588"/>
    <w:rsid w:val="00BB4651"/>
    <w:rsid w:val="00BB4AA7"/>
    <w:rsid w:val="00BB4B7C"/>
    <w:rsid w:val="00BB50F3"/>
    <w:rsid w:val="00BB598C"/>
    <w:rsid w:val="00BB5B44"/>
    <w:rsid w:val="00BB5B8C"/>
    <w:rsid w:val="00BB5DA1"/>
    <w:rsid w:val="00BB61EB"/>
    <w:rsid w:val="00BB632D"/>
    <w:rsid w:val="00BB6675"/>
    <w:rsid w:val="00BB66B1"/>
    <w:rsid w:val="00BB6873"/>
    <w:rsid w:val="00BB6AA8"/>
    <w:rsid w:val="00BB6EAE"/>
    <w:rsid w:val="00BB7044"/>
    <w:rsid w:val="00BB72CD"/>
    <w:rsid w:val="00BB734A"/>
    <w:rsid w:val="00BB79B9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DA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B3F"/>
    <w:rsid w:val="00BC2E1F"/>
    <w:rsid w:val="00BC2F0F"/>
    <w:rsid w:val="00BC2FEA"/>
    <w:rsid w:val="00BC2FEB"/>
    <w:rsid w:val="00BC3061"/>
    <w:rsid w:val="00BC32A3"/>
    <w:rsid w:val="00BC33BB"/>
    <w:rsid w:val="00BC3445"/>
    <w:rsid w:val="00BC34FF"/>
    <w:rsid w:val="00BC35D6"/>
    <w:rsid w:val="00BC38BB"/>
    <w:rsid w:val="00BC3B4B"/>
    <w:rsid w:val="00BC3D41"/>
    <w:rsid w:val="00BC3D4D"/>
    <w:rsid w:val="00BC409F"/>
    <w:rsid w:val="00BC41F4"/>
    <w:rsid w:val="00BC435C"/>
    <w:rsid w:val="00BC456D"/>
    <w:rsid w:val="00BC46E0"/>
    <w:rsid w:val="00BC48AB"/>
    <w:rsid w:val="00BC48DC"/>
    <w:rsid w:val="00BC4FF1"/>
    <w:rsid w:val="00BC53D5"/>
    <w:rsid w:val="00BC54C7"/>
    <w:rsid w:val="00BC5964"/>
    <w:rsid w:val="00BC5A35"/>
    <w:rsid w:val="00BC5A93"/>
    <w:rsid w:val="00BC5F4D"/>
    <w:rsid w:val="00BC62B1"/>
    <w:rsid w:val="00BC63F7"/>
    <w:rsid w:val="00BC65B3"/>
    <w:rsid w:val="00BC6E23"/>
    <w:rsid w:val="00BC6EA1"/>
    <w:rsid w:val="00BC6EB2"/>
    <w:rsid w:val="00BC6F42"/>
    <w:rsid w:val="00BC7089"/>
    <w:rsid w:val="00BC7A3F"/>
    <w:rsid w:val="00BC7A78"/>
    <w:rsid w:val="00BC7B61"/>
    <w:rsid w:val="00BC7C19"/>
    <w:rsid w:val="00BC7CC9"/>
    <w:rsid w:val="00BD06DF"/>
    <w:rsid w:val="00BD0ACA"/>
    <w:rsid w:val="00BD0F41"/>
    <w:rsid w:val="00BD15E9"/>
    <w:rsid w:val="00BD16C9"/>
    <w:rsid w:val="00BD2011"/>
    <w:rsid w:val="00BD21C4"/>
    <w:rsid w:val="00BD3166"/>
    <w:rsid w:val="00BD3376"/>
    <w:rsid w:val="00BD361B"/>
    <w:rsid w:val="00BD3741"/>
    <w:rsid w:val="00BD39DE"/>
    <w:rsid w:val="00BD3B0A"/>
    <w:rsid w:val="00BD42BC"/>
    <w:rsid w:val="00BD4314"/>
    <w:rsid w:val="00BD43E0"/>
    <w:rsid w:val="00BD4502"/>
    <w:rsid w:val="00BD454A"/>
    <w:rsid w:val="00BD4674"/>
    <w:rsid w:val="00BD4A82"/>
    <w:rsid w:val="00BD4B13"/>
    <w:rsid w:val="00BD50FC"/>
    <w:rsid w:val="00BD55B6"/>
    <w:rsid w:val="00BD5A52"/>
    <w:rsid w:val="00BD5B37"/>
    <w:rsid w:val="00BD5B4D"/>
    <w:rsid w:val="00BD5C72"/>
    <w:rsid w:val="00BD5D64"/>
    <w:rsid w:val="00BD5EFA"/>
    <w:rsid w:val="00BD6022"/>
    <w:rsid w:val="00BD6834"/>
    <w:rsid w:val="00BD6AB0"/>
    <w:rsid w:val="00BD6B70"/>
    <w:rsid w:val="00BD6BE9"/>
    <w:rsid w:val="00BD6D37"/>
    <w:rsid w:val="00BD6DED"/>
    <w:rsid w:val="00BD6EB7"/>
    <w:rsid w:val="00BD6F08"/>
    <w:rsid w:val="00BD700C"/>
    <w:rsid w:val="00BD75E8"/>
    <w:rsid w:val="00BD773B"/>
    <w:rsid w:val="00BE0313"/>
    <w:rsid w:val="00BE08DD"/>
    <w:rsid w:val="00BE0E62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5CF"/>
    <w:rsid w:val="00BE3758"/>
    <w:rsid w:val="00BE396E"/>
    <w:rsid w:val="00BE39C7"/>
    <w:rsid w:val="00BE3B31"/>
    <w:rsid w:val="00BE3B48"/>
    <w:rsid w:val="00BE3E55"/>
    <w:rsid w:val="00BE420C"/>
    <w:rsid w:val="00BE441E"/>
    <w:rsid w:val="00BE485A"/>
    <w:rsid w:val="00BE48F9"/>
    <w:rsid w:val="00BE4F63"/>
    <w:rsid w:val="00BE517E"/>
    <w:rsid w:val="00BE519A"/>
    <w:rsid w:val="00BE5301"/>
    <w:rsid w:val="00BE554B"/>
    <w:rsid w:val="00BE5C37"/>
    <w:rsid w:val="00BE5E4E"/>
    <w:rsid w:val="00BE5E65"/>
    <w:rsid w:val="00BE607B"/>
    <w:rsid w:val="00BE6136"/>
    <w:rsid w:val="00BE619C"/>
    <w:rsid w:val="00BE6328"/>
    <w:rsid w:val="00BE6677"/>
    <w:rsid w:val="00BE667B"/>
    <w:rsid w:val="00BE69CD"/>
    <w:rsid w:val="00BE6CDC"/>
    <w:rsid w:val="00BE6DE8"/>
    <w:rsid w:val="00BE6E9C"/>
    <w:rsid w:val="00BE7AA7"/>
    <w:rsid w:val="00BE7C1A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1FD6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093"/>
    <w:rsid w:val="00BF3331"/>
    <w:rsid w:val="00BF35BC"/>
    <w:rsid w:val="00BF3621"/>
    <w:rsid w:val="00BF36D7"/>
    <w:rsid w:val="00BF36EC"/>
    <w:rsid w:val="00BF47A7"/>
    <w:rsid w:val="00BF4CC3"/>
    <w:rsid w:val="00BF4DB5"/>
    <w:rsid w:val="00BF4E2C"/>
    <w:rsid w:val="00BF4EEF"/>
    <w:rsid w:val="00BF505F"/>
    <w:rsid w:val="00BF5111"/>
    <w:rsid w:val="00BF5366"/>
    <w:rsid w:val="00BF58A5"/>
    <w:rsid w:val="00BF5A0E"/>
    <w:rsid w:val="00BF5AF9"/>
    <w:rsid w:val="00BF5F4A"/>
    <w:rsid w:val="00BF608F"/>
    <w:rsid w:val="00BF651E"/>
    <w:rsid w:val="00BF6680"/>
    <w:rsid w:val="00BF69EF"/>
    <w:rsid w:val="00BF6B90"/>
    <w:rsid w:val="00BF6D6D"/>
    <w:rsid w:val="00BF6FEE"/>
    <w:rsid w:val="00BF70D5"/>
    <w:rsid w:val="00BF745D"/>
    <w:rsid w:val="00BF77D6"/>
    <w:rsid w:val="00BF7892"/>
    <w:rsid w:val="00BF7B91"/>
    <w:rsid w:val="00C00317"/>
    <w:rsid w:val="00C00321"/>
    <w:rsid w:val="00C0097A"/>
    <w:rsid w:val="00C00A09"/>
    <w:rsid w:val="00C01286"/>
    <w:rsid w:val="00C0156A"/>
    <w:rsid w:val="00C01593"/>
    <w:rsid w:val="00C01648"/>
    <w:rsid w:val="00C01933"/>
    <w:rsid w:val="00C01AD8"/>
    <w:rsid w:val="00C01D16"/>
    <w:rsid w:val="00C01E42"/>
    <w:rsid w:val="00C024D4"/>
    <w:rsid w:val="00C027A4"/>
    <w:rsid w:val="00C02881"/>
    <w:rsid w:val="00C0313A"/>
    <w:rsid w:val="00C036F9"/>
    <w:rsid w:val="00C03AD7"/>
    <w:rsid w:val="00C042A6"/>
    <w:rsid w:val="00C04390"/>
    <w:rsid w:val="00C043AB"/>
    <w:rsid w:val="00C0457E"/>
    <w:rsid w:val="00C046DB"/>
    <w:rsid w:val="00C04A1B"/>
    <w:rsid w:val="00C04B11"/>
    <w:rsid w:val="00C04DC9"/>
    <w:rsid w:val="00C04DE0"/>
    <w:rsid w:val="00C04DEE"/>
    <w:rsid w:val="00C050D6"/>
    <w:rsid w:val="00C051C7"/>
    <w:rsid w:val="00C051EC"/>
    <w:rsid w:val="00C054E5"/>
    <w:rsid w:val="00C05553"/>
    <w:rsid w:val="00C0555D"/>
    <w:rsid w:val="00C05F3F"/>
    <w:rsid w:val="00C06397"/>
    <w:rsid w:val="00C0651D"/>
    <w:rsid w:val="00C066D9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07FD0"/>
    <w:rsid w:val="00C10519"/>
    <w:rsid w:val="00C106D8"/>
    <w:rsid w:val="00C10793"/>
    <w:rsid w:val="00C10AFD"/>
    <w:rsid w:val="00C10B73"/>
    <w:rsid w:val="00C11167"/>
    <w:rsid w:val="00C111A9"/>
    <w:rsid w:val="00C11916"/>
    <w:rsid w:val="00C11933"/>
    <w:rsid w:val="00C11A43"/>
    <w:rsid w:val="00C11D2A"/>
    <w:rsid w:val="00C11E56"/>
    <w:rsid w:val="00C11FC9"/>
    <w:rsid w:val="00C1219E"/>
    <w:rsid w:val="00C1263D"/>
    <w:rsid w:val="00C126F8"/>
    <w:rsid w:val="00C12810"/>
    <w:rsid w:val="00C12E2F"/>
    <w:rsid w:val="00C12EDD"/>
    <w:rsid w:val="00C130F0"/>
    <w:rsid w:val="00C134DA"/>
    <w:rsid w:val="00C13A18"/>
    <w:rsid w:val="00C13DA2"/>
    <w:rsid w:val="00C13DC7"/>
    <w:rsid w:val="00C13E96"/>
    <w:rsid w:val="00C13F48"/>
    <w:rsid w:val="00C1401D"/>
    <w:rsid w:val="00C14089"/>
    <w:rsid w:val="00C141FF"/>
    <w:rsid w:val="00C142AE"/>
    <w:rsid w:val="00C1453F"/>
    <w:rsid w:val="00C14BA7"/>
    <w:rsid w:val="00C14C2B"/>
    <w:rsid w:val="00C14C75"/>
    <w:rsid w:val="00C14D12"/>
    <w:rsid w:val="00C150B1"/>
    <w:rsid w:val="00C150E4"/>
    <w:rsid w:val="00C153E3"/>
    <w:rsid w:val="00C156CD"/>
    <w:rsid w:val="00C1575C"/>
    <w:rsid w:val="00C158D7"/>
    <w:rsid w:val="00C158E7"/>
    <w:rsid w:val="00C159D7"/>
    <w:rsid w:val="00C15A1F"/>
    <w:rsid w:val="00C16279"/>
    <w:rsid w:val="00C163A2"/>
    <w:rsid w:val="00C1674D"/>
    <w:rsid w:val="00C16A54"/>
    <w:rsid w:val="00C16B4D"/>
    <w:rsid w:val="00C16BD3"/>
    <w:rsid w:val="00C170A5"/>
    <w:rsid w:val="00C171C2"/>
    <w:rsid w:val="00C17253"/>
    <w:rsid w:val="00C17394"/>
    <w:rsid w:val="00C1748A"/>
    <w:rsid w:val="00C1751B"/>
    <w:rsid w:val="00C17682"/>
    <w:rsid w:val="00C17B7D"/>
    <w:rsid w:val="00C17C65"/>
    <w:rsid w:val="00C17D33"/>
    <w:rsid w:val="00C17FDF"/>
    <w:rsid w:val="00C20106"/>
    <w:rsid w:val="00C2030C"/>
    <w:rsid w:val="00C204C2"/>
    <w:rsid w:val="00C2065D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3A0"/>
    <w:rsid w:val="00C234DE"/>
    <w:rsid w:val="00C237B9"/>
    <w:rsid w:val="00C23A18"/>
    <w:rsid w:val="00C23AD4"/>
    <w:rsid w:val="00C23BF6"/>
    <w:rsid w:val="00C23C09"/>
    <w:rsid w:val="00C23E22"/>
    <w:rsid w:val="00C242B7"/>
    <w:rsid w:val="00C24346"/>
    <w:rsid w:val="00C24491"/>
    <w:rsid w:val="00C244F4"/>
    <w:rsid w:val="00C24623"/>
    <w:rsid w:val="00C24702"/>
    <w:rsid w:val="00C2482F"/>
    <w:rsid w:val="00C24902"/>
    <w:rsid w:val="00C249DA"/>
    <w:rsid w:val="00C24D1A"/>
    <w:rsid w:val="00C24D9D"/>
    <w:rsid w:val="00C24ED8"/>
    <w:rsid w:val="00C25DB8"/>
    <w:rsid w:val="00C25F08"/>
    <w:rsid w:val="00C261A2"/>
    <w:rsid w:val="00C26470"/>
    <w:rsid w:val="00C266C7"/>
    <w:rsid w:val="00C267CB"/>
    <w:rsid w:val="00C26BF4"/>
    <w:rsid w:val="00C27142"/>
    <w:rsid w:val="00C27235"/>
    <w:rsid w:val="00C27497"/>
    <w:rsid w:val="00C275D4"/>
    <w:rsid w:val="00C2784D"/>
    <w:rsid w:val="00C278AC"/>
    <w:rsid w:val="00C27B16"/>
    <w:rsid w:val="00C27BEC"/>
    <w:rsid w:val="00C3001B"/>
    <w:rsid w:val="00C302B1"/>
    <w:rsid w:val="00C3054C"/>
    <w:rsid w:val="00C30724"/>
    <w:rsid w:val="00C308EE"/>
    <w:rsid w:val="00C3092E"/>
    <w:rsid w:val="00C30A49"/>
    <w:rsid w:val="00C30CA1"/>
    <w:rsid w:val="00C31326"/>
    <w:rsid w:val="00C313C1"/>
    <w:rsid w:val="00C319B0"/>
    <w:rsid w:val="00C31A5D"/>
    <w:rsid w:val="00C31B67"/>
    <w:rsid w:val="00C31BAD"/>
    <w:rsid w:val="00C322B1"/>
    <w:rsid w:val="00C323B4"/>
    <w:rsid w:val="00C32630"/>
    <w:rsid w:val="00C3275F"/>
    <w:rsid w:val="00C32AAE"/>
    <w:rsid w:val="00C3300A"/>
    <w:rsid w:val="00C33038"/>
    <w:rsid w:val="00C3321B"/>
    <w:rsid w:val="00C332F7"/>
    <w:rsid w:val="00C334A7"/>
    <w:rsid w:val="00C334C9"/>
    <w:rsid w:val="00C33682"/>
    <w:rsid w:val="00C33799"/>
    <w:rsid w:val="00C33808"/>
    <w:rsid w:val="00C3402B"/>
    <w:rsid w:val="00C34208"/>
    <w:rsid w:val="00C34496"/>
    <w:rsid w:val="00C34525"/>
    <w:rsid w:val="00C34844"/>
    <w:rsid w:val="00C348E7"/>
    <w:rsid w:val="00C34C21"/>
    <w:rsid w:val="00C35312"/>
    <w:rsid w:val="00C35397"/>
    <w:rsid w:val="00C35688"/>
    <w:rsid w:val="00C356D3"/>
    <w:rsid w:val="00C35872"/>
    <w:rsid w:val="00C35AB8"/>
    <w:rsid w:val="00C35BD8"/>
    <w:rsid w:val="00C35C02"/>
    <w:rsid w:val="00C35F09"/>
    <w:rsid w:val="00C35F2E"/>
    <w:rsid w:val="00C35FC9"/>
    <w:rsid w:val="00C35FCC"/>
    <w:rsid w:val="00C360C5"/>
    <w:rsid w:val="00C360E7"/>
    <w:rsid w:val="00C360EB"/>
    <w:rsid w:val="00C362FD"/>
    <w:rsid w:val="00C36535"/>
    <w:rsid w:val="00C3663C"/>
    <w:rsid w:val="00C36903"/>
    <w:rsid w:val="00C36E50"/>
    <w:rsid w:val="00C372D5"/>
    <w:rsid w:val="00C3749D"/>
    <w:rsid w:val="00C374B4"/>
    <w:rsid w:val="00C375A4"/>
    <w:rsid w:val="00C377C9"/>
    <w:rsid w:val="00C378FD"/>
    <w:rsid w:val="00C37B2F"/>
    <w:rsid w:val="00C37B39"/>
    <w:rsid w:val="00C37F8D"/>
    <w:rsid w:val="00C400B7"/>
    <w:rsid w:val="00C40165"/>
    <w:rsid w:val="00C4054E"/>
    <w:rsid w:val="00C409F4"/>
    <w:rsid w:val="00C40A61"/>
    <w:rsid w:val="00C40F9B"/>
    <w:rsid w:val="00C41427"/>
    <w:rsid w:val="00C41456"/>
    <w:rsid w:val="00C41825"/>
    <w:rsid w:val="00C41DED"/>
    <w:rsid w:val="00C420E9"/>
    <w:rsid w:val="00C42303"/>
    <w:rsid w:val="00C42B87"/>
    <w:rsid w:val="00C42CF3"/>
    <w:rsid w:val="00C42E1B"/>
    <w:rsid w:val="00C42F2B"/>
    <w:rsid w:val="00C431DC"/>
    <w:rsid w:val="00C432E7"/>
    <w:rsid w:val="00C435CB"/>
    <w:rsid w:val="00C4391F"/>
    <w:rsid w:val="00C43E5D"/>
    <w:rsid w:val="00C43F4C"/>
    <w:rsid w:val="00C44140"/>
    <w:rsid w:val="00C44329"/>
    <w:rsid w:val="00C444D8"/>
    <w:rsid w:val="00C44542"/>
    <w:rsid w:val="00C44622"/>
    <w:rsid w:val="00C44AA3"/>
    <w:rsid w:val="00C44C1C"/>
    <w:rsid w:val="00C45D3A"/>
    <w:rsid w:val="00C4643D"/>
    <w:rsid w:val="00C465D4"/>
    <w:rsid w:val="00C46A0E"/>
    <w:rsid w:val="00C46B79"/>
    <w:rsid w:val="00C46E51"/>
    <w:rsid w:val="00C46ECF"/>
    <w:rsid w:val="00C470D4"/>
    <w:rsid w:val="00C471B8"/>
    <w:rsid w:val="00C471BF"/>
    <w:rsid w:val="00C4726B"/>
    <w:rsid w:val="00C47384"/>
    <w:rsid w:val="00C4757B"/>
    <w:rsid w:val="00C4781F"/>
    <w:rsid w:val="00C479BB"/>
    <w:rsid w:val="00C47A7A"/>
    <w:rsid w:val="00C47CE7"/>
    <w:rsid w:val="00C50130"/>
    <w:rsid w:val="00C50A49"/>
    <w:rsid w:val="00C50B98"/>
    <w:rsid w:val="00C50D45"/>
    <w:rsid w:val="00C50E23"/>
    <w:rsid w:val="00C50F40"/>
    <w:rsid w:val="00C51395"/>
    <w:rsid w:val="00C516B2"/>
    <w:rsid w:val="00C51B2F"/>
    <w:rsid w:val="00C51B5B"/>
    <w:rsid w:val="00C51D5C"/>
    <w:rsid w:val="00C51F3C"/>
    <w:rsid w:val="00C52363"/>
    <w:rsid w:val="00C52DD0"/>
    <w:rsid w:val="00C52DEF"/>
    <w:rsid w:val="00C53051"/>
    <w:rsid w:val="00C53091"/>
    <w:rsid w:val="00C53206"/>
    <w:rsid w:val="00C532A9"/>
    <w:rsid w:val="00C53429"/>
    <w:rsid w:val="00C5395C"/>
    <w:rsid w:val="00C5443B"/>
    <w:rsid w:val="00C544F6"/>
    <w:rsid w:val="00C54580"/>
    <w:rsid w:val="00C54591"/>
    <w:rsid w:val="00C545E4"/>
    <w:rsid w:val="00C550A9"/>
    <w:rsid w:val="00C550F5"/>
    <w:rsid w:val="00C55140"/>
    <w:rsid w:val="00C551C8"/>
    <w:rsid w:val="00C5553B"/>
    <w:rsid w:val="00C55603"/>
    <w:rsid w:val="00C5584C"/>
    <w:rsid w:val="00C5592E"/>
    <w:rsid w:val="00C55DC8"/>
    <w:rsid w:val="00C560C1"/>
    <w:rsid w:val="00C563F8"/>
    <w:rsid w:val="00C56C5A"/>
    <w:rsid w:val="00C56E9A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05D8"/>
    <w:rsid w:val="00C61282"/>
    <w:rsid w:val="00C615A4"/>
    <w:rsid w:val="00C615DB"/>
    <w:rsid w:val="00C61646"/>
    <w:rsid w:val="00C618A5"/>
    <w:rsid w:val="00C61D1D"/>
    <w:rsid w:val="00C61DFE"/>
    <w:rsid w:val="00C62280"/>
    <w:rsid w:val="00C622F5"/>
    <w:rsid w:val="00C625A4"/>
    <w:rsid w:val="00C627A1"/>
    <w:rsid w:val="00C62868"/>
    <w:rsid w:val="00C63488"/>
    <w:rsid w:val="00C638DD"/>
    <w:rsid w:val="00C638EB"/>
    <w:rsid w:val="00C63C50"/>
    <w:rsid w:val="00C63E54"/>
    <w:rsid w:val="00C642B6"/>
    <w:rsid w:val="00C64487"/>
    <w:rsid w:val="00C646A3"/>
    <w:rsid w:val="00C6475B"/>
    <w:rsid w:val="00C6495A"/>
    <w:rsid w:val="00C64ACB"/>
    <w:rsid w:val="00C64D2F"/>
    <w:rsid w:val="00C64D55"/>
    <w:rsid w:val="00C64F45"/>
    <w:rsid w:val="00C64FDA"/>
    <w:rsid w:val="00C650C1"/>
    <w:rsid w:val="00C654C1"/>
    <w:rsid w:val="00C654ED"/>
    <w:rsid w:val="00C65610"/>
    <w:rsid w:val="00C656BD"/>
    <w:rsid w:val="00C656F1"/>
    <w:rsid w:val="00C65858"/>
    <w:rsid w:val="00C65E2B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6F35"/>
    <w:rsid w:val="00C67D57"/>
    <w:rsid w:val="00C67E93"/>
    <w:rsid w:val="00C67FE9"/>
    <w:rsid w:val="00C700C1"/>
    <w:rsid w:val="00C706F0"/>
    <w:rsid w:val="00C707EB"/>
    <w:rsid w:val="00C70903"/>
    <w:rsid w:val="00C70A6A"/>
    <w:rsid w:val="00C70C17"/>
    <w:rsid w:val="00C70DC7"/>
    <w:rsid w:val="00C70EB0"/>
    <w:rsid w:val="00C716A9"/>
    <w:rsid w:val="00C71EEF"/>
    <w:rsid w:val="00C72057"/>
    <w:rsid w:val="00C72135"/>
    <w:rsid w:val="00C72211"/>
    <w:rsid w:val="00C72388"/>
    <w:rsid w:val="00C7243E"/>
    <w:rsid w:val="00C72A69"/>
    <w:rsid w:val="00C734BD"/>
    <w:rsid w:val="00C73704"/>
    <w:rsid w:val="00C73705"/>
    <w:rsid w:val="00C737B0"/>
    <w:rsid w:val="00C74301"/>
    <w:rsid w:val="00C747C5"/>
    <w:rsid w:val="00C74817"/>
    <w:rsid w:val="00C7496A"/>
    <w:rsid w:val="00C74AEA"/>
    <w:rsid w:val="00C75250"/>
    <w:rsid w:val="00C752DA"/>
    <w:rsid w:val="00C75368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A26"/>
    <w:rsid w:val="00C77D6C"/>
    <w:rsid w:val="00C77EAC"/>
    <w:rsid w:val="00C77ED7"/>
    <w:rsid w:val="00C80316"/>
    <w:rsid w:val="00C804DD"/>
    <w:rsid w:val="00C80570"/>
    <w:rsid w:val="00C8060A"/>
    <w:rsid w:val="00C809DC"/>
    <w:rsid w:val="00C80AC8"/>
    <w:rsid w:val="00C80B91"/>
    <w:rsid w:val="00C814C8"/>
    <w:rsid w:val="00C815AB"/>
    <w:rsid w:val="00C816BA"/>
    <w:rsid w:val="00C817DF"/>
    <w:rsid w:val="00C81E0F"/>
    <w:rsid w:val="00C81E76"/>
    <w:rsid w:val="00C821F9"/>
    <w:rsid w:val="00C827F6"/>
    <w:rsid w:val="00C82912"/>
    <w:rsid w:val="00C82D74"/>
    <w:rsid w:val="00C830C3"/>
    <w:rsid w:val="00C83195"/>
    <w:rsid w:val="00C837DD"/>
    <w:rsid w:val="00C83ACA"/>
    <w:rsid w:val="00C83EE0"/>
    <w:rsid w:val="00C83EF0"/>
    <w:rsid w:val="00C83F3E"/>
    <w:rsid w:val="00C8498B"/>
    <w:rsid w:val="00C85029"/>
    <w:rsid w:val="00C8538B"/>
    <w:rsid w:val="00C85403"/>
    <w:rsid w:val="00C85898"/>
    <w:rsid w:val="00C85A09"/>
    <w:rsid w:val="00C86143"/>
    <w:rsid w:val="00C86420"/>
    <w:rsid w:val="00C86579"/>
    <w:rsid w:val="00C867A5"/>
    <w:rsid w:val="00C869AE"/>
    <w:rsid w:val="00C86C98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358"/>
    <w:rsid w:val="00C90416"/>
    <w:rsid w:val="00C90551"/>
    <w:rsid w:val="00C9067F"/>
    <w:rsid w:val="00C90BE5"/>
    <w:rsid w:val="00C90C44"/>
    <w:rsid w:val="00C90D36"/>
    <w:rsid w:val="00C910C5"/>
    <w:rsid w:val="00C9159E"/>
    <w:rsid w:val="00C919E3"/>
    <w:rsid w:val="00C91A08"/>
    <w:rsid w:val="00C91AFB"/>
    <w:rsid w:val="00C91DBA"/>
    <w:rsid w:val="00C921B8"/>
    <w:rsid w:val="00C921FD"/>
    <w:rsid w:val="00C92358"/>
    <w:rsid w:val="00C92638"/>
    <w:rsid w:val="00C92B2E"/>
    <w:rsid w:val="00C92B5E"/>
    <w:rsid w:val="00C92E34"/>
    <w:rsid w:val="00C92EB1"/>
    <w:rsid w:val="00C932AB"/>
    <w:rsid w:val="00C934D5"/>
    <w:rsid w:val="00C9368A"/>
    <w:rsid w:val="00C936C8"/>
    <w:rsid w:val="00C936ED"/>
    <w:rsid w:val="00C937BB"/>
    <w:rsid w:val="00C9385E"/>
    <w:rsid w:val="00C9390B"/>
    <w:rsid w:val="00C93980"/>
    <w:rsid w:val="00C93BB1"/>
    <w:rsid w:val="00C93C37"/>
    <w:rsid w:val="00C9400F"/>
    <w:rsid w:val="00C943F7"/>
    <w:rsid w:val="00C94889"/>
    <w:rsid w:val="00C948D7"/>
    <w:rsid w:val="00C94C56"/>
    <w:rsid w:val="00C94C90"/>
    <w:rsid w:val="00C953E8"/>
    <w:rsid w:val="00C954C7"/>
    <w:rsid w:val="00C95D55"/>
    <w:rsid w:val="00C96058"/>
    <w:rsid w:val="00C96320"/>
    <w:rsid w:val="00C96590"/>
    <w:rsid w:val="00C96759"/>
    <w:rsid w:val="00C9680C"/>
    <w:rsid w:val="00C96A46"/>
    <w:rsid w:val="00C96D56"/>
    <w:rsid w:val="00C96F96"/>
    <w:rsid w:val="00C97811"/>
    <w:rsid w:val="00C97A64"/>
    <w:rsid w:val="00C97CDD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7BC"/>
    <w:rsid w:val="00CA1A7A"/>
    <w:rsid w:val="00CA1B6A"/>
    <w:rsid w:val="00CA1B90"/>
    <w:rsid w:val="00CA1C33"/>
    <w:rsid w:val="00CA1E5B"/>
    <w:rsid w:val="00CA1E6E"/>
    <w:rsid w:val="00CA1F8C"/>
    <w:rsid w:val="00CA1F8F"/>
    <w:rsid w:val="00CA1FDB"/>
    <w:rsid w:val="00CA21AA"/>
    <w:rsid w:val="00CA28AB"/>
    <w:rsid w:val="00CA2B5D"/>
    <w:rsid w:val="00CA325C"/>
    <w:rsid w:val="00CA3302"/>
    <w:rsid w:val="00CA338A"/>
    <w:rsid w:val="00CA3419"/>
    <w:rsid w:val="00CA34CF"/>
    <w:rsid w:val="00CA3A9C"/>
    <w:rsid w:val="00CA3D09"/>
    <w:rsid w:val="00CA3F49"/>
    <w:rsid w:val="00CA4491"/>
    <w:rsid w:val="00CA46CA"/>
    <w:rsid w:val="00CA4721"/>
    <w:rsid w:val="00CA4974"/>
    <w:rsid w:val="00CA4DB6"/>
    <w:rsid w:val="00CA508D"/>
    <w:rsid w:val="00CA57FA"/>
    <w:rsid w:val="00CA5985"/>
    <w:rsid w:val="00CA59E8"/>
    <w:rsid w:val="00CA5C7B"/>
    <w:rsid w:val="00CA63C9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C22"/>
    <w:rsid w:val="00CA7DD7"/>
    <w:rsid w:val="00CB006A"/>
    <w:rsid w:val="00CB024D"/>
    <w:rsid w:val="00CB06D3"/>
    <w:rsid w:val="00CB0840"/>
    <w:rsid w:val="00CB0B7D"/>
    <w:rsid w:val="00CB0F41"/>
    <w:rsid w:val="00CB15C7"/>
    <w:rsid w:val="00CB167E"/>
    <w:rsid w:val="00CB17C6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A63"/>
    <w:rsid w:val="00CB3B09"/>
    <w:rsid w:val="00CB4012"/>
    <w:rsid w:val="00CB4517"/>
    <w:rsid w:val="00CB4778"/>
    <w:rsid w:val="00CB4A74"/>
    <w:rsid w:val="00CB4B87"/>
    <w:rsid w:val="00CB5012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0CE"/>
    <w:rsid w:val="00CB61D9"/>
    <w:rsid w:val="00CB61EA"/>
    <w:rsid w:val="00CB6234"/>
    <w:rsid w:val="00CB6394"/>
    <w:rsid w:val="00CB680B"/>
    <w:rsid w:val="00CB6CB2"/>
    <w:rsid w:val="00CB6FF1"/>
    <w:rsid w:val="00CB70CC"/>
    <w:rsid w:val="00CB71C8"/>
    <w:rsid w:val="00CB73B0"/>
    <w:rsid w:val="00CB745D"/>
    <w:rsid w:val="00CB75F5"/>
    <w:rsid w:val="00CB771E"/>
    <w:rsid w:val="00CB77F2"/>
    <w:rsid w:val="00CB77F9"/>
    <w:rsid w:val="00CB7945"/>
    <w:rsid w:val="00CB7C17"/>
    <w:rsid w:val="00CB7C71"/>
    <w:rsid w:val="00CB7CBB"/>
    <w:rsid w:val="00CC0145"/>
    <w:rsid w:val="00CC018C"/>
    <w:rsid w:val="00CC025E"/>
    <w:rsid w:val="00CC0598"/>
    <w:rsid w:val="00CC07B8"/>
    <w:rsid w:val="00CC09FF"/>
    <w:rsid w:val="00CC0A0B"/>
    <w:rsid w:val="00CC0C5F"/>
    <w:rsid w:val="00CC0CFD"/>
    <w:rsid w:val="00CC0DD7"/>
    <w:rsid w:val="00CC0F58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859"/>
    <w:rsid w:val="00CC2B16"/>
    <w:rsid w:val="00CC2D44"/>
    <w:rsid w:val="00CC2ED9"/>
    <w:rsid w:val="00CC352F"/>
    <w:rsid w:val="00CC3BED"/>
    <w:rsid w:val="00CC3F2D"/>
    <w:rsid w:val="00CC41CC"/>
    <w:rsid w:val="00CC513D"/>
    <w:rsid w:val="00CC516F"/>
    <w:rsid w:val="00CC566C"/>
    <w:rsid w:val="00CC5921"/>
    <w:rsid w:val="00CC5CFA"/>
    <w:rsid w:val="00CC5D98"/>
    <w:rsid w:val="00CC5E8A"/>
    <w:rsid w:val="00CC5EBA"/>
    <w:rsid w:val="00CC5F68"/>
    <w:rsid w:val="00CC5FFE"/>
    <w:rsid w:val="00CC6031"/>
    <w:rsid w:val="00CC66D8"/>
    <w:rsid w:val="00CC69B9"/>
    <w:rsid w:val="00CC6D0B"/>
    <w:rsid w:val="00CC6FEE"/>
    <w:rsid w:val="00CC70C0"/>
    <w:rsid w:val="00CC712C"/>
    <w:rsid w:val="00CC72EE"/>
    <w:rsid w:val="00CC739A"/>
    <w:rsid w:val="00CC790C"/>
    <w:rsid w:val="00CC7F1E"/>
    <w:rsid w:val="00CD0082"/>
    <w:rsid w:val="00CD01D1"/>
    <w:rsid w:val="00CD01D9"/>
    <w:rsid w:val="00CD038B"/>
    <w:rsid w:val="00CD0602"/>
    <w:rsid w:val="00CD0611"/>
    <w:rsid w:val="00CD0724"/>
    <w:rsid w:val="00CD0B4E"/>
    <w:rsid w:val="00CD0CDF"/>
    <w:rsid w:val="00CD0EA8"/>
    <w:rsid w:val="00CD0FDE"/>
    <w:rsid w:val="00CD129C"/>
    <w:rsid w:val="00CD15AF"/>
    <w:rsid w:val="00CD161B"/>
    <w:rsid w:val="00CD1935"/>
    <w:rsid w:val="00CD1C47"/>
    <w:rsid w:val="00CD1E43"/>
    <w:rsid w:val="00CD28D4"/>
    <w:rsid w:val="00CD2A23"/>
    <w:rsid w:val="00CD2EBA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A42"/>
    <w:rsid w:val="00CD3DD7"/>
    <w:rsid w:val="00CD3F51"/>
    <w:rsid w:val="00CD4661"/>
    <w:rsid w:val="00CD48CE"/>
    <w:rsid w:val="00CD4C96"/>
    <w:rsid w:val="00CD4D01"/>
    <w:rsid w:val="00CD4D36"/>
    <w:rsid w:val="00CD4FFC"/>
    <w:rsid w:val="00CD5010"/>
    <w:rsid w:val="00CD5087"/>
    <w:rsid w:val="00CD526B"/>
    <w:rsid w:val="00CD5486"/>
    <w:rsid w:val="00CD54F6"/>
    <w:rsid w:val="00CD57C4"/>
    <w:rsid w:val="00CD5A49"/>
    <w:rsid w:val="00CD5CDB"/>
    <w:rsid w:val="00CD6001"/>
    <w:rsid w:val="00CD66AE"/>
    <w:rsid w:val="00CD670A"/>
    <w:rsid w:val="00CD681C"/>
    <w:rsid w:val="00CD6854"/>
    <w:rsid w:val="00CD6CFC"/>
    <w:rsid w:val="00CD6F42"/>
    <w:rsid w:val="00CD73AA"/>
    <w:rsid w:val="00CD78BD"/>
    <w:rsid w:val="00CD7D7B"/>
    <w:rsid w:val="00CD7E5F"/>
    <w:rsid w:val="00CD7EF1"/>
    <w:rsid w:val="00CD7FAF"/>
    <w:rsid w:val="00CE0B27"/>
    <w:rsid w:val="00CE0B52"/>
    <w:rsid w:val="00CE0C1C"/>
    <w:rsid w:val="00CE0E04"/>
    <w:rsid w:val="00CE0EEE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AD2"/>
    <w:rsid w:val="00CE2D01"/>
    <w:rsid w:val="00CE2FC5"/>
    <w:rsid w:val="00CE30F3"/>
    <w:rsid w:val="00CE37AF"/>
    <w:rsid w:val="00CE3C51"/>
    <w:rsid w:val="00CE4108"/>
    <w:rsid w:val="00CE4132"/>
    <w:rsid w:val="00CE4138"/>
    <w:rsid w:val="00CE420B"/>
    <w:rsid w:val="00CE4414"/>
    <w:rsid w:val="00CE4666"/>
    <w:rsid w:val="00CE4CD3"/>
    <w:rsid w:val="00CE51BC"/>
    <w:rsid w:val="00CE550C"/>
    <w:rsid w:val="00CE551F"/>
    <w:rsid w:val="00CE57E8"/>
    <w:rsid w:val="00CE5C77"/>
    <w:rsid w:val="00CE5F6C"/>
    <w:rsid w:val="00CE64BB"/>
    <w:rsid w:val="00CE6A67"/>
    <w:rsid w:val="00CE6EA6"/>
    <w:rsid w:val="00CE6ED5"/>
    <w:rsid w:val="00CE72F1"/>
    <w:rsid w:val="00CE7340"/>
    <w:rsid w:val="00CE73CA"/>
    <w:rsid w:val="00CE753A"/>
    <w:rsid w:val="00CE7877"/>
    <w:rsid w:val="00CE788D"/>
    <w:rsid w:val="00CE78F9"/>
    <w:rsid w:val="00CE7A7D"/>
    <w:rsid w:val="00CE7C22"/>
    <w:rsid w:val="00CE7ED6"/>
    <w:rsid w:val="00CE7F78"/>
    <w:rsid w:val="00CE7FCF"/>
    <w:rsid w:val="00CE7FF0"/>
    <w:rsid w:val="00CF0320"/>
    <w:rsid w:val="00CF0381"/>
    <w:rsid w:val="00CF062F"/>
    <w:rsid w:val="00CF095B"/>
    <w:rsid w:val="00CF0E9E"/>
    <w:rsid w:val="00CF120C"/>
    <w:rsid w:val="00CF12A7"/>
    <w:rsid w:val="00CF1494"/>
    <w:rsid w:val="00CF14D3"/>
    <w:rsid w:val="00CF15D4"/>
    <w:rsid w:val="00CF1AB3"/>
    <w:rsid w:val="00CF1D02"/>
    <w:rsid w:val="00CF1DF5"/>
    <w:rsid w:val="00CF202F"/>
    <w:rsid w:val="00CF23F3"/>
    <w:rsid w:val="00CF25EC"/>
    <w:rsid w:val="00CF28E8"/>
    <w:rsid w:val="00CF2D20"/>
    <w:rsid w:val="00CF2EF9"/>
    <w:rsid w:val="00CF3230"/>
    <w:rsid w:val="00CF34C0"/>
    <w:rsid w:val="00CF35DB"/>
    <w:rsid w:val="00CF417F"/>
    <w:rsid w:val="00CF4414"/>
    <w:rsid w:val="00CF451F"/>
    <w:rsid w:val="00CF4697"/>
    <w:rsid w:val="00CF4903"/>
    <w:rsid w:val="00CF4AAA"/>
    <w:rsid w:val="00CF4AF3"/>
    <w:rsid w:val="00CF4EFD"/>
    <w:rsid w:val="00CF512B"/>
    <w:rsid w:val="00CF55A1"/>
    <w:rsid w:val="00CF55DC"/>
    <w:rsid w:val="00CF561F"/>
    <w:rsid w:val="00CF5805"/>
    <w:rsid w:val="00CF585E"/>
    <w:rsid w:val="00CF58D8"/>
    <w:rsid w:val="00CF58F9"/>
    <w:rsid w:val="00CF5B34"/>
    <w:rsid w:val="00CF5E81"/>
    <w:rsid w:val="00CF6370"/>
    <w:rsid w:val="00CF6465"/>
    <w:rsid w:val="00CF66E0"/>
    <w:rsid w:val="00CF6819"/>
    <w:rsid w:val="00CF6A53"/>
    <w:rsid w:val="00CF6A6B"/>
    <w:rsid w:val="00CF6DEC"/>
    <w:rsid w:val="00CF7037"/>
    <w:rsid w:val="00CF77B7"/>
    <w:rsid w:val="00CF77EC"/>
    <w:rsid w:val="00CF7AFF"/>
    <w:rsid w:val="00D00129"/>
    <w:rsid w:val="00D0022F"/>
    <w:rsid w:val="00D00629"/>
    <w:rsid w:val="00D00818"/>
    <w:rsid w:val="00D00B0B"/>
    <w:rsid w:val="00D00C9D"/>
    <w:rsid w:val="00D0100F"/>
    <w:rsid w:val="00D0114F"/>
    <w:rsid w:val="00D0115F"/>
    <w:rsid w:val="00D011D1"/>
    <w:rsid w:val="00D0125F"/>
    <w:rsid w:val="00D012AF"/>
    <w:rsid w:val="00D01312"/>
    <w:rsid w:val="00D01367"/>
    <w:rsid w:val="00D014CB"/>
    <w:rsid w:val="00D01665"/>
    <w:rsid w:val="00D0172F"/>
    <w:rsid w:val="00D0181B"/>
    <w:rsid w:val="00D02479"/>
    <w:rsid w:val="00D02480"/>
    <w:rsid w:val="00D024A5"/>
    <w:rsid w:val="00D026E6"/>
    <w:rsid w:val="00D02F41"/>
    <w:rsid w:val="00D03126"/>
    <w:rsid w:val="00D032D9"/>
    <w:rsid w:val="00D038D5"/>
    <w:rsid w:val="00D03FAE"/>
    <w:rsid w:val="00D03FB0"/>
    <w:rsid w:val="00D0404E"/>
    <w:rsid w:val="00D0406D"/>
    <w:rsid w:val="00D0438F"/>
    <w:rsid w:val="00D04464"/>
    <w:rsid w:val="00D048A5"/>
    <w:rsid w:val="00D04975"/>
    <w:rsid w:val="00D04DA4"/>
    <w:rsid w:val="00D04F83"/>
    <w:rsid w:val="00D050A4"/>
    <w:rsid w:val="00D05163"/>
    <w:rsid w:val="00D0518D"/>
    <w:rsid w:val="00D059D3"/>
    <w:rsid w:val="00D05B41"/>
    <w:rsid w:val="00D05CC3"/>
    <w:rsid w:val="00D0609E"/>
    <w:rsid w:val="00D0622D"/>
    <w:rsid w:val="00D0640E"/>
    <w:rsid w:val="00D06819"/>
    <w:rsid w:val="00D069E3"/>
    <w:rsid w:val="00D06AF5"/>
    <w:rsid w:val="00D06BBE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9BD"/>
    <w:rsid w:val="00D10B87"/>
    <w:rsid w:val="00D10C4A"/>
    <w:rsid w:val="00D10DE1"/>
    <w:rsid w:val="00D112E0"/>
    <w:rsid w:val="00D11329"/>
    <w:rsid w:val="00D115C5"/>
    <w:rsid w:val="00D11775"/>
    <w:rsid w:val="00D11C8B"/>
    <w:rsid w:val="00D11EA7"/>
    <w:rsid w:val="00D11F86"/>
    <w:rsid w:val="00D1204B"/>
    <w:rsid w:val="00D12368"/>
    <w:rsid w:val="00D126D2"/>
    <w:rsid w:val="00D1276B"/>
    <w:rsid w:val="00D127F4"/>
    <w:rsid w:val="00D12D4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AF"/>
    <w:rsid w:val="00D145FE"/>
    <w:rsid w:val="00D14632"/>
    <w:rsid w:val="00D147B5"/>
    <w:rsid w:val="00D149F2"/>
    <w:rsid w:val="00D14AE9"/>
    <w:rsid w:val="00D14B37"/>
    <w:rsid w:val="00D14C6A"/>
    <w:rsid w:val="00D14EDB"/>
    <w:rsid w:val="00D14FE8"/>
    <w:rsid w:val="00D15094"/>
    <w:rsid w:val="00D152F2"/>
    <w:rsid w:val="00D1532A"/>
    <w:rsid w:val="00D15BA8"/>
    <w:rsid w:val="00D15C9E"/>
    <w:rsid w:val="00D163C3"/>
    <w:rsid w:val="00D1656A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3D"/>
    <w:rsid w:val="00D177C5"/>
    <w:rsid w:val="00D1788F"/>
    <w:rsid w:val="00D179F0"/>
    <w:rsid w:val="00D17B35"/>
    <w:rsid w:val="00D17B7F"/>
    <w:rsid w:val="00D17D93"/>
    <w:rsid w:val="00D2000B"/>
    <w:rsid w:val="00D20098"/>
    <w:rsid w:val="00D202E0"/>
    <w:rsid w:val="00D20375"/>
    <w:rsid w:val="00D20504"/>
    <w:rsid w:val="00D20611"/>
    <w:rsid w:val="00D208E7"/>
    <w:rsid w:val="00D20B12"/>
    <w:rsid w:val="00D20C3F"/>
    <w:rsid w:val="00D20EA5"/>
    <w:rsid w:val="00D20EE7"/>
    <w:rsid w:val="00D2144C"/>
    <w:rsid w:val="00D215AC"/>
    <w:rsid w:val="00D218A4"/>
    <w:rsid w:val="00D218C1"/>
    <w:rsid w:val="00D2195E"/>
    <w:rsid w:val="00D219A6"/>
    <w:rsid w:val="00D21A20"/>
    <w:rsid w:val="00D21DA3"/>
    <w:rsid w:val="00D21DDA"/>
    <w:rsid w:val="00D221FD"/>
    <w:rsid w:val="00D22269"/>
    <w:rsid w:val="00D225DC"/>
    <w:rsid w:val="00D22787"/>
    <w:rsid w:val="00D22C44"/>
    <w:rsid w:val="00D22E09"/>
    <w:rsid w:val="00D2310C"/>
    <w:rsid w:val="00D2362B"/>
    <w:rsid w:val="00D237F3"/>
    <w:rsid w:val="00D23873"/>
    <w:rsid w:val="00D238F1"/>
    <w:rsid w:val="00D23E67"/>
    <w:rsid w:val="00D2405B"/>
    <w:rsid w:val="00D241EB"/>
    <w:rsid w:val="00D24270"/>
    <w:rsid w:val="00D244EC"/>
    <w:rsid w:val="00D2454A"/>
    <w:rsid w:val="00D24F10"/>
    <w:rsid w:val="00D25073"/>
    <w:rsid w:val="00D253A5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893"/>
    <w:rsid w:val="00D26D8C"/>
    <w:rsid w:val="00D26E3D"/>
    <w:rsid w:val="00D27009"/>
    <w:rsid w:val="00D272E6"/>
    <w:rsid w:val="00D27555"/>
    <w:rsid w:val="00D27799"/>
    <w:rsid w:val="00D27835"/>
    <w:rsid w:val="00D278B6"/>
    <w:rsid w:val="00D2797B"/>
    <w:rsid w:val="00D27D6A"/>
    <w:rsid w:val="00D27E1A"/>
    <w:rsid w:val="00D27E29"/>
    <w:rsid w:val="00D30050"/>
    <w:rsid w:val="00D3053D"/>
    <w:rsid w:val="00D305F4"/>
    <w:rsid w:val="00D30716"/>
    <w:rsid w:val="00D30A87"/>
    <w:rsid w:val="00D30B5F"/>
    <w:rsid w:val="00D30D50"/>
    <w:rsid w:val="00D31117"/>
    <w:rsid w:val="00D31152"/>
    <w:rsid w:val="00D31286"/>
    <w:rsid w:val="00D315F9"/>
    <w:rsid w:val="00D31747"/>
    <w:rsid w:val="00D317D5"/>
    <w:rsid w:val="00D317E9"/>
    <w:rsid w:val="00D31877"/>
    <w:rsid w:val="00D31C69"/>
    <w:rsid w:val="00D31C7D"/>
    <w:rsid w:val="00D31DDA"/>
    <w:rsid w:val="00D32171"/>
    <w:rsid w:val="00D323C3"/>
    <w:rsid w:val="00D3246D"/>
    <w:rsid w:val="00D3279B"/>
    <w:rsid w:val="00D32866"/>
    <w:rsid w:val="00D328CE"/>
    <w:rsid w:val="00D32B46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161"/>
    <w:rsid w:val="00D343EB"/>
    <w:rsid w:val="00D34403"/>
    <w:rsid w:val="00D34538"/>
    <w:rsid w:val="00D3456C"/>
    <w:rsid w:val="00D346EF"/>
    <w:rsid w:val="00D347C3"/>
    <w:rsid w:val="00D34EF7"/>
    <w:rsid w:val="00D35A0C"/>
    <w:rsid w:val="00D35A3E"/>
    <w:rsid w:val="00D35F35"/>
    <w:rsid w:val="00D362CF"/>
    <w:rsid w:val="00D3654E"/>
    <w:rsid w:val="00D36612"/>
    <w:rsid w:val="00D36787"/>
    <w:rsid w:val="00D3694E"/>
    <w:rsid w:val="00D369CA"/>
    <w:rsid w:val="00D36ED5"/>
    <w:rsid w:val="00D36F70"/>
    <w:rsid w:val="00D37463"/>
    <w:rsid w:val="00D3767C"/>
    <w:rsid w:val="00D37971"/>
    <w:rsid w:val="00D37A6F"/>
    <w:rsid w:val="00D37A72"/>
    <w:rsid w:val="00D37FC3"/>
    <w:rsid w:val="00D401A4"/>
    <w:rsid w:val="00D40344"/>
    <w:rsid w:val="00D40381"/>
    <w:rsid w:val="00D40662"/>
    <w:rsid w:val="00D40733"/>
    <w:rsid w:val="00D40995"/>
    <w:rsid w:val="00D413F7"/>
    <w:rsid w:val="00D414C0"/>
    <w:rsid w:val="00D41D04"/>
    <w:rsid w:val="00D41D0B"/>
    <w:rsid w:val="00D41D18"/>
    <w:rsid w:val="00D41E75"/>
    <w:rsid w:val="00D42211"/>
    <w:rsid w:val="00D424E0"/>
    <w:rsid w:val="00D427D4"/>
    <w:rsid w:val="00D42AAF"/>
    <w:rsid w:val="00D42D7D"/>
    <w:rsid w:val="00D4311E"/>
    <w:rsid w:val="00D4318E"/>
    <w:rsid w:val="00D431F6"/>
    <w:rsid w:val="00D43314"/>
    <w:rsid w:val="00D43654"/>
    <w:rsid w:val="00D43B0E"/>
    <w:rsid w:val="00D43BD6"/>
    <w:rsid w:val="00D43C04"/>
    <w:rsid w:val="00D43E7A"/>
    <w:rsid w:val="00D4436B"/>
    <w:rsid w:val="00D445A4"/>
    <w:rsid w:val="00D44603"/>
    <w:rsid w:val="00D448BF"/>
    <w:rsid w:val="00D44AD8"/>
    <w:rsid w:val="00D44DCA"/>
    <w:rsid w:val="00D451EE"/>
    <w:rsid w:val="00D452E3"/>
    <w:rsid w:val="00D45577"/>
    <w:rsid w:val="00D456A0"/>
    <w:rsid w:val="00D45B0A"/>
    <w:rsid w:val="00D45B20"/>
    <w:rsid w:val="00D45C25"/>
    <w:rsid w:val="00D45C47"/>
    <w:rsid w:val="00D460B1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A6F"/>
    <w:rsid w:val="00D47CA2"/>
    <w:rsid w:val="00D506B9"/>
    <w:rsid w:val="00D508CC"/>
    <w:rsid w:val="00D50987"/>
    <w:rsid w:val="00D50B2C"/>
    <w:rsid w:val="00D50B84"/>
    <w:rsid w:val="00D50C86"/>
    <w:rsid w:val="00D50CAE"/>
    <w:rsid w:val="00D50CFF"/>
    <w:rsid w:val="00D51252"/>
    <w:rsid w:val="00D51379"/>
    <w:rsid w:val="00D5150C"/>
    <w:rsid w:val="00D515D6"/>
    <w:rsid w:val="00D51923"/>
    <w:rsid w:val="00D519C2"/>
    <w:rsid w:val="00D51BB7"/>
    <w:rsid w:val="00D51CF2"/>
    <w:rsid w:val="00D51E4F"/>
    <w:rsid w:val="00D51E85"/>
    <w:rsid w:val="00D51FFA"/>
    <w:rsid w:val="00D520EE"/>
    <w:rsid w:val="00D5281D"/>
    <w:rsid w:val="00D52B00"/>
    <w:rsid w:val="00D52F7C"/>
    <w:rsid w:val="00D532DA"/>
    <w:rsid w:val="00D536A6"/>
    <w:rsid w:val="00D53BC2"/>
    <w:rsid w:val="00D53C16"/>
    <w:rsid w:val="00D53E09"/>
    <w:rsid w:val="00D53E50"/>
    <w:rsid w:val="00D53FD0"/>
    <w:rsid w:val="00D54006"/>
    <w:rsid w:val="00D54252"/>
    <w:rsid w:val="00D545D0"/>
    <w:rsid w:val="00D54652"/>
    <w:rsid w:val="00D548BD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B0A"/>
    <w:rsid w:val="00D55D8E"/>
    <w:rsid w:val="00D55F27"/>
    <w:rsid w:val="00D56014"/>
    <w:rsid w:val="00D56229"/>
    <w:rsid w:val="00D562E3"/>
    <w:rsid w:val="00D5644C"/>
    <w:rsid w:val="00D564CA"/>
    <w:rsid w:val="00D568F6"/>
    <w:rsid w:val="00D56AFC"/>
    <w:rsid w:val="00D56D56"/>
    <w:rsid w:val="00D57427"/>
    <w:rsid w:val="00D57DF8"/>
    <w:rsid w:val="00D57EF1"/>
    <w:rsid w:val="00D60153"/>
    <w:rsid w:val="00D60231"/>
    <w:rsid w:val="00D6047C"/>
    <w:rsid w:val="00D604D3"/>
    <w:rsid w:val="00D60664"/>
    <w:rsid w:val="00D60B62"/>
    <w:rsid w:val="00D60C4A"/>
    <w:rsid w:val="00D610E0"/>
    <w:rsid w:val="00D612A9"/>
    <w:rsid w:val="00D61418"/>
    <w:rsid w:val="00D61971"/>
    <w:rsid w:val="00D61C09"/>
    <w:rsid w:val="00D61DCD"/>
    <w:rsid w:val="00D62180"/>
    <w:rsid w:val="00D624D4"/>
    <w:rsid w:val="00D626F7"/>
    <w:rsid w:val="00D628FE"/>
    <w:rsid w:val="00D62FF4"/>
    <w:rsid w:val="00D631E1"/>
    <w:rsid w:val="00D63426"/>
    <w:rsid w:val="00D63524"/>
    <w:rsid w:val="00D63A0E"/>
    <w:rsid w:val="00D63A62"/>
    <w:rsid w:val="00D63CBB"/>
    <w:rsid w:val="00D63E3B"/>
    <w:rsid w:val="00D6432F"/>
    <w:rsid w:val="00D64897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6D13"/>
    <w:rsid w:val="00D67307"/>
    <w:rsid w:val="00D67951"/>
    <w:rsid w:val="00D679BD"/>
    <w:rsid w:val="00D67B8E"/>
    <w:rsid w:val="00D67E4B"/>
    <w:rsid w:val="00D67EA4"/>
    <w:rsid w:val="00D7013E"/>
    <w:rsid w:val="00D70261"/>
    <w:rsid w:val="00D7047F"/>
    <w:rsid w:val="00D70494"/>
    <w:rsid w:val="00D70A3C"/>
    <w:rsid w:val="00D70A59"/>
    <w:rsid w:val="00D71139"/>
    <w:rsid w:val="00D711A7"/>
    <w:rsid w:val="00D7131A"/>
    <w:rsid w:val="00D71471"/>
    <w:rsid w:val="00D71E36"/>
    <w:rsid w:val="00D71FF8"/>
    <w:rsid w:val="00D72129"/>
    <w:rsid w:val="00D724A9"/>
    <w:rsid w:val="00D72585"/>
    <w:rsid w:val="00D72881"/>
    <w:rsid w:val="00D72A72"/>
    <w:rsid w:val="00D72B96"/>
    <w:rsid w:val="00D72EF4"/>
    <w:rsid w:val="00D72F7A"/>
    <w:rsid w:val="00D72FDB"/>
    <w:rsid w:val="00D73512"/>
    <w:rsid w:val="00D736B1"/>
    <w:rsid w:val="00D73C91"/>
    <w:rsid w:val="00D73F26"/>
    <w:rsid w:val="00D741FE"/>
    <w:rsid w:val="00D744A5"/>
    <w:rsid w:val="00D745C5"/>
    <w:rsid w:val="00D749A3"/>
    <w:rsid w:val="00D74D93"/>
    <w:rsid w:val="00D754C9"/>
    <w:rsid w:val="00D756AF"/>
    <w:rsid w:val="00D756F3"/>
    <w:rsid w:val="00D758FE"/>
    <w:rsid w:val="00D75B07"/>
    <w:rsid w:val="00D75C73"/>
    <w:rsid w:val="00D75CE8"/>
    <w:rsid w:val="00D75D6E"/>
    <w:rsid w:val="00D762E4"/>
    <w:rsid w:val="00D763CC"/>
    <w:rsid w:val="00D76863"/>
    <w:rsid w:val="00D7694B"/>
    <w:rsid w:val="00D76BB5"/>
    <w:rsid w:val="00D76C70"/>
    <w:rsid w:val="00D76D50"/>
    <w:rsid w:val="00D7755E"/>
    <w:rsid w:val="00D77772"/>
    <w:rsid w:val="00D7799A"/>
    <w:rsid w:val="00D77A7B"/>
    <w:rsid w:val="00D77D8D"/>
    <w:rsid w:val="00D77EF8"/>
    <w:rsid w:val="00D77F12"/>
    <w:rsid w:val="00D8001E"/>
    <w:rsid w:val="00D8041C"/>
    <w:rsid w:val="00D80619"/>
    <w:rsid w:val="00D8099E"/>
    <w:rsid w:val="00D809A7"/>
    <w:rsid w:val="00D80AD4"/>
    <w:rsid w:val="00D80C31"/>
    <w:rsid w:val="00D80E0E"/>
    <w:rsid w:val="00D80F75"/>
    <w:rsid w:val="00D81CEE"/>
    <w:rsid w:val="00D822C9"/>
    <w:rsid w:val="00D82B59"/>
    <w:rsid w:val="00D82BEF"/>
    <w:rsid w:val="00D82F80"/>
    <w:rsid w:val="00D835B0"/>
    <w:rsid w:val="00D8369B"/>
    <w:rsid w:val="00D836E3"/>
    <w:rsid w:val="00D83768"/>
    <w:rsid w:val="00D8394C"/>
    <w:rsid w:val="00D84287"/>
    <w:rsid w:val="00D84B05"/>
    <w:rsid w:val="00D84DB0"/>
    <w:rsid w:val="00D85060"/>
    <w:rsid w:val="00D85114"/>
    <w:rsid w:val="00D851DB"/>
    <w:rsid w:val="00D85228"/>
    <w:rsid w:val="00D85244"/>
    <w:rsid w:val="00D85534"/>
    <w:rsid w:val="00D85A54"/>
    <w:rsid w:val="00D85C12"/>
    <w:rsid w:val="00D85C82"/>
    <w:rsid w:val="00D85D5A"/>
    <w:rsid w:val="00D85DD5"/>
    <w:rsid w:val="00D865B8"/>
    <w:rsid w:val="00D86AAC"/>
    <w:rsid w:val="00D86AF3"/>
    <w:rsid w:val="00D8709F"/>
    <w:rsid w:val="00D871C9"/>
    <w:rsid w:val="00D871D9"/>
    <w:rsid w:val="00D87336"/>
    <w:rsid w:val="00D900F8"/>
    <w:rsid w:val="00D9017E"/>
    <w:rsid w:val="00D901A5"/>
    <w:rsid w:val="00D902C3"/>
    <w:rsid w:val="00D90509"/>
    <w:rsid w:val="00D905BB"/>
    <w:rsid w:val="00D908CC"/>
    <w:rsid w:val="00D90955"/>
    <w:rsid w:val="00D90A48"/>
    <w:rsid w:val="00D90AEA"/>
    <w:rsid w:val="00D90D69"/>
    <w:rsid w:val="00D910CB"/>
    <w:rsid w:val="00D91220"/>
    <w:rsid w:val="00D9126F"/>
    <w:rsid w:val="00D913A3"/>
    <w:rsid w:val="00D9173C"/>
    <w:rsid w:val="00D9196E"/>
    <w:rsid w:val="00D91CA9"/>
    <w:rsid w:val="00D91E32"/>
    <w:rsid w:val="00D920CA"/>
    <w:rsid w:val="00D92692"/>
    <w:rsid w:val="00D92F01"/>
    <w:rsid w:val="00D933C6"/>
    <w:rsid w:val="00D935A7"/>
    <w:rsid w:val="00D937EB"/>
    <w:rsid w:val="00D9388C"/>
    <w:rsid w:val="00D939F0"/>
    <w:rsid w:val="00D93AE2"/>
    <w:rsid w:val="00D93D3A"/>
    <w:rsid w:val="00D94201"/>
    <w:rsid w:val="00D9424A"/>
    <w:rsid w:val="00D946AF"/>
    <w:rsid w:val="00D950BF"/>
    <w:rsid w:val="00D950D6"/>
    <w:rsid w:val="00D955B0"/>
    <w:rsid w:val="00D959AE"/>
    <w:rsid w:val="00D95A76"/>
    <w:rsid w:val="00D95CFD"/>
    <w:rsid w:val="00D95EC4"/>
    <w:rsid w:val="00D960FB"/>
    <w:rsid w:val="00D96302"/>
    <w:rsid w:val="00D967E0"/>
    <w:rsid w:val="00D96C2E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206"/>
    <w:rsid w:val="00DA02D5"/>
    <w:rsid w:val="00DA056F"/>
    <w:rsid w:val="00DA0685"/>
    <w:rsid w:val="00DA0841"/>
    <w:rsid w:val="00DA0AC0"/>
    <w:rsid w:val="00DA0CC5"/>
    <w:rsid w:val="00DA1355"/>
    <w:rsid w:val="00DA20D7"/>
    <w:rsid w:val="00DA2167"/>
    <w:rsid w:val="00DA2311"/>
    <w:rsid w:val="00DA2755"/>
    <w:rsid w:val="00DA2818"/>
    <w:rsid w:val="00DA2A2B"/>
    <w:rsid w:val="00DA2A8C"/>
    <w:rsid w:val="00DA2D19"/>
    <w:rsid w:val="00DA32EE"/>
    <w:rsid w:val="00DA369F"/>
    <w:rsid w:val="00DA37CD"/>
    <w:rsid w:val="00DA37F2"/>
    <w:rsid w:val="00DA395C"/>
    <w:rsid w:val="00DA3A69"/>
    <w:rsid w:val="00DA3DDF"/>
    <w:rsid w:val="00DA3FD1"/>
    <w:rsid w:val="00DA407C"/>
    <w:rsid w:val="00DA4692"/>
    <w:rsid w:val="00DA47A3"/>
    <w:rsid w:val="00DA4A2B"/>
    <w:rsid w:val="00DA4DC3"/>
    <w:rsid w:val="00DA4F35"/>
    <w:rsid w:val="00DA4FDF"/>
    <w:rsid w:val="00DA5120"/>
    <w:rsid w:val="00DA5464"/>
    <w:rsid w:val="00DA5584"/>
    <w:rsid w:val="00DA5769"/>
    <w:rsid w:val="00DA578B"/>
    <w:rsid w:val="00DA57BA"/>
    <w:rsid w:val="00DA5840"/>
    <w:rsid w:val="00DA6001"/>
    <w:rsid w:val="00DA6DAE"/>
    <w:rsid w:val="00DA71FF"/>
    <w:rsid w:val="00DA7895"/>
    <w:rsid w:val="00DA7CF9"/>
    <w:rsid w:val="00DA7D3D"/>
    <w:rsid w:val="00DA7EDD"/>
    <w:rsid w:val="00DB008F"/>
    <w:rsid w:val="00DB00B5"/>
    <w:rsid w:val="00DB0120"/>
    <w:rsid w:val="00DB02D5"/>
    <w:rsid w:val="00DB09AF"/>
    <w:rsid w:val="00DB09F2"/>
    <w:rsid w:val="00DB10A0"/>
    <w:rsid w:val="00DB1E1E"/>
    <w:rsid w:val="00DB215F"/>
    <w:rsid w:val="00DB2227"/>
    <w:rsid w:val="00DB242C"/>
    <w:rsid w:val="00DB2BFB"/>
    <w:rsid w:val="00DB2E88"/>
    <w:rsid w:val="00DB2EA9"/>
    <w:rsid w:val="00DB2F24"/>
    <w:rsid w:val="00DB30B5"/>
    <w:rsid w:val="00DB3EFE"/>
    <w:rsid w:val="00DB3FD7"/>
    <w:rsid w:val="00DB49B6"/>
    <w:rsid w:val="00DB4A5B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5C0F"/>
    <w:rsid w:val="00DB6234"/>
    <w:rsid w:val="00DB66BD"/>
    <w:rsid w:val="00DB674A"/>
    <w:rsid w:val="00DB678D"/>
    <w:rsid w:val="00DB6B97"/>
    <w:rsid w:val="00DB6D39"/>
    <w:rsid w:val="00DB6D95"/>
    <w:rsid w:val="00DB727B"/>
    <w:rsid w:val="00DB74F6"/>
    <w:rsid w:val="00DB783D"/>
    <w:rsid w:val="00DB783E"/>
    <w:rsid w:val="00DB7D30"/>
    <w:rsid w:val="00DC01B8"/>
    <w:rsid w:val="00DC020F"/>
    <w:rsid w:val="00DC0271"/>
    <w:rsid w:val="00DC0383"/>
    <w:rsid w:val="00DC06FB"/>
    <w:rsid w:val="00DC08A9"/>
    <w:rsid w:val="00DC09FD"/>
    <w:rsid w:val="00DC0AB4"/>
    <w:rsid w:val="00DC0AC5"/>
    <w:rsid w:val="00DC0AE4"/>
    <w:rsid w:val="00DC0C2A"/>
    <w:rsid w:val="00DC0CE6"/>
    <w:rsid w:val="00DC0DD7"/>
    <w:rsid w:val="00DC0E85"/>
    <w:rsid w:val="00DC0FBE"/>
    <w:rsid w:val="00DC11A7"/>
    <w:rsid w:val="00DC1DD2"/>
    <w:rsid w:val="00DC2351"/>
    <w:rsid w:val="00DC24C5"/>
    <w:rsid w:val="00DC270B"/>
    <w:rsid w:val="00DC2868"/>
    <w:rsid w:val="00DC2893"/>
    <w:rsid w:val="00DC2C5E"/>
    <w:rsid w:val="00DC2D97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523"/>
    <w:rsid w:val="00DC4866"/>
    <w:rsid w:val="00DC4C61"/>
    <w:rsid w:val="00DC4F71"/>
    <w:rsid w:val="00DC4F99"/>
    <w:rsid w:val="00DC522D"/>
    <w:rsid w:val="00DC5323"/>
    <w:rsid w:val="00DC539D"/>
    <w:rsid w:val="00DC5508"/>
    <w:rsid w:val="00DC5651"/>
    <w:rsid w:val="00DC59B0"/>
    <w:rsid w:val="00DC5A75"/>
    <w:rsid w:val="00DC6621"/>
    <w:rsid w:val="00DC6645"/>
    <w:rsid w:val="00DC66D2"/>
    <w:rsid w:val="00DC682B"/>
    <w:rsid w:val="00DC685D"/>
    <w:rsid w:val="00DC694B"/>
    <w:rsid w:val="00DC6BFC"/>
    <w:rsid w:val="00DC6C8C"/>
    <w:rsid w:val="00DC70B8"/>
    <w:rsid w:val="00DC70F1"/>
    <w:rsid w:val="00DC7932"/>
    <w:rsid w:val="00DC7C27"/>
    <w:rsid w:val="00DC7DCC"/>
    <w:rsid w:val="00DD04F0"/>
    <w:rsid w:val="00DD0572"/>
    <w:rsid w:val="00DD05BE"/>
    <w:rsid w:val="00DD08D1"/>
    <w:rsid w:val="00DD0AEF"/>
    <w:rsid w:val="00DD0B98"/>
    <w:rsid w:val="00DD0C27"/>
    <w:rsid w:val="00DD0D01"/>
    <w:rsid w:val="00DD0D2D"/>
    <w:rsid w:val="00DD0E60"/>
    <w:rsid w:val="00DD1123"/>
    <w:rsid w:val="00DD12B9"/>
    <w:rsid w:val="00DD1326"/>
    <w:rsid w:val="00DD1439"/>
    <w:rsid w:val="00DD16D4"/>
    <w:rsid w:val="00DD1FC5"/>
    <w:rsid w:val="00DD21F0"/>
    <w:rsid w:val="00DD2248"/>
    <w:rsid w:val="00DD22F9"/>
    <w:rsid w:val="00DD2477"/>
    <w:rsid w:val="00DD279F"/>
    <w:rsid w:val="00DD2969"/>
    <w:rsid w:val="00DD2993"/>
    <w:rsid w:val="00DD2C06"/>
    <w:rsid w:val="00DD33B3"/>
    <w:rsid w:val="00DD34A6"/>
    <w:rsid w:val="00DD3509"/>
    <w:rsid w:val="00DD37DF"/>
    <w:rsid w:val="00DD3D22"/>
    <w:rsid w:val="00DD41A3"/>
    <w:rsid w:val="00DD47DE"/>
    <w:rsid w:val="00DD4B7E"/>
    <w:rsid w:val="00DD4B89"/>
    <w:rsid w:val="00DD4BE9"/>
    <w:rsid w:val="00DD50E2"/>
    <w:rsid w:val="00DD5272"/>
    <w:rsid w:val="00DD52FB"/>
    <w:rsid w:val="00DD5564"/>
    <w:rsid w:val="00DD5581"/>
    <w:rsid w:val="00DD56D6"/>
    <w:rsid w:val="00DD5F1F"/>
    <w:rsid w:val="00DD5F3B"/>
    <w:rsid w:val="00DD6226"/>
    <w:rsid w:val="00DD6262"/>
    <w:rsid w:val="00DD62B6"/>
    <w:rsid w:val="00DD638F"/>
    <w:rsid w:val="00DD6401"/>
    <w:rsid w:val="00DD650A"/>
    <w:rsid w:val="00DD6EB1"/>
    <w:rsid w:val="00DD70E2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35"/>
    <w:rsid w:val="00DE055F"/>
    <w:rsid w:val="00DE0664"/>
    <w:rsid w:val="00DE06AC"/>
    <w:rsid w:val="00DE070C"/>
    <w:rsid w:val="00DE08DF"/>
    <w:rsid w:val="00DE0B8B"/>
    <w:rsid w:val="00DE0FF2"/>
    <w:rsid w:val="00DE10C5"/>
    <w:rsid w:val="00DE1135"/>
    <w:rsid w:val="00DE1195"/>
    <w:rsid w:val="00DE11AA"/>
    <w:rsid w:val="00DE1305"/>
    <w:rsid w:val="00DE15AA"/>
    <w:rsid w:val="00DE1612"/>
    <w:rsid w:val="00DE16A0"/>
    <w:rsid w:val="00DE1740"/>
    <w:rsid w:val="00DE18FE"/>
    <w:rsid w:val="00DE1975"/>
    <w:rsid w:val="00DE1995"/>
    <w:rsid w:val="00DE1D9D"/>
    <w:rsid w:val="00DE2014"/>
    <w:rsid w:val="00DE2402"/>
    <w:rsid w:val="00DE249A"/>
    <w:rsid w:val="00DE2A14"/>
    <w:rsid w:val="00DE2AF9"/>
    <w:rsid w:val="00DE2B9E"/>
    <w:rsid w:val="00DE2C5A"/>
    <w:rsid w:val="00DE2E4E"/>
    <w:rsid w:val="00DE2F47"/>
    <w:rsid w:val="00DE3298"/>
    <w:rsid w:val="00DE3723"/>
    <w:rsid w:val="00DE376B"/>
    <w:rsid w:val="00DE39E4"/>
    <w:rsid w:val="00DE3AA5"/>
    <w:rsid w:val="00DE3C52"/>
    <w:rsid w:val="00DE3CEB"/>
    <w:rsid w:val="00DE3EBC"/>
    <w:rsid w:val="00DE404A"/>
    <w:rsid w:val="00DE4814"/>
    <w:rsid w:val="00DE4950"/>
    <w:rsid w:val="00DE4A42"/>
    <w:rsid w:val="00DE4B0F"/>
    <w:rsid w:val="00DE4D22"/>
    <w:rsid w:val="00DE52A8"/>
    <w:rsid w:val="00DE5448"/>
    <w:rsid w:val="00DE545D"/>
    <w:rsid w:val="00DE55AD"/>
    <w:rsid w:val="00DE5971"/>
    <w:rsid w:val="00DE5DB7"/>
    <w:rsid w:val="00DE5DF7"/>
    <w:rsid w:val="00DE61FC"/>
    <w:rsid w:val="00DE6417"/>
    <w:rsid w:val="00DE65D6"/>
    <w:rsid w:val="00DE664F"/>
    <w:rsid w:val="00DE6686"/>
    <w:rsid w:val="00DE66E8"/>
    <w:rsid w:val="00DE69A2"/>
    <w:rsid w:val="00DE6D8B"/>
    <w:rsid w:val="00DE6F9F"/>
    <w:rsid w:val="00DE7483"/>
    <w:rsid w:val="00DE74BA"/>
    <w:rsid w:val="00DE7835"/>
    <w:rsid w:val="00DE7871"/>
    <w:rsid w:val="00DE7CC9"/>
    <w:rsid w:val="00DE7E1F"/>
    <w:rsid w:val="00DE7F27"/>
    <w:rsid w:val="00DF00EF"/>
    <w:rsid w:val="00DF014A"/>
    <w:rsid w:val="00DF04E9"/>
    <w:rsid w:val="00DF080A"/>
    <w:rsid w:val="00DF0C4A"/>
    <w:rsid w:val="00DF0D4B"/>
    <w:rsid w:val="00DF1350"/>
    <w:rsid w:val="00DF138A"/>
    <w:rsid w:val="00DF153A"/>
    <w:rsid w:val="00DF1566"/>
    <w:rsid w:val="00DF173B"/>
    <w:rsid w:val="00DF176F"/>
    <w:rsid w:val="00DF1AF1"/>
    <w:rsid w:val="00DF1DCE"/>
    <w:rsid w:val="00DF203D"/>
    <w:rsid w:val="00DF21BC"/>
    <w:rsid w:val="00DF21E3"/>
    <w:rsid w:val="00DF2677"/>
    <w:rsid w:val="00DF2775"/>
    <w:rsid w:val="00DF2D22"/>
    <w:rsid w:val="00DF3658"/>
    <w:rsid w:val="00DF385B"/>
    <w:rsid w:val="00DF38EA"/>
    <w:rsid w:val="00DF3A12"/>
    <w:rsid w:val="00DF3E13"/>
    <w:rsid w:val="00DF3EEA"/>
    <w:rsid w:val="00DF4038"/>
    <w:rsid w:val="00DF42C1"/>
    <w:rsid w:val="00DF4362"/>
    <w:rsid w:val="00DF4382"/>
    <w:rsid w:val="00DF47FF"/>
    <w:rsid w:val="00DF49FC"/>
    <w:rsid w:val="00DF4BE0"/>
    <w:rsid w:val="00DF4D65"/>
    <w:rsid w:val="00DF50A7"/>
    <w:rsid w:val="00DF51A2"/>
    <w:rsid w:val="00DF53B6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288"/>
    <w:rsid w:val="00E0083E"/>
    <w:rsid w:val="00E00F89"/>
    <w:rsid w:val="00E01CE7"/>
    <w:rsid w:val="00E01D03"/>
    <w:rsid w:val="00E01DE2"/>
    <w:rsid w:val="00E01E6D"/>
    <w:rsid w:val="00E0210E"/>
    <w:rsid w:val="00E02142"/>
    <w:rsid w:val="00E0231A"/>
    <w:rsid w:val="00E02432"/>
    <w:rsid w:val="00E02748"/>
    <w:rsid w:val="00E0280A"/>
    <w:rsid w:val="00E02C5A"/>
    <w:rsid w:val="00E02FD8"/>
    <w:rsid w:val="00E0307E"/>
    <w:rsid w:val="00E0315A"/>
    <w:rsid w:val="00E03995"/>
    <w:rsid w:val="00E03C76"/>
    <w:rsid w:val="00E03DE5"/>
    <w:rsid w:val="00E0406F"/>
    <w:rsid w:val="00E040DA"/>
    <w:rsid w:val="00E04229"/>
    <w:rsid w:val="00E0429F"/>
    <w:rsid w:val="00E047B2"/>
    <w:rsid w:val="00E04811"/>
    <w:rsid w:val="00E04896"/>
    <w:rsid w:val="00E04AA7"/>
    <w:rsid w:val="00E05068"/>
    <w:rsid w:val="00E057B9"/>
    <w:rsid w:val="00E057C0"/>
    <w:rsid w:val="00E0580D"/>
    <w:rsid w:val="00E059E6"/>
    <w:rsid w:val="00E05CCB"/>
    <w:rsid w:val="00E05DA5"/>
    <w:rsid w:val="00E05DFD"/>
    <w:rsid w:val="00E05E98"/>
    <w:rsid w:val="00E05F7D"/>
    <w:rsid w:val="00E063AF"/>
    <w:rsid w:val="00E0691C"/>
    <w:rsid w:val="00E06A02"/>
    <w:rsid w:val="00E06A61"/>
    <w:rsid w:val="00E06A99"/>
    <w:rsid w:val="00E06B65"/>
    <w:rsid w:val="00E06CAC"/>
    <w:rsid w:val="00E0718F"/>
    <w:rsid w:val="00E074E6"/>
    <w:rsid w:val="00E0759A"/>
    <w:rsid w:val="00E075B1"/>
    <w:rsid w:val="00E076CC"/>
    <w:rsid w:val="00E077A8"/>
    <w:rsid w:val="00E07C7A"/>
    <w:rsid w:val="00E07F39"/>
    <w:rsid w:val="00E10246"/>
    <w:rsid w:val="00E10370"/>
    <w:rsid w:val="00E1057B"/>
    <w:rsid w:val="00E10902"/>
    <w:rsid w:val="00E10B64"/>
    <w:rsid w:val="00E111D6"/>
    <w:rsid w:val="00E112DB"/>
    <w:rsid w:val="00E11527"/>
    <w:rsid w:val="00E11578"/>
    <w:rsid w:val="00E11964"/>
    <w:rsid w:val="00E11AED"/>
    <w:rsid w:val="00E11CC8"/>
    <w:rsid w:val="00E12266"/>
    <w:rsid w:val="00E12586"/>
    <w:rsid w:val="00E127CE"/>
    <w:rsid w:val="00E12868"/>
    <w:rsid w:val="00E128D7"/>
    <w:rsid w:val="00E12DD3"/>
    <w:rsid w:val="00E12FBD"/>
    <w:rsid w:val="00E13122"/>
    <w:rsid w:val="00E13641"/>
    <w:rsid w:val="00E137D6"/>
    <w:rsid w:val="00E138FD"/>
    <w:rsid w:val="00E13B63"/>
    <w:rsid w:val="00E13FBE"/>
    <w:rsid w:val="00E148AD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7D5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907"/>
    <w:rsid w:val="00E21A08"/>
    <w:rsid w:val="00E21AB0"/>
    <w:rsid w:val="00E21C4F"/>
    <w:rsid w:val="00E21D60"/>
    <w:rsid w:val="00E2235D"/>
    <w:rsid w:val="00E225A8"/>
    <w:rsid w:val="00E22904"/>
    <w:rsid w:val="00E22ABD"/>
    <w:rsid w:val="00E23431"/>
    <w:rsid w:val="00E2378C"/>
    <w:rsid w:val="00E23970"/>
    <w:rsid w:val="00E23CC5"/>
    <w:rsid w:val="00E23DE1"/>
    <w:rsid w:val="00E245EE"/>
    <w:rsid w:val="00E24DBB"/>
    <w:rsid w:val="00E24E76"/>
    <w:rsid w:val="00E25039"/>
    <w:rsid w:val="00E258C6"/>
    <w:rsid w:val="00E258C9"/>
    <w:rsid w:val="00E25912"/>
    <w:rsid w:val="00E25A27"/>
    <w:rsid w:val="00E25A73"/>
    <w:rsid w:val="00E25B7F"/>
    <w:rsid w:val="00E25BFB"/>
    <w:rsid w:val="00E25E93"/>
    <w:rsid w:val="00E25EFC"/>
    <w:rsid w:val="00E264F7"/>
    <w:rsid w:val="00E26505"/>
    <w:rsid w:val="00E26751"/>
    <w:rsid w:val="00E26A7E"/>
    <w:rsid w:val="00E26C66"/>
    <w:rsid w:val="00E26D70"/>
    <w:rsid w:val="00E26F98"/>
    <w:rsid w:val="00E26FE7"/>
    <w:rsid w:val="00E27029"/>
    <w:rsid w:val="00E27344"/>
    <w:rsid w:val="00E27693"/>
    <w:rsid w:val="00E2770A"/>
    <w:rsid w:val="00E27802"/>
    <w:rsid w:val="00E27937"/>
    <w:rsid w:val="00E27D94"/>
    <w:rsid w:val="00E30044"/>
    <w:rsid w:val="00E302C4"/>
    <w:rsid w:val="00E30413"/>
    <w:rsid w:val="00E304B2"/>
    <w:rsid w:val="00E304F1"/>
    <w:rsid w:val="00E3055E"/>
    <w:rsid w:val="00E3079A"/>
    <w:rsid w:val="00E307A2"/>
    <w:rsid w:val="00E30BD5"/>
    <w:rsid w:val="00E30DF2"/>
    <w:rsid w:val="00E314D6"/>
    <w:rsid w:val="00E31A59"/>
    <w:rsid w:val="00E32164"/>
    <w:rsid w:val="00E321D8"/>
    <w:rsid w:val="00E32235"/>
    <w:rsid w:val="00E32396"/>
    <w:rsid w:val="00E324D9"/>
    <w:rsid w:val="00E325C1"/>
    <w:rsid w:val="00E3271B"/>
    <w:rsid w:val="00E331E7"/>
    <w:rsid w:val="00E332CF"/>
    <w:rsid w:val="00E33580"/>
    <w:rsid w:val="00E33634"/>
    <w:rsid w:val="00E3376E"/>
    <w:rsid w:val="00E338A4"/>
    <w:rsid w:val="00E33B1B"/>
    <w:rsid w:val="00E33BFC"/>
    <w:rsid w:val="00E34404"/>
    <w:rsid w:val="00E345A7"/>
    <w:rsid w:val="00E34800"/>
    <w:rsid w:val="00E34870"/>
    <w:rsid w:val="00E34BA2"/>
    <w:rsid w:val="00E34FB1"/>
    <w:rsid w:val="00E35029"/>
    <w:rsid w:val="00E35070"/>
    <w:rsid w:val="00E352AF"/>
    <w:rsid w:val="00E35310"/>
    <w:rsid w:val="00E35648"/>
    <w:rsid w:val="00E356CF"/>
    <w:rsid w:val="00E35885"/>
    <w:rsid w:val="00E35E03"/>
    <w:rsid w:val="00E363B8"/>
    <w:rsid w:val="00E36566"/>
    <w:rsid w:val="00E36746"/>
    <w:rsid w:val="00E36ABE"/>
    <w:rsid w:val="00E371E6"/>
    <w:rsid w:val="00E371EB"/>
    <w:rsid w:val="00E37457"/>
    <w:rsid w:val="00E37666"/>
    <w:rsid w:val="00E37CA3"/>
    <w:rsid w:val="00E37E05"/>
    <w:rsid w:val="00E37E08"/>
    <w:rsid w:val="00E400B3"/>
    <w:rsid w:val="00E40541"/>
    <w:rsid w:val="00E4079E"/>
    <w:rsid w:val="00E4083E"/>
    <w:rsid w:val="00E409C0"/>
    <w:rsid w:val="00E409E1"/>
    <w:rsid w:val="00E40A1B"/>
    <w:rsid w:val="00E40F2B"/>
    <w:rsid w:val="00E41477"/>
    <w:rsid w:val="00E41588"/>
    <w:rsid w:val="00E41696"/>
    <w:rsid w:val="00E41876"/>
    <w:rsid w:val="00E418AE"/>
    <w:rsid w:val="00E41BE3"/>
    <w:rsid w:val="00E41D3C"/>
    <w:rsid w:val="00E41E92"/>
    <w:rsid w:val="00E4203F"/>
    <w:rsid w:val="00E42114"/>
    <w:rsid w:val="00E42165"/>
    <w:rsid w:val="00E422FA"/>
    <w:rsid w:val="00E42377"/>
    <w:rsid w:val="00E426FF"/>
    <w:rsid w:val="00E42823"/>
    <w:rsid w:val="00E42A97"/>
    <w:rsid w:val="00E42C0C"/>
    <w:rsid w:val="00E42C27"/>
    <w:rsid w:val="00E42E6F"/>
    <w:rsid w:val="00E42ED7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E5B"/>
    <w:rsid w:val="00E45FAE"/>
    <w:rsid w:val="00E45FB2"/>
    <w:rsid w:val="00E46218"/>
    <w:rsid w:val="00E46A17"/>
    <w:rsid w:val="00E46DB2"/>
    <w:rsid w:val="00E46F2A"/>
    <w:rsid w:val="00E46FAF"/>
    <w:rsid w:val="00E471EC"/>
    <w:rsid w:val="00E4750C"/>
    <w:rsid w:val="00E4751F"/>
    <w:rsid w:val="00E47DC8"/>
    <w:rsid w:val="00E47FD6"/>
    <w:rsid w:val="00E505A1"/>
    <w:rsid w:val="00E507AA"/>
    <w:rsid w:val="00E50BB9"/>
    <w:rsid w:val="00E50C86"/>
    <w:rsid w:val="00E5145D"/>
    <w:rsid w:val="00E515B3"/>
    <w:rsid w:val="00E515B5"/>
    <w:rsid w:val="00E51660"/>
    <w:rsid w:val="00E5184E"/>
    <w:rsid w:val="00E51C30"/>
    <w:rsid w:val="00E51E2A"/>
    <w:rsid w:val="00E51E6C"/>
    <w:rsid w:val="00E522CB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A40"/>
    <w:rsid w:val="00E53A84"/>
    <w:rsid w:val="00E53B28"/>
    <w:rsid w:val="00E53C49"/>
    <w:rsid w:val="00E53DFA"/>
    <w:rsid w:val="00E53EF9"/>
    <w:rsid w:val="00E53FA0"/>
    <w:rsid w:val="00E5409F"/>
    <w:rsid w:val="00E5448F"/>
    <w:rsid w:val="00E544A8"/>
    <w:rsid w:val="00E5461B"/>
    <w:rsid w:val="00E546F1"/>
    <w:rsid w:val="00E5499C"/>
    <w:rsid w:val="00E54AE0"/>
    <w:rsid w:val="00E54CCD"/>
    <w:rsid w:val="00E54DCC"/>
    <w:rsid w:val="00E54E52"/>
    <w:rsid w:val="00E54EDF"/>
    <w:rsid w:val="00E55304"/>
    <w:rsid w:val="00E55327"/>
    <w:rsid w:val="00E55867"/>
    <w:rsid w:val="00E55AD8"/>
    <w:rsid w:val="00E560CA"/>
    <w:rsid w:val="00E56173"/>
    <w:rsid w:val="00E5618D"/>
    <w:rsid w:val="00E5646C"/>
    <w:rsid w:val="00E564EC"/>
    <w:rsid w:val="00E568C8"/>
    <w:rsid w:val="00E56D52"/>
    <w:rsid w:val="00E573B0"/>
    <w:rsid w:val="00E57402"/>
    <w:rsid w:val="00E574B7"/>
    <w:rsid w:val="00E57590"/>
    <w:rsid w:val="00E5760B"/>
    <w:rsid w:val="00E57F2C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63B"/>
    <w:rsid w:val="00E61673"/>
    <w:rsid w:val="00E619D8"/>
    <w:rsid w:val="00E61DD8"/>
    <w:rsid w:val="00E61F3E"/>
    <w:rsid w:val="00E62163"/>
    <w:rsid w:val="00E62320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45A6"/>
    <w:rsid w:val="00E6492A"/>
    <w:rsid w:val="00E652C5"/>
    <w:rsid w:val="00E65494"/>
    <w:rsid w:val="00E654C1"/>
    <w:rsid w:val="00E65654"/>
    <w:rsid w:val="00E656BA"/>
    <w:rsid w:val="00E658E1"/>
    <w:rsid w:val="00E65BFC"/>
    <w:rsid w:val="00E65C00"/>
    <w:rsid w:val="00E65C96"/>
    <w:rsid w:val="00E65CC2"/>
    <w:rsid w:val="00E65DC1"/>
    <w:rsid w:val="00E660D2"/>
    <w:rsid w:val="00E664C8"/>
    <w:rsid w:val="00E6651F"/>
    <w:rsid w:val="00E66550"/>
    <w:rsid w:val="00E66695"/>
    <w:rsid w:val="00E66827"/>
    <w:rsid w:val="00E66DE3"/>
    <w:rsid w:val="00E66F07"/>
    <w:rsid w:val="00E671F4"/>
    <w:rsid w:val="00E67276"/>
    <w:rsid w:val="00E67A46"/>
    <w:rsid w:val="00E67AAE"/>
    <w:rsid w:val="00E67D04"/>
    <w:rsid w:val="00E67DED"/>
    <w:rsid w:val="00E67E37"/>
    <w:rsid w:val="00E67F13"/>
    <w:rsid w:val="00E702B1"/>
    <w:rsid w:val="00E7058F"/>
    <w:rsid w:val="00E70870"/>
    <w:rsid w:val="00E7092A"/>
    <w:rsid w:val="00E70955"/>
    <w:rsid w:val="00E70AA9"/>
    <w:rsid w:val="00E70F7A"/>
    <w:rsid w:val="00E71299"/>
    <w:rsid w:val="00E71606"/>
    <w:rsid w:val="00E71806"/>
    <w:rsid w:val="00E71851"/>
    <w:rsid w:val="00E71B31"/>
    <w:rsid w:val="00E71BC9"/>
    <w:rsid w:val="00E71D13"/>
    <w:rsid w:val="00E71ED5"/>
    <w:rsid w:val="00E720D0"/>
    <w:rsid w:val="00E721F1"/>
    <w:rsid w:val="00E724AB"/>
    <w:rsid w:val="00E72779"/>
    <w:rsid w:val="00E72901"/>
    <w:rsid w:val="00E72DC7"/>
    <w:rsid w:val="00E73120"/>
    <w:rsid w:val="00E736D8"/>
    <w:rsid w:val="00E73BC9"/>
    <w:rsid w:val="00E74163"/>
    <w:rsid w:val="00E74179"/>
    <w:rsid w:val="00E741BF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3F4"/>
    <w:rsid w:val="00E76420"/>
    <w:rsid w:val="00E7643F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00E"/>
    <w:rsid w:val="00E80229"/>
    <w:rsid w:val="00E8039D"/>
    <w:rsid w:val="00E804D5"/>
    <w:rsid w:val="00E80528"/>
    <w:rsid w:val="00E80608"/>
    <w:rsid w:val="00E80C3B"/>
    <w:rsid w:val="00E80FD1"/>
    <w:rsid w:val="00E8128E"/>
    <w:rsid w:val="00E81353"/>
    <w:rsid w:val="00E81381"/>
    <w:rsid w:val="00E8153F"/>
    <w:rsid w:val="00E8176A"/>
    <w:rsid w:val="00E818BC"/>
    <w:rsid w:val="00E819CC"/>
    <w:rsid w:val="00E819D0"/>
    <w:rsid w:val="00E81DF1"/>
    <w:rsid w:val="00E82227"/>
    <w:rsid w:val="00E82560"/>
    <w:rsid w:val="00E8285C"/>
    <w:rsid w:val="00E8292C"/>
    <w:rsid w:val="00E82DD1"/>
    <w:rsid w:val="00E836DA"/>
    <w:rsid w:val="00E836E3"/>
    <w:rsid w:val="00E83703"/>
    <w:rsid w:val="00E8378E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473"/>
    <w:rsid w:val="00E847B7"/>
    <w:rsid w:val="00E848ED"/>
    <w:rsid w:val="00E84910"/>
    <w:rsid w:val="00E84B5C"/>
    <w:rsid w:val="00E84F33"/>
    <w:rsid w:val="00E853D3"/>
    <w:rsid w:val="00E8555C"/>
    <w:rsid w:val="00E8570C"/>
    <w:rsid w:val="00E859CE"/>
    <w:rsid w:val="00E85D79"/>
    <w:rsid w:val="00E85F3E"/>
    <w:rsid w:val="00E863D0"/>
    <w:rsid w:val="00E86492"/>
    <w:rsid w:val="00E86B5E"/>
    <w:rsid w:val="00E86E3E"/>
    <w:rsid w:val="00E8709C"/>
    <w:rsid w:val="00E870D2"/>
    <w:rsid w:val="00E87117"/>
    <w:rsid w:val="00E8738A"/>
    <w:rsid w:val="00E87797"/>
    <w:rsid w:val="00E8792C"/>
    <w:rsid w:val="00E87ACE"/>
    <w:rsid w:val="00E90019"/>
    <w:rsid w:val="00E90787"/>
    <w:rsid w:val="00E907B0"/>
    <w:rsid w:val="00E90C44"/>
    <w:rsid w:val="00E90E57"/>
    <w:rsid w:val="00E90E79"/>
    <w:rsid w:val="00E911DD"/>
    <w:rsid w:val="00E916AC"/>
    <w:rsid w:val="00E919AB"/>
    <w:rsid w:val="00E91BAD"/>
    <w:rsid w:val="00E920E0"/>
    <w:rsid w:val="00E92368"/>
    <w:rsid w:val="00E92448"/>
    <w:rsid w:val="00E929E0"/>
    <w:rsid w:val="00E92A27"/>
    <w:rsid w:val="00E93069"/>
    <w:rsid w:val="00E930DC"/>
    <w:rsid w:val="00E9341D"/>
    <w:rsid w:val="00E936CE"/>
    <w:rsid w:val="00E936FA"/>
    <w:rsid w:val="00E93B00"/>
    <w:rsid w:val="00E941D8"/>
    <w:rsid w:val="00E9434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5A3B"/>
    <w:rsid w:val="00E9602C"/>
    <w:rsid w:val="00E960D2"/>
    <w:rsid w:val="00E96364"/>
    <w:rsid w:val="00E96562"/>
    <w:rsid w:val="00E96718"/>
    <w:rsid w:val="00E969F7"/>
    <w:rsid w:val="00E96C94"/>
    <w:rsid w:val="00E96DA3"/>
    <w:rsid w:val="00E96FAE"/>
    <w:rsid w:val="00E9717B"/>
    <w:rsid w:val="00E973D0"/>
    <w:rsid w:val="00E97467"/>
    <w:rsid w:val="00E9759B"/>
    <w:rsid w:val="00E97679"/>
    <w:rsid w:val="00E977E9"/>
    <w:rsid w:val="00E97B0D"/>
    <w:rsid w:val="00E97B86"/>
    <w:rsid w:val="00E97F5A"/>
    <w:rsid w:val="00EA04D1"/>
    <w:rsid w:val="00EA089D"/>
    <w:rsid w:val="00EA0C4C"/>
    <w:rsid w:val="00EA1112"/>
    <w:rsid w:val="00EA118C"/>
    <w:rsid w:val="00EA142C"/>
    <w:rsid w:val="00EA1E18"/>
    <w:rsid w:val="00EA2159"/>
    <w:rsid w:val="00EA26D1"/>
    <w:rsid w:val="00EA297B"/>
    <w:rsid w:val="00EA29AB"/>
    <w:rsid w:val="00EA29D3"/>
    <w:rsid w:val="00EA2C26"/>
    <w:rsid w:val="00EA2E1A"/>
    <w:rsid w:val="00EA32BD"/>
    <w:rsid w:val="00EA34F8"/>
    <w:rsid w:val="00EA3510"/>
    <w:rsid w:val="00EA426C"/>
    <w:rsid w:val="00EA42F2"/>
    <w:rsid w:val="00EA49AD"/>
    <w:rsid w:val="00EA4A90"/>
    <w:rsid w:val="00EA4BB7"/>
    <w:rsid w:val="00EA5072"/>
    <w:rsid w:val="00EA51D0"/>
    <w:rsid w:val="00EA5348"/>
    <w:rsid w:val="00EA557B"/>
    <w:rsid w:val="00EA5634"/>
    <w:rsid w:val="00EA5745"/>
    <w:rsid w:val="00EA5A06"/>
    <w:rsid w:val="00EA5B5C"/>
    <w:rsid w:val="00EA5D9D"/>
    <w:rsid w:val="00EA5DC2"/>
    <w:rsid w:val="00EA620B"/>
    <w:rsid w:val="00EA6588"/>
    <w:rsid w:val="00EA6783"/>
    <w:rsid w:val="00EA6E34"/>
    <w:rsid w:val="00EA6E4C"/>
    <w:rsid w:val="00EA6F9B"/>
    <w:rsid w:val="00EA744A"/>
    <w:rsid w:val="00EA7703"/>
    <w:rsid w:val="00EA7705"/>
    <w:rsid w:val="00EA77B6"/>
    <w:rsid w:val="00EA7A1A"/>
    <w:rsid w:val="00EA7D20"/>
    <w:rsid w:val="00EA7EB9"/>
    <w:rsid w:val="00EA7F14"/>
    <w:rsid w:val="00EA7F5F"/>
    <w:rsid w:val="00EB01C2"/>
    <w:rsid w:val="00EB0409"/>
    <w:rsid w:val="00EB09D0"/>
    <w:rsid w:val="00EB0B98"/>
    <w:rsid w:val="00EB0CAD"/>
    <w:rsid w:val="00EB0FC7"/>
    <w:rsid w:val="00EB1201"/>
    <w:rsid w:val="00EB1518"/>
    <w:rsid w:val="00EB160B"/>
    <w:rsid w:val="00EB18F4"/>
    <w:rsid w:val="00EB2605"/>
    <w:rsid w:val="00EB28F2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7D"/>
    <w:rsid w:val="00EB3E82"/>
    <w:rsid w:val="00EB3FD6"/>
    <w:rsid w:val="00EB44A7"/>
    <w:rsid w:val="00EB480A"/>
    <w:rsid w:val="00EB484F"/>
    <w:rsid w:val="00EB49E6"/>
    <w:rsid w:val="00EB4B34"/>
    <w:rsid w:val="00EB4C68"/>
    <w:rsid w:val="00EB4F6D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127"/>
    <w:rsid w:val="00EB7213"/>
    <w:rsid w:val="00EB725B"/>
    <w:rsid w:val="00EB7575"/>
    <w:rsid w:val="00EB75B4"/>
    <w:rsid w:val="00EB7961"/>
    <w:rsid w:val="00EC0303"/>
    <w:rsid w:val="00EC091C"/>
    <w:rsid w:val="00EC0A67"/>
    <w:rsid w:val="00EC0B83"/>
    <w:rsid w:val="00EC0FA4"/>
    <w:rsid w:val="00EC10CE"/>
    <w:rsid w:val="00EC12FB"/>
    <w:rsid w:val="00EC153B"/>
    <w:rsid w:val="00EC192F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725"/>
    <w:rsid w:val="00EC492E"/>
    <w:rsid w:val="00EC4CDC"/>
    <w:rsid w:val="00EC5856"/>
    <w:rsid w:val="00EC5B73"/>
    <w:rsid w:val="00EC5BF7"/>
    <w:rsid w:val="00EC5DA4"/>
    <w:rsid w:val="00EC5FA5"/>
    <w:rsid w:val="00EC6032"/>
    <w:rsid w:val="00EC6262"/>
    <w:rsid w:val="00EC62F8"/>
    <w:rsid w:val="00EC6B1D"/>
    <w:rsid w:val="00EC6B35"/>
    <w:rsid w:val="00EC6E90"/>
    <w:rsid w:val="00EC6F6E"/>
    <w:rsid w:val="00EC71AD"/>
    <w:rsid w:val="00EC733D"/>
    <w:rsid w:val="00EC765C"/>
    <w:rsid w:val="00EC7847"/>
    <w:rsid w:val="00EC79A9"/>
    <w:rsid w:val="00EC7AAB"/>
    <w:rsid w:val="00EC7E73"/>
    <w:rsid w:val="00EC7FFC"/>
    <w:rsid w:val="00ED0012"/>
    <w:rsid w:val="00ED0094"/>
    <w:rsid w:val="00ED043B"/>
    <w:rsid w:val="00ED057F"/>
    <w:rsid w:val="00ED06F9"/>
    <w:rsid w:val="00ED07DC"/>
    <w:rsid w:val="00ED0F96"/>
    <w:rsid w:val="00ED1182"/>
    <w:rsid w:val="00ED11A8"/>
    <w:rsid w:val="00ED13D7"/>
    <w:rsid w:val="00ED170F"/>
    <w:rsid w:val="00ED1C7C"/>
    <w:rsid w:val="00ED1CC3"/>
    <w:rsid w:val="00ED1DCC"/>
    <w:rsid w:val="00ED1F01"/>
    <w:rsid w:val="00ED2275"/>
    <w:rsid w:val="00ED2381"/>
    <w:rsid w:val="00ED2557"/>
    <w:rsid w:val="00ED2AEE"/>
    <w:rsid w:val="00ED2AFF"/>
    <w:rsid w:val="00ED2DD8"/>
    <w:rsid w:val="00ED3339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BE9"/>
    <w:rsid w:val="00ED3C1D"/>
    <w:rsid w:val="00ED3C77"/>
    <w:rsid w:val="00ED3DF4"/>
    <w:rsid w:val="00ED4133"/>
    <w:rsid w:val="00ED42E9"/>
    <w:rsid w:val="00ED4B11"/>
    <w:rsid w:val="00ED4EC8"/>
    <w:rsid w:val="00ED5695"/>
    <w:rsid w:val="00ED58EF"/>
    <w:rsid w:val="00ED5A5C"/>
    <w:rsid w:val="00ED5D9C"/>
    <w:rsid w:val="00ED6098"/>
    <w:rsid w:val="00ED6134"/>
    <w:rsid w:val="00ED6146"/>
    <w:rsid w:val="00ED61BF"/>
    <w:rsid w:val="00ED6635"/>
    <w:rsid w:val="00ED675E"/>
    <w:rsid w:val="00ED6852"/>
    <w:rsid w:val="00ED68D0"/>
    <w:rsid w:val="00ED6B14"/>
    <w:rsid w:val="00ED6EB2"/>
    <w:rsid w:val="00ED6ED6"/>
    <w:rsid w:val="00ED7479"/>
    <w:rsid w:val="00ED7534"/>
    <w:rsid w:val="00ED797A"/>
    <w:rsid w:val="00ED7CD8"/>
    <w:rsid w:val="00EE023D"/>
    <w:rsid w:val="00EE03C6"/>
    <w:rsid w:val="00EE0410"/>
    <w:rsid w:val="00EE0D0B"/>
    <w:rsid w:val="00EE13DC"/>
    <w:rsid w:val="00EE177F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2E0C"/>
    <w:rsid w:val="00EE3076"/>
    <w:rsid w:val="00EE33D0"/>
    <w:rsid w:val="00EE3537"/>
    <w:rsid w:val="00EE3703"/>
    <w:rsid w:val="00EE3C43"/>
    <w:rsid w:val="00EE3D35"/>
    <w:rsid w:val="00EE3E97"/>
    <w:rsid w:val="00EE3EC9"/>
    <w:rsid w:val="00EE3EF3"/>
    <w:rsid w:val="00EE3FA8"/>
    <w:rsid w:val="00EE433A"/>
    <w:rsid w:val="00EE4792"/>
    <w:rsid w:val="00EE47CE"/>
    <w:rsid w:val="00EE4AEC"/>
    <w:rsid w:val="00EE4C20"/>
    <w:rsid w:val="00EE4C63"/>
    <w:rsid w:val="00EE4EB3"/>
    <w:rsid w:val="00EE5156"/>
    <w:rsid w:val="00EE54C6"/>
    <w:rsid w:val="00EE553D"/>
    <w:rsid w:val="00EE5BF4"/>
    <w:rsid w:val="00EE5F17"/>
    <w:rsid w:val="00EE652E"/>
    <w:rsid w:val="00EE6540"/>
    <w:rsid w:val="00EE686F"/>
    <w:rsid w:val="00EE69C7"/>
    <w:rsid w:val="00EE6D2A"/>
    <w:rsid w:val="00EE6F3E"/>
    <w:rsid w:val="00EE71AA"/>
    <w:rsid w:val="00EE73D6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C81"/>
    <w:rsid w:val="00EF1E3D"/>
    <w:rsid w:val="00EF1EC4"/>
    <w:rsid w:val="00EF1F78"/>
    <w:rsid w:val="00EF2030"/>
    <w:rsid w:val="00EF2285"/>
    <w:rsid w:val="00EF2714"/>
    <w:rsid w:val="00EF2A40"/>
    <w:rsid w:val="00EF2AEE"/>
    <w:rsid w:val="00EF2D4C"/>
    <w:rsid w:val="00EF2ED2"/>
    <w:rsid w:val="00EF2EDF"/>
    <w:rsid w:val="00EF2EFF"/>
    <w:rsid w:val="00EF3109"/>
    <w:rsid w:val="00EF317F"/>
    <w:rsid w:val="00EF322D"/>
    <w:rsid w:val="00EF36F9"/>
    <w:rsid w:val="00EF3792"/>
    <w:rsid w:val="00EF3875"/>
    <w:rsid w:val="00EF39A3"/>
    <w:rsid w:val="00EF39C3"/>
    <w:rsid w:val="00EF39E9"/>
    <w:rsid w:val="00EF3A0A"/>
    <w:rsid w:val="00EF3A80"/>
    <w:rsid w:val="00EF3AAD"/>
    <w:rsid w:val="00EF40B1"/>
    <w:rsid w:val="00EF416F"/>
    <w:rsid w:val="00EF42CB"/>
    <w:rsid w:val="00EF47DA"/>
    <w:rsid w:val="00EF48CF"/>
    <w:rsid w:val="00EF4A53"/>
    <w:rsid w:val="00EF4A69"/>
    <w:rsid w:val="00EF4D50"/>
    <w:rsid w:val="00EF4E88"/>
    <w:rsid w:val="00EF50A3"/>
    <w:rsid w:val="00EF512A"/>
    <w:rsid w:val="00EF5266"/>
    <w:rsid w:val="00EF5358"/>
    <w:rsid w:val="00EF53F2"/>
    <w:rsid w:val="00EF5701"/>
    <w:rsid w:val="00EF5885"/>
    <w:rsid w:val="00EF58AA"/>
    <w:rsid w:val="00EF5B06"/>
    <w:rsid w:val="00EF5E71"/>
    <w:rsid w:val="00EF6287"/>
    <w:rsid w:val="00EF631D"/>
    <w:rsid w:val="00EF6369"/>
    <w:rsid w:val="00EF65FD"/>
    <w:rsid w:val="00EF6861"/>
    <w:rsid w:val="00EF6938"/>
    <w:rsid w:val="00EF69B5"/>
    <w:rsid w:val="00EF6B33"/>
    <w:rsid w:val="00EF6BD0"/>
    <w:rsid w:val="00EF6E35"/>
    <w:rsid w:val="00EF6F42"/>
    <w:rsid w:val="00EF716D"/>
    <w:rsid w:val="00EF735C"/>
    <w:rsid w:val="00EF7504"/>
    <w:rsid w:val="00EF77CE"/>
    <w:rsid w:val="00EF78D9"/>
    <w:rsid w:val="00EF7A9E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85B"/>
    <w:rsid w:val="00F01A5A"/>
    <w:rsid w:val="00F01F6B"/>
    <w:rsid w:val="00F0233B"/>
    <w:rsid w:val="00F0245D"/>
    <w:rsid w:val="00F02BD3"/>
    <w:rsid w:val="00F02C5A"/>
    <w:rsid w:val="00F02D2F"/>
    <w:rsid w:val="00F03063"/>
    <w:rsid w:val="00F03162"/>
    <w:rsid w:val="00F0321D"/>
    <w:rsid w:val="00F03576"/>
    <w:rsid w:val="00F03B2F"/>
    <w:rsid w:val="00F03B94"/>
    <w:rsid w:val="00F03DD7"/>
    <w:rsid w:val="00F03F24"/>
    <w:rsid w:val="00F0422E"/>
    <w:rsid w:val="00F042A9"/>
    <w:rsid w:val="00F04693"/>
    <w:rsid w:val="00F04973"/>
    <w:rsid w:val="00F04A2D"/>
    <w:rsid w:val="00F04DE7"/>
    <w:rsid w:val="00F04FAC"/>
    <w:rsid w:val="00F05543"/>
    <w:rsid w:val="00F0557F"/>
    <w:rsid w:val="00F05A35"/>
    <w:rsid w:val="00F05A81"/>
    <w:rsid w:val="00F05BB8"/>
    <w:rsid w:val="00F05E5D"/>
    <w:rsid w:val="00F067C7"/>
    <w:rsid w:val="00F06877"/>
    <w:rsid w:val="00F06A90"/>
    <w:rsid w:val="00F06B27"/>
    <w:rsid w:val="00F0711E"/>
    <w:rsid w:val="00F073EE"/>
    <w:rsid w:val="00F07422"/>
    <w:rsid w:val="00F07470"/>
    <w:rsid w:val="00F0760E"/>
    <w:rsid w:val="00F0772C"/>
    <w:rsid w:val="00F07C4B"/>
    <w:rsid w:val="00F07CF2"/>
    <w:rsid w:val="00F07F83"/>
    <w:rsid w:val="00F103AD"/>
    <w:rsid w:val="00F10774"/>
    <w:rsid w:val="00F107F8"/>
    <w:rsid w:val="00F10856"/>
    <w:rsid w:val="00F108CA"/>
    <w:rsid w:val="00F1099E"/>
    <w:rsid w:val="00F10C80"/>
    <w:rsid w:val="00F10E89"/>
    <w:rsid w:val="00F1102D"/>
    <w:rsid w:val="00F1139D"/>
    <w:rsid w:val="00F116C1"/>
    <w:rsid w:val="00F11B2C"/>
    <w:rsid w:val="00F11BA9"/>
    <w:rsid w:val="00F11BF4"/>
    <w:rsid w:val="00F11F65"/>
    <w:rsid w:val="00F1201E"/>
    <w:rsid w:val="00F121F6"/>
    <w:rsid w:val="00F12566"/>
    <w:rsid w:val="00F12853"/>
    <w:rsid w:val="00F12D81"/>
    <w:rsid w:val="00F12E4E"/>
    <w:rsid w:val="00F12E94"/>
    <w:rsid w:val="00F12FA5"/>
    <w:rsid w:val="00F13399"/>
    <w:rsid w:val="00F1340F"/>
    <w:rsid w:val="00F134F7"/>
    <w:rsid w:val="00F1364F"/>
    <w:rsid w:val="00F139A5"/>
    <w:rsid w:val="00F13CEA"/>
    <w:rsid w:val="00F13E03"/>
    <w:rsid w:val="00F13E85"/>
    <w:rsid w:val="00F142C1"/>
    <w:rsid w:val="00F14563"/>
    <w:rsid w:val="00F14572"/>
    <w:rsid w:val="00F147AC"/>
    <w:rsid w:val="00F14F74"/>
    <w:rsid w:val="00F15235"/>
    <w:rsid w:val="00F15275"/>
    <w:rsid w:val="00F15451"/>
    <w:rsid w:val="00F155DF"/>
    <w:rsid w:val="00F15B09"/>
    <w:rsid w:val="00F15D49"/>
    <w:rsid w:val="00F15DE7"/>
    <w:rsid w:val="00F15F24"/>
    <w:rsid w:val="00F15F6F"/>
    <w:rsid w:val="00F16554"/>
    <w:rsid w:val="00F16664"/>
    <w:rsid w:val="00F16754"/>
    <w:rsid w:val="00F16964"/>
    <w:rsid w:val="00F16969"/>
    <w:rsid w:val="00F16E93"/>
    <w:rsid w:val="00F17508"/>
    <w:rsid w:val="00F17701"/>
    <w:rsid w:val="00F177B1"/>
    <w:rsid w:val="00F17873"/>
    <w:rsid w:val="00F17BD0"/>
    <w:rsid w:val="00F2000C"/>
    <w:rsid w:val="00F206F9"/>
    <w:rsid w:val="00F207D4"/>
    <w:rsid w:val="00F20819"/>
    <w:rsid w:val="00F208F5"/>
    <w:rsid w:val="00F20AAB"/>
    <w:rsid w:val="00F20B0B"/>
    <w:rsid w:val="00F20FDF"/>
    <w:rsid w:val="00F21054"/>
    <w:rsid w:val="00F212C0"/>
    <w:rsid w:val="00F214B0"/>
    <w:rsid w:val="00F2179A"/>
    <w:rsid w:val="00F2197A"/>
    <w:rsid w:val="00F21AAD"/>
    <w:rsid w:val="00F21AC7"/>
    <w:rsid w:val="00F21E89"/>
    <w:rsid w:val="00F2243C"/>
    <w:rsid w:val="00F2277A"/>
    <w:rsid w:val="00F22C56"/>
    <w:rsid w:val="00F2318F"/>
    <w:rsid w:val="00F231D3"/>
    <w:rsid w:val="00F2327A"/>
    <w:rsid w:val="00F237F7"/>
    <w:rsid w:val="00F239CD"/>
    <w:rsid w:val="00F23A07"/>
    <w:rsid w:val="00F23C2D"/>
    <w:rsid w:val="00F24122"/>
    <w:rsid w:val="00F241F3"/>
    <w:rsid w:val="00F24239"/>
    <w:rsid w:val="00F24368"/>
    <w:rsid w:val="00F249A1"/>
    <w:rsid w:val="00F24B82"/>
    <w:rsid w:val="00F24D03"/>
    <w:rsid w:val="00F24D3E"/>
    <w:rsid w:val="00F24EAF"/>
    <w:rsid w:val="00F25085"/>
    <w:rsid w:val="00F256F4"/>
    <w:rsid w:val="00F256FF"/>
    <w:rsid w:val="00F25A51"/>
    <w:rsid w:val="00F25A81"/>
    <w:rsid w:val="00F25BEC"/>
    <w:rsid w:val="00F25CE7"/>
    <w:rsid w:val="00F2662B"/>
    <w:rsid w:val="00F266E4"/>
    <w:rsid w:val="00F2674B"/>
    <w:rsid w:val="00F2684E"/>
    <w:rsid w:val="00F2685E"/>
    <w:rsid w:val="00F26A48"/>
    <w:rsid w:val="00F26A99"/>
    <w:rsid w:val="00F26C1E"/>
    <w:rsid w:val="00F27072"/>
    <w:rsid w:val="00F273CA"/>
    <w:rsid w:val="00F276FB"/>
    <w:rsid w:val="00F2798C"/>
    <w:rsid w:val="00F27E39"/>
    <w:rsid w:val="00F30B12"/>
    <w:rsid w:val="00F312CE"/>
    <w:rsid w:val="00F3162F"/>
    <w:rsid w:val="00F31B96"/>
    <w:rsid w:val="00F31DAB"/>
    <w:rsid w:val="00F32038"/>
    <w:rsid w:val="00F320A2"/>
    <w:rsid w:val="00F32170"/>
    <w:rsid w:val="00F3229E"/>
    <w:rsid w:val="00F325C1"/>
    <w:rsid w:val="00F32632"/>
    <w:rsid w:val="00F3266E"/>
    <w:rsid w:val="00F32868"/>
    <w:rsid w:val="00F328B2"/>
    <w:rsid w:val="00F32E47"/>
    <w:rsid w:val="00F32ED8"/>
    <w:rsid w:val="00F33421"/>
    <w:rsid w:val="00F33438"/>
    <w:rsid w:val="00F33915"/>
    <w:rsid w:val="00F33C12"/>
    <w:rsid w:val="00F33DBB"/>
    <w:rsid w:val="00F33F3F"/>
    <w:rsid w:val="00F346CD"/>
    <w:rsid w:val="00F34FAB"/>
    <w:rsid w:val="00F352A6"/>
    <w:rsid w:val="00F358FC"/>
    <w:rsid w:val="00F35C8C"/>
    <w:rsid w:val="00F35FEF"/>
    <w:rsid w:val="00F36842"/>
    <w:rsid w:val="00F36872"/>
    <w:rsid w:val="00F36926"/>
    <w:rsid w:val="00F36A96"/>
    <w:rsid w:val="00F36B4E"/>
    <w:rsid w:val="00F36DBF"/>
    <w:rsid w:val="00F36F26"/>
    <w:rsid w:val="00F37077"/>
    <w:rsid w:val="00F370DE"/>
    <w:rsid w:val="00F3722F"/>
    <w:rsid w:val="00F376D9"/>
    <w:rsid w:val="00F378CA"/>
    <w:rsid w:val="00F37904"/>
    <w:rsid w:val="00F379FD"/>
    <w:rsid w:val="00F37D61"/>
    <w:rsid w:val="00F37E8F"/>
    <w:rsid w:val="00F40211"/>
    <w:rsid w:val="00F40354"/>
    <w:rsid w:val="00F4048D"/>
    <w:rsid w:val="00F404A1"/>
    <w:rsid w:val="00F406D0"/>
    <w:rsid w:val="00F409A2"/>
    <w:rsid w:val="00F40F33"/>
    <w:rsid w:val="00F41052"/>
    <w:rsid w:val="00F411ED"/>
    <w:rsid w:val="00F413F3"/>
    <w:rsid w:val="00F41842"/>
    <w:rsid w:val="00F419E4"/>
    <w:rsid w:val="00F41CA4"/>
    <w:rsid w:val="00F41D94"/>
    <w:rsid w:val="00F42075"/>
    <w:rsid w:val="00F420CB"/>
    <w:rsid w:val="00F430EB"/>
    <w:rsid w:val="00F4323B"/>
    <w:rsid w:val="00F4345B"/>
    <w:rsid w:val="00F43669"/>
    <w:rsid w:val="00F436C3"/>
    <w:rsid w:val="00F43714"/>
    <w:rsid w:val="00F43D5B"/>
    <w:rsid w:val="00F43EB3"/>
    <w:rsid w:val="00F44077"/>
    <w:rsid w:val="00F440D9"/>
    <w:rsid w:val="00F44263"/>
    <w:rsid w:val="00F4483C"/>
    <w:rsid w:val="00F449C6"/>
    <w:rsid w:val="00F44A04"/>
    <w:rsid w:val="00F44B3A"/>
    <w:rsid w:val="00F44FD3"/>
    <w:rsid w:val="00F45013"/>
    <w:rsid w:val="00F450D2"/>
    <w:rsid w:val="00F454EF"/>
    <w:rsid w:val="00F456C3"/>
    <w:rsid w:val="00F4571C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B9B"/>
    <w:rsid w:val="00F47C39"/>
    <w:rsid w:val="00F47D7D"/>
    <w:rsid w:val="00F50407"/>
    <w:rsid w:val="00F5043B"/>
    <w:rsid w:val="00F5046B"/>
    <w:rsid w:val="00F50729"/>
    <w:rsid w:val="00F507BE"/>
    <w:rsid w:val="00F50B62"/>
    <w:rsid w:val="00F50DD0"/>
    <w:rsid w:val="00F510DE"/>
    <w:rsid w:val="00F512FD"/>
    <w:rsid w:val="00F515F5"/>
    <w:rsid w:val="00F5178C"/>
    <w:rsid w:val="00F517A9"/>
    <w:rsid w:val="00F51868"/>
    <w:rsid w:val="00F51A50"/>
    <w:rsid w:val="00F51AD7"/>
    <w:rsid w:val="00F52031"/>
    <w:rsid w:val="00F52464"/>
    <w:rsid w:val="00F524CA"/>
    <w:rsid w:val="00F525D1"/>
    <w:rsid w:val="00F52BC4"/>
    <w:rsid w:val="00F5316C"/>
    <w:rsid w:val="00F53230"/>
    <w:rsid w:val="00F53550"/>
    <w:rsid w:val="00F5376B"/>
    <w:rsid w:val="00F537AD"/>
    <w:rsid w:val="00F53814"/>
    <w:rsid w:val="00F5399A"/>
    <w:rsid w:val="00F53AA7"/>
    <w:rsid w:val="00F53BF3"/>
    <w:rsid w:val="00F53C4B"/>
    <w:rsid w:val="00F53C83"/>
    <w:rsid w:val="00F53D5E"/>
    <w:rsid w:val="00F546DE"/>
    <w:rsid w:val="00F547C3"/>
    <w:rsid w:val="00F5480E"/>
    <w:rsid w:val="00F54B85"/>
    <w:rsid w:val="00F556AC"/>
    <w:rsid w:val="00F55A0C"/>
    <w:rsid w:val="00F55BAA"/>
    <w:rsid w:val="00F55F1F"/>
    <w:rsid w:val="00F56604"/>
    <w:rsid w:val="00F56869"/>
    <w:rsid w:val="00F569CA"/>
    <w:rsid w:val="00F56A0F"/>
    <w:rsid w:val="00F56AC9"/>
    <w:rsid w:val="00F56C29"/>
    <w:rsid w:val="00F56D71"/>
    <w:rsid w:val="00F56FC9"/>
    <w:rsid w:val="00F57405"/>
    <w:rsid w:val="00F57487"/>
    <w:rsid w:val="00F57627"/>
    <w:rsid w:val="00F57CF5"/>
    <w:rsid w:val="00F57E48"/>
    <w:rsid w:val="00F57FED"/>
    <w:rsid w:val="00F600C6"/>
    <w:rsid w:val="00F603B2"/>
    <w:rsid w:val="00F603E9"/>
    <w:rsid w:val="00F6061F"/>
    <w:rsid w:val="00F60634"/>
    <w:rsid w:val="00F609DA"/>
    <w:rsid w:val="00F60A51"/>
    <w:rsid w:val="00F60A86"/>
    <w:rsid w:val="00F60F7E"/>
    <w:rsid w:val="00F610BD"/>
    <w:rsid w:val="00F61400"/>
    <w:rsid w:val="00F61BE5"/>
    <w:rsid w:val="00F621DF"/>
    <w:rsid w:val="00F623BE"/>
    <w:rsid w:val="00F6242C"/>
    <w:rsid w:val="00F625B8"/>
    <w:rsid w:val="00F625FD"/>
    <w:rsid w:val="00F6296D"/>
    <w:rsid w:val="00F62A4E"/>
    <w:rsid w:val="00F6304A"/>
    <w:rsid w:val="00F63615"/>
    <w:rsid w:val="00F63E22"/>
    <w:rsid w:val="00F63E2A"/>
    <w:rsid w:val="00F641BC"/>
    <w:rsid w:val="00F645EF"/>
    <w:rsid w:val="00F6475A"/>
    <w:rsid w:val="00F64A29"/>
    <w:rsid w:val="00F64B89"/>
    <w:rsid w:val="00F64CD9"/>
    <w:rsid w:val="00F6539D"/>
    <w:rsid w:val="00F656A2"/>
    <w:rsid w:val="00F65968"/>
    <w:rsid w:val="00F65B69"/>
    <w:rsid w:val="00F65DC4"/>
    <w:rsid w:val="00F65F91"/>
    <w:rsid w:val="00F6606A"/>
    <w:rsid w:val="00F663E5"/>
    <w:rsid w:val="00F6647F"/>
    <w:rsid w:val="00F66547"/>
    <w:rsid w:val="00F665CE"/>
    <w:rsid w:val="00F667F0"/>
    <w:rsid w:val="00F66BA4"/>
    <w:rsid w:val="00F66C5C"/>
    <w:rsid w:val="00F66C8B"/>
    <w:rsid w:val="00F66F5D"/>
    <w:rsid w:val="00F670CD"/>
    <w:rsid w:val="00F67133"/>
    <w:rsid w:val="00F67417"/>
    <w:rsid w:val="00F6799D"/>
    <w:rsid w:val="00F679D8"/>
    <w:rsid w:val="00F67B73"/>
    <w:rsid w:val="00F67D14"/>
    <w:rsid w:val="00F702DB"/>
    <w:rsid w:val="00F706CF"/>
    <w:rsid w:val="00F707E2"/>
    <w:rsid w:val="00F708EA"/>
    <w:rsid w:val="00F70A75"/>
    <w:rsid w:val="00F70A82"/>
    <w:rsid w:val="00F70C54"/>
    <w:rsid w:val="00F70C98"/>
    <w:rsid w:val="00F70FFB"/>
    <w:rsid w:val="00F713A1"/>
    <w:rsid w:val="00F71596"/>
    <w:rsid w:val="00F7167A"/>
    <w:rsid w:val="00F71F5A"/>
    <w:rsid w:val="00F7229C"/>
    <w:rsid w:val="00F722D0"/>
    <w:rsid w:val="00F72A3E"/>
    <w:rsid w:val="00F72C71"/>
    <w:rsid w:val="00F72C96"/>
    <w:rsid w:val="00F72D34"/>
    <w:rsid w:val="00F72D42"/>
    <w:rsid w:val="00F73509"/>
    <w:rsid w:val="00F7360F"/>
    <w:rsid w:val="00F737CD"/>
    <w:rsid w:val="00F73A36"/>
    <w:rsid w:val="00F73B99"/>
    <w:rsid w:val="00F742EF"/>
    <w:rsid w:val="00F74363"/>
    <w:rsid w:val="00F7463A"/>
    <w:rsid w:val="00F7487B"/>
    <w:rsid w:val="00F748C7"/>
    <w:rsid w:val="00F7490A"/>
    <w:rsid w:val="00F7493A"/>
    <w:rsid w:val="00F74A94"/>
    <w:rsid w:val="00F74F15"/>
    <w:rsid w:val="00F7521B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BC6"/>
    <w:rsid w:val="00F76DB2"/>
    <w:rsid w:val="00F76FC8"/>
    <w:rsid w:val="00F774FE"/>
    <w:rsid w:val="00F77816"/>
    <w:rsid w:val="00F77D5D"/>
    <w:rsid w:val="00F77DD5"/>
    <w:rsid w:val="00F80170"/>
    <w:rsid w:val="00F802E2"/>
    <w:rsid w:val="00F8045D"/>
    <w:rsid w:val="00F804F1"/>
    <w:rsid w:val="00F81225"/>
    <w:rsid w:val="00F8145B"/>
    <w:rsid w:val="00F8146E"/>
    <w:rsid w:val="00F814B7"/>
    <w:rsid w:val="00F814E0"/>
    <w:rsid w:val="00F8198B"/>
    <w:rsid w:val="00F819C8"/>
    <w:rsid w:val="00F81C69"/>
    <w:rsid w:val="00F8220D"/>
    <w:rsid w:val="00F82359"/>
    <w:rsid w:val="00F823D3"/>
    <w:rsid w:val="00F8251F"/>
    <w:rsid w:val="00F826D5"/>
    <w:rsid w:val="00F82765"/>
    <w:rsid w:val="00F8282A"/>
    <w:rsid w:val="00F82846"/>
    <w:rsid w:val="00F82A3D"/>
    <w:rsid w:val="00F82B69"/>
    <w:rsid w:val="00F82B72"/>
    <w:rsid w:val="00F83278"/>
    <w:rsid w:val="00F833FA"/>
    <w:rsid w:val="00F83C71"/>
    <w:rsid w:val="00F83EB4"/>
    <w:rsid w:val="00F83FF1"/>
    <w:rsid w:val="00F84022"/>
    <w:rsid w:val="00F8424B"/>
    <w:rsid w:val="00F84524"/>
    <w:rsid w:val="00F8471D"/>
    <w:rsid w:val="00F847DD"/>
    <w:rsid w:val="00F84885"/>
    <w:rsid w:val="00F84937"/>
    <w:rsid w:val="00F849B9"/>
    <w:rsid w:val="00F849EC"/>
    <w:rsid w:val="00F84A36"/>
    <w:rsid w:val="00F84C08"/>
    <w:rsid w:val="00F84C2A"/>
    <w:rsid w:val="00F84C80"/>
    <w:rsid w:val="00F84CE9"/>
    <w:rsid w:val="00F84CEF"/>
    <w:rsid w:val="00F85125"/>
    <w:rsid w:val="00F8516F"/>
    <w:rsid w:val="00F853AE"/>
    <w:rsid w:val="00F85A0C"/>
    <w:rsid w:val="00F85AA2"/>
    <w:rsid w:val="00F85B70"/>
    <w:rsid w:val="00F85B73"/>
    <w:rsid w:val="00F85B8D"/>
    <w:rsid w:val="00F85C2F"/>
    <w:rsid w:val="00F85CF1"/>
    <w:rsid w:val="00F85DD0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87AE9"/>
    <w:rsid w:val="00F90310"/>
    <w:rsid w:val="00F90322"/>
    <w:rsid w:val="00F903F0"/>
    <w:rsid w:val="00F90430"/>
    <w:rsid w:val="00F9051E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1E6"/>
    <w:rsid w:val="00F9272A"/>
    <w:rsid w:val="00F92A72"/>
    <w:rsid w:val="00F92D6E"/>
    <w:rsid w:val="00F92EBB"/>
    <w:rsid w:val="00F92ED8"/>
    <w:rsid w:val="00F930E9"/>
    <w:rsid w:val="00F932E7"/>
    <w:rsid w:val="00F93BF8"/>
    <w:rsid w:val="00F93EA0"/>
    <w:rsid w:val="00F93FD9"/>
    <w:rsid w:val="00F93FF6"/>
    <w:rsid w:val="00F94022"/>
    <w:rsid w:val="00F94197"/>
    <w:rsid w:val="00F9419E"/>
    <w:rsid w:val="00F9441D"/>
    <w:rsid w:val="00F94B2D"/>
    <w:rsid w:val="00F94FBF"/>
    <w:rsid w:val="00F95116"/>
    <w:rsid w:val="00F9522C"/>
    <w:rsid w:val="00F95637"/>
    <w:rsid w:val="00F95680"/>
    <w:rsid w:val="00F957BF"/>
    <w:rsid w:val="00F957DE"/>
    <w:rsid w:val="00F9592D"/>
    <w:rsid w:val="00F9598F"/>
    <w:rsid w:val="00F95BC2"/>
    <w:rsid w:val="00F961EE"/>
    <w:rsid w:val="00F96398"/>
    <w:rsid w:val="00F964AF"/>
    <w:rsid w:val="00F96554"/>
    <w:rsid w:val="00F96A72"/>
    <w:rsid w:val="00F96B40"/>
    <w:rsid w:val="00F96B5D"/>
    <w:rsid w:val="00F96BC0"/>
    <w:rsid w:val="00F96E32"/>
    <w:rsid w:val="00F96F42"/>
    <w:rsid w:val="00F971B9"/>
    <w:rsid w:val="00F9739E"/>
    <w:rsid w:val="00F9760C"/>
    <w:rsid w:val="00F97DC6"/>
    <w:rsid w:val="00F97DD8"/>
    <w:rsid w:val="00FA006E"/>
    <w:rsid w:val="00FA023C"/>
    <w:rsid w:val="00FA0420"/>
    <w:rsid w:val="00FA0547"/>
    <w:rsid w:val="00FA063F"/>
    <w:rsid w:val="00FA066F"/>
    <w:rsid w:val="00FA06F8"/>
    <w:rsid w:val="00FA0A32"/>
    <w:rsid w:val="00FA0B41"/>
    <w:rsid w:val="00FA0BA2"/>
    <w:rsid w:val="00FA0D34"/>
    <w:rsid w:val="00FA0EBD"/>
    <w:rsid w:val="00FA146C"/>
    <w:rsid w:val="00FA1552"/>
    <w:rsid w:val="00FA17C8"/>
    <w:rsid w:val="00FA1AC9"/>
    <w:rsid w:val="00FA1AE9"/>
    <w:rsid w:val="00FA1E1E"/>
    <w:rsid w:val="00FA210F"/>
    <w:rsid w:val="00FA226A"/>
    <w:rsid w:val="00FA2326"/>
    <w:rsid w:val="00FA2355"/>
    <w:rsid w:val="00FA2377"/>
    <w:rsid w:val="00FA25A3"/>
    <w:rsid w:val="00FA2607"/>
    <w:rsid w:val="00FA2B1D"/>
    <w:rsid w:val="00FA2E37"/>
    <w:rsid w:val="00FA2F16"/>
    <w:rsid w:val="00FA35C3"/>
    <w:rsid w:val="00FA387B"/>
    <w:rsid w:val="00FA3C26"/>
    <w:rsid w:val="00FA412D"/>
    <w:rsid w:val="00FA416A"/>
    <w:rsid w:val="00FA41F9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B4C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181"/>
    <w:rsid w:val="00FB029E"/>
    <w:rsid w:val="00FB0309"/>
    <w:rsid w:val="00FB0322"/>
    <w:rsid w:val="00FB0349"/>
    <w:rsid w:val="00FB04BA"/>
    <w:rsid w:val="00FB0512"/>
    <w:rsid w:val="00FB06F6"/>
    <w:rsid w:val="00FB0AAC"/>
    <w:rsid w:val="00FB0AE2"/>
    <w:rsid w:val="00FB0E81"/>
    <w:rsid w:val="00FB0F64"/>
    <w:rsid w:val="00FB1699"/>
    <w:rsid w:val="00FB1860"/>
    <w:rsid w:val="00FB1C69"/>
    <w:rsid w:val="00FB1D3A"/>
    <w:rsid w:val="00FB1DC5"/>
    <w:rsid w:val="00FB1FC8"/>
    <w:rsid w:val="00FB2594"/>
    <w:rsid w:val="00FB26B1"/>
    <w:rsid w:val="00FB26DC"/>
    <w:rsid w:val="00FB2944"/>
    <w:rsid w:val="00FB29CB"/>
    <w:rsid w:val="00FB2A04"/>
    <w:rsid w:val="00FB2B2F"/>
    <w:rsid w:val="00FB2C47"/>
    <w:rsid w:val="00FB2EAE"/>
    <w:rsid w:val="00FB3014"/>
    <w:rsid w:val="00FB3238"/>
    <w:rsid w:val="00FB3356"/>
    <w:rsid w:val="00FB346D"/>
    <w:rsid w:val="00FB3522"/>
    <w:rsid w:val="00FB3A91"/>
    <w:rsid w:val="00FB3AE3"/>
    <w:rsid w:val="00FB3B7F"/>
    <w:rsid w:val="00FB3D33"/>
    <w:rsid w:val="00FB416A"/>
    <w:rsid w:val="00FB42B7"/>
    <w:rsid w:val="00FB5020"/>
    <w:rsid w:val="00FB5252"/>
    <w:rsid w:val="00FB56AF"/>
    <w:rsid w:val="00FB59A8"/>
    <w:rsid w:val="00FB5A28"/>
    <w:rsid w:val="00FB5C6B"/>
    <w:rsid w:val="00FB5D89"/>
    <w:rsid w:val="00FB5DF5"/>
    <w:rsid w:val="00FB5EC8"/>
    <w:rsid w:val="00FB5F60"/>
    <w:rsid w:val="00FB5F83"/>
    <w:rsid w:val="00FB60CF"/>
    <w:rsid w:val="00FB6330"/>
    <w:rsid w:val="00FB699B"/>
    <w:rsid w:val="00FB6A87"/>
    <w:rsid w:val="00FB6F33"/>
    <w:rsid w:val="00FB7013"/>
    <w:rsid w:val="00FB7637"/>
    <w:rsid w:val="00FB765A"/>
    <w:rsid w:val="00FB7702"/>
    <w:rsid w:val="00FB788D"/>
    <w:rsid w:val="00FB7BBF"/>
    <w:rsid w:val="00FB7D1A"/>
    <w:rsid w:val="00FB7EC1"/>
    <w:rsid w:val="00FC0078"/>
    <w:rsid w:val="00FC0137"/>
    <w:rsid w:val="00FC02E3"/>
    <w:rsid w:val="00FC02FA"/>
    <w:rsid w:val="00FC02FE"/>
    <w:rsid w:val="00FC0741"/>
    <w:rsid w:val="00FC0B06"/>
    <w:rsid w:val="00FC1131"/>
    <w:rsid w:val="00FC14B5"/>
    <w:rsid w:val="00FC1775"/>
    <w:rsid w:val="00FC1B89"/>
    <w:rsid w:val="00FC1C44"/>
    <w:rsid w:val="00FC1CDC"/>
    <w:rsid w:val="00FC1D44"/>
    <w:rsid w:val="00FC212A"/>
    <w:rsid w:val="00FC24E8"/>
    <w:rsid w:val="00FC256D"/>
    <w:rsid w:val="00FC2B76"/>
    <w:rsid w:val="00FC3083"/>
    <w:rsid w:val="00FC314A"/>
    <w:rsid w:val="00FC3227"/>
    <w:rsid w:val="00FC34BD"/>
    <w:rsid w:val="00FC35BE"/>
    <w:rsid w:val="00FC3778"/>
    <w:rsid w:val="00FC3BBB"/>
    <w:rsid w:val="00FC3CA0"/>
    <w:rsid w:val="00FC3CEE"/>
    <w:rsid w:val="00FC3D57"/>
    <w:rsid w:val="00FC4169"/>
    <w:rsid w:val="00FC449E"/>
    <w:rsid w:val="00FC454D"/>
    <w:rsid w:val="00FC4590"/>
    <w:rsid w:val="00FC4A98"/>
    <w:rsid w:val="00FC4CD1"/>
    <w:rsid w:val="00FC5182"/>
    <w:rsid w:val="00FC598E"/>
    <w:rsid w:val="00FC5A83"/>
    <w:rsid w:val="00FC5C9E"/>
    <w:rsid w:val="00FC6096"/>
    <w:rsid w:val="00FC626E"/>
    <w:rsid w:val="00FC6661"/>
    <w:rsid w:val="00FC6DD9"/>
    <w:rsid w:val="00FC731F"/>
    <w:rsid w:val="00FC74E0"/>
    <w:rsid w:val="00FC771A"/>
    <w:rsid w:val="00FC797C"/>
    <w:rsid w:val="00FC7A9E"/>
    <w:rsid w:val="00FC7BEC"/>
    <w:rsid w:val="00FD002C"/>
    <w:rsid w:val="00FD02C9"/>
    <w:rsid w:val="00FD0300"/>
    <w:rsid w:val="00FD0509"/>
    <w:rsid w:val="00FD0757"/>
    <w:rsid w:val="00FD086A"/>
    <w:rsid w:val="00FD08D2"/>
    <w:rsid w:val="00FD0DDD"/>
    <w:rsid w:val="00FD1160"/>
    <w:rsid w:val="00FD11DF"/>
    <w:rsid w:val="00FD128F"/>
    <w:rsid w:val="00FD131D"/>
    <w:rsid w:val="00FD135D"/>
    <w:rsid w:val="00FD163B"/>
    <w:rsid w:val="00FD190A"/>
    <w:rsid w:val="00FD1910"/>
    <w:rsid w:val="00FD1A1F"/>
    <w:rsid w:val="00FD1EE6"/>
    <w:rsid w:val="00FD1F3A"/>
    <w:rsid w:val="00FD2001"/>
    <w:rsid w:val="00FD2344"/>
    <w:rsid w:val="00FD267C"/>
    <w:rsid w:val="00FD28FC"/>
    <w:rsid w:val="00FD2CD0"/>
    <w:rsid w:val="00FD2D13"/>
    <w:rsid w:val="00FD2FBD"/>
    <w:rsid w:val="00FD3522"/>
    <w:rsid w:val="00FD3AAE"/>
    <w:rsid w:val="00FD4771"/>
    <w:rsid w:val="00FD4A56"/>
    <w:rsid w:val="00FD4C1F"/>
    <w:rsid w:val="00FD5071"/>
    <w:rsid w:val="00FD53B3"/>
    <w:rsid w:val="00FD562C"/>
    <w:rsid w:val="00FD5695"/>
    <w:rsid w:val="00FD5DD2"/>
    <w:rsid w:val="00FD6102"/>
    <w:rsid w:val="00FD62EE"/>
    <w:rsid w:val="00FD62F3"/>
    <w:rsid w:val="00FD7229"/>
    <w:rsid w:val="00FD7248"/>
    <w:rsid w:val="00FD7326"/>
    <w:rsid w:val="00FD74EB"/>
    <w:rsid w:val="00FD78E6"/>
    <w:rsid w:val="00FD7C61"/>
    <w:rsid w:val="00FD7EE3"/>
    <w:rsid w:val="00FE051F"/>
    <w:rsid w:val="00FE0CB5"/>
    <w:rsid w:val="00FE0EB5"/>
    <w:rsid w:val="00FE0F8F"/>
    <w:rsid w:val="00FE10BE"/>
    <w:rsid w:val="00FE10DB"/>
    <w:rsid w:val="00FE1240"/>
    <w:rsid w:val="00FE18E1"/>
    <w:rsid w:val="00FE19FF"/>
    <w:rsid w:val="00FE282D"/>
    <w:rsid w:val="00FE28EF"/>
    <w:rsid w:val="00FE2DC9"/>
    <w:rsid w:val="00FE311D"/>
    <w:rsid w:val="00FE34C3"/>
    <w:rsid w:val="00FE3512"/>
    <w:rsid w:val="00FE361E"/>
    <w:rsid w:val="00FE3620"/>
    <w:rsid w:val="00FE3958"/>
    <w:rsid w:val="00FE3AAC"/>
    <w:rsid w:val="00FE3B4A"/>
    <w:rsid w:val="00FE3B73"/>
    <w:rsid w:val="00FE3BCF"/>
    <w:rsid w:val="00FE4445"/>
    <w:rsid w:val="00FE4839"/>
    <w:rsid w:val="00FE4A89"/>
    <w:rsid w:val="00FE4EF9"/>
    <w:rsid w:val="00FE4F74"/>
    <w:rsid w:val="00FE52EA"/>
    <w:rsid w:val="00FE555B"/>
    <w:rsid w:val="00FE5A1C"/>
    <w:rsid w:val="00FE66F1"/>
    <w:rsid w:val="00FE68A9"/>
    <w:rsid w:val="00FE6AF3"/>
    <w:rsid w:val="00FE7009"/>
    <w:rsid w:val="00FE740E"/>
    <w:rsid w:val="00FE7B3F"/>
    <w:rsid w:val="00FE7C71"/>
    <w:rsid w:val="00FE7CAF"/>
    <w:rsid w:val="00FE7CBD"/>
    <w:rsid w:val="00FE7D57"/>
    <w:rsid w:val="00FF006D"/>
    <w:rsid w:val="00FF01E6"/>
    <w:rsid w:val="00FF0257"/>
    <w:rsid w:val="00FF045A"/>
    <w:rsid w:val="00FF07AF"/>
    <w:rsid w:val="00FF08AA"/>
    <w:rsid w:val="00FF092A"/>
    <w:rsid w:val="00FF09D2"/>
    <w:rsid w:val="00FF09E9"/>
    <w:rsid w:val="00FF0BAC"/>
    <w:rsid w:val="00FF0EEC"/>
    <w:rsid w:val="00FF14B2"/>
    <w:rsid w:val="00FF162E"/>
    <w:rsid w:val="00FF170F"/>
    <w:rsid w:val="00FF1A6E"/>
    <w:rsid w:val="00FF1BEA"/>
    <w:rsid w:val="00FF1CBF"/>
    <w:rsid w:val="00FF1F14"/>
    <w:rsid w:val="00FF1F46"/>
    <w:rsid w:val="00FF201B"/>
    <w:rsid w:val="00FF21CB"/>
    <w:rsid w:val="00FF26A5"/>
    <w:rsid w:val="00FF2750"/>
    <w:rsid w:val="00FF275F"/>
    <w:rsid w:val="00FF29CB"/>
    <w:rsid w:val="00FF2A0B"/>
    <w:rsid w:val="00FF2CBF"/>
    <w:rsid w:val="00FF2CE1"/>
    <w:rsid w:val="00FF2F86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1A4"/>
    <w:rsid w:val="00FF43DD"/>
    <w:rsid w:val="00FF445B"/>
    <w:rsid w:val="00FF4972"/>
    <w:rsid w:val="00FF4F14"/>
    <w:rsid w:val="00FF5017"/>
    <w:rsid w:val="00FF53AD"/>
    <w:rsid w:val="00FF5431"/>
    <w:rsid w:val="00FF54F3"/>
    <w:rsid w:val="00FF599F"/>
    <w:rsid w:val="00FF5E72"/>
    <w:rsid w:val="00FF5F3F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40"/>
    <w:rsid w:val="00FF7BA6"/>
    <w:rsid w:val="00FF7CBB"/>
    <w:rsid w:val="00FF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841B5FB4-5795-4C89-A7D2-A3139E0C7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B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Ind w:w="0" w:type="nil"/>
      <w:tblCellMar>
        <w:left w:w="0" w:type="dxa"/>
        <w:right w:w="0" w:type="dxa"/>
      </w:tblCellMar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  <w:tblInd w:w="0" w:type="nil"/>
      <w:tblCellMar>
        <w:left w:w="0" w:type="dxa"/>
        <w:right w:w="0" w:type="dxa"/>
      </w:tblCellMar>
    </w:tblPr>
    <w:tcPr>
      <w:tcBorders>
        <w:bottom w:val="single" w:sz="6" w:space="0" w:color="FFFFFF"/>
        <w:right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036F9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13CEA"/>
    <w:rPr>
      <w:szCs w:val="20"/>
      <w:lang w:val="en-GB" w:bidi="ar-SA"/>
    </w:rPr>
  </w:style>
  <w:style w:type="character" w:customStyle="1" w:styleId="FSBlankChar">
    <w:name w:val="FS_Blank Char"/>
    <w:link w:val="FSBlank"/>
    <w:locked/>
    <w:rsid w:val="00754984"/>
    <w:rPr>
      <w:rFonts w:cs="Angsana New"/>
    </w:rPr>
  </w:style>
  <w:style w:type="paragraph" w:customStyle="1" w:styleId="FSBlank">
    <w:name w:val="FS_Blank"/>
    <w:basedOn w:val="Normal"/>
    <w:link w:val="FSBlankChar"/>
    <w:qFormat/>
    <w:rsid w:val="007549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Times New Roman" w:hAnsi="Times New Roman"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6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29FA5C-6F50-445D-9B42-00172E082B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B8CCAA-E5F5-4812-8BD4-0A5A4293E79B}">
  <ds:schemaRefs>
    <ds:schemaRef ds:uri="http://schemas.microsoft.com/office/infopath/2007/PartnerControls"/>
    <ds:schemaRef ds:uri="f6ba49b0-bcda-4796-8236-5b5cc1493ace"/>
    <ds:schemaRef ds:uri="http://purl.org/dc/elements/1.1/"/>
    <ds:schemaRef ds:uri="4243d5be-521d-4052-81ca-f0f31ea6f2da"/>
    <ds:schemaRef ds:uri="http://schemas.microsoft.com/sharepoint/v3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05716746-add9-412a-97a9-1b5167d151a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EFD304A-D738-41CA-9616-F199D387EC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71455C-109D-4289-99DC-B0C61200BD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13</Pages>
  <Words>2248</Words>
  <Characters>10049</Characters>
  <Application>Microsoft Office Word</Application>
  <DocSecurity>0</DocSecurity>
  <Lines>83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Somjai, Nigonyanont</cp:lastModifiedBy>
  <cp:revision>2</cp:revision>
  <cp:lastPrinted>2025-11-06T12:59:00Z</cp:lastPrinted>
  <dcterms:created xsi:type="dcterms:W3CDTF">2025-11-13T23:23:00Z</dcterms:created>
  <dcterms:modified xsi:type="dcterms:W3CDTF">2025-11-13T23:23:00Z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980d0828e26c210e8a38f3173cb9aeaf19285cbe0fa39a233b5aed25df1a3127</vt:lpwstr>
  </property>
  <property fmtid="{D5CDD505-2E9C-101B-9397-08002B2CF9AE}" pid="5" name="ContentTypeId">
    <vt:lpwstr>0x010100FC3C573FF70E394A86433F5E112C33AA</vt:lpwstr>
  </property>
</Properties>
</file>