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5C382E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59A654B6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สำหรับงวด</w:t>
      </w:r>
      <w:r w:rsidR="000557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="00DD713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</w:t>
      </w:r>
      <w:r w:rsidR="000557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</w:t>
      </w:r>
      <w:r w:rsidR="00DD713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้า</w:t>
      </w:r>
      <w:r w:rsidR="000557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055754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0557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DD713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="0005575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ยน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1010B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1D195BB0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09B1F36" w14:textId="3590550D" w:rsidR="009D4479" w:rsidRPr="00F463CA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9D4479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6E484" w14:textId="10579F67" w:rsidR="00533055" w:rsidRPr="00F463CA" w:rsidRDefault="00533055" w:rsidP="00533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</w:t>
      </w:r>
      <w:r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F463CA">
        <w:rPr>
          <w:rFonts w:asciiTheme="majorBidi" w:hAnsiTheme="majorBidi" w:cstheme="majorBidi"/>
          <w:sz w:val="30"/>
          <w:szCs w:val="30"/>
          <w:cs/>
        </w:rPr>
        <w:t>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และเก้าเดือน</w:t>
      </w:r>
      <w:r w:rsidRPr="00F463C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เก้าเดือน</w:t>
      </w:r>
      <w:r w:rsidRPr="00F463C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งบการเงินแบบย่อ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ซินเน็ค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533055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24D53976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EE5435"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0967DC4C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</w:t>
      </w:r>
      <w:r w:rsidR="0060026F">
        <w:rPr>
          <w:rFonts w:asciiTheme="majorBidi" w:hAnsiTheme="majorBidi" w:cstheme="majorBidi" w:hint="cs"/>
          <w:sz w:val="30"/>
          <w:szCs w:val="30"/>
          <w:cs/>
        </w:rPr>
        <w:t>พรทิพย์ ริมดุสิต</w:t>
      </w:r>
      <w:r w:rsidRPr="00F463CA">
        <w:rPr>
          <w:rFonts w:asciiTheme="majorBidi" w:hAnsiTheme="majorBidi" w:cstheme="majorBidi"/>
          <w:sz w:val="30"/>
          <w:szCs w:val="30"/>
          <w:cs/>
        </w:rPr>
        <w:t>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6226C9E6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7B44">
        <w:rPr>
          <w:rFonts w:asciiTheme="majorBidi" w:hAnsiTheme="majorBidi" w:cstheme="majorBidi"/>
          <w:sz w:val="30"/>
          <w:szCs w:val="30"/>
        </w:rPr>
        <w:t>5</w:t>
      </w:r>
      <w:r w:rsidR="0060026F">
        <w:rPr>
          <w:rFonts w:asciiTheme="majorBidi" w:hAnsiTheme="majorBidi" w:cstheme="majorBidi"/>
          <w:sz w:val="30"/>
          <w:szCs w:val="30"/>
        </w:rPr>
        <w:t>565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199158B0" w:rsidR="005A5A86" w:rsidRPr="00F463CA" w:rsidRDefault="00AA7F36" w:rsidP="005A5A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E61B40">
        <w:rPr>
          <w:rFonts w:asciiTheme="majorBidi" w:hAnsiTheme="majorBidi" w:cstheme="majorBidi"/>
          <w:sz w:val="30"/>
          <w:szCs w:val="30"/>
        </w:rPr>
        <w:t>3</w:t>
      </w:r>
      <w:r w:rsidR="00533055">
        <w:rPr>
          <w:rFonts w:asciiTheme="majorBidi" w:hAnsiTheme="majorBidi" w:cstheme="majorBidi"/>
          <w:sz w:val="30"/>
          <w:szCs w:val="30"/>
        </w:rPr>
        <w:t xml:space="preserve"> </w:t>
      </w:r>
      <w:r w:rsidR="0053305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0C477C" w:rsidRPr="008F1749">
        <w:rPr>
          <w:rFonts w:asciiTheme="majorBidi" w:hAnsiTheme="majorBidi" w:hint="cs"/>
          <w:sz w:val="30"/>
          <w:szCs w:val="30"/>
          <w:cs/>
        </w:rPr>
        <w:t xml:space="preserve"> </w:t>
      </w:r>
      <w:r w:rsidR="00CB0E96" w:rsidRPr="008F1749">
        <w:rPr>
          <w:rFonts w:asciiTheme="majorBidi" w:hAnsiTheme="majorBidi" w:cstheme="majorBidi"/>
          <w:sz w:val="30"/>
          <w:szCs w:val="30"/>
        </w:rPr>
        <w:t>256</w:t>
      </w:r>
      <w:r w:rsidR="00D1010B" w:rsidRPr="008F1749">
        <w:rPr>
          <w:rFonts w:asciiTheme="majorBidi" w:hAnsiTheme="majorBidi" w:cstheme="majorBidi"/>
          <w:sz w:val="30"/>
          <w:szCs w:val="30"/>
        </w:rPr>
        <w:t>8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79EDB" w14:textId="77777777" w:rsidR="00F456BE" w:rsidRDefault="00F456BE">
      <w:r>
        <w:separator/>
      </w:r>
    </w:p>
  </w:endnote>
  <w:endnote w:type="continuationSeparator" w:id="0">
    <w:p w14:paraId="67F5B4CA" w14:textId="77777777" w:rsidR="00F456BE" w:rsidRDefault="00F4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7316A" w14:textId="77777777" w:rsidR="00F456BE" w:rsidRDefault="00F456BE">
      <w:r>
        <w:separator/>
      </w:r>
    </w:p>
  </w:footnote>
  <w:footnote w:type="continuationSeparator" w:id="0">
    <w:p w14:paraId="7ABCDEB9" w14:textId="77777777" w:rsidR="00F456BE" w:rsidRDefault="00F45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908BF" w14:textId="77777777" w:rsidR="007D50B3" w:rsidRDefault="00E61B40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F4C35" w14:textId="77777777" w:rsidR="007D50B3" w:rsidRPr="00DD713A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3AB7973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76F1F97" w14:textId="77777777" w:rsid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6F3C4C4" w14:textId="77777777" w:rsid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7082FC4" w14:textId="77777777" w:rsid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7A97263B" w14:textId="77777777" w:rsidR="00DD713A" w:rsidRPr="00DD713A" w:rsidRDefault="00DD71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0EC669" w14:textId="77777777" w:rsidR="00DD713A" w:rsidRPr="004F6D6D" w:rsidRDefault="00DD713A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0E1B4" w14:textId="3636533A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D23BB6D" w14:textId="3EDA2747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21B119" w14:textId="77777777" w:rsidR="004A3C9C" w:rsidRP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54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CBD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5F4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2FEB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7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8F9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CA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3FF8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4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AD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1DD5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F43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4B2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752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4C2C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6E76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956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3D3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443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4F6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055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6793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6E0D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26F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E17"/>
    <w:rsid w:val="00615FEC"/>
    <w:rsid w:val="00616179"/>
    <w:rsid w:val="00616409"/>
    <w:rsid w:val="00616E91"/>
    <w:rsid w:val="00616FBF"/>
    <w:rsid w:val="006172B9"/>
    <w:rsid w:val="00617BA9"/>
    <w:rsid w:val="00617DF7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83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A69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B09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6E2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046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7E0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13F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53D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850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5C5E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3C7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24D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6BDC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5B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37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749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602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07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3E3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63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3D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A7F36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29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54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DE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42B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A9D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0D6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6D3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63E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10B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14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25D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0FC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92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13A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56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40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1E3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435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A46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6BE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5E4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A95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3EE6B0-EE9C-461E-9FD3-BE5569764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411</Words>
  <Characters>1594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Papawee, Pinthong</cp:lastModifiedBy>
  <cp:revision>3</cp:revision>
  <cp:lastPrinted>2024-08-05T14:09:00Z</cp:lastPrinted>
  <dcterms:created xsi:type="dcterms:W3CDTF">2025-11-12T09:54:00Z</dcterms:created>
  <dcterms:modified xsi:type="dcterms:W3CDTF">2025-11-12T09:54:00Z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