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4F4AD" w14:textId="3202A157" w:rsidR="003E6A5C" w:rsidRPr="002C0D86" w:rsidRDefault="003E6A5C" w:rsidP="0014234C">
      <w:pPr>
        <w:pStyle w:val="IndexHeading1"/>
        <w:spacing w:after="0" w:line="240" w:lineRule="atLeast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3B4A6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="00CE06EE" w:rsidRPr="003B4A6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B4A6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59B8D27" w14:textId="77777777" w:rsidR="003E6A5C" w:rsidRPr="00EF652C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A7586EB" w14:textId="75E83110" w:rsidR="00836386" w:rsidRPr="00EF652C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FB5E9C7" w14:textId="77777777" w:rsidR="00190CF3" w:rsidRPr="00EF652C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D63D34" w14:textId="77777777" w:rsidR="00C73EB3" w:rsidRPr="00EF652C" w:rsidRDefault="003E6A5C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55F6B96C" w14:textId="4203A2DA" w:rsidR="00C73EB3" w:rsidRPr="00EF652C" w:rsidRDefault="00C73EB3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21198">
        <w:rPr>
          <w:rFonts w:asciiTheme="majorBidi" w:hAnsiTheme="majorBidi" w:cstheme="majorBidi"/>
          <w:sz w:val="30"/>
          <w:szCs w:val="30"/>
          <w:cs/>
          <w:lang w:bidi="th-TH"/>
        </w:rPr>
        <w:t>เงินให้กู้ยืม</w:t>
      </w:r>
    </w:p>
    <w:p w14:paraId="55526EFB" w14:textId="086BAE47" w:rsidR="00C54544" w:rsidRDefault="00E277C7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1A35E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2980658" w14:textId="77777777" w:rsidR="00F97AEB" w:rsidRPr="001A35E3" w:rsidRDefault="00F97AEB" w:rsidP="00F97AE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3DC68709" w14:textId="6F135FA7" w:rsidR="003E44A6" w:rsidRPr="001A35E3" w:rsidRDefault="003E44A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="005F6792" w:rsidRPr="001A35E3">
        <w:rPr>
          <w:rFonts w:asciiTheme="majorBidi" w:hAnsiTheme="majorBidi" w:cstheme="majorBidi" w:hint="cs"/>
          <w:sz w:val="30"/>
          <w:szCs w:val="30"/>
          <w:cs/>
          <w:lang w:bidi="th-TH"/>
        </w:rPr>
        <w:t>ครื่องมือทางการเงิน</w:t>
      </w:r>
    </w:p>
    <w:p w14:paraId="33F10900" w14:textId="1703D763" w:rsidR="00083D96" w:rsidRDefault="00B1128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9697D4C" w14:textId="77777777" w:rsidR="00E00CAC" w:rsidRPr="00EF652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EF652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EF8BC7A" w14:textId="77777777" w:rsidR="003E6A5C" w:rsidRPr="001E51B2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3756D" w14:textId="3C57058A" w:rsidR="00042D43" w:rsidRPr="00EF652C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EF652C">
        <w:rPr>
          <w:rFonts w:asciiTheme="majorBidi" w:hAnsiTheme="majorBidi" w:cstheme="majorBidi"/>
          <w:sz w:val="30"/>
          <w:szCs w:val="30"/>
          <w:cs/>
        </w:rPr>
        <w:t>การเงินจาก</w:t>
      </w:r>
      <w:r w:rsidR="00F42B6C" w:rsidRPr="00E17F6D">
        <w:rPr>
          <w:rFonts w:asciiTheme="majorBidi" w:hAnsiTheme="majorBidi" w:cstheme="majorBidi"/>
          <w:sz w:val="30"/>
          <w:szCs w:val="30"/>
          <w:cs/>
        </w:rPr>
        <w:t>คณะกรรมการเมื่อ</w:t>
      </w:r>
      <w:r w:rsidR="00F42B6C" w:rsidRPr="00D17862">
        <w:rPr>
          <w:rFonts w:asciiTheme="majorBidi" w:hAnsiTheme="majorBidi" w:cstheme="majorBidi"/>
          <w:sz w:val="30"/>
          <w:szCs w:val="30"/>
          <w:cs/>
        </w:rPr>
        <w:t>วันที</w:t>
      </w:r>
      <w:r w:rsidR="00B61C6B" w:rsidRPr="00D17862">
        <w:rPr>
          <w:rFonts w:asciiTheme="majorBidi" w:hAnsiTheme="majorBidi" w:cstheme="majorBidi"/>
          <w:sz w:val="30"/>
          <w:szCs w:val="30"/>
          <w:cs/>
        </w:rPr>
        <w:t>่</w:t>
      </w:r>
      <w:r w:rsidR="002E4489" w:rsidRPr="00D17862">
        <w:rPr>
          <w:rFonts w:asciiTheme="majorBidi" w:hAnsiTheme="majorBidi" w:cstheme="majorBidi"/>
          <w:sz w:val="30"/>
          <w:szCs w:val="30"/>
        </w:rPr>
        <w:t xml:space="preserve"> </w:t>
      </w:r>
      <w:r w:rsidR="00F82239" w:rsidRPr="00D17862">
        <w:rPr>
          <w:rFonts w:asciiTheme="majorBidi" w:hAnsiTheme="majorBidi" w:cstheme="majorBidi"/>
          <w:sz w:val="30"/>
          <w:szCs w:val="30"/>
        </w:rPr>
        <w:t>1</w:t>
      </w:r>
      <w:r w:rsidR="00D17862" w:rsidRPr="00D17862">
        <w:rPr>
          <w:rFonts w:asciiTheme="majorBidi" w:hAnsiTheme="majorBidi" w:cstheme="majorBidi"/>
          <w:sz w:val="30"/>
          <w:szCs w:val="30"/>
        </w:rPr>
        <w:t>3</w:t>
      </w:r>
      <w:r w:rsidR="00A66592" w:rsidRPr="00D17862">
        <w:rPr>
          <w:rFonts w:asciiTheme="majorBidi" w:hAnsiTheme="majorBidi" w:cstheme="majorBidi"/>
          <w:sz w:val="30"/>
          <w:szCs w:val="30"/>
        </w:rPr>
        <w:t xml:space="preserve"> </w:t>
      </w:r>
      <w:r w:rsidR="00A66592" w:rsidRPr="00D17862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F016FF" w:rsidRPr="00E17F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697A" w:rsidRPr="00E17F6D">
        <w:rPr>
          <w:rFonts w:asciiTheme="majorBidi" w:hAnsiTheme="majorBidi" w:cstheme="majorBidi"/>
          <w:sz w:val="30"/>
          <w:szCs w:val="30"/>
        </w:rPr>
        <w:t>256</w:t>
      </w:r>
      <w:r w:rsidR="00D40684" w:rsidRPr="00E17F6D">
        <w:rPr>
          <w:rFonts w:asciiTheme="majorBidi" w:hAnsiTheme="majorBidi" w:cstheme="majorBidi" w:hint="cs"/>
          <w:sz w:val="30"/>
          <w:szCs w:val="30"/>
          <w:cs/>
        </w:rPr>
        <w:t>8</w:t>
      </w:r>
    </w:p>
    <w:p w14:paraId="2D793AAC" w14:textId="77777777" w:rsidR="005709B2" w:rsidRPr="001E51B2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en-US"/>
        </w:rPr>
      </w:pPr>
    </w:p>
    <w:p w14:paraId="1ECC951B" w14:textId="77777777" w:rsidR="003E6A5C" w:rsidRPr="00EF652C" w:rsidRDefault="000F0269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3A46025" w14:textId="27EEE298" w:rsidR="003E6A5C" w:rsidRPr="001E51B2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B82D4" w14:textId="3EF6033A" w:rsidR="00124D0C" w:rsidRPr="00EF652C" w:rsidRDefault="000F0269" w:rsidP="00D20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EF652C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EF652C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EF652C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EF652C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(“งบการเงินระหว่างกาล”) </w:t>
      </w:r>
      <w:r w:rsidR="0045598B" w:rsidRPr="00EF652C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ฉบับที่</w:t>
      </w:r>
      <w:r w:rsidR="00D968E4"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เรื่อง</w:t>
      </w:r>
      <w:r w:rsidR="000B5E6E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5598B"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การรายงานทาง</w:t>
      </w:r>
      <w:r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การเงินระหว่างกาล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0446" w:rsidRPr="00EF652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F21FE1">
        <w:rPr>
          <w:rFonts w:asciiTheme="majorBidi" w:hAnsiTheme="majorBidi" w:cstheme="majorBidi"/>
          <w:sz w:val="30"/>
          <w:szCs w:val="30"/>
        </w:rPr>
        <w:t xml:space="preserve"> 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31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D40684">
        <w:rPr>
          <w:rFonts w:asciiTheme="majorBidi" w:hAnsiTheme="majorBidi" w:cstheme="majorBidi" w:hint="cs"/>
          <w:sz w:val="30"/>
          <w:szCs w:val="30"/>
          <w:cs/>
        </w:rPr>
        <w:t>7</w:t>
      </w:r>
    </w:p>
    <w:p w14:paraId="5766EB89" w14:textId="77777777" w:rsidR="002A3F2B" w:rsidRPr="001E51B2" w:rsidRDefault="002A3F2B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EC71D3E" w14:textId="2DFDC146" w:rsidR="00BE2731" w:rsidRDefault="00BE2731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F652C">
        <w:rPr>
          <w:rFonts w:asciiTheme="majorBidi" w:hAnsiTheme="majorBidi" w:cstheme="majorBidi"/>
          <w:sz w:val="30"/>
          <w:szCs w:val="30"/>
        </w:rPr>
        <w:t>31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D40684">
        <w:rPr>
          <w:rFonts w:asciiTheme="majorBidi" w:hAnsiTheme="majorBidi" w:cstheme="majorBidi"/>
          <w:sz w:val="30"/>
          <w:szCs w:val="30"/>
        </w:rPr>
        <w:t>7</w:t>
      </w:r>
    </w:p>
    <w:p w14:paraId="2BED4C94" w14:textId="1F96B608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D22533" w14:textId="5FE9FCA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D83EE" w14:textId="060B1A5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DCC53" w14:textId="0D9474C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4FD979" w14:textId="7956A3C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56182" w14:textId="140A80D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D4597" w14:textId="1C63A65F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F24F5F" w14:textId="2BDBC69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DF827" w14:textId="1505C89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CE2DC" w14:textId="2FC7C68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7C9CA" w14:textId="11A50C5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679A3" w14:textId="56051F8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68809" w14:textId="77777777" w:rsidR="00545CCA" w:rsidRPr="00EF652C" w:rsidRDefault="00545CCA" w:rsidP="00545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25492" w14:textId="60F045CE" w:rsidR="008E1A74" w:rsidRPr="00EF652C" w:rsidRDefault="008E1A74" w:rsidP="00D52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4"/>
          <w:szCs w:val="24"/>
        </w:rPr>
      </w:pPr>
    </w:p>
    <w:p w14:paraId="14F3E75C" w14:textId="7D6B2F5C" w:rsidR="003E6A5C" w:rsidRPr="005D00B0" w:rsidRDefault="003E6A5C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D00B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BFF7C6D" w14:textId="77777777" w:rsidR="000E3EDB" w:rsidRPr="001E51B2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z w:val="30"/>
          <w:szCs w:val="30"/>
          <w:cs/>
          <w:lang w:val="en-US"/>
        </w:rPr>
      </w:pPr>
    </w:p>
    <w:p w14:paraId="02B9903B" w14:textId="3753B47F" w:rsidR="0075348D" w:rsidRPr="005D00B0" w:rsidRDefault="00FF65A7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  <w:r>
        <w:rPr>
          <w:rFonts w:asciiTheme="majorBidi" w:hAnsiTheme="majorBidi" w:hint="cs"/>
          <w:b/>
          <w:spacing w:val="2"/>
          <w:sz w:val="30"/>
          <w:szCs w:val="30"/>
          <w:cs/>
        </w:rPr>
        <w:t>ไม่มีการเปลี่ยนแปลงความสัมพันธ์อย่างมีนัยสำคัญใน</w:t>
      </w:r>
      <w:r w:rsidR="00EA44F0" w:rsidRPr="00EA44F0">
        <w:rPr>
          <w:rFonts w:asciiTheme="majorBidi" w:hAnsiTheme="majorBidi"/>
          <w:b/>
          <w:spacing w:val="2"/>
          <w:sz w:val="30"/>
          <w:szCs w:val="30"/>
          <w:cs/>
        </w:rPr>
        <w:t>บุคคลหรือกิจการอื่นที่เกี่ยวข้องกัน</w:t>
      </w:r>
      <w:r>
        <w:rPr>
          <w:rFonts w:asciiTheme="majorBidi" w:hAnsiTheme="majorBidi" w:hint="cs"/>
          <w:b/>
          <w:spacing w:val="2"/>
          <w:sz w:val="30"/>
          <w:szCs w:val="30"/>
          <w:cs/>
        </w:rPr>
        <w:t>ใน</w:t>
      </w:r>
      <w:r w:rsidR="00EA44F0" w:rsidRPr="00EA44F0">
        <w:rPr>
          <w:rFonts w:asciiTheme="majorBidi" w:hAnsiTheme="majorBidi"/>
          <w:b/>
          <w:spacing w:val="2"/>
          <w:sz w:val="30"/>
          <w:szCs w:val="30"/>
          <w:cs/>
        </w:rPr>
        <w:t>ระหว่าง</w:t>
      </w:r>
      <w:r>
        <w:rPr>
          <w:rFonts w:asciiTheme="majorBidi" w:hAnsiTheme="majorBidi" w:hint="cs"/>
          <w:b/>
          <w:spacing w:val="2"/>
          <w:sz w:val="30"/>
          <w:szCs w:val="30"/>
          <w:cs/>
        </w:rPr>
        <w:t>งวด</w:t>
      </w:r>
    </w:p>
    <w:p w14:paraId="2E5A8E17" w14:textId="77777777" w:rsidR="005D00B0" w:rsidRPr="00FF65A7" w:rsidRDefault="005D00B0" w:rsidP="005D0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24"/>
          <w:szCs w:val="24"/>
        </w:rPr>
      </w:pPr>
    </w:p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07"/>
        <w:gridCol w:w="267"/>
        <w:gridCol w:w="1118"/>
        <w:gridCol w:w="267"/>
        <w:gridCol w:w="1120"/>
        <w:gridCol w:w="252"/>
        <w:gridCol w:w="1101"/>
      </w:tblGrid>
      <w:tr w:rsidR="005D00B0" w:rsidRPr="00F463CA" w14:paraId="263D17C4" w14:textId="77777777" w:rsidTr="00521189">
        <w:trPr>
          <w:tblHeader/>
        </w:trPr>
        <w:tc>
          <w:tcPr>
            <w:tcW w:w="2235" w:type="pct"/>
          </w:tcPr>
          <w:p w14:paraId="6309E6EA" w14:textId="622CB268" w:rsidR="005D00B0" w:rsidRPr="00F463CA" w:rsidRDefault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="000346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</w:t>
            </w:r>
            <w:r w:rsidR="00A1317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</w:t>
            </w:r>
            <w:r w:rsidR="000346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ลหรือกิจการที่เกี่ยวข้องกัน</w:t>
            </w:r>
          </w:p>
        </w:tc>
        <w:tc>
          <w:tcPr>
            <w:tcW w:w="1317" w:type="pct"/>
            <w:gridSpan w:val="3"/>
          </w:tcPr>
          <w:p w14:paraId="0DEC81B1" w14:textId="77777777" w:rsidR="005D00B0" w:rsidRPr="00F463CA" w:rsidRDefault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45381F3E" w14:textId="77777777" w:rsidR="005D00B0" w:rsidRPr="00F463CA" w:rsidRDefault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7" w:type="pct"/>
            <w:gridSpan w:val="3"/>
          </w:tcPr>
          <w:p w14:paraId="1513735B" w14:textId="77777777" w:rsidR="005D00B0" w:rsidRPr="00F463CA" w:rsidRDefault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40684" w:rsidRPr="00F463CA" w14:paraId="4705981D" w14:textId="77777777" w:rsidTr="005D00B0">
        <w:trPr>
          <w:tblHeader/>
        </w:trPr>
        <w:tc>
          <w:tcPr>
            <w:tcW w:w="2235" w:type="pct"/>
          </w:tcPr>
          <w:p w14:paraId="10C58C67" w14:textId="60FE50A2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A665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เก้า</w:t>
            </w:r>
            <w:r w:rsidR="00317A22"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="00317A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30 </w:t>
            </w:r>
            <w:r w:rsidR="00A665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585" w:type="pct"/>
          </w:tcPr>
          <w:p w14:paraId="05A808DD" w14:textId="29C44ADC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2568</w:t>
            </w:r>
          </w:p>
        </w:tc>
        <w:tc>
          <w:tcPr>
            <w:tcW w:w="141" w:type="pct"/>
          </w:tcPr>
          <w:p w14:paraId="1A68B7AA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E5AC322" w14:textId="3030F892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2567</w:t>
            </w:r>
          </w:p>
        </w:tc>
        <w:tc>
          <w:tcPr>
            <w:tcW w:w="141" w:type="pct"/>
          </w:tcPr>
          <w:p w14:paraId="3AFCC90B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EB96EBC" w14:textId="043AA1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2568</w:t>
            </w:r>
          </w:p>
        </w:tc>
        <w:tc>
          <w:tcPr>
            <w:tcW w:w="133" w:type="pct"/>
          </w:tcPr>
          <w:p w14:paraId="7AD9DD90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1315D128" w14:textId="37FB7AED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2567</w:t>
            </w:r>
          </w:p>
        </w:tc>
      </w:tr>
      <w:tr w:rsidR="00D40684" w:rsidRPr="00F463CA" w14:paraId="14BC13FD" w14:textId="77777777">
        <w:trPr>
          <w:tblHeader/>
        </w:trPr>
        <w:tc>
          <w:tcPr>
            <w:tcW w:w="2235" w:type="pct"/>
          </w:tcPr>
          <w:p w14:paraId="3CA96D4C" w14:textId="77777777" w:rsidR="00D40684" w:rsidRPr="00E33863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5" w:type="pct"/>
            <w:gridSpan w:val="7"/>
          </w:tcPr>
          <w:p w14:paraId="4AD2D181" w14:textId="77777777" w:rsidR="00D40684" w:rsidRPr="00E33863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33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40684" w:rsidRPr="00F463CA" w14:paraId="1CB7769A" w14:textId="77777777" w:rsidTr="005D00B0">
        <w:tc>
          <w:tcPr>
            <w:tcW w:w="2235" w:type="pct"/>
          </w:tcPr>
          <w:p w14:paraId="0E578763" w14:textId="77777777" w:rsidR="00D40684" w:rsidRPr="00F463CA" w:rsidRDefault="00D40684" w:rsidP="00D4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EF19677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526213C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2D5B1A5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B0CDF49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7DEACEA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149C6C18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FEB9B73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E0F3B" w:rsidRPr="00F463CA" w14:paraId="30341436" w14:textId="77777777" w:rsidTr="00CC098E">
        <w:tc>
          <w:tcPr>
            <w:tcW w:w="2235" w:type="pct"/>
          </w:tcPr>
          <w:p w14:paraId="454DB408" w14:textId="77777777" w:rsidR="00FE0F3B" w:rsidRPr="00F463CA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510078B0" w14:textId="0F6B5DF6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A22D35A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512EE40" w14:textId="34CD1D90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24ADCD4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D0660C0" w14:textId="631D3A46" w:rsidR="00FE0F3B" w:rsidRPr="00F463CA" w:rsidRDefault="00573D86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19,417</w:t>
            </w:r>
          </w:p>
        </w:tc>
        <w:tc>
          <w:tcPr>
            <w:tcW w:w="133" w:type="pct"/>
          </w:tcPr>
          <w:p w14:paraId="48BA4DEA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E4BE244" w14:textId="70C9A040" w:rsidR="00FE0F3B" w:rsidRPr="00F463CA" w:rsidRDefault="00BF4CF8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,677</w:t>
            </w:r>
          </w:p>
        </w:tc>
      </w:tr>
      <w:tr w:rsidR="00FE0F3B" w:rsidRPr="00F463CA" w14:paraId="115394EA" w14:textId="77777777" w:rsidTr="00CC098E">
        <w:tc>
          <w:tcPr>
            <w:tcW w:w="2235" w:type="pct"/>
          </w:tcPr>
          <w:p w14:paraId="58F8165C" w14:textId="77777777" w:rsidR="00FE0F3B" w:rsidRPr="00F463CA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407EB0D9" w14:textId="25005772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7533E1C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F82AABD" w14:textId="05CA8D1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2DCE416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F26E826" w14:textId="02615281" w:rsidR="00FE0F3B" w:rsidRPr="00F463CA" w:rsidRDefault="00573D86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13,528</w:t>
            </w:r>
          </w:p>
        </w:tc>
        <w:tc>
          <w:tcPr>
            <w:tcW w:w="133" w:type="pct"/>
          </w:tcPr>
          <w:p w14:paraId="02A4D093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7E257EB" w14:textId="544E2955" w:rsidR="00FE0F3B" w:rsidRPr="00F463CA" w:rsidRDefault="00BF4CF8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11,218</w:t>
            </w:r>
          </w:p>
        </w:tc>
      </w:tr>
      <w:tr w:rsidR="00FE0F3B" w:rsidRPr="00F463CA" w14:paraId="7F1E45B9" w14:textId="77777777" w:rsidTr="00CC098E">
        <w:tc>
          <w:tcPr>
            <w:tcW w:w="2235" w:type="pct"/>
          </w:tcPr>
          <w:p w14:paraId="68B990BA" w14:textId="77777777" w:rsidR="00FE0F3B" w:rsidRPr="00F463CA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111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31F227E8" w14:textId="19278948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1F1BE2F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219CED1" w14:textId="70E2B406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31FF52D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C0DA39B" w14:textId="263A10B2" w:rsidR="00FE0F3B" w:rsidRPr="000F5111" w:rsidRDefault="00573D86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14,618</w:t>
            </w:r>
          </w:p>
        </w:tc>
        <w:tc>
          <w:tcPr>
            <w:tcW w:w="133" w:type="pct"/>
          </w:tcPr>
          <w:p w14:paraId="024A2623" w14:textId="77777777" w:rsidR="00FE0F3B" w:rsidRPr="00F463CA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1A5C25C" w14:textId="781BB01A" w:rsidR="00FE0F3B" w:rsidRPr="00F463CA" w:rsidRDefault="00BF4CF8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14,656</w:t>
            </w:r>
          </w:p>
        </w:tc>
      </w:tr>
      <w:tr w:rsidR="00FE0F3B" w:rsidRPr="00F463CA" w14:paraId="539E423A" w14:textId="77777777" w:rsidTr="00CC098E">
        <w:tc>
          <w:tcPr>
            <w:tcW w:w="2235" w:type="pct"/>
          </w:tcPr>
          <w:p w14:paraId="31106E1F" w14:textId="77777777" w:rsidR="00FE0F3B" w:rsidRPr="008D025D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0BA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5" w:type="pct"/>
          </w:tcPr>
          <w:p w14:paraId="5E5D6D9B" w14:textId="1CCA52F8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142C50D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98E5339" w14:textId="7BA3ACB9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41B80D5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E2A3E06" w14:textId="24025BA5" w:rsidR="00FE0F3B" w:rsidRPr="008D025D" w:rsidRDefault="00573D86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6,689</w:t>
            </w:r>
          </w:p>
        </w:tc>
        <w:tc>
          <w:tcPr>
            <w:tcW w:w="133" w:type="pct"/>
          </w:tcPr>
          <w:p w14:paraId="459A536E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C7F8857" w14:textId="600AEA28" w:rsidR="00FE0F3B" w:rsidRPr="008D025D" w:rsidRDefault="00BF4CF8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7,054</w:t>
            </w:r>
          </w:p>
        </w:tc>
      </w:tr>
      <w:tr w:rsidR="00FE0F3B" w:rsidRPr="00F463CA" w14:paraId="671091C5" w14:textId="77777777" w:rsidTr="00CC098E">
        <w:tc>
          <w:tcPr>
            <w:tcW w:w="2235" w:type="pct"/>
          </w:tcPr>
          <w:p w14:paraId="5B89A439" w14:textId="4FC04A85" w:rsidR="00FE0F3B" w:rsidRPr="008D025D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EB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5" w:type="pct"/>
          </w:tcPr>
          <w:p w14:paraId="4A6E0F19" w14:textId="18DDB655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4F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7B461D9A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BEA8FE3" w14:textId="329BC9EF" w:rsidR="00FE0F3B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4F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09EC385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5BF86CD" w14:textId="5D5B327D" w:rsidR="00FE0F3B" w:rsidRPr="008D025D" w:rsidRDefault="00573D86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3,201</w:t>
            </w:r>
          </w:p>
        </w:tc>
        <w:tc>
          <w:tcPr>
            <w:tcW w:w="133" w:type="pct"/>
          </w:tcPr>
          <w:p w14:paraId="7FA35D3B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93CA848" w14:textId="1708E21E" w:rsidR="00FE0F3B" w:rsidRDefault="00BF4CF8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3,305</w:t>
            </w:r>
          </w:p>
        </w:tc>
      </w:tr>
      <w:tr w:rsidR="00FE0F3B" w:rsidRPr="00A4252E" w14:paraId="70291D2C" w14:textId="77777777" w:rsidTr="00CC098E">
        <w:tc>
          <w:tcPr>
            <w:tcW w:w="2235" w:type="pct"/>
          </w:tcPr>
          <w:p w14:paraId="795F95FD" w14:textId="77777777" w:rsidR="00FE0F3B" w:rsidRPr="00934F89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0A12D4" w14:textId="3B18F580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14813C0A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3CE90A20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533633D5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616F53C9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06EE24F5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2" w:type="pct"/>
          </w:tcPr>
          <w:p w14:paraId="790C83CC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FE0F3B" w:rsidRPr="00203320" w14:paraId="7F25C261" w14:textId="77777777" w:rsidTr="00CC098E">
        <w:tc>
          <w:tcPr>
            <w:tcW w:w="2235" w:type="pct"/>
          </w:tcPr>
          <w:p w14:paraId="745108C2" w14:textId="77777777" w:rsidR="00FE0F3B" w:rsidRPr="00203320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3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5" w:type="pct"/>
          </w:tcPr>
          <w:p w14:paraId="63C9EA58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54301326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35B8932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9AB2EAF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72AE284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0340AE02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3604436" w14:textId="750C0A08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E0F3B" w:rsidRPr="00203320" w14:paraId="31E14482" w14:textId="77777777" w:rsidTr="00BF4CF8">
        <w:tc>
          <w:tcPr>
            <w:tcW w:w="2235" w:type="pct"/>
          </w:tcPr>
          <w:p w14:paraId="4A25E720" w14:textId="325A01AA" w:rsidR="00FE0F3B" w:rsidRPr="00203320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32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5" w:type="pct"/>
          </w:tcPr>
          <w:p w14:paraId="2B2085D4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9BAE046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13A9122" w14:textId="139E6F78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EDE8591" w14:textId="77777777" w:rsidR="00FE0F3B" w:rsidRPr="00203320" w:rsidRDefault="00FE0F3B" w:rsidP="00BF4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9B6D8B4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66A440BD" w14:textId="77777777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6547A36" w14:textId="1EF541E9" w:rsidR="00FE0F3B" w:rsidRPr="00203320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E0F3B" w:rsidRPr="00203320" w14:paraId="4FA45B71" w14:textId="77777777" w:rsidTr="00BF4CF8">
        <w:tc>
          <w:tcPr>
            <w:tcW w:w="2235" w:type="pct"/>
          </w:tcPr>
          <w:p w14:paraId="2A0DEF5E" w14:textId="77777777" w:rsidR="00FE0F3B" w:rsidRPr="00203320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3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C2A3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2033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5" w:type="pct"/>
          </w:tcPr>
          <w:p w14:paraId="73A4AF34" w14:textId="219C3448" w:rsidR="00FE0F3B" w:rsidRPr="00983F55" w:rsidRDefault="00AC2A37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27,917</w:t>
            </w:r>
          </w:p>
        </w:tc>
        <w:tc>
          <w:tcPr>
            <w:tcW w:w="141" w:type="pct"/>
          </w:tcPr>
          <w:p w14:paraId="0FE257BA" w14:textId="77777777" w:rsidR="00FE0F3B" w:rsidRPr="00983F55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94C3B88" w14:textId="2C3E1E8C" w:rsidR="00FE0F3B" w:rsidRPr="00AC2A37" w:rsidRDefault="00BF4CF8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C2A3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33,385</w:t>
            </w:r>
          </w:p>
        </w:tc>
        <w:tc>
          <w:tcPr>
            <w:tcW w:w="141" w:type="pct"/>
          </w:tcPr>
          <w:p w14:paraId="7C94BCC0" w14:textId="77777777" w:rsidR="00FE0F3B" w:rsidRPr="00AC2A37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11A04C3" w14:textId="3F07BCD2" w:rsidR="00FE0F3B" w:rsidRPr="00AC2A37" w:rsidRDefault="00AC2A37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C2A3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27,917</w:t>
            </w:r>
          </w:p>
        </w:tc>
        <w:tc>
          <w:tcPr>
            <w:tcW w:w="133" w:type="pct"/>
          </w:tcPr>
          <w:p w14:paraId="0E35A627" w14:textId="77777777" w:rsidR="00FE0F3B" w:rsidRPr="00AC2A37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B33DCA4" w14:textId="7E5F3591" w:rsidR="00FE0F3B" w:rsidRPr="00AC2A37" w:rsidRDefault="00BF4CF8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C2A3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33,385</w:t>
            </w:r>
          </w:p>
        </w:tc>
      </w:tr>
      <w:tr w:rsidR="00FE0F3B" w:rsidRPr="00A4252E" w14:paraId="60A01E9E" w14:textId="77777777" w:rsidTr="0098623D">
        <w:tc>
          <w:tcPr>
            <w:tcW w:w="2235" w:type="pct"/>
          </w:tcPr>
          <w:p w14:paraId="04599C37" w14:textId="77777777" w:rsidR="00A66592" w:rsidRPr="00934F89" w:rsidRDefault="00A66592" w:rsidP="00A665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CCA962F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02F08FB9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61C66F6A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14AD3318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538DD451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031714E6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2" w:type="pct"/>
          </w:tcPr>
          <w:p w14:paraId="27897D7E" w14:textId="77777777" w:rsidR="00FE0F3B" w:rsidRPr="00A4252E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FE0F3B" w:rsidRPr="00F463CA" w14:paraId="63D6D554" w14:textId="77777777" w:rsidTr="005D00B0">
        <w:tc>
          <w:tcPr>
            <w:tcW w:w="2235" w:type="pct"/>
          </w:tcPr>
          <w:p w14:paraId="79C38E0E" w14:textId="355D8103" w:rsidR="00FE0F3B" w:rsidRPr="008D025D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บริษัทร่วม </w:t>
            </w:r>
          </w:p>
        </w:tc>
        <w:tc>
          <w:tcPr>
            <w:tcW w:w="585" w:type="pct"/>
          </w:tcPr>
          <w:p w14:paraId="5E2D9630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5E786E2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E2E3E9A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F24841D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6ED5B93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ADEE6CD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4491C7D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E0F3B" w:rsidRPr="00F463CA" w14:paraId="7892C055" w14:textId="77777777" w:rsidTr="005D00B0">
        <w:tc>
          <w:tcPr>
            <w:tcW w:w="2235" w:type="pct"/>
          </w:tcPr>
          <w:p w14:paraId="43C2E343" w14:textId="77777777" w:rsidR="00FE0F3B" w:rsidRPr="008D025D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269562D3" w14:textId="66CD7587" w:rsidR="00FE0F3B" w:rsidRPr="008D025D" w:rsidRDefault="00F84FEA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286</w:t>
            </w:r>
          </w:p>
        </w:tc>
        <w:tc>
          <w:tcPr>
            <w:tcW w:w="141" w:type="pct"/>
          </w:tcPr>
          <w:p w14:paraId="4BFCF831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2CA4AD7" w14:textId="42E0343B" w:rsidR="00FE0F3B" w:rsidRPr="00B772B8" w:rsidRDefault="00BF4CF8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362</w:t>
            </w:r>
          </w:p>
        </w:tc>
        <w:tc>
          <w:tcPr>
            <w:tcW w:w="141" w:type="pct"/>
          </w:tcPr>
          <w:p w14:paraId="65A5E82E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8C910E4" w14:textId="4711E373" w:rsidR="00FE0F3B" w:rsidRPr="008D025D" w:rsidRDefault="00573D86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286</w:t>
            </w:r>
          </w:p>
        </w:tc>
        <w:tc>
          <w:tcPr>
            <w:tcW w:w="133" w:type="pct"/>
          </w:tcPr>
          <w:p w14:paraId="4499CF0C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BA8DF7E" w14:textId="1CB66D91" w:rsidR="00FE0F3B" w:rsidRPr="008D025D" w:rsidRDefault="00BF4CF8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362</w:t>
            </w:r>
          </w:p>
        </w:tc>
      </w:tr>
      <w:tr w:rsidR="00FE0F3B" w:rsidRPr="00F463CA" w14:paraId="1F7E95B3" w14:textId="77777777" w:rsidTr="005D00B0">
        <w:tc>
          <w:tcPr>
            <w:tcW w:w="2235" w:type="pct"/>
          </w:tcPr>
          <w:p w14:paraId="5E5FABAF" w14:textId="3BEEBC80" w:rsidR="00FE0F3B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174A4586" w14:textId="42812421" w:rsidR="00FE0F3B" w:rsidRPr="00C86FFB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759DD34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D87DE38" w14:textId="4C1B2B00" w:rsidR="00FE0F3B" w:rsidRPr="00B772B8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BF4CF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</w:t>
            </w:r>
          </w:p>
        </w:tc>
        <w:tc>
          <w:tcPr>
            <w:tcW w:w="141" w:type="pct"/>
          </w:tcPr>
          <w:p w14:paraId="1064EB61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AA6A469" w14:textId="793C21B6" w:rsidR="00FE0F3B" w:rsidRPr="00C86FFB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35FDFE27" w14:textId="77777777" w:rsidR="00FE0F3B" w:rsidRPr="008D025D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C0BE5DF" w14:textId="70BA7878" w:rsidR="00FE0F3B" w:rsidRPr="00F2093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BF4CF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</w:p>
        </w:tc>
      </w:tr>
      <w:tr w:rsidR="0050713A" w:rsidRPr="00F463CA" w14:paraId="1CF62A73" w14:textId="77777777" w:rsidTr="005D00B0">
        <w:tc>
          <w:tcPr>
            <w:tcW w:w="2235" w:type="pct"/>
          </w:tcPr>
          <w:p w14:paraId="55828767" w14:textId="036731F3" w:rsidR="0050713A" w:rsidRDefault="0050713A" w:rsidP="00507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5" w:type="pct"/>
          </w:tcPr>
          <w:p w14:paraId="0B914D98" w14:textId="51475C27" w:rsidR="0050713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605A6528" w14:textId="77777777" w:rsidR="0050713A" w:rsidRPr="008D025D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6E79E6E" w14:textId="7EBCEAC0" w:rsidR="0050713A" w:rsidRPr="004A5A9C" w:rsidRDefault="0050713A" w:rsidP="00086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7EB58ED7" w14:textId="77777777" w:rsidR="0050713A" w:rsidRPr="008D025D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635C6BE" w14:textId="4B844645" w:rsidR="0050713A" w:rsidRDefault="006D2AE4" w:rsidP="006D2A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8,084</w:t>
            </w:r>
          </w:p>
        </w:tc>
        <w:tc>
          <w:tcPr>
            <w:tcW w:w="133" w:type="pct"/>
          </w:tcPr>
          <w:p w14:paraId="28162B96" w14:textId="77777777" w:rsidR="0050713A" w:rsidRPr="008D025D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592D4AF" w14:textId="2B6560E3" w:rsidR="0050713A" w:rsidRPr="004A5A9C" w:rsidRDefault="00086257" w:rsidP="00086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50713A" w:rsidRPr="00F463CA" w14:paraId="3A8E570A" w14:textId="77777777" w:rsidTr="005D00B0">
        <w:tc>
          <w:tcPr>
            <w:tcW w:w="2235" w:type="pct"/>
          </w:tcPr>
          <w:p w14:paraId="6B7DEB32" w14:textId="3F0594EA" w:rsidR="0050713A" w:rsidRPr="001A35E3" w:rsidRDefault="0014234C" w:rsidP="00507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BA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5" w:type="pct"/>
          </w:tcPr>
          <w:p w14:paraId="58B4DC9E" w14:textId="07487D1C" w:rsidR="0050713A" w:rsidRPr="001A35E3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450</w:t>
            </w:r>
          </w:p>
        </w:tc>
        <w:tc>
          <w:tcPr>
            <w:tcW w:w="141" w:type="pct"/>
          </w:tcPr>
          <w:p w14:paraId="2D807231" w14:textId="77777777" w:rsidR="0050713A" w:rsidRPr="001A35E3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3A97EA5" w14:textId="1D3D3985" w:rsidR="0050713A" w:rsidRPr="001A35E3" w:rsidRDefault="0099135D" w:rsidP="00991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86C464E" w14:textId="77777777" w:rsidR="0050713A" w:rsidRPr="001A35E3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CD1C0F4" w14:textId="75DE6F83" w:rsidR="0050713A" w:rsidRPr="001A35E3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450</w:t>
            </w:r>
          </w:p>
        </w:tc>
        <w:tc>
          <w:tcPr>
            <w:tcW w:w="133" w:type="pct"/>
          </w:tcPr>
          <w:p w14:paraId="55E42755" w14:textId="77777777" w:rsidR="0050713A" w:rsidRPr="001A35E3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CC5C7CA" w14:textId="0070D4A0" w:rsidR="0050713A" w:rsidRPr="00124B3C" w:rsidRDefault="0099135D" w:rsidP="00991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50713A" w:rsidRPr="007D4E5A" w14:paraId="7FE11D1C" w14:textId="77777777" w:rsidTr="005D00B0">
        <w:tc>
          <w:tcPr>
            <w:tcW w:w="2235" w:type="pct"/>
          </w:tcPr>
          <w:p w14:paraId="51D017D7" w14:textId="6BDE9AD7" w:rsidR="0050713A" w:rsidRPr="00934F89" w:rsidRDefault="0050713A" w:rsidP="00507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72F8380" w14:textId="5BB93978" w:rsidR="0050713A" w:rsidRPr="00E41820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4D48AA9" w14:textId="77777777" w:rsidR="0050713A" w:rsidRPr="00E41820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1" w:type="pct"/>
          </w:tcPr>
          <w:p w14:paraId="58D841F8" w14:textId="00C33447" w:rsidR="0050713A" w:rsidRPr="00E41820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7B67B95B" w14:textId="77777777" w:rsidR="0050713A" w:rsidRPr="00E41820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2" w:type="pct"/>
          </w:tcPr>
          <w:p w14:paraId="553ED856" w14:textId="69125E94" w:rsidR="0050713A" w:rsidRPr="00E41820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66FE33E1" w14:textId="77777777" w:rsidR="0050713A" w:rsidRPr="00E41820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82" w:type="pct"/>
          </w:tcPr>
          <w:p w14:paraId="41193A5F" w14:textId="126C8AB8" w:rsidR="0050713A" w:rsidRPr="00E41820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</w:tr>
      <w:tr w:rsidR="0050713A" w:rsidRPr="00F463CA" w14:paraId="7F709E5A" w14:textId="77777777" w:rsidTr="005D00B0">
        <w:tc>
          <w:tcPr>
            <w:tcW w:w="2235" w:type="pct"/>
          </w:tcPr>
          <w:p w14:paraId="4DCEBCDC" w14:textId="4A967B84" w:rsidR="0050713A" w:rsidRDefault="0050713A" w:rsidP="00507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0F30312C" w14:textId="77777777" w:rsidR="0050713A" w:rsidRPr="00E81898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46DB1204" w14:textId="77777777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D4F03A9" w14:textId="77777777" w:rsidR="0050713A" w:rsidRPr="00E81898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B4C4CED" w14:textId="77777777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92FF477" w14:textId="77777777" w:rsidR="0050713A" w:rsidRPr="00E81898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3FC2674D" w14:textId="77777777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001C85F" w14:textId="77777777" w:rsidR="0050713A" w:rsidRPr="00E81898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50713A" w:rsidRPr="00F463CA" w14:paraId="40C44923" w14:textId="77777777" w:rsidTr="002542F9">
        <w:tc>
          <w:tcPr>
            <w:tcW w:w="2235" w:type="pct"/>
          </w:tcPr>
          <w:p w14:paraId="27B98B7F" w14:textId="3C62A799" w:rsidR="0050713A" w:rsidRPr="00C4263D" w:rsidRDefault="0050713A" w:rsidP="00507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14294A5A" w14:textId="535453A4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,866</w:t>
            </w:r>
          </w:p>
        </w:tc>
        <w:tc>
          <w:tcPr>
            <w:tcW w:w="141" w:type="pct"/>
          </w:tcPr>
          <w:p w14:paraId="0F160F8D" w14:textId="77777777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C5F582E" w14:textId="578C140C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3,739</w:t>
            </w:r>
          </w:p>
        </w:tc>
        <w:tc>
          <w:tcPr>
            <w:tcW w:w="141" w:type="pct"/>
          </w:tcPr>
          <w:p w14:paraId="50C6D33F" w14:textId="77777777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6A2FF5C" w14:textId="06A6C421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9,907</w:t>
            </w:r>
          </w:p>
        </w:tc>
        <w:tc>
          <w:tcPr>
            <w:tcW w:w="133" w:type="pct"/>
          </w:tcPr>
          <w:p w14:paraId="662B66B4" w14:textId="77777777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A0FF204" w14:textId="6E29F793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2,829</w:t>
            </w:r>
          </w:p>
        </w:tc>
      </w:tr>
      <w:tr w:rsidR="0050713A" w:rsidRPr="00F463CA" w14:paraId="722C1D04" w14:textId="77777777" w:rsidTr="002542F9">
        <w:tc>
          <w:tcPr>
            <w:tcW w:w="2235" w:type="pct"/>
          </w:tcPr>
          <w:p w14:paraId="45369AB5" w14:textId="6337D899" w:rsidR="0050713A" w:rsidRPr="00C4263D" w:rsidRDefault="0050713A" w:rsidP="00507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3C3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5AD9E72C" w14:textId="2A03C6CF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</w:t>
            </w:r>
            <w:r w:rsidR="00643C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141" w:type="pct"/>
          </w:tcPr>
          <w:p w14:paraId="74865F85" w14:textId="77777777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20B57AB" w14:textId="486AE59C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52,580</w:t>
            </w:r>
          </w:p>
        </w:tc>
        <w:tc>
          <w:tcPr>
            <w:tcW w:w="141" w:type="pct"/>
          </w:tcPr>
          <w:p w14:paraId="682F19C1" w14:textId="77777777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1FBEAC2" w14:textId="7D5745C4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120,</w:t>
            </w:r>
            <w:r w:rsidR="00643C3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108</w:t>
            </w:r>
          </w:p>
        </w:tc>
        <w:tc>
          <w:tcPr>
            <w:tcW w:w="133" w:type="pct"/>
          </w:tcPr>
          <w:p w14:paraId="686A1906" w14:textId="77777777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94EE175" w14:textId="42D7DD0D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A5A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52,580</w:t>
            </w:r>
          </w:p>
        </w:tc>
      </w:tr>
      <w:tr w:rsidR="0050713A" w:rsidRPr="00F463CA" w14:paraId="067FCCD5" w14:textId="77777777" w:rsidTr="002542F9">
        <w:tc>
          <w:tcPr>
            <w:tcW w:w="2235" w:type="pct"/>
          </w:tcPr>
          <w:p w14:paraId="216228A7" w14:textId="124AB6B0" w:rsidR="0050713A" w:rsidRPr="00C4263D" w:rsidRDefault="0050713A" w:rsidP="00507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4DBE4E6E" w14:textId="0E1F26D6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1" w:type="pct"/>
          </w:tcPr>
          <w:p w14:paraId="18D3C1E8" w14:textId="77777777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EC2A2FF" w14:textId="2F95EE43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41" w:type="pct"/>
          </w:tcPr>
          <w:p w14:paraId="5BF3CF93" w14:textId="77777777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36F2A6C" w14:textId="5C21995C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3" w:type="pct"/>
          </w:tcPr>
          <w:p w14:paraId="4ABB39EA" w14:textId="77777777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BA9A731" w14:textId="193862E1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66</w:t>
            </w:r>
          </w:p>
        </w:tc>
      </w:tr>
      <w:tr w:rsidR="0050713A" w:rsidRPr="00F463CA" w14:paraId="279A68C1" w14:textId="77777777" w:rsidTr="002542F9">
        <w:tc>
          <w:tcPr>
            <w:tcW w:w="2235" w:type="pct"/>
          </w:tcPr>
          <w:p w14:paraId="6FE1CC89" w14:textId="4B6F77B6" w:rsidR="0050713A" w:rsidRPr="00C4263D" w:rsidRDefault="0014234C" w:rsidP="00507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BA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5" w:type="pct"/>
          </w:tcPr>
          <w:p w14:paraId="447096B6" w14:textId="658C994E" w:rsidR="0050713A" w:rsidRPr="00DC4FC8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21F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6,149</w:t>
            </w:r>
          </w:p>
        </w:tc>
        <w:tc>
          <w:tcPr>
            <w:tcW w:w="141" w:type="pct"/>
          </w:tcPr>
          <w:p w14:paraId="2E52902C" w14:textId="77777777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071A979" w14:textId="0F0D07E4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4,400</w:t>
            </w:r>
          </w:p>
        </w:tc>
        <w:tc>
          <w:tcPr>
            <w:tcW w:w="141" w:type="pct"/>
          </w:tcPr>
          <w:p w14:paraId="137F575C" w14:textId="77777777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7471414" w14:textId="7353B67F" w:rsidR="0050713A" w:rsidRPr="00E81898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472958">
              <w:rPr>
                <w:rFonts w:asciiTheme="majorBidi" w:hAnsiTheme="majorBidi"/>
                <w:sz w:val="30"/>
                <w:szCs w:val="30"/>
                <w:lang w:val="en-US" w:eastAsia="en-US"/>
              </w:rPr>
              <w:t>5,589</w:t>
            </w:r>
          </w:p>
        </w:tc>
        <w:tc>
          <w:tcPr>
            <w:tcW w:w="133" w:type="pct"/>
          </w:tcPr>
          <w:p w14:paraId="1CDA0AD3" w14:textId="77777777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3DE0608" w14:textId="697448F4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4,223</w:t>
            </w:r>
          </w:p>
        </w:tc>
      </w:tr>
      <w:tr w:rsidR="0050713A" w:rsidRPr="00F463CA" w14:paraId="4D4CBDA3" w14:textId="77777777" w:rsidTr="002542F9">
        <w:tc>
          <w:tcPr>
            <w:tcW w:w="2235" w:type="pct"/>
          </w:tcPr>
          <w:p w14:paraId="69B173BA" w14:textId="67E49AC9" w:rsidR="0050713A" w:rsidRPr="00C4263D" w:rsidRDefault="0050713A" w:rsidP="00507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85" w:type="pct"/>
          </w:tcPr>
          <w:p w14:paraId="57B18893" w14:textId="587F6A37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5,235</w:t>
            </w:r>
          </w:p>
        </w:tc>
        <w:tc>
          <w:tcPr>
            <w:tcW w:w="141" w:type="pct"/>
          </w:tcPr>
          <w:p w14:paraId="50D15FB8" w14:textId="77777777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B51FA67" w14:textId="6EDCB625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4,652</w:t>
            </w:r>
          </w:p>
        </w:tc>
        <w:tc>
          <w:tcPr>
            <w:tcW w:w="141" w:type="pct"/>
          </w:tcPr>
          <w:p w14:paraId="62FFEBC0" w14:textId="77777777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F0416A5" w14:textId="26118149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5,235</w:t>
            </w:r>
          </w:p>
        </w:tc>
        <w:tc>
          <w:tcPr>
            <w:tcW w:w="133" w:type="pct"/>
          </w:tcPr>
          <w:p w14:paraId="2AE56F04" w14:textId="77777777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EE0B356" w14:textId="59FB7CF9" w:rsidR="0050713A" w:rsidRPr="00F463CA" w:rsidRDefault="0050713A" w:rsidP="005071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4,652</w:t>
            </w:r>
          </w:p>
        </w:tc>
      </w:tr>
    </w:tbl>
    <w:p w14:paraId="6869F434" w14:textId="77777777" w:rsidR="00020163" w:rsidRDefault="00020163"/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9"/>
        <w:gridCol w:w="1187"/>
        <w:gridCol w:w="8"/>
        <w:gridCol w:w="261"/>
        <w:gridCol w:w="11"/>
        <w:gridCol w:w="1092"/>
        <w:gridCol w:w="9"/>
        <w:gridCol w:w="257"/>
        <w:gridCol w:w="1092"/>
        <w:gridCol w:w="263"/>
        <w:gridCol w:w="1187"/>
        <w:gridCol w:w="6"/>
      </w:tblGrid>
      <w:tr w:rsidR="00663CD7" w:rsidRPr="00EF652C" w14:paraId="3202A59F" w14:textId="77777777" w:rsidTr="00E41820">
        <w:trPr>
          <w:tblHeader/>
        </w:trPr>
        <w:tc>
          <w:tcPr>
            <w:tcW w:w="2161" w:type="pct"/>
          </w:tcPr>
          <w:p w14:paraId="22E2B427" w14:textId="174280DE" w:rsidR="00663CD7" w:rsidRPr="00EF652C" w:rsidRDefault="00663C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7" w:type="pct"/>
            <w:gridSpan w:val="6"/>
          </w:tcPr>
          <w:p w14:paraId="6E2608BE" w14:textId="77777777" w:rsidR="00663CD7" w:rsidRPr="00EF652C" w:rsidRDefault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" w:type="pct"/>
          </w:tcPr>
          <w:p w14:paraId="442A534A" w14:textId="77777777" w:rsidR="00663CD7" w:rsidRPr="00EF652C" w:rsidRDefault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4"/>
          </w:tcPr>
          <w:p w14:paraId="26CA17E0" w14:textId="77777777" w:rsidR="00663CD7" w:rsidRPr="00EF652C" w:rsidRDefault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069A0" w:rsidRPr="00EF652C" w14:paraId="3D4D3299" w14:textId="77777777" w:rsidTr="00256CB8">
        <w:trPr>
          <w:tblHeader/>
        </w:trPr>
        <w:tc>
          <w:tcPr>
            <w:tcW w:w="2161" w:type="pct"/>
          </w:tcPr>
          <w:p w14:paraId="2A9895E9" w14:textId="32B6AA08" w:rsidR="007069A0" w:rsidRPr="00EF652C" w:rsidRDefault="007069A0" w:rsidP="007069A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31" w:type="pct"/>
            <w:gridSpan w:val="2"/>
          </w:tcPr>
          <w:p w14:paraId="3ABBDA9F" w14:textId="14330B0B" w:rsidR="007069A0" w:rsidRPr="0050282F" w:rsidRDefault="00317A22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A6659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4" w:type="pct"/>
            <w:gridSpan w:val="2"/>
          </w:tcPr>
          <w:p w14:paraId="53BECA78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96A4D16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</w:tcPr>
          <w:p w14:paraId="5E1C299F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75906D" w14:textId="6079F07D" w:rsidR="007069A0" w:rsidRPr="0050282F" w:rsidRDefault="00317A22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A6659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39" w:type="pct"/>
          </w:tcPr>
          <w:p w14:paraId="2E32935E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54C5B08" w14:textId="7621F29A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069A0" w:rsidRPr="00EF652C" w14:paraId="2591E5F1" w14:textId="77777777" w:rsidTr="00256CB8">
        <w:trPr>
          <w:tblHeader/>
        </w:trPr>
        <w:tc>
          <w:tcPr>
            <w:tcW w:w="2161" w:type="pct"/>
          </w:tcPr>
          <w:p w14:paraId="559AF89D" w14:textId="59053C4E" w:rsidR="007069A0" w:rsidRPr="00EF652C" w:rsidRDefault="007069A0" w:rsidP="007069A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31" w:type="pct"/>
            <w:gridSpan w:val="2"/>
          </w:tcPr>
          <w:p w14:paraId="3540817E" w14:textId="7768C8BB" w:rsidR="007069A0" w:rsidRPr="00E1780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06B48C2E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772662D" w14:textId="6896C8DD" w:rsidR="007069A0" w:rsidRPr="00E1780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6" w:type="pct"/>
          </w:tcPr>
          <w:p w14:paraId="5AC69F4B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0D9DD03" w14:textId="2F06DA1B" w:rsidR="007069A0" w:rsidRPr="00E1780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11006AA0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80727E2" w14:textId="13243248" w:rsidR="007069A0" w:rsidRPr="00E1780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069A0" w:rsidRPr="00EF652C" w14:paraId="67E27A6A" w14:textId="77777777" w:rsidTr="00256CB8">
        <w:trPr>
          <w:tblHeader/>
        </w:trPr>
        <w:tc>
          <w:tcPr>
            <w:tcW w:w="2161" w:type="pct"/>
          </w:tcPr>
          <w:p w14:paraId="692F040C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9" w:type="pct"/>
            <w:gridSpan w:val="11"/>
          </w:tcPr>
          <w:p w14:paraId="4BBB34B9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9A0" w:rsidRPr="00EF652C" w14:paraId="34B20763" w14:textId="77777777">
        <w:tc>
          <w:tcPr>
            <w:tcW w:w="2161" w:type="pct"/>
          </w:tcPr>
          <w:p w14:paraId="767F3335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  <w:gridSpan w:val="2"/>
          </w:tcPr>
          <w:p w14:paraId="08DC7E61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DE9081D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FE8EED7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61F91AF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24CFC6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343B9AA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836ADB1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F3B" w:rsidRPr="00EF652C" w14:paraId="0C833F96" w14:textId="77777777">
        <w:tc>
          <w:tcPr>
            <w:tcW w:w="2161" w:type="pct"/>
          </w:tcPr>
          <w:p w14:paraId="2CD241A0" w14:textId="77777777" w:rsidR="00FE0F3B" w:rsidRPr="00EF652C" w:rsidRDefault="00FE0F3B" w:rsidP="00FE0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192C56BE" w14:textId="3022B997" w:rsidR="00FE0F3B" w:rsidRPr="00FE0F3B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E0F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50872AA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023D413" w14:textId="2B1C47E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98BC175" w14:textId="77777777" w:rsidR="00FE0F3B" w:rsidRPr="00EF652C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897634" w14:textId="081504E6" w:rsidR="00FE0F3B" w:rsidRPr="003C4203" w:rsidRDefault="00F84FEA" w:rsidP="00DA04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13,567</w:t>
            </w:r>
          </w:p>
        </w:tc>
        <w:tc>
          <w:tcPr>
            <w:tcW w:w="139" w:type="pct"/>
          </w:tcPr>
          <w:p w14:paraId="5188746B" w14:textId="77777777" w:rsidR="00FE0F3B" w:rsidRPr="003C4203" w:rsidRDefault="00FE0F3B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AE70A4E" w14:textId="1C997E8C" w:rsidR="00FE0F3B" w:rsidRPr="005C2DAF" w:rsidRDefault="001E7756" w:rsidP="00FE0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16,078</w:t>
            </w:r>
          </w:p>
        </w:tc>
      </w:tr>
      <w:tr w:rsidR="00057FAA" w:rsidRPr="00057FAA" w14:paraId="7E38FD1B" w14:textId="77777777">
        <w:tc>
          <w:tcPr>
            <w:tcW w:w="2161" w:type="pct"/>
          </w:tcPr>
          <w:p w14:paraId="20EDD3F8" w14:textId="7507CC18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80F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5EE9A0F7" w14:textId="492B817A" w:rsidR="00057FAA" w:rsidRPr="00FE0F3B" w:rsidRDefault="00F84FE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4" w:type="pct"/>
            <w:gridSpan w:val="2"/>
          </w:tcPr>
          <w:p w14:paraId="43D115B2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73A3211" w14:textId="387EAC7A" w:rsidR="00057FAA" w:rsidRPr="001E7756" w:rsidRDefault="001E7756" w:rsidP="001E7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E7756">
              <w:rPr>
                <w:rFonts w:asciiTheme="majorBidi" w:hAnsiTheme="majorBidi" w:cstheme="majorBidi"/>
                <w:sz w:val="30"/>
                <w:szCs w:val="30"/>
              </w:rPr>
              <w:t>1,178</w:t>
            </w:r>
          </w:p>
        </w:tc>
        <w:tc>
          <w:tcPr>
            <w:tcW w:w="136" w:type="pct"/>
          </w:tcPr>
          <w:p w14:paraId="1E9F9F4D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CAF20BD" w14:textId="552EDA42" w:rsidR="00057FAA" w:rsidRPr="003C4203" w:rsidRDefault="00F84FE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39" w:type="pct"/>
          </w:tcPr>
          <w:p w14:paraId="1587F5B6" w14:textId="77777777" w:rsidR="00057FAA" w:rsidRPr="003C4203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BEA151F" w14:textId="4E34D2CD" w:rsidR="00057FAA" w:rsidRPr="001E7756" w:rsidRDefault="001E7756" w:rsidP="001E7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</w:rPr>
            </w:pPr>
            <w:r w:rsidRPr="001E7756">
              <w:rPr>
                <w:rFonts w:asciiTheme="majorBidi" w:hAnsiTheme="majorBidi"/>
                <w:sz w:val="30"/>
                <w:szCs w:val="30"/>
              </w:rPr>
              <w:t xml:space="preserve"> 1,178</w:t>
            </w:r>
          </w:p>
        </w:tc>
      </w:tr>
      <w:tr w:rsidR="00057FAA" w:rsidRPr="00EF652C" w14:paraId="312E4960" w14:textId="77777777">
        <w:tc>
          <w:tcPr>
            <w:tcW w:w="2161" w:type="pct"/>
          </w:tcPr>
          <w:p w14:paraId="222B0AAD" w14:textId="77777777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684556A0" w14:textId="0105C2A3" w:rsidR="00057FAA" w:rsidRPr="00FE0F3B" w:rsidRDefault="00F84FE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144" w:type="pct"/>
            <w:gridSpan w:val="2"/>
          </w:tcPr>
          <w:p w14:paraId="471938C7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DA3FF6A" w14:textId="272820FA" w:rsidR="00057FAA" w:rsidRPr="00EF652C" w:rsidRDefault="001E7756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136" w:type="pct"/>
          </w:tcPr>
          <w:p w14:paraId="078A462D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EB2D675" w14:textId="3E42033D" w:rsidR="00057FAA" w:rsidRPr="003C4203" w:rsidRDefault="00F84FE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139" w:type="pct"/>
          </w:tcPr>
          <w:p w14:paraId="0DDA237E" w14:textId="77777777" w:rsidR="00057FAA" w:rsidRPr="003C4203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4905C36" w14:textId="561B9CC5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</w:t>
            </w:r>
            <w:r w:rsidR="001E7756">
              <w:rPr>
                <w:rFonts w:ascii="Angsana New" w:hAnsi="Angsana New"/>
                <w:sz w:val="30"/>
                <w:szCs w:val="30"/>
              </w:rPr>
              <w:t>03</w:t>
            </w:r>
          </w:p>
        </w:tc>
      </w:tr>
      <w:tr w:rsidR="00057FAA" w:rsidRPr="00EF652C" w14:paraId="57EC5F65" w14:textId="77777777">
        <w:tc>
          <w:tcPr>
            <w:tcW w:w="2161" w:type="pct"/>
          </w:tcPr>
          <w:p w14:paraId="57C1C5D5" w14:textId="77777777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CF740A" w14:textId="4EECD513" w:rsidR="00057FAA" w:rsidRPr="00771236" w:rsidRDefault="00F84FE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608</w:t>
            </w:r>
          </w:p>
        </w:tc>
        <w:tc>
          <w:tcPr>
            <w:tcW w:w="144" w:type="pct"/>
            <w:gridSpan w:val="2"/>
          </w:tcPr>
          <w:p w14:paraId="14A3808C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873753" w14:textId="5F14D3AD" w:rsidR="00057FAA" w:rsidRPr="00EF652C" w:rsidRDefault="001E7756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136" w:type="pct"/>
          </w:tcPr>
          <w:p w14:paraId="61625B65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5590F48" w14:textId="12D72C58" w:rsidR="00057FAA" w:rsidRPr="003C4203" w:rsidRDefault="00F84FE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14,059</w:t>
            </w:r>
          </w:p>
        </w:tc>
        <w:tc>
          <w:tcPr>
            <w:tcW w:w="139" w:type="pct"/>
          </w:tcPr>
          <w:p w14:paraId="14ABEB9D" w14:textId="77777777" w:rsidR="00057FAA" w:rsidRPr="003C4203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7AB131" w14:textId="5D9E54AB" w:rsidR="00057FAA" w:rsidRPr="00EF652C" w:rsidRDefault="001E7756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17,559</w:t>
            </w:r>
          </w:p>
        </w:tc>
      </w:tr>
      <w:tr w:rsidR="00057FAA" w:rsidRPr="00EF652C" w14:paraId="0351A6C3" w14:textId="77777777">
        <w:tc>
          <w:tcPr>
            <w:tcW w:w="2161" w:type="pct"/>
          </w:tcPr>
          <w:p w14:paraId="2214812E" w14:textId="77777777" w:rsidR="00057FAA" w:rsidRPr="00051F81" w:rsidRDefault="00057FAA" w:rsidP="00057FA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1" w:type="pct"/>
            <w:gridSpan w:val="2"/>
          </w:tcPr>
          <w:p w14:paraId="07AC933D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</w:tcPr>
          <w:p w14:paraId="02993041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14:paraId="49DCDDB8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3932A6DA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</w:tcPr>
          <w:p w14:paraId="6737BCDA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6054F838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pct"/>
            <w:gridSpan w:val="2"/>
          </w:tcPr>
          <w:p w14:paraId="36C3744E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7FAA" w:rsidRPr="00EF652C" w14:paraId="6E778F10" w14:textId="77777777" w:rsidTr="00F34E04">
        <w:tc>
          <w:tcPr>
            <w:tcW w:w="2161" w:type="pct"/>
          </w:tcPr>
          <w:p w14:paraId="6E7732D2" w14:textId="1D39B4C6" w:rsidR="00057FAA" w:rsidRPr="001E7756" w:rsidRDefault="00057FAA" w:rsidP="00057FA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77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</w:t>
            </w:r>
            <w:r w:rsidRPr="001E77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หมุนเวียน</w:t>
            </w:r>
            <w:r w:rsidRPr="001E77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  <w:gridSpan w:val="2"/>
          </w:tcPr>
          <w:p w14:paraId="6DE59408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B6CDD7C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A79AB26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8A7A71F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C333B2" w14:textId="77777777" w:rsidR="00057FAA" w:rsidRPr="003C4203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5A2E891" w14:textId="77777777" w:rsidR="00057FAA" w:rsidRPr="003C4203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5C0BF4C" w14:textId="454C75EA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FAA" w:rsidRPr="00EF652C" w14:paraId="0DFFC089" w14:textId="77777777" w:rsidTr="00C82FF0">
        <w:tc>
          <w:tcPr>
            <w:tcW w:w="2161" w:type="pct"/>
          </w:tcPr>
          <w:p w14:paraId="7BB84B73" w14:textId="77777777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683377AE" w14:textId="33FB27F6" w:rsidR="00057FAA" w:rsidRPr="00C82FF0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</w:tcPr>
          <w:p w14:paraId="198346A0" w14:textId="77777777" w:rsidR="00057FAA" w:rsidRPr="00E41820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C3917A1" w14:textId="4B07B2A5" w:rsidR="00057FAA" w:rsidRPr="002E4489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54C5B79" w14:textId="77777777" w:rsidR="00057FAA" w:rsidRPr="00E41820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2D5DFE96" w14:textId="65A5E73C" w:rsidR="00057FAA" w:rsidRPr="00057FAA" w:rsidRDefault="00C26271" w:rsidP="00CA7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669</w:t>
            </w:r>
          </w:p>
        </w:tc>
        <w:tc>
          <w:tcPr>
            <w:tcW w:w="139" w:type="pct"/>
          </w:tcPr>
          <w:p w14:paraId="09FC7ADD" w14:textId="77777777" w:rsidR="00057FAA" w:rsidRPr="00057FAA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60236DE" w14:textId="19115079" w:rsidR="00057FAA" w:rsidRPr="001E7756" w:rsidRDefault="001E7756" w:rsidP="001E77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</w:rPr>
            </w:pPr>
            <w:r w:rsidRPr="001E7756">
              <w:rPr>
                <w:rFonts w:asciiTheme="majorBidi" w:hAnsiTheme="majorBidi"/>
                <w:sz w:val="30"/>
                <w:szCs w:val="30"/>
              </w:rPr>
              <w:t>204</w:t>
            </w:r>
          </w:p>
        </w:tc>
      </w:tr>
      <w:tr w:rsidR="00057FAA" w:rsidRPr="00EF652C" w14:paraId="53374E57" w14:textId="77777777" w:rsidTr="00C82FF0">
        <w:tc>
          <w:tcPr>
            <w:tcW w:w="2161" w:type="pct"/>
          </w:tcPr>
          <w:p w14:paraId="774C3FCB" w14:textId="782213AA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2FF0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4338510C" w14:textId="34DAA769" w:rsidR="00057FAA" w:rsidRPr="00C82FF0" w:rsidRDefault="00C26271" w:rsidP="00CA7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439</w:t>
            </w:r>
          </w:p>
        </w:tc>
        <w:tc>
          <w:tcPr>
            <w:tcW w:w="144" w:type="pct"/>
            <w:gridSpan w:val="2"/>
          </w:tcPr>
          <w:p w14:paraId="628A0E67" w14:textId="77777777" w:rsidR="00057FAA" w:rsidRPr="00E41820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65576579" w14:textId="4E595007" w:rsidR="00057FAA" w:rsidRPr="000E1B0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4DCCDEA" w14:textId="2B43922F" w:rsidR="00057FAA" w:rsidRPr="00057FAA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5D466A0" w14:textId="7246A8E9" w:rsidR="00057FAA" w:rsidRPr="00057FAA" w:rsidRDefault="00C26271" w:rsidP="00CA7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439</w:t>
            </w:r>
          </w:p>
        </w:tc>
        <w:tc>
          <w:tcPr>
            <w:tcW w:w="139" w:type="pct"/>
          </w:tcPr>
          <w:p w14:paraId="4071A8B8" w14:textId="77777777" w:rsidR="00057FAA" w:rsidRPr="003C4203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</w:tcPr>
          <w:p w14:paraId="63627535" w14:textId="43CE1DFF" w:rsidR="00057FAA" w:rsidRPr="000119B3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7FAA" w:rsidRPr="00EF652C" w14:paraId="5FBD4ADC" w14:textId="77777777" w:rsidTr="00C82FF0">
        <w:tc>
          <w:tcPr>
            <w:tcW w:w="2161" w:type="pct"/>
          </w:tcPr>
          <w:p w14:paraId="69D396BC" w14:textId="4593C091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</w:tcPr>
          <w:p w14:paraId="754A8C3A" w14:textId="3610EAF9" w:rsidR="00057FAA" w:rsidRPr="00E41820" w:rsidRDefault="00C26271" w:rsidP="00CA7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439</w:t>
            </w:r>
          </w:p>
        </w:tc>
        <w:tc>
          <w:tcPr>
            <w:tcW w:w="144" w:type="pct"/>
            <w:gridSpan w:val="2"/>
          </w:tcPr>
          <w:p w14:paraId="47F2766B" w14:textId="77777777" w:rsidR="00057FAA" w:rsidRPr="00E41820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</w:tcBorders>
          </w:tcPr>
          <w:p w14:paraId="3BB5CFB2" w14:textId="75B4628F" w:rsidR="00057FAA" w:rsidRPr="00C82FF0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2FF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8EDBDEC" w14:textId="77777777" w:rsidR="00057FAA" w:rsidRPr="00E41820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39BF3E7" w14:textId="236CA8B5" w:rsidR="00057FAA" w:rsidRPr="00C26271" w:rsidRDefault="00C26271" w:rsidP="00CA7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2627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C262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,108</w:t>
            </w:r>
          </w:p>
        </w:tc>
        <w:tc>
          <w:tcPr>
            <w:tcW w:w="139" w:type="pct"/>
          </w:tcPr>
          <w:p w14:paraId="70E8D7B5" w14:textId="77777777" w:rsidR="00057FAA" w:rsidRPr="00C26271" w:rsidRDefault="00057FAA" w:rsidP="00F84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</w:tcBorders>
          </w:tcPr>
          <w:p w14:paraId="2FA81F16" w14:textId="4995B4A7" w:rsidR="00057FAA" w:rsidRPr="00C82FF0" w:rsidRDefault="001E7756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</w:p>
        </w:tc>
      </w:tr>
      <w:tr w:rsidR="00057FAA" w:rsidRPr="00EF652C" w14:paraId="11AFEA40" w14:textId="77777777" w:rsidTr="00051F81">
        <w:trPr>
          <w:trHeight w:val="350"/>
        </w:trPr>
        <w:tc>
          <w:tcPr>
            <w:tcW w:w="2161" w:type="pct"/>
          </w:tcPr>
          <w:p w14:paraId="5AA887BF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</w:tcPr>
          <w:p w14:paraId="0E6C8966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  <w:gridSpan w:val="2"/>
          </w:tcPr>
          <w:p w14:paraId="74DFCDD1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48E7BADE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" w:type="pct"/>
          </w:tcPr>
          <w:p w14:paraId="7CF8BEDF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6DBF6440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14:paraId="6275D32C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pct"/>
            <w:gridSpan w:val="2"/>
            <w:tcBorders>
              <w:top w:val="double" w:sz="4" w:space="0" w:color="auto"/>
            </w:tcBorders>
          </w:tcPr>
          <w:p w14:paraId="5D333CCA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57FAA" w:rsidRPr="00EF652C" w14:paraId="46179CCE" w14:textId="77777777">
        <w:tc>
          <w:tcPr>
            <w:tcW w:w="2161" w:type="pct"/>
          </w:tcPr>
          <w:p w14:paraId="006CFBFE" w14:textId="77777777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  <w:gridSpan w:val="2"/>
          </w:tcPr>
          <w:p w14:paraId="700BF0B9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51EE4EB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D40C630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9000FD5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6C238A" w14:textId="77777777" w:rsidR="00057FAA" w:rsidRPr="003C4203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99C31B5" w14:textId="77777777" w:rsidR="00057FAA" w:rsidRPr="003C4203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82BDF04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FAA" w:rsidRPr="00EF652C" w14:paraId="6DF61174" w14:textId="77777777">
        <w:tc>
          <w:tcPr>
            <w:tcW w:w="2161" w:type="pct"/>
          </w:tcPr>
          <w:p w14:paraId="12E76A86" w14:textId="77777777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52EE486E" w14:textId="20D32D5E" w:rsidR="00057FAA" w:rsidRPr="00852919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A5D952E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330CACC" w14:textId="35C32EB9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4F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1E0B9B8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4197DE" w14:textId="5BE25E21" w:rsidR="00057FAA" w:rsidRPr="003C4203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14:paraId="306BF930" w14:textId="77777777" w:rsidR="00057FAA" w:rsidRPr="003C4203" w:rsidRDefault="00057FAA" w:rsidP="001E7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943829A" w14:textId="3F942965" w:rsidR="00057FAA" w:rsidRPr="00057FAA" w:rsidRDefault="001E7756" w:rsidP="001E7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2,305</w:t>
            </w:r>
          </w:p>
        </w:tc>
      </w:tr>
      <w:tr w:rsidR="00057FAA" w:rsidRPr="00EF652C" w14:paraId="167BD3E4" w14:textId="77777777">
        <w:tc>
          <w:tcPr>
            <w:tcW w:w="2161" w:type="pct"/>
          </w:tcPr>
          <w:p w14:paraId="1408823C" w14:textId="77777777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2578EB46" w14:textId="0F04C6CE" w:rsidR="00057FAA" w:rsidRPr="000C773F" w:rsidRDefault="00F84FE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15,775</w:t>
            </w:r>
          </w:p>
        </w:tc>
        <w:tc>
          <w:tcPr>
            <w:tcW w:w="144" w:type="pct"/>
            <w:gridSpan w:val="2"/>
          </w:tcPr>
          <w:p w14:paraId="2AE6AE1A" w14:textId="77777777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EB1F4D5" w14:textId="1CAF894E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E7756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36" w:type="pct"/>
          </w:tcPr>
          <w:p w14:paraId="3C0A83F8" w14:textId="77777777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A758CD8" w14:textId="7680C162" w:rsidR="00057FAA" w:rsidRPr="003C4203" w:rsidRDefault="00F84FE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15,775</w:t>
            </w:r>
          </w:p>
        </w:tc>
        <w:tc>
          <w:tcPr>
            <w:tcW w:w="139" w:type="pct"/>
          </w:tcPr>
          <w:p w14:paraId="0AA92CD0" w14:textId="77777777" w:rsidR="00057FAA" w:rsidRPr="003C4203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728E23C" w14:textId="51843471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1E7756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057FAA" w:rsidRPr="00EF652C" w14:paraId="53E74382" w14:textId="77777777">
        <w:tc>
          <w:tcPr>
            <w:tcW w:w="2161" w:type="pct"/>
          </w:tcPr>
          <w:p w14:paraId="277C9F3B" w14:textId="77777777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F56642" w14:textId="55FD29EF" w:rsidR="00057FAA" w:rsidRPr="004A5A9C" w:rsidRDefault="00F84FE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15,775</w:t>
            </w:r>
          </w:p>
        </w:tc>
        <w:tc>
          <w:tcPr>
            <w:tcW w:w="144" w:type="pct"/>
            <w:gridSpan w:val="2"/>
          </w:tcPr>
          <w:p w14:paraId="4B60EB49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2F2C5B" w14:textId="4B68AF3D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FFC">
              <w:rPr>
                <w:rFonts w:ascii="Angsana New" w:hAnsi="Angsana New"/>
                <w:b/>
                <w:bCs/>
                <w:sz w:val="30"/>
                <w:szCs w:val="30"/>
              </w:rPr>
              <w:t>18,</w:t>
            </w:r>
            <w:r w:rsidR="001E7756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136" w:type="pct"/>
          </w:tcPr>
          <w:p w14:paraId="0CC57AED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097DBD" w14:textId="2F89D2D5" w:rsidR="00057FAA" w:rsidRPr="00575FB4" w:rsidRDefault="00F84FE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15,775</w:t>
            </w:r>
          </w:p>
        </w:tc>
        <w:tc>
          <w:tcPr>
            <w:tcW w:w="139" w:type="pct"/>
          </w:tcPr>
          <w:p w14:paraId="7A297281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1ABD92" w14:textId="53AE9384" w:rsidR="00057FAA" w:rsidRPr="00EF652C" w:rsidRDefault="001E7756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20,456</w:t>
            </w:r>
          </w:p>
        </w:tc>
      </w:tr>
      <w:tr w:rsidR="00057FAA" w:rsidRPr="00EF652C" w14:paraId="63D6979D" w14:textId="77777777">
        <w:tc>
          <w:tcPr>
            <w:tcW w:w="2161" w:type="pct"/>
          </w:tcPr>
          <w:p w14:paraId="2974C2E1" w14:textId="77777777" w:rsidR="00057FAA" w:rsidRPr="00CF4E55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1" w:type="pct"/>
            <w:gridSpan w:val="2"/>
          </w:tcPr>
          <w:p w14:paraId="7F64F326" w14:textId="77777777" w:rsidR="00057FAA" w:rsidRPr="00CF4E55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</w:tcPr>
          <w:p w14:paraId="5ED0E899" w14:textId="77777777" w:rsidR="00057FAA" w:rsidRPr="00CF4E55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14:paraId="0F780FB9" w14:textId="77777777" w:rsidR="00057FAA" w:rsidRPr="00CF4E55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0BFFF364" w14:textId="77777777" w:rsidR="00057FAA" w:rsidRPr="00CF4E55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</w:tcPr>
          <w:p w14:paraId="75290C3B" w14:textId="77777777" w:rsidR="00057FAA" w:rsidRPr="00CF4E55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42C72985" w14:textId="77777777" w:rsidR="00057FAA" w:rsidRPr="00CF4E55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pct"/>
            <w:gridSpan w:val="2"/>
          </w:tcPr>
          <w:p w14:paraId="6D90B758" w14:textId="77777777" w:rsidR="00057FAA" w:rsidRPr="00CF4E55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7FAA" w:rsidRPr="00EF652C" w14:paraId="30CCFAAE" w14:textId="77777777" w:rsidTr="00765FA6">
        <w:trPr>
          <w:trHeight w:val="80"/>
        </w:trPr>
        <w:tc>
          <w:tcPr>
            <w:tcW w:w="2161" w:type="pct"/>
          </w:tcPr>
          <w:p w14:paraId="684E8256" w14:textId="59C74D29" w:rsidR="00057FAA" w:rsidRPr="001E7756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77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1E77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E77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  <w:gridSpan w:val="2"/>
          </w:tcPr>
          <w:p w14:paraId="26EB16B4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3D2BBBA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6789B38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BE7AC94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D47F8F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02E69F8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FA3FA7A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FAA" w:rsidRPr="00EF652C" w14:paraId="205F620F" w14:textId="77777777">
        <w:tc>
          <w:tcPr>
            <w:tcW w:w="2161" w:type="pct"/>
          </w:tcPr>
          <w:p w14:paraId="42B9AF51" w14:textId="77777777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6887828D" w14:textId="78EB6E08" w:rsidR="00057FAA" w:rsidRPr="00E67DF5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67D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31A84A0B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02D5446" w14:textId="750C2A2F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67D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606D7D3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927DB0" w14:textId="0549F147" w:rsidR="00057FAA" w:rsidRPr="00C26271" w:rsidRDefault="00C26271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4,027</w:t>
            </w:r>
          </w:p>
        </w:tc>
        <w:tc>
          <w:tcPr>
            <w:tcW w:w="139" w:type="pct"/>
          </w:tcPr>
          <w:p w14:paraId="41ECA014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DC6029F" w14:textId="20B34403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4,744</w:t>
            </w:r>
          </w:p>
        </w:tc>
      </w:tr>
      <w:tr w:rsidR="00057FAA" w:rsidRPr="00EF652C" w14:paraId="2F8D3EC0" w14:textId="77777777">
        <w:tc>
          <w:tcPr>
            <w:tcW w:w="2161" w:type="pct"/>
          </w:tcPr>
          <w:p w14:paraId="368E04FD" w14:textId="1189CED4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80F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01621EBA" w14:textId="0D1A5A91" w:rsidR="00057FAA" w:rsidRPr="00840396" w:rsidRDefault="00C26271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144" w:type="pct"/>
            <w:gridSpan w:val="2"/>
          </w:tcPr>
          <w:p w14:paraId="2C417D9E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77CEB24" w14:textId="12C7505B" w:rsidR="00057FAA" w:rsidRPr="00E67DF5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67D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E55BA21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D25150" w14:textId="74ADF14C" w:rsidR="00057FAA" w:rsidRPr="00575FB4" w:rsidRDefault="00C26271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139" w:type="pct"/>
          </w:tcPr>
          <w:p w14:paraId="1486554A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082A8AA" w14:textId="2943CAAB" w:rsidR="00057FAA" w:rsidRPr="00E67DF5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67D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7FAA" w:rsidRPr="00EF652C" w14:paraId="2412A995" w14:textId="77777777">
        <w:tc>
          <w:tcPr>
            <w:tcW w:w="2161" w:type="pct"/>
          </w:tcPr>
          <w:p w14:paraId="06419A31" w14:textId="77777777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1DC4FAE2" w14:textId="54265A1E" w:rsidR="00057FAA" w:rsidRPr="00E67DF5" w:rsidRDefault="00C26271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144" w:type="pct"/>
            <w:gridSpan w:val="2"/>
          </w:tcPr>
          <w:p w14:paraId="28D9629B" w14:textId="77777777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6A8981F" w14:textId="1844DAB8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1,988</w:t>
            </w:r>
          </w:p>
        </w:tc>
        <w:tc>
          <w:tcPr>
            <w:tcW w:w="136" w:type="pct"/>
          </w:tcPr>
          <w:p w14:paraId="7CE09F7F" w14:textId="77777777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053BADB" w14:textId="09E45672" w:rsidR="00057FAA" w:rsidRPr="00804990" w:rsidRDefault="00C26271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970</w:t>
            </w:r>
          </w:p>
        </w:tc>
        <w:tc>
          <w:tcPr>
            <w:tcW w:w="139" w:type="pct"/>
          </w:tcPr>
          <w:p w14:paraId="373436CE" w14:textId="77777777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9274F1B" w14:textId="7CFD0980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1,965</w:t>
            </w:r>
          </w:p>
        </w:tc>
      </w:tr>
      <w:tr w:rsidR="00057FAA" w:rsidRPr="00EF652C" w14:paraId="7A96B153" w14:textId="77777777">
        <w:tc>
          <w:tcPr>
            <w:tcW w:w="2161" w:type="pct"/>
          </w:tcPr>
          <w:p w14:paraId="7B008CBF" w14:textId="77777777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247080" w14:textId="1C20B294" w:rsidR="00057FAA" w:rsidRPr="002234C9" w:rsidRDefault="00C26271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1,080</w:t>
            </w:r>
          </w:p>
        </w:tc>
        <w:tc>
          <w:tcPr>
            <w:tcW w:w="144" w:type="pct"/>
            <w:gridSpan w:val="2"/>
          </w:tcPr>
          <w:p w14:paraId="13FCB4BF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AEB97C" w14:textId="126268D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1,988</w:t>
            </w:r>
          </w:p>
        </w:tc>
        <w:tc>
          <w:tcPr>
            <w:tcW w:w="136" w:type="pct"/>
          </w:tcPr>
          <w:p w14:paraId="2A0EA96F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86C392" w14:textId="3DA502C1" w:rsidR="00057FAA" w:rsidRPr="00575FB4" w:rsidRDefault="00C26271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5,093</w:t>
            </w:r>
          </w:p>
        </w:tc>
        <w:tc>
          <w:tcPr>
            <w:tcW w:w="139" w:type="pct"/>
          </w:tcPr>
          <w:p w14:paraId="40096D04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A7F60A" w14:textId="55FD0ECC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6,709</w:t>
            </w:r>
          </w:p>
        </w:tc>
      </w:tr>
      <w:tr w:rsidR="00057FAA" w:rsidRPr="00EF652C" w14:paraId="4AD3800D" w14:textId="77777777">
        <w:trPr>
          <w:gridAfter w:val="1"/>
          <w:wAfter w:w="3" w:type="pct"/>
        </w:trPr>
        <w:tc>
          <w:tcPr>
            <w:tcW w:w="2161" w:type="pct"/>
          </w:tcPr>
          <w:p w14:paraId="021DB93D" w14:textId="77777777" w:rsidR="00057FAA" w:rsidRPr="00CF4E55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7" w:type="pct"/>
          </w:tcPr>
          <w:p w14:paraId="495804D8" w14:textId="77777777" w:rsidR="00057FAA" w:rsidRPr="00CF4E55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  <w:gridSpan w:val="2"/>
          </w:tcPr>
          <w:p w14:paraId="50BEA857" w14:textId="77777777" w:rsidR="00057FAA" w:rsidRPr="00CF4E55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gridSpan w:val="2"/>
          </w:tcPr>
          <w:p w14:paraId="3D4CE23B" w14:textId="77777777" w:rsidR="00057FAA" w:rsidRPr="00CF4E55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14:paraId="498FB5FE" w14:textId="77777777" w:rsidR="00057FAA" w:rsidRPr="00CF4E55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</w:tcPr>
          <w:p w14:paraId="2945B2D5" w14:textId="77777777" w:rsidR="00057FAA" w:rsidRPr="00CF4E55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71EA5BE2" w14:textId="77777777" w:rsidR="00057FAA" w:rsidRPr="00CF4E55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pct"/>
          </w:tcPr>
          <w:p w14:paraId="46D3EA62" w14:textId="77777777" w:rsidR="00057FAA" w:rsidRPr="00CF4E55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7FAA" w:rsidRPr="00EF652C" w14:paraId="3194847B" w14:textId="77777777">
        <w:trPr>
          <w:gridAfter w:val="1"/>
          <w:wAfter w:w="3" w:type="pct"/>
        </w:trPr>
        <w:tc>
          <w:tcPr>
            <w:tcW w:w="2161" w:type="pct"/>
          </w:tcPr>
          <w:p w14:paraId="2EE45362" w14:textId="61971312" w:rsidR="00057FAA" w:rsidRPr="002D42F8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D42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27" w:type="pct"/>
          </w:tcPr>
          <w:p w14:paraId="085F9638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6129DFC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343BCDE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8B14ED6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2A5ECE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583D071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E03D18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7FAA" w:rsidRPr="00EF652C" w14:paraId="2CFE2F13" w14:textId="77777777">
        <w:trPr>
          <w:gridAfter w:val="1"/>
          <w:wAfter w:w="3" w:type="pct"/>
        </w:trPr>
        <w:tc>
          <w:tcPr>
            <w:tcW w:w="2161" w:type="pct"/>
          </w:tcPr>
          <w:p w14:paraId="29AB3675" w14:textId="77777777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2854DCD4" w14:textId="342C68EC" w:rsidR="00057FAA" w:rsidRPr="000F7F42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gridSpan w:val="2"/>
          </w:tcPr>
          <w:p w14:paraId="5AA87EF1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D1AB9CC" w14:textId="02680586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55567D35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0E39A3" w14:textId="0081800B" w:rsidR="00057FAA" w:rsidRPr="00575FB4" w:rsidRDefault="00C26271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</w:p>
        </w:tc>
        <w:tc>
          <w:tcPr>
            <w:tcW w:w="139" w:type="pct"/>
          </w:tcPr>
          <w:p w14:paraId="26C604D3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B3C7A1" w14:textId="3E02A5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643</w:t>
            </w:r>
          </w:p>
        </w:tc>
      </w:tr>
      <w:tr w:rsidR="00C80674" w:rsidRPr="00EF652C" w14:paraId="292F11EC" w14:textId="77777777">
        <w:trPr>
          <w:gridAfter w:val="1"/>
          <w:wAfter w:w="3" w:type="pct"/>
        </w:trPr>
        <w:tc>
          <w:tcPr>
            <w:tcW w:w="2161" w:type="pct"/>
          </w:tcPr>
          <w:p w14:paraId="7902D886" w14:textId="764CC6C6" w:rsidR="00C80674" w:rsidRPr="001F20C0" w:rsidRDefault="00C80674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0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</w:tcPr>
          <w:p w14:paraId="7D3972A7" w14:textId="69027745" w:rsidR="00C80674" w:rsidRPr="001F20C0" w:rsidRDefault="00C80674" w:rsidP="00C80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20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42" w:type="pct"/>
            <w:gridSpan w:val="2"/>
          </w:tcPr>
          <w:p w14:paraId="1FF0791D" w14:textId="77777777" w:rsidR="00C80674" w:rsidRPr="001F20C0" w:rsidRDefault="00C80674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67631E88" w14:textId="1489BF7B" w:rsidR="00C80674" w:rsidRPr="001F20C0" w:rsidRDefault="00C80674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1F20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60972ECE" w14:textId="77777777" w:rsidR="00C80674" w:rsidRPr="001F20C0" w:rsidRDefault="00C80674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2EB8827" w14:textId="0B88A760" w:rsidR="00C80674" w:rsidRPr="001F20C0" w:rsidRDefault="00C80674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20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39" w:type="pct"/>
          </w:tcPr>
          <w:p w14:paraId="40D3088D" w14:textId="77777777" w:rsidR="00C80674" w:rsidRPr="001F20C0" w:rsidRDefault="00C80674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AFBCE87" w14:textId="70AD8E33" w:rsidR="00C80674" w:rsidRPr="001F20C0" w:rsidRDefault="00C80674" w:rsidP="00CA7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20C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57FAA" w:rsidRPr="00EF652C" w14:paraId="330BD57F" w14:textId="77777777" w:rsidTr="00CA7E2C">
        <w:trPr>
          <w:gridAfter w:val="1"/>
          <w:wAfter w:w="3" w:type="pct"/>
        </w:trPr>
        <w:tc>
          <w:tcPr>
            <w:tcW w:w="2161" w:type="pct"/>
          </w:tcPr>
          <w:p w14:paraId="2E60BF99" w14:textId="77777777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0A3264D" w14:textId="3E1184AA" w:rsidR="00057FAA" w:rsidRPr="000F7F42" w:rsidRDefault="00C80674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  <w:tc>
          <w:tcPr>
            <w:tcW w:w="142" w:type="pct"/>
            <w:gridSpan w:val="2"/>
          </w:tcPr>
          <w:p w14:paraId="1E012A06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2DB5D7B0" w14:textId="011F17AE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1" w:type="pct"/>
            <w:gridSpan w:val="2"/>
          </w:tcPr>
          <w:p w14:paraId="3420348F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28D1F93" w14:textId="3F4F46F9" w:rsidR="00057FAA" w:rsidRPr="00575FB4" w:rsidRDefault="00C80674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  <w:tc>
          <w:tcPr>
            <w:tcW w:w="139" w:type="pct"/>
          </w:tcPr>
          <w:p w14:paraId="0B012B23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6E0A44C" w14:textId="36F13B0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  <w:tr w:rsidR="00057FAA" w:rsidRPr="00EF652C" w14:paraId="60CE0380" w14:textId="77777777" w:rsidTr="00CA7E2C">
        <w:trPr>
          <w:gridAfter w:val="1"/>
          <w:wAfter w:w="3" w:type="pct"/>
        </w:trPr>
        <w:tc>
          <w:tcPr>
            <w:tcW w:w="2161" w:type="pct"/>
          </w:tcPr>
          <w:p w14:paraId="680A3377" w14:textId="77777777" w:rsidR="00057FAA" w:rsidRPr="00333DE3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3D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A653D43" w14:textId="1605A17C" w:rsidR="00057FAA" w:rsidRPr="00BB4BAB" w:rsidRDefault="00C80674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549</w:t>
            </w:r>
          </w:p>
        </w:tc>
        <w:tc>
          <w:tcPr>
            <w:tcW w:w="142" w:type="pct"/>
            <w:gridSpan w:val="2"/>
          </w:tcPr>
          <w:p w14:paraId="48EC15CC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0D0083" w14:textId="5F72460F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41" w:type="pct"/>
            <w:gridSpan w:val="2"/>
          </w:tcPr>
          <w:p w14:paraId="21D96D6B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D4774D1" w14:textId="22AB1B58" w:rsidR="00057FAA" w:rsidRPr="00575FB4" w:rsidRDefault="00C80674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1,186</w:t>
            </w:r>
          </w:p>
        </w:tc>
        <w:tc>
          <w:tcPr>
            <w:tcW w:w="139" w:type="pct"/>
          </w:tcPr>
          <w:p w14:paraId="295952B0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2C5FED4" w14:textId="3682CA1D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975</w:t>
            </w:r>
          </w:p>
        </w:tc>
      </w:tr>
      <w:tr w:rsidR="00CF4E55" w:rsidRPr="00EF652C" w14:paraId="655162DA" w14:textId="77777777" w:rsidTr="00CF4E55">
        <w:trPr>
          <w:gridAfter w:val="1"/>
          <w:wAfter w:w="3" w:type="pct"/>
        </w:trPr>
        <w:tc>
          <w:tcPr>
            <w:tcW w:w="2161" w:type="pct"/>
          </w:tcPr>
          <w:p w14:paraId="53710AEC" w14:textId="77777777" w:rsidR="00CF4E55" w:rsidRDefault="00CF4E55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32BCE4E4" w14:textId="77777777" w:rsidR="00CF4E55" w:rsidRPr="000F7F42" w:rsidRDefault="00CF4E55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13A5BA8D" w14:textId="77777777" w:rsidR="00CF4E55" w:rsidRPr="00EF652C" w:rsidRDefault="00CF4E55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</w:tcPr>
          <w:p w14:paraId="57F25DC8" w14:textId="77777777" w:rsidR="00CF4E55" w:rsidRPr="00EF652C" w:rsidRDefault="00CF4E55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0804A218" w14:textId="77777777" w:rsidR="00CF4E55" w:rsidRPr="00EF652C" w:rsidRDefault="00CF4E55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34CB1D6E" w14:textId="77777777" w:rsidR="00CF4E55" w:rsidRPr="0073162E" w:rsidRDefault="00CF4E55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6F34CCF7" w14:textId="77777777" w:rsidR="00CF4E55" w:rsidRPr="00EF652C" w:rsidRDefault="00CF4E55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57A80EEC" w14:textId="77777777" w:rsidR="00CF4E55" w:rsidRPr="00EF652C" w:rsidRDefault="00CF4E55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7FAA" w:rsidRPr="00EF652C" w14:paraId="2DF2C8ED" w14:textId="77777777" w:rsidTr="00CF4E55">
        <w:trPr>
          <w:gridAfter w:val="1"/>
          <w:wAfter w:w="3" w:type="pct"/>
        </w:trPr>
        <w:tc>
          <w:tcPr>
            <w:tcW w:w="2161" w:type="pct"/>
          </w:tcPr>
          <w:p w14:paraId="437D2E75" w14:textId="1ACC83CA" w:rsidR="00057FAA" w:rsidRPr="00BB4BAB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</w:p>
        </w:tc>
        <w:tc>
          <w:tcPr>
            <w:tcW w:w="627" w:type="pct"/>
          </w:tcPr>
          <w:p w14:paraId="346C0589" w14:textId="77777777" w:rsidR="00057FAA" w:rsidRPr="000F7F42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2F1D3A1A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F4ACF6A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403D26D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1AC6CEC" w14:textId="77777777" w:rsidR="00057FAA" w:rsidRPr="0073162E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2EDB84F5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36888212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7FAA" w:rsidRPr="00EF652C" w14:paraId="27ABBBF5" w14:textId="77777777" w:rsidTr="00682446">
        <w:trPr>
          <w:gridAfter w:val="1"/>
          <w:wAfter w:w="3" w:type="pct"/>
        </w:trPr>
        <w:tc>
          <w:tcPr>
            <w:tcW w:w="2161" w:type="pct"/>
          </w:tcPr>
          <w:p w14:paraId="37CF4540" w14:textId="765948A8" w:rsidR="00057FAA" w:rsidRPr="00682446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4B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25A08816" w14:textId="45921491" w:rsidR="00057FAA" w:rsidRPr="00502ED0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left w:val="nil"/>
            </w:tcBorders>
          </w:tcPr>
          <w:p w14:paraId="1A9173AF" w14:textId="77777777" w:rsidR="00057FAA" w:rsidRPr="00502ED0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14:paraId="590FC32F" w14:textId="2966A0AF" w:rsidR="00057FAA" w:rsidRPr="00502ED0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2ED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CBFCE45" w14:textId="77777777" w:rsidR="00057FAA" w:rsidRPr="00621572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755911FE" w14:textId="4460FE5C" w:rsidR="00057FAA" w:rsidRPr="003846B6" w:rsidRDefault="00C80674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207,000</w:t>
            </w:r>
          </w:p>
        </w:tc>
        <w:tc>
          <w:tcPr>
            <w:tcW w:w="139" w:type="pct"/>
          </w:tcPr>
          <w:p w14:paraId="751430CF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22A17900" w14:textId="69616BDC" w:rsidR="00057FAA" w:rsidRPr="00865D1A" w:rsidRDefault="00057FAA" w:rsidP="00CA7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234,000</w:t>
            </w:r>
          </w:p>
        </w:tc>
      </w:tr>
    </w:tbl>
    <w:p w14:paraId="25E4B66C" w14:textId="66CDA1FF" w:rsidR="00AC5644" w:rsidRPr="00FF65A7" w:rsidRDefault="00AC5644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EA0AE0" w14:textId="42CA79C1" w:rsidR="00FD3E5D" w:rsidRDefault="003E6A5C" w:rsidP="002A14B2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DB190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012D6866" w14:textId="77777777" w:rsidR="00BF18B4" w:rsidRPr="00CA7E2C" w:rsidRDefault="00BF18B4" w:rsidP="00CA7E2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1170"/>
        <w:gridCol w:w="270"/>
        <w:gridCol w:w="1170"/>
        <w:gridCol w:w="270"/>
        <w:gridCol w:w="1080"/>
        <w:gridCol w:w="270"/>
        <w:gridCol w:w="1170"/>
      </w:tblGrid>
      <w:tr w:rsidR="00AE3390" w:rsidRPr="00E525E3" w14:paraId="72D93B19" w14:textId="77777777" w:rsidTr="00423BF4">
        <w:trPr>
          <w:trHeight w:val="273"/>
          <w:tblHeader/>
        </w:trPr>
        <w:tc>
          <w:tcPr>
            <w:tcW w:w="3240" w:type="dxa"/>
          </w:tcPr>
          <w:p w14:paraId="30BDEA53" w14:textId="77777777" w:rsidR="00AE3390" w:rsidRPr="0002431C" w:rsidRDefault="00AE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6425CD9" w14:textId="77777777" w:rsidR="00AE3390" w:rsidRPr="0002431C" w:rsidRDefault="00AE33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00D34327" w14:textId="1D1F5667" w:rsidR="00AE3390" w:rsidRPr="0002431C" w:rsidRDefault="00AE33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3C3F035" w14:textId="77777777" w:rsidR="00AE3390" w:rsidRPr="00474374" w:rsidRDefault="00AE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  <w:gridSpan w:val="3"/>
          </w:tcPr>
          <w:p w14:paraId="4EE2EE35" w14:textId="77777777" w:rsidR="00AE3390" w:rsidRPr="0002431C" w:rsidRDefault="00AE3390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17A22" w:rsidRPr="00E525E3" w14:paraId="1763C0EA" w14:textId="77777777" w:rsidTr="00423BF4">
        <w:trPr>
          <w:trHeight w:val="273"/>
          <w:tblHeader/>
        </w:trPr>
        <w:tc>
          <w:tcPr>
            <w:tcW w:w="3240" w:type="dxa"/>
          </w:tcPr>
          <w:p w14:paraId="12BD11BD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2B41EBA" w14:textId="77777777" w:rsidR="00317A22" w:rsidRPr="003669D3" w:rsidRDefault="00317A22" w:rsidP="00317A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/>
                <w:b w:val="0"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70" w:type="dxa"/>
          </w:tcPr>
          <w:p w14:paraId="7A5E499C" w14:textId="74F90684" w:rsidR="00317A22" w:rsidRPr="003669D3" w:rsidRDefault="00317A22" w:rsidP="00317A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/>
                <w:b w:val="0"/>
                <w:bCs/>
                <w:sz w:val="30"/>
                <w:szCs w:val="30"/>
                <w:lang w:val="en-US" w:eastAsia="x-none" w:bidi="th-TH"/>
              </w:rPr>
            </w:pPr>
            <w:r w:rsidRPr="00317A2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6659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0E3AF098" w14:textId="77777777" w:rsidR="00317A22" w:rsidRPr="003669D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2CA1B5" w14:textId="77777777" w:rsidR="00317A22" w:rsidRPr="003669D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9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3669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9444FDA" w14:textId="77777777" w:rsidR="00317A22" w:rsidRPr="003669D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CB859C0" w14:textId="1A6AF4A9" w:rsidR="00317A22" w:rsidRPr="003669D3" w:rsidRDefault="00317A22" w:rsidP="00317A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17A2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6659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575808D2" w14:textId="77777777" w:rsidR="00317A22" w:rsidRPr="003669D3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57339B" w14:textId="46C09F76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9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3669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17A22" w:rsidRPr="00E525E3" w14:paraId="53BC35E9" w14:textId="77777777" w:rsidTr="00423BF4">
        <w:trPr>
          <w:trHeight w:val="273"/>
          <w:tblHeader/>
        </w:trPr>
        <w:tc>
          <w:tcPr>
            <w:tcW w:w="3240" w:type="dxa"/>
          </w:tcPr>
          <w:p w14:paraId="68EC914B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68F735C" w14:textId="0B98BB6E" w:rsidR="00317A22" w:rsidRPr="006772EA" w:rsidRDefault="00317A22" w:rsidP="00317A22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72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568EE49A" w14:textId="337A5158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2E4D989" w14:textId="77777777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7A44B2" w14:textId="161ED15B" w:rsidR="00317A22" w:rsidRPr="0002431C" w:rsidRDefault="00317A22" w:rsidP="00317A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 w:val="0"/>
                <w:sz w:val="30"/>
                <w:szCs w:val="30"/>
                <w:lang w:val="x-none" w:eastAsia="x-none" w:bidi="th-TH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 w:eastAsia="x-none" w:bidi="th-TH"/>
              </w:rPr>
              <w:t>7</w:t>
            </w:r>
          </w:p>
        </w:tc>
        <w:tc>
          <w:tcPr>
            <w:tcW w:w="270" w:type="dxa"/>
          </w:tcPr>
          <w:p w14:paraId="4DAA3808" w14:textId="77777777" w:rsidR="00317A22" w:rsidRPr="00474374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6345CCE" w14:textId="60293AC5" w:rsidR="00317A22" w:rsidRPr="00551E10" w:rsidRDefault="00317A22" w:rsidP="00317A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51E10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Pr="00551E10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1D912C4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1D16E" w14:textId="7D240DE9" w:rsidR="00317A22" w:rsidRPr="0002431C" w:rsidRDefault="00317A22" w:rsidP="00317A22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2431C">
              <w:rPr>
                <w:rFonts w:ascii="Angsana New" w:hAnsi="Angsana New"/>
                <w:sz w:val="30"/>
                <w:szCs w:val="30"/>
                <w:lang w:val="x-none" w:eastAsia="x-none" w:bidi="th-TH"/>
              </w:rPr>
              <w:t>256</w:t>
            </w:r>
            <w:r>
              <w:rPr>
                <w:rFonts w:ascii="Angsana New" w:hAnsi="Angsana New"/>
                <w:b/>
                <w:sz w:val="30"/>
                <w:szCs w:val="30"/>
                <w:lang w:val="en-US" w:eastAsia="x-none" w:bidi="th-TH"/>
              </w:rPr>
              <w:t>7</w:t>
            </w:r>
          </w:p>
        </w:tc>
      </w:tr>
      <w:tr w:rsidR="00317A22" w:rsidRPr="00E525E3" w14:paraId="00BBCECF" w14:textId="77777777" w:rsidTr="00BE7704">
        <w:trPr>
          <w:trHeight w:val="273"/>
        </w:trPr>
        <w:tc>
          <w:tcPr>
            <w:tcW w:w="3240" w:type="dxa"/>
          </w:tcPr>
          <w:p w14:paraId="766D1A63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CBDC398" w14:textId="77777777" w:rsidR="00317A22" w:rsidRPr="0002431C" w:rsidRDefault="00317A22" w:rsidP="00317A22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7"/>
          </w:tcPr>
          <w:p w14:paraId="529A33A3" w14:textId="44B2DC64" w:rsidR="00317A22" w:rsidRPr="0002431C" w:rsidRDefault="00317A22" w:rsidP="00317A22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17A22" w:rsidRPr="00E525E3" w14:paraId="054115E7" w14:textId="77777777" w:rsidTr="00BE7704">
        <w:trPr>
          <w:trHeight w:val="273"/>
        </w:trPr>
        <w:tc>
          <w:tcPr>
            <w:tcW w:w="3240" w:type="dxa"/>
          </w:tcPr>
          <w:p w14:paraId="3FF97F77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12F1CD0" w14:textId="77777777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19BCEC6" w14:textId="71AE924A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585F5E" w14:textId="77777777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4F6008" w14:textId="77777777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23E64D" w14:textId="77777777" w:rsidR="00317A22" w:rsidRPr="00474374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246F82E" w14:textId="77777777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BDF3F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67A021E4" w14:textId="77777777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7BA2" w:rsidRPr="00E525E3" w14:paraId="7165DA24" w14:textId="77777777" w:rsidTr="000F2A9B">
        <w:trPr>
          <w:trHeight w:val="273"/>
        </w:trPr>
        <w:tc>
          <w:tcPr>
            <w:tcW w:w="3240" w:type="dxa"/>
          </w:tcPr>
          <w:p w14:paraId="59406D6C" w14:textId="77777777" w:rsidR="00247BA2" w:rsidRPr="0002431C" w:rsidRDefault="00247BA2" w:rsidP="000F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00" w:type="dxa"/>
          </w:tcPr>
          <w:p w14:paraId="17B2BA5A" w14:textId="1025C0B9" w:rsidR="00247BA2" w:rsidRPr="006772EA" w:rsidRDefault="00247BA2" w:rsidP="00221F4D">
            <w:pPr>
              <w:pStyle w:val="acctfourfigures"/>
              <w:tabs>
                <w:tab w:val="clear" w:pos="765"/>
                <w:tab w:val="left" w:pos="310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EA3DAAC" w14:textId="3D2E57A6" w:rsidR="00247BA2" w:rsidRPr="006B4AB5" w:rsidRDefault="00247BA2" w:rsidP="000F2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AB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A2F16">
              <w:rPr>
                <w:rFonts w:ascii="Angsana New" w:hAnsi="Angsana New"/>
                <w:sz w:val="30"/>
                <w:szCs w:val="30"/>
                <w:lang w:val="en-US"/>
              </w:rPr>
              <w:t>02</w:t>
            </w:r>
          </w:p>
        </w:tc>
        <w:tc>
          <w:tcPr>
            <w:tcW w:w="270" w:type="dxa"/>
          </w:tcPr>
          <w:p w14:paraId="2F08D95E" w14:textId="77777777" w:rsidR="00247BA2" w:rsidRPr="006B4AB5" w:rsidRDefault="00247BA2" w:rsidP="000F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87BFAC" w14:textId="77777777" w:rsidR="00247BA2" w:rsidRPr="006B4AB5" w:rsidRDefault="00247BA2" w:rsidP="000F2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AB5">
              <w:rPr>
                <w:rFonts w:ascii="Angsana New" w:hAnsi="Angsana New"/>
                <w:sz w:val="30"/>
                <w:szCs w:val="30"/>
              </w:rPr>
              <w:t>1,565</w:t>
            </w:r>
          </w:p>
        </w:tc>
        <w:tc>
          <w:tcPr>
            <w:tcW w:w="270" w:type="dxa"/>
          </w:tcPr>
          <w:p w14:paraId="4FD0D8C3" w14:textId="77777777" w:rsidR="00247BA2" w:rsidRPr="006B4AB5" w:rsidRDefault="00247BA2" w:rsidP="000F2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18A249" w14:textId="30F7D66A" w:rsidR="00247BA2" w:rsidRPr="006B4AB5" w:rsidRDefault="00247BA2" w:rsidP="000F2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AB5">
              <w:rPr>
                <w:rFonts w:ascii="Angsana New" w:hAnsi="Angsana New"/>
                <w:sz w:val="30"/>
                <w:szCs w:val="30"/>
                <w:lang w:val="en-US"/>
              </w:rPr>
              <w:t>12,</w:t>
            </w:r>
            <w:r w:rsidR="006A2F16">
              <w:rPr>
                <w:rFonts w:ascii="Angsana New" w:hAnsi="Angsana New"/>
                <w:sz w:val="30"/>
                <w:szCs w:val="30"/>
                <w:lang w:val="en-US"/>
              </w:rPr>
              <w:t>280</w:t>
            </w:r>
          </w:p>
        </w:tc>
        <w:tc>
          <w:tcPr>
            <w:tcW w:w="270" w:type="dxa"/>
          </w:tcPr>
          <w:p w14:paraId="3E16899C" w14:textId="77777777" w:rsidR="00247BA2" w:rsidRPr="006B4AB5" w:rsidRDefault="00247BA2" w:rsidP="000F2A9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01A9FD44" w14:textId="77777777" w:rsidR="00247BA2" w:rsidRPr="006B4AB5" w:rsidRDefault="00247BA2" w:rsidP="000F2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AB5">
              <w:rPr>
                <w:rFonts w:ascii="Angsana New" w:hAnsi="Angsana New"/>
                <w:sz w:val="30"/>
                <w:szCs w:val="30"/>
              </w:rPr>
              <w:t>17,559</w:t>
            </w:r>
          </w:p>
        </w:tc>
      </w:tr>
      <w:tr w:rsidR="00247BA2" w:rsidRPr="00E525E3" w14:paraId="63651945" w14:textId="77777777" w:rsidTr="00BE7704">
        <w:trPr>
          <w:trHeight w:val="273"/>
        </w:trPr>
        <w:tc>
          <w:tcPr>
            <w:tcW w:w="3240" w:type="dxa"/>
          </w:tcPr>
          <w:p w14:paraId="5F054180" w14:textId="516A9F25" w:rsidR="00247BA2" w:rsidRPr="0002431C" w:rsidRDefault="00247BA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67AEAACF" w14:textId="77777777" w:rsidR="00247BA2" w:rsidRPr="0002431C" w:rsidRDefault="00247BA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2DBA2D6" w14:textId="77777777" w:rsidR="00247BA2" w:rsidRPr="006B4AB5" w:rsidRDefault="00247BA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02CB34" w14:textId="77777777" w:rsidR="00247BA2" w:rsidRPr="006B4AB5" w:rsidRDefault="00247BA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3A4D1B" w14:textId="77777777" w:rsidR="00247BA2" w:rsidRPr="006B4AB5" w:rsidRDefault="00247BA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ACB5A9" w14:textId="77777777" w:rsidR="00247BA2" w:rsidRPr="006B4AB5" w:rsidRDefault="00247BA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8C1FEB8" w14:textId="77777777" w:rsidR="00247BA2" w:rsidRPr="006B4AB5" w:rsidRDefault="00247BA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5A919" w14:textId="77777777" w:rsidR="00247BA2" w:rsidRPr="006B4AB5" w:rsidRDefault="00247BA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4244C5CD" w14:textId="77777777" w:rsidR="00247BA2" w:rsidRPr="006B4AB5" w:rsidRDefault="00247BA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A22" w:rsidRPr="00E525E3" w14:paraId="0F4A1547" w14:textId="77777777" w:rsidTr="00BE7704">
        <w:trPr>
          <w:trHeight w:val="273"/>
        </w:trPr>
        <w:tc>
          <w:tcPr>
            <w:tcW w:w="3240" w:type="dxa"/>
          </w:tcPr>
          <w:p w14:paraId="2CF1EBE0" w14:textId="552821CD" w:rsidR="00317A22" w:rsidRPr="001F20C0" w:rsidRDefault="00247BA2" w:rsidP="006B4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20C0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1F20C0">
              <w:rPr>
                <w:rFonts w:ascii="Angsana New" w:hAnsi="Angsana New"/>
                <w:sz w:val="30"/>
                <w:szCs w:val="30"/>
              </w:rPr>
              <w:t>2</w:t>
            </w:r>
            <w:r w:rsidRPr="001F20C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28A6D81C" w14:textId="3A632968" w:rsidR="00317A22" w:rsidRPr="001F20C0" w:rsidRDefault="00317A22" w:rsidP="00317A22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7F2C99D" w14:textId="00E98BAF" w:rsidR="00317A22" w:rsidRPr="001F20C0" w:rsidRDefault="00BD4C9E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20C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82D72B1" w14:textId="77777777" w:rsidR="00317A22" w:rsidRPr="001F20C0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959DEF" w14:textId="199C452A" w:rsidR="00317A22" w:rsidRPr="001F20C0" w:rsidRDefault="006B4AB5" w:rsidP="00CA7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1F20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D8A50D" w14:textId="77777777" w:rsidR="00317A22" w:rsidRPr="001F20C0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0CBA5" w14:textId="1DC58EB3" w:rsidR="00317A22" w:rsidRPr="001F20C0" w:rsidRDefault="00BD4C9E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20C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B4AB5" w:rsidRPr="001F20C0">
              <w:rPr>
                <w:rFonts w:ascii="Angsana New" w:hAnsi="Angsana New"/>
                <w:sz w:val="30"/>
                <w:szCs w:val="30"/>
                <w:lang w:val="en-US"/>
              </w:rPr>
              <w:t>,779</w:t>
            </w:r>
          </w:p>
        </w:tc>
        <w:tc>
          <w:tcPr>
            <w:tcW w:w="270" w:type="dxa"/>
          </w:tcPr>
          <w:p w14:paraId="3AD176AC" w14:textId="77777777" w:rsidR="00317A22" w:rsidRPr="001F20C0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10C27689" w14:textId="732039B9" w:rsidR="00317A22" w:rsidRPr="001F20C0" w:rsidRDefault="006B4AB5" w:rsidP="00CA7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1F20C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A22" w:rsidRPr="00E525E3" w14:paraId="3D5CEB36" w14:textId="77777777" w:rsidTr="00247BA2">
        <w:trPr>
          <w:trHeight w:val="374"/>
        </w:trPr>
        <w:tc>
          <w:tcPr>
            <w:tcW w:w="3240" w:type="dxa"/>
          </w:tcPr>
          <w:p w14:paraId="3A0CE8E5" w14:textId="77777777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B502A00" w14:textId="66FFF533" w:rsidR="00317A22" w:rsidRPr="0002431C" w:rsidRDefault="00221F4D" w:rsidP="00F118A0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772E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4F7A87" w14:textId="0FB46B5D" w:rsidR="00317A22" w:rsidRPr="003C4203" w:rsidRDefault="006B4AB5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6A2F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</w:t>
            </w:r>
          </w:p>
        </w:tc>
        <w:tc>
          <w:tcPr>
            <w:tcW w:w="270" w:type="dxa"/>
          </w:tcPr>
          <w:p w14:paraId="301C3EA6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9C2339" w14:textId="4F681DED" w:rsidR="00317A22" w:rsidRPr="003C4203" w:rsidRDefault="006B4AB5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270" w:type="dxa"/>
          </w:tcPr>
          <w:p w14:paraId="6F000F08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4D9120" w14:textId="6D812963" w:rsidR="00317A22" w:rsidRPr="00CA7E2C" w:rsidRDefault="006B4AB5" w:rsidP="00CA7E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7E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</w:t>
            </w:r>
            <w:r w:rsidR="006A2F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059</w:t>
            </w:r>
          </w:p>
        </w:tc>
        <w:tc>
          <w:tcPr>
            <w:tcW w:w="270" w:type="dxa"/>
          </w:tcPr>
          <w:p w14:paraId="6AC57621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51B36B" w14:textId="48A4E80B" w:rsidR="00317A22" w:rsidRPr="0002431C" w:rsidRDefault="006B4AB5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17,559</w:t>
            </w:r>
          </w:p>
        </w:tc>
      </w:tr>
    </w:tbl>
    <w:p w14:paraId="21693BB4" w14:textId="4E26DCFA" w:rsidR="00F118A0" w:rsidRDefault="00F118A0"/>
    <w:p w14:paraId="43F833E5" w14:textId="77777777" w:rsidR="00F118A0" w:rsidRDefault="00F1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1170"/>
        <w:gridCol w:w="270"/>
        <w:gridCol w:w="1170"/>
        <w:gridCol w:w="270"/>
        <w:gridCol w:w="1080"/>
        <w:gridCol w:w="270"/>
        <w:gridCol w:w="1170"/>
      </w:tblGrid>
      <w:tr w:rsidR="00E52EC6" w:rsidRPr="00E525E3" w14:paraId="1B3A1E42" w14:textId="77777777" w:rsidTr="00E52EC6">
        <w:trPr>
          <w:trHeight w:val="374"/>
        </w:trPr>
        <w:tc>
          <w:tcPr>
            <w:tcW w:w="3240" w:type="dxa"/>
          </w:tcPr>
          <w:p w14:paraId="0D2187D0" w14:textId="77777777" w:rsidR="00E52EC6" w:rsidRPr="0002431C" w:rsidRDefault="00E52EC6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A63FA26" w14:textId="77777777" w:rsidR="00E52EC6" w:rsidRPr="0002431C" w:rsidRDefault="00E52EC6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8805780" w14:textId="7B5463FD" w:rsidR="00E52EC6" w:rsidRPr="0002431C" w:rsidRDefault="00E52EC6" w:rsidP="00E52EC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A99F37" w14:textId="77777777" w:rsidR="00E52EC6" w:rsidRPr="0002431C" w:rsidRDefault="00E52EC6" w:rsidP="00E52EC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723FF8D6" w14:textId="7379BCB2" w:rsidR="00E52EC6" w:rsidRPr="0002431C" w:rsidRDefault="00E52EC6" w:rsidP="00E52EC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2EC6" w:rsidRPr="00E525E3" w14:paraId="4992B90E" w14:textId="77777777" w:rsidTr="00E52EC6">
        <w:trPr>
          <w:trHeight w:val="344"/>
        </w:trPr>
        <w:tc>
          <w:tcPr>
            <w:tcW w:w="3240" w:type="dxa"/>
          </w:tcPr>
          <w:p w14:paraId="609DEF26" w14:textId="77777777" w:rsidR="00E52EC6" w:rsidRPr="0002431C" w:rsidRDefault="00E52EC6" w:rsidP="00E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5EC6025" w14:textId="77777777" w:rsidR="00E52EC6" w:rsidRPr="0002431C" w:rsidRDefault="00E52EC6" w:rsidP="00E52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8312F06" w14:textId="2D47D310" w:rsidR="00E52EC6" w:rsidRPr="003C4203" w:rsidRDefault="00E52EC6" w:rsidP="00E52E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/>
              </w:rPr>
            </w:pPr>
            <w:r w:rsidRPr="00317A2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11E5F33E" w14:textId="77777777" w:rsidR="00E52EC6" w:rsidRPr="003C4203" w:rsidRDefault="00E52EC6" w:rsidP="00E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B140F4" w14:textId="3778D7AB" w:rsidR="00E52EC6" w:rsidRPr="003C4203" w:rsidRDefault="00E52EC6" w:rsidP="00E52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9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3669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15A9A8" w14:textId="77777777" w:rsidR="00E52EC6" w:rsidRPr="003C4203" w:rsidRDefault="00E52EC6" w:rsidP="00E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1A63C7" w14:textId="31F68035" w:rsidR="00E52EC6" w:rsidRPr="003C4203" w:rsidRDefault="00E52EC6" w:rsidP="00E52E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317A2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3572A9A7" w14:textId="77777777" w:rsidR="00E52EC6" w:rsidRPr="0002431C" w:rsidRDefault="00E52EC6" w:rsidP="00E52EC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0AE335C7" w14:textId="58A136DC" w:rsidR="00E52EC6" w:rsidRPr="0002431C" w:rsidRDefault="00E52EC6" w:rsidP="00E52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9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3669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52EC6" w:rsidRPr="00E525E3" w14:paraId="771B80AD" w14:textId="77777777" w:rsidTr="00E52EC6">
        <w:trPr>
          <w:trHeight w:val="374"/>
        </w:trPr>
        <w:tc>
          <w:tcPr>
            <w:tcW w:w="3240" w:type="dxa"/>
          </w:tcPr>
          <w:p w14:paraId="18B69526" w14:textId="77777777" w:rsidR="00E52EC6" w:rsidRPr="0002431C" w:rsidRDefault="00E52EC6" w:rsidP="00E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F849F15" w14:textId="3BC28C4F" w:rsidR="00E52EC6" w:rsidRPr="0002431C" w:rsidRDefault="00E52EC6" w:rsidP="00E52EC6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772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0DD7BF06" w14:textId="318D8C3D" w:rsidR="00E52EC6" w:rsidRPr="003C4203" w:rsidRDefault="00E52EC6" w:rsidP="00E52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2EC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8C80D37" w14:textId="77777777" w:rsidR="00E52EC6" w:rsidRPr="003C4203" w:rsidRDefault="00E52EC6" w:rsidP="00E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AFCE20" w14:textId="1E49DC53" w:rsidR="00E52EC6" w:rsidRPr="00E52EC6" w:rsidRDefault="00E52EC6" w:rsidP="00E52E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E52EC6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7C835E9D" w14:textId="77777777" w:rsidR="00E52EC6" w:rsidRPr="003C4203" w:rsidRDefault="00E52EC6" w:rsidP="00E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1A7B1" w14:textId="12961FAA" w:rsidR="00E52EC6" w:rsidRPr="003C4203" w:rsidRDefault="00E52EC6" w:rsidP="00E52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51E1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551E10">
              <w:rPr>
                <w:rFonts w:ascii="Angsana New" w:hAnsi="Angsana New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41B187A" w14:textId="77777777" w:rsidR="00E52EC6" w:rsidRPr="0002431C" w:rsidRDefault="00E52EC6" w:rsidP="00E52EC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5E86DEBA" w14:textId="2449897D" w:rsidR="00E52EC6" w:rsidRPr="0002431C" w:rsidRDefault="00E52EC6" w:rsidP="00E52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EC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281F2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52EC6" w:rsidRPr="00E525E3" w14:paraId="032AC1E8" w14:textId="77777777" w:rsidTr="00E52EC6">
        <w:trPr>
          <w:trHeight w:val="374"/>
        </w:trPr>
        <w:tc>
          <w:tcPr>
            <w:tcW w:w="3240" w:type="dxa"/>
          </w:tcPr>
          <w:p w14:paraId="5D682DAA" w14:textId="77777777" w:rsidR="00E52EC6" w:rsidRPr="0002431C" w:rsidRDefault="00E52EC6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0ACAACE" w14:textId="77777777" w:rsidR="00E52EC6" w:rsidRPr="0002431C" w:rsidRDefault="00E52EC6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C786E43" w14:textId="152DE5F9" w:rsidR="00E52EC6" w:rsidRPr="00E52EC6" w:rsidRDefault="00E52EC6" w:rsidP="00E52EC6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2EC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E52EC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52EC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317A22" w:rsidRPr="00E525E3" w14:paraId="75BE7C20" w14:textId="77777777" w:rsidTr="000F0074">
        <w:trPr>
          <w:trHeight w:val="383"/>
        </w:trPr>
        <w:tc>
          <w:tcPr>
            <w:tcW w:w="3240" w:type="dxa"/>
          </w:tcPr>
          <w:p w14:paraId="30B83A34" w14:textId="4DE80538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744818F9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9DB096" w14:textId="7A1AE174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C4037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829AA" w14:textId="77777777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334A1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F6BE1C" w14:textId="77777777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805CC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1C3343D8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A22" w:rsidRPr="00E525E3" w14:paraId="46391664" w14:textId="77777777" w:rsidTr="000F0074">
        <w:trPr>
          <w:trHeight w:val="374"/>
        </w:trPr>
        <w:tc>
          <w:tcPr>
            <w:tcW w:w="3240" w:type="dxa"/>
          </w:tcPr>
          <w:p w14:paraId="27ACBC7B" w14:textId="77777777" w:rsidR="00317A22" w:rsidRPr="004E6E85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00" w:type="dxa"/>
          </w:tcPr>
          <w:p w14:paraId="2C49D57A" w14:textId="77777777" w:rsidR="00317A22" w:rsidRPr="00B02ACB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8C7810B" w14:textId="4D86EE0E" w:rsidR="00317A22" w:rsidRPr="003C4203" w:rsidRDefault="006B4AB5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</w:t>
            </w:r>
            <w:r w:rsidR="0014234C">
              <w:rPr>
                <w:rFonts w:ascii="Angsana New" w:hAnsi="Angsana New"/>
                <w:sz w:val="30"/>
                <w:szCs w:val="30"/>
                <w:lang w:val="en-US"/>
              </w:rPr>
              <w:t>54,234</w:t>
            </w:r>
          </w:p>
        </w:tc>
        <w:tc>
          <w:tcPr>
            <w:tcW w:w="270" w:type="dxa"/>
          </w:tcPr>
          <w:p w14:paraId="08AE4BFB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A58C84" w14:textId="3F1046DD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5,122,902</w:t>
            </w:r>
          </w:p>
        </w:tc>
        <w:tc>
          <w:tcPr>
            <w:tcW w:w="270" w:type="dxa"/>
          </w:tcPr>
          <w:p w14:paraId="670C5D7F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6BBE28" w14:textId="28376B31" w:rsidR="00317A22" w:rsidRPr="003C4203" w:rsidRDefault="00BD4C9E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</w:t>
            </w:r>
            <w:r w:rsidR="0014234C">
              <w:rPr>
                <w:rFonts w:ascii="Angsana New" w:hAnsi="Angsana New"/>
                <w:sz w:val="30"/>
                <w:szCs w:val="30"/>
                <w:lang w:val="en-US"/>
              </w:rPr>
              <w:t>50,327</w:t>
            </w:r>
          </w:p>
        </w:tc>
        <w:tc>
          <w:tcPr>
            <w:tcW w:w="270" w:type="dxa"/>
          </w:tcPr>
          <w:p w14:paraId="206AE963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4088412C" w14:textId="20D07FC9" w:rsidR="00317A22" w:rsidRPr="002869A2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5,118,263</w:t>
            </w:r>
          </w:p>
        </w:tc>
      </w:tr>
      <w:tr w:rsidR="00317A22" w:rsidRPr="00E525E3" w14:paraId="175D5981" w14:textId="77777777" w:rsidTr="000F0074">
        <w:trPr>
          <w:trHeight w:val="374"/>
        </w:trPr>
        <w:tc>
          <w:tcPr>
            <w:tcW w:w="3240" w:type="dxa"/>
          </w:tcPr>
          <w:p w14:paraId="171CD944" w14:textId="77777777" w:rsidR="00317A22" w:rsidRPr="004E6E85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E6E8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00" w:type="dxa"/>
          </w:tcPr>
          <w:p w14:paraId="71CC87F3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C7BE80" w14:textId="3BE24060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40234" w14:textId="77777777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35463B" w14:textId="77777777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407E4" w14:textId="77777777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FBA73" w14:textId="77777777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0BB1A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70" w:type="dxa"/>
          </w:tcPr>
          <w:p w14:paraId="0D768873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7A22" w:rsidRPr="00E525E3" w14:paraId="5AE23DFB" w14:textId="77777777" w:rsidTr="000F0074">
        <w:trPr>
          <w:trHeight w:val="374"/>
        </w:trPr>
        <w:tc>
          <w:tcPr>
            <w:tcW w:w="3240" w:type="dxa"/>
          </w:tcPr>
          <w:p w14:paraId="733F6667" w14:textId="77777777" w:rsidR="00317A22" w:rsidRPr="004E6E85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E6E85">
              <w:rPr>
                <w:rFonts w:ascii="Angsana New" w:hAnsi="Angsana New"/>
                <w:sz w:val="30"/>
                <w:szCs w:val="30"/>
              </w:rPr>
              <w:t>2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4B11F273" w14:textId="77777777" w:rsidR="00317A22" w:rsidRPr="00B02ACB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24874A1" w14:textId="1D763851" w:rsidR="00317A22" w:rsidRPr="003C4203" w:rsidRDefault="006B4AB5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1,22</w:t>
            </w:r>
            <w:r w:rsidR="0014234C">
              <w:rPr>
                <w:rFonts w:ascii="Angsana New" w:hAnsi="Angsana New"/>
                <w:sz w:val="30"/>
                <w:szCs w:val="30"/>
                <w:lang w:val="en-US"/>
              </w:rPr>
              <w:t>7,070</w:t>
            </w:r>
          </w:p>
        </w:tc>
        <w:tc>
          <w:tcPr>
            <w:tcW w:w="270" w:type="dxa"/>
          </w:tcPr>
          <w:p w14:paraId="10AF1E08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1FCEB5" w14:textId="11174295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1,181,712</w:t>
            </w:r>
          </w:p>
        </w:tc>
        <w:tc>
          <w:tcPr>
            <w:tcW w:w="270" w:type="dxa"/>
          </w:tcPr>
          <w:p w14:paraId="4449B944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5326E" w14:textId="291B0E7A" w:rsidR="00317A22" w:rsidRPr="003C4203" w:rsidRDefault="00BD4C9E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1,22</w:t>
            </w:r>
            <w:r w:rsidR="0014234C">
              <w:rPr>
                <w:rFonts w:ascii="Angsana New" w:hAnsi="Angsana New"/>
                <w:sz w:val="30"/>
                <w:szCs w:val="30"/>
                <w:lang w:val="en-US"/>
              </w:rPr>
              <w:t>3,184</w:t>
            </w:r>
          </w:p>
        </w:tc>
        <w:tc>
          <w:tcPr>
            <w:tcW w:w="270" w:type="dxa"/>
          </w:tcPr>
          <w:p w14:paraId="6E7C7FCC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393FAD25" w14:textId="4EA6158F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1,179,596</w:t>
            </w:r>
          </w:p>
        </w:tc>
      </w:tr>
      <w:tr w:rsidR="00317A22" w:rsidRPr="00E525E3" w14:paraId="45D2EC56" w14:textId="77777777" w:rsidTr="000F0074">
        <w:trPr>
          <w:trHeight w:val="383"/>
        </w:trPr>
        <w:tc>
          <w:tcPr>
            <w:tcW w:w="3240" w:type="dxa"/>
          </w:tcPr>
          <w:p w14:paraId="3470A259" w14:textId="77777777" w:rsidR="00317A22" w:rsidRPr="004E6E85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2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53ED4130" w14:textId="77777777" w:rsidR="00317A22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010F3D7" w14:textId="05651C51" w:rsidR="00317A22" w:rsidRPr="003C4203" w:rsidRDefault="0014234C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28,686</w:t>
            </w:r>
          </w:p>
        </w:tc>
        <w:tc>
          <w:tcPr>
            <w:tcW w:w="270" w:type="dxa"/>
          </w:tcPr>
          <w:p w14:paraId="05677233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94C200" w14:textId="79A9EB85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54,497</w:t>
            </w:r>
          </w:p>
        </w:tc>
        <w:tc>
          <w:tcPr>
            <w:tcW w:w="270" w:type="dxa"/>
          </w:tcPr>
          <w:p w14:paraId="21E3720A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9A9CCF" w14:textId="47202192" w:rsidR="00317A22" w:rsidRPr="003C4203" w:rsidRDefault="0014234C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28,686</w:t>
            </w:r>
          </w:p>
        </w:tc>
        <w:tc>
          <w:tcPr>
            <w:tcW w:w="270" w:type="dxa"/>
          </w:tcPr>
          <w:p w14:paraId="1F7E8D5D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5501EC4B" w14:textId="05DA80C9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54,474</w:t>
            </w:r>
          </w:p>
        </w:tc>
      </w:tr>
      <w:tr w:rsidR="00317A22" w:rsidRPr="00E525E3" w14:paraId="702EB99F" w14:textId="77777777" w:rsidTr="000F0074">
        <w:trPr>
          <w:trHeight w:val="383"/>
        </w:trPr>
        <w:tc>
          <w:tcPr>
            <w:tcW w:w="3240" w:type="dxa"/>
          </w:tcPr>
          <w:p w14:paraId="47C17915" w14:textId="77777777" w:rsidR="00317A22" w:rsidRPr="004E6E85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3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521D35CC" w14:textId="77777777" w:rsidR="00317A22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44EEC4D" w14:textId="260F74B9" w:rsidR="00317A22" w:rsidRPr="003C4203" w:rsidRDefault="0014234C" w:rsidP="008E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7,038</w:t>
            </w:r>
          </w:p>
        </w:tc>
        <w:tc>
          <w:tcPr>
            <w:tcW w:w="270" w:type="dxa"/>
          </w:tcPr>
          <w:p w14:paraId="42CC1F5D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DC0103" w14:textId="70781A17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13,908</w:t>
            </w:r>
          </w:p>
        </w:tc>
        <w:tc>
          <w:tcPr>
            <w:tcW w:w="270" w:type="dxa"/>
          </w:tcPr>
          <w:p w14:paraId="321F9BD8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A7973" w14:textId="68CDF7D0" w:rsidR="00317A22" w:rsidRPr="003C4203" w:rsidRDefault="0014234C" w:rsidP="008E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7,038</w:t>
            </w:r>
          </w:p>
        </w:tc>
        <w:tc>
          <w:tcPr>
            <w:tcW w:w="270" w:type="dxa"/>
          </w:tcPr>
          <w:p w14:paraId="0401EB4D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58AC9721" w14:textId="477DDBB8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13,907</w:t>
            </w:r>
          </w:p>
        </w:tc>
      </w:tr>
      <w:tr w:rsidR="00317A22" w:rsidRPr="00E525E3" w14:paraId="3C0282B6" w14:textId="77777777" w:rsidTr="000F0074">
        <w:trPr>
          <w:trHeight w:val="374"/>
        </w:trPr>
        <w:tc>
          <w:tcPr>
            <w:tcW w:w="3240" w:type="dxa"/>
          </w:tcPr>
          <w:p w14:paraId="4B940837" w14:textId="77777777" w:rsidR="00317A22" w:rsidRPr="004E6E85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4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20B72438" w14:textId="77777777" w:rsidR="00317A22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90BFEC6" w14:textId="5AA0A9A1" w:rsidR="00317A22" w:rsidRPr="003C4203" w:rsidRDefault="006B4AB5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27,915</w:t>
            </w:r>
          </w:p>
        </w:tc>
        <w:tc>
          <w:tcPr>
            <w:tcW w:w="270" w:type="dxa"/>
          </w:tcPr>
          <w:p w14:paraId="2C39AEC6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2A84A" w14:textId="16F7E6AD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10,674</w:t>
            </w:r>
          </w:p>
        </w:tc>
        <w:tc>
          <w:tcPr>
            <w:tcW w:w="270" w:type="dxa"/>
          </w:tcPr>
          <w:p w14:paraId="672EE7DC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81DFFB" w14:textId="5779FD3E" w:rsidR="00317A22" w:rsidRPr="003C4203" w:rsidRDefault="00BD4C9E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27,915</w:t>
            </w:r>
          </w:p>
        </w:tc>
        <w:tc>
          <w:tcPr>
            <w:tcW w:w="270" w:type="dxa"/>
          </w:tcPr>
          <w:p w14:paraId="4A7A59BA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52D12197" w14:textId="093494CE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10,674</w:t>
            </w:r>
          </w:p>
        </w:tc>
      </w:tr>
      <w:tr w:rsidR="00317A22" w:rsidRPr="00E525E3" w14:paraId="15C0E0A1" w14:textId="77777777" w:rsidTr="000F0074">
        <w:trPr>
          <w:trHeight w:val="383"/>
        </w:trPr>
        <w:tc>
          <w:tcPr>
            <w:tcW w:w="3240" w:type="dxa"/>
          </w:tcPr>
          <w:p w14:paraId="475D4653" w14:textId="77777777" w:rsidR="00317A22" w:rsidRPr="004E6E85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6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71B0211D" w14:textId="77777777" w:rsidR="00317A22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05FBF8F" w14:textId="729A072D" w:rsidR="00317A22" w:rsidRPr="003C4203" w:rsidRDefault="0014234C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33,075</w:t>
            </w:r>
          </w:p>
        </w:tc>
        <w:tc>
          <w:tcPr>
            <w:tcW w:w="270" w:type="dxa"/>
          </w:tcPr>
          <w:p w14:paraId="5444AFE2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1C5042" w14:textId="1B3A234A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19,693</w:t>
            </w:r>
          </w:p>
        </w:tc>
        <w:tc>
          <w:tcPr>
            <w:tcW w:w="270" w:type="dxa"/>
          </w:tcPr>
          <w:p w14:paraId="5B3FE80A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B5AF56" w14:textId="532B0C5C" w:rsidR="00317A22" w:rsidRPr="003C4203" w:rsidRDefault="0014234C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33,075</w:t>
            </w:r>
          </w:p>
        </w:tc>
        <w:tc>
          <w:tcPr>
            <w:tcW w:w="270" w:type="dxa"/>
          </w:tcPr>
          <w:p w14:paraId="7E1438B3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68D02FA6" w14:textId="142205EF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19,693</w:t>
            </w:r>
          </w:p>
        </w:tc>
      </w:tr>
      <w:tr w:rsidR="00317A22" w:rsidRPr="00E525E3" w14:paraId="09E98D3E" w14:textId="77777777" w:rsidTr="000F0074">
        <w:trPr>
          <w:trHeight w:val="374"/>
        </w:trPr>
        <w:tc>
          <w:tcPr>
            <w:tcW w:w="3240" w:type="dxa"/>
          </w:tcPr>
          <w:p w14:paraId="2376347E" w14:textId="77777777" w:rsidR="00317A22" w:rsidRPr="004E6E85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9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35984E58" w14:textId="77777777" w:rsidR="00317A22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8C87B80" w14:textId="22180864" w:rsidR="00317A22" w:rsidRPr="003C4203" w:rsidRDefault="006B4AB5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7,909</w:t>
            </w:r>
          </w:p>
        </w:tc>
        <w:tc>
          <w:tcPr>
            <w:tcW w:w="270" w:type="dxa"/>
          </w:tcPr>
          <w:p w14:paraId="0E369A0C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C068D8" w14:textId="47E7C629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27,639</w:t>
            </w:r>
          </w:p>
        </w:tc>
        <w:tc>
          <w:tcPr>
            <w:tcW w:w="270" w:type="dxa"/>
          </w:tcPr>
          <w:p w14:paraId="7382FFEE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14906" w14:textId="63D0FBEF" w:rsidR="00317A22" w:rsidRPr="003C4203" w:rsidRDefault="00BD4C9E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7,909</w:t>
            </w:r>
          </w:p>
        </w:tc>
        <w:tc>
          <w:tcPr>
            <w:tcW w:w="270" w:type="dxa"/>
          </w:tcPr>
          <w:p w14:paraId="5D7B0C85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549C4400" w14:textId="2BFF783C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27,639</w:t>
            </w:r>
          </w:p>
        </w:tc>
      </w:tr>
      <w:tr w:rsidR="00317A22" w:rsidRPr="00E525E3" w14:paraId="6AFEDADA" w14:textId="77777777" w:rsidTr="000F0074">
        <w:trPr>
          <w:trHeight w:val="383"/>
        </w:trPr>
        <w:tc>
          <w:tcPr>
            <w:tcW w:w="3240" w:type="dxa"/>
          </w:tcPr>
          <w:p w14:paraId="5FDC43CF" w14:textId="77777777" w:rsidR="00317A22" w:rsidRPr="004E6E85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27802130" w14:textId="77777777" w:rsidR="00317A22" w:rsidRPr="00947001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22568F" w14:textId="47945AE3" w:rsidR="00317A22" w:rsidRPr="00947001" w:rsidRDefault="006B4AB5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459,94</w:t>
            </w:r>
            <w:r w:rsidR="0014234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05F772D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6BE146" w14:textId="4D509DA1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502,906</w:t>
            </w:r>
          </w:p>
        </w:tc>
        <w:tc>
          <w:tcPr>
            <w:tcW w:w="270" w:type="dxa"/>
          </w:tcPr>
          <w:p w14:paraId="4AAE11CC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ED9102" w14:textId="1830202C" w:rsidR="00317A22" w:rsidRPr="003C4203" w:rsidRDefault="00BD4C9E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454,25</w:t>
            </w:r>
            <w:r w:rsidR="0014234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EE0C1A8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723242" w14:textId="20CA932F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495,956</w:t>
            </w:r>
          </w:p>
        </w:tc>
      </w:tr>
      <w:tr w:rsidR="00317A22" w:rsidRPr="00E525E3" w14:paraId="3813BCCF" w14:textId="77777777" w:rsidTr="000F0074">
        <w:trPr>
          <w:trHeight w:val="374"/>
        </w:trPr>
        <w:tc>
          <w:tcPr>
            <w:tcW w:w="3240" w:type="dxa"/>
          </w:tcPr>
          <w:p w14:paraId="4E1EC4F8" w14:textId="77777777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16A8605" w14:textId="77777777" w:rsidR="00317A22" w:rsidRPr="00947001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774DF7" w14:textId="1FD98088" w:rsidR="00317A22" w:rsidRPr="00947001" w:rsidRDefault="006B4AB5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7,345,8</w:t>
            </w:r>
            <w:r w:rsidR="006A2F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</w:t>
            </w:r>
          </w:p>
        </w:tc>
        <w:tc>
          <w:tcPr>
            <w:tcW w:w="270" w:type="dxa"/>
          </w:tcPr>
          <w:p w14:paraId="34F6B77A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E98661" w14:textId="4835C8F2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203">
              <w:rPr>
                <w:rFonts w:ascii="Angsana New" w:hAnsi="Angsana New"/>
                <w:b/>
                <w:bCs/>
                <w:sz w:val="30"/>
                <w:szCs w:val="30"/>
              </w:rPr>
              <w:t>6,933,931</w:t>
            </w:r>
          </w:p>
        </w:tc>
        <w:tc>
          <w:tcPr>
            <w:tcW w:w="270" w:type="dxa"/>
          </w:tcPr>
          <w:p w14:paraId="54D526E1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417875" w14:textId="5E501083" w:rsidR="00317A22" w:rsidRPr="003C4203" w:rsidRDefault="00BD4C9E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7,332,3</w:t>
            </w:r>
            <w:r w:rsidR="006A2F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</w:p>
        </w:tc>
        <w:tc>
          <w:tcPr>
            <w:tcW w:w="270" w:type="dxa"/>
          </w:tcPr>
          <w:p w14:paraId="3AB6D780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762FC8" w14:textId="38A0C9E7" w:rsidR="00317A22" w:rsidRPr="002869A2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6,920,202</w:t>
            </w:r>
          </w:p>
        </w:tc>
      </w:tr>
      <w:tr w:rsidR="00317A22" w:rsidRPr="00E525E3" w14:paraId="6C13E106" w14:textId="77777777" w:rsidTr="000F0074">
        <w:trPr>
          <w:trHeight w:val="739"/>
        </w:trPr>
        <w:tc>
          <w:tcPr>
            <w:tcW w:w="3240" w:type="dxa"/>
          </w:tcPr>
          <w:p w14:paraId="683F3108" w14:textId="77777777" w:rsidR="00317A22" w:rsidRPr="0002431C" w:rsidRDefault="00317A22" w:rsidP="00317A22">
            <w:pPr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02431C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5B48E5F5" w14:textId="77777777" w:rsidR="00317A22" w:rsidRPr="0002431C" w:rsidRDefault="00317A22" w:rsidP="00317A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   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900" w:type="dxa"/>
          </w:tcPr>
          <w:p w14:paraId="6AEDA2A7" w14:textId="77777777" w:rsidR="00317A22" w:rsidRPr="00947001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1FF305" w14:textId="42DA8B1E" w:rsidR="00317A22" w:rsidRPr="00947001" w:rsidRDefault="006B4AB5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(271,900)</w:t>
            </w:r>
          </w:p>
        </w:tc>
        <w:tc>
          <w:tcPr>
            <w:tcW w:w="270" w:type="dxa"/>
            <w:vAlign w:val="bottom"/>
          </w:tcPr>
          <w:p w14:paraId="0EBAC563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A46893" w14:textId="7F613368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(303,628)</w:t>
            </w:r>
          </w:p>
        </w:tc>
        <w:tc>
          <w:tcPr>
            <w:tcW w:w="270" w:type="dxa"/>
            <w:vAlign w:val="bottom"/>
          </w:tcPr>
          <w:p w14:paraId="794CD512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222EAB" w14:textId="264816D9" w:rsidR="00317A22" w:rsidRPr="003C4203" w:rsidRDefault="00BD4C9E" w:rsidP="00531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(266,211)</w:t>
            </w:r>
          </w:p>
        </w:tc>
        <w:tc>
          <w:tcPr>
            <w:tcW w:w="270" w:type="dxa"/>
            <w:vAlign w:val="bottom"/>
          </w:tcPr>
          <w:p w14:paraId="0865204E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BD5FE0" w14:textId="2D27A832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(296,676)</w:t>
            </w:r>
          </w:p>
        </w:tc>
      </w:tr>
      <w:tr w:rsidR="00317A22" w:rsidRPr="00E525E3" w14:paraId="5CEFD372" w14:textId="77777777" w:rsidTr="000F0074">
        <w:trPr>
          <w:trHeight w:val="383"/>
        </w:trPr>
        <w:tc>
          <w:tcPr>
            <w:tcW w:w="3240" w:type="dxa"/>
          </w:tcPr>
          <w:p w14:paraId="51AC9C6A" w14:textId="77777777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5F49EC" w14:textId="77777777" w:rsidR="00317A22" w:rsidRPr="00947001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F96473" w14:textId="12E24011" w:rsidR="00317A22" w:rsidRPr="00947001" w:rsidRDefault="006B4AB5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7,073,9</w:t>
            </w:r>
            <w:r w:rsidR="006A2F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</w:t>
            </w:r>
          </w:p>
        </w:tc>
        <w:tc>
          <w:tcPr>
            <w:tcW w:w="270" w:type="dxa"/>
          </w:tcPr>
          <w:p w14:paraId="2B8F76BB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CAAD70" w14:textId="0FC6EF08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203">
              <w:rPr>
                <w:rFonts w:ascii="Angsana New" w:hAnsi="Angsana New"/>
                <w:b/>
                <w:bCs/>
                <w:sz w:val="30"/>
                <w:szCs w:val="30"/>
              </w:rPr>
              <w:t>6,630,303</w:t>
            </w:r>
          </w:p>
        </w:tc>
        <w:tc>
          <w:tcPr>
            <w:tcW w:w="270" w:type="dxa"/>
          </w:tcPr>
          <w:p w14:paraId="2F6C82CC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E28F2B" w14:textId="7A0AD90D" w:rsidR="00317A22" w:rsidRPr="008B5999" w:rsidRDefault="00BD4C9E" w:rsidP="008B5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7,066,1</w:t>
            </w:r>
            <w:r w:rsidR="00643C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</w:t>
            </w:r>
          </w:p>
        </w:tc>
        <w:tc>
          <w:tcPr>
            <w:tcW w:w="270" w:type="dxa"/>
          </w:tcPr>
          <w:p w14:paraId="3E9B5444" w14:textId="77777777" w:rsidR="00317A22" w:rsidRPr="00C47121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7FC810E" w14:textId="5D35B9D8" w:rsidR="00317A22" w:rsidRPr="002869A2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6,623,526</w:t>
            </w:r>
          </w:p>
        </w:tc>
      </w:tr>
      <w:tr w:rsidR="00317A22" w:rsidRPr="00D033CA" w14:paraId="2DF51DBF" w14:textId="77777777" w:rsidTr="000F0074">
        <w:trPr>
          <w:trHeight w:val="374"/>
        </w:trPr>
        <w:tc>
          <w:tcPr>
            <w:tcW w:w="3240" w:type="dxa"/>
          </w:tcPr>
          <w:p w14:paraId="778FA2B0" w14:textId="77777777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6AAB7BED" w14:textId="77777777" w:rsidR="00317A22" w:rsidRPr="00947001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C6137D1" w14:textId="7A37FDB0" w:rsidR="00317A22" w:rsidRPr="00947001" w:rsidRDefault="006B4AB5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7,074,580</w:t>
            </w:r>
          </w:p>
        </w:tc>
        <w:tc>
          <w:tcPr>
            <w:tcW w:w="270" w:type="dxa"/>
          </w:tcPr>
          <w:p w14:paraId="18A72CC3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6CF487" w14:textId="697EACD3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203">
              <w:rPr>
                <w:rFonts w:ascii="Angsana New" w:hAnsi="Angsana New"/>
                <w:b/>
                <w:bCs/>
                <w:sz w:val="30"/>
                <w:szCs w:val="30"/>
              </w:rPr>
              <w:t>6,631,868</w:t>
            </w:r>
          </w:p>
        </w:tc>
        <w:tc>
          <w:tcPr>
            <w:tcW w:w="270" w:type="dxa"/>
          </w:tcPr>
          <w:p w14:paraId="4EEDC804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1F2DA7" w14:textId="449E2DCE" w:rsidR="00317A22" w:rsidRPr="008B5999" w:rsidRDefault="006B4AB5" w:rsidP="008B5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7,080,2</w:t>
            </w:r>
            <w:r w:rsidR="00CA7E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2E271E3C" w14:textId="77777777" w:rsidR="00317A22" w:rsidRPr="0002431C" w:rsidRDefault="00317A22" w:rsidP="00317A22">
            <w:pPr>
              <w:pStyle w:val="acctfourfigures"/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BFB0F9" w14:textId="7DB57801" w:rsidR="00317A22" w:rsidRPr="002869A2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6,641,085</w:t>
            </w:r>
          </w:p>
        </w:tc>
      </w:tr>
      <w:tr w:rsidR="001F20C0" w:rsidRPr="00D033CA" w14:paraId="4206EE21" w14:textId="77777777" w:rsidTr="00E52EC6">
        <w:trPr>
          <w:trHeight w:val="374"/>
        </w:trPr>
        <w:tc>
          <w:tcPr>
            <w:tcW w:w="3240" w:type="dxa"/>
          </w:tcPr>
          <w:p w14:paraId="07D8AEBB" w14:textId="77777777" w:rsidR="001F20C0" w:rsidRPr="0002431C" w:rsidRDefault="001F20C0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EB3F7A7" w14:textId="77777777" w:rsidR="001F20C0" w:rsidRPr="00947001" w:rsidRDefault="001F20C0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9309296" w14:textId="77777777" w:rsidR="001F20C0" w:rsidRDefault="001F20C0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748B49" w14:textId="77777777" w:rsidR="001F20C0" w:rsidRPr="003C4203" w:rsidRDefault="001F20C0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106708" w14:textId="77777777" w:rsidR="001F20C0" w:rsidRPr="003C4203" w:rsidRDefault="001F20C0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4D6CE1" w14:textId="77777777" w:rsidR="001F20C0" w:rsidRPr="003C4203" w:rsidRDefault="001F20C0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56DECF" w14:textId="77777777" w:rsidR="001F20C0" w:rsidRDefault="001F20C0" w:rsidP="008B5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AE9AB1" w14:textId="77777777" w:rsidR="001F20C0" w:rsidRPr="0002431C" w:rsidRDefault="001F20C0" w:rsidP="00317A22">
            <w:pPr>
              <w:pStyle w:val="acctfourfigures"/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70" w:type="dxa"/>
          </w:tcPr>
          <w:p w14:paraId="32715CEE" w14:textId="77777777" w:rsidR="001F20C0" w:rsidRDefault="001F20C0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F0074" w:rsidRPr="00D033CA" w14:paraId="7CE3ED2C" w14:textId="77777777" w:rsidTr="004B1331">
        <w:trPr>
          <w:trHeight w:val="374"/>
        </w:trPr>
        <w:tc>
          <w:tcPr>
            <w:tcW w:w="4140" w:type="dxa"/>
            <w:gridSpan w:val="2"/>
          </w:tcPr>
          <w:p w14:paraId="303C33E6" w14:textId="77777777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F00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  <w:vAlign w:val="bottom"/>
          </w:tcPr>
          <w:p w14:paraId="109FBFD2" w14:textId="6663BA95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B8E96C8" w14:textId="77777777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C4FCFCE" w14:textId="7F7F02A0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F0074" w:rsidRPr="00D033CA" w14:paraId="05F4A0CF" w14:textId="77777777" w:rsidTr="000F0074">
        <w:trPr>
          <w:trHeight w:val="374"/>
        </w:trPr>
        <w:tc>
          <w:tcPr>
            <w:tcW w:w="4140" w:type="dxa"/>
            <w:gridSpan w:val="2"/>
          </w:tcPr>
          <w:p w14:paraId="06BAD829" w14:textId="77777777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</w:tcPr>
          <w:p w14:paraId="49035B62" w14:textId="0A32F10C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0D5AB2D" w14:textId="77777777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14:paraId="40149864" w14:textId="5F560BDC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1271342" w14:textId="77777777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0" w:type="dxa"/>
          </w:tcPr>
          <w:p w14:paraId="031AD081" w14:textId="0311E119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6BD8C5A" w14:textId="77777777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14:paraId="12FCC3EA" w14:textId="5FF53E51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0F0074" w:rsidRPr="00D033CA" w14:paraId="2E3EB7B4" w14:textId="77777777" w:rsidTr="000F0074">
        <w:trPr>
          <w:trHeight w:val="374"/>
        </w:trPr>
        <w:tc>
          <w:tcPr>
            <w:tcW w:w="4140" w:type="dxa"/>
            <w:gridSpan w:val="2"/>
          </w:tcPr>
          <w:p w14:paraId="76887B90" w14:textId="77777777" w:rsidR="000F0074" w:rsidRPr="0002431C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7"/>
            <w:vAlign w:val="center"/>
          </w:tcPr>
          <w:p w14:paraId="6CF92CF6" w14:textId="29013DFC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91F63" w:rsidRPr="00D033CA" w14:paraId="4BF9ED94" w14:textId="77777777" w:rsidTr="000F0074">
        <w:trPr>
          <w:trHeight w:val="374"/>
        </w:trPr>
        <w:tc>
          <w:tcPr>
            <w:tcW w:w="4140" w:type="dxa"/>
            <w:gridSpan w:val="2"/>
          </w:tcPr>
          <w:p w14:paraId="696D54CF" w14:textId="056D92A1" w:rsidR="00491F63" w:rsidRPr="000F0074" w:rsidRDefault="00491F63" w:rsidP="00491F63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25B72A0" w14:textId="45955AC0" w:rsidR="00491F63" w:rsidRPr="00FC5BDE" w:rsidRDefault="00491F63" w:rsidP="004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5BDE">
              <w:rPr>
                <w:rFonts w:ascii="Angsana New" w:hAnsi="Angsana New"/>
                <w:sz w:val="30"/>
                <w:szCs w:val="30"/>
                <w:lang w:val="en-US"/>
              </w:rPr>
              <w:t>27,198</w:t>
            </w:r>
          </w:p>
        </w:tc>
        <w:tc>
          <w:tcPr>
            <w:tcW w:w="270" w:type="dxa"/>
          </w:tcPr>
          <w:p w14:paraId="29492D68" w14:textId="77777777" w:rsidR="00491F63" w:rsidRPr="00FC5BDE" w:rsidRDefault="00491F63" w:rsidP="004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75FBAFB" w14:textId="3C279646" w:rsidR="00491F63" w:rsidRPr="00FC5BDE" w:rsidRDefault="00491F63" w:rsidP="004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C5BDE">
              <w:rPr>
                <w:rFonts w:ascii="Angsana New" w:hAnsi="Angsana New"/>
                <w:sz w:val="30"/>
                <w:szCs w:val="30"/>
              </w:rPr>
              <w:t>30,867</w:t>
            </w:r>
          </w:p>
        </w:tc>
        <w:tc>
          <w:tcPr>
            <w:tcW w:w="270" w:type="dxa"/>
          </w:tcPr>
          <w:p w14:paraId="2E9524F9" w14:textId="77777777" w:rsidR="00491F63" w:rsidRPr="00FC5BDE" w:rsidRDefault="00491F63" w:rsidP="004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B82C9D" w14:textId="46683DE0" w:rsidR="00491F63" w:rsidRPr="00FC5BDE" w:rsidRDefault="00491F63" w:rsidP="004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5BDE">
              <w:rPr>
                <w:rFonts w:ascii="Angsana New" w:hAnsi="Angsana New"/>
                <w:sz w:val="30"/>
                <w:szCs w:val="30"/>
                <w:lang w:val="en-US"/>
              </w:rPr>
              <w:t>27,198</w:t>
            </w:r>
          </w:p>
        </w:tc>
        <w:tc>
          <w:tcPr>
            <w:tcW w:w="270" w:type="dxa"/>
          </w:tcPr>
          <w:p w14:paraId="769459CD" w14:textId="77777777" w:rsidR="00491F63" w:rsidRPr="00FC5BDE" w:rsidRDefault="00491F63" w:rsidP="004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0BF0A46" w14:textId="34615626" w:rsidR="00491F63" w:rsidRPr="00FC5BDE" w:rsidRDefault="00491F63" w:rsidP="004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5BDE">
              <w:rPr>
                <w:rFonts w:ascii="Angsana New" w:hAnsi="Angsana New"/>
                <w:sz w:val="30"/>
                <w:szCs w:val="30"/>
              </w:rPr>
              <w:t>30,867</w:t>
            </w:r>
          </w:p>
        </w:tc>
      </w:tr>
      <w:tr w:rsidR="00491F63" w:rsidRPr="00D033CA" w14:paraId="7A0CED99" w14:textId="77777777" w:rsidTr="00423BF4">
        <w:trPr>
          <w:trHeight w:val="374"/>
        </w:trPr>
        <w:tc>
          <w:tcPr>
            <w:tcW w:w="4140" w:type="dxa"/>
            <w:gridSpan w:val="2"/>
          </w:tcPr>
          <w:p w14:paraId="1086AF47" w14:textId="00914C6F" w:rsidR="00491F63" w:rsidRPr="000F0074" w:rsidRDefault="00491F63" w:rsidP="00491F63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19FEE0FB" w14:textId="16166CCA" w:rsidR="00491F63" w:rsidRPr="00FC5BDE" w:rsidRDefault="00491F63" w:rsidP="004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5BDE">
              <w:rPr>
                <w:rFonts w:ascii="Angsana New" w:hAnsi="Angsana New"/>
                <w:sz w:val="30"/>
                <w:szCs w:val="30"/>
                <w:lang w:val="en-US"/>
              </w:rPr>
              <w:t>(26,163)</w:t>
            </w:r>
          </w:p>
        </w:tc>
        <w:tc>
          <w:tcPr>
            <w:tcW w:w="270" w:type="dxa"/>
          </w:tcPr>
          <w:p w14:paraId="6209BAC6" w14:textId="77777777" w:rsidR="00491F63" w:rsidRPr="00FC5BDE" w:rsidRDefault="00491F63" w:rsidP="004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A4F239C" w14:textId="3DF4DF23" w:rsidR="00491F63" w:rsidRPr="00FC5BDE" w:rsidRDefault="00491F63" w:rsidP="004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5BDE">
              <w:rPr>
                <w:rFonts w:ascii="Angsana New" w:hAnsi="Angsana New"/>
                <w:sz w:val="30"/>
                <w:szCs w:val="30"/>
                <w:lang w:val="en-US"/>
              </w:rPr>
              <w:t>(24,148)</w:t>
            </w:r>
          </w:p>
        </w:tc>
        <w:tc>
          <w:tcPr>
            <w:tcW w:w="270" w:type="dxa"/>
          </w:tcPr>
          <w:p w14:paraId="3915DDCE" w14:textId="77777777" w:rsidR="00491F63" w:rsidRPr="00FC5BDE" w:rsidRDefault="00491F63" w:rsidP="004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6EB0247" w14:textId="0EE864AA" w:rsidR="00491F63" w:rsidRPr="00FC5BDE" w:rsidRDefault="00491F63" w:rsidP="004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5BDE">
              <w:rPr>
                <w:rFonts w:ascii="Angsana New" w:hAnsi="Angsana New"/>
                <w:sz w:val="30"/>
                <w:szCs w:val="30"/>
                <w:lang w:val="en-US"/>
              </w:rPr>
              <w:t>(26,160)</w:t>
            </w:r>
          </w:p>
        </w:tc>
        <w:tc>
          <w:tcPr>
            <w:tcW w:w="270" w:type="dxa"/>
          </w:tcPr>
          <w:p w14:paraId="50C31A7C" w14:textId="77777777" w:rsidR="00491F63" w:rsidRPr="00FC5BDE" w:rsidRDefault="00491F63" w:rsidP="004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7DBE5D4" w14:textId="54669F0A" w:rsidR="00491F63" w:rsidRPr="00FC5BDE" w:rsidRDefault="00491F63" w:rsidP="00491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5BDE">
              <w:rPr>
                <w:rFonts w:ascii="Angsana New" w:hAnsi="Angsana New"/>
                <w:sz w:val="30"/>
                <w:szCs w:val="30"/>
                <w:lang w:val="en-US"/>
              </w:rPr>
              <w:t>(24,148)</w:t>
            </w:r>
          </w:p>
        </w:tc>
      </w:tr>
      <w:tr w:rsidR="000F0074" w:rsidRPr="00D033CA" w14:paraId="0ECAC29E" w14:textId="77777777" w:rsidTr="00423BF4">
        <w:trPr>
          <w:trHeight w:val="374"/>
        </w:trPr>
        <w:tc>
          <w:tcPr>
            <w:tcW w:w="4140" w:type="dxa"/>
            <w:gridSpan w:val="2"/>
          </w:tcPr>
          <w:p w14:paraId="24B23EF3" w14:textId="27B28298" w:rsidR="000F0074" w:rsidRPr="000F0074" w:rsidRDefault="000F0074" w:rsidP="000F0074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25BB21" w14:textId="68074EBE" w:rsidR="000F0074" w:rsidRPr="00233BC6" w:rsidRDefault="00423BF4" w:rsidP="000F00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3BC6">
              <w:rPr>
                <w:rFonts w:ascii="Angsana New" w:hAnsi="Angsana New"/>
                <w:sz w:val="30"/>
                <w:szCs w:val="30"/>
                <w:lang w:val="en-US"/>
              </w:rPr>
              <w:t>(32,763)</w:t>
            </w:r>
          </w:p>
        </w:tc>
        <w:tc>
          <w:tcPr>
            <w:tcW w:w="270" w:type="dxa"/>
          </w:tcPr>
          <w:p w14:paraId="7388CC6F" w14:textId="77777777" w:rsidR="000F0074" w:rsidRPr="00423BF4" w:rsidRDefault="000F0074" w:rsidP="000F00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17AA4B" w14:textId="3DFDE3A0" w:rsidR="000F0074" w:rsidRPr="00423BF4" w:rsidRDefault="00423BF4" w:rsidP="0042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0ECF5B5" w14:textId="77777777" w:rsidR="000F0074" w:rsidRPr="00423BF4" w:rsidRDefault="000F0074" w:rsidP="000F00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9B0143" w14:textId="3C95C64B" w:rsidR="000F0074" w:rsidRPr="00423BF4" w:rsidRDefault="00423BF4" w:rsidP="0042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(31,503)</w:t>
            </w:r>
          </w:p>
        </w:tc>
        <w:tc>
          <w:tcPr>
            <w:tcW w:w="270" w:type="dxa"/>
          </w:tcPr>
          <w:p w14:paraId="1E8C3F62" w14:textId="77777777" w:rsidR="000F0074" w:rsidRPr="00423BF4" w:rsidRDefault="000F0074" w:rsidP="000F00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68567E" w14:textId="1C0C43B8" w:rsidR="000F0074" w:rsidRPr="00423BF4" w:rsidRDefault="00423BF4" w:rsidP="0042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F0074" w:rsidRPr="00D033CA" w14:paraId="5B6E9649" w14:textId="77777777" w:rsidTr="00423BF4">
        <w:trPr>
          <w:trHeight w:val="374"/>
        </w:trPr>
        <w:tc>
          <w:tcPr>
            <w:tcW w:w="4140" w:type="dxa"/>
            <w:gridSpan w:val="2"/>
          </w:tcPr>
          <w:p w14:paraId="3BED0752" w14:textId="5EAB46E3" w:rsidR="000F0074" w:rsidRPr="00423BF4" w:rsidRDefault="00423BF4" w:rsidP="00423BF4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B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3EAB42" w14:textId="4BDCC328" w:rsidR="000F0074" w:rsidRPr="00233BC6" w:rsidRDefault="00423BF4" w:rsidP="0042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3B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(31,728)</w:t>
            </w:r>
          </w:p>
        </w:tc>
        <w:tc>
          <w:tcPr>
            <w:tcW w:w="270" w:type="dxa"/>
          </w:tcPr>
          <w:p w14:paraId="723CCDFA" w14:textId="77777777" w:rsidR="000F0074" w:rsidRPr="00423BF4" w:rsidRDefault="000F0074" w:rsidP="00423BF4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B6E935" w14:textId="70801AC2" w:rsidR="000F0074" w:rsidRPr="00423BF4" w:rsidRDefault="00423BF4" w:rsidP="0042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6,719</w:t>
            </w:r>
          </w:p>
        </w:tc>
        <w:tc>
          <w:tcPr>
            <w:tcW w:w="270" w:type="dxa"/>
          </w:tcPr>
          <w:p w14:paraId="011D53A0" w14:textId="77777777" w:rsidR="000F0074" w:rsidRPr="00423BF4" w:rsidRDefault="000F0074" w:rsidP="00423BF4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1DCB88" w14:textId="004C6CA9" w:rsidR="000F0074" w:rsidRPr="00423BF4" w:rsidRDefault="00423BF4" w:rsidP="0042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(30,465)</w:t>
            </w:r>
          </w:p>
        </w:tc>
        <w:tc>
          <w:tcPr>
            <w:tcW w:w="270" w:type="dxa"/>
          </w:tcPr>
          <w:p w14:paraId="5B161944" w14:textId="77777777" w:rsidR="000F0074" w:rsidRPr="00423BF4" w:rsidRDefault="000F0074" w:rsidP="00423BF4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D42A7A" w14:textId="75D8D511" w:rsidR="000F0074" w:rsidRPr="00423BF4" w:rsidRDefault="00423BF4" w:rsidP="00423B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6,719</w:t>
            </w:r>
          </w:p>
        </w:tc>
      </w:tr>
    </w:tbl>
    <w:p w14:paraId="60330320" w14:textId="7D991D84" w:rsidR="00423BF4" w:rsidRDefault="00423BF4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60E5799" w14:textId="77777777" w:rsidR="00423BF4" w:rsidRDefault="00423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6"/>
        <w:gridCol w:w="854"/>
        <w:gridCol w:w="1040"/>
        <w:gridCol w:w="271"/>
        <w:gridCol w:w="1079"/>
        <w:gridCol w:w="271"/>
        <w:gridCol w:w="1076"/>
        <w:gridCol w:w="271"/>
        <w:gridCol w:w="1066"/>
      </w:tblGrid>
      <w:tr w:rsidR="00682446" w:rsidRPr="003C4203" w14:paraId="5B2A46C7" w14:textId="77777777" w:rsidTr="00CD448C">
        <w:trPr>
          <w:tblHeader/>
        </w:trPr>
        <w:tc>
          <w:tcPr>
            <w:tcW w:w="1831" w:type="pct"/>
          </w:tcPr>
          <w:p w14:paraId="0F291A3F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36E095FD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60E6E01A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14303371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18324268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2446" w:rsidRPr="003C4203" w14:paraId="350EB591" w14:textId="77777777" w:rsidTr="00CD448C">
        <w:trPr>
          <w:tblHeader/>
        </w:trPr>
        <w:tc>
          <w:tcPr>
            <w:tcW w:w="1831" w:type="pct"/>
          </w:tcPr>
          <w:p w14:paraId="7FEA2691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54D6868E" w14:textId="77777777" w:rsidR="00682446" w:rsidRPr="003C4203" w:rsidRDefault="00682446" w:rsidP="00CD4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" w:type="pct"/>
          </w:tcPr>
          <w:p w14:paraId="44F4D56B" w14:textId="1E146098" w:rsidR="00682446" w:rsidRPr="003C4203" w:rsidRDefault="00300BCF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 xml:space="preserve">30 </w:t>
            </w:r>
            <w:r w:rsidR="00A66592" w:rsidRPr="00A66592">
              <w:rPr>
                <w:rFonts w:asciiTheme="majorBidi" w:hAnsiTheme="majorBidi" w:hint="cs"/>
                <w:b/>
                <w:sz w:val="30"/>
                <w:szCs w:val="30"/>
                <w:cs/>
                <w:lang w:val="en-US"/>
              </w:rPr>
              <w:t>ก</w:t>
            </w:r>
            <w:r w:rsidR="00A66592">
              <w:rPr>
                <w:rFonts w:asciiTheme="majorBidi" w:hAnsiTheme="majorBidi" w:hint="cs"/>
                <w:b/>
                <w:sz w:val="30"/>
                <w:szCs w:val="30"/>
                <w:cs/>
                <w:lang w:val="en-US"/>
              </w:rPr>
              <w:t>ันยา</w:t>
            </w:r>
            <w:r w:rsidRPr="00A66592">
              <w:rPr>
                <w:rFonts w:asciiTheme="majorBidi" w:hAnsiTheme="majorBidi" w:hint="cs"/>
                <w:b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5" w:type="pct"/>
          </w:tcPr>
          <w:p w14:paraId="7FAC4FEB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082F9B6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42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0BB28107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A0CAF13" w14:textId="39834E08" w:rsidR="00682446" w:rsidRPr="003C4203" w:rsidRDefault="00300BCF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 xml:space="preserve">30 </w:t>
            </w:r>
            <w:r w:rsidR="00A66592" w:rsidRPr="00A66592">
              <w:rPr>
                <w:rFonts w:asciiTheme="majorBidi" w:hAnsiTheme="majorBidi" w:hint="cs"/>
                <w:b/>
                <w:sz w:val="30"/>
                <w:szCs w:val="30"/>
                <w:cs/>
                <w:lang w:val="en-US"/>
              </w:rPr>
              <w:t>กันยา</w:t>
            </w:r>
            <w:r w:rsidRPr="00A66592">
              <w:rPr>
                <w:rFonts w:asciiTheme="majorBidi" w:hAnsiTheme="majorBidi" w:hint="cs"/>
                <w:b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5" w:type="pct"/>
          </w:tcPr>
          <w:p w14:paraId="33A55B52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9AD3672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42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82446" w:rsidRPr="003C4203" w14:paraId="2733DAAC" w14:textId="77777777" w:rsidTr="00CD448C">
        <w:trPr>
          <w:tblHeader/>
        </w:trPr>
        <w:tc>
          <w:tcPr>
            <w:tcW w:w="1831" w:type="pct"/>
          </w:tcPr>
          <w:p w14:paraId="105842B6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2503FB16" w14:textId="48D3ABD2" w:rsidR="00682446" w:rsidRPr="003C4203" w:rsidRDefault="00682446" w:rsidP="00CD4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</w:tcPr>
          <w:p w14:paraId="24C452F6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14:paraId="1AAF6449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5A711D8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056476B2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A2A3B5D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14:paraId="41346189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18E9D43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82446" w:rsidRPr="003C4203" w14:paraId="2DB6A71D" w14:textId="77777777" w:rsidTr="00CD448C">
        <w:trPr>
          <w:tblHeader/>
        </w:trPr>
        <w:tc>
          <w:tcPr>
            <w:tcW w:w="1831" w:type="pct"/>
          </w:tcPr>
          <w:p w14:paraId="0B58CF54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691690FF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21C56B6B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2446" w:rsidRPr="003C4203" w14:paraId="5EF4EAAC" w14:textId="77777777" w:rsidTr="00CD448C">
        <w:tc>
          <w:tcPr>
            <w:tcW w:w="1831" w:type="pct"/>
          </w:tcPr>
          <w:p w14:paraId="5335C2B3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6" w:type="pct"/>
          </w:tcPr>
          <w:p w14:paraId="507B2B96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2043FC2D" w14:textId="349312FB" w:rsidR="00682446" w:rsidRPr="003C4203" w:rsidRDefault="006B4AB5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6,882,786</w:t>
            </w:r>
          </w:p>
        </w:tc>
        <w:tc>
          <w:tcPr>
            <w:tcW w:w="145" w:type="pct"/>
          </w:tcPr>
          <w:p w14:paraId="6B2E064A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B42AB5" w14:textId="77777777" w:rsidR="00682446" w:rsidRPr="003C4203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 w:bidi="th-TH"/>
              </w:rPr>
              <w:t>6,403,170</w:t>
            </w:r>
          </w:p>
        </w:tc>
        <w:tc>
          <w:tcPr>
            <w:tcW w:w="145" w:type="pct"/>
          </w:tcPr>
          <w:p w14:paraId="1DD75C44" w14:textId="77777777" w:rsidR="00682446" w:rsidRPr="00947001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FB4F81" w14:textId="1FEA33E1" w:rsidR="00682446" w:rsidRPr="00947001" w:rsidRDefault="006B4AB5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6,888,44</w:t>
            </w:r>
            <w:r w:rsidR="00CA7E2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6925E78B" w14:textId="77777777" w:rsidR="00682446" w:rsidRPr="00947001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30BDF9" w14:textId="77777777" w:rsidR="00682446" w:rsidRPr="003C4203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="Angsana New" w:hAnsi="Angsana New"/>
                <w:sz w:val="30"/>
                <w:szCs w:val="30"/>
              </w:rPr>
              <w:t>6,412,387</w:t>
            </w:r>
          </w:p>
        </w:tc>
      </w:tr>
      <w:tr w:rsidR="00682446" w:rsidRPr="003C4203" w14:paraId="03EF909F" w14:textId="77777777" w:rsidTr="00CD448C">
        <w:tc>
          <w:tcPr>
            <w:tcW w:w="1831" w:type="pct"/>
          </w:tcPr>
          <w:p w14:paraId="74DBB401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6" w:type="pct"/>
          </w:tcPr>
          <w:p w14:paraId="2B957D4E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20F4E564" w14:textId="4BCB647C" w:rsidR="00682446" w:rsidRPr="003C4203" w:rsidRDefault="006B4AB5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191,794</w:t>
            </w:r>
          </w:p>
        </w:tc>
        <w:tc>
          <w:tcPr>
            <w:tcW w:w="145" w:type="pct"/>
          </w:tcPr>
          <w:p w14:paraId="6E10EED0" w14:textId="77777777" w:rsidR="00682446" w:rsidRPr="003C4203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A69854" w14:textId="77777777" w:rsidR="00682446" w:rsidRPr="003C4203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 w:bidi="th-TH"/>
              </w:rPr>
              <w:t>228,698</w:t>
            </w:r>
          </w:p>
        </w:tc>
        <w:tc>
          <w:tcPr>
            <w:tcW w:w="145" w:type="pct"/>
          </w:tcPr>
          <w:p w14:paraId="042E7E40" w14:textId="77777777" w:rsidR="00682446" w:rsidRPr="00947001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6AE056A" w14:textId="791175FC" w:rsidR="00682446" w:rsidRPr="00947001" w:rsidRDefault="006B4AB5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191,794</w:t>
            </w:r>
          </w:p>
        </w:tc>
        <w:tc>
          <w:tcPr>
            <w:tcW w:w="145" w:type="pct"/>
          </w:tcPr>
          <w:p w14:paraId="5D1274C5" w14:textId="77777777" w:rsidR="00682446" w:rsidRPr="00947001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8168B6D" w14:textId="77777777" w:rsidR="00682446" w:rsidRPr="003C4203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4203">
              <w:rPr>
                <w:rFonts w:ascii="Angsana New" w:hAnsi="Angsana New"/>
                <w:sz w:val="30"/>
                <w:szCs w:val="30"/>
                <w:lang w:val="en-US" w:bidi="th-TH"/>
              </w:rPr>
              <w:t>228,698</w:t>
            </w:r>
          </w:p>
        </w:tc>
      </w:tr>
      <w:tr w:rsidR="00682446" w:rsidRPr="00E525E3" w14:paraId="307E169C" w14:textId="77777777" w:rsidTr="00CD448C">
        <w:tc>
          <w:tcPr>
            <w:tcW w:w="1831" w:type="pct"/>
          </w:tcPr>
          <w:p w14:paraId="188BC3D5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44E49254" w14:textId="77777777" w:rsidR="00682446" w:rsidRPr="003C4203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0FCE7317" w14:textId="7BC5C57B" w:rsidR="00682446" w:rsidRPr="003C4203" w:rsidRDefault="006B4AB5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7,074,580</w:t>
            </w:r>
          </w:p>
        </w:tc>
        <w:tc>
          <w:tcPr>
            <w:tcW w:w="145" w:type="pct"/>
          </w:tcPr>
          <w:p w14:paraId="7E21F346" w14:textId="77777777" w:rsidR="00682446" w:rsidRPr="003C4203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77EADED" w14:textId="77777777" w:rsidR="00682446" w:rsidRPr="003C4203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42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6,631,868</w:t>
            </w:r>
          </w:p>
        </w:tc>
        <w:tc>
          <w:tcPr>
            <w:tcW w:w="145" w:type="pct"/>
          </w:tcPr>
          <w:p w14:paraId="51E353B5" w14:textId="77777777" w:rsidR="00682446" w:rsidRPr="00947001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190F3547" w14:textId="1F80E36F" w:rsidR="00682446" w:rsidRPr="00947001" w:rsidRDefault="006B4AB5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7,080,2</w:t>
            </w:r>
            <w:r w:rsidR="00CA7E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45" w:type="pct"/>
          </w:tcPr>
          <w:p w14:paraId="777B9532" w14:textId="77777777" w:rsidR="00682446" w:rsidRPr="00947001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B17860A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420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6,641,085</w:t>
            </w:r>
          </w:p>
        </w:tc>
      </w:tr>
    </w:tbl>
    <w:p w14:paraId="4B336EA9" w14:textId="77777777" w:rsidR="00682446" w:rsidRPr="00CA7E2C" w:rsidRDefault="00682446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D188651" w14:textId="5F5C35A8" w:rsidR="00C52B01" w:rsidRPr="00A569F7" w:rsidRDefault="005C1ED0" w:rsidP="00322B5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69F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เงินให้กู้ยืม</w:t>
      </w:r>
    </w:p>
    <w:p w14:paraId="6F835B59" w14:textId="0C3864FE" w:rsidR="00EB3C4C" w:rsidRPr="00CA7E2C" w:rsidRDefault="00EB3C4C" w:rsidP="00EB3C4C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4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3"/>
        <w:gridCol w:w="720"/>
        <w:gridCol w:w="1076"/>
        <w:gridCol w:w="272"/>
        <w:gridCol w:w="993"/>
        <w:gridCol w:w="270"/>
        <w:gridCol w:w="1531"/>
        <w:gridCol w:w="244"/>
        <w:gridCol w:w="1554"/>
      </w:tblGrid>
      <w:tr w:rsidR="00D5374A" w:rsidRPr="00EF652C" w14:paraId="376848AE" w14:textId="77777777" w:rsidTr="00551E10">
        <w:tc>
          <w:tcPr>
            <w:tcW w:w="1477" w:type="pct"/>
          </w:tcPr>
          <w:p w14:paraId="035718FA" w14:textId="77777777" w:rsidR="00D5374A" w:rsidRPr="00EF652C" w:rsidRDefault="00D5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381" w:type="pct"/>
          </w:tcPr>
          <w:p w14:paraId="3F65D6D5" w14:textId="77777777" w:rsidR="00D5374A" w:rsidRPr="00EF652C" w:rsidRDefault="00D5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8" w:type="pct"/>
            <w:gridSpan w:val="3"/>
          </w:tcPr>
          <w:p w14:paraId="40EF8311" w14:textId="77777777" w:rsidR="00D5374A" w:rsidRPr="00EF652C" w:rsidRDefault="00D5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</w:tcPr>
          <w:p w14:paraId="1069C8AB" w14:textId="77777777" w:rsidR="00D5374A" w:rsidRPr="00EF652C" w:rsidRDefault="00D53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61" w:type="pct"/>
            <w:gridSpan w:val="3"/>
          </w:tcPr>
          <w:p w14:paraId="3F840D46" w14:textId="4AA1D93A" w:rsidR="00D5374A" w:rsidRPr="00EF652C" w:rsidRDefault="00D53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B4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</w:t>
            </w:r>
            <w:r w:rsidR="002B4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E10" w:rsidRPr="00EF652C" w14:paraId="11B56C74" w14:textId="77777777" w:rsidTr="00551E10">
        <w:tc>
          <w:tcPr>
            <w:tcW w:w="1477" w:type="pct"/>
          </w:tcPr>
          <w:p w14:paraId="36B90A1C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1" w:type="pct"/>
          </w:tcPr>
          <w:p w14:paraId="73C5B846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146E0F54" w14:textId="6EE6A3FB" w:rsidR="00551E10" w:rsidRPr="00765FA6" w:rsidRDefault="00300BCF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 xml:space="preserve">30 </w:t>
            </w:r>
            <w:r w:rsidR="00A66592" w:rsidRPr="00A66592">
              <w:rPr>
                <w:rFonts w:asciiTheme="majorBidi" w:hAnsiTheme="majorBidi" w:hint="cs"/>
                <w:b/>
                <w:sz w:val="30"/>
                <w:szCs w:val="30"/>
                <w:cs/>
                <w:lang w:val="en-US"/>
              </w:rPr>
              <w:t>กันยา</w:t>
            </w:r>
            <w:r w:rsidRPr="00A66592">
              <w:rPr>
                <w:rFonts w:asciiTheme="majorBidi" w:hAnsiTheme="majorBidi" w:hint="cs"/>
                <w:b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4" w:type="pct"/>
          </w:tcPr>
          <w:p w14:paraId="5D4EC54F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1F45698" w14:textId="44B97E64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3" w:type="pct"/>
          </w:tcPr>
          <w:p w14:paraId="4AFA6CC7" w14:textId="77777777" w:rsidR="00551E10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063F1F81" w14:textId="274265E9" w:rsidR="00551E10" w:rsidRPr="00A66592" w:rsidRDefault="00300BCF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66592"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>30</w:t>
            </w:r>
            <w:r w:rsidRPr="00A66592">
              <w:rPr>
                <w:rFonts w:asciiTheme="majorBidi" w:hAnsiTheme="majorBidi"/>
                <w:b/>
                <w:sz w:val="30"/>
                <w:szCs w:val="30"/>
                <w:lang w:val="en-US"/>
              </w:rPr>
              <w:t xml:space="preserve"> </w:t>
            </w:r>
            <w:r w:rsidR="00A66592" w:rsidRPr="00A66592">
              <w:rPr>
                <w:rFonts w:asciiTheme="majorBidi" w:hAnsiTheme="majorBidi" w:hint="cs"/>
                <w:b/>
                <w:sz w:val="30"/>
                <w:szCs w:val="30"/>
                <w:cs/>
                <w:lang w:val="en-US"/>
              </w:rPr>
              <w:t>กันยา</w:t>
            </w:r>
            <w:r w:rsidRPr="00A66592">
              <w:rPr>
                <w:rFonts w:asciiTheme="majorBidi" w:hAnsiTheme="majorBidi" w:hint="cs"/>
                <w:b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9" w:type="pct"/>
          </w:tcPr>
          <w:p w14:paraId="3EA85C46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5BE8BD0C" w14:textId="44E55A4D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51E10" w:rsidRPr="00EF652C" w14:paraId="42D46ED1" w14:textId="77777777" w:rsidTr="00551E10">
        <w:tc>
          <w:tcPr>
            <w:tcW w:w="1477" w:type="pct"/>
          </w:tcPr>
          <w:p w14:paraId="780E4999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1" w:type="pct"/>
          </w:tcPr>
          <w:p w14:paraId="572A59E8" w14:textId="31C149BE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0EC805B5" w14:textId="1150690D" w:rsidR="00551E10" w:rsidRPr="00E313C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4" w:type="pct"/>
          </w:tcPr>
          <w:p w14:paraId="2A8F9DDD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2A7E819" w14:textId="6C192E03" w:rsidR="00551E10" w:rsidRPr="00E313C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24695444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</w:tcPr>
          <w:p w14:paraId="5E7FE57D" w14:textId="2100B81A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29" w:type="pct"/>
          </w:tcPr>
          <w:p w14:paraId="6B93E784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24259D81" w14:textId="22E7801D" w:rsidR="00551E10" w:rsidRPr="00E313C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51E10" w:rsidRPr="00EF652C" w14:paraId="00A0B871" w14:textId="77777777" w:rsidTr="00551E10">
        <w:tc>
          <w:tcPr>
            <w:tcW w:w="1477" w:type="pct"/>
          </w:tcPr>
          <w:p w14:paraId="5487F182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1" w:type="pct"/>
          </w:tcPr>
          <w:p w14:paraId="7E48DA1F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8" w:type="pct"/>
            <w:gridSpan w:val="3"/>
          </w:tcPr>
          <w:p w14:paraId="4BE4C58E" w14:textId="77777777" w:rsidR="00551E10" w:rsidRPr="0041788A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ร้อยละต่อปี)</w:t>
            </w:r>
          </w:p>
        </w:tc>
        <w:tc>
          <w:tcPr>
            <w:tcW w:w="143" w:type="pct"/>
          </w:tcPr>
          <w:p w14:paraId="2894EC8F" w14:textId="77777777" w:rsidR="00551E10" w:rsidRPr="0041788A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61" w:type="pct"/>
            <w:gridSpan w:val="3"/>
          </w:tcPr>
          <w:p w14:paraId="227BC0D0" w14:textId="4BFC494D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F41542" w:rsidRPr="00EF652C" w14:paraId="709E1B8F" w14:textId="77777777" w:rsidTr="00551E10">
        <w:tc>
          <w:tcPr>
            <w:tcW w:w="1477" w:type="pct"/>
          </w:tcPr>
          <w:p w14:paraId="63B268CC" w14:textId="77777777" w:rsidR="00F41542" w:rsidRPr="00EF652C" w:rsidRDefault="00F41542" w:rsidP="00F41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81" w:type="pct"/>
          </w:tcPr>
          <w:p w14:paraId="4E6B4C60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55DD8CB" w14:textId="4C37EF56" w:rsidR="00F41542" w:rsidRPr="00474374" w:rsidRDefault="003C4203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2.0</w:t>
            </w:r>
            <w:r w:rsidR="00FD21C7"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97A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FD21C7"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7.0</w:t>
            </w:r>
          </w:p>
        </w:tc>
        <w:tc>
          <w:tcPr>
            <w:tcW w:w="144" w:type="pct"/>
          </w:tcPr>
          <w:p w14:paraId="7C529605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07523974" w14:textId="6A326F8C" w:rsidR="00F41542" w:rsidRPr="006F34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5FB4">
              <w:rPr>
                <w:rFonts w:asciiTheme="majorBidi" w:hAnsiTheme="majorBidi" w:cstheme="majorBidi"/>
                <w:sz w:val="30"/>
                <w:szCs w:val="30"/>
              </w:rPr>
              <w:t xml:space="preserve">2.0 </w:t>
            </w:r>
            <w:r w:rsidRPr="00575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575F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5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7.</w:t>
            </w:r>
            <w:r w:rsidR="000465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3" w:type="pct"/>
          </w:tcPr>
          <w:p w14:paraId="26297F30" w14:textId="77777777" w:rsidR="00F415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7872BF86" w14:textId="500A1D1B" w:rsidR="00F41542" w:rsidRPr="000D3727" w:rsidRDefault="005D69A0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260,290</w:t>
            </w:r>
          </w:p>
        </w:tc>
        <w:tc>
          <w:tcPr>
            <w:tcW w:w="129" w:type="pct"/>
          </w:tcPr>
          <w:p w14:paraId="652A7435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28B91143" w14:textId="2F75C2F5" w:rsidR="00F41542" w:rsidRPr="000D3727" w:rsidRDefault="00F41542" w:rsidP="0006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363,2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</w:p>
        </w:tc>
      </w:tr>
      <w:tr w:rsidR="00F41542" w:rsidRPr="00EF652C" w14:paraId="08A2BF49" w14:textId="77777777" w:rsidTr="00934F89">
        <w:tc>
          <w:tcPr>
            <w:tcW w:w="1858" w:type="pct"/>
            <w:gridSpan w:val="2"/>
          </w:tcPr>
          <w:p w14:paraId="2C08CEB1" w14:textId="303EB669" w:rsidR="00F41542" w:rsidRPr="003B4A6E" w:rsidRDefault="00F41542" w:rsidP="00F41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4A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B4A6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</w:t>
            </w:r>
            <w:r w:rsidRPr="003B4A6E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3B4A6E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</w:t>
            </w:r>
            <w:r w:rsidR="00104FCC" w:rsidRPr="003B4A6E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="00104FCC" w:rsidRPr="003B4A6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04FCC" w:rsidRPr="003B4A6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B4A6E">
              <w:rPr>
                <w:rFonts w:ascii="Angsana New" w:hAnsi="Angsana New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569" w:type="pct"/>
          </w:tcPr>
          <w:p w14:paraId="68EE3922" w14:textId="77777777" w:rsidR="00F41542" w:rsidRPr="00474374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612CF94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AB22EC4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B8F26A" w14:textId="77777777" w:rsidR="00F415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vAlign w:val="bottom"/>
          </w:tcPr>
          <w:p w14:paraId="6238A4D9" w14:textId="2C9DD56C" w:rsidR="00F41542" w:rsidRPr="000D3727" w:rsidRDefault="005D69A0" w:rsidP="00934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(20,218)</w:t>
            </w:r>
          </w:p>
        </w:tc>
        <w:tc>
          <w:tcPr>
            <w:tcW w:w="129" w:type="pct"/>
          </w:tcPr>
          <w:p w14:paraId="3218F897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vAlign w:val="bottom"/>
          </w:tcPr>
          <w:p w14:paraId="030597F2" w14:textId="53C4F9E9" w:rsidR="00F41542" w:rsidRPr="000D3727" w:rsidRDefault="00F41542" w:rsidP="00934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92FFC">
              <w:rPr>
                <w:rFonts w:ascii="Angsana New" w:hAnsi="Angsana New"/>
                <w:sz w:val="30"/>
                <w:szCs w:val="30"/>
              </w:rPr>
              <w:t>(3,48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092FF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41542" w:rsidRPr="00EF652C" w14:paraId="0ACB2EFE" w14:textId="77777777" w:rsidTr="00551E10">
        <w:tc>
          <w:tcPr>
            <w:tcW w:w="1477" w:type="pct"/>
          </w:tcPr>
          <w:p w14:paraId="1BE73BF2" w14:textId="64EAC329" w:rsidR="00F41542" w:rsidRPr="003B4A6E" w:rsidRDefault="000D646F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4A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="00F41542" w:rsidRPr="003B4A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81" w:type="pct"/>
          </w:tcPr>
          <w:p w14:paraId="10F37BD3" w14:textId="77777777" w:rsidR="00F41542" w:rsidRPr="003B4A6E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7E1F703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CE121E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1699F58C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C33E7E0" w14:textId="77777777" w:rsidR="00F415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2B6DBDDF" w14:textId="6BCFC2D5" w:rsidR="00F41542" w:rsidRPr="000D3727" w:rsidRDefault="005D69A0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240,072</w:t>
            </w:r>
          </w:p>
        </w:tc>
        <w:tc>
          <w:tcPr>
            <w:tcW w:w="129" w:type="pct"/>
          </w:tcPr>
          <w:p w14:paraId="2C19EED4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79EBF42F" w14:textId="46B42F5E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16DF">
              <w:rPr>
                <w:rFonts w:ascii="Angsana New" w:hAnsi="Angsana New"/>
                <w:b/>
                <w:bCs/>
                <w:sz w:val="30"/>
                <w:szCs w:val="30"/>
              </w:rPr>
              <w:t>359,795</w:t>
            </w:r>
          </w:p>
        </w:tc>
      </w:tr>
      <w:tr w:rsidR="00F41542" w:rsidRPr="00EF652C" w14:paraId="40A6319B" w14:textId="77777777" w:rsidTr="00551E10">
        <w:tc>
          <w:tcPr>
            <w:tcW w:w="1477" w:type="pct"/>
          </w:tcPr>
          <w:p w14:paraId="3822C92C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1" w:type="pct"/>
          </w:tcPr>
          <w:p w14:paraId="298C7AF2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D556737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655F88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C0EA0DF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4D89CE2" w14:textId="77777777" w:rsidR="00F41542" w:rsidRPr="00F83707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double" w:sz="4" w:space="0" w:color="auto"/>
            </w:tcBorders>
          </w:tcPr>
          <w:p w14:paraId="083E7B42" w14:textId="43DF33F2" w:rsidR="00F41542" w:rsidRPr="00F83707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00B4A59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double" w:sz="4" w:space="0" w:color="auto"/>
            </w:tcBorders>
          </w:tcPr>
          <w:p w14:paraId="2C301B17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1542" w:rsidRPr="00EF652C" w14:paraId="2883AE2B" w14:textId="77777777" w:rsidTr="00551E10">
        <w:tc>
          <w:tcPr>
            <w:tcW w:w="1477" w:type="pct"/>
          </w:tcPr>
          <w:p w14:paraId="3EF57297" w14:textId="682F36C9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81" w:type="pct"/>
          </w:tcPr>
          <w:p w14:paraId="6939D1F6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38B2AA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C2B1DF8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D297063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8242197" w14:textId="77777777" w:rsidR="00F415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79C94FC4" w14:textId="4BB7AEE3" w:rsidR="00F41542" w:rsidRPr="000D3727" w:rsidRDefault="005D69A0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113,106</w:t>
            </w:r>
          </w:p>
        </w:tc>
        <w:tc>
          <w:tcPr>
            <w:tcW w:w="129" w:type="pct"/>
            <w:tcBorders>
              <w:left w:val="nil"/>
            </w:tcBorders>
          </w:tcPr>
          <w:p w14:paraId="3B060F2F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</w:tcPr>
          <w:p w14:paraId="72815703" w14:textId="098A0D2E" w:rsidR="00F41542" w:rsidRPr="00665678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186,976</w:t>
            </w:r>
          </w:p>
        </w:tc>
      </w:tr>
      <w:tr w:rsidR="00F41542" w:rsidRPr="00EF652C" w14:paraId="0521E711" w14:textId="77777777" w:rsidTr="00551E10">
        <w:tc>
          <w:tcPr>
            <w:tcW w:w="1477" w:type="pct"/>
          </w:tcPr>
          <w:p w14:paraId="3482F4D3" w14:textId="7655B7C0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81" w:type="pct"/>
          </w:tcPr>
          <w:p w14:paraId="1EF71899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877662D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976F7D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79CEF85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079A42F" w14:textId="77777777" w:rsidR="00F415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1A9D8461" w14:textId="44129884" w:rsidR="00F41542" w:rsidRPr="000D3727" w:rsidRDefault="005D69A0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126,966</w:t>
            </w:r>
          </w:p>
        </w:tc>
        <w:tc>
          <w:tcPr>
            <w:tcW w:w="129" w:type="pct"/>
          </w:tcPr>
          <w:p w14:paraId="27EC4685" w14:textId="77777777" w:rsidR="00F41542" w:rsidRPr="00B004D0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2E5A2885" w14:textId="102863FF" w:rsidR="00F41542" w:rsidRPr="00665678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172,819</w:t>
            </w:r>
          </w:p>
        </w:tc>
      </w:tr>
      <w:tr w:rsidR="00F41542" w:rsidRPr="00EF652C" w14:paraId="3AEE3529" w14:textId="77777777" w:rsidTr="00551E10">
        <w:tc>
          <w:tcPr>
            <w:tcW w:w="1477" w:type="pct"/>
          </w:tcPr>
          <w:p w14:paraId="61046324" w14:textId="60E4C373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1" w:type="pct"/>
          </w:tcPr>
          <w:p w14:paraId="005C3CAA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D8FFE67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81F9B8C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7F9F21E6" w14:textId="77777777" w:rsidR="00F41542" w:rsidRPr="000D3727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E2909E" w14:textId="77777777" w:rsidR="00F415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16E45ECE" w14:textId="4D868D35" w:rsidR="00F41542" w:rsidRPr="000D3727" w:rsidRDefault="005D69A0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240,072</w:t>
            </w:r>
          </w:p>
        </w:tc>
        <w:tc>
          <w:tcPr>
            <w:tcW w:w="129" w:type="pct"/>
          </w:tcPr>
          <w:p w14:paraId="5215CE31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299400F9" w14:textId="7890EFA5" w:rsidR="00F41542" w:rsidRPr="00665678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16DF">
              <w:rPr>
                <w:rFonts w:ascii="Angsana New" w:hAnsi="Angsana New"/>
                <w:b/>
                <w:bCs/>
                <w:sz w:val="30"/>
                <w:szCs w:val="30"/>
              </w:rPr>
              <w:t>359,795</w:t>
            </w:r>
          </w:p>
        </w:tc>
      </w:tr>
    </w:tbl>
    <w:p w14:paraId="7331EB0A" w14:textId="68045A70" w:rsidR="008B5999" w:rsidRPr="00CA7E2C" w:rsidRDefault="008B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72FF6092" w14:textId="533626A0" w:rsidR="00D05185" w:rsidRPr="00EF652C" w:rsidRDefault="00D05185" w:rsidP="00D05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0F2A9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รายการเคลื่อนไหวของเงินให้กู้ยืมสำหรับงวด</w:t>
      </w:r>
      <w:r w:rsidR="00A6659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300BCF" w:rsidRPr="000F2A9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00BCF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A66592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</w:t>
      </w:r>
      <w:r w:rsidR="00300BC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ยน </w:t>
      </w:r>
      <w:r w:rsidRPr="000F2A9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83A8F51" w14:textId="77777777" w:rsidR="005D00B0" w:rsidRPr="00CA7E2C" w:rsidRDefault="005D00B0" w:rsidP="005D0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2"/>
        <w:gridCol w:w="1529"/>
        <w:gridCol w:w="242"/>
        <w:gridCol w:w="1557"/>
      </w:tblGrid>
      <w:tr w:rsidR="00A71541" w:rsidRPr="00F463CA" w14:paraId="14EA7167" w14:textId="77777777" w:rsidTr="00D26FAD">
        <w:tc>
          <w:tcPr>
            <w:tcW w:w="3239" w:type="pct"/>
          </w:tcPr>
          <w:p w14:paraId="79990671" w14:textId="77777777" w:rsidR="00A71541" w:rsidRPr="00F463CA" w:rsidRDefault="00A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1" w:type="pct"/>
            <w:gridSpan w:val="3"/>
          </w:tcPr>
          <w:p w14:paraId="287112C9" w14:textId="5A7327AA" w:rsidR="00A71541" w:rsidRPr="00F463CA" w:rsidRDefault="00A71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B4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</w:t>
            </w:r>
            <w:r w:rsidR="002B4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1541" w:rsidRPr="00F463CA" w14:paraId="15A441D4" w14:textId="77777777" w:rsidTr="00D26FAD">
        <w:tc>
          <w:tcPr>
            <w:tcW w:w="3239" w:type="pct"/>
          </w:tcPr>
          <w:p w14:paraId="010D41BB" w14:textId="77777777" w:rsidR="00A71541" w:rsidRPr="00F463CA" w:rsidRDefault="00A71541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4C17C8CB" w14:textId="162AA745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51E1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28" w:type="pct"/>
          </w:tcPr>
          <w:p w14:paraId="477EF9CC" w14:textId="77777777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6D41F015" w14:textId="5DFD8D8F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51E1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800619" w:rsidRPr="00F463CA" w14:paraId="4A922C96" w14:textId="77777777" w:rsidTr="00800619">
        <w:tc>
          <w:tcPr>
            <w:tcW w:w="3239" w:type="pct"/>
          </w:tcPr>
          <w:p w14:paraId="26EC2232" w14:textId="77777777" w:rsidR="00800619" w:rsidRPr="00F463CA" w:rsidRDefault="00800619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1" w:type="pct"/>
            <w:gridSpan w:val="3"/>
          </w:tcPr>
          <w:p w14:paraId="5F974DD7" w14:textId="6E352AC6" w:rsidR="00800619" w:rsidRDefault="00800619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300BCF" w:rsidRPr="00F463CA" w14:paraId="3DBB5B39" w14:textId="77777777" w:rsidTr="00D26FAD">
        <w:tc>
          <w:tcPr>
            <w:tcW w:w="3239" w:type="pct"/>
          </w:tcPr>
          <w:p w14:paraId="1D667513" w14:textId="77777777" w:rsidR="00300BCF" w:rsidRPr="00F463CA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09" w:type="pct"/>
          </w:tcPr>
          <w:p w14:paraId="45884687" w14:textId="2A68A8FA" w:rsidR="00300BCF" w:rsidRPr="00551E10" w:rsidRDefault="005D69A0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363,279</w:t>
            </w:r>
          </w:p>
        </w:tc>
        <w:tc>
          <w:tcPr>
            <w:tcW w:w="128" w:type="pct"/>
          </w:tcPr>
          <w:p w14:paraId="18067A0B" w14:textId="77777777" w:rsidR="00300BCF" w:rsidRPr="00347F78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4B84B909" w14:textId="1EEE8C21" w:rsidR="00300BCF" w:rsidRPr="00F463CA" w:rsidRDefault="00300BCF" w:rsidP="00066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24B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337,658</w:t>
            </w:r>
          </w:p>
        </w:tc>
      </w:tr>
      <w:tr w:rsidR="00300BCF" w:rsidRPr="00F463CA" w14:paraId="4AF76894" w14:textId="77777777" w:rsidTr="00D26FAD">
        <w:tc>
          <w:tcPr>
            <w:tcW w:w="3239" w:type="pct"/>
          </w:tcPr>
          <w:p w14:paraId="57A76216" w14:textId="77777777" w:rsidR="00300BCF" w:rsidRPr="00F463CA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09" w:type="pct"/>
          </w:tcPr>
          <w:p w14:paraId="2C51D86A" w14:textId="01ECC49E" w:rsidR="00300BCF" w:rsidRPr="00347F78" w:rsidRDefault="005D69A0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</w:t>
            </w:r>
            <w:r w:rsidR="00ED03E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61,519</w:t>
            </w:r>
          </w:p>
        </w:tc>
        <w:tc>
          <w:tcPr>
            <w:tcW w:w="128" w:type="pct"/>
          </w:tcPr>
          <w:p w14:paraId="5AE82CED" w14:textId="77777777" w:rsidR="00300BCF" w:rsidRPr="00347F78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181078CF" w14:textId="61693F7A" w:rsidR="00300BCF" w:rsidRPr="0080599F" w:rsidRDefault="0058016E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151</w:t>
            </w:r>
            <w:r w:rsidR="00300BCF" w:rsidRPr="0080599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227</w:t>
            </w:r>
          </w:p>
        </w:tc>
      </w:tr>
      <w:tr w:rsidR="00300BCF" w:rsidRPr="00F463CA" w14:paraId="4DDA3CCE" w14:textId="77777777" w:rsidTr="00D26FAD">
        <w:tc>
          <w:tcPr>
            <w:tcW w:w="3239" w:type="pct"/>
          </w:tcPr>
          <w:p w14:paraId="1073C545" w14:textId="77777777" w:rsidR="00300BCF" w:rsidRPr="00F463CA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809" w:type="pct"/>
          </w:tcPr>
          <w:p w14:paraId="1442EA6A" w14:textId="203EADD0" w:rsidR="00300BCF" w:rsidRPr="00347F78" w:rsidRDefault="005D69A0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(26</w:t>
            </w:r>
            <w:r w:rsidR="00ED03E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4,508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8" w:type="pct"/>
          </w:tcPr>
          <w:p w14:paraId="6627A911" w14:textId="77777777" w:rsidR="00300BCF" w:rsidRPr="00347F78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1A8DD2BC" w14:textId="6E597D28" w:rsidR="00300BCF" w:rsidRPr="0080599F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0599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8016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56</w:t>
            </w:r>
            <w:r w:rsidRPr="0080599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="0058016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996</w:t>
            </w:r>
            <w:r w:rsidRPr="0080599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</w:tr>
      <w:tr w:rsidR="00300BCF" w:rsidRPr="00F463CA" w14:paraId="1555B0ED" w14:textId="77777777" w:rsidTr="00D26FAD">
        <w:tc>
          <w:tcPr>
            <w:tcW w:w="3239" w:type="pct"/>
          </w:tcPr>
          <w:p w14:paraId="485B81C1" w14:textId="3E60D023" w:rsidR="00300BCF" w:rsidRPr="00767B43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A665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</w:tcPr>
          <w:p w14:paraId="7F137797" w14:textId="256AEEB4" w:rsidR="00300BCF" w:rsidRPr="00347F78" w:rsidRDefault="005D69A0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260,290</w:t>
            </w:r>
          </w:p>
        </w:tc>
        <w:tc>
          <w:tcPr>
            <w:tcW w:w="128" w:type="pct"/>
          </w:tcPr>
          <w:p w14:paraId="28DFE786" w14:textId="77777777" w:rsidR="00300BCF" w:rsidRPr="00347F78" w:rsidRDefault="00300BCF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14:paraId="30C1C956" w14:textId="4D76D694" w:rsidR="00300BCF" w:rsidRPr="0080599F" w:rsidRDefault="0058016E" w:rsidP="00300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431,889</w:t>
            </w:r>
          </w:p>
        </w:tc>
      </w:tr>
    </w:tbl>
    <w:p w14:paraId="6E3111C1" w14:textId="537C0E8E" w:rsidR="00AC591F" w:rsidRPr="00474374" w:rsidRDefault="00C674EF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B03E94"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190CF941" w14:textId="77777777" w:rsidR="00C9749D" w:rsidRPr="00474374" w:rsidRDefault="00C9749D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9AD39D2" w14:textId="77777777" w:rsidR="00092D7C" w:rsidRPr="00474374" w:rsidRDefault="00092D7C" w:rsidP="0009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4374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5C448A6C" w14:textId="7A79ACE5" w:rsidR="00E7616D" w:rsidRPr="00474374" w:rsidRDefault="00092D7C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74374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5195948E" w14:textId="77777777" w:rsidR="00F1501D" w:rsidRPr="00474374" w:rsidRDefault="00F1501D" w:rsidP="00D60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AB1F9" w14:textId="26BFAF94" w:rsidR="00000497" w:rsidRPr="00474374" w:rsidRDefault="00000497" w:rsidP="00EF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4374">
        <w:rPr>
          <w:rFonts w:ascii="Angsana New" w:hAnsi="Angsana New"/>
          <w:i/>
          <w:iCs/>
          <w:sz w:val="30"/>
          <w:szCs w:val="30"/>
          <w:cs/>
        </w:rPr>
        <w:t>จังหวะเวลาในการรับรู้</w:t>
      </w:r>
      <w:r w:rsidR="00B81476" w:rsidRPr="00474374">
        <w:rPr>
          <w:rFonts w:ascii="Angsana New" w:hAnsi="Angsana New"/>
          <w:i/>
          <w:iCs/>
          <w:sz w:val="30"/>
          <w:szCs w:val="30"/>
          <w:cs/>
        </w:rPr>
        <w:t>รายได้</w:t>
      </w:r>
    </w:p>
    <w:p w14:paraId="28EAABB8" w14:textId="4D41FC2B" w:rsidR="00000497" w:rsidRDefault="00000497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74374">
        <w:rPr>
          <w:rFonts w:ascii="Angsana New" w:hAnsi="Angsana New"/>
          <w:sz w:val="30"/>
          <w:szCs w:val="30"/>
          <w:cs/>
        </w:rPr>
        <w:t>รายได้ส่วนใหญ่ของกลุ่มบริษัทมีจังหวะเวลาในการรับรู้รายได้เป็น ณ เวลาใดเวลาหนึ</w:t>
      </w:r>
      <w:r w:rsidR="00D735A7" w:rsidRPr="00474374">
        <w:rPr>
          <w:rFonts w:ascii="Angsana New" w:hAnsi="Angsana New"/>
          <w:sz w:val="30"/>
          <w:szCs w:val="30"/>
          <w:cs/>
        </w:rPr>
        <w:t>่ง</w:t>
      </w:r>
    </w:p>
    <w:p w14:paraId="0B3B5AD1" w14:textId="7B2893FE" w:rsidR="007B261E" w:rsidRDefault="007B2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75DB365" w14:textId="25E9C431" w:rsidR="00FA3096" w:rsidRDefault="00FA3096" w:rsidP="00051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"/>
          <w:szCs w:val="2"/>
          <w:cs/>
        </w:rPr>
      </w:pPr>
    </w:p>
    <w:p w14:paraId="4B6CBF0A" w14:textId="77777777" w:rsidR="003176A2" w:rsidRPr="00051C4E" w:rsidRDefault="003176A2" w:rsidP="00051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"/>
          <w:szCs w:val="2"/>
          <w:cs/>
        </w:rPr>
      </w:pPr>
    </w:p>
    <w:p w14:paraId="3E8253AC" w14:textId="77777777" w:rsidR="00F97AEB" w:rsidRPr="00E17F6D" w:rsidRDefault="00F97AEB" w:rsidP="00F97AE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17F6D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70B635D0" w14:textId="77777777" w:rsidR="00F97AEB" w:rsidRDefault="00F97AEB" w:rsidP="00F97AEB">
      <w:pPr>
        <w:rPr>
          <w:lang w:eastAsia="x-none"/>
        </w:rPr>
      </w:pPr>
    </w:p>
    <w:tbl>
      <w:tblPr>
        <w:tblStyle w:val="TableGrid"/>
        <w:tblW w:w="91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440"/>
        <w:gridCol w:w="1066"/>
        <w:gridCol w:w="231"/>
        <w:gridCol w:w="1152"/>
      </w:tblGrid>
      <w:tr w:rsidR="00F97AEB" w:rsidRPr="008E76D8" w14:paraId="5813D0E3" w14:textId="77777777" w:rsidTr="0058016E">
        <w:trPr>
          <w:tblHeader/>
        </w:trPr>
        <w:tc>
          <w:tcPr>
            <w:tcW w:w="3600" w:type="dxa"/>
            <w:vAlign w:val="bottom"/>
          </w:tcPr>
          <w:p w14:paraId="5AFC9E80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85973BC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0AB9C7F8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14393250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14BE9E5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858F74C" w14:textId="77777777" w:rsidR="00F97AEB" w:rsidRPr="008E76D8" w:rsidDel="00D43E7A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97AEB" w:rsidRPr="008E76D8" w14:paraId="1170242F" w14:textId="77777777" w:rsidTr="0058016E">
        <w:trPr>
          <w:tblHeader/>
        </w:trPr>
        <w:tc>
          <w:tcPr>
            <w:tcW w:w="3600" w:type="dxa"/>
          </w:tcPr>
          <w:p w14:paraId="0B4169BD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7821FE5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0E82CA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75BC36C0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08D6CDE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C966A12" w14:textId="77777777" w:rsidR="00F97AEB" w:rsidRPr="008E76D8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97AEB" w:rsidRPr="00DC5997" w14:paraId="68E2DAFC" w14:textId="77777777" w:rsidTr="0058016E">
        <w:tc>
          <w:tcPr>
            <w:tcW w:w="3600" w:type="dxa"/>
          </w:tcPr>
          <w:p w14:paraId="1628EB47" w14:textId="22A543B6" w:rsidR="00F97AEB" w:rsidRPr="00DC5997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59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3AD6D238" w14:textId="77777777" w:rsidR="00F97AEB" w:rsidRPr="00DC5997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5E4B7680" w14:textId="77777777" w:rsidR="00F97AEB" w:rsidRPr="00DC5997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100DE345" w14:textId="77777777" w:rsidR="00F97AEB" w:rsidRPr="00DC5997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FD48E93" w14:textId="77777777" w:rsidR="00F97AEB" w:rsidRPr="00DC5997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6EACAB" w14:textId="77777777" w:rsidR="00F97AEB" w:rsidRPr="00DC5997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E75EA" w:rsidRPr="003C7A13" w14:paraId="0E84BC6A" w14:textId="77777777" w:rsidTr="0058016E">
        <w:tc>
          <w:tcPr>
            <w:tcW w:w="3600" w:type="dxa"/>
          </w:tcPr>
          <w:p w14:paraId="4AA182FD" w14:textId="27969C0E" w:rsidR="009E75EA" w:rsidRPr="0058016E" w:rsidRDefault="009E75EA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729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811589" w:rsidRPr="004729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1589" w:rsidRPr="00472958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620" w:type="dxa"/>
          </w:tcPr>
          <w:p w14:paraId="312B0A0A" w14:textId="41BE1080" w:rsidR="009E75EA" w:rsidRPr="0058016E" w:rsidRDefault="009E75EA" w:rsidP="00CA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774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11 สิงหาคม </w:t>
            </w:r>
            <w:r w:rsidR="003C7A13" w:rsidRPr="0077747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5B2CEB36" w14:textId="113F21C6" w:rsidR="009E75EA" w:rsidRPr="0058016E" w:rsidRDefault="003C7A13" w:rsidP="00CA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7295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4729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7295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66" w:type="dxa"/>
          </w:tcPr>
          <w:p w14:paraId="65485EB1" w14:textId="430FDEDE" w:rsidR="009E75EA" w:rsidRPr="0058016E" w:rsidRDefault="009E75EA" w:rsidP="0081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72958">
              <w:rPr>
                <w:rFonts w:asciiTheme="majorBidi" w:hAnsiTheme="majorBidi" w:cstheme="majorBidi" w:hint="cs"/>
                <w:sz w:val="30"/>
                <w:szCs w:val="30"/>
                <w:cs/>
              </w:rPr>
              <w:t>0.10</w:t>
            </w:r>
          </w:p>
        </w:tc>
        <w:tc>
          <w:tcPr>
            <w:tcW w:w="231" w:type="dxa"/>
          </w:tcPr>
          <w:p w14:paraId="2465919B" w14:textId="77777777" w:rsidR="009E75EA" w:rsidRPr="0058016E" w:rsidRDefault="009E75EA" w:rsidP="009E7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</w:tcPr>
          <w:p w14:paraId="678FB0F6" w14:textId="5195A3B9" w:rsidR="009E75EA" w:rsidRPr="0058016E" w:rsidRDefault="009E75EA" w:rsidP="003B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72958">
              <w:rPr>
                <w:rFonts w:asciiTheme="majorBidi" w:hAnsiTheme="majorBidi" w:cstheme="majorBidi" w:hint="cs"/>
                <w:sz w:val="30"/>
                <w:szCs w:val="30"/>
                <w:cs/>
              </w:rPr>
              <w:t>84.7</w:t>
            </w:r>
            <w:r w:rsidR="0047295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97AEB" w:rsidRPr="003C7A13" w14:paraId="516A1858" w14:textId="77777777" w:rsidTr="0058016E">
        <w:tc>
          <w:tcPr>
            <w:tcW w:w="3600" w:type="dxa"/>
          </w:tcPr>
          <w:p w14:paraId="61F7DE98" w14:textId="1F60F4A5" w:rsidR="00F97AEB" w:rsidRPr="003C7A13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7A1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3C7A13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620" w:type="dxa"/>
          </w:tcPr>
          <w:p w14:paraId="7D236061" w14:textId="55C75F42" w:rsidR="00F97AEB" w:rsidRPr="003C7A13" w:rsidRDefault="00305541" w:rsidP="00CA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A1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F97AEB" w:rsidRPr="003C7A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7AEB" w:rsidRPr="003C7A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F97AEB" w:rsidRPr="003C7A1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51357068" w14:textId="0CD40095" w:rsidR="00F97AEB" w:rsidRPr="003C7A13" w:rsidRDefault="00F97AEB" w:rsidP="00CA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A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3C7A1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66" w:type="dxa"/>
          </w:tcPr>
          <w:p w14:paraId="0A2639B3" w14:textId="2B50B9B1" w:rsidR="00F97AEB" w:rsidRPr="003C7A13" w:rsidRDefault="00DC5997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A13">
              <w:rPr>
                <w:rFonts w:asciiTheme="majorBidi" w:hAnsiTheme="majorBidi" w:cstheme="majorBidi"/>
                <w:sz w:val="30"/>
                <w:szCs w:val="30"/>
              </w:rPr>
              <w:t>0.34</w:t>
            </w:r>
          </w:p>
        </w:tc>
        <w:tc>
          <w:tcPr>
            <w:tcW w:w="231" w:type="dxa"/>
          </w:tcPr>
          <w:p w14:paraId="77803B6D" w14:textId="77777777" w:rsidR="00F97AEB" w:rsidRPr="003C7A13" w:rsidRDefault="00F97AEB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74B5AB" w14:textId="2F531B45" w:rsidR="00F97AEB" w:rsidRPr="003C7A13" w:rsidRDefault="00FD66F1" w:rsidP="0081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A13">
              <w:rPr>
                <w:rFonts w:asciiTheme="majorBidi" w:hAnsiTheme="majorBidi" w:cstheme="majorBidi"/>
                <w:sz w:val="30"/>
                <w:szCs w:val="30"/>
              </w:rPr>
              <w:t>288.10</w:t>
            </w:r>
          </w:p>
        </w:tc>
      </w:tr>
      <w:tr w:rsidR="0058016E" w:rsidRPr="00472958" w14:paraId="4C5D4E47" w14:textId="77777777" w:rsidTr="0058016E">
        <w:tc>
          <w:tcPr>
            <w:tcW w:w="3600" w:type="dxa"/>
          </w:tcPr>
          <w:p w14:paraId="16846A13" w14:textId="77777777" w:rsidR="0058016E" w:rsidRPr="003C7A13" w:rsidRDefault="0058016E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0E6095B" w14:textId="77777777" w:rsidR="0058016E" w:rsidRPr="003C7A13" w:rsidRDefault="0058016E" w:rsidP="00CA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01D993" w14:textId="77777777" w:rsidR="0058016E" w:rsidRPr="003C7A13" w:rsidRDefault="0058016E" w:rsidP="00CA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604BD70" w14:textId="77777777" w:rsidR="0058016E" w:rsidRPr="003C7A13" w:rsidRDefault="0058016E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EE42DC8" w14:textId="77777777" w:rsidR="0058016E" w:rsidRPr="003C7A13" w:rsidRDefault="0058016E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2BD1F0F" w14:textId="3D793BD3" w:rsidR="0058016E" w:rsidRPr="00472958" w:rsidRDefault="0058016E" w:rsidP="0081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F26C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472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.8</w:t>
            </w:r>
            <w:r w:rsidR="00472958" w:rsidRPr="00472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9E75EA" w:rsidRPr="00DC5997" w14:paraId="0E3688CB" w14:textId="77777777" w:rsidTr="0058016E">
        <w:tc>
          <w:tcPr>
            <w:tcW w:w="3600" w:type="dxa"/>
          </w:tcPr>
          <w:p w14:paraId="7692BEBC" w14:textId="77777777" w:rsidR="009E75EA" w:rsidRPr="00A56231" w:rsidRDefault="009E75EA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</w:tcPr>
          <w:p w14:paraId="76AC3305" w14:textId="77777777" w:rsidR="009E75EA" w:rsidRPr="00A56231" w:rsidRDefault="009E75EA" w:rsidP="00CA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472E496B" w14:textId="77777777" w:rsidR="009E75EA" w:rsidRPr="00A56231" w:rsidRDefault="009E75EA" w:rsidP="00CA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66" w:type="dxa"/>
          </w:tcPr>
          <w:p w14:paraId="55C3586C" w14:textId="77777777" w:rsidR="009E75EA" w:rsidRPr="00A56231" w:rsidRDefault="009E75EA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1" w:type="dxa"/>
          </w:tcPr>
          <w:p w14:paraId="42241D2C" w14:textId="77777777" w:rsidR="009E75EA" w:rsidRPr="00A56231" w:rsidRDefault="009E75EA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7E7FF713" w14:textId="77777777" w:rsidR="009E75EA" w:rsidRPr="00A56231" w:rsidRDefault="009E75EA" w:rsidP="00FE3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97AEB" w:rsidRPr="008E76D8" w14:paraId="2AA0365D" w14:textId="77777777" w:rsidTr="0058016E">
        <w:tc>
          <w:tcPr>
            <w:tcW w:w="3600" w:type="dxa"/>
          </w:tcPr>
          <w:p w14:paraId="647FCCD0" w14:textId="651EDC5D" w:rsidR="00F97AEB" w:rsidRPr="008E76D8" w:rsidRDefault="00F97AEB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15E12E38" w14:textId="77777777" w:rsidR="00F97AEB" w:rsidRPr="008E76D8" w:rsidRDefault="00F97AEB" w:rsidP="00CA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7AB6C7F9" w14:textId="77777777" w:rsidR="00F97AEB" w:rsidRPr="008E76D8" w:rsidRDefault="00F97AEB" w:rsidP="00CA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1228D0C" w14:textId="77777777" w:rsidR="00F97AEB" w:rsidRPr="008E76D8" w:rsidRDefault="00F97AEB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589ED49" w14:textId="77777777" w:rsidR="00F97AEB" w:rsidRPr="008E76D8" w:rsidRDefault="00F97AEB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60E0E4" w14:textId="77777777" w:rsidR="00F97AEB" w:rsidRPr="008E76D8" w:rsidRDefault="00F97AEB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7AEB" w:rsidRPr="008E76D8" w14:paraId="65222E92" w14:textId="77777777" w:rsidTr="0058016E">
        <w:tc>
          <w:tcPr>
            <w:tcW w:w="3600" w:type="dxa"/>
          </w:tcPr>
          <w:p w14:paraId="5F5255B7" w14:textId="39D53963" w:rsidR="00F97AEB" w:rsidRPr="009E75EA" w:rsidRDefault="00F97AEB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75E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9E75E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9E75E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9E75E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9E75EA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620" w:type="dxa"/>
          </w:tcPr>
          <w:p w14:paraId="74AF35B4" w14:textId="26E861C3" w:rsidR="00F97AEB" w:rsidRPr="009E75EA" w:rsidRDefault="009E75EA" w:rsidP="00CA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  <w:r w:rsidR="00F97AEB" w:rsidRPr="009E75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="00F97AEB" w:rsidRPr="009E75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97AEB" w:rsidRPr="009E75E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00AC2DA2" w14:textId="2882177B" w:rsidR="00F97AEB" w:rsidRPr="009E75EA" w:rsidRDefault="009E75EA" w:rsidP="00CA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F97AEB" w:rsidRPr="009E75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97AEB" w:rsidRPr="009E75E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</w:tcPr>
          <w:p w14:paraId="685F6169" w14:textId="2A5D229D" w:rsidR="00F97AEB" w:rsidRPr="009E75EA" w:rsidRDefault="00F97AEB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5EA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9E75EA"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</w:p>
        </w:tc>
        <w:tc>
          <w:tcPr>
            <w:tcW w:w="231" w:type="dxa"/>
          </w:tcPr>
          <w:p w14:paraId="2E28F6E0" w14:textId="77777777" w:rsidR="00F97AEB" w:rsidRPr="009E75EA" w:rsidRDefault="00F97AEB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493CCBC" w14:textId="11243469" w:rsidR="00F97AEB" w:rsidRPr="009E75EA" w:rsidRDefault="009E75EA" w:rsidP="00F97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84.69</w:t>
            </w:r>
          </w:p>
        </w:tc>
      </w:tr>
      <w:tr w:rsidR="009E75EA" w:rsidRPr="008E76D8" w14:paraId="2AF4C2E6" w14:textId="77777777" w:rsidTr="0058016E">
        <w:tc>
          <w:tcPr>
            <w:tcW w:w="3600" w:type="dxa"/>
          </w:tcPr>
          <w:p w14:paraId="27BDE024" w14:textId="499A2C99" w:rsidR="009E75EA" w:rsidRPr="009E75EA" w:rsidRDefault="009E75EA" w:rsidP="00B9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75E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9E75E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620" w:type="dxa"/>
          </w:tcPr>
          <w:p w14:paraId="3A4C9AA6" w14:textId="77777777" w:rsidR="009E75EA" w:rsidRPr="009E75EA" w:rsidRDefault="009E75EA" w:rsidP="00CA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9E75EA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9E75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9E75E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27D5966B" w14:textId="77777777" w:rsidR="009E75EA" w:rsidRPr="009E75EA" w:rsidRDefault="009E75EA" w:rsidP="00CA7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9E75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9E75E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</w:tcPr>
          <w:p w14:paraId="47F83E9E" w14:textId="77777777" w:rsidR="009E75EA" w:rsidRPr="009E75EA" w:rsidRDefault="009E75EA" w:rsidP="00B9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5EA">
              <w:rPr>
                <w:rFonts w:asciiTheme="majorBidi" w:hAnsiTheme="majorBidi" w:cstheme="majorBidi"/>
                <w:sz w:val="30"/>
                <w:szCs w:val="30"/>
              </w:rPr>
              <w:t>0.26</w:t>
            </w:r>
          </w:p>
        </w:tc>
        <w:tc>
          <w:tcPr>
            <w:tcW w:w="231" w:type="dxa"/>
          </w:tcPr>
          <w:p w14:paraId="198712A3" w14:textId="77777777" w:rsidR="009E75EA" w:rsidRPr="009E75EA" w:rsidRDefault="009E75EA" w:rsidP="00B9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E2A585" w14:textId="77777777" w:rsidR="009E75EA" w:rsidRPr="009E75EA" w:rsidRDefault="009E75EA" w:rsidP="0081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5EA">
              <w:rPr>
                <w:rFonts w:asciiTheme="majorBidi" w:hAnsiTheme="majorBidi" w:cstheme="majorBidi"/>
                <w:sz w:val="30"/>
                <w:szCs w:val="30"/>
              </w:rPr>
              <w:t>220.31</w:t>
            </w:r>
          </w:p>
        </w:tc>
      </w:tr>
      <w:tr w:rsidR="0058016E" w:rsidRPr="008E76D8" w14:paraId="4319507C" w14:textId="77777777" w:rsidTr="0058016E">
        <w:tc>
          <w:tcPr>
            <w:tcW w:w="3600" w:type="dxa"/>
          </w:tcPr>
          <w:p w14:paraId="40EB9327" w14:textId="77777777" w:rsidR="0058016E" w:rsidRPr="009E75EA" w:rsidRDefault="0058016E" w:rsidP="00B9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879261F" w14:textId="77777777" w:rsidR="0058016E" w:rsidRPr="009E75EA" w:rsidRDefault="0058016E" w:rsidP="00B9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B83CC4" w14:textId="77777777" w:rsidR="0058016E" w:rsidRPr="009E75EA" w:rsidRDefault="0058016E" w:rsidP="00B9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9000C50" w14:textId="77777777" w:rsidR="0058016E" w:rsidRPr="009E75EA" w:rsidRDefault="0058016E" w:rsidP="00B9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1E51C20" w14:textId="77777777" w:rsidR="0058016E" w:rsidRPr="009E75EA" w:rsidRDefault="0058016E" w:rsidP="00B9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D74C0E8" w14:textId="369830FF" w:rsidR="0058016E" w:rsidRPr="0058016E" w:rsidRDefault="0058016E" w:rsidP="00811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01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305.00</w:t>
            </w:r>
          </w:p>
        </w:tc>
      </w:tr>
      <w:tr w:rsidR="0058016E" w:rsidRPr="008E76D8" w14:paraId="72E14478" w14:textId="77777777" w:rsidTr="0058016E">
        <w:tc>
          <w:tcPr>
            <w:tcW w:w="3600" w:type="dxa"/>
          </w:tcPr>
          <w:p w14:paraId="6C92C10E" w14:textId="77777777" w:rsidR="0058016E" w:rsidRPr="009E75EA" w:rsidRDefault="0058016E" w:rsidP="00B9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052833" w14:textId="77777777" w:rsidR="0058016E" w:rsidRPr="009E75EA" w:rsidRDefault="0058016E" w:rsidP="00B9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E41EF1" w14:textId="77777777" w:rsidR="0058016E" w:rsidRPr="009E75EA" w:rsidRDefault="0058016E" w:rsidP="00B9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783EB66" w14:textId="77777777" w:rsidR="0058016E" w:rsidRPr="009E75EA" w:rsidRDefault="0058016E" w:rsidP="00B9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AEA9ED1" w14:textId="77777777" w:rsidR="0058016E" w:rsidRPr="009E75EA" w:rsidRDefault="0058016E" w:rsidP="00B9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25DB8DF2" w14:textId="77777777" w:rsidR="0058016E" w:rsidRPr="009E75EA" w:rsidRDefault="0058016E" w:rsidP="00B9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09AFD32" w14:textId="23C8F52C" w:rsidR="00CA7E2C" w:rsidRDefault="00CA7E2C" w:rsidP="00F97AEB">
      <w:pPr>
        <w:rPr>
          <w:lang w:eastAsia="x-none"/>
        </w:rPr>
      </w:pPr>
    </w:p>
    <w:p w14:paraId="6F725BF8" w14:textId="77777777" w:rsidR="00CA7E2C" w:rsidRDefault="00CA7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eastAsia="x-none"/>
        </w:rPr>
      </w:pPr>
      <w:r>
        <w:rPr>
          <w:lang w:eastAsia="x-none"/>
        </w:rPr>
        <w:br w:type="page"/>
      </w:r>
    </w:p>
    <w:p w14:paraId="746735AA" w14:textId="72A999C9" w:rsidR="00051C4E" w:rsidRPr="00A569F7" w:rsidRDefault="00B245AD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69F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3272F698" w14:textId="77777777" w:rsidR="006E78D4" w:rsidRPr="00CA7E2C" w:rsidRDefault="006E78D4" w:rsidP="006E78D4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754956E3" w14:textId="72CD041A" w:rsidR="005C6FB5" w:rsidRPr="005C6FB5" w:rsidRDefault="00A837DE" w:rsidP="00974B3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5C6FB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F765D10" w14:textId="426E3EE3" w:rsidR="00FD32DB" w:rsidRPr="005C6FB5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80229" w:rsidRPr="005C6FB5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="0091795D" w:rsidRPr="005C6FB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372B9B" w:rsidRPr="005C6FB5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12B9967F" w14:textId="3A0B8D7F" w:rsidR="00FF6F71" w:rsidRPr="005C6FB5" w:rsidRDefault="00FF6F7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78"/>
        <w:gridCol w:w="1260"/>
        <w:gridCol w:w="259"/>
        <w:gridCol w:w="1271"/>
        <w:gridCol w:w="271"/>
        <w:gridCol w:w="994"/>
        <w:gridCol w:w="238"/>
        <w:gridCol w:w="750"/>
        <w:gridCol w:w="240"/>
        <w:gridCol w:w="750"/>
        <w:gridCol w:w="236"/>
        <w:gridCol w:w="840"/>
      </w:tblGrid>
      <w:tr w:rsidR="00713518" w:rsidRPr="00A73965" w14:paraId="5645A93D" w14:textId="77777777" w:rsidTr="003E734D">
        <w:trPr>
          <w:trHeight w:val="261"/>
        </w:trPr>
        <w:tc>
          <w:tcPr>
            <w:tcW w:w="1978" w:type="dxa"/>
            <w:vAlign w:val="bottom"/>
          </w:tcPr>
          <w:p w14:paraId="06BD8104" w14:textId="77777777" w:rsidR="00713518" w:rsidRPr="00D26FAD" w:rsidRDefault="00713518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09" w:type="dxa"/>
            <w:gridSpan w:val="11"/>
            <w:vAlign w:val="bottom"/>
          </w:tcPr>
          <w:p w14:paraId="5ABE6C18" w14:textId="7427D232" w:rsidR="00713518" w:rsidRPr="00D26FAD" w:rsidRDefault="007135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05447" w:rsidRPr="00A73965" w14:paraId="0F7ADB41" w14:textId="77777777" w:rsidTr="003E734D">
        <w:trPr>
          <w:trHeight w:val="261"/>
        </w:trPr>
        <w:tc>
          <w:tcPr>
            <w:tcW w:w="1978" w:type="dxa"/>
            <w:vAlign w:val="bottom"/>
          </w:tcPr>
          <w:p w14:paraId="30253F52" w14:textId="77777777" w:rsidR="00605447" w:rsidRPr="00D26FAD" w:rsidRDefault="00605447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5" w:type="dxa"/>
            <w:gridSpan w:val="5"/>
            <w:vAlign w:val="bottom"/>
          </w:tcPr>
          <w:p w14:paraId="04F276F3" w14:textId="2A169CDA" w:rsidR="00605447" w:rsidRPr="00D26FAD" w:rsidRDefault="00810C79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4C9F29C" w14:textId="77777777" w:rsidR="00605447" w:rsidRPr="00D26FAD" w:rsidRDefault="0060544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16" w:type="dxa"/>
            <w:gridSpan w:val="5"/>
            <w:vAlign w:val="bottom"/>
          </w:tcPr>
          <w:p w14:paraId="1EADE019" w14:textId="6E2D64CB" w:rsidR="00605447" w:rsidRPr="00D26FAD" w:rsidRDefault="00982F8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61412" w:rsidRPr="00A73965" w14:paraId="6206576E" w14:textId="77777777" w:rsidTr="003E734D">
        <w:trPr>
          <w:trHeight w:val="261"/>
        </w:trPr>
        <w:tc>
          <w:tcPr>
            <w:tcW w:w="1978" w:type="dxa"/>
            <w:vAlign w:val="bottom"/>
          </w:tcPr>
          <w:p w14:paraId="2FC666EE" w14:textId="77777777" w:rsidR="00761412" w:rsidRPr="00D26FAD" w:rsidRDefault="00761412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67984B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59" w:type="dxa"/>
          </w:tcPr>
          <w:p w14:paraId="464A5B4C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2D9D5B96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08CF4F54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</w:p>
          <w:p w14:paraId="14230815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</w:p>
          <w:p w14:paraId="1EF9DACF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71" w:type="dxa"/>
            <w:vAlign w:val="bottom"/>
          </w:tcPr>
          <w:p w14:paraId="724BEE1E" w14:textId="77777777" w:rsidR="00761412" w:rsidRPr="00D26FAD" w:rsidRDefault="0076141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14D624F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10C133EA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5EF148DC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40" w:type="dxa"/>
          </w:tcPr>
          <w:p w14:paraId="698515BF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31A01F3F" w14:textId="77777777" w:rsidR="00761412" w:rsidRPr="00D26FAD" w:rsidRDefault="0076141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66DB8C13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0" w:type="dxa"/>
            <w:vAlign w:val="bottom"/>
          </w:tcPr>
          <w:p w14:paraId="1EEF6BC6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27573" w:rsidRPr="00A73965" w14:paraId="31BBD228" w14:textId="77777777" w:rsidTr="003E734D">
        <w:trPr>
          <w:trHeight w:val="261"/>
        </w:trPr>
        <w:tc>
          <w:tcPr>
            <w:tcW w:w="1978" w:type="dxa"/>
          </w:tcPr>
          <w:p w14:paraId="017E33DD" w14:textId="77777777" w:rsidR="00227573" w:rsidRPr="00D26FAD" w:rsidRDefault="002275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09" w:type="dxa"/>
            <w:gridSpan w:val="11"/>
          </w:tcPr>
          <w:p w14:paraId="34BC2A9E" w14:textId="2E5C8039" w:rsidR="00227573" w:rsidRPr="00D26FAD" w:rsidRDefault="00227573" w:rsidP="00D26F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61412" w:rsidRPr="00A73965" w14:paraId="64719EF6" w14:textId="77777777" w:rsidTr="003E734D">
        <w:trPr>
          <w:trHeight w:val="261"/>
        </w:trPr>
        <w:tc>
          <w:tcPr>
            <w:tcW w:w="1978" w:type="dxa"/>
          </w:tcPr>
          <w:p w14:paraId="323E53FE" w14:textId="27283B57" w:rsidR="00761412" w:rsidRPr="00D26FAD" w:rsidRDefault="0076141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="00300BCF"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300BC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A66592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 w:rsidR="00300BC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ยน</w:t>
            </w:r>
            <w:r w:rsidR="00300BCF"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406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51E1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1C290055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BFE742C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BBBBE2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0C7A0BD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B73F7B4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AF271AF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2001060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7812FDB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215BD7F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13A247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0728554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1412" w:rsidRPr="00A73965" w14:paraId="7A2137E1" w14:textId="77777777" w:rsidTr="003E734D">
        <w:trPr>
          <w:trHeight w:val="261"/>
        </w:trPr>
        <w:tc>
          <w:tcPr>
            <w:tcW w:w="1978" w:type="dxa"/>
          </w:tcPr>
          <w:p w14:paraId="75EC2D17" w14:textId="77777777" w:rsidR="00761412" w:rsidRPr="00D26FAD" w:rsidRDefault="0076141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08AB08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3A24D75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482605D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78B7B370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2AC0B40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D387629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A19C98D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A560B1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1F3C479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C53771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7EA7F4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34D" w:rsidRPr="00A73965" w14:paraId="0DAF3B7E" w14:textId="77777777" w:rsidTr="003E734D">
        <w:trPr>
          <w:trHeight w:val="261"/>
        </w:trPr>
        <w:tc>
          <w:tcPr>
            <w:tcW w:w="1978" w:type="dxa"/>
          </w:tcPr>
          <w:p w14:paraId="265DD5E0" w14:textId="721B1A75" w:rsidR="003E734D" w:rsidRPr="00D26FAD" w:rsidRDefault="003E734D" w:rsidP="003E734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78E2AF70" w14:textId="7BB66424" w:rsidR="003E734D" w:rsidRPr="00D26FAD" w:rsidRDefault="001670B1" w:rsidP="0018303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2B715D5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715A932" w14:textId="17478332" w:rsidR="003E734D" w:rsidRPr="00D26FAD" w:rsidRDefault="0082315C" w:rsidP="003E734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142,128</w:t>
            </w:r>
          </w:p>
        </w:tc>
        <w:tc>
          <w:tcPr>
            <w:tcW w:w="271" w:type="dxa"/>
          </w:tcPr>
          <w:p w14:paraId="5508A28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6E1AC42" w14:textId="4B75EB62" w:rsidR="003E734D" w:rsidRPr="00D26FAD" w:rsidRDefault="0082315C" w:rsidP="003E734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142,128</w:t>
            </w:r>
          </w:p>
        </w:tc>
        <w:tc>
          <w:tcPr>
            <w:tcW w:w="238" w:type="dxa"/>
          </w:tcPr>
          <w:p w14:paraId="1A9A1D0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5590A43" w14:textId="6403D08B" w:rsidR="003E734D" w:rsidRPr="00D26FAD" w:rsidRDefault="0082315C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142,128</w:t>
            </w:r>
          </w:p>
        </w:tc>
        <w:tc>
          <w:tcPr>
            <w:tcW w:w="240" w:type="dxa"/>
          </w:tcPr>
          <w:p w14:paraId="63EB68F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92656D2" w14:textId="6E1E3BA2" w:rsidR="003E734D" w:rsidRPr="00D26FAD" w:rsidRDefault="007A4F16" w:rsidP="003E734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DD8BA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A6B0814" w14:textId="6648104F" w:rsidR="003E734D" w:rsidRPr="00D26FAD" w:rsidRDefault="0082315C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142,128</w:t>
            </w:r>
          </w:p>
        </w:tc>
      </w:tr>
      <w:tr w:rsidR="007A4F16" w:rsidRPr="00A73965" w14:paraId="2125847F" w14:textId="77777777" w:rsidTr="003E734D">
        <w:trPr>
          <w:trHeight w:val="261"/>
        </w:trPr>
        <w:tc>
          <w:tcPr>
            <w:tcW w:w="1978" w:type="dxa"/>
          </w:tcPr>
          <w:p w14:paraId="65347FF1" w14:textId="68C3269F" w:rsidR="007A4F16" w:rsidRPr="00D26FAD" w:rsidRDefault="007A4F16" w:rsidP="003E734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สินทรัพย์อนุพันธ์อื่น</w:t>
            </w:r>
          </w:p>
        </w:tc>
        <w:tc>
          <w:tcPr>
            <w:tcW w:w="1260" w:type="dxa"/>
          </w:tcPr>
          <w:p w14:paraId="2A1D1D63" w14:textId="4016CB9F" w:rsidR="007A4F16" w:rsidRPr="007A4F16" w:rsidRDefault="007A4F16" w:rsidP="007A4F1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2,280</w:t>
            </w:r>
          </w:p>
        </w:tc>
        <w:tc>
          <w:tcPr>
            <w:tcW w:w="259" w:type="dxa"/>
          </w:tcPr>
          <w:p w14:paraId="39FD3AD4" w14:textId="77777777" w:rsidR="007A4F16" w:rsidRPr="00D26FAD" w:rsidRDefault="007A4F16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42C6A504" w14:textId="592BA1EF" w:rsidR="007A4F16" w:rsidRDefault="007A4F16" w:rsidP="007A4F1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9B567AA" w14:textId="77777777" w:rsidR="007A4F16" w:rsidRPr="00D26FAD" w:rsidRDefault="007A4F16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1F56BD1A" w14:textId="77ACEF38" w:rsidR="007A4F16" w:rsidRDefault="007A4F16" w:rsidP="003E734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2,280</w:t>
            </w:r>
          </w:p>
        </w:tc>
        <w:tc>
          <w:tcPr>
            <w:tcW w:w="238" w:type="dxa"/>
          </w:tcPr>
          <w:p w14:paraId="5DA147D7" w14:textId="77777777" w:rsidR="007A4F16" w:rsidRPr="00D26FAD" w:rsidRDefault="007A4F16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F4DE231" w14:textId="263A2282" w:rsidR="007A4F16" w:rsidRDefault="007A4F16" w:rsidP="007A4F16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9EB3889" w14:textId="77777777" w:rsidR="007A4F16" w:rsidRPr="00D26FAD" w:rsidRDefault="007A4F16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FE4A53B" w14:textId="229AD531" w:rsidR="007A4F16" w:rsidRPr="00D26FAD" w:rsidRDefault="007A4F16" w:rsidP="007A4F16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2,280</w:t>
            </w:r>
          </w:p>
        </w:tc>
        <w:tc>
          <w:tcPr>
            <w:tcW w:w="236" w:type="dxa"/>
          </w:tcPr>
          <w:p w14:paraId="51A38A85" w14:textId="77777777" w:rsidR="007A4F16" w:rsidRPr="00D26FAD" w:rsidRDefault="007A4F16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A05F21A" w14:textId="205C13C7" w:rsidR="007A4F16" w:rsidRDefault="007A4F16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2,280</w:t>
            </w:r>
          </w:p>
        </w:tc>
      </w:tr>
      <w:tr w:rsidR="003E734D" w:rsidRPr="00A73965" w14:paraId="7E436831" w14:textId="77777777" w:rsidTr="003E734D">
        <w:trPr>
          <w:trHeight w:val="290"/>
        </w:trPr>
        <w:tc>
          <w:tcPr>
            <w:tcW w:w="1978" w:type="dxa"/>
          </w:tcPr>
          <w:p w14:paraId="55C8F12B" w14:textId="45479495" w:rsidR="003E734D" w:rsidRPr="00D26FAD" w:rsidRDefault="003E734D" w:rsidP="003E73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8D8E234" w14:textId="46C8A7DA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536AA7BA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DB1654F" w14:textId="1466CCBA" w:rsidR="003E734D" w:rsidRPr="00D26FAD" w:rsidRDefault="003E734D" w:rsidP="003E734D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59886043" w14:textId="77777777" w:rsidR="003E734D" w:rsidRPr="00D26FAD" w:rsidRDefault="003E734D" w:rsidP="003E73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734FC15" w14:textId="5185C86D" w:rsidR="003E734D" w:rsidRPr="00D26FAD" w:rsidRDefault="003E734D" w:rsidP="003E734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46B79FD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D7C292B" w14:textId="2FF7D3D1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F44083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FFC55FD" w14:textId="25A7C330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7B985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E1171B0" w14:textId="4A2918C3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E734D" w:rsidRPr="00A73965" w14:paraId="1504CBFC" w14:textId="77777777" w:rsidTr="003E734D">
        <w:trPr>
          <w:trHeight w:val="272"/>
        </w:trPr>
        <w:tc>
          <w:tcPr>
            <w:tcW w:w="1978" w:type="dxa"/>
          </w:tcPr>
          <w:p w14:paraId="2C49A13A" w14:textId="11B08B12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1FBAFC2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6367FB9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272CD6F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</w:tcPr>
          <w:p w14:paraId="7E403B50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</w:tcPr>
          <w:p w14:paraId="01306DF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39F85B8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07DD057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45288CD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3FAFD45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7711AD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</w:tcPr>
          <w:p w14:paraId="291E9347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3E734D" w:rsidRPr="00A73965" w14:paraId="7D04395E" w14:textId="77777777" w:rsidTr="003E734D">
        <w:trPr>
          <w:trHeight w:val="272"/>
        </w:trPr>
        <w:tc>
          <w:tcPr>
            <w:tcW w:w="1978" w:type="dxa"/>
          </w:tcPr>
          <w:p w14:paraId="4F8AD77C" w14:textId="3CD3EDEF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1C798013" w14:textId="750FA930" w:rsidR="003E734D" w:rsidRPr="00495F8C" w:rsidRDefault="007A4F16" w:rsidP="00495F8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22,394</w:t>
            </w:r>
          </w:p>
        </w:tc>
        <w:tc>
          <w:tcPr>
            <w:tcW w:w="259" w:type="dxa"/>
          </w:tcPr>
          <w:p w14:paraId="7C330C1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4D63376D" w14:textId="50FB7105" w:rsidR="003E734D" w:rsidRPr="00495F8C" w:rsidRDefault="007A4F16" w:rsidP="00495F8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72523A9E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</w:tcPr>
          <w:p w14:paraId="579FC06D" w14:textId="54DD81D8" w:rsidR="003E734D" w:rsidRPr="00DB5571" w:rsidRDefault="007A4F16" w:rsidP="00DB557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22,394</w:t>
            </w:r>
          </w:p>
        </w:tc>
        <w:tc>
          <w:tcPr>
            <w:tcW w:w="238" w:type="dxa"/>
          </w:tcPr>
          <w:p w14:paraId="26A5E75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45A8FB54" w14:textId="49178445" w:rsidR="003E734D" w:rsidRPr="00495F8C" w:rsidRDefault="007A4F16" w:rsidP="00495F8C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EBE8F9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6F9892E3" w14:textId="50CB19BA" w:rsidR="003E734D" w:rsidRPr="00495F8C" w:rsidRDefault="007A4F16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22,394</w:t>
            </w:r>
          </w:p>
        </w:tc>
        <w:tc>
          <w:tcPr>
            <w:tcW w:w="236" w:type="dxa"/>
          </w:tcPr>
          <w:p w14:paraId="4B47FD4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vAlign w:val="bottom"/>
          </w:tcPr>
          <w:p w14:paraId="23CCA5E0" w14:textId="6CB5BF97" w:rsidR="003E734D" w:rsidRPr="00495F8C" w:rsidRDefault="007A4F16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22,394</w:t>
            </w:r>
          </w:p>
        </w:tc>
      </w:tr>
      <w:tr w:rsidR="003E734D" w:rsidRPr="00A73965" w14:paraId="6374C007" w14:textId="77777777" w:rsidTr="003E734D">
        <w:trPr>
          <w:trHeight w:val="272"/>
        </w:trPr>
        <w:tc>
          <w:tcPr>
            <w:tcW w:w="1978" w:type="dxa"/>
          </w:tcPr>
          <w:p w14:paraId="29C243C4" w14:textId="77777777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CAE861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6E5A78D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1FDBC10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</w:tcPr>
          <w:p w14:paraId="4C89F8D9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3218A0A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75D734C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5C108C8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01EC404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5F6BD6B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717FC6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vAlign w:val="bottom"/>
          </w:tcPr>
          <w:p w14:paraId="0B29F3A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3E734D" w:rsidRPr="00A73965" w14:paraId="447159F1" w14:textId="77777777" w:rsidTr="003E734D">
        <w:trPr>
          <w:trHeight w:val="261"/>
        </w:trPr>
        <w:tc>
          <w:tcPr>
            <w:tcW w:w="1978" w:type="dxa"/>
          </w:tcPr>
          <w:p w14:paraId="10F7CA80" w14:textId="78986DAA" w:rsidR="003E734D" w:rsidRPr="00D26FAD" w:rsidRDefault="003E734D" w:rsidP="003E73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51E1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14:paraId="0D2050F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2BCDE91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5750D4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468A129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12DB24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611CA66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327C29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761BFA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C0323F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88A06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AF2173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34D" w:rsidRPr="00A73965" w14:paraId="13325839" w14:textId="77777777" w:rsidTr="003E734D">
        <w:trPr>
          <w:trHeight w:val="261"/>
        </w:trPr>
        <w:tc>
          <w:tcPr>
            <w:tcW w:w="1978" w:type="dxa"/>
          </w:tcPr>
          <w:p w14:paraId="4B945EE6" w14:textId="77777777" w:rsidR="003E734D" w:rsidRPr="00D26FAD" w:rsidRDefault="003E734D" w:rsidP="003E73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6096A0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0236866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0CE3BA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02D2B47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FCB62F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8A0C44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A976948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DAEC88B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550711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0F24B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DB3BBA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1E10" w:rsidRPr="00A73965" w14:paraId="61081C5E" w14:textId="77777777" w:rsidTr="003E734D">
        <w:trPr>
          <w:trHeight w:val="261"/>
        </w:trPr>
        <w:tc>
          <w:tcPr>
            <w:tcW w:w="1978" w:type="dxa"/>
          </w:tcPr>
          <w:p w14:paraId="5EABECD4" w14:textId="0AD6035E" w:rsidR="00551E10" w:rsidRPr="00D26FAD" w:rsidRDefault="00551E10" w:rsidP="00551E10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04A979E1" w14:textId="16C4138A" w:rsidR="00551E10" w:rsidRPr="00D26FAD" w:rsidRDefault="00551E10" w:rsidP="00551E1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74B55FB0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D24D08E" w14:textId="7B2E61A2" w:rsidR="00551E10" w:rsidRPr="00D26FAD" w:rsidRDefault="00551E10" w:rsidP="00551E1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  <w:tc>
          <w:tcPr>
            <w:tcW w:w="271" w:type="dxa"/>
          </w:tcPr>
          <w:p w14:paraId="3861CDE6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C6162C7" w14:textId="3D646F26" w:rsidR="00551E10" w:rsidRPr="00D26FAD" w:rsidRDefault="00551E10" w:rsidP="000669B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  <w:tc>
          <w:tcPr>
            <w:tcW w:w="238" w:type="dxa"/>
          </w:tcPr>
          <w:p w14:paraId="6F1751AB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CA5042E" w14:textId="5108E2D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  <w:tc>
          <w:tcPr>
            <w:tcW w:w="240" w:type="dxa"/>
          </w:tcPr>
          <w:p w14:paraId="119E4AAE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0A3B355" w14:textId="5CF32A5F" w:rsidR="00551E10" w:rsidRPr="00D26FAD" w:rsidRDefault="00551E10" w:rsidP="00551E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23673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BC088EF" w14:textId="77AD574C" w:rsidR="00551E10" w:rsidRPr="00D26FAD" w:rsidRDefault="00551E10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</w:tr>
      <w:tr w:rsidR="00551E10" w:rsidRPr="00A73965" w14:paraId="7A5DE9AB" w14:textId="77777777" w:rsidTr="00AD582E">
        <w:trPr>
          <w:trHeight w:val="20"/>
        </w:trPr>
        <w:tc>
          <w:tcPr>
            <w:tcW w:w="1978" w:type="dxa"/>
          </w:tcPr>
          <w:p w14:paraId="2E3A3E1D" w14:textId="77777777" w:rsidR="00551E10" w:rsidRPr="00D26FAD" w:rsidRDefault="00551E10" w:rsidP="00551E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B6DA3F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08392FBA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14E8ADFE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3D679E53" w14:textId="77777777" w:rsidR="00551E10" w:rsidRPr="00D26FAD" w:rsidRDefault="00551E10" w:rsidP="00551E1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9EF0F54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732BDF9B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752E3232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8488FCB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62C11A50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1B586A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5C3FA15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1E10" w:rsidRPr="00A73965" w14:paraId="3736E57E" w14:textId="77777777" w:rsidTr="00AD582E">
        <w:trPr>
          <w:trHeight w:val="261"/>
        </w:trPr>
        <w:tc>
          <w:tcPr>
            <w:tcW w:w="1978" w:type="dxa"/>
          </w:tcPr>
          <w:p w14:paraId="7FDA30A4" w14:textId="77777777" w:rsidR="00551E10" w:rsidRPr="00D26FAD" w:rsidRDefault="00551E10" w:rsidP="00551E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7088F697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5168F82A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43054018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3B78B495" w14:textId="77777777" w:rsidR="00551E10" w:rsidRPr="00D26FAD" w:rsidRDefault="00551E10" w:rsidP="00551E1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88A7D33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3F1E5D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720C5567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E3555DD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3F2BEC75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1B10E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9957F06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1E10" w:rsidRPr="00A73965" w14:paraId="140E07B4" w14:textId="77777777" w:rsidTr="00AD582E">
        <w:trPr>
          <w:trHeight w:val="261"/>
        </w:trPr>
        <w:tc>
          <w:tcPr>
            <w:tcW w:w="1978" w:type="dxa"/>
          </w:tcPr>
          <w:p w14:paraId="500EE438" w14:textId="198BF845" w:rsidR="00551E10" w:rsidRPr="00D26FAD" w:rsidRDefault="00551E10" w:rsidP="00551E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  <w:vAlign w:val="bottom"/>
          </w:tcPr>
          <w:p w14:paraId="66562331" w14:textId="4FFB082D" w:rsidR="00551E10" w:rsidRPr="00D26FAD" w:rsidRDefault="00551E10" w:rsidP="00495F8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59" w:type="dxa"/>
            <w:vAlign w:val="bottom"/>
          </w:tcPr>
          <w:p w14:paraId="1190E964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7F566BF4" w14:textId="6C759311" w:rsidR="00551E10" w:rsidRPr="00D26FAD" w:rsidRDefault="00551E10" w:rsidP="00551E1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31786C8C" w14:textId="77777777" w:rsidR="00551E10" w:rsidRPr="00D26FAD" w:rsidRDefault="00551E10" w:rsidP="00551E1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E078226" w14:textId="7597E284" w:rsidR="00551E10" w:rsidRPr="00D26FAD" w:rsidRDefault="00551E10" w:rsidP="00551E10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38" w:type="dxa"/>
            <w:vAlign w:val="bottom"/>
          </w:tcPr>
          <w:p w14:paraId="1118CBF1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F5491BF" w14:textId="5ED9DF28" w:rsidR="00551E10" w:rsidRPr="00D26FAD" w:rsidRDefault="00551E10" w:rsidP="00551E10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A684B3D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3E1B50EE" w14:textId="6752EF73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36" w:type="dxa"/>
            <w:vAlign w:val="bottom"/>
          </w:tcPr>
          <w:p w14:paraId="38FC9846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4D3BE3DA" w14:textId="73B8FA85" w:rsidR="00551E10" w:rsidRPr="00D26FAD" w:rsidRDefault="00551E10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</w:tr>
    </w:tbl>
    <w:p w14:paraId="14DFAD29" w14:textId="77777777" w:rsidR="00172105" w:rsidRPr="00401A8F" w:rsidRDefault="00172105" w:rsidP="00172105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0DDD4A" w14:textId="1BD7BB33" w:rsidR="00172105" w:rsidRDefault="00172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br w:type="page"/>
      </w: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260"/>
        <w:gridCol w:w="259"/>
        <w:gridCol w:w="1271"/>
        <w:gridCol w:w="271"/>
        <w:gridCol w:w="990"/>
        <w:gridCol w:w="238"/>
        <w:gridCol w:w="752"/>
        <w:gridCol w:w="240"/>
        <w:gridCol w:w="750"/>
        <w:gridCol w:w="236"/>
        <w:gridCol w:w="840"/>
      </w:tblGrid>
      <w:tr w:rsidR="006F224D" w:rsidRPr="006F224D" w14:paraId="0966306C" w14:textId="77777777" w:rsidTr="00D26FAD">
        <w:trPr>
          <w:trHeight w:val="261"/>
        </w:trPr>
        <w:tc>
          <w:tcPr>
            <w:tcW w:w="1980" w:type="dxa"/>
            <w:vAlign w:val="bottom"/>
          </w:tcPr>
          <w:p w14:paraId="3BD8DA8C" w14:textId="77777777" w:rsidR="006F224D" w:rsidRPr="006F224D" w:rsidRDefault="006F224D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07" w:type="dxa"/>
            <w:gridSpan w:val="11"/>
            <w:vAlign w:val="bottom"/>
          </w:tcPr>
          <w:p w14:paraId="28FCE83D" w14:textId="0589E879" w:rsidR="006F224D" w:rsidRPr="00D26FAD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F224D" w:rsidRPr="006F224D" w14:paraId="34A5CC53" w14:textId="77777777" w:rsidTr="00D26FAD">
        <w:trPr>
          <w:trHeight w:val="261"/>
        </w:trPr>
        <w:tc>
          <w:tcPr>
            <w:tcW w:w="1980" w:type="dxa"/>
            <w:vAlign w:val="bottom"/>
          </w:tcPr>
          <w:p w14:paraId="788A6162" w14:textId="77777777" w:rsidR="006F224D" w:rsidRPr="006F224D" w:rsidRDefault="006F224D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1" w:type="dxa"/>
            <w:gridSpan w:val="5"/>
            <w:vAlign w:val="bottom"/>
          </w:tcPr>
          <w:p w14:paraId="18F40E70" w14:textId="3CCEEF86" w:rsidR="006F224D" w:rsidRPr="00334426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344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5DA971B" w14:textId="77777777" w:rsidR="006F224D" w:rsidRPr="00334426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18" w:type="dxa"/>
            <w:gridSpan w:val="5"/>
            <w:vAlign w:val="bottom"/>
          </w:tcPr>
          <w:p w14:paraId="58FB1D74" w14:textId="294C24DD" w:rsidR="006F224D" w:rsidRPr="00334426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344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23A0A" w:rsidRPr="00C23A0A" w14:paraId="28E802CB" w14:textId="77777777" w:rsidTr="00D26FAD">
        <w:trPr>
          <w:trHeight w:val="261"/>
        </w:trPr>
        <w:tc>
          <w:tcPr>
            <w:tcW w:w="1980" w:type="dxa"/>
            <w:vAlign w:val="bottom"/>
          </w:tcPr>
          <w:p w14:paraId="3A957549" w14:textId="77777777" w:rsidR="00C23A0A" w:rsidRPr="00D26FAD" w:rsidRDefault="00C23A0A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C153AE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59" w:type="dxa"/>
          </w:tcPr>
          <w:p w14:paraId="1DB3EBBE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1A678DF9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11BE5AE8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</w:p>
          <w:p w14:paraId="4EB23AC4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</w:p>
          <w:p w14:paraId="26854BCB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71" w:type="dxa"/>
            <w:vAlign w:val="bottom"/>
          </w:tcPr>
          <w:p w14:paraId="62B9755F" w14:textId="77777777" w:rsidR="00C23A0A" w:rsidRPr="00D26FAD" w:rsidRDefault="00C23A0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806984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0A5CDEFF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dxa"/>
            <w:vAlign w:val="bottom"/>
          </w:tcPr>
          <w:p w14:paraId="27E3A1A6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40" w:type="dxa"/>
          </w:tcPr>
          <w:p w14:paraId="62BD1BF1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0BE5E710" w14:textId="77777777" w:rsidR="00C23A0A" w:rsidRPr="00D26FAD" w:rsidRDefault="00C23A0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0DDE039E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0" w:type="dxa"/>
            <w:vAlign w:val="bottom"/>
          </w:tcPr>
          <w:p w14:paraId="722C4F38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F224D" w:rsidRPr="006F224D" w14:paraId="61ABC67D" w14:textId="77777777" w:rsidTr="00D26FAD">
        <w:trPr>
          <w:trHeight w:val="261"/>
        </w:trPr>
        <w:tc>
          <w:tcPr>
            <w:tcW w:w="1980" w:type="dxa"/>
          </w:tcPr>
          <w:p w14:paraId="210F7BF7" w14:textId="77777777" w:rsidR="006F224D" w:rsidRPr="006F224D" w:rsidRDefault="006F22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07" w:type="dxa"/>
            <w:gridSpan w:val="11"/>
          </w:tcPr>
          <w:p w14:paraId="01B0409F" w14:textId="67091D5A" w:rsidR="006F224D" w:rsidRPr="00D26FAD" w:rsidRDefault="006F224D" w:rsidP="00D26F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23A0A" w:rsidRPr="00C23A0A" w14:paraId="0BBC03C1" w14:textId="77777777" w:rsidTr="00D26FAD">
        <w:trPr>
          <w:trHeight w:val="261"/>
        </w:trPr>
        <w:tc>
          <w:tcPr>
            <w:tcW w:w="1980" w:type="dxa"/>
          </w:tcPr>
          <w:p w14:paraId="6CB3AFF1" w14:textId="3CA43C2E" w:rsidR="00C23A0A" w:rsidRPr="00D26FAD" w:rsidRDefault="00C23A0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="00300BCF"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300BC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98623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 w:rsidR="00300BC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ยน</w:t>
            </w:r>
            <w:r w:rsidR="00300BCF"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406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51E1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4471B4A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592C2722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DE63399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53562BCE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FEC230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6C6609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0931C6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6B5203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DA1A970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EDDDDD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03BA881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A0A" w:rsidRPr="00C23A0A" w14:paraId="0369F1BB" w14:textId="77777777" w:rsidTr="00D26FAD">
        <w:trPr>
          <w:trHeight w:val="261"/>
        </w:trPr>
        <w:tc>
          <w:tcPr>
            <w:tcW w:w="1980" w:type="dxa"/>
          </w:tcPr>
          <w:p w14:paraId="46E8C101" w14:textId="77777777" w:rsidR="00C23A0A" w:rsidRPr="00D26FAD" w:rsidRDefault="00C23A0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6A412CED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1656E64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B48DA8F" w14:textId="77B8E470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04F54677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C7F75F" w14:textId="4681AC39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C69D1A7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429CBADA" w14:textId="69997DCE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1B9061B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22BE32C" w14:textId="15983E2A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B6CCA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CEA4BC7" w14:textId="5BE90601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0E31" w:rsidRPr="00C23A0A" w14:paraId="2BCE1FA6" w14:textId="77777777" w:rsidTr="00D26FAD">
        <w:trPr>
          <w:trHeight w:val="261"/>
        </w:trPr>
        <w:tc>
          <w:tcPr>
            <w:tcW w:w="1980" w:type="dxa"/>
          </w:tcPr>
          <w:p w14:paraId="126B3DA5" w14:textId="77777777" w:rsidR="00D00E31" w:rsidRPr="00D26FAD" w:rsidRDefault="00D00E31" w:rsidP="00D00E3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3728AAF3" w14:textId="078E0312" w:rsidR="00D00E31" w:rsidRPr="00D26FAD" w:rsidRDefault="00FF5090" w:rsidP="00D00E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2E32F51C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3F1FBED" w14:textId="4763C7A0" w:rsidR="00D00E31" w:rsidRPr="00D26FAD" w:rsidRDefault="00777479" w:rsidP="00D00E3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76,128</w:t>
            </w:r>
          </w:p>
        </w:tc>
        <w:tc>
          <w:tcPr>
            <w:tcW w:w="271" w:type="dxa"/>
          </w:tcPr>
          <w:p w14:paraId="255A9B4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99262C" w14:textId="5A7273E5" w:rsidR="00D00E31" w:rsidRPr="00D26FAD" w:rsidRDefault="00777479" w:rsidP="00D00E3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76,128</w:t>
            </w:r>
          </w:p>
        </w:tc>
        <w:tc>
          <w:tcPr>
            <w:tcW w:w="238" w:type="dxa"/>
          </w:tcPr>
          <w:p w14:paraId="0B5A26CD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C8F3E86" w14:textId="4EA3088E" w:rsidR="00D00E31" w:rsidRPr="00D26FAD" w:rsidRDefault="00777479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76,128</w:t>
            </w:r>
          </w:p>
        </w:tc>
        <w:tc>
          <w:tcPr>
            <w:tcW w:w="240" w:type="dxa"/>
          </w:tcPr>
          <w:p w14:paraId="3E5E491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4225AEFF" w14:textId="49DE3730" w:rsidR="00D00E31" w:rsidRPr="00D26FAD" w:rsidRDefault="00FF5090" w:rsidP="00A01DB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B751B7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815EA65" w14:textId="73D5080E" w:rsidR="00D00E31" w:rsidRPr="00D26FAD" w:rsidRDefault="00777479" w:rsidP="00D00E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76,128</w:t>
            </w:r>
          </w:p>
        </w:tc>
      </w:tr>
      <w:tr w:rsidR="00777479" w:rsidRPr="00C23A0A" w14:paraId="44E68208" w14:textId="77777777" w:rsidTr="00D26FAD">
        <w:trPr>
          <w:trHeight w:val="261"/>
        </w:trPr>
        <w:tc>
          <w:tcPr>
            <w:tcW w:w="1980" w:type="dxa"/>
          </w:tcPr>
          <w:p w14:paraId="1A38B167" w14:textId="017D7F81" w:rsidR="00777479" w:rsidRPr="00D26FAD" w:rsidRDefault="00777479" w:rsidP="00777479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สินทรัพย์อนุพันธ์อื่น</w:t>
            </w:r>
          </w:p>
        </w:tc>
        <w:tc>
          <w:tcPr>
            <w:tcW w:w="1260" w:type="dxa"/>
          </w:tcPr>
          <w:p w14:paraId="0BFA8627" w14:textId="4691233F" w:rsidR="00777479" w:rsidRPr="00A236AB" w:rsidRDefault="00777479" w:rsidP="00A236A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2,280</w:t>
            </w:r>
          </w:p>
        </w:tc>
        <w:tc>
          <w:tcPr>
            <w:tcW w:w="259" w:type="dxa"/>
          </w:tcPr>
          <w:p w14:paraId="24F92F75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69E5235" w14:textId="4902083F" w:rsidR="00777479" w:rsidRPr="00D26FAD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02C45F4C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88A83F" w14:textId="6E032E74" w:rsidR="00777479" w:rsidRPr="00D26FAD" w:rsidRDefault="00777479" w:rsidP="0077747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2,280</w:t>
            </w:r>
          </w:p>
        </w:tc>
        <w:tc>
          <w:tcPr>
            <w:tcW w:w="238" w:type="dxa"/>
          </w:tcPr>
          <w:p w14:paraId="0FAB573A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3B3E0A7C" w14:textId="0B1A029E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6251CA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8C8F1D5" w14:textId="7FE31F37" w:rsidR="00777479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2,280</w:t>
            </w:r>
          </w:p>
        </w:tc>
        <w:tc>
          <w:tcPr>
            <w:tcW w:w="236" w:type="dxa"/>
          </w:tcPr>
          <w:p w14:paraId="7FF256EF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EFE17DF" w14:textId="47318D8C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2,280</w:t>
            </w:r>
          </w:p>
        </w:tc>
      </w:tr>
      <w:tr w:rsidR="00777479" w:rsidRPr="00C23A0A" w14:paraId="4FB90CF9" w14:textId="77777777" w:rsidTr="00D26FAD">
        <w:trPr>
          <w:trHeight w:val="290"/>
        </w:trPr>
        <w:tc>
          <w:tcPr>
            <w:tcW w:w="1980" w:type="dxa"/>
          </w:tcPr>
          <w:p w14:paraId="1DA0FFEB" w14:textId="1B78E0C3" w:rsidR="00777479" w:rsidRPr="00D26FAD" w:rsidRDefault="00777479" w:rsidP="007774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486A154" w14:textId="3D9C2F18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7BE7EDE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B9DACD4" w14:textId="3FD08572" w:rsidR="00777479" w:rsidRPr="00D26FAD" w:rsidRDefault="00777479" w:rsidP="0077747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3AFBFDA2" w14:textId="77777777" w:rsidR="00777479" w:rsidRPr="00D26FAD" w:rsidRDefault="00777479" w:rsidP="0077747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B90078" w14:textId="32FA1A52" w:rsidR="00777479" w:rsidRPr="00D26FAD" w:rsidRDefault="00777479" w:rsidP="0077747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253AADF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6ECF1E73" w14:textId="6E223FE5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AD0222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DBA2BAC" w14:textId="7248CE60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2A3D9A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4071B8E" w14:textId="628A64C5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77479" w:rsidRPr="00C23A0A" w14:paraId="6E9424AE" w14:textId="77777777">
        <w:trPr>
          <w:trHeight w:val="272"/>
        </w:trPr>
        <w:tc>
          <w:tcPr>
            <w:tcW w:w="1980" w:type="dxa"/>
          </w:tcPr>
          <w:p w14:paraId="1C9F8EB6" w14:textId="2C959F2F" w:rsidR="00777479" w:rsidRPr="00D26FAD" w:rsidRDefault="00777479" w:rsidP="00777479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30328E3F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1E87CE3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5AFF112F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</w:tcPr>
          <w:p w14:paraId="064325EC" w14:textId="77777777" w:rsidR="00777479" w:rsidRPr="00D26FAD" w:rsidRDefault="00777479" w:rsidP="00777479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9128D2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37BDD06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07F10B5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454BB44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044F2AA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C24515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</w:tcPr>
          <w:p w14:paraId="4851361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777479" w:rsidRPr="00C23A0A" w14:paraId="4369D3D7" w14:textId="77777777">
        <w:trPr>
          <w:trHeight w:val="272"/>
        </w:trPr>
        <w:tc>
          <w:tcPr>
            <w:tcW w:w="1980" w:type="dxa"/>
          </w:tcPr>
          <w:p w14:paraId="46755AB7" w14:textId="03089C27" w:rsidR="00777479" w:rsidRPr="00D26FAD" w:rsidRDefault="00777479" w:rsidP="00777479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1F2604FC" w14:textId="6426F9E2" w:rsidR="00777479" w:rsidRPr="00D00E31" w:rsidRDefault="00777479" w:rsidP="0077747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22,394</w:t>
            </w:r>
          </w:p>
        </w:tc>
        <w:tc>
          <w:tcPr>
            <w:tcW w:w="259" w:type="dxa"/>
          </w:tcPr>
          <w:p w14:paraId="1099FD9C" w14:textId="77777777" w:rsidR="00777479" w:rsidRPr="00D00E31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7EA2F6C6" w14:textId="1B687837" w:rsidR="00777479" w:rsidRPr="00D00E31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4CE21778" w14:textId="77777777" w:rsidR="00777479" w:rsidRPr="00D00E31" w:rsidRDefault="00777479" w:rsidP="00777479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AB3515" w14:textId="11D89107" w:rsidR="00777479" w:rsidRPr="00D00E31" w:rsidRDefault="00777479" w:rsidP="0077747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22,394</w:t>
            </w:r>
          </w:p>
        </w:tc>
        <w:tc>
          <w:tcPr>
            <w:tcW w:w="238" w:type="dxa"/>
          </w:tcPr>
          <w:p w14:paraId="7B201BF9" w14:textId="77777777" w:rsidR="00777479" w:rsidRPr="00D00E31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19DE2C40" w14:textId="0F66A1B3" w:rsidR="00777479" w:rsidRPr="00D00E31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B545269" w14:textId="77777777" w:rsidR="00777479" w:rsidRPr="00D00E31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6CEA8B11" w14:textId="6F55F75D" w:rsidR="00777479" w:rsidRPr="00D00E31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22,394</w:t>
            </w:r>
          </w:p>
        </w:tc>
        <w:tc>
          <w:tcPr>
            <w:tcW w:w="236" w:type="dxa"/>
          </w:tcPr>
          <w:p w14:paraId="7CE5EE01" w14:textId="77777777" w:rsidR="00777479" w:rsidRPr="00D00E31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vAlign w:val="bottom"/>
          </w:tcPr>
          <w:p w14:paraId="1BE88CAF" w14:textId="4FFF927C" w:rsidR="00777479" w:rsidRPr="00D00E31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22,394</w:t>
            </w:r>
          </w:p>
        </w:tc>
      </w:tr>
      <w:tr w:rsidR="00777479" w:rsidRPr="00C23A0A" w14:paraId="0B9AC33B" w14:textId="77777777" w:rsidTr="00D26FAD">
        <w:trPr>
          <w:trHeight w:val="272"/>
        </w:trPr>
        <w:tc>
          <w:tcPr>
            <w:tcW w:w="1980" w:type="dxa"/>
          </w:tcPr>
          <w:p w14:paraId="4DF0B6C5" w14:textId="77777777" w:rsidR="00777479" w:rsidRPr="00D26FAD" w:rsidRDefault="00777479" w:rsidP="00777479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6A09157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78F46E0D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542ED27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</w:tcPr>
          <w:p w14:paraId="234C44A5" w14:textId="77777777" w:rsidR="00777479" w:rsidRPr="00D26FAD" w:rsidRDefault="00777479" w:rsidP="00777479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F230A1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49405D4A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4547C0B1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6CB813D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6CDE6BF5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BE0873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vAlign w:val="bottom"/>
          </w:tcPr>
          <w:p w14:paraId="5FB05ADD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777479" w:rsidRPr="00C23A0A" w14:paraId="237ED234" w14:textId="77777777">
        <w:trPr>
          <w:trHeight w:val="272"/>
        </w:trPr>
        <w:tc>
          <w:tcPr>
            <w:tcW w:w="1980" w:type="dxa"/>
          </w:tcPr>
          <w:p w14:paraId="09338600" w14:textId="07BAE006" w:rsidR="00777479" w:rsidRPr="00D26FAD" w:rsidRDefault="00777479" w:rsidP="00777479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14:paraId="18A863CD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0F0972FD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788CFA45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</w:tcPr>
          <w:p w14:paraId="536A2945" w14:textId="77777777" w:rsidR="00777479" w:rsidRPr="00D26FAD" w:rsidRDefault="00777479" w:rsidP="00777479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824C4EB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15A35BD7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3707133C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2579AD41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47F862E4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EF69B3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</w:tcPr>
          <w:p w14:paraId="502E83B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777479" w:rsidRPr="00C23A0A" w14:paraId="4989D9DA" w14:textId="77777777" w:rsidTr="00D26FAD">
        <w:trPr>
          <w:trHeight w:val="261"/>
        </w:trPr>
        <w:tc>
          <w:tcPr>
            <w:tcW w:w="1980" w:type="dxa"/>
          </w:tcPr>
          <w:p w14:paraId="5352D182" w14:textId="28315604" w:rsidR="00777479" w:rsidRPr="00D26FAD" w:rsidRDefault="00777479" w:rsidP="007774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2B3C400B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4171BB57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432CCE2C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28EE587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6E8C45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3E0807BC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551D9AE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BCB6C9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6111E23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BE23B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EEDF2D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7479" w:rsidRPr="00C23A0A" w14:paraId="61880B4F" w14:textId="77777777">
        <w:trPr>
          <w:trHeight w:val="261"/>
        </w:trPr>
        <w:tc>
          <w:tcPr>
            <w:tcW w:w="1980" w:type="dxa"/>
          </w:tcPr>
          <w:p w14:paraId="48775F6E" w14:textId="0E3F95DC" w:rsidR="00777479" w:rsidRPr="00D26FAD" w:rsidRDefault="00777479" w:rsidP="007774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2694D3A2" w14:textId="7BC25161" w:rsidR="00777479" w:rsidRPr="00D26FAD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3687AB1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DBA9461" w14:textId="68B8F70A" w:rsidR="00777479" w:rsidRPr="00D26FAD" w:rsidRDefault="00777479" w:rsidP="0077747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  <w:tc>
          <w:tcPr>
            <w:tcW w:w="271" w:type="dxa"/>
          </w:tcPr>
          <w:p w14:paraId="49DB019D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252E3F" w14:textId="1AEA1DC4" w:rsidR="00777479" w:rsidRPr="00D26FAD" w:rsidRDefault="00777479" w:rsidP="0077747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  <w:tc>
          <w:tcPr>
            <w:tcW w:w="238" w:type="dxa"/>
          </w:tcPr>
          <w:p w14:paraId="326BF9AF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73567D65" w14:textId="2284A798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  <w:tc>
          <w:tcPr>
            <w:tcW w:w="240" w:type="dxa"/>
          </w:tcPr>
          <w:p w14:paraId="58158F3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4E231C3F" w14:textId="561E3F52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FF87BC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EE4FB42" w14:textId="6170031B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</w:tr>
      <w:tr w:rsidR="00777479" w:rsidRPr="00C23A0A" w14:paraId="02DFA8B2" w14:textId="77777777" w:rsidTr="00206A33">
        <w:trPr>
          <w:trHeight w:val="261"/>
        </w:trPr>
        <w:tc>
          <w:tcPr>
            <w:tcW w:w="1980" w:type="dxa"/>
          </w:tcPr>
          <w:p w14:paraId="3B26CB1D" w14:textId="72E1DF76" w:rsidR="00777479" w:rsidRPr="00D26FAD" w:rsidRDefault="00777479" w:rsidP="00777479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A4AE336" w14:textId="5E4695BF" w:rsidR="00777479" w:rsidRPr="00D26FAD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05FB79FE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1B83C3EB" w14:textId="54EB9F2C" w:rsidR="00777479" w:rsidRPr="00D26FAD" w:rsidRDefault="00777479" w:rsidP="0077747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28FFBC27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C0858F" w14:textId="6E462C34" w:rsidR="00777479" w:rsidRPr="00D26FAD" w:rsidRDefault="00777479" w:rsidP="0077747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9D0BD8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  <w:vAlign w:val="bottom"/>
          </w:tcPr>
          <w:p w14:paraId="0802CFC3" w14:textId="151AC333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EE933C5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0373F4CC" w14:textId="3EBF3C31" w:rsidR="00777479" w:rsidRPr="00D26FAD" w:rsidRDefault="00777479" w:rsidP="0077747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2DCB3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09518A7" w14:textId="4974F446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7479" w:rsidRPr="00C23A0A" w14:paraId="6DB5344A" w14:textId="77777777" w:rsidTr="00206A33">
        <w:trPr>
          <w:trHeight w:val="71"/>
        </w:trPr>
        <w:tc>
          <w:tcPr>
            <w:tcW w:w="1980" w:type="dxa"/>
          </w:tcPr>
          <w:p w14:paraId="595768F6" w14:textId="26CBFE6B" w:rsidR="00777479" w:rsidRPr="00D26FAD" w:rsidRDefault="00777479" w:rsidP="007774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09629D55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273A88F1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0BA44ED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39710D95" w14:textId="77777777" w:rsidR="00777479" w:rsidRPr="00D26FAD" w:rsidRDefault="00777479" w:rsidP="0077747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73FBBD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98D7ECB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  <w:vAlign w:val="bottom"/>
          </w:tcPr>
          <w:p w14:paraId="1445F26A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A71769E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4DE0686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116167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1C5D62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7479" w:rsidRPr="00C23A0A" w14:paraId="489FD6F4" w14:textId="77777777" w:rsidTr="00206A33">
        <w:trPr>
          <w:trHeight w:val="261"/>
        </w:trPr>
        <w:tc>
          <w:tcPr>
            <w:tcW w:w="1980" w:type="dxa"/>
          </w:tcPr>
          <w:p w14:paraId="5BA3EC79" w14:textId="4D872675" w:rsidR="00777479" w:rsidRPr="00D26FAD" w:rsidRDefault="00777479" w:rsidP="007774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  <w:vAlign w:val="bottom"/>
          </w:tcPr>
          <w:p w14:paraId="3AB3C5E2" w14:textId="2134063E" w:rsidR="00777479" w:rsidRPr="00D26FAD" w:rsidRDefault="00777479" w:rsidP="0077747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59" w:type="dxa"/>
            <w:vAlign w:val="bottom"/>
          </w:tcPr>
          <w:p w14:paraId="1DBB4678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348B3B7E" w14:textId="63E02D6C" w:rsidR="00777479" w:rsidRPr="00D26FAD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5C7618B4" w14:textId="77777777" w:rsidR="00777479" w:rsidRPr="00D26FAD" w:rsidRDefault="00777479" w:rsidP="0077747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780F47" w14:textId="2A3B6B3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38" w:type="dxa"/>
            <w:vAlign w:val="bottom"/>
          </w:tcPr>
          <w:p w14:paraId="5CEED834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51E932AF" w14:textId="448CF4CC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A4A3DB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0D2E5CAA" w14:textId="6E980B73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36" w:type="dxa"/>
            <w:vAlign w:val="bottom"/>
          </w:tcPr>
          <w:p w14:paraId="46A5AED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96E542B" w14:textId="59FC36B5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</w:tr>
      <w:tr w:rsidR="00777479" w:rsidRPr="00C23A0A" w14:paraId="5581BCF7" w14:textId="77777777" w:rsidTr="00D26FAD">
        <w:trPr>
          <w:trHeight w:val="261"/>
        </w:trPr>
        <w:tc>
          <w:tcPr>
            <w:tcW w:w="1980" w:type="dxa"/>
          </w:tcPr>
          <w:p w14:paraId="3706269B" w14:textId="28999E02" w:rsidR="00777479" w:rsidRPr="00D26FAD" w:rsidRDefault="00777479" w:rsidP="007774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203EB98" w14:textId="360CEAD4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6B71CD2E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7D948F0" w14:textId="788F8C79" w:rsidR="00777479" w:rsidRPr="00D26FAD" w:rsidRDefault="00777479" w:rsidP="0077747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35CFE6E5" w14:textId="77777777" w:rsidR="00777479" w:rsidRPr="00D26FAD" w:rsidRDefault="00777479" w:rsidP="0077747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A224D4" w14:textId="352571E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46BBFAB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44A4D71E" w14:textId="299ADD38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2DD6521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27D648E" w14:textId="686945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874C98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E7BFC0F" w14:textId="3192D104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F6321C1" w14:textId="3DFF52F7" w:rsidR="00E93E63" w:rsidRPr="00CA7E2C" w:rsidRDefault="00E93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8A9513" w14:textId="3CC3BBF3" w:rsidR="00EA4CF0" w:rsidRPr="00DB190C" w:rsidRDefault="00D42CF2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DB190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ภาระผูกพันกับกิจการที่ไม่เกี่ยวข้องกัน</w:t>
      </w:r>
    </w:p>
    <w:p w14:paraId="29C5955A" w14:textId="7C5B934C" w:rsidR="00D42CF2" w:rsidRPr="00CA7E2C" w:rsidRDefault="00D42CF2" w:rsidP="00D42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2442A9" w:rsidRPr="00EF652C" w14:paraId="30000249" w14:textId="77777777">
        <w:tc>
          <w:tcPr>
            <w:tcW w:w="2045" w:type="pct"/>
          </w:tcPr>
          <w:p w14:paraId="54C225E5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3734ABB1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AB758C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1EC96A4E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E10" w:rsidRPr="00EF652C" w14:paraId="54B88FE5" w14:textId="77777777">
        <w:tc>
          <w:tcPr>
            <w:tcW w:w="2045" w:type="pct"/>
          </w:tcPr>
          <w:p w14:paraId="0B647D18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91FBBA4" w14:textId="79B3372D" w:rsidR="00551E10" w:rsidRPr="009B4369" w:rsidRDefault="00300BCF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98623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8" w:type="pct"/>
          </w:tcPr>
          <w:p w14:paraId="416E45B7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E754DBB" w14:textId="2E614EDF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533C704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E66B441" w14:textId="5C8D28EF" w:rsidR="00551E10" w:rsidRPr="00EF652C" w:rsidRDefault="00300BCF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98623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7" w:type="pct"/>
          </w:tcPr>
          <w:p w14:paraId="651DE63F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16E769" w14:textId="59A679BF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51E10" w:rsidRPr="00EF652C" w14:paraId="2B79C5B8" w14:textId="77777777">
        <w:tc>
          <w:tcPr>
            <w:tcW w:w="2045" w:type="pct"/>
          </w:tcPr>
          <w:p w14:paraId="47751B7C" w14:textId="77777777" w:rsidR="00551E10" w:rsidRPr="0002431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5" w:type="pct"/>
          </w:tcPr>
          <w:p w14:paraId="72AC2EF9" w14:textId="7114640C" w:rsidR="00551E10" w:rsidRPr="00AD5DD5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28" w:type="pct"/>
          </w:tcPr>
          <w:p w14:paraId="5292F8DF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6B626AEF" w14:textId="12901DDC" w:rsidR="00551E10" w:rsidRPr="00551E10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47" w:type="pct"/>
          </w:tcPr>
          <w:p w14:paraId="39AD508E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8F829A2" w14:textId="34F2640D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736201B7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1E8CFD4" w14:textId="42C9D32D" w:rsidR="00551E10" w:rsidRPr="00AD5DD5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551E10" w:rsidRPr="00EF652C" w14:paraId="00B7AC1C" w14:textId="77777777">
        <w:tc>
          <w:tcPr>
            <w:tcW w:w="2045" w:type="pct"/>
          </w:tcPr>
          <w:p w14:paraId="79A2E52E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793EFE88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E10" w:rsidRPr="00EF652C" w14:paraId="7810119B" w14:textId="77777777">
        <w:tc>
          <w:tcPr>
            <w:tcW w:w="2045" w:type="pct"/>
          </w:tcPr>
          <w:p w14:paraId="215255A9" w14:textId="70E8A5F8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3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104FC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35" w:type="pct"/>
          </w:tcPr>
          <w:p w14:paraId="6EAD03AB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E72A334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EEBEFAA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560448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AEF087C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255E15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779707B8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1E10" w:rsidRPr="00EF652C" w14:paraId="023E1C58" w14:textId="77777777">
        <w:tc>
          <w:tcPr>
            <w:tcW w:w="2045" w:type="pct"/>
          </w:tcPr>
          <w:p w14:paraId="1B805994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5" w:type="pct"/>
          </w:tcPr>
          <w:p w14:paraId="25F93665" w14:textId="1B83C086" w:rsidR="00551E10" w:rsidRPr="004A764F" w:rsidRDefault="00A236AB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3,388,332</w:t>
            </w:r>
          </w:p>
        </w:tc>
        <w:tc>
          <w:tcPr>
            <w:tcW w:w="128" w:type="pct"/>
          </w:tcPr>
          <w:p w14:paraId="64A879EF" w14:textId="77777777" w:rsidR="00551E10" w:rsidRPr="004A764F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E5ABD56" w14:textId="31B2DFD2" w:rsidR="00551E10" w:rsidRPr="004A764F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3,040,539</w:t>
            </w:r>
          </w:p>
        </w:tc>
        <w:tc>
          <w:tcPr>
            <w:tcW w:w="147" w:type="pct"/>
          </w:tcPr>
          <w:p w14:paraId="6A1E5B37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299E380E" w14:textId="7D31C134" w:rsidR="00551E10" w:rsidRPr="004A764F" w:rsidRDefault="00A236AB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3,388,332</w:t>
            </w:r>
          </w:p>
        </w:tc>
        <w:tc>
          <w:tcPr>
            <w:tcW w:w="147" w:type="pct"/>
          </w:tcPr>
          <w:p w14:paraId="35D93A38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99B349B" w14:textId="01D3770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3,040,539</w:t>
            </w:r>
          </w:p>
        </w:tc>
      </w:tr>
      <w:tr w:rsidR="00551E10" w:rsidRPr="00EF652C" w14:paraId="0F6E4846" w14:textId="77777777">
        <w:tc>
          <w:tcPr>
            <w:tcW w:w="2045" w:type="pct"/>
          </w:tcPr>
          <w:p w14:paraId="23D1FD04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C9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9E439E7" w14:textId="49615F33" w:rsidR="00551E10" w:rsidRPr="004A764F" w:rsidRDefault="00A236AB" w:rsidP="004A764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128" w:type="pct"/>
          </w:tcPr>
          <w:p w14:paraId="538E2D48" w14:textId="77777777" w:rsidR="00551E10" w:rsidRPr="004A764F" w:rsidRDefault="00551E10" w:rsidP="004A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06BFF3F" w14:textId="288A0450" w:rsidR="00551E10" w:rsidRPr="004A764F" w:rsidRDefault="00551E10" w:rsidP="004A764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A764F">
              <w:rPr>
                <w:rFonts w:ascii="Angsana New" w:hAnsi="Angsana New"/>
                <w:sz w:val="30"/>
                <w:szCs w:val="30"/>
                <w:lang w:val="en-US" w:bidi="th-TH"/>
              </w:rPr>
              <w:t>2,808</w:t>
            </w:r>
          </w:p>
        </w:tc>
        <w:tc>
          <w:tcPr>
            <w:tcW w:w="147" w:type="pct"/>
          </w:tcPr>
          <w:p w14:paraId="1A2BD06E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DE7DCD0" w14:textId="08CEE397" w:rsidR="00551E10" w:rsidRPr="004A764F" w:rsidRDefault="00A236AB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320</w:t>
            </w:r>
          </w:p>
        </w:tc>
        <w:tc>
          <w:tcPr>
            <w:tcW w:w="147" w:type="pct"/>
          </w:tcPr>
          <w:p w14:paraId="630ECAA9" w14:textId="77777777" w:rsidR="00551E10" w:rsidRPr="004A764F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981B0F3" w14:textId="5453B63E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</w:tr>
      <w:tr w:rsidR="00551E10" w:rsidRPr="00EF652C" w14:paraId="559F7335" w14:textId="77777777">
        <w:tc>
          <w:tcPr>
            <w:tcW w:w="2045" w:type="pct"/>
          </w:tcPr>
          <w:p w14:paraId="14D771C9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834E305" w14:textId="0F999C1C" w:rsidR="00551E10" w:rsidRPr="00EF652C" w:rsidRDefault="00A236AB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3,388,810</w:t>
            </w:r>
          </w:p>
        </w:tc>
        <w:tc>
          <w:tcPr>
            <w:tcW w:w="128" w:type="pct"/>
          </w:tcPr>
          <w:p w14:paraId="0FF5F6BC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A073B73" w14:textId="2A835C24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3,043,347</w:t>
            </w:r>
          </w:p>
        </w:tc>
        <w:tc>
          <w:tcPr>
            <w:tcW w:w="147" w:type="pct"/>
          </w:tcPr>
          <w:p w14:paraId="32808A9D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85268BA" w14:textId="44AACD2E" w:rsidR="00551E10" w:rsidRPr="00EF652C" w:rsidRDefault="00A236AB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3,388,652</w:t>
            </w:r>
          </w:p>
        </w:tc>
        <w:tc>
          <w:tcPr>
            <w:tcW w:w="147" w:type="pct"/>
          </w:tcPr>
          <w:p w14:paraId="5C886A2E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85E52E7" w14:textId="21E39B49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3,042,396</w:t>
            </w:r>
          </w:p>
        </w:tc>
      </w:tr>
    </w:tbl>
    <w:p w14:paraId="52595099" w14:textId="1B5E5110" w:rsidR="00FA3096" w:rsidRPr="00E16237" w:rsidRDefault="00FA3096" w:rsidP="005729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FA3096" w:rsidRPr="00E16237" w:rsidSect="00F23469">
      <w:headerReference w:type="default" r:id="rId11"/>
      <w:footerReference w:type="default" r:id="rId12"/>
      <w:type w:val="nextColumn"/>
      <w:pgSz w:w="11909" w:h="16834" w:code="9"/>
      <w:pgMar w:top="691" w:right="1152" w:bottom="576" w:left="1152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5FADC" w14:textId="77777777" w:rsidR="0052447E" w:rsidRDefault="0052447E">
      <w:r>
        <w:separator/>
      </w:r>
    </w:p>
  </w:endnote>
  <w:endnote w:type="continuationSeparator" w:id="0">
    <w:p w14:paraId="5D0AE111" w14:textId="77777777" w:rsidR="0052447E" w:rsidRDefault="0052447E">
      <w:r>
        <w:continuationSeparator/>
      </w:r>
    </w:p>
  </w:endnote>
  <w:endnote w:type="continuationNotice" w:id="1">
    <w:p w14:paraId="2E9654EF" w14:textId="77777777" w:rsidR="0052447E" w:rsidRDefault="0052447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A612B" w14:textId="77777777" w:rsidR="009A2B93" w:rsidRPr="0068597B" w:rsidRDefault="009A2B93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</w:t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14E65B3" w14:textId="77777777" w:rsidR="009A2B93" w:rsidRPr="002E241D" w:rsidRDefault="009A2B9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F8B83" w14:textId="77777777" w:rsidR="0052447E" w:rsidRDefault="0052447E">
      <w:r>
        <w:separator/>
      </w:r>
    </w:p>
  </w:footnote>
  <w:footnote w:type="continuationSeparator" w:id="0">
    <w:p w14:paraId="3F078955" w14:textId="77777777" w:rsidR="0052447E" w:rsidRDefault="0052447E">
      <w:r>
        <w:continuationSeparator/>
      </w:r>
    </w:p>
  </w:footnote>
  <w:footnote w:type="continuationNotice" w:id="1">
    <w:p w14:paraId="0409908C" w14:textId="77777777" w:rsidR="0052447E" w:rsidRDefault="0052447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E00E" w14:textId="77777777" w:rsidR="00CD7123" w:rsidRPr="00BB549B" w:rsidRDefault="00CD7123" w:rsidP="00CD7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F714E94" w14:textId="77777777" w:rsidR="00CD7123" w:rsidRDefault="00CD7123" w:rsidP="00CD7123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74AC563" w14:textId="42FE7CC8" w:rsidR="005D00B0" w:rsidRDefault="005D00B0" w:rsidP="005D00B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317A22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</w:t>
    </w:r>
    <w:r w:rsidR="00B4270A">
      <w:rPr>
        <w:rFonts w:ascii="Angsana New" w:hAnsi="Angsana New" w:hint="cs"/>
        <w:b w:val="0"/>
        <w:bCs/>
        <w:sz w:val="32"/>
        <w:szCs w:val="32"/>
        <w:cs/>
        <w:lang w:bidi="th-TH"/>
      </w:rPr>
      <w:t>ละเก้า</w:t>
    </w:r>
    <w:r w:rsidR="00317A22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="00317A22">
      <w:rPr>
        <w:rFonts w:ascii="Angsana New" w:hAnsi="Angsana New"/>
        <w:sz w:val="32"/>
        <w:szCs w:val="32"/>
        <w:lang w:bidi="th-TH"/>
      </w:rPr>
      <w:t xml:space="preserve">30 </w:t>
    </w:r>
    <w:r w:rsidR="0098623D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 w:rsidR="00317A22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="00D40684">
      <w:rPr>
        <w:rFonts w:ascii="Angsana New" w:hAnsi="Angsana New"/>
        <w:sz w:val="32"/>
        <w:szCs w:val="32"/>
        <w:lang w:bidi="th-TH"/>
      </w:rPr>
      <w:t>256</w:t>
    </w:r>
    <w:r w:rsidR="002E4489">
      <w:rPr>
        <w:rFonts w:ascii="Angsana New" w:hAnsi="Angsana New"/>
        <w:sz w:val="32"/>
        <w:szCs w:val="32"/>
        <w:lang w:bidi="th-TH"/>
      </w:rPr>
      <w:t>8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289EA595" w14:textId="77777777" w:rsidR="007D50B3" w:rsidRPr="005D00B0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03A53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84318F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0A40B2A"/>
    <w:multiLevelType w:val="multilevel"/>
    <w:tmpl w:val="6764074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2E314376"/>
    <w:multiLevelType w:val="hybridMultilevel"/>
    <w:tmpl w:val="9E26B21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3B31C3E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2F6659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588823F8"/>
    <w:multiLevelType w:val="hybridMultilevel"/>
    <w:tmpl w:val="EAA8B348"/>
    <w:lvl w:ilvl="0" w:tplc="D62E397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5" w15:restartNumberingAfterBreak="0">
    <w:nsid w:val="685D762C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7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1035814662">
    <w:abstractNumId w:val="0"/>
  </w:num>
  <w:num w:numId="2" w16cid:durableId="728461353">
    <w:abstractNumId w:val="4"/>
  </w:num>
  <w:num w:numId="3" w16cid:durableId="487332536">
    <w:abstractNumId w:val="11"/>
  </w:num>
  <w:num w:numId="4" w16cid:durableId="376902156">
    <w:abstractNumId w:val="5"/>
  </w:num>
  <w:num w:numId="5" w16cid:durableId="1514958554">
    <w:abstractNumId w:val="12"/>
  </w:num>
  <w:num w:numId="6" w16cid:durableId="229122313">
    <w:abstractNumId w:val="17"/>
  </w:num>
  <w:num w:numId="7" w16cid:durableId="367879851">
    <w:abstractNumId w:val="16"/>
  </w:num>
  <w:num w:numId="8" w16cid:durableId="939409131">
    <w:abstractNumId w:val="3"/>
  </w:num>
  <w:num w:numId="9" w16cid:durableId="307562318">
    <w:abstractNumId w:val="0"/>
  </w:num>
  <w:num w:numId="10" w16cid:durableId="1921982995">
    <w:abstractNumId w:val="18"/>
  </w:num>
  <w:num w:numId="11" w16cid:durableId="386149880">
    <w:abstractNumId w:val="14"/>
  </w:num>
  <w:num w:numId="12" w16cid:durableId="2023164285">
    <w:abstractNumId w:val="10"/>
  </w:num>
  <w:num w:numId="13" w16cid:durableId="738360680">
    <w:abstractNumId w:val="9"/>
  </w:num>
  <w:num w:numId="14" w16cid:durableId="124472184">
    <w:abstractNumId w:val="6"/>
  </w:num>
  <w:num w:numId="15" w16cid:durableId="1385177920">
    <w:abstractNumId w:val="0"/>
  </w:num>
  <w:num w:numId="16" w16cid:durableId="14001779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20994670">
    <w:abstractNumId w:val="16"/>
  </w:num>
  <w:num w:numId="18" w16cid:durableId="1331369359">
    <w:abstractNumId w:val="1"/>
  </w:num>
  <w:num w:numId="19" w16cid:durableId="1352606608">
    <w:abstractNumId w:val="2"/>
  </w:num>
  <w:num w:numId="20" w16cid:durableId="184371658">
    <w:abstractNumId w:val="7"/>
  </w:num>
  <w:num w:numId="21" w16cid:durableId="416902768">
    <w:abstractNumId w:val="8"/>
  </w:num>
  <w:num w:numId="22" w16cid:durableId="290549979">
    <w:abstractNumId w:val="0"/>
  </w:num>
  <w:num w:numId="23" w16cid:durableId="1871337134">
    <w:abstractNumId w:val="15"/>
  </w:num>
  <w:num w:numId="24" w16cid:durableId="1295332009">
    <w:abstractNumId w:val="0"/>
  </w:num>
  <w:num w:numId="25" w16cid:durableId="1285113451">
    <w:abstractNumId w:val="0"/>
  </w:num>
  <w:num w:numId="26" w16cid:durableId="1021971869">
    <w:abstractNumId w:val="0"/>
  </w:num>
  <w:num w:numId="27" w16cid:durableId="581069868">
    <w:abstractNumId w:val="0"/>
  </w:num>
  <w:num w:numId="28" w16cid:durableId="1154301096">
    <w:abstractNumId w:val="0"/>
  </w:num>
  <w:num w:numId="29" w16cid:durableId="1675720958">
    <w:abstractNumId w:val="0"/>
  </w:num>
  <w:num w:numId="30" w16cid:durableId="1207370610">
    <w:abstractNumId w:val="13"/>
  </w:num>
  <w:num w:numId="31" w16cid:durableId="92800079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497"/>
    <w:rsid w:val="0000062B"/>
    <w:rsid w:val="00000D1F"/>
    <w:rsid w:val="00000D37"/>
    <w:rsid w:val="00000EB3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1D3"/>
    <w:rsid w:val="000036DA"/>
    <w:rsid w:val="00003A40"/>
    <w:rsid w:val="00003C9E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2D0"/>
    <w:rsid w:val="0000631A"/>
    <w:rsid w:val="00006AF3"/>
    <w:rsid w:val="00006DD5"/>
    <w:rsid w:val="00006F2E"/>
    <w:rsid w:val="00007613"/>
    <w:rsid w:val="0000762F"/>
    <w:rsid w:val="00007962"/>
    <w:rsid w:val="00007A9E"/>
    <w:rsid w:val="00007B57"/>
    <w:rsid w:val="00007E64"/>
    <w:rsid w:val="00010018"/>
    <w:rsid w:val="000101A7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4CC"/>
    <w:rsid w:val="000135F7"/>
    <w:rsid w:val="0001364C"/>
    <w:rsid w:val="0001399B"/>
    <w:rsid w:val="00013A0A"/>
    <w:rsid w:val="000143EB"/>
    <w:rsid w:val="000146B6"/>
    <w:rsid w:val="00014831"/>
    <w:rsid w:val="00014A59"/>
    <w:rsid w:val="00014BF0"/>
    <w:rsid w:val="00014F16"/>
    <w:rsid w:val="00015111"/>
    <w:rsid w:val="00015169"/>
    <w:rsid w:val="00015AC8"/>
    <w:rsid w:val="00015C52"/>
    <w:rsid w:val="00015CEA"/>
    <w:rsid w:val="00015E73"/>
    <w:rsid w:val="00016BBB"/>
    <w:rsid w:val="000172C8"/>
    <w:rsid w:val="00017323"/>
    <w:rsid w:val="000176C5"/>
    <w:rsid w:val="000179F5"/>
    <w:rsid w:val="00017B1A"/>
    <w:rsid w:val="00020021"/>
    <w:rsid w:val="00020116"/>
    <w:rsid w:val="00020163"/>
    <w:rsid w:val="0002055E"/>
    <w:rsid w:val="00020976"/>
    <w:rsid w:val="00020A13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31C"/>
    <w:rsid w:val="00024953"/>
    <w:rsid w:val="00024AA5"/>
    <w:rsid w:val="00024EED"/>
    <w:rsid w:val="00024F30"/>
    <w:rsid w:val="0002549D"/>
    <w:rsid w:val="000254C6"/>
    <w:rsid w:val="00025581"/>
    <w:rsid w:val="000255E7"/>
    <w:rsid w:val="00025863"/>
    <w:rsid w:val="000258AD"/>
    <w:rsid w:val="00025A23"/>
    <w:rsid w:val="00025B90"/>
    <w:rsid w:val="00025FC2"/>
    <w:rsid w:val="00026132"/>
    <w:rsid w:val="00026133"/>
    <w:rsid w:val="000261E7"/>
    <w:rsid w:val="00026249"/>
    <w:rsid w:val="000263F9"/>
    <w:rsid w:val="0002666D"/>
    <w:rsid w:val="00026DDA"/>
    <w:rsid w:val="00026E32"/>
    <w:rsid w:val="00026F6D"/>
    <w:rsid w:val="00026FC7"/>
    <w:rsid w:val="000270EB"/>
    <w:rsid w:val="00027226"/>
    <w:rsid w:val="0002731C"/>
    <w:rsid w:val="00027563"/>
    <w:rsid w:val="00027904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BD9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465D"/>
    <w:rsid w:val="00034708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36CB1"/>
    <w:rsid w:val="000374CF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A3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46561"/>
    <w:rsid w:val="00046633"/>
    <w:rsid w:val="00047F94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1B98"/>
    <w:rsid w:val="00051C4E"/>
    <w:rsid w:val="00051F81"/>
    <w:rsid w:val="00052251"/>
    <w:rsid w:val="0005239E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5FD6"/>
    <w:rsid w:val="000562C8"/>
    <w:rsid w:val="0005647B"/>
    <w:rsid w:val="0005682D"/>
    <w:rsid w:val="000568A7"/>
    <w:rsid w:val="00056A03"/>
    <w:rsid w:val="00056B71"/>
    <w:rsid w:val="00056EB4"/>
    <w:rsid w:val="00056FF1"/>
    <w:rsid w:val="00057E95"/>
    <w:rsid w:val="00057ED5"/>
    <w:rsid w:val="00057FAA"/>
    <w:rsid w:val="00060195"/>
    <w:rsid w:val="00060352"/>
    <w:rsid w:val="000606E7"/>
    <w:rsid w:val="00060B04"/>
    <w:rsid w:val="00060BC8"/>
    <w:rsid w:val="00060CB9"/>
    <w:rsid w:val="00060FA0"/>
    <w:rsid w:val="00061076"/>
    <w:rsid w:val="000612C7"/>
    <w:rsid w:val="00061B0E"/>
    <w:rsid w:val="00061CDD"/>
    <w:rsid w:val="000621C0"/>
    <w:rsid w:val="00062464"/>
    <w:rsid w:val="000625AF"/>
    <w:rsid w:val="00062766"/>
    <w:rsid w:val="0006276B"/>
    <w:rsid w:val="000628E7"/>
    <w:rsid w:val="00062933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85E"/>
    <w:rsid w:val="00064B45"/>
    <w:rsid w:val="00064FAB"/>
    <w:rsid w:val="00065008"/>
    <w:rsid w:val="0006537A"/>
    <w:rsid w:val="00065489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9B6"/>
    <w:rsid w:val="00066E87"/>
    <w:rsid w:val="00066EA0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299"/>
    <w:rsid w:val="00071642"/>
    <w:rsid w:val="00071E82"/>
    <w:rsid w:val="0007221B"/>
    <w:rsid w:val="00072234"/>
    <w:rsid w:val="0007258B"/>
    <w:rsid w:val="00073321"/>
    <w:rsid w:val="00073331"/>
    <w:rsid w:val="00073367"/>
    <w:rsid w:val="00073C00"/>
    <w:rsid w:val="00073C70"/>
    <w:rsid w:val="00073DA4"/>
    <w:rsid w:val="00074223"/>
    <w:rsid w:val="0007468D"/>
    <w:rsid w:val="00074F14"/>
    <w:rsid w:val="00075927"/>
    <w:rsid w:val="000759AA"/>
    <w:rsid w:val="00075B56"/>
    <w:rsid w:val="00075E62"/>
    <w:rsid w:val="00075FFE"/>
    <w:rsid w:val="000763F6"/>
    <w:rsid w:val="000765BD"/>
    <w:rsid w:val="00076626"/>
    <w:rsid w:val="00076770"/>
    <w:rsid w:val="00076883"/>
    <w:rsid w:val="000773F9"/>
    <w:rsid w:val="000775F1"/>
    <w:rsid w:val="000778DF"/>
    <w:rsid w:val="00077AA1"/>
    <w:rsid w:val="00077E6D"/>
    <w:rsid w:val="0008011E"/>
    <w:rsid w:val="000806C9"/>
    <w:rsid w:val="000809AE"/>
    <w:rsid w:val="00080BA5"/>
    <w:rsid w:val="00080C77"/>
    <w:rsid w:val="00080CB1"/>
    <w:rsid w:val="00080CEC"/>
    <w:rsid w:val="00080E54"/>
    <w:rsid w:val="0008115A"/>
    <w:rsid w:val="0008126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4ECC"/>
    <w:rsid w:val="000858BA"/>
    <w:rsid w:val="00085B69"/>
    <w:rsid w:val="00085B9E"/>
    <w:rsid w:val="00085BB4"/>
    <w:rsid w:val="00085EAB"/>
    <w:rsid w:val="00085F30"/>
    <w:rsid w:val="000861AA"/>
    <w:rsid w:val="00086220"/>
    <w:rsid w:val="00086257"/>
    <w:rsid w:val="00086754"/>
    <w:rsid w:val="000869A0"/>
    <w:rsid w:val="00086BEB"/>
    <w:rsid w:val="00086FA6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0FD"/>
    <w:rsid w:val="00092224"/>
    <w:rsid w:val="0009243F"/>
    <w:rsid w:val="000928B6"/>
    <w:rsid w:val="00092B09"/>
    <w:rsid w:val="00092D7C"/>
    <w:rsid w:val="00092E16"/>
    <w:rsid w:val="000933DB"/>
    <w:rsid w:val="0009353D"/>
    <w:rsid w:val="00093854"/>
    <w:rsid w:val="00093CC2"/>
    <w:rsid w:val="0009437C"/>
    <w:rsid w:val="0009470A"/>
    <w:rsid w:val="000948E5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547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AC0"/>
    <w:rsid w:val="000A0BB9"/>
    <w:rsid w:val="000A0ED0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D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4EF8"/>
    <w:rsid w:val="000A641D"/>
    <w:rsid w:val="000A6888"/>
    <w:rsid w:val="000A6D7B"/>
    <w:rsid w:val="000A72BC"/>
    <w:rsid w:val="000A765E"/>
    <w:rsid w:val="000A7727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684"/>
    <w:rsid w:val="000B1BC5"/>
    <w:rsid w:val="000B1CB9"/>
    <w:rsid w:val="000B1D06"/>
    <w:rsid w:val="000B23A2"/>
    <w:rsid w:val="000B2673"/>
    <w:rsid w:val="000B287F"/>
    <w:rsid w:val="000B293F"/>
    <w:rsid w:val="000B2DC6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54C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2E8"/>
    <w:rsid w:val="000B7375"/>
    <w:rsid w:val="000C00BB"/>
    <w:rsid w:val="000C0122"/>
    <w:rsid w:val="000C02C6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8D"/>
    <w:rsid w:val="000C29F6"/>
    <w:rsid w:val="000C31BA"/>
    <w:rsid w:val="000C31CA"/>
    <w:rsid w:val="000C357A"/>
    <w:rsid w:val="000C3A0D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30E"/>
    <w:rsid w:val="000C67EA"/>
    <w:rsid w:val="000C6A60"/>
    <w:rsid w:val="000C6B3B"/>
    <w:rsid w:val="000C7343"/>
    <w:rsid w:val="000C766A"/>
    <w:rsid w:val="000C773F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AC7"/>
    <w:rsid w:val="000D1D6F"/>
    <w:rsid w:val="000D1F12"/>
    <w:rsid w:val="000D219A"/>
    <w:rsid w:val="000D21E5"/>
    <w:rsid w:val="000D21F6"/>
    <w:rsid w:val="000D2C09"/>
    <w:rsid w:val="000D2E8C"/>
    <w:rsid w:val="000D3513"/>
    <w:rsid w:val="000D3629"/>
    <w:rsid w:val="000D3727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46F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0F8D"/>
    <w:rsid w:val="000E10DD"/>
    <w:rsid w:val="000E1416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22C"/>
    <w:rsid w:val="000E3A9D"/>
    <w:rsid w:val="000E3ED0"/>
    <w:rsid w:val="000E3EDB"/>
    <w:rsid w:val="000E3FB5"/>
    <w:rsid w:val="000E4213"/>
    <w:rsid w:val="000E4C42"/>
    <w:rsid w:val="000E511B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074"/>
    <w:rsid w:val="000F0269"/>
    <w:rsid w:val="000F039F"/>
    <w:rsid w:val="000F0666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A94"/>
    <w:rsid w:val="000F2C64"/>
    <w:rsid w:val="000F33C2"/>
    <w:rsid w:val="000F3495"/>
    <w:rsid w:val="000F3B85"/>
    <w:rsid w:val="000F3C02"/>
    <w:rsid w:val="000F3E8F"/>
    <w:rsid w:val="000F4515"/>
    <w:rsid w:val="000F47D7"/>
    <w:rsid w:val="000F4876"/>
    <w:rsid w:val="000F5111"/>
    <w:rsid w:val="000F511D"/>
    <w:rsid w:val="000F5AF3"/>
    <w:rsid w:val="000F5D1B"/>
    <w:rsid w:val="000F5EFC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0F7F42"/>
    <w:rsid w:val="00100142"/>
    <w:rsid w:val="00100299"/>
    <w:rsid w:val="00100593"/>
    <w:rsid w:val="001007A0"/>
    <w:rsid w:val="00100A04"/>
    <w:rsid w:val="00100A57"/>
    <w:rsid w:val="00100FAB"/>
    <w:rsid w:val="0010163B"/>
    <w:rsid w:val="00101845"/>
    <w:rsid w:val="00101E1D"/>
    <w:rsid w:val="00102CC4"/>
    <w:rsid w:val="001032AB"/>
    <w:rsid w:val="001038A6"/>
    <w:rsid w:val="00103B80"/>
    <w:rsid w:val="00103ECB"/>
    <w:rsid w:val="00104054"/>
    <w:rsid w:val="0010421D"/>
    <w:rsid w:val="001044EB"/>
    <w:rsid w:val="00104665"/>
    <w:rsid w:val="00104960"/>
    <w:rsid w:val="001049C7"/>
    <w:rsid w:val="00104C56"/>
    <w:rsid w:val="00104F2E"/>
    <w:rsid w:val="00104FCC"/>
    <w:rsid w:val="00105024"/>
    <w:rsid w:val="00105217"/>
    <w:rsid w:val="00105708"/>
    <w:rsid w:val="00105ED1"/>
    <w:rsid w:val="00105F54"/>
    <w:rsid w:val="001061BC"/>
    <w:rsid w:val="0010686B"/>
    <w:rsid w:val="001072E0"/>
    <w:rsid w:val="001073E9"/>
    <w:rsid w:val="001074C9"/>
    <w:rsid w:val="00107667"/>
    <w:rsid w:val="001077EF"/>
    <w:rsid w:val="00107973"/>
    <w:rsid w:val="00107B93"/>
    <w:rsid w:val="00107BB8"/>
    <w:rsid w:val="00107DF2"/>
    <w:rsid w:val="00107DFE"/>
    <w:rsid w:val="00110246"/>
    <w:rsid w:val="00110C30"/>
    <w:rsid w:val="00110C79"/>
    <w:rsid w:val="00110CBE"/>
    <w:rsid w:val="001111E1"/>
    <w:rsid w:val="00111A9D"/>
    <w:rsid w:val="00111F20"/>
    <w:rsid w:val="00112365"/>
    <w:rsid w:val="00112D98"/>
    <w:rsid w:val="00113414"/>
    <w:rsid w:val="00113A59"/>
    <w:rsid w:val="00113B5B"/>
    <w:rsid w:val="00113FF0"/>
    <w:rsid w:val="00114076"/>
    <w:rsid w:val="00114296"/>
    <w:rsid w:val="0011440A"/>
    <w:rsid w:val="00114699"/>
    <w:rsid w:val="00114950"/>
    <w:rsid w:val="00115332"/>
    <w:rsid w:val="00115609"/>
    <w:rsid w:val="001156F0"/>
    <w:rsid w:val="001156F9"/>
    <w:rsid w:val="00115D9F"/>
    <w:rsid w:val="00116470"/>
    <w:rsid w:val="00116858"/>
    <w:rsid w:val="00116CCA"/>
    <w:rsid w:val="00116CE8"/>
    <w:rsid w:val="00116EC2"/>
    <w:rsid w:val="00116FDD"/>
    <w:rsid w:val="00117136"/>
    <w:rsid w:val="001175CD"/>
    <w:rsid w:val="00117AB9"/>
    <w:rsid w:val="00117B9B"/>
    <w:rsid w:val="00117D25"/>
    <w:rsid w:val="00117D43"/>
    <w:rsid w:val="0012037A"/>
    <w:rsid w:val="0012051A"/>
    <w:rsid w:val="00120584"/>
    <w:rsid w:val="00120971"/>
    <w:rsid w:val="00120C4E"/>
    <w:rsid w:val="00120D31"/>
    <w:rsid w:val="0012147C"/>
    <w:rsid w:val="00121492"/>
    <w:rsid w:val="0012159B"/>
    <w:rsid w:val="0012160F"/>
    <w:rsid w:val="00121791"/>
    <w:rsid w:val="00121944"/>
    <w:rsid w:val="00121FA6"/>
    <w:rsid w:val="00122055"/>
    <w:rsid w:val="001220CE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8A4"/>
    <w:rsid w:val="00124B3C"/>
    <w:rsid w:val="00124B85"/>
    <w:rsid w:val="00124BAB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564"/>
    <w:rsid w:val="00130DD8"/>
    <w:rsid w:val="0013118B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3FD0"/>
    <w:rsid w:val="001346D4"/>
    <w:rsid w:val="00134D5F"/>
    <w:rsid w:val="00135138"/>
    <w:rsid w:val="001351C2"/>
    <w:rsid w:val="0013549D"/>
    <w:rsid w:val="001359B7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34C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0E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386"/>
    <w:rsid w:val="001504BA"/>
    <w:rsid w:val="0015075B"/>
    <w:rsid w:val="001509D0"/>
    <w:rsid w:val="00150C2E"/>
    <w:rsid w:val="00150D31"/>
    <w:rsid w:val="00150DF7"/>
    <w:rsid w:val="001515CA"/>
    <w:rsid w:val="001515E6"/>
    <w:rsid w:val="00151A23"/>
    <w:rsid w:val="00151AC7"/>
    <w:rsid w:val="00151C07"/>
    <w:rsid w:val="00151CA8"/>
    <w:rsid w:val="00152294"/>
    <w:rsid w:val="001528BD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57F5C"/>
    <w:rsid w:val="00160722"/>
    <w:rsid w:val="00160C58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5BDA"/>
    <w:rsid w:val="001663C3"/>
    <w:rsid w:val="00166560"/>
    <w:rsid w:val="00166811"/>
    <w:rsid w:val="001668B1"/>
    <w:rsid w:val="00166A50"/>
    <w:rsid w:val="00166E0B"/>
    <w:rsid w:val="0016709F"/>
    <w:rsid w:val="001670B1"/>
    <w:rsid w:val="001676FA"/>
    <w:rsid w:val="00167728"/>
    <w:rsid w:val="00167D59"/>
    <w:rsid w:val="00167EB5"/>
    <w:rsid w:val="001702BA"/>
    <w:rsid w:val="00170693"/>
    <w:rsid w:val="001706E5"/>
    <w:rsid w:val="001707C1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105"/>
    <w:rsid w:val="0017216A"/>
    <w:rsid w:val="0017285C"/>
    <w:rsid w:val="00172A30"/>
    <w:rsid w:val="00172C19"/>
    <w:rsid w:val="00173059"/>
    <w:rsid w:val="0017397E"/>
    <w:rsid w:val="00174245"/>
    <w:rsid w:val="001742F6"/>
    <w:rsid w:val="00174886"/>
    <w:rsid w:val="00174ACA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135B"/>
    <w:rsid w:val="00181F66"/>
    <w:rsid w:val="00182655"/>
    <w:rsid w:val="00182711"/>
    <w:rsid w:val="00182A2A"/>
    <w:rsid w:val="00182D71"/>
    <w:rsid w:val="0018303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4ECD"/>
    <w:rsid w:val="001850B1"/>
    <w:rsid w:val="0018556E"/>
    <w:rsid w:val="00185827"/>
    <w:rsid w:val="00185D26"/>
    <w:rsid w:val="00185FDB"/>
    <w:rsid w:val="001863F0"/>
    <w:rsid w:val="0018673B"/>
    <w:rsid w:val="0018681D"/>
    <w:rsid w:val="00186DBE"/>
    <w:rsid w:val="00186DD4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8AA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60E"/>
    <w:rsid w:val="001949BC"/>
    <w:rsid w:val="00194AC0"/>
    <w:rsid w:val="00194B5E"/>
    <w:rsid w:val="00194D77"/>
    <w:rsid w:val="00195304"/>
    <w:rsid w:val="0019534E"/>
    <w:rsid w:val="001953BF"/>
    <w:rsid w:val="001955D9"/>
    <w:rsid w:val="001959CC"/>
    <w:rsid w:val="00195BE8"/>
    <w:rsid w:val="00195DC1"/>
    <w:rsid w:val="00196228"/>
    <w:rsid w:val="00196678"/>
    <w:rsid w:val="0019739F"/>
    <w:rsid w:val="0019762F"/>
    <w:rsid w:val="00197E43"/>
    <w:rsid w:val="00197E50"/>
    <w:rsid w:val="001A0019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35E3"/>
    <w:rsid w:val="001A485D"/>
    <w:rsid w:val="001A48B2"/>
    <w:rsid w:val="001A49BF"/>
    <w:rsid w:val="001A4A0C"/>
    <w:rsid w:val="001A4AB9"/>
    <w:rsid w:val="001A4E2D"/>
    <w:rsid w:val="001A4ECD"/>
    <w:rsid w:val="001A4FDF"/>
    <w:rsid w:val="001A52FD"/>
    <w:rsid w:val="001A54C3"/>
    <w:rsid w:val="001A566D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5C1"/>
    <w:rsid w:val="001A7A33"/>
    <w:rsid w:val="001A7C3C"/>
    <w:rsid w:val="001A7C47"/>
    <w:rsid w:val="001B001C"/>
    <w:rsid w:val="001B015C"/>
    <w:rsid w:val="001B107D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3EF3"/>
    <w:rsid w:val="001B4217"/>
    <w:rsid w:val="001B422F"/>
    <w:rsid w:val="001B4582"/>
    <w:rsid w:val="001B4791"/>
    <w:rsid w:val="001B4BCB"/>
    <w:rsid w:val="001B4F5D"/>
    <w:rsid w:val="001B590D"/>
    <w:rsid w:val="001B599C"/>
    <w:rsid w:val="001B5B7F"/>
    <w:rsid w:val="001B6191"/>
    <w:rsid w:val="001B62E6"/>
    <w:rsid w:val="001B632F"/>
    <w:rsid w:val="001B662B"/>
    <w:rsid w:val="001B6821"/>
    <w:rsid w:val="001B6AD2"/>
    <w:rsid w:val="001B78A9"/>
    <w:rsid w:val="001B7900"/>
    <w:rsid w:val="001B7CF3"/>
    <w:rsid w:val="001B7E61"/>
    <w:rsid w:val="001B7EE5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0AA"/>
    <w:rsid w:val="001C32EC"/>
    <w:rsid w:val="001C351A"/>
    <w:rsid w:val="001C3962"/>
    <w:rsid w:val="001C3A59"/>
    <w:rsid w:val="001C3AE2"/>
    <w:rsid w:val="001C3C65"/>
    <w:rsid w:val="001C41BE"/>
    <w:rsid w:val="001C42E2"/>
    <w:rsid w:val="001C4752"/>
    <w:rsid w:val="001C480C"/>
    <w:rsid w:val="001C66D7"/>
    <w:rsid w:val="001C6A21"/>
    <w:rsid w:val="001C6B2D"/>
    <w:rsid w:val="001C74F5"/>
    <w:rsid w:val="001D0313"/>
    <w:rsid w:val="001D042C"/>
    <w:rsid w:val="001D04B0"/>
    <w:rsid w:val="001D06B1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702"/>
    <w:rsid w:val="001D78C7"/>
    <w:rsid w:val="001E05A9"/>
    <w:rsid w:val="001E06D5"/>
    <w:rsid w:val="001E07A6"/>
    <w:rsid w:val="001E0B0F"/>
    <w:rsid w:val="001E0CE4"/>
    <w:rsid w:val="001E11AA"/>
    <w:rsid w:val="001E12EF"/>
    <w:rsid w:val="001E152F"/>
    <w:rsid w:val="001E190A"/>
    <w:rsid w:val="001E1A36"/>
    <w:rsid w:val="001E1AC6"/>
    <w:rsid w:val="001E1B7F"/>
    <w:rsid w:val="001E1C32"/>
    <w:rsid w:val="001E1C51"/>
    <w:rsid w:val="001E218C"/>
    <w:rsid w:val="001E253B"/>
    <w:rsid w:val="001E2580"/>
    <w:rsid w:val="001E284B"/>
    <w:rsid w:val="001E2BCB"/>
    <w:rsid w:val="001E301B"/>
    <w:rsid w:val="001E3181"/>
    <w:rsid w:val="001E3351"/>
    <w:rsid w:val="001E3958"/>
    <w:rsid w:val="001E407B"/>
    <w:rsid w:val="001E4733"/>
    <w:rsid w:val="001E48BB"/>
    <w:rsid w:val="001E48C8"/>
    <w:rsid w:val="001E497C"/>
    <w:rsid w:val="001E4CF3"/>
    <w:rsid w:val="001E4E53"/>
    <w:rsid w:val="001E4FB5"/>
    <w:rsid w:val="001E51B2"/>
    <w:rsid w:val="001E53B6"/>
    <w:rsid w:val="001E55CD"/>
    <w:rsid w:val="001E56F2"/>
    <w:rsid w:val="001E5999"/>
    <w:rsid w:val="001E5CC8"/>
    <w:rsid w:val="001E5EFF"/>
    <w:rsid w:val="001E6A40"/>
    <w:rsid w:val="001E6C60"/>
    <w:rsid w:val="001E711F"/>
    <w:rsid w:val="001E7747"/>
    <w:rsid w:val="001E7756"/>
    <w:rsid w:val="001E7966"/>
    <w:rsid w:val="001E7EF8"/>
    <w:rsid w:val="001F057B"/>
    <w:rsid w:val="001F12F4"/>
    <w:rsid w:val="001F134A"/>
    <w:rsid w:val="001F160F"/>
    <w:rsid w:val="001F1678"/>
    <w:rsid w:val="001F18CF"/>
    <w:rsid w:val="001F1996"/>
    <w:rsid w:val="001F1C27"/>
    <w:rsid w:val="001F1E21"/>
    <w:rsid w:val="001F1EF5"/>
    <w:rsid w:val="001F1FD3"/>
    <w:rsid w:val="001F20C0"/>
    <w:rsid w:val="001F2186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4DE1"/>
    <w:rsid w:val="001F50B0"/>
    <w:rsid w:val="001F510D"/>
    <w:rsid w:val="001F566C"/>
    <w:rsid w:val="001F568E"/>
    <w:rsid w:val="001F595C"/>
    <w:rsid w:val="001F5AB4"/>
    <w:rsid w:val="001F5C19"/>
    <w:rsid w:val="001F5C3D"/>
    <w:rsid w:val="001F5C59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B5"/>
    <w:rsid w:val="002012C4"/>
    <w:rsid w:val="00201484"/>
    <w:rsid w:val="00201A1F"/>
    <w:rsid w:val="00201D08"/>
    <w:rsid w:val="002020DB"/>
    <w:rsid w:val="00202814"/>
    <w:rsid w:val="00202A0F"/>
    <w:rsid w:val="00203105"/>
    <w:rsid w:val="00203320"/>
    <w:rsid w:val="0020381E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8B4"/>
    <w:rsid w:val="00205ECB"/>
    <w:rsid w:val="00206200"/>
    <w:rsid w:val="0020661C"/>
    <w:rsid w:val="002066EA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C60"/>
    <w:rsid w:val="00210D3D"/>
    <w:rsid w:val="00211533"/>
    <w:rsid w:val="002118C4"/>
    <w:rsid w:val="00212111"/>
    <w:rsid w:val="002125BA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9D5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EEC"/>
    <w:rsid w:val="00221F0A"/>
    <w:rsid w:val="00221F4D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4C9"/>
    <w:rsid w:val="00223650"/>
    <w:rsid w:val="0022366A"/>
    <w:rsid w:val="00223902"/>
    <w:rsid w:val="00223AEC"/>
    <w:rsid w:val="00223D2D"/>
    <w:rsid w:val="00223D79"/>
    <w:rsid w:val="00224044"/>
    <w:rsid w:val="00224689"/>
    <w:rsid w:val="00224870"/>
    <w:rsid w:val="00224BB2"/>
    <w:rsid w:val="00224F04"/>
    <w:rsid w:val="002250DC"/>
    <w:rsid w:val="002254D7"/>
    <w:rsid w:val="002255D9"/>
    <w:rsid w:val="0022569F"/>
    <w:rsid w:val="00225A15"/>
    <w:rsid w:val="00225AC3"/>
    <w:rsid w:val="00225D4D"/>
    <w:rsid w:val="0022602C"/>
    <w:rsid w:val="00226479"/>
    <w:rsid w:val="002265D8"/>
    <w:rsid w:val="002271E4"/>
    <w:rsid w:val="0022736F"/>
    <w:rsid w:val="00227573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4DE"/>
    <w:rsid w:val="00230973"/>
    <w:rsid w:val="0023136A"/>
    <w:rsid w:val="00231493"/>
    <w:rsid w:val="002314BC"/>
    <w:rsid w:val="002317DA"/>
    <w:rsid w:val="00231A0B"/>
    <w:rsid w:val="00231C4B"/>
    <w:rsid w:val="00232216"/>
    <w:rsid w:val="0023253B"/>
    <w:rsid w:val="00232865"/>
    <w:rsid w:val="002329AB"/>
    <w:rsid w:val="002329C5"/>
    <w:rsid w:val="00232A5F"/>
    <w:rsid w:val="00232C6C"/>
    <w:rsid w:val="00232CD0"/>
    <w:rsid w:val="00232F23"/>
    <w:rsid w:val="00233312"/>
    <w:rsid w:val="002338AE"/>
    <w:rsid w:val="00233BC6"/>
    <w:rsid w:val="002340B2"/>
    <w:rsid w:val="0023412E"/>
    <w:rsid w:val="00234311"/>
    <w:rsid w:val="00234818"/>
    <w:rsid w:val="00234EAE"/>
    <w:rsid w:val="00234FC5"/>
    <w:rsid w:val="002350E6"/>
    <w:rsid w:val="0023559A"/>
    <w:rsid w:val="0023620E"/>
    <w:rsid w:val="0023696E"/>
    <w:rsid w:val="0023697D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2A9"/>
    <w:rsid w:val="00244481"/>
    <w:rsid w:val="00244B2F"/>
    <w:rsid w:val="00244CF9"/>
    <w:rsid w:val="002450E1"/>
    <w:rsid w:val="00245344"/>
    <w:rsid w:val="002453ED"/>
    <w:rsid w:val="0024548F"/>
    <w:rsid w:val="0024582A"/>
    <w:rsid w:val="00245B42"/>
    <w:rsid w:val="00245EED"/>
    <w:rsid w:val="0024640D"/>
    <w:rsid w:val="00246411"/>
    <w:rsid w:val="002465C9"/>
    <w:rsid w:val="00246695"/>
    <w:rsid w:val="00246D71"/>
    <w:rsid w:val="00246F3C"/>
    <w:rsid w:val="00246F73"/>
    <w:rsid w:val="002479B8"/>
    <w:rsid w:val="00247BA2"/>
    <w:rsid w:val="002500BC"/>
    <w:rsid w:val="00250423"/>
    <w:rsid w:val="002504D4"/>
    <w:rsid w:val="00250A2A"/>
    <w:rsid w:val="00250BDA"/>
    <w:rsid w:val="00250D87"/>
    <w:rsid w:val="0025105F"/>
    <w:rsid w:val="002510E3"/>
    <w:rsid w:val="0025138F"/>
    <w:rsid w:val="002515EB"/>
    <w:rsid w:val="0025164D"/>
    <w:rsid w:val="00251923"/>
    <w:rsid w:val="0025195C"/>
    <w:rsid w:val="00251BB8"/>
    <w:rsid w:val="00251BEC"/>
    <w:rsid w:val="00251EA8"/>
    <w:rsid w:val="0025234E"/>
    <w:rsid w:val="002524CA"/>
    <w:rsid w:val="00252647"/>
    <w:rsid w:val="00252A5D"/>
    <w:rsid w:val="00252AA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A59"/>
    <w:rsid w:val="00255C1A"/>
    <w:rsid w:val="00255C3F"/>
    <w:rsid w:val="00255CF2"/>
    <w:rsid w:val="00255E8E"/>
    <w:rsid w:val="00256352"/>
    <w:rsid w:val="00256CB8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12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B0E"/>
    <w:rsid w:val="00270C9A"/>
    <w:rsid w:val="00271216"/>
    <w:rsid w:val="002716B0"/>
    <w:rsid w:val="0027295F"/>
    <w:rsid w:val="00272A1B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4DE7"/>
    <w:rsid w:val="002752B3"/>
    <w:rsid w:val="00275C31"/>
    <w:rsid w:val="00276171"/>
    <w:rsid w:val="00276378"/>
    <w:rsid w:val="00276670"/>
    <w:rsid w:val="002768AF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1F2D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120"/>
    <w:rsid w:val="0028637E"/>
    <w:rsid w:val="002863CC"/>
    <w:rsid w:val="00286617"/>
    <w:rsid w:val="00286671"/>
    <w:rsid w:val="002869A2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0FAD"/>
    <w:rsid w:val="002915C1"/>
    <w:rsid w:val="002917DD"/>
    <w:rsid w:val="00291C40"/>
    <w:rsid w:val="00291E30"/>
    <w:rsid w:val="00291FC2"/>
    <w:rsid w:val="002922D7"/>
    <w:rsid w:val="002923BE"/>
    <w:rsid w:val="002928A9"/>
    <w:rsid w:val="00292CF7"/>
    <w:rsid w:val="00293041"/>
    <w:rsid w:val="002930AA"/>
    <w:rsid w:val="00293258"/>
    <w:rsid w:val="00293470"/>
    <w:rsid w:val="00293A2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BA6"/>
    <w:rsid w:val="00295F0A"/>
    <w:rsid w:val="0029605B"/>
    <w:rsid w:val="0029672F"/>
    <w:rsid w:val="002969BD"/>
    <w:rsid w:val="002975B1"/>
    <w:rsid w:val="00297773"/>
    <w:rsid w:val="002A03F0"/>
    <w:rsid w:val="002A03F5"/>
    <w:rsid w:val="002A0476"/>
    <w:rsid w:val="002A09C2"/>
    <w:rsid w:val="002A0B5D"/>
    <w:rsid w:val="002A0E12"/>
    <w:rsid w:val="002A11D5"/>
    <w:rsid w:val="002A12EE"/>
    <w:rsid w:val="002A14B2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DC5"/>
    <w:rsid w:val="002A3F2B"/>
    <w:rsid w:val="002A420C"/>
    <w:rsid w:val="002A447F"/>
    <w:rsid w:val="002A46CB"/>
    <w:rsid w:val="002A471B"/>
    <w:rsid w:val="002A495F"/>
    <w:rsid w:val="002A4C02"/>
    <w:rsid w:val="002A4D97"/>
    <w:rsid w:val="002A5631"/>
    <w:rsid w:val="002A58F6"/>
    <w:rsid w:val="002A5AFA"/>
    <w:rsid w:val="002A5DB7"/>
    <w:rsid w:val="002A6930"/>
    <w:rsid w:val="002A7079"/>
    <w:rsid w:val="002A7268"/>
    <w:rsid w:val="002A772D"/>
    <w:rsid w:val="002A7BA5"/>
    <w:rsid w:val="002A7C38"/>
    <w:rsid w:val="002A7D0F"/>
    <w:rsid w:val="002B0166"/>
    <w:rsid w:val="002B022F"/>
    <w:rsid w:val="002B0426"/>
    <w:rsid w:val="002B0429"/>
    <w:rsid w:val="002B05C2"/>
    <w:rsid w:val="002B079C"/>
    <w:rsid w:val="002B14B2"/>
    <w:rsid w:val="002B1BD1"/>
    <w:rsid w:val="002B1C3C"/>
    <w:rsid w:val="002B1DEF"/>
    <w:rsid w:val="002B1F42"/>
    <w:rsid w:val="002B20C7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746"/>
    <w:rsid w:val="002B3F5F"/>
    <w:rsid w:val="002B41AE"/>
    <w:rsid w:val="002B449D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6A71"/>
    <w:rsid w:val="002B6D32"/>
    <w:rsid w:val="002B71B7"/>
    <w:rsid w:val="002B75DA"/>
    <w:rsid w:val="002B7BA7"/>
    <w:rsid w:val="002B7E5B"/>
    <w:rsid w:val="002C03D9"/>
    <w:rsid w:val="002C0D86"/>
    <w:rsid w:val="002C1016"/>
    <w:rsid w:val="002C10D4"/>
    <w:rsid w:val="002C16E7"/>
    <w:rsid w:val="002C1CDE"/>
    <w:rsid w:val="002C26CC"/>
    <w:rsid w:val="002C28E5"/>
    <w:rsid w:val="002C2E60"/>
    <w:rsid w:val="002C3106"/>
    <w:rsid w:val="002C3584"/>
    <w:rsid w:val="002C3EB7"/>
    <w:rsid w:val="002C4C1B"/>
    <w:rsid w:val="002C5143"/>
    <w:rsid w:val="002C51E5"/>
    <w:rsid w:val="002C5C22"/>
    <w:rsid w:val="002C5CEF"/>
    <w:rsid w:val="002C5FCE"/>
    <w:rsid w:val="002C626C"/>
    <w:rsid w:val="002C638A"/>
    <w:rsid w:val="002C65A6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148C"/>
    <w:rsid w:val="002D2431"/>
    <w:rsid w:val="002D28BF"/>
    <w:rsid w:val="002D2A52"/>
    <w:rsid w:val="002D2E9F"/>
    <w:rsid w:val="002D3165"/>
    <w:rsid w:val="002D369B"/>
    <w:rsid w:val="002D3F44"/>
    <w:rsid w:val="002D3F80"/>
    <w:rsid w:val="002D42F8"/>
    <w:rsid w:val="002D45A1"/>
    <w:rsid w:val="002D4AE4"/>
    <w:rsid w:val="002D53F6"/>
    <w:rsid w:val="002D5494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68F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2BE"/>
    <w:rsid w:val="002E3D5C"/>
    <w:rsid w:val="002E3FC1"/>
    <w:rsid w:val="002E4489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5BC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6FE4"/>
    <w:rsid w:val="002E7105"/>
    <w:rsid w:val="002E7A91"/>
    <w:rsid w:val="002F030E"/>
    <w:rsid w:val="002F0A4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429"/>
    <w:rsid w:val="002F271D"/>
    <w:rsid w:val="002F297F"/>
    <w:rsid w:val="002F2F28"/>
    <w:rsid w:val="002F3297"/>
    <w:rsid w:val="002F355F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8E6"/>
    <w:rsid w:val="002F7E65"/>
    <w:rsid w:val="00300047"/>
    <w:rsid w:val="0030005E"/>
    <w:rsid w:val="0030067B"/>
    <w:rsid w:val="00300829"/>
    <w:rsid w:val="00300BCF"/>
    <w:rsid w:val="00300C6D"/>
    <w:rsid w:val="0030120C"/>
    <w:rsid w:val="00301547"/>
    <w:rsid w:val="00301B18"/>
    <w:rsid w:val="00301C87"/>
    <w:rsid w:val="00301E73"/>
    <w:rsid w:val="00301FCC"/>
    <w:rsid w:val="003021AC"/>
    <w:rsid w:val="00302273"/>
    <w:rsid w:val="0030258F"/>
    <w:rsid w:val="00303A9A"/>
    <w:rsid w:val="00303EBE"/>
    <w:rsid w:val="00304147"/>
    <w:rsid w:val="003045B6"/>
    <w:rsid w:val="003048C4"/>
    <w:rsid w:val="0030490B"/>
    <w:rsid w:val="00304988"/>
    <w:rsid w:val="00304D2A"/>
    <w:rsid w:val="003052A0"/>
    <w:rsid w:val="0030532B"/>
    <w:rsid w:val="00305541"/>
    <w:rsid w:val="00305B63"/>
    <w:rsid w:val="00306A42"/>
    <w:rsid w:val="00306BCA"/>
    <w:rsid w:val="00306DCB"/>
    <w:rsid w:val="003076F0"/>
    <w:rsid w:val="00307724"/>
    <w:rsid w:val="00307929"/>
    <w:rsid w:val="00307A5E"/>
    <w:rsid w:val="0031004F"/>
    <w:rsid w:val="003101E2"/>
    <w:rsid w:val="003104C1"/>
    <w:rsid w:val="003107AE"/>
    <w:rsid w:val="00310BAA"/>
    <w:rsid w:val="00310E58"/>
    <w:rsid w:val="00310F39"/>
    <w:rsid w:val="00312284"/>
    <w:rsid w:val="003125BA"/>
    <w:rsid w:val="00312D54"/>
    <w:rsid w:val="00313335"/>
    <w:rsid w:val="0031340C"/>
    <w:rsid w:val="00313761"/>
    <w:rsid w:val="00313789"/>
    <w:rsid w:val="003137C3"/>
    <w:rsid w:val="0031399E"/>
    <w:rsid w:val="00313C76"/>
    <w:rsid w:val="00314088"/>
    <w:rsid w:val="00314164"/>
    <w:rsid w:val="003150B7"/>
    <w:rsid w:val="00315343"/>
    <w:rsid w:val="00315793"/>
    <w:rsid w:val="00315A39"/>
    <w:rsid w:val="00315A7C"/>
    <w:rsid w:val="00315C13"/>
    <w:rsid w:val="00315F4B"/>
    <w:rsid w:val="003163C8"/>
    <w:rsid w:val="00316B50"/>
    <w:rsid w:val="00316CC1"/>
    <w:rsid w:val="00316F3C"/>
    <w:rsid w:val="00317620"/>
    <w:rsid w:val="003176A2"/>
    <w:rsid w:val="003177CF"/>
    <w:rsid w:val="00317A22"/>
    <w:rsid w:val="00317F80"/>
    <w:rsid w:val="0032025A"/>
    <w:rsid w:val="0032044C"/>
    <w:rsid w:val="00320B83"/>
    <w:rsid w:val="00320CCA"/>
    <w:rsid w:val="0032147D"/>
    <w:rsid w:val="0032172C"/>
    <w:rsid w:val="0032184A"/>
    <w:rsid w:val="00321924"/>
    <w:rsid w:val="00321BC9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6E7"/>
    <w:rsid w:val="0032591E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656"/>
    <w:rsid w:val="00333CEF"/>
    <w:rsid w:val="00333DE3"/>
    <w:rsid w:val="00333EE0"/>
    <w:rsid w:val="00333F4A"/>
    <w:rsid w:val="00334426"/>
    <w:rsid w:val="003346EC"/>
    <w:rsid w:val="00334B2F"/>
    <w:rsid w:val="00334B30"/>
    <w:rsid w:val="00334D41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0DCF"/>
    <w:rsid w:val="00341724"/>
    <w:rsid w:val="003418E0"/>
    <w:rsid w:val="00341E8B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DB2"/>
    <w:rsid w:val="00345FDC"/>
    <w:rsid w:val="0034608F"/>
    <w:rsid w:val="0034614B"/>
    <w:rsid w:val="0034631E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47F78"/>
    <w:rsid w:val="003501A3"/>
    <w:rsid w:val="003502AC"/>
    <w:rsid w:val="00350705"/>
    <w:rsid w:val="00350981"/>
    <w:rsid w:val="003509A8"/>
    <w:rsid w:val="00350C17"/>
    <w:rsid w:val="00350C61"/>
    <w:rsid w:val="0035124F"/>
    <w:rsid w:val="00351614"/>
    <w:rsid w:val="0035173D"/>
    <w:rsid w:val="00351862"/>
    <w:rsid w:val="003519E8"/>
    <w:rsid w:val="00351B1E"/>
    <w:rsid w:val="003523EB"/>
    <w:rsid w:val="00352C80"/>
    <w:rsid w:val="003535F8"/>
    <w:rsid w:val="00353894"/>
    <w:rsid w:val="00353910"/>
    <w:rsid w:val="00353E89"/>
    <w:rsid w:val="00354094"/>
    <w:rsid w:val="00354933"/>
    <w:rsid w:val="003549F5"/>
    <w:rsid w:val="00354D98"/>
    <w:rsid w:val="00355086"/>
    <w:rsid w:val="00355176"/>
    <w:rsid w:val="0035584A"/>
    <w:rsid w:val="0035585D"/>
    <w:rsid w:val="00355905"/>
    <w:rsid w:val="00355984"/>
    <w:rsid w:val="00355DA9"/>
    <w:rsid w:val="00356565"/>
    <w:rsid w:val="00356650"/>
    <w:rsid w:val="00356A42"/>
    <w:rsid w:val="00356BD9"/>
    <w:rsid w:val="003570C7"/>
    <w:rsid w:val="003570DE"/>
    <w:rsid w:val="003573F8"/>
    <w:rsid w:val="0035766E"/>
    <w:rsid w:val="00357DA0"/>
    <w:rsid w:val="00357F46"/>
    <w:rsid w:val="003603AA"/>
    <w:rsid w:val="003604BA"/>
    <w:rsid w:val="003607E2"/>
    <w:rsid w:val="0036128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C9A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9CA"/>
    <w:rsid w:val="00365B7C"/>
    <w:rsid w:val="00365C86"/>
    <w:rsid w:val="00365F41"/>
    <w:rsid w:val="00366230"/>
    <w:rsid w:val="00366510"/>
    <w:rsid w:val="00366580"/>
    <w:rsid w:val="00366860"/>
    <w:rsid w:val="003669D3"/>
    <w:rsid w:val="00366AB1"/>
    <w:rsid w:val="00366B19"/>
    <w:rsid w:val="003670FE"/>
    <w:rsid w:val="00367133"/>
    <w:rsid w:val="00367534"/>
    <w:rsid w:val="003679C8"/>
    <w:rsid w:val="00367C14"/>
    <w:rsid w:val="00367CC1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1F65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4E11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36C"/>
    <w:rsid w:val="00380477"/>
    <w:rsid w:val="0038051B"/>
    <w:rsid w:val="003808F6"/>
    <w:rsid w:val="003809FD"/>
    <w:rsid w:val="00380EB1"/>
    <w:rsid w:val="00380EFD"/>
    <w:rsid w:val="00381513"/>
    <w:rsid w:val="0038199B"/>
    <w:rsid w:val="00381CE3"/>
    <w:rsid w:val="00381F51"/>
    <w:rsid w:val="00382906"/>
    <w:rsid w:val="00382C25"/>
    <w:rsid w:val="00382C57"/>
    <w:rsid w:val="00382FDC"/>
    <w:rsid w:val="003830F0"/>
    <w:rsid w:val="00383858"/>
    <w:rsid w:val="00384667"/>
    <w:rsid w:val="003846B6"/>
    <w:rsid w:val="003846DB"/>
    <w:rsid w:val="003848F7"/>
    <w:rsid w:val="00384AE5"/>
    <w:rsid w:val="00384B88"/>
    <w:rsid w:val="00384C53"/>
    <w:rsid w:val="00385846"/>
    <w:rsid w:val="00385CFC"/>
    <w:rsid w:val="00385F3C"/>
    <w:rsid w:val="00385F4A"/>
    <w:rsid w:val="0038605A"/>
    <w:rsid w:val="0038656F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72F"/>
    <w:rsid w:val="00387817"/>
    <w:rsid w:val="00387F0F"/>
    <w:rsid w:val="00390222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6E5"/>
    <w:rsid w:val="00392DEF"/>
    <w:rsid w:val="003931C6"/>
    <w:rsid w:val="003936CB"/>
    <w:rsid w:val="00393705"/>
    <w:rsid w:val="00393A2F"/>
    <w:rsid w:val="00393CF9"/>
    <w:rsid w:val="00393CFC"/>
    <w:rsid w:val="00393D1C"/>
    <w:rsid w:val="0039446B"/>
    <w:rsid w:val="003946CA"/>
    <w:rsid w:val="00394899"/>
    <w:rsid w:val="0039495C"/>
    <w:rsid w:val="00394A38"/>
    <w:rsid w:val="00394E6C"/>
    <w:rsid w:val="003955B1"/>
    <w:rsid w:val="00395D09"/>
    <w:rsid w:val="00396139"/>
    <w:rsid w:val="0039643D"/>
    <w:rsid w:val="00396718"/>
    <w:rsid w:val="003968AC"/>
    <w:rsid w:val="00396930"/>
    <w:rsid w:val="00396DDB"/>
    <w:rsid w:val="003972B8"/>
    <w:rsid w:val="0039757E"/>
    <w:rsid w:val="00397678"/>
    <w:rsid w:val="003976E0"/>
    <w:rsid w:val="00397864"/>
    <w:rsid w:val="00397A5B"/>
    <w:rsid w:val="00397C6F"/>
    <w:rsid w:val="00397F5F"/>
    <w:rsid w:val="003A0012"/>
    <w:rsid w:val="003A0244"/>
    <w:rsid w:val="003A0445"/>
    <w:rsid w:val="003A04CB"/>
    <w:rsid w:val="003A060C"/>
    <w:rsid w:val="003A0AD3"/>
    <w:rsid w:val="003A0C58"/>
    <w:rsid w:val="003A0CA7"/>
    <w:rsid w:val="003A0E2D"/>
    <w:rsid w:val="003A0EB3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6E5"/>
    <w:rsid w:val="003A3722"/>
    <w:rsid w:val="003A3B2C"/>
    <w:rsid w:val="003A3BCC"/>
    <w:rsid w:val="003A412D"/>
    <w:rsid w:val="003A4876"/>
    <w:rsid w:val="003A4B19"/>
    <w:rsid w:val="003A52E8"/>
    <w:rsid w:val="003A55BA"/>
    <w:rsid w:val="003A5B4E"/>
    <w:rsid w:val="003A60FD"/>
    <w:rsid w:val="003A6847"/>
    <w:rsid w:val="003A684D"/>
    <w:rsid w:val="003A699A"/>
    <w:rsid w:val="003A6C27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194"/>
    <w:rsid w:val="003B023E"/>
    <w:rsid w:val="003B0477"/>
    <w:rsid w:val="003B055A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4A6E"/>
    <w:rsid w:val="003B4B5A"/>
    <w:rsid w:val="003B50D2"/>
    <w:rsid w:val="003B5771"/>
    <w:rsid w:val="003B58C8"/>
    <w:rsid w:val="003B5E6C"/>
    <w:rsid w:val="003B6473"/>
    <w:rsid w:val="003B68CF"/>
    <w:rsid w:val="003B6A03"/>
    <w:rsid w:val="003B7039"/>
    <w:rsid w:val="003B704A"/>
    <w:rsid w:val="003B708D"/>
    <w:rsid w:val="003B78FE"/>
    <w:rsid w:val="003B7A6F"/>
    <w:rsid w:val="003B7A75"/>
    <w:rsid w:val="003B7BC9"/>
    <w:rsid w:val="003C00B3"/>
    <w:rsid w:val="003C029C"/>
    <w:rsid w:val="003C040B"/>
    <w:rsid w:val="003C0581"/>
    <w:rsid w:val="003C07E2"/>
    <w:rsid w:val="003C0AED"/>
    <w:rsid w:val="003C0D8F"/>
    <w:rsid w:val="003C0E5C"/>
    <w:rsid w:val="003C11BA"/>
    <w:rsid w:val="003C1791"/>
    <w:rsid w:val="003C2209"/>
    <w:rsid w:val="003C23EF"/>
    <w:rsid w:val="003C253B"/>
    <w:rsid w:val="003C2573"/>
    <w:rsid w:val="003C2B10"/>
    <w:rsid w:val="003C2D28"/>
    <w:rsid w:val="003C2DDA"/>
    <w:rsid w:val="003C2F84"/>
    <w:rsid w:val="003C30A1"/>
    <w:rsid w:val="003C30A8"/>
    <w:rsid w:val="003C30D4"/>
    <w:rsid w:val="003C30D9"/>
    <w:rsid w:val="003C30FC"/>
    <w:rsid w:val="003C3173"/>
    <w:rsid w:val="003C3236"/>
    <w:rsid w:val="003C4203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A13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79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924"/>
    <w:rsid w:val="003D39B6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500"/>
    <w:rsid w:val="003D58A1"/>
    <w:rsid w:val="003D58E5"/>
    <w:rsid w:val="003D5A00"/>
    <w:rsid w:val="003D5C6C"/>
    <w:rsid w:val="003D5CBB"/>
    <w:rsid w:val="003D5E7A"/>
    <w:rsid w:val="003D603D"/>
    <w:rsid w:val="003D6616"/>
    <w:rsid w:val="003D69BA"/>
    <w:rsid w:val="003D6BA4"/>
    <w:rsid w:val="003D7176"/>
    <w:rsid w:val="003D742A"/>
    <w:rsid w:val="003D785C"/>
    <w:rsid w:val="003D7E0C"/>
    <w:rsid w:val="003E0700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4A6"/>
    <w:rsid w:val="003E4E4C"/>
    <w:rsid w:val="003E4EA4"/>
    <w:rsid w:val="003E510D"/>
    <w:rsid w:val="003E5110"/>
    <w:rsid w:val="003E5204"/>
    <w:rsid w:val="003E5214"/>
    <w:rsid w:val="003E5C6C"/>
    <w:rsid w:val="003E5E7B"/>
    <w:rsid w:val="003E5FF4"/>
    <w:rsid w:val="003E6020"/>
    <w:rsid w:val="003E6168"/>
    <w:rsid w:val="003E61EF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34D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325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60"/>
    <w:rsid w:val="003F2CC0"/>
    <w:rsid w:val="003F2DC4"/>
    <w:rsid w:val="003F2EED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D3E"/>
    <w:rsid w:val="003F5EFB"/>
    <w:rsid w:val="003F6472"/>
    <w:rsid w:val="003F647E"/>
    <w:rsid w:val="003F68BD"/>
    <w:rsid w:val="003F71E3"/>
    <w:rsid w:val="003F759B"/>
    <w:rsid w:val="003F7692"/>
    <w:rsid w:val="003F78A0"/>
    <w:rsid w:val="003F78B5"/>
    <w:rsid w:val="004003D7"/>
    <w:rsid w:val="0040071C"/>
    <w:rsid w:val="004007AC"/>
    <w:rsid w:val="00400DD9"/>
    <w:rsid w:val="00400E87"/>
    <w:rsid w:val="00400EF0"/>
    <w:rsid w:val="00401116"/>
    <w:rsid w:val="00401155"/>
    <w:rsid w:val="00401310"/>
    <w:rsid w:val="00401335"/>
    <w:rsid w:val="00401367"/>
    <w:rsid w:val="004013F0"/>
    <w:rsid w:val="0040144C"/>
    <w:rsid w:val="004014E1"/>
    <w:rsid w:val="0040155B"/>
    <w:rsid w:val="004017F1"/>
    <w:rsid w:val="00401887"/>
    <w:rsid w:val="00401A8F"/>
    <w:rsid w:val="00401B7A"/>
    <w:rsid w:val="004023F1"/>
    <w:rsid w:val="00402884"/>
    <w:rsid w:val="0040297E"/>
    <w:rsid w:val="00402B97"/>
    <w:rsid w:val="00402CB2"/>
    <w:rsid w:val="004033D0"/>
    <w:rsid w:val="0040345B"/>
    <w:rsid w:val="004036CD"/>
    <w:rsid w:val="004039A4"/>
    <w:rsid w:val="00403D13"/>
    <w:rsid w:val="00403EAF"/>
    <w:rsid w:val="00404142"/>
    <w:rsid w:val="00404201"/>
    <w:rsid w:val="00404920"/>
    <w:rsid w:val="00405062"/>
    <w:rsid w:val="0040519C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4A6"/>
    <w:rsid w:val="004065C3"/>
    <w:rsid w:val="004069B4"/>
    <w:rsid w:val="004069FD"/>
    <w:rsid w:val="00406A8B"/>
    <w:rsid w:val="00406E17"/>
    <w:rsid w:val="0040718D"/>
    <w:rsid w:val="0040719A"/>
    <w:rsid w:val="0040767B"/>
    <w:rsid w:val="00407C46"/>
    <w:rsid w:val="00410143"/>
    <w:rsid w:val="00410242"/>
    <w:rsid w:val="00410414"/>
    <w:rsid w:val="00410476"/>
    <w:rsid w:val="0041070A"/>
    <w:rsid w:val="00410770"/>
    <w:rsid w:val="00410E02"/>
    <w:rsid w:val="00410EFD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17FFD"/>
    <w:rsid w:val="00420121"/>
    <w:rsid w:val="00420763"/>
    <w:rsid w:val="004210F2"/>
    <w:rsid w:val="00421237"/>
    <w:rsid w:val="0042167B"/>
    <w:rsid w:val="004216F1"/>
    <w:rsid w:val="00421A1F"/>
    <w:rsid w:val="00421DD6"/>
    <w:rsid w:val="00421E1A"/>
    <w:rsid w:val="00422628"/>
    <w:rsid w:val="00422874"/>
    <w:rsid w:val="0042295C"/>
    <w:rsid w:val="00422AAB"/>
    <w:rsid w:val="0042324E"/>
    <w:rsid w:val="0042340C"/>
    <w:rsid w:val="004235FC"/>
    <w:rsid w:val="00423860"/>
    <w:rsid w:val="00423B44"/>
    <w:rsid w:val="00423BA6"/>
    <w:rsid w:val="00423BF4"/>
    <w:rsid w:val="00423DD8"/>
    <w:rsid w:val="00424069"/>
    <w:rsid w:val="00424279"/>
    <w:rsid w:val="00424509"/>
    <w:rsid w:val="0042491D"/>
    <w:rsid w:val="00425184"/>
    <w:rsid w:val="004255B1"/>
    <w:rsid w:val="00425770"/>
    <w:rsid w:val="0042596C"/>
    <w:rsid w:val="004259DE"/>
    <w:rsid w:val="00425DF9"/>
    <w:rsid w:val="0042693F"/>
    <w:rsid w:val="00426B85"/>
    <w:rsid w:val="004271C8"/>
    <w:rsid w:val="0042765C"/>
    <w:rsid w:val="00427724"/>
    <w:rsid w:val="00427D84"/>
    <w:rsid w:val="00427EB9"/>
    <w:rsid w:val="00430AE1"/>
    <w:rsid w:val="00430BAE"/>
    <w:rsid w:val="00430D8D"/>
    <w:rsid w:val="00430F0F"/>
    <w:rsid w:val="00431136"/>
    <w:rsid w:val="00431303"/>
    <w:rsid w:val="0043189C"/>
    <w:rsid w:val="00431917"/>
    <w:rsid w:val="004319EC"/>
    <w:rsid w:val="00431B17"/>
    <w:rsid w:val="0043201C"/>
    <w:rsid w:val="00432024"/>
    <w:rsid w:val="00432187"/>
    <w:rsid w:val="00432712"/>
    <w:rsid w:val="004329BF"/>
    <w:rsid w:val="00432B27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021"/>
    <w:rsid w:val="004362FA"/>
    <w:rsid w:val="0043697A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19B"/>
    <w:rsid w:val="00440222"/>
    <w:rsid w:val="00440356"/>
    <w:rsid w:val="00440447"/>
    <w:rsid w:val="00440539"/>
    <w:rsid w:val="00440A7C"/>
    <w:rsid w:val="004414A1"/>
    <w:rsid w:val="004415F2"/>
    <w:rsid w:val="0044172C"/>
    <w:rsid w:val="00441762"/>
    <w:rsid w:val="00441977"/>
    <w:rsid w:val="00441AAC"/>
    <w:rsid w:val="00441CF2"/>
    <w:rsid w:val="00441E4E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3A1"/>
    <w:rsid w:val="00444617"/>
    <w:rsid w:val="004446DA"/>
    <w:rsid w:val="00444900"/>
    <w:rsid w:val="00444BAA"/>
    <w:rsid w:val="00445196"/>
    <w:rsid w:val="004451C7"/>
    <w:rsid w:val="004452D9"/>
    <w:rsid w:val="00445E6B"/>
    <w:rsid w:val="00445FD2"/>
    <w:rsid w:val="004462EC"/>
    <w:rsid w:val="0044638C"/>
    <w:rsid w:val="00446874"/>
    <w:rsid w:val="00446958"/>
    <w:rsid w:val="00446C87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09A9"/>
    <w:rsid w:val="004511FA"/>
    <w:rsid w:val="0045141E"/>
    <w:rsid w:val="004518F4"/>
    <w:rsid w:val="00451908"/>
    <w:rsid w:val="00452D47"/>
    <w:rsid w:val="00453029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091"/>
    <w:rsid w:val="0046013E"/>
    <w:rsid w:val="004604D4"/>
    <w:rsid w:val="00460722"/>
    <w:rsid w:val="004607B7"/>
    <w:rsid w:val="004608B8"/>
    <w:rsid w:val="00460D5A"/>
    <w:rsid w:val="0046219B"/>
    <w:rsid w:val="00462473"/>
    <w:rsid w:val="00462BB5"/>
    <w:rsid w:val="00462F63"/>
    <w:rsid w:val="00463024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06B"/>
    <w:rsid w:val="004661CA"/>
    <w:rsid w:val="00466510"/>
    <w:rsid w:val="00466578"/>
    <w:rsid w:val="004667B9"/>
    <w:rsid w:val="00466A96"/>
    <w:rsid w:val="00466C34"/>
    <w:rsid w:val="00466E04"/>
    <w:rsid w:val="004671CB"/>
    <w:rsid w:val="0046745C"/>
    <w:rsid w:val="00467493"/>
    <w:rsid w:val="004675F5"/>
    <w:rsid w:val="004678AA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58"/>
    <w:rsid w:val="004729BB"/>
    <w:rsid w:val="00472B3A"/>
    <w:rsid w:val="00472BB2"/>
    <w:rsid w:val="00472CAB"/>
    <w:rsid w:val="00472EDA"/>
    <w:rsid w:val="00472F9F"/>
    <w:rsid w:val="00473619"/>
    <w:rsid w:val="00473978"/>
    <w:rsid w:val="00473AAC"/>
    <w:rsid w:val="00473C88"/>
    <w:rsid w:val="00473D6C"/>
    <w:rsid w:val="00474214"/>
    <w:rsid w:val="0047437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77E2E"/>
    <w:rsid w:val="0048002E"/>
    <w:rsid w:val="004807C0"/>
    <w:rsid w:val="00480804"/>
    <w:rsid w:val="00480A1F"/>
    <w:rsid w:val="00480B23"/>
    <w:rsid w:val="00480C37"/>
    <w:rsid w:val="004810DD"/>
    <w:rsid w:val="004811CB"/>
    <w:rsid w:val="00481302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3A1"/>
    <w:rsid w:val="004854E6"/>
    <w:rsid w:val="004855F4"/>
    <w:rsid w:val="00485AA2"/>
    <w:rsid w:val="00485F7F"/>
    <w:rsid w:val="004864B5"/>
    <w:rsid w:val="00486725"/>
    <w:rsid w:val="0048713F"/>
    <w:rsid w:val="00487156"/>
    <w:rsid w:val="00487860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1F63"/>
    <w:rsid w:val="00492127"/>
    <w:rsid w:val="00492134"/>
    <w:rsid w:val="004922CC"/>
    <w:rsid w:val="0049231F"/>
    <w:rsid w:val="004928A3"/>
    <w:rsid w:val="00492918"/>
    <w:rsid w:val="00492B77"/>
    <w:rsid w:val="00492E5C"/>
    <w:rsid w:val="00493061"/>
    <w:rsid w:val="004933D7"/>
    <w:rsid w:val="00493814"/>
    <w:rsid w:val="00493A1A"/>
    <w:rsid w:val="00493EEC"/>
    <w:rsid w:val="00493FE9"/>
    <w:rsid w:val="0049401D"/>
    <w:rsid w:val="00494348"/>
    <w:rsid w:val="00494563"/>
    <w:rsid w:val="00494AC9"/>
    <w:rsid w:val="00494CB6"/>
    <w:rsid w:val="00495127"/>
    <w:rsid w:val="00495C6F"/>
    <w:rsid w:val="00495F8C"/>
    <w:rsid w:val="0049607E"/>
    <w:rsid w:val="00496583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6D5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BBB"/>
    <w:rsid w:val="004A1CAC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2F61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A9C"/>
    <w:rsid w:val="004A5B4D"/>
    <w:rsid w:val="004A5C76"/>
    <w:rsid w:val="004A5D34"/>
    <w:rsid w:val="004A5F59"/>
    <w:rsid w:val="004A62F4"/>
    <w:rsid w:val="004A6A16"/>
    <w:rsid w:val="004A6A7D"/>
    <w:rsid w:val="004A6E18"/>
    <w:rsid w:val="004A764F"/>
    <w:rsid w:val="004A79A3"/>
    <w:rsid w:val="004A7B84"/>
    <w:rsid w:val="004B023A"/>
    <w:rsid w:val="004B0941"/>
    <w:rsid w:val="004B0F70"/>
    <w:rsid w:val="004B11CF"/>
    <w:rsid w:val="004B14DE"/>
    <w:rsid w:val="004B1F86"/>
    <w:rsid w:val="004B226C"/>
    <w:rsid w:val="004B231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34C"/>
    <w:rsid w:val="004B65CB"/>
    <w:rsid w:val="004B6630"/>
    <w:rsid w:val="004B6808"/>
    <w:rsid w:val="004B6861"/>
    <w:rsid w:val="004B6BB8"/>
    <w:rsid w:val="004B6DD6"/>
    <w:rsid w:val="004B6E98"/>
    <w:rsid w:val="004B71CD"/>
    <w:rsid w:val="004B7D0C"/>
    <w:rsid w:val="004B7D1E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2D71"/>
    <w:rsid w:val="004C305C"/>
    <w:rsid w:val="004C31CE"/>
    <w:rsid w:val="004C331E"/>
    <w:rsid w:val="004C36F2"/>
    <w:rsid w:val="004C374C"/>
    <w:rsid w:val="004C37EA"/>
    <w:rsid w:val="004C3F86"/>
    <w:rsid w:val="004C409C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277"/>
    <w:rsid w:val="004C727E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056"/>
    <w:rsid w:val="004D2487"/>
    <w:rsid w:val="004D2692"/>
    <w:rsid w:val="004D2748"/>
    <w:rsid w:val="004D2901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3EE"/>
    <w:rsid w:val="004D5826"/>
    <w:rsid w:val="004D585D"/>
    <w:rsid w:val="004D5878"/>
    <w:rsid w:val="004D5939"/>
    <w:rsid w:val="004D5BEA"/>
    <w:rsid w:val="004D613A"/>
    <w:rsid w:val="004D61B0"/>
    <w:rsid w:val="004D6441"/>
    <w:rsid w:val="004D68FC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A4B"/>
    <w:rsid w:val="004E0CBC"/>
    <w:rsid w:val="004E0DC9"/>
    <w:rsid w:val="004E0E26"/>
    <w:rsid w:val="004E0EB6"/>
    <w:rsid w:val="004E1A40"/>
    <w:rsid w:val="004E1AEE"/>
    <w:rsid w:val="004E2AC6"/>
    <w:rsid w:val="004E2B06"/>
    <w:rsid w:val="004E2B41"/>
    <w:rsid w:val="004E2C13"/>
    <w:rsid w:val="004E2C95"/>
    <w:rsid w:val="004E34C2"/>
    <w:rsid w:val="004E3615"/>
    <w:rsid w:val="004E378B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4E5C"/>
    <w:rsid w:val="004E577F"/>
    <w:rsid w:val="004E5D77"/>
    <w:rsid w:val="004E609C"/>
    <w:rsid w:val="004E6230"/>
    <w:rsid w:val="004E62A2"/>
    <w:rsid w:val="004E62DB"/>
    <w:rsid w:val="004E6853"/>
    <w:rsid w:val="004E69B8"/>
    <w:rsid w:val="004E6C00"/>
    <w:rsid w:val="004E6D68"/>
    <w:rsid w:val="004E6D73"/>
    <w:rsid w:val="004E6E85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148"/>
    <w:rsid w:val="004F22E0"/>
    <w:rsid w:val="004F23D6"/>
    <w:rsid w:val="004F2497"/>
    <w:rsid w:val="004F2530"/>
    <w:rsid w:val="004F2F21"/>
    <w:rsid w:val="004F3823"/>
    <w:rsid w:val="004F3B39"/>
    <w:rsid w:val="004F3D3D"/>
    <w:rsid w:val="004F3E00"/>
    <w:rsid w:val="004F3FA9"/>
    <w:rsid w:val="004F4014"/>
    <w:rsid w:val="004F435D"/>
    <w:rsid w:val="004F448A"/>
    <w:rsid w:val="004F46A3"/>
    <w:rsid w:val="004F4ADE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08"/>
    <w:rsid w:val="004F783C"/>
    <w:rsid w:val="004F7858"/>
    <w:rsid w:val="004F78FF"/>
    <w:rsid w:val="004F7AE2"/>
    <w:rsid w:val="004F7BB4"/>
    <w:rsid w:val="0050004C"/>
    <w:rsid w:val="00500515"/>
    <w:rsid w:val="00500768"/>
    <w:rsid w:val="00500C58"/>
    <w:rsid w:val="00500C77"/>
    <w:rsid w:val="00500F4A"/>
    <w:rsid w:val="00501565"/>
    <w:rsid w:val="005015EB"/>
    <w:rsid w:val="00501825"/>
    <w:rsid w:val="00501917"/>
    <w:rsid w:val="00501A00"/>
    <w:rsid w:val="00501DE7"/>
    <w:rsid w:val="005023E8"/>
    <w:rsid w:val="005027DC"/>
    <w:rsid w:val="0050282F"/>
    <w:rsid w:val="0050291F"/>
    <w:rsid w:val="00502BD4"/>
    <w:rsid w:val="00502CEB"/>
    <w:rsid w:val="00502ED0"/>
    <w:rsid w:val="00502F3E"/>
    <w:rsid w:val="00503096"/>
    <w:rsid w:val="00503151"/>
    <w:rsid w:val="005032F8"/>
    <w:rsid w:val="0050348D"/>
    <w:rsid w:val="00503A48"/>
    <w:rsid w:val="00503A5C"/>
    <w:rsid w:val="00503D09"/>
    <w:rsid w:val="00503F43"/>
    <w:rsid w:val="005049F8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EB0"/>
    <w:rsid w:val="00506F7C"/>
    <w:rsid w:val="0050713A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D51"/>
    <w:rsid w:val="00512FED"/>
    <w:rsid w:val="0051311C"/>
    <w:rsid w:val="00513669"/>
    <w:rsid w:val="005139CB"/>
    <w:rsid w:val="00513CE3"/>
    <w:rsid w:val="005142EF"/>
    <w:rsid w:val="00514A37"/>
    <w:rsid w:val="00514B70"/>
    <w:rsid w:val="00514B7C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20F"/>
    <w:rsid w:val="00520A28"/>
    <w:rsid w:val="00521189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47E"/>
    <w:rsid w:val="005247D9"/>
    <w:rsid w:val="005250BE"/>
    <w:rsid w:val="005251CF"/>
    <w:rsid w:val="005257EF"/>
    <w:rsid w:val="00525D8F"/>
    <w:rsid w:val="0052686A"/>
    <w:rsid w:val="005271CC"/>
    <w:rsid w:val="00527880"/>
    <w:rsid w:val="0052794B"/>
    <w:rsid w:val="00527ADE"/>
    <w:rsid w:val="00527CF5"/>
    <w:rsid w:val="00527DB3"/>
    <w:rsid w:val="00527E8E"/>
    <w:rsid w:val="00527ED0"/>
    <w:rsid w:val="00527F7A"/>
    <w:rsid w:val="0053052D"/>
    <w:rsid w:val="00530C77"/>
    <w:rsid w:val="00530C9B"/>
    <w:rsid w:val="00531205"/>
    <w:rsid w:val="005317B6"/>
    <w:rsid w:val="00531874"/>
    <w:rsid w:val="005319C4"/>
    <w:rsid w:val="00531D4A"/>
    <w:rsid w:val="00531ECC"/>
    <w:rsid w:val="00532198"/>
    <w:rsid w:val="005321B6"/>
    <w:rsid w:val="0053221B"/>
    <w:rsid w:val="0053249F"/>
    <w:rsid w:val="00532AD3"/>
    <w:rsid w:val="00532E49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37F8C"/>
    <w:rsid w:val="0054013F"/>
    <w:rsid w:val="005401A1"/>
    <w:rsid w:val="005401D8"/>
    <w:rsid w:val="005402B2"/>
    <w:rsid w:val="0054080D"/>
    <w:rsid w:val="00540AF3"/>
    <w:rsid w:val="00540CA9"/>
    <w:rsid w:val="00540CAB"/>
    <w:rsid w:val="005410A2"/>
    <w:rsid w:val="005410BF"/>
    <w:rsid w:val="00541A72"/>
    <w:rsid w:val="00541E07"/>
    <w:rsid w:val="00541F7A"/>
    <w:rsid w:val="00542318"/>
    <w:rsid w:val="00542364"/>
    <w:rsid w:val="005423D9"/>
    <w:rsid w:val="00542534"/>
    <w:rsid w:val="0054280B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3CF6"/>
    <w:rsid w:val="00544114"/>
    <w:rsid w:val="00544316"/>
    <w:rsid w:val="0054433B"/>
    <w:rsid w:val="005443AB"/>
    <w:rsid w:val="00544687"/>
    <w:rsid w:val="00544D3C"/>
    <w:rsid w:val="005456C0"/>
    <w:rsid w:val="0054582C"/>
    <w:rsid w:val="00545CCA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623"/>
    <w:rsid w:val="00550914"/>
    <w:rsid w:val="00550BB3"/>
    <w:rsid w:val="00550F16"/>
    <w:rsid w:val="00551E10"/>
    <w:rsid w:val="0055227F"/>
    <w:rsid w:val="00552402"/>
    <w:rsid w:val="0055253A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3D5"/>
    <w:rsid w:val="0055778C"/>
    <w:rsid w:val="00560030"/>
    <w:rsid w:val="00560059"/>
    <w:rsid w:val="00560112"/>
    <w:rsid w:val="00560E48"/>
    <w:rsid w:val="00560E94"/>
    <w:rsid w:val="005612EC"/>
    <w:rsid w:val="00561554"/>
    <w:rsid w:val="005615E5"/>
    <w:rsid w:val="00561969"/>
    <w:rsid w:val="00561B6A"/>
    <w:rsid w:val="00561C68"/>
    <w:rsid w:val="00561E3F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43A9"/>
    <w:rsid w:val="0056491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3A"/>
    <w:rsid w:val="00566BFC"/>
    <w:rsid w:val="00566F13"/>
    <w:rsid w:val="00567325"/>
    <w:rsid w:val="005675AC"/>
    <w:rsid w:val="0056768E"/>
    <w:rsid w:val="00570606"/>
    <w:rsid w:val="005707A1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EC"/>
    <w:rsid w:val="005729FF"/>
    <w:rsid w:val="00572D09"/>
    <w:rsid w:val="00572E48"/>
    <w:rsid w:val="00572F49"/>
    <w:rsid w:val="005731BC"/>
    <w:rsid w:val="005734D5"/>
    <w:rsid w:val="00573842"/>
    <w:rsid w:val="00573D86"/>
    <w:rsid w:val="00573E21"/>
    <w:rsid w:val="00573F89"/>
    <w:rsid w:val="005742E4"/>
    <w:rsid w:val="00574332"/>
    <w:rsid w:val="005745F2"/>
    <w:rsid w:val="00574611"/>
    <w:rsid w:val="00574906"/>
    <w:rsid w:val="00574983"/>
    <w:rsid w:val="00574A0F"/>
    <w:rsid w:val="00574AD8"/>
    <w:rsid w:val="005751FA"/>
    <w:rsid w:val="00575241"/>
    <w:rsid w:val="0057537D"/>
    <w:rsid w:val="005754FE"/>
    <w:rsid w:val="00575FB4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687"/>
    <w:rsid w:val="005776CF"/>
    <w:rsid w:val="00577760"/>
    <w:rsid w:val="00577977"/>
    <w:rsid w:val="00577B93"/>
    <w:rsid w:val="00577C78"/>
    <w:rsid w:val="0058016E"/>
    <w:rsid w:val="0058027E"/>
    <w:rsid w:val="00580AFE"/>
    <w:rsid w:val="00580EE4"/>
    <w:rsid w:val="005815EB"/>
    <w:rsid w:val="0058165F"/>
    <w:rsid w:val="00581A14"/>
    <w:rsid w:val="00581A2B"/>
    <w:rsid w:val="00581AAF"/>
    <w:rsid w:val="00581AE7"/>
    <w:rsid w:val="00581BFA"/>
    <w:rsid w:val="00581DC9"/>
    <w:rsid w:val="00581E17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56CC"/>
    <w:rsid w:val="00586174"/>
    <w:rsid w:val="00586292"/>
    <w:rsid w:val="005864B3"/>
    <w:rsid w:val="005864BC"/>
    <w:rsid w:val="005867B8"/>
    <w:rsid w:val="005867D2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04C3"/>
    <w:rsid w:val="00590850"/>
    <w:rsid w:val="00590DB0"/>
    <w:rsid w:val="00591807"/>
    <w:rsid w:val="0059192C"/>
    <w:rsid w:val="00591ABE"/>
    <w:rsid w:val="00591BF2"/>
    <w:rsid w:val="005921DE"/>
    <w:rsid w:val="00592323"/>
    <w:rsid w:val="00592A79"/>
    <w:rsid w:val="0059334C"/>
    <w:rsid w:val="005934EF"/>
    <w:rsid w:val="00593794"/>
    <w:rsid w:val="0059412C"/>
    <w:rsid w:val="005948FD"/>
    <w:rsid w:val="0059559F"/>
    <w:rsid w:val="00595E60"/>
    <w:rsid w:val="00595ECA"/>
    <w:rsid w:val="00595FD0"/>
    <w:rsid w:val="00596186"/>
    <w:rsid w:val="00596449"/>
    <w:rsid w:val="005964BB"/>
    <w:rsid w:val="00596934"/>
    <w:rsid w:val="0059694A"/>
    <w:rsid w:val="00596E3C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8FE"/>
    <w:rsid w:val="005A094F"/>
    <w:rsid w:val="005A0990"/>
    <w:rsid w:val="005A0FC6"/>
    <w:rsid w:val="005A1084"/>
    <w:rsid w:val="005A10F0"/>
    <w:rsid w:val="005A1437"/>
    <w:rsid w:val="005A15C1"/>
    <w:rsid w:val="005A1828"/>
    <w:rsid w:val="005A1C53"/>
    <w:rsid w:val="005A2202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182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58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2DAF"/>
    <w:rsid w:val="005C3298"/>
    <w:rsid w:val="005C331D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B3"/>
    <w:rsid w:val="005C52DC"/>
    <w:rsid w:val="005C52F1"/>
    <w:rsid w:val="005C55F6"/>
    <w:rsid w:val="005C5BE4"/>
    <w:rsid w:val="005C616C"/>
    <w:rsid w:val="005C65F3"/>
    <w:rsid w:val="005C6B1C"/>
    <w:rsid w:val="005C6D1C"/>
    <w:rsid w:val="005C6EF7"/>
    <w:rsid w:val="005C6FB5"/>
    <w:rsid w:val="005C72BE"/>
    <w:rsid w:val="005C7524"/>
    <w:rsid w:val="005C76C7"/>
    <w:rsid w:val="005C7C61"/>
    <w:rsid w:val="005C7CB2"/>
    <w:rsid w:val="005C7CC4"/>
    <w:rsid w:val="005D0028"/>
    <w:rsid w:val="005D00B0"/>
    <w:rsid w:val="005D0C9E"/>
    <w:rsid w:val="005D0E98"/>
    <w:rsid w:val="005D0F71"/>
    <w:rsid w:val="005D0FB9"/>
    <w:rsid w:val="005D109B"/>
    <w:rsid w:val="005D1162"/>
    <w:rsid w:val="005D1364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2FE9"/>
    <w:rsid w:val="005D31B9"/>
    <w:rsid w:val="005D329E"/>
    <w:rsid w:val="005D33AB"/>
    <w:rsid w:val="005D3404"/>
    <w:rsid w:val="005D3407"/>
    <w:rsid w:val="005D3458"/>
    <w:rsid w:val="005D37BE"/>
    <w:rsid w:val="005D3854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9A0"/>
    <w:rsid w:val="005D6A5D"/>
    <w:rsid w:val="005D709E"/>
    <w:rsid w:val="005D710E"/>
    <w:rsid w:val="005D713A"/>
    <w:rsid w:val="005D73AA"/>
    <w:rsid w:val="005D74D2"/>
    <w:rsid w:val="005D76FF"/>
    <w:rsid w:val="005E01FA"/>
    <w:rsid w:val="005E0734"/>
    <w:rsid w:val="005E0966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952"/>
    <w:rsid w:val="005E6E5C"/>
    <w:rsid w:val="005E7266"/>
    <w:rsid w:val="005E7457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1F95"/>
    <w:rsid w:val="005F26B8"/>
    <w:rsid w:val="005F26B9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A4"/>
    <w:rsid w:val="005F4BB7"/>
    <w:rsid w:val="005F4C05"/>
    <w:rsid w:val="005F4D0A"/>
    <w:rsid w:val="005F519F"/>
    <w:rsid w:val="005F596E"/>
    <w:rsid w:val="005F5D7A"/>
    <w:rsid w:val="005F5D84"/>
    <w:rsid w:val="005F5D9B"/>
    <w:rsid w:val="005F61CD"/>
    <w:rsid w:val="005F665E"/>
    <w:rsid w:val="005F6792"/>
    <w:rsid w:val="005F67EF"/>
    <w:rsid w:val="005F695C"/>
    <w:rsid w:val="005F7038"/>
    <w:rsid w:val="005F7067"/>
    <w:rsid w:val="005F779F"/>
    <w:rsid w:val="005F7812"/>
    <w:rsid w:val="005F791A"/>
    <w:rsid w:val="005F7B9F"/>
    <w:rsid w:val="00600138"/>
    <w:rsid w:val="0060041D"/>
    <w:rsid w:val="006005E6"/>
    <w:rsid w:val="00600698"/>
    <w:rsid w:val="00600D7A"/>
    <w:rsid w:val="00600D8B"/>
    <w:rsid w:val="006013E8"/>
    <w:rsid w:val="00601456"/>
    <w:rsid w:val="006017AD"/>
    <w:rsid w:val="00601893"/>
    <w:rsid w:val="006019FD"/>
    <w:rsid w:val="00601A61"/>
    <w:rsid w:val="00601B9D"/>
    <w:rsid w:val="00601BBB"/>
    <w:rsid w:val="00601BD6"/>
    <w:rsid w:val="00601CFF"/>
    <w:rsid w:val="006021B7"/>
    <w:rsid w:val="00602342"/>
    <w:rsid w:val="0060240C"/>
    <w:rsid w:val="00602EA1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447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76B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888"/>
    <w:rsid w:val="00617BA9"/>
    <w:rsid w:val="006201F8"/>
    <w:rsid w:val="00620341"/>
    <w:rsid w:val="00620955"/>
    <w:rsid w:val="00620A8A"/>
    <w:rsid w:val="0062109E"/>
    <w:rsid w:val="00621572"/>
    <w:rsid w:val="00622405"/>
    <w:rsid w:val="0062263F"/>
    <w:rsid w:val="00622679"/>
    <w:rsid w:val="00622844"/>
    <w:rsid w:val="0062288C"/>
    <w:rsid w:val="00622AFA"/>
    <w:rsid w:val="0062334D"/>
    <w:rsid w:val="00623605"/>
    <w:rsid w:val="00623710"/>
    <w:rsid w:val="006238A3"/>
    <w:rsid w:val="006238B3"/>
    <w:rsid w:val="00623909"/>
    <w:rsid w:val="00623C09"/>
    <w:rsid w:val="00623D0C"/>
    <w:rsid w:val="00624350"/>
    <w:rsid w:val="0062448C"/>
    <w:rsid w:val="0062496A"/>
    <w:rsid w:val="00624C7C"/>
    <w:rsid w:val="0062593F"/>
    <w:rsid w:val="006259D5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7D9"/>
    <w:rsid w:val="00630C35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9D"/>
    <w:rsid w:val="00631FFB"/>
    <w:rsid w:val="00632675"/>
    <w:rsid w:val="00632A16"/>
    <w:rsid w:val="00632BDC"/>
    <w:rsid w:val="00632D0E"/>
    <w:rsid w:val="006330EE"/>
    <w:rsid w:val="00633DA5"/>
    <w:rsid w:val="00633DBF"/>
    <w:rsid w:val="00634010"/>
    <w:rsid w:val="00634F15"/>
    <w:rsid w:val="0063529A"/>
    <w:rsid w:val="00635791"/>
    <w:rsid w:val="006359FC"/>
    <w:rsid w:val="00635DED"/>
    <w:rsid w:val="006361F4"/>
    <w:rsid w:val="00636217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321"/>
    <w:rsid w:val="00641543"/>
    <w:rsid w:val="0064163C"/>
    <w:rsid w:val="00641B33"/>
    <w:rsid w:val="00641C5E"/>
    <w:rsid w:val="00641DC3"/>
    <w:rsid w:val="00641DE5"/>
    <w:rsid w:val="00642064"/>
    <w:rsid w:val="0064233A"/>
    <w:rsid w:val="006423BC"/>
    <w:rsid w:val="006426F2"/>
    <w:rsid w:val="00642B12"/>
    <w:rsid w:val="006436E0"/>
    <w:rsid w:val="00643A71"/>
    <w:rsid w:val="00643C3D"/>
    <w:rsid w:val="00643F0D"/>
    <w:rsid w:val="00643FE0"/>
    <w:rsid w:val="0064400E"/>
    <w:rsid w:val="006445B0"/>
    <w:rsid w:val="006445CC"/>
    <w:rsid w:val="00644884"/>
    <w:rsid w:val="00644936"/>
    <w:rsid w:val="00644A13"/>
    <w:rsid w:val="00644C2B"/>
    <w:rsid w:val="00644CE6"/>
    <w:rsid w:val="00644F4D"/>
    <w:rsid w:val="00645279"/>
    <w:rsid w:val="00645298"/>
    <w:rsid w:val="0064529E"/>
    <w:rsid w:val="00645456"/>
    <w:rsid w:val="0064586B"/>
    <w:rsid w:val="006466ED"/>
    <w:rsid w:val="00646AAC"/>
    <w:rsid w:val="00646B01"/>
    <w:rsid w:val="00646EF0"/>
    <w:rsid w:val="006470F5"/>
    <w:rsid w:val="00647533"/>
    <w:rsid w:val="00647960"/>
    <w:rsid w:val="0065009F"/>
    <w:rsid w:val="0065010C"/>
    <w:rsid w:val="00650567"/>
    <w:rsid w:val="006507BB"/>
    <w:rsid w:val="006509C3"/>
    <w:rsid w:val="00650D07"/>
    <w:rsid w:val="00650DA1"/>
    <w:rsid w:val="00651289"/>
    <w:rsid w:val="006514B1"/>
    <w:rsid w:val="006515C3"/>
    <w:rsid w:val="00651679"/>
    <w:rsid w:val="006518BC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1EA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3FC"/>
    <w:rsid w:val="00660614"/>
    <w:rsid w:val="0066090B"/>
    <w:rsid w:val="00660949"/>
    <w:rsid w:val="00660DC7"/>
    <w:rsid w:val="00660E9C"/>
    <w:rsid w:val="0066121D"/>
    <w:rsid w:val="006612DA"/>
    <w:rsid w:val="00661985"/>
    <w:rsid w:val="00661CFD"/>
    <w:rsid w:val="00662842"/>
    <w:rsid w:val="006629F3"/>
    <w:rsid w:val="00662BB5"/>
    <w:rsid w:val="00662E1F"/>
    <w:rsid w:val="00662E3B"/>
    <w:rsid w:val="00662EC6"/>
    <w:rsid w:val="00663CA9"/>
    <w:rsid w:val="00663CD7"/>
    <w:rsid w:val="00663F1E"/>
    <w:rsid w:val="00663FB5"/>
    <w:rsid w:val="00663FF3"/>
    <w:rsid w:val="00664481"/>
    <w:rsid w:val="006645E8"/>
    <w:rsid w:val="00664B5A"/>
    <w:rsid w:val="00665259"/>
    <w:rsid w:val="00665481"/>
    <w:rsid w:val="006654A8"/>
    <w:rsid w:val="00665678"/>
    <w:rsid w:val="0066577C"/>
    <w:rsid w:val="00665E90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3AB"/>
    <w:rsid w:val="00667447"/>
    <w:rsid w:val="0066747C"/>
    <w:rsid w:val="00667662"/>
    <w:rsid w:val="006678B8"/>
    <w:rsid w:val="006678D3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B86"/>
    <w:rsid w:val="00672E27"/>
    <w:rsid w:val="00672E9C"/>
    <w:rsid w:val="006730A0"/>
    <w:rsid w:val="0067355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5EE"/>
    <w:rsid w:val="00676C2B"/>
    <w:rsid w:val="00676E27"/>
    <w:rsid w:val="00677058"/>
    <w:rsid w:val="0067705F"/>
    <w:rsid w:val="006772EA"/>
    <w:rsid w:val="006776A2"/>
    <w:rsid w:val="00677C93"/>
    <w:rsid w:val="00677C9B"/>
    <w:rsid w:val="0068000C"/>
    <w:rsid w:val="006801A4"/>
    <w:rsid w:val="006802AC"/>
    <w:rsid w:val="0068049D"/>
    <w:rsid w:val="00680801"/>
    <w:rsid w:val="00680A73"/>
    <w:rsid w:val="00680E24"/>
    <w:rsid w:val="006813B6"/>
    <w:rsid w:val="006815B8"/>
    <w:rsid w:val="00681DDE"/>
    <w:rsid w:val="00682217"/>
    <w:rsid w:val="00682302"/>
    <w:rsid w:val="00682446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28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D61"/>
    <w:rsid w:val="00684FE3"/>
    <w:rsid w:val="0068504C"/>
    <w:rsid w:val="006851F6"/>
    <w:rsid w:val="00685444"/>
    <w:rsid w:val="006854EB"/>
    <w:rsid w:val="0068597B"/>
    <w:rsid w:val="00685D70"/>
    <w:rsid w:val="00685F46"/>
    <w:rsid w:val="00686007"/>
    <w:rsid w:val="00686204"/>
    <w:rsid w:val="00686299"/>
    <w:rsid w:val="006863F1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912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B09"/>
    <w:rsid w:val="00696D00"/>
    <w:rsid w:val="00696D41"/>
    <w:rsid w:val="00697502"/>
    <w:rsid w:val="00697BCA"/>
    <w:rsid w:val="00697F72"/>
    <w:rsid w:val="006A0094"/>
    <w:rsid w:val="006A01E3"/>
    <w:rsid w:val="006A0540"/>
    <w:rsid w:val="006A096F"/>
    <w:rsid w:val="006A0A61"/>
    <w:rsid w:val="006A0C53"/>
    <w:rsid w:val="006A14CC"/>
    <w:rsid w:val="006A1567"/>
    <w:rsid w:val="006A1747"/>
    <w:rsid w:val="006A1B0B"/>
    <w:rsid w:val="006A1B0E"/>
    <w:rsid w:val="006A1B37"/>
    <w:rsid w:val="006A23F9"/>
    <w:rsid w:val="006A2695"/>
    <w:rsid w:val="006A29DE"/>
    <w:rsid w:val="006A2A27"/>
    <w:rsid w:val="006A2BE0"/>
    <w:rsid w:val="006A2DAB"/>
    <w:rsid w:val="006A2F14"/>
    <w:rsid w:val="006A2F16"/>
    <w:rsid w:val="006A2F21"/>
    <w:rsid w:val="006A318E"/>
    <w:rsid w:val="006A3427"/>
    <w:rsid w:val="006A3C1B"/>
    <w:rsid w:val="006A3CC2"/>
    <w:rsid w:val="006A3ED8"/>
    <w:rsid w:val="006A3F80"/>
    <w:rsid w:val="006A4021"/>
    <w:rsid w:val="006A4115"/>
    <w:rsid w:val="006A41B6"/>
    <w:rsid w:val="006A43AE"/>
    <w:rsid w:val="006A43B9"/>
    <w:rsid w:val="006A4508"/>
    <w:rsid w:val="006A460D"/>
    <w:rsid w:val="006A4C6C"/>
    <w:rsid w:val="006A4FC8"/>
    <w:rsid w:val="006A51E3"/>
    <w:rsid w:val="006A60C8"/>
    <w:rsid w:val="006A67FA"/>
    <w:rsid w:val="006A708F"/>
    <w:rsid w:val="006A7D41"/>
    <w:rsid w:val="006A7E97"/>
    <w:rsid w:val="006B03F8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573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70C"/>
    <w:rsid w:val="006B4858"/>
    <w:rsid w:val="006B49E0"/>
    <w:rsid w:val="006B4AB5"/>
    <w:rsid w:val="006B4CFD"/>
    <w:rsid w:val="006B51C2"/>
    <w:rsid w:val="006B56C0"/>
    <w:rsid w:val="006B5D39"/>
    <w:rsid w:val="006B60C2"/>
    <w:rsid w:val="006B62E1"/>
    <w:rsid w:val="006B658B"/>
    <w:rsid w:val="006B6596"/>
    <w:rsid w:val="006B6ACF"/>
    <w:rsid w:val="006B6B2B"/>
    <w:rsid w:val="006B7290"/>
    <w:rsid w:val="006B74C4"/>
    <w:rsid w:val="006B7CC2"/>
    <w:rsid w:val="006B7EB6"/>
    <w:rsid w:val="006C007B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23B"/>
    <w:rsid w:val="006C44C7"/>
    <w:rsid w:val="006C4757"/>
    <w:rsid w:val="006C479A"/>
    <w:rsid w:val="006C4C67"/>
    <w:rsid w:val="006C4E53"/>
    <w:rsid w:val="006C4F56"/>
    <w:rsid w:val="006C5155"/>
    <w:rsid w:val="006C57ED"/>
    <w:rsid w:val="006C5B83"/>
    <w:rsid w:val="006C6549"/>
    <w:rsid w:val="006C766F"/>
    <w:rsid w:val="006C7953"/>
    <w:rsid w:val="006C7AAC"/>
    <w:rsid w:val="006C7C44"/>
    <w:rsid w:val="006C7EAA"/>
    <w:rsid w:val="006C7EC4"/>
    <w:rsid w:val="006C7F88"/>
    <w:rsid w:val="006D0353"/>
    <w:rsid w:val="006D03D2"/>
    <w:rsid w:val="006D0B02"/>
    <w:rsid w:val="006D0C4B"/>
    <w:rsid w:val="006D0F0C"/>
    <w:rsid w:val="006D1080"/>
    <w:rsid w:val="006D1423"/>
    <w:rsid w:val="006D1470"/>
    <w:rsid w:val="006D1512"/>
    <w:rsid w:val="006D17AE"/>
    <w:rsid w:val="006D19F7"/>
    <w:rsid w:val="006D1F43"/>
    <w:rsid w:val="006D1F99"/>
    <w:rsid w:val="006D26EA"/>
    <w:rsid w:val="006D2746"/>
    <w:rsid w:val="006D2AE4"/>
    <w:rsid w:val="006D32CA"/>
    <w:rsid w:val="006D3AA0"/>
    <w:rsid w:val="006D3DD5"/>
    <w:rsid w:val="006D44F1"/>
    <w:rsid w:val="006D4582"/>
    <w:rsid w:val="006D45BB"/>
    <w:rsid w:val="006D4A23"/>
    <w:rsid w:val="006D4A53"/>
    <w:rsid w:val="006D4BAD"/>
    <w:rsid w:val="006D4DA4"/>
    <w:rsid w:val="006D5691"/>
    <w:rsid w:val="006D5754"/>
    <w:rsid w:val="006D5FB3"/>
    <w:rsid w:val="006D63DD"/>
    <w:rsid w:val="006D65D0"/>
    <w:rsid w:val="006D683B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7D7"/>
    <w:rsid w:val="006E5C1C"/>
    <w:rsid w:val="006E5E01"/>
    <w:rsid w:val="006E60C6"/>
    <w:rsid w:val="006E6103"/>
    <w:rsid w:val="006E610D"/>
    <w:rsid w:val="006E661F"/>
    <w:rsid w:val="006E66A2"/>
    <w:rsid w:val="006E6F14"/>
    <w:rsid w:val="006E6FD7"/>
    <w:rsid w:val="006E729F"/>
    <w:rsid w:val="006E73E6"/>
    <w:rsid w:val="006E757B"/>
    <w:rsid w:val="006E75AE"/>
    <w:rsid w:val="006E7843"/>
    <w:rsid w:val="006E78D4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24D"/>
    <w:rsid w:val="006F23A8"/>
    <w:rsid w:val="006F2F19"/>
    <w:rsid w:val="006F30BF"/>
    <w:rsid w:val="006F326E"/>
    <w:rsid w:val="006F3314"/>
    <w:rsid w:val="006F3442"/>
    <w:rsid w:val="006F347C"/>
    <w:rsid w:val="006F3708"/>
    <w:rsid w:val="006F446C"/>
    <w:rsid w:val="006F484D"/>
    <w:rsid w:val="006F4E06"/>
    <w:rsid w:val="006F4ED0"/>
    <w:rsid w:val="006F4FAF"/>
    <w:rsid w:val="006F5348"/>
    <w:rsid w:val="006F5506"/>
    <w:rsid w:val="006F5571"/>
    <w:rsid w:val="006F569B"/>
    <w:rsid w:val="006F578E"/>
    <w:rsid w:val="006F5B7C"/>
    <w:rsid w:val="006F5BED"/>
    <w:rsid w:val="006F5E36"/>
    <w:rsid w:val="006F63FC"/>
    <w:rsid w:val="006F64FA"/>
    <w:rsid w:val="006F66A0"/>
    <w:rsid w:val="006F66B2"/>
    <w:rsid w:val="006F6853"/>
    <w:rsid w:val="006F68D8"/>
    <w:rsid w:val="006F6EEE"/>
    <w:rsid w:val="006F7030"/>
    <w:rsid w:val="006F707F"/>
    <w:rsid w:val="006F7114"/>
    <w:rsid w:val="006F719A"/>
    <w:rsid w:val="006F7887"/>
    <w:rsid w:val="006F78B8"/>
    <w:rsid w:val="006F7F89"/>
    <w:rsid w:val="007002D4"/>
    <w:rsid w:val="00700641"/>
    <w:rsid w:val="00701006"/>
    <w:rsid w:val="007016E6"/>
    <w:rsid w:val="00701982"/>
    <w:rsid w:val="007019DE"/>
    <w:rsid w:val="00701A46"/>
    <w:rsid w:val="00701CA8"/>
    <w:rsid w:val="00701ED5"/>
    <w:rsid w:val="007023B8"/>
    <w:rsid w:val="007026EB"/>
    <w:rsid w:val="0070277B"/>
    <w:rsid w:val="007027DA"/>
    <w:rsid w:val="00702A9F"/>
    <w:rsid w:val="00702AFA"/>
    <w:rsid w:val="0070380A"/>
    <w:rsid w:val="0070381B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68B"/>
    <w:rsid w:val="0070599C"/>
    <w:rsid w:val="00705B0D"/>
    <w:rsid w:val="00705BD2"/>
    <w:rsid w:val="00705C1D"/>
    <w:rsid w:val="00705CF9"/>
    <w:rsid w:val="00705E63"/>
    <w:rsid w:val="00705ED6"/>
    <w:rsid w:val="00705FBF"/>
    <w:rsid w:val="007060FB"/>
    <w:rsid w:val="00706560"/>
    <w:rsid w:val="00706762"/>
    <w:rsid w:val="007069A0"/>
    <w:rsid w:val="00706E55"/>
    <w:rsid w:val="00706FAA"/>
    <w:rsid w:val="00707063"/>
    <w:rsid w:val="00707617"/>
    <w:rsid w:val="007076E9"/>
    <w:rsid w:val="007077B5"/>
    <w:rsid w:val="007077FE"/>
    <w:rsid w:val="007078A6"/>
    <w:rsid w:val="00707CF5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688"/>
    <w:rsid w:val="00711B9D"/>
    <w:rsid w:val="00711F19"/>
    <w:rsid w:val="00711F8A"/>
    <w:rsid w:val="007122DF"/>
    <w:rsid w:val="00712540"/>
    <w:rsid w:val="00712DBE"/>
    <w:rsid w:val="00712F07"/>
    <w:rsid w:val="007132DF"/>
    <w:rsid w:val="00713518"/>
    <w:rsid w:val="00713816"/>
    <w:rsid w:val="007139BC"/>
    <w:rsid w:val="007139CF"/>
    <w:rsid w:val="00713C3B"/>
    <w:rsid w:val="00713D63"/>
    <w:rsid w:val="00713E98"/>
    <w:rsid w:val="00714304"/>
    <w:rsid w:val="0071435C"/>
    <w:rsid w:val="00714CB7"/>
    <w:rsid w:val="00714D9D"/>
    <w:rsid w:val="00714F45"/>
    <w:rsid w:val="00715127"/>
    <w:rsid w:val="0071520C"/>
    <w:rsid w:val="0071525D"/>
    <w:rsid w:val="00715475"/>
    <w:rsid w:val="00715D75"/>
    <w:rsid w:val="0071618C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0D8D"/>
    <w:rsid w:val="00721152"/>
    <w:rsid w:val="007217F7"/>
    <w:rsid w:val="007219AF"/>
    <w:rsid w:val="00721A82"/>
    <w:rsid w:val="00721E6C"/>
    <w:rsid w:val="00721EA9"/>
    <w:rsid w:val="00722256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01"/>
    <w:rsid w:val="00725188"/>
    <w:rsid w:val="007253B5"/>
    <w:rsid w:val="0072560E"/>
    <w:rsid w:val="00725720"/>
    <w:rsid w:val="00725C59"/>
    <w:rsid w:val="00726220"/>
    <w:rsid w:val="00726BAA"/>
    <w:rsid w:val="00726CD1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62E"/>
    <w:rsid w:val="00731C81"/>
    <w:rsid w:val="00731DBF"/>
    <w:rsid w:val="00732268"/>
    <w:rsid w:val="0073246C"/>
    <w:rsid w:val="007325F1"/>
    <w:rsid w:val="00732807"/>
    <w:rsid w:val="007332DC"/>
    <w:rsid w:val="0073350B"/>
    <w:rsid w:val="00733569"/>
    <w:rsid w:val="007335B6"/>
    <w:rsid w:val="007336A8"/>
    <w:rsid w:val="0073387E"/>
    <w:rsid w:val="00733C2E"/>
    <w:rsid w:val="00734096"/>
    <w:rsid w:val="00734244"/>
    <w:rsid w:val="00734424"/>
    <w:rsid w:val="007344F4"/>
    <w:rsid w:val="0073453D"/>
    <w:rsid w:val="0073460C"/>
    <w:rsid w:val="007349C7"/>
    <w:rsid w:val="00734F85"/>
    <w:rsid w:val="00735339"/>
    <w:rsid w:val="00735559"/>
    <w:rsid w:val="00735839"/>
    <w:rsid w:val="00735861"/>
    <w:rsid w:val="007359F1"/>
    <w:rsid w:val="00735FA2"/>
    <w:rsid w:val="00736188"/>
    <w:rsid w:val="00736263"/>
    <w:rsid w:val="007362B4"/>
    <w:rsid w:val="007362C3"/>
    <w:rsid w:val="00736310"/>
    <w:rsid w:val="0073639D"/>
    <w:rsid w:val="007365A5"/>
    <w:rsid w:val="007369BF"/>
    <w:rsid w:val="00736F65"/>
    <w:rsid w:val="00736F7C"/>
    <w:rsid w:val="00737E93"/>
    <w:rsid w:val="00740457"/>
    <w:rsid w:val="00740CDD"/>
    <w:rsid w:val="00741057"/>
    <w:rsid w:val="00741191"/>
    <w:rsid w:val="007411A9"/>
    <w:rsid w:val="0074136C"/>
    <w:rsid w:val="00741486"/>
    <w:rsid w:val="0074189F"/>
    <w:rsid w:val="00741EB3"/>
    <w:rsid w:val="0074205E"/>
    <w:rsid w:val="0074289D"/>
    <w:rsid w:val="00742A24"/>
    <w:rsid w:val="00742BE2"/>
    <w:rsid w:val="00742C89"/>
    <w:rsid w:val="00742CB6"/>
    <w:rsid w:val="0074322B"/>
    <w:rsid w:val="00743321"/>
    <w:rsid w:val="007436D5"/>
    <w:rsid w:val="00743A1E"/>
    <w:rsid w:val="00743C5B"/>
    <w:rsid w:val="00743E28"/>
    <w:rsid w:val="0074414F"/>
    <w:rsid w:val="0074475C"/>
    <w:rsid w:val="00744F2E"/>
    <w:rsid w:val="00744F8D"/>
    <w:rsid w:val="0074513D"/>
    <w:rsid w:val="0074514B"/>
    <w:rsid w:val="00745377"/>
    <w:rsid w:val="0074558E"/>
    <w:rsid w:val="00745612"/>
    <w:rsid w:val="00745C07"/>
    <w:rsid w:val="00745C58"/>
    <w:rsid w:val="00745E11"/>
    <w:rsid w:val="0074622B"/>
    <w:rsid w:val="00746331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7AE"/>
    <w:rsid w:val="00752892"/>
    <w:rsid w:val="00752BE7"/>
    <w:rsid w:val="007530A7"/>
    <w:rsid w:val="00753150"/>
    <w:rsid w:val="00753188"/>
    <w:rsid w:val="00753237"/>
    <w:rsid w:val="00753297"/>
    <w:rsid w:val="007533B3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58A"/>
    <w:rsid w:val="00756672"/>
    <w:rsid w:val="007566D7"/>
    <w:rsid w:val="00756FCA"/>
    <w:rsid w:val="00757032"/>
    <w:rsid w:val="00757355"/>
    <w:rsid w:val="00757662"/>
    <w:rsid w:val="0075772A"/>
    <w:rsid w:val="00757A0A"/>
    <w:rsid w:val="00757E98"/>
    <w:rsid w:val="007601A2"/>
    <w:rsid w:val="00760C38"/>
    <w:rsid w:val="00761412"/>
    <w:rsid w:val="0076142E"/>
    <w:rsid w:val="007617AB"/>
    <w:rsid w:val="00761AE7"/>
    <w:rsid w:val="00762A82"/>
    <w:rsid w:val="00762B24"/>
    <w:rsid w:val="00762D0F"/>
    <w:rsid w:val="00763646"/>
    <w:rsid w:val="00763B51"/>
    <w:rsid w:val="00763FEE"/>
    <w:rsid w:val="007640E6"/>
    <w:rsid w:val="00764247"/>
    <w:rsid w:val="0076428D"/>
    <w:rsid w:val="0076458C"/>
    <w:rsid w:val="0076473D"/>
    <w:rsid w:val="00764774"/>
    <w:rsid w:val="00764F09"/>
    <w:rsid w:val="00765145"/>
    <w:rsid w:val="007654CC"/>
    <w:rsid w:val="007656BE"/>
    <w:rsid w:val="00765741"/>
    <w:rsid w:val="00765869"/>
    <w:rsid w:val="00765EA9"/>
    <w:rsid w:val="00765F00"/>
    <w:rsid w:val="00765FA6"/>
    <w:rsid w:val="00766242"/>
    <w:rsid w:val="00766BE3"/>
    <w:rsid w:val="00767373"/>
    <w:rsid w:val="007674A1"/>
    <w:rsid w:val="00767837"/>
    <w:rsid w:val="00767AED"/>
    <w:rsid w:val="00767B43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236"/>
    <w:rsid w:val="0077135B"/>
    <w:rsid w:val="0077138F"/>
    <w:rsid w:val="0077160C"/>
    <w:rsid w:val="0077184B"/>
    <w:rsid w:val="00771A1E"/>
    <w:rsid w:val="00771ADE"/>
    <w:rsid w:val="00771EC2"/>
    <w:rsid w:val="00771EE8"/>
    <w:rsid w:val="007723F4"/>
    <w:rsid w:val="00772787"/>
    <w:rsid w:val="0077281A"/>
    <w:rsid w:val="007729EF"/>
    <w:rsid w:val="00772DA8"/>
    <w:rsid w:val="00772F4F"/>
    <w:rsid w:val="00773241"/>
    <w:rsid w:val="00773675"/>
    <w:rsid w:val="00773C6E"/>
    <w:rsid w:val="00773FA3"/>
    <w:rsid w:val="007742D5"/>
    <w:rsid w:val="0077436D"/>
    <w:rsid w:val="00774752"/>
    <w:rsid w:val="00774FFE"/>
    <w:rsid w:val="00775487"/>
    <w:rsid w:val="007758D0"/>
    <w:rsid w:val="00775DEF"/>
    <w:rsid w:val="00776030"/>
    <w:rsid w:val="007762E6"/>
    <w:rsid w:val="00776313"/>
    <w:rsid w:val="0077647D"/>
    <w:rsid w:val="00776654"/>
    <w:rsid w:val="00776E70"/>
    <w:rsid w:val="00776FDA"/>
    <w:rsid w:val="007771C3"/>
    <w:rsid w:val="00777249"/>
    <w:rsid w:val="0077724F"/>
    <w:rsid w:val="007773BD"/>
    <w:rsid w:val="007773CD"/>
    <w:rsid w:val="00777479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799"/>
    <w:rsid w:val="007818A9"/>
    <w:rsid w:val="00781A31"/>
    <w:rsid w:val="00781B16"/>
    <w:rsid w:val="00781BE0"/>
    <w:rsid w:val="00781C49"/>
    <w:rsid w:val="00781FB8"/>
    <w:rsid w:val="007829B1"/>
    <w:rsid w:val="00782B30"/>
    <w:rsid w:val="00782D46"/>
    <w:rsid w:val="00782E65"/>
    <w:rsid w:val="00782F39"/>
    <w:rsid w:val="00783487"/>
    <w:rsid w:val="00783542"/>
    <w:rsid w:val="007838B0"/>
    <w:rsid w:val="00783E62"/>
    <w:rsid w:val="007842FC"/>
    <w:rsid w:val="00784796"/>
    <w:rsid w:val="007848B6"/>
    <w:rsid w:val="00784DBB"/>
    <w:rsid w:val="007859F8"/>
    <w:rsid w:val="00785A33"/>
    <w:rsid w:val="00785DF9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9F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5C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2F7"/>
    <w:rsid w:val="007973C9"/>
    <w:rsid w:val="00797633"/>
    <w:rsid w:val="007978AD"/>
    <w:rsid w:val="0079793B"/>
    <w:rsid w:val="00797BEC"/>
    <w:rsid w:val="00797F2F"/>
    <w:rsid w:val="007A03BA"/>
    <w:rsid w:val="007A03FF"/>
    <w:rsid w:val="007A046F"/>
    <w:rsid w:val="007A06E3"/>
    <w:rsid w:val="007A0AE1"/>
    <w:rsid w:val="007A15BE"/>
    <w:rsid w:val="007A1D6D"/>
    <w:rsid w:val="007A1DA3"/>
    <w:rsid w:val="007A1DDE"/>
    <w:rsid w:val="007A1E58"/>
    <w:rsid w:val="007A2146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4F16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2C3"/>
    <w:rsid w:val="007A6442"/>
    <w:rsid w:val="007A64CE"/>
    <w:rsid w:val="007A65D0"/>
    <w:rsid w:val="007A6D17"/>
    <w:rsid w:val="007A6EB2"/>
    <w:rsid w:val="007A6F3D"/>
    <w:rsid w:val="007A7158"/>
    <w:rsid w:val="007A72C0"/>
    <w:rsid w:val="007A7879"/>
    <w:rsid w:val="007A7FB0"/>
    <w:rsid w:val="007B04A2"/>
    <w:rsid w:val="007B0777"/>
    <w:rsid w:val="007B0886"/>
    <w:rsid w:val="007B0C27"/>
    <w:rsid w:val="007B1928"/>
    <w:rsid w:val="007B1CE1"/>
    <w:rsid w:val="007B1F72"/>
    <w:rsid w:val="007B24C9"/>
    <w:rsid w:val="007B2535"/>
    <w:rsid w:val="007B261E"/>
    <w:rsid w:val="007B277E"/>
    <w:rsid w:val="007B2BF0"/>
    <w:rsid w:val="007B3448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607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68F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1A6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9F9"/>
    <w:rsid w:val="007D1D58"/>
    <w:rsid w:val="007D1F96"/>
    <w:rsid w:val="007D2284"/>
    <w:rsid w:val="007D2B77"/>
    <w:rsid w:val="007D3159"/>
    <w:rsid w:val="007D31DA"/>
    <w:rsid w:val="007D391E"/>
    <w:rsid w:val="007D3C2B"/>
    <w:rsid w:val="007D3D1F"/>
    <w:rsid w:val="007D3E86"/>
    <w:rsid w:val="007D3F01"/>
    <w:rsid w:val="007D4077"/>
    <w:rsid w:val="007D40B6"/>
    <w:rsid w:val="007D4155"/>
    <w:rsid w:val="007D44C3"/>
    <w:rsid w:val="007D466A"/>
    <w:rsid w:val="007D469B"/>
    <w:rsid w:val="007D4B2A"/>
    <w:rsid w:val="007D4E5A"/>
    <w:rsid w:val="007D50B3"/>
    <w:rsid w:val="007D5546"/>
    <w:rsid w:val="007D560E"/>
    <w:rsid w:val="007D57DC"/>
    <w:rsid w:val="007D61A6"/>
    <w:rsid w:val="007D67E5"/>
    <w:rsid w:val="007D687B"/>
    <w:rsid w:val="007D6B05"/>
    <w:rsid w:val="007D6BEC"/>
    <w:rsid w:val="007D6D01"/>
    <w:rsid w:val="007D7020"/>
    <w:rsid w:val="007D727D"/>
    <w:rsid w:val="007D7502"/>
    <w:rsid w:val="007D7677"/>
    <w:rsid w:val="007D781E"/>
    <w:rsid w:val="007D7BD6"/>
    <w:rsid w:val="007D7EE5"/>
    <w:rsid w:val="007D7FBF"/>
    <w:rsid w:val="007E0914"/>
    <w:rsid w:val="007E0FE7"/>
    <w:rsid w:val="007E1331"/>
    <w:rsid w:val="007E140B"/>
    <w:rsid w:val="007E1606"/>
    <w:rsid w:val="007E1732"/>
    <w:rsid w:val="007E1B50"/>
    <w:rsid w:val="007E1D45"/>
    <w:rsid w:val="007E1D84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1F84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417"/>
    <w:rsid w:val="007F6A1D"/>
    <w:rsid w:val="007F6A6E"/>
    <w:rsid w:val="007F6B18"/>
    <w:rsid w:val="007F6EF8"/>
    <w:rsid w:val="007F7059"/>
    <w:rsid w:val="007F71DC"/>
    <w:rsid w:val="007F725B"/>
    <w:rsid w:val="007F7333"/>
    <w:rsid w:val="007F741B"/>
    <w:rsid w:val="007F7F4B"/>
    <w:rsid w:val="00800151"/>
    <w:rsid w:val="008003CE"/>
    <w:rsid w:val="00800619"/>
    <w:rsid w:val="00800908"/>
    <w:rsid w:val="00800C45"/>
    <w:rsid w:val="008019EC"/>
    <w:rsid w:val="00801CA7"/>
    <w:rsid w:val="00801CBA"/>
    <w:rsid w:val="008022D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990"/>
    <w:rsid w:val="00804C4E"/>
    <w:rsid w:val="00804CAD"/>
    <w:rsid w:val="008050E7"/>
    <w:rsid w:val="00805169"/>
    <w:rsid w:val="00805351"/>
    <w:rsid w:val="008054C4"/>
    <w:rsid w:val="008058DB"/>
    <w:rsid w:val="0080599F"/>
    <w:rsid w:val="00805B54"/>
    <w:rsid w:val="00806129"/>
    <w:rsid w:val="008066CB"/>
    <w:rsid w:val="008068EE"/>
    <w:rsid w:val="00806CC4"/>
    <w:rsid w:val="008070C5"/>
    <w:rsid w:val="00807388"/>
    <w:rsid w:val="00807A06"/>
    <w:rsid w:val="00807B5A"/>
    <w:rsid w:val="00807D34"/>
    <w:rsid w:val="00810199"/>
    <w:rsid w:val="00810C79"/>
    <w:rsid w:val="00810CD0"/>
    <w:rsid w:val="00810F7C"/>
    <w:rsid w:val="0081108B"/>
    <w:rsid w:val="00811180"/>
    <w:rsid w:val="00811211"/>
    <w:rsid w:val="00811589"/>
    <w:rsid w:val="00811D60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4C2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0F9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15C"/>
    <w:rsid w:val="0082336D"/>
    <w:rsid w:val="008238DB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488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27B3"/>
    <w:rsid w:val="00832C47"/>
    <w:rsid w:val="00833712"/>
    <w:rsid w:val="00834013"/>
    <w:rsid w:val="0083438C"/>
    <w:rsid w:val="008345BB"/>
    <w:rsid w:val="008349E8"/>
    <w:rsid w:val="008349F9"/>
    <w:rsid w:val="00834A22"/>
    <w:rsid w:val="00834AE0"/>
    <w:rsid w:val="0083505E"/>
    <w:rsid w:val="00835B32"/>
    <w:rsid w:val="00835CD5"/>
    <w:rsid w:val="00836015"/>
    <w:rsid w:val="00836386"/>
    <w:rsid w:val="00836ABC"/>
    <w:rsid w:val="00836C77"/>
    <w:rsid w:val="00836F39"/>
    <w:rsid w:val="00836FE7"/>
    <w:rsid w:val="00837398"/>
    <w:rsid w:val="008374EE"/>
    <w:rsid w:val="00837731"/>
    <w:rsid w:val="00837A60"/>
    <w:rsid w:val="00837FFD"/>
    <w:rsid w:val="0084023D"/>
    <w:rsid w:val="0084026F"/>
    <w:rsid w:val="00840396"/>
    <w:rsid w:val="00840532"/>
    <w:rsid w:val="00840776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14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4EF0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6BDC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113"/>
    <w:rsid w:val="008518B4"/>
    <w:rsid w:val="008520C6"/>
    <w:rsid w:val="00852281"/>
    <w:rsid w:val="00852450"/>
    <w:rsid w:val="008524F0"/>
    <w:rsid w:val="00852827"/>
    <w:rsid w:val="00852919"/>
    <w:rsid w:val="00852DEE"/>
    <w:rsid w:val="0085380B"/>
    <w:rsid w:val="00853D16"/>
    <w:rsid w:val="00853F8F"/>
    <w:rsid w:val="00854283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A3F"/>
    <w:rsid w:val="00855BB1"/>
    <w:rsid w:val="00855E11"/>
    <w:rsid w:val="00855E23"/>
    <w:rsid w:val="0085643B"/>
    <w:rsid w:val="0085663D"/>
    <w:rsid w:val="0085669A"/>
    <w:rsid w:val="00856CAF"/>
    <w:rsid w:val="00856E49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37"/>
    <w:rsid w:val="008610F1"/>
    <w:rsid w:val="00861206"/>
    <w:rsid w:val="0086166B"/>
    <w:rsid w:val="00861987"/>
    <w:rsid w:val="00862088"/>
    <w:rsid w:val="008620A9"/>
    <w:rsid w:val="008622FF"/>
    <w:rsid w:val="0086248D"/>
    <w:rsid w:val="008627F2"/>
    <w:rsid w:val="00862872"/>
    <w:rsid w:val="00862A8A"/>
    <w:rsid w:val="00862B3A"/>
    <w:rsid w:val="00862C5F"/>
    <w:rsid w:val="0086307E"/>
    <w:rsid w:val="008631D8"/>
    <w:rsid w:val="008633C6"/>
    <w:rsid w:val="0086359D"/>
    <w:rsid w:val="00863B83"/>
    <w:rsid w:val="00863C19"/>
    <w:rsid w:val="00863F9F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A93"/>
    <w:rsid w:val="00864E4E"/>
    <w:rsid w:val="008650CF"/>
    <w:rsid w:val="0086519D"/>
    <w:rsid w:val="008653A5"/>
    <w:rsid w:val="0086592A"/>
    <w:rsid w:val="008659BC"/>
    <w:rsid w:val="00865D1A"/>
    <w:rsid w:val="00865D3E"/>
    <w:rsid w:val="00866115"/>
    <w:rsid w:val="008664A6"/>
    <w:rsid w:val="008676DB"/>
    <w:rsid w:val="008676EF"/>
    <w:rsid w:val="00867795"/>
    <w:rsid w:val="00870583"/>
    <w:rsid w:val="0087099E"/>
    <w:rsid w:val="00870DA6"/>
    <w:rsid w:val="00870F3B"/>
    <w:rsid w:val="00871184"/>
    <w:rsid w:val="008712EB"/>
    <w:rsid w:val="008714D3"/>
    <w:rsid w:val="0087197A"/>
    <w:rsid w:val="008719F2"/>
    <w:rsid w:val="008726CF"/>
    <w:rsid w:val="00872707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4D33"/>
    <w:rsid w:val="00875083"/>
    <w:rsid w:val="008753BF"/>
    <w:rsid w:val="008757AB"/>
    <w:rsid w:val="00875FFB"/>
    <w:rsid w:val="008760BF"/>
    <w:rsid w:val="0087687A"/>
    <w:rsid w:val="00877478"/>
    <w:rsid w:val="0087758E"/>
    <w:rsid w:val="008776B0"/>
    <w:rsid w:val="00880229"/>
    <w:rsid w:val="0088040D"/>
    <w:rsid w:val="00880643"/>
    <w:rsid w:val="008809BC"/>
    <w:rsid w:val="00880C61"/>
    <w:rsid w:val="00880FB0"/>
    <w:rsid w:val="008813C9"/>
    <w:rsid w:val="00881647"/>
    <w:rsid w:val="0088171E"/>
    <w:rsid w:val="00881AAB"/>
    <w:rsid w:val="00881D99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2EB0"/>
    <w:rsid w:val="008830D1"/>
    <w:rsid w:val="008832E2"/>
    <w:rsid w:val="0088353F"/>
    <w:rsid w:val="00883591"/>
    <w:rsid w:val="00883763"/>
    <w:rsid w:val="00883798"/>
    <w:rsid w:val="0088387D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06B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1DDB"/>
    <w:rsid w:val="00892596"/>
    <w:rsid w:val="008925E3"/>
    <w:rsid w:val="00892E48"/>
    <w:rsid w:val="008930F4"/>
    <w:rsid w:val="008931A8"/>
    <w:rsid w:val="00893BA2"/>
    <w:rsid w:val="00893D9D"/>
    <w:rsid w:val="00893EE1"/>
    <w:rsid w:val="00893FCD"/>
    <w:rsid w:val="0089417A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97D95"/>
    <w:rsid w:val="008A0A0A"/>
    <w:rsid w:val="008A0C0E"/>
    <w:rsid w:val="008A0FE5"/>
    <w:rsid w:val="008A1153"/>
    <w:rsid w:val="008A12D7"/>
    <w:rsid w:val="008A151E"/>
    <w:rsid w:val="008A17EA"/>
    <w:rsid w:val="008A1CAA"/>
    <w:rsid w:val="008A230B"/>
    <w:rsid w:val="008A26AB"/>
    <w:rsid w:val="008A29FD"/>
    <w:rsid w:val="008A2BC7"/>
    <w:rsid w:val="008A2D53"/>
    <w:rsid w:val="008A330C"/>
    <w:rsid w:val="008A352A"/>
    <w:rsid w:val="008A352D"/>
    <w:rsid w:val="008A3608"/>
    <w:rsid w:val="008A36B0"/>
    <w:rsid w:val="008A3BFB"/>
    <w:rsid w:val="008A3DC8"/>
    <w:rsid w:val="008A3F15"/>
    <w:rsid w:val="008A3F84"/>
    <w:rsid w:val="008A4081"/>
    <w:rsid w:val="008A425C"/>
    <w:rsid w:val="008A4387"/>
    <w:rsid w:val="008A43E4"/>
    <w:rsid w:val="008A4604"/>
    <w:rsid w:val="008A4715"/>
    <w:rsid w:val="008A4826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E0A"/>
    <w:rsid w:val="008A6F8E"/>
    <w:rsid w:val="008A719F"/>
    <w:rsid w:val="008A77D8"/>
    <w:rsid w:val="008A7A5A"/>
    <w:rsid w:val="008A7BD9"/>
    <w:rsid w:val="008A7D7A"/>
    <w:rsid w:val="008A7D84"/>
    <w:rsid w:val="008B0406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31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999"/>
    <w:rsid w:val="008B5A00"/>
    <w:rsid w:val="008B5DF3"/>
    <w:rsid w:val="008B6308"/>
    <w:rsid w:val="008B675B"/>
    <w:rsid w:val="008B6A0A"/>
    <w:rsid w:val="008B6BCD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8D6"/>
    <w:rsid w:val="008C2943"/>
    <w:rsid w:val="008C2986"/>
    <w:rsid w:val="008C2D37"/>
    <w:rsid w:val="008C2DD1"/>
    <w:rsid w:val="008C31A5"/>
    <w:rsid w:val="008C31EB"/>
    <w:rsid w:val="008C334B"/>
    <w:rsid w:val="008C3417"/>
    <w:rsid w:val="008C3634"/>
    <w:rsid w:val="008C3DF9"/>
    <w:rsid w:val="008C4025"/>
    <w:rsid w:val="008C4451"/>
    <w:rsid w:val="008C4A02"/>
    <w:rsid w:val="008C4BD5"/>
    <w:rsid w:val="008C4BEF"/>
    <w:rsid w:val="008C4CEA"/>
    <w:rsid w:val="008C4F20"/>
    <w:rsid w:val="008C5E39"/>
    <w:rsid w:val="008C620D"/>
    <w:rsid w:val="008C63B6"/>
    <w:rsid w:val="008C650D"/>
    <w:rsid w:val="008C659C"/>
    <w:rsid w:val="008C6874"/>
    <w:rsid w:val="008C6B48"/>
    <w:rsid w:val="008C6D9C"/>
    <w:rsid w:val="008C73A3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1981"/>
    <w:rsid w:val="008D19FE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52F"/>
    <w:rsid w:val="008D7B3A"/>
    <w:rsid w:val="008D7BF9"/>
    <w:rsid w:val="008D7F96"/>
    <w:rsid w:val="008E0228"/>
    <w:rsid w:val="008E0299"/>
    <w:rsid w:val="008E0313"/>
    <w:rsid w:val="008E055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13B"/>
    <w:rsid w:val="008E345C"/>
    <w:rsid w:val="008E356A"/>
    <w:rsid w:val="008E38BD"/>
    <w:rsid w:val="008E3C1A"/>
    <w:rsid w:val="008E3ECA"/>
    <w:rsid w:val="008E43F9"/>
    <w:rsid w:val="008E443A"/>
    <w:rsid w:val="008E4755"/>
    <w:rsid w:val="008E4A62"/>
    <w:rsid w:val="008E4C46"/>
    <w:rsid w:val="008E4C53"/>
    <w:rsid w:val="008E4FF7"/>
    <w:rsid w:val="008E5072"/>
    <w:rsid w:val="008E50B6"/>
    <w:rsid w:val="008E55D7"/>
    <w:rsid w:val="008E56C3"/>
    <w:rsid w:val="008E5839"/>
    <w:rsid w:val="008E5A95"/>
    <w:rsid w:val="008E6047"/>
    <w:rsid w:val="008E6196"/>
    <w:rsid w:val="008E629F"/>
    <w:rsid w:val="008E62D0"/>
    <w:rsid w:val="008E6737"/>
    <w:rsid w:val="008E67F7"/>
    <w:rsid w:val="008E69B4"/>
    <w:rsid w:val="008E6A62"/>
    <w:rsid w:val="008E6E0F"/>
    <w:rsid w:val="008E716F"/>
    <w:rsid w:val="008E7306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3E5"/>
    <w:rsid w:val="008F14A5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1C3"/>
    <w:rsid w:val="008F7360"/>
    <w:rsid w:val="008F7B4E"/>
    <w:rsid w:val="00900057"/>
    <w:rsid w:val="009009EF"/>
    <w:rsid w:val="00900B24"/>
    <w:rsid w:val="00900F93"/>
    <w:rsid w:val="0090101B"/>
    <w:rsid w:val="0090113A"/>
    <w:rsid w:val="00901740"/>
    <w:rsid w:val="00901AB7"/>
    <w:rsid w:val="00901DA4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EB5"/>
    <w:rsid w:val="00904F20"/>
    <w:rsid w:val="0090507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65B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5E28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198"/>
    <w:rsid w:val="009218BE"/>
    <w:rsid w:val="00921A1C"/>
    <w:rsid w:val="00921C74"/>
    <w:rsid w:val="009220CF"/>
    <w:rsid w:val="0092241F"/>
    <w:rsid w:val="0092306A"/>
    <w:rsid w:val="009233ED"/>
    <w:rsid w:val="0092340A"/>
    <w:rsid w:val="009235F5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5FD6"/>
    <w:rsid w:val="00926266"/>
    <w:rsid w:val="009262B0"/>
    <w:rsid w:val="00926534"/>
    <w:rsid w:val="0092655E"/>
    <w:rsid w:val="00926CF5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2BD"/>
    <w:rsid w:val="009334D2"/>
    <w:rsid w:val="00933695"/>
    <w:rsid w:val="00933ABE"/>
    <w:rsid w:val="00933FA4"/>
    <w:rsid w:val="00934226"/>
    <w:rsid w:val="00934529"/>
    <w:rsid w:val="009348A4"/>
    <w:rsid w:val="009348CF"/>
    <w:rsid w:val="00934F73"/>
    <w:rsid w:val="00934F89"/>
    <w:rsid w:val="009350C9"/>
    <w:rsid w:val="009353C3"/>
    <w:rsid w:val="0093573B"/>
    <w:rsid w:val="0093592F"/>
    <w:rsid w:val="00935ADD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67F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1BD"/>
    <w:rsid w:val="009412DE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63A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525"/>
    <w:rsid w:val="00945655"/>
    <w:rsid w:val="00945914"/>
    <w:rsid w:val="00945B05"/>
    <w:rsid w:val="00946047"/>
    <w:rsid w:val="009460FD"/>
    <w:rsid w:val="00946289"/>
    <w:rsid w:val="00947001"/>
    <w:rsid w:val="009470D0"/>
    <w:rsid w:val="00947181"/>
    <w:rsid w:val="00947628"/>
    <w:rsid w:val="009479CA"/>
    <w:rsid w:val="00947D1A"/>
    <w:rsid w:val="009501F4"/>
    <w:rsid w:val="00950378"/>
    <w:rsid w:val="0095067C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4FA9"/>
    <w:rsid w:val="00955336"/>
    <w:rsid w:val="009553A2"/>
    <w:rsid w:val="009553B2"/>
    <w:rsid w:val="00955880"/>
    <w:rsid w:val="00955A1B"/>
    <w:rsid w:val="00956275"/>
    <w:rsid w:val="009568B4"/>
    <w:rsid w:val="00957503"/>
    <w:rsid w:val="00957775"/>
    <w:rsid w:val="00957E7D"/>
    <w:rsid w:val="00957F81"/>
    <w:rsid w:val="00960645"/>
    <w:rsid w:val="00960DED"/>
    <w:rsid w:val="00960ECF"/>
    <w:rsid w:val="0096119C"/>
    <w:rsid w:val="00961220"/>
    <w:rsid w:val="0096189C"/>
    <w:rsid w:val="009622B5"/>
    <w:rsid w:val="00962857"/>
    <w:rsid w:val="00962A4B"/>
    <w:rsid w:val="00962B8E"/>
    <w:rsid w:val="00962F02"/>
    <w:rsid w:val="00963085"/>
    <w:rsid w:val="00963175"/>
    <w:rsid w:val="0096321F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533"/>
    <w:rsid w:val="009658CD"/>
    <w:rsid w:val="00965BA5"/>
    <w:rsid w:val="00965EE7"/>
    <w:rsid w:val="00966451"/>
    <w:rsid w:val="00966C7E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31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32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6EE7"/>
    <w:rsid w:val="00977054"/>
    <w:rsid w:val="009776DA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282"/>
    <w:rsid w:val="00981481"/>
    <w:rsid w:val="00981856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2F8C"/>
    <w:rsid w:val="00983934"/>
    <w:rsid w:val="00983C48"/>
    <w:rsid w:val="00983E4D"/>
    <w:rsid w:val="00983F55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23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35D"/>
    <w:rsid w:val="00991477"/>
    <w:rsid w:val="00991D14"/>
    <w:rsid w:val="00991E7B"/>
    <w:rsid w:val="00992405"/>
    <w:rsid w:val="00992C84"/>
    <w:rsid w:val="0099306C"/>
    <w:rsid w:val="0099340C"/>
    <w:rsid w:val="00994402"/>
    <w:rsid w:val="00994782"/>
    <w:rsid w:val="00994BDA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07C"/>
    <w:rsid w:val="00997138"/>
    <w:rsid w:val="0099728A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2B93"/>
    <w:rsid w:val="009A3660"/>
    <w:rsid w:val="009A3848"/>
    <w:rsid w:val="009A3B8B"/>
    <w:rsid w:val="009A3C8F"/>
    <w:rsid w:val="009A3DC0"/>
    <w:rsid w:val="009A3E05"/>
    <w:rsid w:val="009A482A"/>
    <w:rsid w:val="009A4890"/>
    <w:rsid w:val="009A4A72"/>
    <w:rsid w:val="009A4CD3"/>
    <w:rsid w:val="009A4E2A"/>
    <w:rsid w:val="009A500C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3EC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369"/>
    <w:rsid w:val="009B4653"/>
    <w:rsid w:val="009B478F"/>
    <w:rsid w:val="009B47B3"/>
    <w:rsid w:val="009B4936"/>
    <w:rsid w:val="009B4B2A"/>
    <w:rsid w:val="009B503D"/>
    <w:rsid w:val="009B5058"/>
    <w:rsid w:val="009B50AA"/>
    <w:rsid w:val="009B55A7"/>
    <w:rsid w:val="009B56A4"/>
    <w:rsid w:val="009B5A02"/>
    <w:rsid w:val="009B5B39"/>
    <w:rsid w:val="009B5CE8"/>
    <w:rsid w:val="009B5D15"/>
    <w:rsid w:val="009B6293"/>
    <w:rsid w:val="009B6B1B"/>
    <w:rsid w:val="009B6D28"/>
    <w:rsid w:val="009B70B2"/>
    <w:rsid w:val="009B73D1"/>
    <w:rsid w:val="009B7681"/>
    <w:rsid w:val="009B77F6"/>
    <w:rsid w:val="009B7AE2"/>
    <w:rsid w:val="009C03DA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533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5FAE"/>
    <w:rsid w:val="009C607E"/>
    <w:rsid w:val="009C60DD"/>
    <w:rsid w:val="009C6340"/>
    <w:rsid w:val="009C6A49"/>
    <w:rsid w:val="009C6DF7"/>
    <w:rsid w:val="009C6EC2"/>
    <w:rsid w:val="009C7439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964"/>
    <w:rsid w:val="009D0FB6"/>
    <w:rsid w:val="009D11F7"/>
    <w:rsid w:val="009D12D2"/>
    <w:rsid w:val="009D1630"/>
    <w:rsid w:val="009D16A3"/>
    <w:rsid w:val="009D182E"/>
    <w:rsid w:val="009D1A08"/>
    <w:rsid w:val="009D1A46"/>
    <w:rsid w:val="009D1C7E"/>
    <w:rsid w:val="009D1D3E"/>
    <w:rsid w:val="009D1DD9"/>
    <w:rsid w:val="009D206C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0EB"/>
    <w:rsid w:val="009D4708"/>
    <w:rsid w:val="009D4FAD"/>
    <w:rsid w:val="009D54F9"/>
    <w:rsid w:val="009D55B0"/>
    <w:rsid w:val="009D5617"/>
    <w:rsid w:val="009D5959"/>
    <w:rsid w:val="009D5966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48"/>
    <w:rsid w:val="009E1270"/>
    <w:rsid w:val="009E17EB"/>
    <w:rsid w:val="009E1BF3"/>
    <w:rsid w:val="009E23A1"/>
    <w:rsid w:val="009E25E5"/>
    <w:rsid w:val="009E28CE"/>
    <w:rsid w:val="009E28E2"/>
    <w:rsid w:val="009E2CC1"/>
    <w:rsid w:val="009E2F4E"/>
    <w:rsid w:val="009E3146"/>
    <w:rsid w:val="009E3A5F"/>
    <w:rsid w:val="009E404B"/>
    <w:rsid w:val="009E4272"/>
    <w:rsid w:val="009E4A8E"/>
    <w:rsid w:val="009E4C03"/>
    <w:rsid w:val="009E4E93"/>
    <w:rsid w:val="009E4F0F"/>
    <w:rsid w:val="009E5370"/>
    <w:rsid w:val="009E580B"/>
    <w:rsid w:val="009E587F"/>
    <w:rsid w:val="009E58FB"/>
    <w:rsid w:val="009E5AA6"/>
    <w:rsid w:val="009E5E54"/>
    <w:rsid w:val="009E60BF"/>
    <w:rsid w:val="009E60D2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5EA"/>
    <w:rsid w:val="009E763F"/>
    <w:rsid w:val="009E776B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BB"/>
    <w:rsid w:val="009F19FE"/>
    <w:rsid w:val="009F1B15"/>
    <w:rsid w:val="009F1EE8"/>
    <w:rsid w:val="009F1F06"/>
    <w:rsid w:val="009F222D"/>
    <w:rsid w:val="009F2237"/>
    <w:rsid w:val="009F2947"/>
    <w:rsid w:val="009F2C3C"/>
    <w:rsid w:val="009F2EDF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5EB4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08F"/>
    <w:rsid w:val="00A00298"/>
    <w:rsid w:val="00A00BFA"/>
    <w:rsid w:val="00A00F7D"/>
    <w:rsid w:val="00A01299"/>
    <w:rsid w:val="00A01433"/>
    <w:rsid w:val="00A01945"/>
    <w:rsid w:val="00A01A84"/>
    <w:rsid w:val="00A01B1F"/>
    <w:rsid w:val="00A01DB1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5B2"/>
    <w:rsid w:val="00A059B7"/>
    <w:rsid w:val="00A05E97"/>
    <w:rsid w:val="00A066C7"/>
    <w:rsid w:val="00A06810"/>
    <w:rsid w:val="00A06BE3"/>
    <w:rsid w:val="00A06CD6"/>
    <w:rsid w:val="00A0707C"/>
    <w:rsid w:val="00A077EA"/>
    <w:rsid w:val="00A07937"/>
    <w:rsid w:val="00A079D4"/>
    <w:rsid w:val="00A07AC3"/>
    <w:rsid w:val="00A07AE2"/>
    <w:rsid w:val="00A07CAB"/>
    <w:rsid w:val="00A1016F"/>
    <w:rsid w:val="00A1020C"/>
    <w:rsid w:val="00A10B47"/>
    <w:rsid w:val="00A10DC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177"/>
    <w:rsid w:val="00A1346F"/>
    <w:rsid w:val="00A1354E"/>
    <w:rsid w:val="00A13A11"/>
    <w:rsid w:val="00A13AA9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3A3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23D"/>
    <w:rsid w:val="00A234F3"/>
    <w:rsid w:val="00A236AB"/>
    <w:rsid w:val="00A23759"/>
    <w:rsid w:val="00A24696"/>
    <w:rsid w:val="00A24804"/>
    <w:rsid w:val="00A2481E"/>
    <w:rsid w:val="00A24965"/>
    <w:rsid w:val="00A250E0"/>
    <w:rsid w:val="00A25337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113"/>
    <w:rsid w:val="00A33341"/>
    <w:rsid w:val="00A3341A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293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52E"/>
    <w:rsid w:val="00A42934"/>
    <w:rsid w:val="00A429E4"/>
    <w:rsid w:val="00A4317B"/>
    <w:rsid w:val="00A43199"/>
    <w:rsid w:val="00A43601"/>
    <w:rsid w:val="00A438C6"/>
    <w:rsid w:val="00A438E7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4F58"/>
    <w:rsid w:val="00A458C8"/>
    <w:rsid w:val="00A45925"/>
    <w:rsid w:val="00A46499"/>
    <w:rsid w:val="00A4649A"/>
    <w:rsid w:val="00A46657"/>
    <w:rsid w:val="00A469D0"/>
    <w:rsid w:val="00A46FCA"/>
    <w:rsid w:val="00A473BB"/>
    <w:rsid w:val="00A474CD"/>
    <w:rsid w:val="00A478E6"/>
    <w:rsid w:val="00A50766"/>
    <w:rsid w:val="00A5111F"/>
    <w:rsid w:val="00A512D9"/>
    <w:rsid w:val="00A514E3"/>
    <w:rsid w:val="00A5185A"/>
    <w:rsid w:val="00A518F9"/>
    <w:rsid w:val="00A51D53"/>
    <w:rsid w:val="00A51E52"/>
    <w:rsid w:val="00A528C8"/>
    <w:rsid w:val="00A5290C"/>
    <w:rsid w:val="00A52A20"/>
    <w:rsid w:val="00A52A29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31"/>
    <w:rsid w:val="00A562E0"/>
    <w:rsid w:val="00A56373"/>
    <w:rsid w:val="00A569F7"/>
    <w:rsid w:val="00A56C64"/>
    <w:rsid w:val="00A5743F"/>
    <w:rsid w:val="00A575B9"/>
    <w:rsid w:val="00A5794A"/>
    <w:rsid w:val="00A57FA4"/>
    <w:rsid w:val="00A602E2"/>
    <w:rsid w:val="00A60480"/>
    <w:rsid w:val="00A604F6"/>
    <w:rsid w:val="00A60714"/>
    <w:rsid w:val="00A6085F"/>
    <w:rsid w:val="00A60A8C"/>
    <w:rsid w:val="00A60D56"/>
    <w:rsid w:val="00A60DFC"/>
    <w:rsid w:val="00A61389"/>
    <w:rsid w:val="00A61497"/>
    <w:rsid w:val="00A61622"/>
    <w:rsid w:val="00A617F8"/>
    <w:rsid w:val="00A61FFF"/>
    <w:rsid w:val="00A62173"/>
    <w:rsid w:val="00A62339"/>
    <w:rsid w:val="00A624B3"/>
    <w:rsid w:val="00A625B6"/>
    <w:rsid w:val="00A62600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7D4"/>
    <w:rsid w:val="00A658E5"/>
    <w:rsid w:val="00A65A25"/>
    <w:rsid w:val="00A65ADB"/>
    <w:rsid w:val="00A65CCC"/>
    <w:rsid w:val="00A65F36"/>
    <w:rsid w:val="00A660EA"/>
    <w:rsid w:val="00A66303"/>
    <w:rsid w:val="00A66592"/>
    <w:rsid w:val="00A6687C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798"/>
    <w:rsid w:val="00A70A73"/>
    <w:rsid w:val="00A70E65"/>
    <w:rsid w:val="00A71244"/>
    <w:rsid w:val="00A71541"/>
    <w:rsid w:val="00A715AB"/>
    <w:rsid w:val="00A716E5"/>
    <w:rsid w:val="00A71B5D"/>
    <w:rsid w:val="00A720AC"/>
    <w:rsid w:val="00A72841"/>
    <w:rsid w:val="00A72A83"/>
    <w:rsid w:val="00A72C5C"/>
    <w:rsid w:val="00A72CA4"/>
    <w:rsid w:val="00A72D19"/>
    <w:rsid w:val="00A72FE5"/>
    <w:rsid w:val="00A7315C"/>
    <w:rsid w:val="00A735C1"/>
    <w:rsid w:val="00A73915"/>
    <w:rsid w:val="00A73965"/>
    <w:rsid w:val="00A73BEC"/>
    <w:rsid w:val="00A73D51"/>
    <w:rsid w:val="00A73DA4"/>
    <w:rsid w:val="00A73ED8"/>
    <w:rsid w:val="00A74461"/>
    <w:rsid w:val="00A744B4"/>
    <w:rsid w:val="00A74529"/>
    <w:rsid w:val="00A74721"/>
    <w:rsid w:val="00A74FB3"/>
    <w:rsid w:val="00A7562F"/>
    <w:rsid w:val="00A75847"/>
    <w:rsid w:val="00A75CDA"/>
    <w:rsid w:val="00A75D8F"/>
    <w:rsid w:val="00A75FC3"/>
    <w:rsid w:val="00A764D0"/>
    <w:rsid w:val="00A76A03"/>
    <w:rsid w:val="00A76B82"/>
    <w:rsid w:val="00A76DAF"/>
    <w:rsid w:val="00A76F8E"/>
    <w:rsid w:val="00A7713E"/>
    <w:rsid w:val="00A77250"/>
    <w:rsid w:val="00A77481"/>
    <w:rsid w:val="00A775D7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B4B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543"/>
    <w:rsid w:val="00A86813"/>
    <w:rsid w:val="00A86932"/>
    <w:rsid w:val="00A86C1B"/>
    <w:rsid w:val="00A86D37"/>
    <w:rsid w:val="00A86E27"/>
    <w:rsid w:val="00A8750E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CCD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BFC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05D"/>
    <w:rsid w:val="00A964A1"/>
    <w:rsid w:val="00A97355"/>
    <w:rsid w:val="00A97886"/>
    <w:rsid w:val="00A979FE"/>
    <w:rsid w:val="00A97CAC"/>
    <w:rsid w:val="00AA03E5"/>
    <w:rsid w:val="00AA05C1"/>
    <w:rsid w:val="00AA0D4B"/>
    <w:rsid w:val="00AA15A8"/>
    <w:rsid w:val="00AA1A60"/>
    <w:rsid w:val="00AA1AFF"/>
    <w:rsid w:val="00AA1BE4"/>
    <w:rsid w:val="00AA1C4A"/>
    <w:rsid w:val="00AA1D8A"/>
    <w:rsid w:val="00AA284E"/>
    <w:rsid w:val="00AA29F3"/>
    <w:rsid w:val="00AA2A92"/>
    <w:rsid w:val="00AA2ABA"/>
    <w:rsid w:val="00AA2BEC"/>
    <w:rsid w:val="00AA320D"/>
    <w:rsid w:val="00AA32BE"/>
    <w:rsid w:val="00AA3454"/>
    <w:rsid w:val="00AA3ED1"/>
    <w:rsid w:val="00AA4628"/>
    <w:rsid w:val="00AA4642"/>
    <w:rsid w:val="00AA4C6B"/>
    <w:rsid w:val="00AA4CD7"/>
    <w:rsid w:val="00AA55CC"/>
    <w:rsid w:val="00AA582A"/>
    <w:rsid w:val="00AA66BC"/>
    <w:rsid w:val="00AA66CD"/>
    <w:rsid w:val="00AA66EF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4FD"/>
    <w:rsid w:val="00AB16E5"/>
    <w:rsid w:val="00AB2384"/>
    <w:rsid w:val="00AB2856"/>
    <w:rsid w:val="00AB294E"/>
    <w:rsid w:val="00AB2E94"/>
    <w:rsid w:val="00AB2F1C"/>
    <w:rsid w:val="00AB3042"/>
    <w:rsid w:val="00AB32A0"/>
    <w:rsid w:val="00AB3417"/>
    <w:rsid w:val="00AB37BA"/>
    <w:rsid w:val="00AB3CB4"/>
    <w:rsid w:val="00AB3DDE"/>
    <w:rsid w:val="00AB40F8"/>
    <w:rsid w:val="00AB4279"/>
    <w:rsid w:val="00AB467A"/>
    <w:rsid w:val="00AB4CA5"/>
    <w:rsid w:val="00AB4F44"/>
    <w:rsid w:val="00AB5A8B"/>
    <w:rsid w:val="00AB5CAF"/>
    <w:rsid w:val="00AB5F20"/>
    <w:rsid w:val="00AB64DB"/>
    <w:rsid w:val="00AB6F15"/>
    <w:rsid w:val="00AB7833"/>
    <w:rsid w:val="00AB7AC3"/>
    <w:rsid w:val="00AB7BF8"/>
    <w:rsid w:val="00AB7D6B"/>
    <w:rsid w:val="00AC014D"/>
    <w:rsid w:val="00AC02D7"/>
    <w:rsid w:val="00AC09E6"/>
    <w:rsid w:val="00AC0B2C"/>
    <w:rsid w:val="00AC0B34"/>
    <w:rsid w:val="00AC0D5E"/>
    <w:rsid w:val="00AC10B7"/>
    <w:rsid w:val="00AC16D0"/>
    <w:rsid w:val="00AC1782"/>
    <w:rsid w:val="00AC191E"/>
    <w:rsid w:val="00AC1C35"/>
    <w:rsid w:val="00AC1F17"/>
    <w:rsid w:val="00AC2050"/>
    <w:rsid w:val="00AC28B4"/>
    <w:rsid w:val="00AC2A37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4D47"/>
    <w:rsid w:val="00AC5046"/>
    <w:rsid w:val="00AC53D7"/>
    <w:rsid w:val="00AC54F3"/>
    <w:rsid w:val="00AC5575"/>
    <w:rsid w:val="00AC5644"/>
    <w:rsid w:val="00AC5673"/>
    <w:rsid w:val="00AC5776"/>
    <w:rsid w:val="00AC591F"/>
    <w:rsid w:val="00AC5A52"/>
    <w:rsid w:val="00AC5AEE"/>
    <w:rsid w:val="00AC6223"/>
    <w:rsid w:val="00AC6302"/>
    <w:rsid w:val="00AC6305"/>
    <w:rsid w:val="00AC6B6E"/>
    <w:rsid w:val="00AC6D94"/>
    <w:rsid w:val="00AC6DBD"/>
    <w:rsid w:val="00AC6EBC"/>
    <w:rsid w:val="00AC739D"/>
    <w:rsid w:val="00AD06D8"/>
    <w:rsid w:val="00AD08D7"/>
    <w:rsid w:val="00AD0BD5"/>
    <w:rsid w:val="00AD0BF5"/>
    <w:rsid w:val="00AD0C61"/>
    <w:rsid w:val="00AD0FEC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550"/>
    <w:rsid w:val="00AD47A7"/>
    <w:rsid w:val="00AD4D8E"/>
    <w:rsid w:val="00AD4FC6"/>
    <w:rsid w:val="00AD5034"/>
    <w:rsid w:val="00AD5194"/>
    <w:rsid w:val="00AD52CC"/>
    <w:rsid w:val="00AD573E"/>
    <w:rsid w:val="00AD58F4"/>
    <w:rsid w:val="00AD5DD5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993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3390"/>
    <w:rsid w:val="00AE343E"/>
    <w:rsid w:val="00AE4658"/>
    <w:rsid w:val="00AE48FC"/>
    <w:rsid w:val="00AE4BFC"/>
    <w:rsid w:val="00AE4F6D"/>
    <w:rsid w:val="00AE4FFB"/>
    <w:rsid w:val="00AE5105"/>
    <w:rsid w:val="00AE51F2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7CA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926"/>
    <w:rsid w:val="00AF1EDC"/>
    <w:rsid w:val="00AF1F64"/>
    <w:rsid w:val="00AF21F7"/>
    <w:rsid w:val="00AF2313"/>
    <w:rsid w:val="00AF256D"/>
    <w:rsid w:val="00AF2621"/>
    <w:rsid w:val="00AF2790"/>
    <w:rsid w:val="00AF2A28"/>
    <w:rsid w:val="00AF2BCF"/>
    <w:rsid w:val="00AF2DEC"/>
    <w:rsid w:val="00AF2E7E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1D3"/>
    <w:rsid w:val="00AF64AC"/>
    <w:rsid w:val="00AF682C"/>
    <w:rsid w:val="00AF6916"/>
    <w:rsid w:val="00AF6C3B"/>
    <w:rsid w:val="00AF6C7A"/>
    <w:rsid w:val="00AF6CBF"/>
    <w:rsid w:val="00AF77C9"/>
    <w:rsid w:val="00AF7D14"/>
    <w:rsid w:val="00AF7D18"/>
    <w:rsid w:val="00B0017A"/>
    <w:rsid w:val="00B001DF"/>
    <w:rsid w:val="00B004D0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ACB"/>
    <w:rsid w:val="00B02B8B"/>
    <w:rsid w:val="00B02C15"/>
    <w:rsid w:val="00B02DD6"/>
    <w:rsid w:val="00B02E7B"/>
    <w:rsid w:val="00B02E82"/>
    <w:rsid w:val="00B03084"/>
    <w:rsid w:val="00B034DA"/>
    <w:rsid w:val="00B03C31"/>
    <w:rsid w:val="00B03D8C"/>
    <w:rsid w:val="00B03E94"/>
    <w:rsid w:val="00B04530"/>
    <w:rsid w:val="00B048DB"/>
    <w:rsid w:val="00B048E6"/>
    <w:rsid w:val="00B04913"/>
    <w:rsid w:val="00B0493F"/>
    <w:rsid w:val="00B04B29"/>
    <w:rsid w:val="00B04FE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40"/>
    <w:rsid w:val="00B077C7"/>
    <w:rsid w:val="00B07B03"/>
    <w:rsid w:val="00B07DBD"/>
    <w:rsid w:val="00B102FA"/>
    <w:rsid w:val="00B1038D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88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4C57"/>
    <w:rsid w:val="00B150B8"/>
    <w:rsid w:val="00B153D6"/>
    <w:rsid w:val="00B1576D"/>
    <w:rsid w:val="00B15846"/>
    <w:rsid w:val="00B1591A"/>
    <w:rsid w:val="00B15AFF"/>
    <w:rsid w:val="00B15BAA"/>
    <w:rsid w:val="00B15FFF"/>
    <w:rsid w:val="00B162D5"/>
    <w:rsid w:val="00B16307"/>
    <w:rsid w:val="00B16667"/>
    <w:rsid w:val="00B166E7"/>
    <w:rsid w:val="00B166F1"/>
    <w:rsid w:val="00B16778"/>
    <w:rsid w:val="00B16823"/>
    <w:rsid w:val="00B16898"/>
    <w:rsid w:val="00B16975"/>
    <w:rsid w:val="00B16BD6"/>
    <w:rsid w:val="00B16CD4"/>
    <w:rsid w:val="00B16D1C"/>
    <w:rsid w:val="00B16E03"/>
    <w:rsid w:val="00B1756A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AB5"/>
    <w:rsid w:val="00B22B69"/>
    <w:rsid w:val="00B22F97"/>
    <w:rsid w:val="00B2313A"/>
    <w:rsid w:val="00B2326E"/>
    <w:rsid w:val="00B234ED"/>
    <w:rsid w:val="00B2356F"/>
    <w:rsid w:val="00B235B9"/>
    <w:rsid w:val="00B23688"/>
    <w:rsid w:val="00B23A56"/>
    <w:rsid w:val="00B23E2B"/>
    <w:rsid w:val="00B23F6F"/>
    <w:rsid w:val="00B245AD"/>
    <w:rsid w:val="00B249F9"/>
    <w:rsid w:val="00B24D78"/>
    <w:rsid w:val="00B259A4"/>
    <w:rsid w:val="00B25A11"/>
    <w:rsid w:val="00B25E37"/>
    <w:rsid w:val="00B25F3A"/>
    <w:rsid w:val="00B25F56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557"/>
    <w:rsid w:val="00B32B99"/>
    <w:rsid w:val="00B32CF7"/>
    <w:rsid w:val="00B33072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8B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4B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70A"/>
    <w:rsid w:val="00B428C2"/>
    <w:rsid w:val="00B431B6"/>
    <w:rsid w:val="00B431EC"/>
    <w:rsid w:val="00B4332E"/>
    <w:rsid w:val="00B433EE"/>
    <w:rsid w:val="00B43557"/>
    <w:rsid w:val="00B43E90"/>
    <w:rsid w:val="00B43F65"/>
    <w:rsid w:val="00B44021"/>
    <w:rsid w:val="00B44433"/>
    <w:rsid w:val="00B448B1"/>
    <w:rsid w:val="00B44992"/>
    <w:rsid w:val="00B44A05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8A2"/>
    <w:rsid w:val="00B46C8A"/>
    <w:rsid w:val="00B47865"/>
    <w:rsid w:val="00B47B61"/>
    <w:rsid w:val="00B50225"/>
    <w:rsid w:val="00B50238"/>
    <w:rsid w:val="00B5023D"/>
    <w:rsid w:val="00B50974"/>
    <w:rsid w:val="00B50B64"/>
    <w:rsid w:val="00B50BCC"/>
    <w:rsid w:val="00B50D2D"/>
    <w:rsid w:val="00B50EAF"/>
    <w:rsid w:val="00B51043"/>
    <w:rsid w:val="00B515CB"/>
    <w:rsid w:val="00B517FF"/>
    <w:rsid w:val="00B51C96"/>
    <w:rsid w:val="00B5223B"/>
    <w:rsid w:val="00B528C2"/>
    <w:rsid w:val="00B52C36"/>
    <w:rsid w:val="00B53167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6B2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382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294"/>
    <w:rsid w:val="00B61432"/>
    <w:rsid w:val="00B61797"/>
    <w:rsid w:val="00B617D2"/>
    <w:rsid w:val="00B61C6B"/>
    <w:rsid w:val="00B61D02"/>
    <w:rsid w:val="00B62080"/>
    <w:rsid w:val="00B620A2"/>
    <w:rsid w:val="00B625C8"/>
    <w:rsid w:val="00B62634"/>
    <w:rsid w:val="00B62A23"/>
    <w:rsid w:val="00B62DA1"/>
    <w:rsid w:val="00B630D0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8AD"/>
    <w:rsid w:val="00B66D4A"/>
    <w:rsid w:val="00B70369"/>
    <w:rsid w:val="00B709D2"/>
    <w:rsid w:val="00B71028"/>
    <w:rsid w:val="00B7222F"/>
    <w:rsid w:val="00B72725"/>
    <w:rsid w:val="00B7287C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4771"/>
    <w:rsid w:val="00B752A1"/>
    <w:rsid w:val="00B75308"/>
    <w:rsid w:val="00B753F6"/>
    <w:rsid w:val="00B75995"/>
    <w:rsid w:val="00B759C8"/>
    <w:rsid w:val="00B75A42"/>
    <w:rsid w:val="00B75F43"/>
    <w:rsid w:val="00B767DF"/>
    <w:rsid w:val="00B76916"/>
    <w:rsid w:val="00B76CD9"/>
    <w:rsid w:val="00B772B8"/>
    <w:rsid w:val="00B77894"/>
    <w:rsid w:val="00B77A8D"/>
    <w:rsid w:val="00B77C75"/>
    <w:rsid w:val="00B80057"/>
    <w:rsid w:val="00B80065"/>
    <w:rsid w:val="00B8016A"/>
    <w:rsid w:val="00B8032C"/>
    <w:rsid w:val="00B80470"/>
    <w:rsid w:val="00B80772"/>
    <w:rsid w:val="00B80913"/>
    <w:rsid w:val="00B80CFF"/>
    <w:rsid w:val="00B80F1D"/>
    <w:rsid w:val="00B811A8"/>
    <w:rsid w:val="00B812B8"/>
    <w:rsid w:val="00B81476"/>
    <w:rsid w:val="00B8184D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0FB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CC4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4BF"/>
    <w:rsid w:val="00B9489C"/>
    <w:rsid w:val="00B94903"/>
    <w:rsid w:val="00B94ED5"/>
    <w:rsid w:val="00B9519B"/>
    <w:rsid w:val="00B95295"/>
    <w:rsid w:val="00B9534A"/>
    <w:rsid w:val="00B95920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5B1"/>
    <w:rsid w:val="00BA081A"/>
    <w:rsid w:val="00BA088A"/>
    <w:rsid w:val="00BA1329"/>
    <w:rsid w:val="00BA1341"/>
    <w:rsid w:val="00BA1518"/>
    <w:rsid w:val="00BA1B1D"/>
    <w:rsid w:val="00BA2298"/>
    <w:rsid w:val="00BA27EC"/>
    <w:rsid w:val="00BA291A"/>
    <w:rsid w:val="00BA2944"/>
    <w:rsid w:val="00BA2998"/>
    <w:rsid w:val="00BA2AAE"/>
    <w:rsid w:val="00BA2BB1"/>
    <w:rsid w:val="00BA31C8"/>
    <w:rsid w:val="00BA36D6"/>
    <w:rsid w:val="00BA3C9A"/>
    <w:rsid w:val="00BA44D2"/>
    <w:rsid w:val="00BA45CB"/>
    <w:rsid w:val="00BA462B"/>
    <w:rsid w:val="00BA4DDF"/>
    <w:rsid w:val="00BA4E72"/>
    <w:rsid w:val="00BA5297"/>
    <w:rsid w:val="00BA5431"/>
    <w:rsid w:val="00BA55FF"/>
    <w:rsid w:val="00BA568F"/>
    <w:rsid w:val="00BA58CF"/>
    <w:rsid w:val="00BA5B65"/>
    <w:rsid w:val="00BA5C0D"/>
    <w:rsid w:val="00BA5F4D"/>
    <w:rsid w:val="00BA62A3"/>
    <w:rsid w:val="00BA647E"/>
    <w:rsid w:val="00BA6505"/>
    <w:rsid w:val="00BA6577"/>
    <w:rsid w:val="00BA699B"/>
    <w:rsid w:val="00BA6B5F"/>
    <w:rsid w:val="00BA6B85"/>
    <w:rsid w:val="00BA6D10"/>
    <w:rsid w:val="00BA6F8F"/>
    <w:rsid w:val="00BA71D9"/>
    <w:rsid w:val="00BA7450"/>
    <w:rsid w:val="00BA75EB"/>
    <w:rsid w:val="00BA7876"/>
    <w:rsid w:val="00BA79A2"/>
    <w:rsid w:val="00BA7A13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A9F"/>
    <w:rsid w:val="00BB1BBA"/>
    <w:rsid w:val="00BB1C20"/>
    <w:rsid w:val="00BB2317"/>
    <w:rsid w:val="00BB2483"/>
    <w:rsid w:val="00BB2763"/>
    <w:rsid w:val="00BB27CF"/>
    <w:rsid w:val="00BB2C01"/>
    <w:rsid w:val="00BB2F67"/>
    <w:rsid w:val="00BB32E1"/>
    <w:rsid w:val="00BB3CA0"/>
    <w:rsid w:val="00BB4024"/>
    <w:rsid w:val="00BB4070"/>
    <w:rsid w:val="00BB40E9"/>
    <w:rsid w:val="00BB420D"/>
    <w:rsid w:val="00BB423B"/>
    <w:rsid w:val="00BB4812"/>
    <w:rsid w:val="00BB4AD9"/>
    <w:rsid w:val="00BB4BAB"/>
    <w:rsid w:val="00BB5398"/>
    <w:rsid w:val="00BB549B"/>
    <w:rsid w:val="00BB5609"/>
    <w:rsid w:val="00BB5836"/>
    <w:rsid w:val="00BB61EB"/>
    <w:rsid w:val="00BB6204"/>
    <w:rsid w:val="00BB633E"/>
    <w:rsid w:val="00BB6635"/>
    <w:rsid w:val="00BB66B1"/>
    <w:rsid w:val="00BB7170"/>
    <w:rsid w:val="00BB717C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0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857"/>
    <w:rsid w:val="00BC39F3"/>
    <w:rsid w:val="00BC3ADC"/>
    <w:rsid w:val="00BC3B4B"/>
    <w:rsid w:val="00BC3C3E"/>
    <w:rsid w:val="00BC3C43"/>
    <w:rsid w:val="00BC42E7"/>
    <w:rsid w:val="00BC443C"/>
    <w:rsid w:val="00BC47E8"/>
    <w:rsid w:val="00BC4ECB"/>
    <w:rsid w:val="00BC6F42"/>
    <w:rsid w:val="00BC70B4"/>
    <w:rsid w:val="00BC77C2"/>
    <w:rsid w:val="00BC7821"/>
    <w:rsid w:val="00BC783A"/>
    <w:rsid w:val="00BC7A3F"/>
    <w:rsid w:val="00BC7D34"/>
    <w:rsid w:val="00BD00E0"/>
    <w:rsid w:val="00BD0447"/>
    <w:rsid w:val="00BD082E"/>
    <w:rsid w:val="00BD095B"/>
    <w:rsid w:val="00BD0C78"/>
    <w:rsid w:val="00BD1501"/>
    <w:rsid w:val="00BD15E9"/>
    <w:rsid w:val="00BD16C9"/>
    <w:rsid w:val="00BD1781"/>
    <w:rsid w:val="00BD182E"/>
    <w:rsid w:val="00BD1DA3"/>
    <w:rsid w:val="00BD2F27"/>
    <w:rsid w:val="00BD3166"/>
    <w:rsid w:val="00BD3376"/>
    <w:rsid w:val="00BD3522"/>
    <w:rsid w:val="00BD356A"/>
    <w:rsid w:val="00BD37BA"/>
    <w:rsid w:val="00BD390E"/>
    <w:rsid w:val="00BD3BDB"/>
    <w:rsid w:val="00BD4C9E"/>
    <w:rsid w:val="00BD4D3B"/>
    <w:rsid w:val="00BD4DBA"/>
    <w:rsid w:val="00BD52A2"/>
    <w:rsid w:val="00BD5389"/>
    <w:rsid w:val="00BD54E5"/>
    <w:rsid w:val="00BD5733"/>
    <w:rsid w:val="00BD59FB"/>
    <w:rsid w:val="00BD5B37"/>
    <w:rsid w:val="00BD5B4D"/>
    <w:rsid w:val="00BD5C2B"/>
    <w:rsid w:val="00BD5D64"/>
    <w:rsid w:val="00BD6100"/>
    <w:rsid w:val="00BD643C"/>
    <w:rsid w:val="00BD6467"/>
    <w:rsid w:val="00BD6747"/>
    <w:rsid w:val="00BD68D7"/>
    <w:rsid w:val="00BD6AB0"/>
    <w:rsid w:val="00BD6C38"/>
    <w:rsid w:val="00BD6DED"/>
    <w:rsid w:val="00BD702D"/>
    <w:rsid w:val="00BD761D"/>
    <w:rsid w:val="00BD7695"/>
    <w:rsid w:val="00BD7710"/>
    <w:rsid w:val="00BD77F8"/>
    <w:rsid w:val="00BD7831"/>
    <w:rsid w:val="00BD7C33"/>
    <w:rsid w:val="00BE002D"/>
    <w:rsid w:val="00BE05E5"/>
    <w:rsid w:val="00BE070B"/>
    <w:rsid w:val="00BE0729"/>
    <w:rsid w:val="00BE08DD"/>
    <w:rsid w:val="00BE0917"/>
    <w:rsid w:val="00BE1A11"/>
    <w:rsid w:val="00BE1FC9"/>
    <w:rsid w:val="00BE2146"/>
    <w:rsid w:val="00BE2653"/>
    <w:rsid w:val="00BE2731"/>
    <w:rsid w:val="00BE2AC1"/>
    <w:rsid w:val="00BE2C6C"/>
    <w:rsid w:val="00BE2D19"/>
    <w:rsid w:val="00BE2ED3"/>
    <w:rsid w:val="00BE2EDB"/>
    <w:rsid w:val="00BE3080"/>
    <w:rsid w:val="00BE3226"/>
    <w:rsid w:val="00BE37BD"/>
    <w:rsid w:val="00BE3A3B"/>
    <w:rsid w:val="00BE4261"/>
    <w:rsid w:val="00BE45D6"/>
    <w:rsid w:val="00BE4C50"/>
    <w:rsid w:val="00BE4FDF"/>
    <w:rsid w:val="00BE51DA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04"/>
    <w:rsid w:val="00BE7755"/>
    <w:rsid w:val="00BE77B3"/>
    <w:rsid w:val="00BE7AA7"/>
    <w:rsid w:val="00BE7C55"/>
    <w:rsid w:val="00BE7D1D"/>
    <w:rsid w:val="00BE7D6D"/>
    <w:rsid w:val="00BE7F20"/>
    <w:rsid w:val="00BF01E2"/>
    <w:rsid w:val="00BF031C"/>
    <w:rsid w:val="00BF09A0"/>
    <w:rsid w:val="00BF0D54"/>
    <w:rsid w:val="00BF0DBB"/>
    <w:rsid w:val="00BF0E70"/>
    <w:rsid w:val="00BF101E"/>
    <w:rsid w:val="00BF18B4"/>
    <w:rsid w:val="00BF1A0A"/>
    <w:rsid w:val="00BF1B7A"/>
    <w:rsid w:val="00BF2148"/>
    <w:rsid w:val="00BF21B9"/>
    <w:rsid w:val="00BF23EA"/>
    <w:rsid w:val="00BF260B"/>
    <w:rsid w:val="00BF264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70F"/>
    <w:rsid w:val="00BF4848"/>
    <w:rsid w:val="00BF486B"/>
    <w:rsid w:val="00BF4B10"/>
    <w:rsid w:val="00BF4CF8"/>
    <w:rsid w:val="00BF501A"/>
    <w:rsid w:val="00BF505F"/>
    <w:rsid w:val="00BF50D0"/>
    <w:rsid w:val="00BF5111"/>
    <w:rsid w:val="00BF532A"/>
    <w:rsid w:val="00BF5630"/>
    <w:rsid w:val="00BF5F4A"/>
    <w:rsid w:val="00BF5FC5"/>
    <w:rsid w:val="00BF60A2"/>
    <w:rsid w:val="00BF62E1"/>
    <w:rsid w:val="00BF65F8"/>
    <w:rsid w:val="00BF6BE1"/>
    <w:rsid w:val="00BF6DD9"/>
    <w:rsid w:val="00BF6E9F"/>
    <w:rsid w:val="00BF719E"/>
    <w:rsid w:val="00BF7387"/>
    <w:rsid w:val="00BF73E5"/>
    <w:rsid w:val="00BF745D"/>
    <w:rsid w:val="00BF74C1"/>
    <w:rsid w:val="00BF7B91"/>
    <w:rsid w:val="00BF7C30"/>
    <w:rsid w:val="00C001E7"/>
    <w:rsid w:val="00C00546"/>
    <w:rsid w:val="00C0092A"/>
    <w:rsid w:val="00C0099D"/>
    <w:rsid w:val="00C0104F"/>
    <w:rsid w:val="00C010F2"/>
    <w:rsid w:val="00C01286"/>
    <w:rsid w:val="00C01306"/>
    <w:rsid w:val="00C01383"/>
    <w:rsid w:val="00C013C4"/>
    <w:rsid w:val="00C017C9"/>
    <w:rsid w:val="00C01835"/>
    <w:rsid w:val="00C021B1"/>
    <w:rsid w:val="00C024D4"/>
    <w:rsid w:val="00C027A4"/>
    <w:rsid w:val="00C02881"/>
    <w:rsid w:val="00C02D5D"/>
    <w:rsid w:val="00C02F6F"/>
    <w:rsid w:val="00C02FD0"/>
    <w:rsid w:val="00C040B6"/>
    <w:rsid w:val="00C0458C"/>
    <w:rsid w:val="00C048F1"/>
    <w:rsid w:val="00C04DE0"/>
    <w:rsid w:val="00C05723"/>
    <w:rsid w:val="00C057D8"/>
    <w:rsid w:val="00C05A07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9CC"/>
    <w:rsid w:val="00C11A62"/>
    <w:rsid w:val="00C11AF1"/>
    <w:rsid w:val="00C11F0D"/>
    <w:rsid w:val="00C1219E"/>
    <w:rsid w:val="00C12292"/>
    <w:rsid w:val="00C124B0"/>
    <w:rsid w:val="00C125FE"/>
    <w:rsid w:val="00C1260D"/>
    <w:rsid w:val="00C126C3"/>
    <w:rsid w:val="00C126F8"/>
    <w:rsid w:val="00C12810"/>
    <w:rsid w:val="00C12B98"/>
    <w:rsid w:val="00C130F0"/>
    <w:rsid w:val="00C13103"/>
    <w:rsid w:val="00C13106"/>
    <w:rsid w:val="00C13300"/>
    <w:rsid w:val="00C13572"/>
    <w:rsid w:val="00C135DD"/>
    <w:rsid w:val="00C13DBF"/>
    <w:rsid w:val="00C142AE"/>
    <w:rsid w:val="00C14349"/>
    <w:rsid w:val="00C14452"/>
    <w:rsid w:val="00C1453F"/>
    <w:rsid w:val="00C145BF"/>
    <w:rsid w:val="00C1475C"/>
    <w:rsid w:val="00C14763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6FE4"/>
    <w:rsid w:val="00C170A5"/>
    <w:rsid w:val="00C173F8"/>
    <w:rsid w:val="00C174E6"/>
    <w:rsid w:val="00C1751B"/>
    <w:rsid w:val="00C17651"/>
    <w:rsid w:val="00C17E95"/>
    <w:rsid w:val="00C2127F"/>
    <w:rsid w:val="00C21314"/>
    <w:rsid w:val="00C21531"/>
    <w:rsid w:val="00C21752"/>
    <w:rsid w:val="00C2179D"/>
    <w:rsid w:val="00C21ABA"/>
    <w:rsid w:val="00C21B93"/>
    <w:rsid w:val="00C21BEE"/>
    <w:rsid w:val="00C21C08"/>
    <w:rsid w:val="00C21ED9"/>
    <w:rsid w:val="00C22356"/>
    <w:rsid w:val="00C2235C"/>
    <w:rsid w:val="00C2241D"/>
    <w:rsid w:val="00C22713"/>
    <w:rsid w:val="00C22826"/>
    <w:rsid w:val="00C229E6"/>
    <w:rsid w:val="00C22B52"/>
    <w:rsid w:val="00C22C3D"/>
    <w:rsid w:val="00C22D1D"/>
    <w:rsid w:val="00C22D39"/>
    <w:rsid w:val="00C22D45"/>
    <w:rsid w:val="00C23145"/>
    <w:rsid w:val="00C23417"/>
    <w:rsid w:val="00C237B9"/>
    <w:rsid w:val="00C23A0A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271"/>
    <w:rsid w:val="00C2642C"/>
    <w:rsid w:val="00C26457"/>
    <w:rsid w:val="00C2668E"/>
    <w:rsid w:val="00C26A5F"/>
    <w:rsid w:val="00C2710D"/>
    <w:rsid w:val="00C27235"/>
    <w:rsid w:val="00C272B5"/>
    <w:rsid w:val="00C27B2F"/>
    <w:rsid w:val="00C27D37"/>
    <w:rsid w:val="00C27DB7"/>
    <w:rsid w:val="00C27FBA"/>
    <w:rsid w:val="00C30411"/>
    <w:rsid w:val="00C30896"/>
    <w:rsid w:val="00C30CE8"/>
    <w:rsid w:val="00C30DB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A5"/>
    <w:rsid w:val="00C33EE2"/>
    <w:rsid w:val="00C3402B"/>
    <w:rsid w:val="00C341FA"/>
    <w:rsid w:val="00C3435B"/>
    <w:rsid w:val="00C34496"/>
    <w:rsid w:val="00C345AE"/>
    <w:rsid w:val="00C34CC1"/>
    <w:rsid w:val="00C35688"/>
    <w:rsid w:val="00C35794"/>
    <w:rsid w:val="00C35AEF"/>
    <w:rsid w:val="00C35F09"/>
    <w:rsid w:val="00C3633D"/>
    <w:rsid w:val="00C366EA"/>
    <w:rsid w:val="00C36B22"/>
    <w:rsid w:val="00C36DAE"/>
    <w:rsid w:val="00C36E85"/>
    <w:rsid w:val="00C371B8"/>
    <w:rsid w:val="00C37A2E"/>
    <w:rsid w:val="00C37ACA"/>
    <w:rsid w:val="00C37AD5"/>
    <w:rsid w:val="00C37F8D"/>
    <w:rsid w:val="00C40165"/>
    <w:rsid w:val="00C4047F"/>
    <w:rsid w:val="00C4051A"/>
    <w:rsid w:val="00C40746"/>
    <w:rsid w:val="00C40C37"/>
    <w:rsid w:val="00C41427"/>
    <w:rsid w:val="00C414FD"/>
    <w:rsid w:val="00C41A67"/>
    <w:rsid w:val="00C4263D"/>
    <w:rsid w:val="00C42694"/>
    <w:rsid w:val="00C42CB6"/>
    <w:rsid w:val="00C42D38"/>
    <w:rsid w:val="00C42F7E"/>
    <w:rsid w:val="00C42FAF"/>
    <w:rsid w:val="00C432E7"/>
    <w:rsid w:val="00C43621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DC9"/>
    <w:rsid w:val="00C45EE2"/>
    <w:rsid w:val="00C45F6A"/>
    <w:rsid w:val="00C468E0"/>
    <w:rsid w:val="00C47071"/>
    <w:rsid w:val="00C47121"/>
    <w:rsid w:val="00C471BF"/>
    <w:rsid w:val="00C47258"/>
    <w:rsid w:val="00C475A5"/>
    <w:rsid w:val="00C475F6"/>
    <w:rsid w:val="00C4780F"/>
    <w:rsid w:val="00C47978"/>
    <w:rsid w:val="00C47C63"/>
    <w:rsid w:val="00C47D0B"/>
    <w:rsid w:val="00C47F1C"/>
    <w:rsid w:val="00C5044E"/>
    <w:rsid w:val="00C50840"/>
    <w:rsid w:val="00C50960"/>
    <w:rsid w:val="00C50E23"/>
    <w:rsid w:val="00C50F40"/>
    <w:rsid w:val="00C51200"/>
    <w:rsid w:val="00C51414"/>
    <w:rsid w:val="00C5164E"/>
    <w:rsid w:val="00C51826"/>
    <w:rsid w:val="00C518D3"/>
    <w:rsid w:val="00C51AA8"/>
    <w:rsid w:val="00C51B5B"/>
    <w:rsid w:val="00C51C8A"/>
    <w:rsid w:val="00C51F2B"/>
    <w:rsid w:val="00C51F44"/>
    <w:rsid w:val="00C51FF1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89E"/>
    <w:rsid w:val="00C54972"/>
    <w:rsid w:val="00C54A46"/>
    <w:rsid w:val="00C550B2"/>
    <w:rsid w:val="00C551C8"/>
    <w:rsid w:val="00C55345"/>
    <w:rsid w:val="00C55595"/>
    <w:rsid w:val="00C55648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316"/>
    <w:rsid w:val="00C61646"/>
    <w:rsid w:val="00C61C3E"/>
    <w:rsid w:val="00C61CA1"/>
    <w:rsid w:val="00C61D1D"/>
    <w:rsid w:val="00C61D5F"/>
    <w:rsid w:val="00C61DFE"/>
    <w:rsid w:val="00C6200D"/>
    <w:rsid w:val="00C625A4"/>
    <w:rsid w:val="00C625CF"/>
    <w:rsid w:val="00C6263C"/>
    <w:rsid w:val="00C635C0"/>
    <w:rsid w:val="00C63803"/>
    <w:rsid w:val="00C63BAA"/>
    <w:rsid w:val="00C63DD0"/>
    <w:rsid w:val="00C64487"/>
    <w:rsid w:val="00C64CC4"/>
    <w:rsid w:val="00C64F15"/>
    <w:rsid w:val="00C64F45"/>
    <w:rsid w:val="00C65474"/>
    <w:rsid w:val="00C65842"/>
    <w:rsid w:val="00C65AD3"/>
    <w:rsid w:val="00C65B6F"/>
    <w:rsid w:val="00C65BAD"/>
    <w:rsid w:val="00C65D88"/>
    <w:rsid w:val="00C6647C"/>
    <w:rsid w:val="00C6703E"/>
    <w:rsid w:val="00C672CE"/>
    <w:rsid w:val="00C674EF"/>
    <w:rsid w:val="00C67D57"/>
    <w:rsid w:val="00C67FE9"/>
    <w:rsid w:val="00C70693"/>
    <w:rsid w:val="00C709AB"/>
    <w:rsid w:val="00C70A45"/>
    <w:rsid w:val="00C71A64"/>
    <w:rsid w:val="00C71DB1"/>
    <w:rsid w:val="00C71E47"/>
    <w:rsid w:val="00C71EEF"/>
    <w:rsid w:val="00C71F6F"/>
    <w:rsid w:val="00C721F1"/>
    <w:rsid w:val="00C72476"/>
    <w:rsid w:val="00C724BF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3EED"/>
    <w:rsid w:val="00C74264"/>
    <w:rsid w:val="00C744BB"/>
    <w:rsid w:val="00C74774"/>
    <w:rsid w:val="00C748CA"/>
    <w:rsid w:val="00C748EF"/>
    <w:rsid w:val="00C74C4B"/>
    <w:rsid w:val="00C753C0"/>
    <w:rsid w:val="00C7590D"/>
    <w:rsid w:val="00C75EBE"/>
    <w:rsid w:val="00C760E7"/>
    <w:rsid w:val="00C7667E"/>
    <w:rsid w:val="00C76A56"/>
    <w:rsid w:val="00C76C03"/>
    <w:rsid w:val="00C77A6E"/>
    <w:rsid w:val="00C77A75"/>
    <w:rsid w:val="00C77D6C"/>
    <w:rsid w:val="00C80570"/>
    <w:rsid w:val="00C805CC"/>
    <w:rsid w:val="00C805E1"/>
    <w:rsid w:val="00C805ED"/>
    <w:rsid w:val="00C80674"/>
    <w:rsid w:val="00C80794"/>
    <w:rsid w:val="00C80A9E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2FF0"/>
    <w:rsid w:val="00C8305D"/>
    <w:rsid w:val="00C834EB"/>
    <w:rsid w:val="00C8353E"/>
    <w:rsid w:val="00C83A31"/>
    <w:rsid w:val="00C83B59"/>
    <w:rsid w:val="00C83C5C"/>
    <w:rsid w:val="00C83FC3"/>
    <w:rsid w:val="00C841FD"/>
    <w:rsid w:val="00C84324"/>
    <w:rsid w:val="00C846AC"/>
    <w:rsid w:val="00C84780"/>
    <w:rsid w:val="00C84A72"/>
    <w:rsid w:val="00C84AD5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6FFB"/>
    <w:rsid w:val="00C87251"/>
    <w:rsid w:val="00C8726D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76C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8F2"/>
    <w:rsid w:val="00C95B2E"/>
    <w:rsid w:val="00C95BF8"/>
    <w:rsid w:val="00C95E0E"/>
    <w:rsid w:val="00C95FCE"/>
    <w:rsid w:val="00C963F2"/>
    <w:rsid w:val="00C970E9"/>
    <w:rsid w:val="00C97159"/>
    <w:rsid w:val="00C971DE"/>
    <w:rsid w:val="00C9749D"/>
    <w:rsid w:val="00C97E88"/>
    <w:rsid w:val="00C97F1D"/>
    <w:rsid w:val="00CA02AB"/>
    <w:rsid w:val="00CA039C"/>
    <w:rsid w:val="00CA0469"/>
    <w:rsid w:val="00CA0C52"/>
    <w:rsid w:val="00CA0FE4"/>
    <w:rsid w:val="00CA10D8"/>
    <w:rsid w:val="00CA119F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28F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39F"/>
    <w:rsid w:val="00CA5768"/>
    <w:rsid w:val="00CA594D"/>
    <w:rsid w:val="00CA6173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A7E2C"/>
    <w:rsid w:val="00CB006A"/>
    <w:rsid w:val="00CB02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383C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B3"/>
    <w:rsid w:val="00CB7FE9"/>
    <w:rsid w:val="00CC0598"/>
    <w:rsid w:val="00CC07B8"/>
    <w:rsid w:val="00CC07D1"/>
    <w:rsid w:val="00CC0A4F"/>
    <w:rsid w:val="00CC0DD7"/>
    <w:rsid w:val="00CC15AE"/>
    <w:rsid w:val="00CC1937"/>
    <w:rsid w:val="00CC197A"/>
    <w:rsid w:val="00CC1BD6"/>
    <w:rsid w:val="00CC1E88"/>
    <w:rsid w:val="00CC205C"/>
    <w:rsid w:val="00CC20D6"/>
    <w:rsid w:val="00CC26D6"/>
    <w:rsid w:val="00CC277C"/>
    <w:rsid w:val="00CC2EBF"/>
    <w:rsid w:val="00CC3394"/>
    <w:rsid w:val="00CC366E"/>
    <w:rsid w:val="00CC3B4E"/>
    <w:rsid w:val="00CC3E1D"/>
    <w:rsid w:val="00CC4063"/>
    <w:rsid w:val="00CC42ED"/>
    <w:rsid w:val="00CC4895"/>
    <w:rsid w:val="00CC497A"/>
    <w:rsid w:val="00CC5010"/>
    <w:rsid w:val="00CC5285"/>
    <w:rsid w:val="00CC55BD"/>
    <w:rsid w:val="00CC5921"/>
    <w:rsid w:val="00CC5ACC"/>
    <w:rsid w:val="00CC5BA2"/>
    <w:rsid w:val="00CC5E8A"/>
    <w:rsid w:val="00CC60EB"/>
    <w:rsid w:val="00CC667F"/>
    <w:rsid w:val="00CC6AD5"/>
    <w:rsid w:val="00CC6D0B"/>
    <w:rsid w:val="00CC6E26"/>
    <w:rsid w:val="00CC6FF5"/>
    <w:rsid w:val="00CC72EE"/>
    <w:rsid w:val="00CC73A5"/>
    <w:rsid w:val="00CC78C4"/>
    <w:rsid w:val="00CD0536"/>
    <w:rsid w:val="00CD09E6"/>
    <w:rsid w:val="00CD116F"/>
    <w:rsid w:val="00CD129C"/>
    <w:rsid w:val="00CD1755"/>
    <w:rsid w:val="00CD1E43"/>
    <w:rsid w:val="00CD24A1"/>
    <w:rsid w:val="00CD28D2"/>
    <w:rsid w:val="00CD2C12"/>
    <w:rsid w:val="00CD2CE7"/>
    <w:rsid w:val="00CD2DAE"/>
    <w:rsid w:val="00CD315C"/>
    <w:rsid w:val="00CD36F3"/>
    <w:rsid w:val="00CD37F6"/>
    <w:rsid w:val="00CD3DEC"/>
    <w:rsid w:val="00CD3F51"/>
    <w:rsid w:val="00CD4360"/>
    <w:rsid w:val="00CD4549"/>
    <w:rsid w:val="00CD46DD"/>
    <w:rsid w:val="00CD4B9B"/>
    <w:rsid w:val="00CD4D79"/>
    <w:rsid w:val="00CD501A"/>
    <w:rsid w:val="00CD5110"/>
    <w:rsid w:val="00CD528D"/>
    <w:rsid w:val="00CD5B7A"/>
    <w:rsid w:val="00CD6237"/>
    <w:rsid w:val="00CD62EE"/>
    <w:rsid w:val="00CD68A4"/>
    <w:rsid w:val="00CD6B0F"/>
    <w:rsid w:val="00CD6C6F"/>
    <w:rsid w:val="00CD6D68"/>
    <w:rsid w:val="00CD6F0E"/>
    <w:rsid w:val="00CD7123"/>
    <w:rsid w:val="00CD74FE"/>
    <w:rsid w:val="00CD766E"/>
    <w:rsid w:val="00CD7798"/>
    <w:rsid w:val="00CD7892"/>
    <w:rsid w:val="00CD78D7"/>
    <w:rsid w:val="00CD7CDE"/>
    <w:rsid w:val="00CD7FEB"/>
    <w:rsid w:val="00CE03BB"/>
    <w:rsid w:val="00CE06EE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2C51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4CF7"/>
    <w:rsid w:val="00CE5079"/>
    <w:rsid w:val="00CE51BC"/>
    <w:rsid w:val="00CE551F"/>
    <w:rsid w:val="00CE57E5"/>
    <w:rsid w:val="00CE57E8"/>
    <w:rsid w:val="00CE5BC2"/>
    <w:rsid w:val="00CE62DB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38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8EE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E55"/>
    <w:rsid w:val="00CF4F02"/>
    <w:rsid w:val="00CF55A1"/>
    <w:rsid w:val="00CF5863"/>
    <w:rsid w:val="00CF6370"/>
    <w:rsid w:val="00CF681E"/>
    <w:rsid w:val="00CF6990"/>
    <w:rsid w:val="00CF69CA"/>
    <w:rsid w:val="00CF6BBF"/>
    <w:rsid w:val="00CF6F06"/>
    <w:rsid w:val="00CF7718"/>
    <w:rsid w:val="00CF795B"/>
    <w:rsid w:val="00CF7B07"/>
    <w:rsid w:val="00D0022E"/>
    <w:rsid w:val="00D00B0B"/>
    <w:rsid w:val="00D00D18"/>
    <w:rsid w:val="00D00D5C"/>
    <w:rsid w:val="00D00E31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4842"/>
    <w:rsid w:val="00D049A8"/>
    <w:rsid w:val="00D04DB2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7E6"/>
    <w:rsid w:val="00D12906"/>
    <w:rsid w:val="00D12B52"/>
    <w:rsid w:val="00D12E57"/>
    <w:rsid w:val="00D12F5C"/>
    <w:rsid w:val="00D13056"/>
    <w:rsid w:val="00D1352A"/>
    <w:rsid w:val="00D13684"/>
    <w:rsid w:val="00D136E9"/>
    <w:rsid w:val="00D13704"/>
    <w:rsid w:val="00D139E8"/>
    <w:rsid w:val="00D13B4F"/>
    <w:rsid w:val="00D13D29"/>
    <w:rsid w:val="00D13EA7"/>
    <w:rsid w:val="00D13F71"/>
    <w:rsid w:val="00D1400F"/>
    <w:rsid w:val="00D1426B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58D"/>
    <w:rsid w:val="00D177C5"/>
    <w:rsid w:val="00D17862"/>
    <w:rsid w:val="00D1788F"/>
    <w:rsid w:val="00D17FEB"/>
    <w:rsid w:val="00D2000B"/>
    <w:rsid w:val="00D2070D"/>
    <w:rsid w:val="00D207C6"/>
    <w:rsid w:val="00D207E6"/>
    <w:rsid w:val="00D21223"/>
    <w:rsid w:val="00D21508"/>
    <w:rsid w:val="00D218A4"/>
    <w:rsid w:val="00D21901"/>
    <w:rsid w:val="00D21E5F"/>
    <w:rsid w:val="00D22096"/>
    <w:rsid w:val="00D22467"/>
    <w:rsid w:val="00D22894"/>
    <w:rsid w:val="00D22F8E"/>
    <w:rsid w:val="00D2327C"/>
    <w:rsid w:val="00D23539"/>
    <w:rsid w:val="00D24064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30A"/>
    <w:rsid w:val="00D26AD1"/>
    <w:rsid w:val="00D26FAD"/>
    <w:rsid w:val="00D272E6"/>
    <w:rsid w:val="00D27482"/>
    <w:rsid w:val="00D2769F"/>
    <w:rsid w:val="00D27799"/>
    <w:rsid w:val="00D27A9A"/>
    <w:rsid w:val="00D27DCB"/>
    <w:rsid w:val="00D30050"/>
    <w:rsid w:val="00D3025F"/>
    <w:rsid w:val="00D3037C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1E10"/>
    <w:rsid w:val="00D323A4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7E0"/>
    <w:rsid w:val="00D33823"/>
    <w:rsid w:val="00D33BF0"/>
    <w:rsid w:val="00D341BC"/>
    <w:rsid w:val="00D3456C"/>
    <w:rsid w:val="00D34EF7"/>
    <w:rsid w:val="00D350BB"/>
    <w:rsid w:val="00D351D7"/>
    <w:rsid w:val="00D35860"/>
    <w:rsid w:val="00D35F1B"/>
    <w:rsid w:val="00D36241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684"/>
    <w:rsid w:val="00D40706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47B46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E70"/>
    <w:rsid w:val="00D51FFA"/>
    <w:rsid w:val="00D520EE"/>
    <w:rsid w:val="00D52376"/>
    <w:rsid w:val="00D525CA"/>
    <w:rsid w:val="00D53099"/>
    <w:rsid w:val="00D531C8"/>
    <w:rsid w:val="00D53296"/>
    <w:rsid w:val="00D5374A"/>
    <w:rsid w:val="00D53C7A"/>
    <w:rsid w:val="00D53E09"/>
    <w:rsid w:val="00D53F1A"/>
    <w:rsid w:val="00D53FD0"/>
    <w:rsid w:val="00D53FDA"/>
    <w:rsid w:val="00D54006"/>
    <w:rsid w:val="00D54068"/>
    <w:rsid w:val="00D54115"/>
    <w:rsid w:val="00D54880"/>
    <w:rsid w:val="00D54938"/>
    <w:rsid w:val="00D54DA2"/>
    <w:rsid w:val="00D557AA"/>
    <w:rsid w:val="00D55910"/>
    <w:rsid w:val="00D55F8D"/>
    <w:rsid w:val="00D5631A"/>
    <w:rsid w:val="00D57016"/>
    <w:rsid w:val="00D571BF"/>
    <w:rsid w:val="00D576D5"/>
    <w:rsid w:val="00D57795"/>
    <w:rsid w:val="00D579B7"/>
    <w:rsid w:val="00D57B56"/>
    <w:rsid w:val="00D57BB9"/>
    <w:rsid w:val="00D60533"/>
    <w:rsid w:val="00D606EC"/>
    <w:rsid w:val="00D60961"/>
    <w:rsid w:val="00D60999"/>
    <w:rsid w:val="00D60A15"/>
    <w:rsid w:val="00D60BD8"/>
    <w:rsid w:val="00D61258"/>
    <w:rsid w:val="00D616AC"/>
    <w:rsid w:val="00D61C09"/>
    <w:rsid w:val="00D61FEC"/>
    <w:rsid w:val="00D623F8"/>
    <w:rsid w:val="00D628E9"/>
    <w:rsid w:val="00D62FD8"/>
    <w:rsid w:val="00D631BF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20"/>
    <w:rsid w:val="00D647AC"/>
    <w:rsid w:val="00D647C8"/>
    <w:rsid w:val="00D64825"/>
    <w:rsid w:val="00D650AA"/>
    <w:rsid w:val="00D650F9"/>
    <w:rsid w:val="00D6616F"/>
    <w:rsid w:val="00D666BA"/>
    <w:rsid w:val="00D6773F"/>
    <w:rsid w:val="00D67DDC"/>
    <w:rsid w:val="00D67F64"/>
    <w:rsid w:val="00D700DE"/>
    <w:rsid w:val="00D70494"/>
    <w:rsid w:val="00D7071C"/>
    <w:rsid w:val="00D70A3C"/>
    <w:rsid w:val="00D70E81"/>
    <w:rsid w:val="00D711B4"/>
    <w:rsid w:val="00D71471"/>
    <w:rsid w:val="00D71E93"/>
    <w:rsid w:val="00D72D71"/>
    <w:rsid w:val="00D72E52"/>
    <w:rsid w:val="00D72FDB"/>
    <w:rsid w:val="00D732E2"/>
    <w:rsid w:val="00D735A7"/>
    <w:rsid w:val="00D736B1"/>
    <w:rsid w:val="00D739E9"/>
    <w:rsid w:val="00D73C91"/>
    <w:rsid w:val="00D73CB5"/>
    <w:rsid w:val="00D73E58"/>
    <w:rsid w:val="00D753BD"/>
    <w:rsid w:val="00D758EC"/>
    <w:rsid w:val="00D75D6E"/>
    <w:rsid w:val="00D75DEE"/>
    <w:rsid w:val="00D75ECE"/>
    <w:rsid w:val="00D7618E"/>
    <w:rsid w:val="00D76256"/>
    <w:rsid w:val="00D76863"/>
    <w:rsid w:val="00D7755E"/>
    <w:rsid w:val="00D77643"/>
    <w:rsid w:val="00D777D0"/>
    <w:rsid w:val="00D778B0"/>
    <w:rsid w:val="00D77B2F"/>
    <w:rsid w:val="00D77D8D"/>
    <w:rsid w:val="00D77F12"/>
    <w:rsid w:val="00D80063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31"/>
    <w:rsid w:val="00D83B45"/>
    <w:rsid w:val="00D83BC2"/>
    <w:rsid w:val="00D83C2D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9EC"/>
    <w:rsid w:val="00D87B6A"/>
    <w:rsid w:val="00D87CAB"/>
    <w:rsid w:val="00D90A5C"/>
    <w:rsid w:val="00D90E2C"/>
    <w:rsid w:val="00D91866"/>
    <w:rsid w:val="00D91C87"/>
    <w:rsid w:val="00D91E32"/>
    <w:rsid w:val="00D91E71"/>
    <w:rsid w:val="00D91E93"/>
    <w:rsid w:val="00D91F86"/>
    <w:rsid w:val="00D920AE"/>
    <w:rsid w:val="00D9212A"/>
    <w:rsid w:val="00D9259A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6FCC"/>
    <w:rsid w:val="00D97790"/>
    <w:rsid w:val="00D97A1E"/>
    <w:rsid w:val="00D97D5F"/>
    <w:rsid w:val="00D97E99"/>
    <w:rsid w:val="00DA002F"/>
    <w:rsid w:val="00DA01BE"/>
    <w:rsid w:val="00DA04ED"/>
    <w:rsid w:val="00DA056F"/>
    <w:rsid w:val="00DA080B"/>
    <w:rsid w:val="00DA0C2C"/>
    <w:rsid w:val="00DA0CBE"/>
    <w:rsid w:val="00DA0ED8"/>
    <w:rsid w:val="00DA1355"/>
    <w:rsid w:val="00DA148A"/>
    <w:rsid w:val="00DA168D"/>
    <w:rsid w:val="00DA191B"/>
    <w:rsid w:val="00DA1B2E"/>
    <w:rsid w:val="00DA1D3E"/>
    <w:rsid w:val="00DA24A1"/>
    <w:rsid w:val="00DA256B"/>
    <w:rsid w:val="00DA26DF"/>
    <w:rsid w:val="00DA28DB"/>
    <w:rsid w:val="00DA3077"/>
    <w:rsid w:val="00DA3136"/>
    <w:rsid w:val="00DA329C"/>
    <w:rsid w:val="00DA3398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54"/>
    <w:rsid w:val="00DA68A8"/>
    <w:rsid w:val="00DA68E0"/>
    <w:rsid w:val="00DA6A88"/>
    <w:rsid w:val="00DA6AD1"/>
    <w:rsid w:val="00DA6C3F"/>
    <w:rsid w:val="00DA6D6F"/>
    <w:rsid w:val="00DA6F64"/>
    <w:rsid w:val="00DA7113"/>
    <w:rsid w:val="00DA729A"/>
    <w:rsid w:val="00DA7D28"/>
    <w:rsid w:val="00DB008F"/>
    <w:rsid w:val="00DB0120"/>
    <w:rsid w:val="00DB01B6"/>
    <w:rsid w:val="00DB0537"/>
    <w:rsid w:val="00DB0A75"/>
    <w:rsid w:val="00DB190C"/>
    <w:rsid w:val="00DB2227"/>
    <w:rsid w:val="00DB2461"/>
    <w:rsid w:val="00DB2934"/>
    <w:rsid w:val="00DB2AE4"/>
    <w:rsid w:val="00DB2D79"/>
    <w:rsid w:val="00DB2DE9"/>
    <w:rsid w:val="00DB2E68"/>
    <w:rsid w:val="00DB38A3"/>
    <w:rsid w:val="00DB41D6"/>
    <w:rsid w:val="00DB41E5"/>
    <w:rsid w:val="00DB4726"/>
    <w:rsid w:val="00DB478C"/>
    <w:rsid w:val="00DB4C64"/>
    <w:rsid w:val="00DB4D7A"/>
    <w:rsid w:val="00DB5144"/>
    <w:rsid w:val="00DB5571"/>
    <w:rsid w:val="00DB5620"/>
    <w:rsid w:val="00DB591A"/>
    <w:rsid w:val="00DB6014"/>
    <w:rsid w:val="00DB6234"/>
    <w:rsid w:val="00DB678D"/>
    <w:rsid w:val="00DB6DA7"/>
    <w:rsid w:val="00DB6DF9"/>
    <w:rsid w:val="00DB701E"/>
    <w:rsid w:val="00DB772C"/>
    <w:rsid w:val="00DB7AB0"/>
    <w:rsid w:val="00DB7C7F"/>
    <w:rsid w:val="00DC0422"/>
    <w:rsid w:val="00DC09FD"/>
    <w:rsid w:val="00DC0D23"/>
    <w:rsid w:val="00DC10D0"/>
    <w:rsid w:val="00DC1118"/>
    <w:rsid w:val="00DC11B0"/>
    <w:rsid w:val="00DC12A9"/>
    <w:rsid w:val="00DC1D0A"/>
    <w:rsid w:val="00DC200D"/>
    <w:rsid w:val="00DC245F"/>
    <w:rsid w:val="00DC24E7"/>
    <w:rsid w:val="00DC2893"/>
    <w:rsid w:val="00DC2A52"/>
    <w:rsid w:val="00DC2CB1"/>
    <w:rsid w:val="00DC3595"/>
    <w:rsid w:val="00DC3942"/>
    <w:rsid w:val="00DC3C0B"/>
    <w:rsid w:val="00DC4089"/>
    <w:rsid w:val="00DC433D"/>
    <w:rsid w:val="00DC435B"/>
    <w:rsid w:val="00DC46CF"/>
    <w:rsid w:val="00DC4FC8"/>
    <w:rsid w:val="00DC4FD4"/>
    <w:rsid w:val="00DC5119"/>
    <w:rsid w:val="00DC53F4"/>
    <w:rsid w:val="00DC54D5"/>
    <w:rsid w:val="00DC5651"/>
    <w:rsid w:val="00DC58AB"/>
    <w:rsid w:val="00DC5997"/>
    <w:rsid w:val="00DC5AFF"/>
    <w:rsid w:val="00DC5D53"/>
    <w:rsid w:val="00DC6974"/>
    <w:rsid w:val="00DC6BFC"/>
    <w:rsid w:val="00DC6C79"/>
    <w:rsid w:val="00DC6C8C"/>
    <w:rsid w:val="00DC6F99"/>
    <w:rsid w:val="00DC7A82"/>
    <w:rsid w:val="00DD0560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4D54"/>
    <w:rsid w:val="00DD50E2"/>
    <w:rsid w:val="00DD5272"/>
    <w:rsid w:val="00DD527E"/>
    <w:rsid w:val="00DD5558"/>
    <w:rsid w:val="00DD5A76"/>
    <w:rsid w:val="00DD5B8A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9DD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17A"/>
    <w:rsid w:val="00DE4861"/>
    <w:rsid w:val="00DE4C54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9C3"/>
    <w:rsid w:val="00DE7A17"/>
    <w:rsid w:val="00DE7CBE"/>
    <w:rsid w:val="00DE7CC9"/>
    <w:rsid w:val="00DE7EE8"/>
    <w:rsid w:val="00DF02B1"/>
    <w:rsid w:val="00DF0694"/>
    <w:rsid w:val="00DF0CF3"/>
    <w:rsid w:val="00DF1350"/>
    <w:rsid w:val="00DF18D7"/>
    <w:rsid w:val="00DF1ADA"/>
    <w:rsid w:val="00DF1C57"/>
    <w:rsid w:val="00DF1DEC"/>
    <w:rsid w:val="00DF21EA"/>
    <w:rsid w:val="00DF23EC"/>
    <w:rsid w:val="00DF244B"/>
    <w:rsid w:val="00DF261F"/>
    <w:rsid w:val="00DF2C36"/>
    <w:rsid w:val="00DF2C37"/>
    <w:rsid w:val="00DF2E12"/>
    <w:rsid w:val="00DF2E38"/>
    <w:rsid w:val="00DF2F65"/>
    <w:rsid w:val="00DF2F97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6F06"/>
    <w:rsid w:val="00DF7B0A"/>
    <w:rsid w:val="00DF7B4E"/>
    <w:rsid w:val="00DF7CB1"/>
    <w:rsid w:val="00DF7EA3"/>
    <w:rsid w:val="00DF7F0E"/>
    <w:rsid w:val="00E00267"/>
    <w:rsid w:val="00E005AB"/>
    <w:rsid w:val="00E008A2"/>
    <w:rsid w:val="00E00AEA"/>
    <w:rsid w:val="00E00C4C"/>
    <w:rsid w:val="00E00CAC"/>
    <w:rsid w:val="00E0191D"/>
    <w:rsid w:val="00E019D9"/>
    <w:rsid w:val="00E01CCE"/>
    <w:rsid w:val="00E01FA3"/>
    <w:rsid w:val="00E02059"/>
    <w:rsid w:val="00E02075"/>
    <w:rsid w:val="00E02432"/>
    <w:rsid w:val="00E02710"/>
    <w:rsid w:val="00E02953"/>
    <w:rsid w:val="00E02E1B"/>
    <w:rsid w:val="00E02FAD"/>
    <w:rsid w:val="00E0318E"/>
    <w:rsid w:val="00E03292"/>
    <w:rsid w:val="00E0351E"/>
    <w:rsid w:val="00E03598"/>
    <w:rsid w:val="00E0398C"/>
    <w:rsid w:val="00E03EFA"/>
    <w:rsid w:val="00E03F85"/>
    <w:rsid w:val="00E0439D"/>
    <w:rsid w:val="00E04451"/>
    <w:rsid w:val="00E0452E"/>
    <w:rsid w:val="00E04CEC"/>
    <w:rsid w:val="00E04D61"/>
    <w:rsid w:val="00E05435"/>
    <w:rsid w:val="00E057A3"/>
    <w:rsid w:val="00E058B7"/>
    <w:rsid w:val="00E059EC"/>
    <w:rsid w:val="00E05DA5"/>
    <w:rsid w:val="00E05DFD"/>
    <w:rsid w:val="00E05F62"/>
    <w:rsid w:val="00E05FDF"/>
    <w:rsid w:val="00E0608B"/>
    <w:rsid w:val="00E06795"/>
    <w:rsid w:val="00E06857"/>
    <w:rsid w:val="00E06A2E"/>
    <w:rsid w:val="00E06D26"/>
    <w:rsid w:val="00E06ECB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0F0"/>
    <w:rsid w:val="00E157F6"/>
    <w:rsid w:val="00E160F1"/>
    <w:rsid w:val="00E16237"/>
    <w:rsid w:val="00E162BA"/>
    <w:rsid w:val="00E163C0"/>
    <w:rsid w:val="00E163C5"/>
    <w:rsid w:val="00E164C6"/>
    <w:rsid w:val="00E16966"/>
    <w:rsid w:val="00E1697B"/>
    <w:rsid w:val="00E16C25"/>
    <w:rsid w:val="00E16EEC"/>
    <w:rsid w:val="00E1780F"/>
    <w:rsid w:val="00E179CB"/>
    <w:rsid w:val="00E17CCE"/>
    <w:rsid w:val="00E17F6D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98B"/>
    <w:rsid w:val="00E30D94"/>
    <w:rsid w:val="00E313C8"/>
    <w:rsid w:val="00E314D2"/>
    <w:rsid w:val="00E31867"/>
    <w:rsid w:val="00E321D1"/>
    <w:rsid w:val="00E32413"/>
    <w:rsid w:val="00E32645"/>
    <w:rsid w:val="00E32A9D"/>
    <w:rsid w:val="00E32B4E"/>
    <w:rsid w:val="00E32B88"/>
    <w:rsid w:val="00E32CB5"/>
    <w:rsid w:val="00E32F73"/>
    <w:rsid w:val="00E32F78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0F7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386"/>
    <w:rsid w:val="00E36857"/>
    <w:rsid w:val="00E36DE6"/>
    <w:rsid w:val="00E377B0"/>
    <w:rsid w:val="00E37B03"/>
    <w:rsid w:val="00E37E08"/>
    <w:rsid w:val="00E40405"/>
    <w:rsid w:val="00E404F5"/>
    <w:rsid w:val="00E409C0"/>
    <w:rsid w:val="00E40DBF"/>
    <w:rsid w:val="00E41436"/>
    <w:rsid w:val="00E414E6"/>
    <w:rsid w:val="00E41613"/>
    <w:rsid w:val="00E41764"/>
    <w:rsid w:val="00E41820"/>
    <w:rsid w:val="00E418AE"/>
    <w:rsid w:val="00E41C86"/>
    <w:rsid w:val="00E41FC0"/>
    <w:rsid w:val="00E42114"/>
    <w:rsid w:val="00E42678"/>
    <w:rsid w:val="00E4268A"/>
    <w:rsid w:val="00E4283B"/>
    <w:rsid w:val="00E42876"/>
    <w:rsid w:val="00E42AF8"/>
    <w:rsid w:val="00E42DF4"/>
    <w:rsid w:val="00E42EA3"/>
    <w:rsid w:val="00E43904"/>
    <w:rsid w:val="00E43B9E"/>
    <w:rsid w:val="00E43F95"/>
    <w:rsid w:val="00E44326"/>
    <w:rsid w:val="00E4437C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5DFD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DFD"/>
    <w:rsid w:val="00E51E2A"/>
    <w:rsid w:val="00E52082"/>
    <w:rsid w:val="00E5208C"/>
    <w:rsid w:val="00E523EF"/>
    <w:rsid w:val="00E524CE"/>
    <w:rsid w:val="00E525E3"/>
    <w:rsid w:val="00E527E5"/>
    <w:rsid w:val="00E52C6C"/>
    <w:rsid w:val="00E52D30"/>
    <w:rsid w:val="00E52EC6"/>
    <w:rsid w:val="00E52ECC"/>
    <w:rsid w:val="00E52F3B"/>
    <w:rsid w:val="00E531D8"/>
    <w:rsid w:val="00E5387D"/>
    <w:rsid w:val="00E53A76"/>
    <w:rsid w:val="00E53E2A"/>
    <w:rsid w:val="00E5409F"/>
    <w:rsid w:val="00E5411F"/>
    <w:rsid w:val="00E541D3"/>
    <w:rsid w:val="00E54331"/>
    <w:rsid w:val="00E5461B"/>
    <w:rsid w:val="00E5467D"/>
    <w:rsid w:val="00E54698"/>
    <w:rsid w:val="00E54962"/>
    <w:rsid w:val="00E54CCD"/>
    <w:rsid w:val="00E54D2E"/>
    <w:rsid w:val="00E54F0D"/>
    <w:rsid w:val="00E54F2D"/>
    <w:rsid w:val="00E55145"/>
    <w:rsid w:val="00E55654"/>
    <w:rsid w:val="00E55997"/>
    <w:rsid w:val="00E55C41"/>
    <w:rsid w:val="00E55C9E"/>
    <w:rsid w:val="00E55CFA"/>
    <w:rsid w:val="00E5645B"/>
    <w:rsid w:val="00E566D9"/>
    <w:rsid w:val="00E56B9B"/>
    <w:rsid w:val="00E56CDC"/>
    <w:rsid w:val="00E56DB0"/>
    <w:rsid w:val="00E56E99"/>
    <w:rsid w:val="00E57402"/>
    <w:rsid w:val="00E5744D"/>
    <w:rsid w:val="00E5760B"/>
    <w:rsid w:val="00E57B10"/>
    <w:rsid w:val="00E57FCB"/>
    <w:rsid w:val="00E60065"/>
    <w:rsid w:val="00E601B2"/>
    <w:rsid w:val="00E60532"/>
    <w:rsid w:val="00E60C5E"/>
    <w:rsid w:val="00E60C97"/>
    <w:rsid w:val="00E60D30"/>
    <w:rsid w:val="00E612B6"/>
    <w:rsid w:val="00E6142D"/>
    <w:rsid w:val="00E6160D"/>
    <w:rsid w:val="00E617B2"/>
    <w:rsid w:val="00E61B75"/>
    <w:rsid w:val="00E62163"/>
    <w:rsid w:val="00E622CC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DF5"/>
    <w:rsid w:val="00E67F13"/>
    <w:rsid w:val="00E67F95"/>
    <w:rsid w:val="00E70247"/>
    <w:rsid w:val="00E70312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B6"/>
    <w:rsid w:val="00E723DF"/>
    <w:rsid w:val="00E723E4"/>
    <w:rsid w:val="00E72894"/>
    <w:rsid w:val="00E72901"/>
    <w:rsid w:val="00E72A3C"/>
    <w:rsid w:val="00E72A9D"/>
    <w:rsid w:val="00E73124"/>
    <w:rsid w:val="00E732F4"/>
    <w:rsid w:val="00E733CE"/>
    <w:rsid w:val="00E734D6"/>
    <w:rsid w:val="00E73887"/>
    <w:rsid w:val="00E73D09"/>
    <w:rsid w:val="00E74163"/>
    <w:rsid w:val="00E742EC"/>
    <w:rsid w:val="00E745BB"/>
    <w:rsid w:val="00E7466C"/>
    <w:rsid w:val="00E7467D"/>
    <w:rsid w:val="00E748A3"/>
    <w:rsid w:val="00E74CFC"/>
    <w:rsid w:val="00E75011"/>
    <w:rsid w:val="00E754AE"/>
    <w:rsid w:val="00E754E2"/>
    <w:rsid w:val="00E7559F"/>
    <w:rsid w:val="00E7569F"/>
    <w:rsid w:val="00E7616D"/>
    <w:rsid w:val="00E7625F"/>
    <w:rsid w:val="00E776EA"/>
    <w:rsid w:val="00E77C54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EEE"/>
    <w:rsid w:val="00E83F24"/>
    <w:rsid w:val="00E8429F"/>
    <w:rsid w:val="00E8440A"/>
    <w:rsid w:val="00E84461"/>
    <w:rsid w:val="00E844C8"/>
    <w:rsid w:val="00E84957"/>
    <w:rsid w:val="00E84CA0"/>
    <w:rsid w:val="00E84D6A"/>
    <w:rsid w:val="00E850AD"/>
    <w:rsid w:val="00E854CE"/>
    <w:rsid w:val="00E85AB7"/>
    <w:rsid w:val="00E85AFF"/>
    <w:rsid w:val="00E85B59"/>
    <w:rsid w:val="00E860AD"/>
    <w:rsid w:val="00E8667A"/>
    <w:rsid w:val="00E86B5E"/>
    <w:rsid w:val="00E86E7C"/>
    <w:rsid w:val="00E870AD"/>
    <w:rsid w:val="00E87450"/>
    <w:rsid w:val="00E8774B"/>
    <w:rsid w:val="00E87857"/>
    <w:rsid w:val="00E87E82"/>
    <w:rsid w:val="00E90226"/>
    <w:rsid w:val="00E90250"/>
    <w:rsid w:val="00E90267"/>
    <w:rsid w:val="00E90332"/>
    <w:rsid w:val="00E909F2"/>
    <w:rsid w:val="00E910C6"/>
    <w:rsid w:val="00E911A8"/>
    <w:rsid w:val="00E9156B"/>
    <w:rsid w:val="00E91F1C"/>
    <w:rsid w:val="00E9272E"/>
    <w:rsid w:val="00E92A27"/>
    <w:rsid w:val="00E92A74"/>
    <w:rsid w:val="00E92CD2"/>
    <w:rsid w:val="00E92E1A"/>
    <w:rsid w:val="00E92FA4"/>
    <w:rsid w:val="00E931B4"/>
    <w:rsid w:val="00E931E2"/>
    <w:rsid w:val="00E934AC"/>
    <w:rsid w:val="00E9360A"/>
    <w:rsid w:val="00E938C8"/>
    <w:rsid w:val="00E93C99"/>
    <w:rsid w:val="00E93CE3"/>
    <w:rsid w:val="00E93D4E"/>
    <w:rsid w:val="00E93E00"/>
    <w:rsid w:val="00E93E63"/>
    <w:rsid w:val="00E943A8"/>
    <w:rsid w:val="00E94455"/>
    <w:rsid w:val="00E946AB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6DBD"/>
    <w:rsid w:val="00E97154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A05"/>
    <w:rsid w:val="00EA1E06"/>
    <w:rsid w:val="00EA2226"/>
    <w:rsid w:val="00EA2793"/>
    <w:rsid w:val="00EA297B"/>
    <w:rsid w:val="00EA2C50"/>
    <w:rsid w:val="00EA2EE9"/>
    <w:rsid w:val="00EA2F58"/>
    <w:rsid w:val="00EA309F"/>
    <w:rsid w:val="00EA31AA"/>
    <w:rsid w:val="00EA32BD"/>
    <w:rsid w:val="00EA3499"/>
    <w:rsid w:val="00EA34D1"/>
    <w:rsid w:val="00EA3EF0"/>
    <w:rsid w:val="00EA40CB"/>
    <w:rsid w:val="00EA42F2"/>
    <w:rsid w:val="00EA44F0"/>
    <w:rsid w:val="00EA476C"/>
    <w:rsid w:val="00EA49B6"/>
    <w:rsid w:val="00EA4A90"/>
    <w:rsid w:val="00EA4BB7"/>
    <w:rsid w:val="00EA4CC4"/>
    <w:rsid w:val="00EA4CF0"/>
    <w:rsid w:val="00EA4D4A"/>
    <w:rsid w:val="00EA504D"/>
    <w:rsid w:val="00EA50D3"/>
    <w:rsid w:val="00EA5DEB"/>
    <w:rsid w:val="00EA69B4"/>
    <w:rsid w:val="00EA6E4C"/>
    <w:rsid w:val="00EA7297"/>
    <w:rsid w:val="00EA74C1"/>
    <w:rsid w:val="00EA7705"/>
    <w:rsid w:val="00EA7CEC"/>
    <w:rsid w:val="00EA7D20"/>
    <w:rsid w:val="00EA7F17"/>
    <w:rsid w:val="00EA7FC1"/>
    <w:rsid w:val="00EB04BB"/>
    <w:rsid w:val="00EB06FD"/>
    <w:rsid w:val="00EB09EE"/>
    <w:rsid w:val="00EB0EE1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6EC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24"/>
    <w:rsid w:val="00EB7897"/>
    <w:rsid w:val="00EB7BFD"/>
    <w:rsid w:val="00EB7F1B"/>
    <w:rsid w:val="00EB7F44"/>
    <w:rsid w:val="00EC0601"/>
    <w:rsid w:val="00EC088E"/>
    <w:rsid w:val="00EC0CC5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812"/>
    <w:rsid w:val="00EC492E"/>
    <w:rsid w:val="00EC4AEE"/>
    <w:rsid w:val="00EC4AFF"/>
    <w:rsid w:val="00EC5CF1"/>
    <w:rsid w:val="00EC62B2"/>
    <w:rsid w:val="00EC62F8"/>
    <w:rsid w:val="00EC6A6B"/>
    <w:rsid w:val="00EC6B0A"/>
    <w:rsid w:val="00EC6D22"/>
    <w:rsid w:val="00EC7320"/>
    <w:rsid w:val="00EC7678"/>
    <w:rsid w:val="00EC7E23"/>
    <w:rsid w:val="00EC7E73"/>
    <w:rsid w:val="00ED03EE"/>
    <w:rsid w:val="00ED0446"/>
    <w:rsid w:val="00ED056F"/>
    <w:rsid w:val="00ED057F"/>
    <w:rsid w:val="00ED10F4"/>
    <w:rsid w:val="00ED1171"/>
    <w:rsid w:val="00ED14CE"/>
    <w:rsid w:val="00ED228D"/>
    <w:rsid w:val="00ED2A91"/>
    <w:rsid w:val="00ED2B30"/>
    <w:rsid w:val="00ED31CC"/>
    <w:rsid w:val="00ED39B4"/>
    <w:rsid w:val="00ED3A46"/>
    <w:rsid w:val="00ED3DF4"/>
    <w:rsid w:val="00ED41A8"/>
    <w:rsid w:val="00ED42A4"/>
    <w:rsid w:val="00ED44EE"/>
    <w:rsid w:val="00ED489C"/>
    <w:rsid w:val="00ED5521"/>
    <w:rsid w:val="00ED5579"/>
    <w:rsid w:val="00ED5695"/>
    <w:rsid w:val="00ED6022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6BC"/>
    <w:rsid w:val="00ED7800"/>
    <w:rsid w:val="00ED797A"/>
    <w:rsid w:val="00ED7BF4"/>
    <w:rsid w:val="00EE05E8"/>
    <w:rsid w:val="00EE0691"/>
    <w:rsid w:val="00EE0ADC"/>
    <w:rsid w:val="00EE1493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3C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0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221"/>
    <w:rsid w:val="00EF069B"/>
    <w:rsid w:val="00EF11CA"/>
    <w:rsid w:val="00EF1942"/>
    <w:rsid w:val="00EF2848"/>
    <w:rsid w:val="00EF2857"/>
    <w:rsid w:val="00EF2D8B"/>
    <w:rsid w:val="00EF2DCC"/>
    <w:rsid w:val="00EF3109"/>
    <w:rsid w:val="00EF322D"/>
    <w:rsid w:val="00EF35B4"/>
    <w:rsid w:val="00EF392D"/>
    <w:rsid w:val="00EF3A21"/>
    <w:rsid w:val="00EF3B86"/>
    <w:rsid w:val="00EF4051"/>
    <w:rsid w:val="00EF416F"/>
    <w:rsid w:val="00EF4513"/>
    <w:rsid w:val="00EF4720"/>
    <w:rsid w:val="00EF49EA"/>
    <w:rsid w:val="00EF4B01"/>
    <w:rsid w:val="00EF4C16"/>
    <w:rsid w:val="00EF52AB"/>
    <w:rsid w:val="00EF57F3"/>
    <w:rsid w:val="00EF58AA"/>
    <w:rsid w:val="00EF5978"/>
    <w:rsid w:val="00EF59AD"/>
    <w:rsid w:val="00EF5A14"/>
    <w:rsid w:val="00EF5F96"/>
    <w:rsid w:val="00EF621C"/>
    <w:rsid w:val="00EF652C"/>
    <w:rsid w:val="00EF69B5"/>
    <w:rsid w:val="00EF6D2A"/>
    <w:rsid w:val="00EF7169"/>
    <w:rsid w:val="00EF735C"/>
    <w:rsid w:val="00EF7504"/>
    <w:rsid w:val="00EF7523"/>
    <w:rsid w:val="00EF77A4"/>
    <w:rsid w:val="00EF77E8"/>
    <w:rsid w:val="00EF7967"/>
    <w:rsid w:val="00EF7ADF"/>
    <w:rsid w:val="00EF7C69"/>
    <w:rsid w:val="00EF7E34"/>
    <w:rsid w:val="00F00214"/>
    <w:rsid w:val="00F0073C"/>
    <w:rsid w:val="00F007C8"/>
    <w:rsid w:val="00F00889"/>
    <w:rsid w:val="00F00A32"/>
    <w:rsid w:val="00F00BC0"/>
    <w:rsid w:val="00F010FB"/>
    <w:rsid w:val="00F014E9"/>
    <w:rsid w:val="00F016FF"/>
    <w:rsid w:val="00F01883"/>
    <w:rsid w:val="00F018B9"/>
    <w:rsid w:val="00F01D9F"/>
    <w:rsid w:val="00F0233B"/>
    <w:rsid w:val="00F02367"/>
    <w:rsid w:val="00F0245D"/>
    <w:rsid w:val="00F02AB4"/>
    <w:rsid w:val="00F02AF2"/>
    <w:rsid w:val="00F02F8C"/>
    <w:rsid w:val="00F03162"/>
    <w:rsid w:val="00F0356C"/>
    <w:rsid w:val="00F037E1"/>
    <w:rsid w:val="00F04029"/>
    <w:rsid w:val="00F0422E"/>
    <w:rsid w:val="00F043BE"/>
    <w:rsid w:val="00F04949"/>
    <w:rsid w:val="00F04A2A"/>
    <w:rsid w:val="00F04DE7"/>
    <w:rsid w:val="00F052DD"/>
    <w:rsid w:val="00F05467"/>
    <w:rsid w:val="00F05C57"/>
    <w:rsid w:val="00F05D95"/>
    <w:rsid w:val="00F05EE3"/>
    <w:rsid w:val="00F06403"/>
    <w:rsid w:val="00F0670D"/>
    <w:rsid w:val="00F067C7"/>
    <w:rsid w:val="00F072AE"/>
    <w:rsid w:val="00F07667"/>
    <w:rsid w:val="00F07C4B"/>
    <w:rsid w:val="00F10188"/>
    <w:rsid w:val="00F106EF"/>
    <w:rsid w:val="00F10716"/>
    <w:rsid w:val="00F10768"/>
    <w:rsid w:val="00F10947"/>
    <w:rsid w:val="00F10964"/>
    <w:rsid w:val="00F10D09"/>
    <w:rsid w:val="00F10D5A"/>
    <w:rsid w:val="00F10E89"/>
    <w:rsid w:val="00F10FEB"/>
    <w:rsid w:val="00F11147"/>
    <w:rsid w:val="00F118A0"/>
    <w:rsid w:val="00F1197F"/>
    <w:rsid w:val="00F11A5F"/>
    <w:rsid w:val="00F11E86"/>
    <w:rsid w:val="00F11F3B"/>
    <w:rsid w:val="00F12003"/>
    <w:rsid w:val="00F1201E"/>
    <w:rsid w:val="00F121FE"/>
    <w:rsid w:val="00F1226C"/>
    <w:rsid w:val="00F12439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815"/>
    <w:rsid w:val="00F15D45"/>
    <w:rsid w:val="00F15EF2"/>
    <w:rsid w:val="00F160CB"/>
    <w:rsid w:val="00F1691B"/>
    <w:rsid w:val="00F16969"/>
    <w:rsid w:val="00F16A09"/>
    <w:rsid w:val="00F16A8A"/>
    <w:rsid w:val="00F16E0F"/>
    <w:rsid w:val="00F17233"/>
    <w:rsid w:val="00F17267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93C"/>
    <w:rsid w:val="00F20B0B"/>
    <w:rsid w:val="00F21E89"/>
    <w:rsid w:val="00F21FE1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469"/>
    <w:rsid w:val="00F236E4"/>
    <w:rsid w:val="00F239CD"/>
    <w:rsid w:val="00F23F76"/>
    <w:rsid w:val="00F24239"/>
    <w:rsid w:val="00F245CF"/>
    <w:rsid w:val="00F24754"/>
    <w:rsid w:val="00F249DB"/>
    <w:rsid w:val="00F24EAF"/>
    <w:rsid w:val="00F24F9B"/>
    <w:rsid w:val="00F25086"/>
    <w:rsid w:val="00F25566"/>
    <w:rsid w:val="00F2564D"/>
    <w:rsid w:val="00F25691"/>
    <w:rsid w:val="00F25CF2"/>
    <w:rsid w:val="00F2662B"/>
    <w:rsid w:val="00F2697C"/>
    <w:rsid w:val="00F26CA0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1FFE"/>
    <w:rsid w:val="00F32038"/>
    <w:rsid w:val="00F32632"/>
    <w:rsid w:val="00F32915"/>
    <w:rsid w:val="00F32D4E"/>
    <w:rsid w:val="00F3371C"/>
    <w:rsid w:val="00F33AF5"/>
    <w:rsid w:val="00F33E4C"/>
    <w:rsid w:val="00F341C8"/>
    <w:rsid w:val="00F346DD"/>
    <w:rsid w:val="00F34A9D"/>
    <w:rsid w:val="00F34AC6"/>
    <w:rsid w:val="00F34E04"/>
    <w:rsid w:val="00F34E40"/>
    <w:rsid w:val="00F34EE8"/>
    <w:rsid w:val="00F35086"/>
    <w:rsid w:val="00F351FD"/>
    <w:rsid w:val="00F362C5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68"/>
    <w:rsid w:val="00F4078C"/>
    <w:rsid w:val="00F40871"/>
    <w:rsid w:val="00F41384"/>
    <w:rsid w:val="00F41542"/>
    <w:rsid w:val="00F418FE"/>
    <w:rsid w:val="00F41A5E"/>
    <w:rsid w:val="00F41A73"/>
    <w:rsid w:val="00F41FE7"/>
    <w:rsid w:val="00F42148"/>
    <w:rsid w:val="00F42208"/>
    <w:rsid w:val="00F425EE"/>
    <w:rsid w:val="00F42B6C"/>
    <w:rsid w:val="00F430EB"/>
    <w:rsid w:val="00F4323B"/>
    <w:rsid w:val="00F43362"/>
    <w:rsid w:val="00F4336B"/>
    <w:rsid w:val="00F43480"/>
    <w:rsid w:val="00F434CA"/>
    <w:rsid w:val="00F43669"/>
    <w:rsid w:val="00F436EC"/>
    <w:rsid w:val="00F4395C"/>
    <w:rsid w:val="00F43B70"/>
    <w:rsid w:val="00F43EB3"/>
    <w:rsid w:val="00F441FA"/>
    <w:rsid w:val="00F4445B"/>
    <w:rsid w:val="00F4486A"/>
    <w:rsid w:val="00F44A30"/>
    <w:rsid w:val="00F44BCD"/>
    <w:rsid w:val="00F44C5E"/>
    <w:rsid w:val="00F453E7"/>
    <w:rsid w:val="00F4559B"/>
    <w:rsid w:val="00F45877"/>
    <w:rsid w:val="00F45E3D"/>
    <w:rsid w:val="00F45EEA"/>
    <w:rsid w:val="00F45FE4"/>
    <w:rsid w:val="00F46325"/>
    <w:rsid w:val="00F463CA"/>
    <w:rsid w:val="00F46896"/>
    <w:rsid w:val="00F4697C"/>
    <w:rsid w:val="00F46C43"/>
    <w:rsid w:val="00F474BA"/>
    <w:rsid w:val="00F47B08"/>
    <w:rsid w:val="00F47B0C"/>
    <w:rsid w:val="00F50211"/>
    <w:rsid w:val="00F50957"/>
    <w:rsid w:val="00F50F4C"/>
    <w:rsid w:val="00F5121C"/>
    <w:rsid w:val="00F512FD"/>
    <w:rsid w:val="00F5143A"/>
    <w:rsid w:val="00F5178C"/>
    <w:rsid w:val="00F5187E"/>
    <w:rsid w:val="00F5189E"/>
    <w:rsid w:val="00F51AD7"/>
    <w:rsid w:val="00F51D72"/>
    <w:rsid w:val="00F5283E"/>
    <w:rsid w:val="00F52A75"/>
    <w:rsid w:val="00F52B6D"/>
    <w:rsid w:val="00F52C8F"/>
    <w:rsid w:val="00F52CB8"/>
    <w:rsid w:val="00F53337"/>
    <w:rsid w:val="00F536B2"/>
    <w:rsid w:val="00F5484A"/>
    <w:rsid w:val="00F54921"/>
    <w:rsid w:val="00F54DCF"/>
    <w:rsid w:val="00F5580E"/>
    <w:rsid w:val="00F5619C"/>
    <w:rsid w:val="00F563A7"/>
    <w:rsid w:val="00F57288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65"/>
    <w:rsid w:val="00F625FD"/>
    <w:rsid w:val="00F62699"/>
    <w:rsid w:val="00F628DD"/>
    <w:rsid w:val="00F629C8"/>
    <w:rsid w:val="00F62BF3"/>
    <w:rsid w:val="00F62C86"/>
    <w:rsid w:val="00F6305A"/>
    <w:rsid w:val="00F6374B"/>
    <w:rsid w:val="00F637A4"/>
    <w:rsid w:val="00F63A33"/>
    <w:rsid w:val="00F63C6E"/>
    <w:rsid w:val="00F63E2A"/>
    <w:rsid w:val="00F6408A"/>
    <w:rsid w:val="00F64321"/>
    <w:rsid w:val="00F6475A"/>
    <w:rsid w:val="00F647A9"/>
    <w:rsid w:val="00F64B00"/>
    <w:rsid w:val="00F64D45"/>
    <w:rsid w:val="00F65523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9F4"/>
    <w:rsid w:val="00F67A9D"/>
    <w:rsid w:val="00F67C1E"/>
    <w:rsid w:val="00F70062"/>
    <w:rsid w:val="00F70158"/>
    <w:rsid w:val="00F702DB"/>
    <w:rsid w:val="00F70869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2E07"/>
    <w:rsid w:val="00F732F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77E15"/>
    <w:rsid w:val="00F77E26"/>
    <w:rsid w:val="00F8015E"/>
    <w:rsid w:val="00F80439"/>
    <w:rsid w:val="00F80590"/>
    <w:rsid w:val="00F80616"/>
    <w:rsid w:val="00F8096C"/>
    <w:rsid w:val="00F80DF4"/>
    <w:rsid w:val="00F811C4"/>
    <w:rsid w:val="00F81225"/>
    <w:rsid w:val="00F813D3"/>
    <w:rsid w:val="00F8172E"/>
    <w:rsid w:val="00F81781"/>
    <w:rsid w:val="00F81861"/>
    <w:rsid w:val="00F81B71"/>
    <w:rsid w:val="00F82239"/>
    <w:rsid w:val="00F822B0"/>
    <w:rsid w:val="00F82332"/>
    <w:rsid w:val="00F823E0"/>
    <w:rsid w:val="00F825F5"/>
    <w:rsid w:val="00F8282A"/>
    <w:rsid w:val="00F82AB6"/>
    <w:rsid w:val="00F82E41"/>
    <w:rsid w:val="00F83707"/>
    <w:rsid w:val="00F843EF"/>
    <w:rsid w:val="00F843F8"/>
    <w:rsid w:val="00F844C9"/>
    <w:rsid w:val="00F84558"/>
    <w:rsid w:val="00F84593"/>
    <w:rsid w:val="00F84A36"/>
    <w:rsid w:val="00F84D12"/>
    <w:rsid w:val="00F84FEA"/>
    <w:rsid w:val="00F85023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167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42D"/>
    <w:rsid w:val="00F91527"/>
    <w:rsid w:val="00F91711"/>
    <w:rsid w:val="00F91E34"/>
    <w:rsid w:val="00F92092"/>
    <w:rsid w:val="00F92396"/>
    <w:rsid w:val="00F9255C"/>
    <w:rsid w:val="00F9272A"/>
    <w:rsid w:val="00F9277D"/>
    <w:rsid w:val="00F92A72"/>
    <w:rsid w:val="00F931A6"/>
    <w:rsid w:val="00F936D3"/>
    <w:rsid w:val="00F938D4"/>
    <w:rsid w:val="00F93E89"/>
    <w:rsid w:val="00F93EA0"/>
    <w:rsid w:val="00F93F09"/>
    <w:rsid w:val="00F94221"/>
    <w:rsid w:val="00F9484F"/>
    <w:rsid w:val="00F9488D"/>
    <w:rsid w:val="00F94972"/>
    <w:rsid w:val="00F94E49"/>
    <w:rsid w:val="00F94FAA"/>
    <w:rsid w:val="00F950B7"/>
    <w:rsid w:val="00F9514F"/>
    <w:rsid w:val="00F954A1"/>
    <w:rsid w:val="00F95A59"/>
    <w:rsid w:val="00F96343"/>
    <w:rsid w:val="00F9634D"/>
    <w:rsid w:val="00F965E7"/>
    <w:rsid w:val="00F9682C"/>
    <w:rsid w:val="00F9697B"/>
    <w:rsid w:val="00F969F5"/>
    <w:rsid w:val="00F96BC0"/>
    <w:rsid w:val="00F96BDE"/>
    <w:rsid w:val="00F96E32"/>
    <w:rsid w:val="00F976AE"/>
    <w:rsid w:val="00F97AEB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2A1E"/>
    <w:rsid w:val="00FA3096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BFB"/>
    <w:rsid w:val="00FA5D75"/>
    <w:rsid w:val="00FA5F3B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9D0"/>
    <w:rsid w:val="00FB0C25"/>
    <w:rsid w:val="00FB0EA5"/>
    <w:rsid w:val="00FB11CF"/>
    <w:rsid w:val="00FB1217"/>
    <w:rsid w:val="00FB14FB"/>
    <w:rsid w:val="00FB1D9F"/>
    <w:rsid w:val="00FB219F"/>
    <w:rsid w:val="00FB251C"/>
    <w:rsid w:val="00FB26DC"/>
    <w:rsid w:val="00FB2E9D"/>
    <w:rsid w:val="00FB345B"/>
    <w:rsid w:val="00FB35E1"/>
    <w:rsid w:val="00FB3CB6"/>
    <w:rsid w:val="00FB3CDB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2"/>
    <w:rsid w:val="00FB5D89"/>
    <w:rsid w:val="00FB5F83"/>
    <w:rsid w:val="00FB6457"/>
    <w:rsid w:val="00FB6F1D"/>
    <w:rsid w:val="00FB6F33"/>
    <w:rsid w:val="00FB7713"/>
    <w:rsid w:val="00FB7857"/>
    <w:rsid w:val="00FB7B90"/>
    <w:rsid w:val="00FB7BBF"/>
    <w:rsid w:val="00FC0078"/>
    <w:rsid w:val="00FC02F2"/>
    <w:rsid w:val="00FC0AE5"/>
    <w:rsid w:val="00FC0DC4"/>
    <w:rsid w:val="00FC0DD0"/>
    <w:rsid w:val="00FC0F0C"/>
    <w:rsid w:val="00FC102B"/>
    <w:rsid w:val="00FC1315"/>
    <w:rsid w:val="00FC1A18"/>
    <w:rsid w:val="00FC1C44"/>
    <w:rsid w:val="00FC21D8"/>
    <w:rsid w:val="00FC2DEA"/>
    <w:rsid w:val="00FC2E39"/>
    <w:rsid w:val="00FC34BD"/>
    <w:rsid w:val="00FC38F1"/>
    <w:rsid w:val="00FC3CA0"/>
    <w:rsid w:val="00FC42CA"/>
    <w:rsid w:val="00FC42CC"/>
    <w:rsid w:val="00FC43B5"/>
    <w:rsid w:val="00FC4557"/>
    <w:rsid w:val="00FC490B"/>
    <w:rsid w:val="00FC4B1A"/>
    <w:rsid w:val="00FC4BC3"/>
    <w:rsid w:val="00FC4CC9"/>
    <w:rsid w:val="00FC598E"/>
    <w:rsid w:val="00FC5B3C"/>
    <w:rsid w:val="00FC5BDE"/>
    <w:rsid w:val="00FC61A0"/>
    <w:rsid w:val="00FC626E"/>
    <w:rsid w:val="00FC6567"/>
    <w:rsid w:val="00FC68A6"/>
    <w:rsid w:val="00FC6936"/>
    <w:rsid w:val="00FC70F8"/>
    <w:rsid w:val="00FC74E0"/>
    <w:rsid w:val="00FC771A"/>
    <w:rsid w:val="00FC7A9E"/>
    <w:rsid w:val="00FC7BEC"/>
    <w:rsid w:val="00FC7DE5"/>
    <w:rsid w:val="00FD0300"/>
    <w:rsid w:val="00FD031C"/>
    <w:rsid w:val="00FD038B"/>
    <w:rsid w:val="00FD0634"/>
    <w:rsid w:val="00FD10CD"/>
    <w:rsid w:val="00FD10E9"/>
    <w:rsid w:val="00FD149F"/>
    <w:rsid w:val="00FD1889"/>
    <w:rsid w:val="00FD194D"/>
    <w:rsid w:val="00FD21C7"/>
    <w:rsid w:val="00FD2344"/>
    <w:rsid w:val="00FD32DB"/>
    <w:rsid w:val="00FD3300"/>
    <w:rsid w:val="00FD35AE"/>
    <w:rsid w:val="00FD35C9"/>
    <w:rsid w:val="00FD375A"/>
    <w:rsid w:val="00FD3932"/>
    <w:rsid w:val="00FD3D90"/>
    <w:rsid w:val="00FD3E5D"/>
    <w:rsid w:val="00FD470D"/>
    <w:rsid w:val="00FD4B62"/>
    <w:rsid w:val="00FD4C30"/>
    <w:rsid w:val="00FD5734"/>
    <w:rsid w:val="00FD5BC1"/>
    <w:rsid w:val="00FD5D0D"/>
    <w:rsid w:val="00FD5D8C"/>
    <w:rsid w:val="00FD5FC9"/>
    <w:rsid w:val="00FD600B"/>
    <w:rsid w:val="00FD6102"/>
    <w:rsid w:val="00FD6165"/>
    <w:rsid w:val="00FD620A"/>
    <w:rsid w:val="00FD62F3"/>
    <w:rsid w:val="00FD66F1"/>
    <w:rsid w:val="00FD7162"/>
    <w:rsid w:val="00FD7248"/>
    <w:rsid w:val="00FD72FA"/>
    <w:rsid w:val="00FD7C61"/>
    <w:rsid w:val="00FD7EE3"/>
    <w:rsid w:val="00FE02B8"/>
    <w:rsid w:val="00FE0402"/>
    <w:rsid w:val="00FE0F3B"/>
    <w:rsid w:val="00FE10DB"/>
    <w:rsid w:val="00FE1123"/>
    <w:rsid w:val="00FE19FF"/>
    <w:rsid w:val="00FE1E8C"/>
    <w:rsid w:val="00FE2383"/>
    <w:rsid w:val="00FE2DFF"/>
    <w:rsid w:val="00FE2F72"/>
    <w:rsid w:val="00FE3224"/>
    <w:rsid w:val="00FE33C4"/>
    <w:rsid w:val="00FE3774"/>
    <w:rsid w:val="00FE3958"/>
    <w:rsid w:val="00FE3993"/>
    <w:rsid w:val="00FE3B0A"/>
    <w:rsid w:val="00FE3B7D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481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090"/>
    <w:rsid w:val="00FF5156"/>
    <w:rsid w:val="00FF5741"/>
    <w:rsid w:val="00FF5865"/>
    <w:rsid w:val="00FF5A74"/>
    <w:rsid w:val="00FF5B1D"/>
    <w:rsid w:val="00FF5D8C"/>
    <w:rsid w:val="00FF6411"/>
    <w:rsid w:val="00FF6560"/>
    <w:rsid w:val="00FF65A7"/>
    <w:rsid w:val="00FF66B4"/>
    <w:rsid w:val="00FF6AD3"/>
    <w:rsid w:val="00FF6BD9"/>
    <w:rsid w:val="00FF6F71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06BA2ABA-AFF9-408D-809E-BE55C21C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B0F1AA-D936-45A6-9AC2-8E3611798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C24B0B-902B-492E-8B0C-440EF8D1A6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</TotalTime>
  <Pages>10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Chidchanok, Ketwej</dc:creator>
  <cp:keywords/>
  <dc:description/>
  <cp:lastModifiedBy>Nubthong, Ngankaranatikan</cp:lastModifiedBy>
  <cp:revision>9</cp:revision>
  <cp:lastPrinted>2025-05-02T09:45:00Z</cp:lastPrinted>
  <dcterms:created xsi:type="dcterms:W3CDTF">2025-11-01T02:50:00Z</dcterms:created>
  <dcterms:modified xsi:type="dcterms:W3CDTF">2025-11-06T10:12:00Z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