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417B9090" w:rsidR="00DB308D" w:rsidRPr="005909F5" w:rsidRDefault="00DB308D" w:rsidP="004C2111">
      <w:pPr>
        <w:pStyle w:val="Reference"/>
        <w:rPr>
          <w:rFonts w:cstheme="minorBidi"/>
          <w:color w:val="auto"/>
          <w:cs/>
          <w:lang w:val="en-US" w:bidi="th-TH"/>
        </w:rPr>
      </w:pPr>
    </w:p>
    <w:p w14:paraId="202FB438" w14:textId="77777777" w:rsidR="00DD1E47" w:rsidRPr="005909F5" w:rsidRDefault="00DD1E47" w:rsidP="006771E8">
      <w:pPr>
        <w:pStyle w:val="BodyText"/>
      </w:pPr>
    </w:p>
    <w:p w14:paraId="61217FCA" w14:textId="77777777" w:rsidR="00D15EA5" w:rsidRPr="005909F5" w:rsidRDefault="006F1B19" w:rsidP="00D15EA5">
      <w:pPr>
        <w:pStyle w:val="BodyText"/>
      </w:pPr>
      <w:r w:rsidRPr="005909F5">
        <w:br w:type="textWrapping" w:clear="all"/>
      </w:r>
    </w:p>
    <w:p w14:paraId="5D30521B" w14:textId="77777777" w:rsidR="00D15EA5" w:rsidRPr="005909F5" w:rsidRDefault="00D15EA5" w:rsidP="00D15EA5">
      <w:pPr>
        <w:pStyle w:val="BodyText"/>
      </w:pPr>
    </w:p>
    <w:p w14:paraId="4C3909F0" w14:textId="77777777" w:rsidR="00063F41" w:rsidRPr="005909F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Pr="005909F5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14:paraId="0C143A34" w14:textId="77777777" w:rsidR="00FD44EE" w:rsidRDefault="00FD44E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6E7A59A" w14:textId="77777777" w:rsidR="00103AC8" w:rsidRPr="005909F5" w:rsidRDefault="00103AC8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7B174C7F" w:rsidR="00634D49" w:rsidRPr="005909F5" w:rsidRDefault="00634D49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909F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3A4D61" w:rsidRPr="005909F5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กรีน</w:t>
      </w:r>
      <w:proofErr w:type="spellStart"/>
      <w:r w:rsidR="003A4D61" w:rsidRPr="005909F5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เทค</w:t>
      </w:r>
      <w:proofErr w:type="spellEnd"/>
      <w:r w:rsidR="003A4D61" w:rsidRPr="005909F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3A4D61" w:rsidRPr="005909F5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เวนเจอร</w:t>
      </w:r>
      <w:proofErr w:type="spellStart"/>
      <w:r w:rsidR="003A4D61" w:rsidRPr="005909F5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์ส</w:t>
      </w:r>
      <w:proofErr w:type="spellEnd"/>
      <w:r w:rsidR="00A0102D" w:rsidRPr="005909F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</w:t>
      </w:r>
      <w:r w:rsidR="00A0102D" w:rsidRPr="005909F5">
        <w:rPr>
          <w:rFonts w:ascii="BrowalliaUPC" w:hAnsi="BrowalliaUPC" w:cs="BrowalliaUPC"/>
          <w:b/>
          <w:bCs/>
          <w:sz w:val="28"/>
          <w:szCs w:val="28"/>
          <w:rtl/>
          <w:cs/>
        </w:rPr>
        <w:t>(</w:t>
      </w:r>
      <w:r w:rsidR="00A0102D" w:rsidRPr="005909F5"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5909F5">
        <w:rPr>
          <w:rFonts w:ascii="BrowalliaUPC" w:hAnsi="BrowalliaUPC" w:cs="BrowalliaUPC"/>
          <w:b/>
          <w:bCs/>
          <w:sz w:val="28"/>
          <w:szCs w:val="28"/>
          <w:rtl/>
          <w:cs/>
        </w:rPr>
        <w:t>)</w:t>
      </w:r>
    </w:p>
    <w:p w14:paraId="580879B3" w14:textId="696992D9" w:rsidR="00AD3B26" w:rsidRPr="005909F5" w:rsidRDefault="00AD3B26" w:rsidP="00984B70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8212C5" w14:textId="2BB4482D" w:rsidR="00A712D3" w:rsidRPr="005909F5" w:rsidRDefault="00614981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="00662EE8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และเฉพาะบริษัท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ระหว่างกาลของบริษัท</w:t>
      </w:r>
      <w:r w:rsidR="00A712D3" w:rsidRPr="005909F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365081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กรีน</w:t>
      </w:r>
      <w:proofErr w:type="spellStart"/>
      <w:r w:rsidR="00365081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เทค</w:t>
      </w:r>
      <w:proofErr w:type="spellEnd"/>
      <w:r w:rsidR="00365081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65081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เวนเจอร</w:t>
      </w:r>
      <w:proofErr w:type="spellStart"/>
      <w:r w:rsidR="00365081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์ส</w:t>
      </w:r>
      <w:proofErr w:type="spellEnd"/>
      <w:r w:rsidR="00A712D3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และบริษัทย่อย </w:t>
      </w:r>
      <w:r w:rsidR="00E55F8F" w:rsidRPr="005909F5">
        <w:rPr>
          <w:rFonts w:ascii="BrowalliaUPC" w:hAnsi="BrowalliaUPC" w:cs="BrowalliaUPC"/>
          <w:sz w:val="28"/>
          <w:szCs w:val="28"/>
          <w:cs/>
          <w:lang w:bidi="th-TH"/>
        </w:rPr>
        <w:t>(</w:t>
      </w:r>
      <w:r w:rsidR="00E55F8F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กลุ่มบริษัท</w:t>
      </w:r>
      <w:r w:rsidR="00147253" w:rsidRPr="005909F5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147253" w:rsidRPr="005909F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3D0AD8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ซึ่งประกอบด้วยงบฐานะการเงินรวมและ</w:t>
      </w:r>
      <w:r w:rsidR="00CB2DDF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เฉพาะ</w:t>
      </w:r>
      <w:r w:rsidR="003D0AD8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3D0AD8" w:rsidRPr="005909F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712D3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341D0B" w:rsidRPr="005909F5">
        <w:rPr>
          <w:rFonts w:ascii="BrowalliaUPC" w:hAnsi="BrowalliaUPC" w:cs="BrowalliaUPC"/>
          <w:sz w:val="28"/>
          <w:szCs w:val="28"/>
          <w:lang w:bidi="th-TH"/>
        </w:rPr>
        <w:t xml:space="preserve">          </w:t>
      </w:r>
      <w:r w:rsidR="007B6F12">
        <w:rPr>
          <w:rFonts w:ascii="BrowalliaUPC" w:hAnsi="BrowalliaUPC" w:cs="BrowalliaUPC"/>
          <w:sz w:val="28"/>
          <w:szCs w:val="28"/>
          <w:lang w:bidi="th-TH"/>
        </w:rPr>
        <w:t>3</w:t>
      </w:r>
      <w:r w:rsidR="006D3B6B">
        <w:rPr>
          <w:rFonts w:ascii="BrowalliaUPC" w:hAnsi="BrowalliaUPC" w:cs="BrowalliaUPC"/>
          <w:sz w:val="28"/>
          <w:szCs w:val="28"/>
          <w:lang w:bidi="th-TH"/>
        </w:rPr>
        <w:t>0</w:t>
      </w:r>
      <w:r w:rsidR="006D3B6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F0424A">
        <w:rPr>
          <w:rFonts w:ascii="BrowalliaUPC" w:hAnsi="BrowalliaUPC" w:cs="BrowalliaUPC" w:hint="cs"/>
          <w:sz w:val="28"/>
          <w:szCs w:val="28"/>
          <w:cs/>
          <w:lang w:bidi="th-TH"/>
        </w:rPr>
        <w:t>กันยา</w:t>
      </w:r>
      <w:r w:rsidR="006D3B6B">
        <w:rPr>
          <w:rFonts w:ascii="BrowalliaUPC" w:hAnsi="BrowalliaUPC" w:cs="BrowalliaUPC" w:hint="cs"/>
          <w:sz w:val="28"/>
          <w:szCs w:val="28"/>
          <w:cs/>
          <w:lang w:bidi="th-TH"/>
        </w:rPr>
        <w:t>ยน</w:t>
      </w:r>
      <w:r w:rsidR="007B6F1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7B6F12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="00A712D3" w:rsidRPr="005909F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งบกำไรขาดทุนเบ็ดเสร็จรวมและ</w:t>
      </w:r>
      <w:r w:rsidR="00DA0095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เฉพาะบริษัท</w:t>
      </w:r>
      <w:r w:rsidR="006D3B6B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</w:t>
      </w:r>
      <w:r w:rsidR="00F0424A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6D3B6B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</w:t>
      </w:r>
      <w:r w:rsidR="00602390">
        <w:rPr>
          <w:rFonts w:ascii="BrowalliaUPC" w:hAnsi="BrowalliaUPC" w:cs="BrowalliaUPC"/>
          <w:sz w:val="28"/>
          <w:szCs w:val="28"/>
          <w:lang w:bidi="th-TH"/>
        </w:rPr>
        <w:br/>
      </w:r>
      <w:r w:rsidR="006D3B6B">
        <w:rPr>
          <w:rFonts w:ascii="BrowalliaUPC" w:hAnsi="BrowalliaUPC" w:cs="BrowalliaUPC" w:hint="cs"/>
          <w:sz w:val="28"/>
          <w:szCs w:val="28"/>
          <w:cs/>
          <w:lang w:bidi="th-TH"/>
        </w:rPr>
        <w:t>วั</w:t>
      </w:r>
      <w:r w:rsidR="00AB2C5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นเดียวกัน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งบการเปลี่ยนแปลงส่วนของเจ้าของรวมและเฉพาะบริษัท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รวมถึงงบกระแสเงินสดรวมและเฉพาะบริษัทสำหรับงวด</w:t>
      </w:r>
      <w:r w:rsidR="00F0424A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เดือนสิ้นสุดวันเดียวกัน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</w:t>
      </w:r>
      <w:r w:rsidR="00AB2C54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</w:t>
      </w:r>
      <w:r w:rsidR="006C24E7">
        <w:rPr>
          <w:rFonts w:ascii="BrowalliaUPC" w:hAnsi="BrowalliaUPC" w:cs="BrowalliaUPC" w:hint="cs"/>
          <w:sz w:val="28"/>
          <w:szCs w:val="28"/>
          <w:cs/>
          <w:lang w:bidi="th-TH"/>
        </w:rPr>
        <w:t>เงิน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ระหว่างกาลแบบย่อ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602390">
        <w:rPr>
          <w:rFonts w:ascii="BrowalliaUPC" w:hAnsi="BrowalliaUPC" w:cs="BrowalliaUPC"/>
          <w:sz w:val="28"/>
          <w:szCs w:val="28"/>
          <w:lang w:bidi="th-TH"/>
        </w:rPr>
        <w:br/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F00329" w:rsidRPr="005909F5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 w:rsidR="004E36E6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เฉพาะ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บริษัทระหว่างกาลดังกล่าวจาก</w:t>
      </w:r>
      <w:r w:rsidR="006B7206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ผลการสอบทานของข้าพเจ้า</w:t>
      </w:r>
    </w:p>
    <w:p w14:paraId="3059DC8C" w14:textId="4DE08F9F" w:rsidR="00A712D3" w:rsidRPr="005909F5" w:rsidRDefault="00A712D3" w:rsidP="00DC4FBE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C23F08F" w14:textId="77777777" w:rsidR="00CD4D4E" w:rsidRPr="005909F5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5909F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7A3658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sz w:val="32"/>
          <w:szCs w:val="32"/>
          <w:rtl/>
          <w:cs/>
        </w:rPr>
      </w:pPr>
    </w:p>
    <w:p w14:paraId="22F38D45" w14:textId="5CD54150" w:rsidR="00305744" w:rsidRPr="005909F5" w:rsidRDefault="00615389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5909F5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5909F5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22AEE" w:rsidRPr="005909F5">
        <w:rPr>
          <w:rFonts w:ascii="BrowalliaUPC" w:hAnsi="BrowalliaUPC" w:cs="BrowalliaUPC"/>
          <w:sz w:val="28"/>
          <w:szCs w:val="28"/>
          <w:lang w:bidi="th-TH"/>
        </w:rPr>
        <w:br/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552743C" w14:textId="77777777" w:rsidR="00544773" w:rsidRPr="005909F5" w:rsidRDefault="00544773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  <w:r w:rsidRPr="005909F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br w:type="page"/>
      </w:r>
    </w:p>
    <w:p w14:paraId="4DF1DF40" w14:textId="7FD3A449" w:rsidR="00CD4D4E" w:rsidRPr="005909F5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909F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7A3658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sz w:val="32"/>
          <w:szCs w:val="32"/>
          <w:lang w:bidi="th-TH"/>
        </w:rPr>
      </w:pPr>
    </w:p>
    <w:p w14:paraId="29AAD0A0" w14:textId="6AC300AD" w:rsidR="00041B41" w:rsidRPr="005909F5" w:rsidRDefault="00DE1879" w:rsidP="005C2F8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/>
          <w:sz w:val="28"/>
          <w:szCs w:val="28"/>
          <w:lang w:bidi="th-TH"/>
        </w:rPr>
        <w:t>34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5C5E818B" w14:textId="77777777" w:rsidR="00247FDA" w:rsidRDefault="00247FDA" w:rsidP="007C28BA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D9CDD68" w14:textId="77777777" w:rsidR="00795C49" w:rsidRDefault="00795C49" w:rsidP="00795C49">
      <w:pPr>
        <w:spacing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795C49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3188ED30" w14:textId="77777777" w:rsidR="004E5B1E" w:rsidRPr="00795C49" w:rsidRDefault="004E5B1E" w:rsidP="004E5B1E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7370C121" w14:textId="15E7E9FA" w:rsidR="00795C49" w:rsidRDefault="00795C49" w:rsidP="00795C4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795C49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ข้าพเจ้าขอให้สังเกตหมายเหตุประกอบข้อมูลทางการเงินระหว่างกาลข้อ</w:t>
      </w:r>
      <w:r w:rsidRPr="00795C4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95C49">
        <w:rPr>
          <w:rFonts w:ascii="BrowalliaUPC" w:hAnsi="BrowalliaUPC" w:cs="BrowalliaUPC"/>
          <w:sz w:val="28"/>
          <w:szCs w:val="28"/>
        </w:rPr>
        <w:t xml:space="preserve">7 </w:t>
      </w:r>
      <w:r w:rsidRPr="00795C49">
        <w:rPr>
          <w:rFonts w:ascii="BrowalliaUPC" w:hAnsi="BrowalliaUPC" w:cs="BrowalliaUPC" w:hint="cs"/>
          <w:sz w:val="28"/>
          <w:szCs w:val="28"/>
          <w:cs/>
          <w:lang w:bidi="th-TH"/>
        </w:rPr>
        <w:t>กลุ่มบริษัทได้บันทึกรายได้จากการผลิตกระแสไฟฟ้าที่แสดงอยู่ในงบกำไรขาดทุนเบ็ดเสร็จรวมสำหรับงวดเก้าเดือนสิ้นสุดวันที่</w:t>
      </w:r>
      <w:r w:rsidRPr="00795C4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95C49">
        <w:rPr>
          <w:rFonts w:ascii="BrowalliaUPC" w:hAnsi="BrowalliaUPC" w:cs="BrowalliaUPC"/>
          <w:sz w:val="28"/>
          <w:szCs w:val="28"/>
        </w:rPr>
        <w:t xml:space="preserve">30 </w:t>
      </w:r>
      <w:r w:rsidRPr="00795C49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Pr="00795C4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95C49">
        <w:rPr>
          <w:rFonts w:ascii="BrowalliaUPC" w:hAnsi="BrowalliaUPC" w:cs="BrowalliaUPC"/>
          <w:sz w:val="28"/>
          <w:szCs w:val="28"/>
        </w:rPr>
        <w:t xml:space="preserve">2568 </w:t>
      </w:r>
      <w:r w:rsidR="00031643" w:rsidRPr="00795C49">
        <w:rPr>
          <w:rFonts w:ascii="BrowalliaUPC" w:hAnsi="BrowalliaUPC" w:cs="BrowalliaUPC" w:hint="cs"/>
          <w:sz w:val="28"/>
          <w:szCs w:val="28"/>
          <w:cs/>
          <w:lang w:bidi="th-TH"/>
        </w:rPr>
        <w:t>จำนวน</w:t>
      </w:r>
      <w:r w:rsidR="00031643" w:rsidRPr="00795C4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031643">
        <w:rPr>
          <w:rFonts w:ascii="BrowalliaUPC" w:hAnsi="BrowalliaUPC" w:cs="BrowalliaUPC"/>
          <w:sz w:val="28"/>
          <w:szCs w:val="28"/>
          <w:lang w:bidi="th-TH"/>
        </w:rPr>
        <w:t>81.17</w:t>
      </w:r>
      <w:r w:rsidR="00031643" w:rsidRPr="00795C49">
        <w:rPr>
          <w:rFonts w:ascii="BrowalliaUPC" w:hAnsi="BrowalliaUPC" w:cs="BrowalliaUPC"/>
          <w:sz w:val="28"/>
          <w:szCs w:val="28"/>
        </w:rPr>
        <w:t xml:space="preserve"> </w:t>
      </w:r>
      <w:r w:rsidR="00031643" w:rsidRPr="00795C49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="00031643" w:rsidRPr="00795C4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95C49">
        <w:rPr>
          <w:rFonts w:ascii="BrowalliaUPC" w:hAnsi="BrowalliaUPC" w:cs="BrowalliaUPC" w:hint="cs"/>
          <w:sz w:val="28"/>
          <w:szCs w:val="28"/>
          <w:cs/>
          <w:lang w:bidi="th-TH"/>
        </w:rPr>
        <w:t>และลูกหนี้การค้าที่แสดงอยู่ในงบฐานะการเงินรวม</w:t>
      </w:r>
      <w:r w:rsidRPr="00795C4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95C49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Pr="00795C4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95C49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Pr="00795C4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95C49">
        <w:rPr>
          <w:rFonts w:ascii="BrowalliaUPC" w:hAnsi="BrowalliaUPC" w:cs="BrowalliaUPC"/>
          <w:sz w:val="28"/>
          <w:szCs w:val="28"/>
        </w:rPr>
        <w:t xml:space="preserve">30 </w:t>
      </w:r>
      <w:r w:rsidRPr="00795C49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Pr="00795C4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95C49">
        <w:rPr>
          <w:rFonts w:ascii="BrowalliaUPC" w:hAnsi="BrowalliaUPC" w:cs="BrowalliaUPC"/>
          <w:sz w:val="28"/>
          <w:szCs w:val="28"/>
        </w:rPr>
        <w:t xml:space="preserve">2568 </w:t>
      </w:r>
      <w:r w:rsidRPr="00795C49">
        <w:rPr>
          <w:rFonts w:ascii="BrowalliaUPC" w:hAnsi="BrowalliaUPC" w:cs="BrowalliaUPC" w:hint="cs"/>
          <w:sz w:val="28"/>
          <w:szCs w:val="28"/>
          <w:cs/>
          <w:lang w:bidi="th-TH"/>
        </w:rPr>
        <w:t>จำนวน</w:t>
      </w:r>
      <w:r w:rsidRPr="00795C4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83D17">
        <w:rPr>
          <w:rFonts w:ascii="BrowalliaUPC" w:hAnsi="BrowalliaUPC" w:cs="BrowalliaUPC"/>
          <w:sz w:val="28"/>
          <w:szCs w:val="28"/>
          <w:lang w:bidi="th-TH"/>
        </w:rPr>
        <w:t>8</w:t>
      </w:r>
      <w:r w:rsidR="00CF7178">
        <w:rPr>
          <w:rFonts w:ascii="BrowalliaUPC" w:hAnsi="BrowalliaUPC" w:cs="BrowalliaUPC"/>
          <w:sz w:val="28"/>
          <w:szCs w:val="28"/>
          <w:lang w:bidi="th-TH"/>
        </w:rPr>
        <w:t>3</w:t>
      </w:r>
      <w:r w:rsidR="00283D17">
        <w:rPr>
          <w:rFonts w:ascii="BrowalliaUPC" w:hAnsi="BrowalliaUPC" w:cs="BrowalliaUPC"/>
          <w:sz w:val="28"/>
          <w:szCs w:val="28"/>
          <w:lang w:bidi="th-TH"/>
        </w:rPr>
        <w:t>.7</w:t>
      </w:r>
      <w:r w:rsidR="00CF7178">
        <w:rPr>
          <w:rFonts w:ascii="BrowalliaUPC" w:hAnsi="BrowalliaUPC" w:cs="BrowalliaUPC"/>
          <w:sz w:val="28"/>
          <w:szCs w:val="28"/>
          <w:lang w:bidi="th-TH"/>
        </w:rPr>
        <w:t>3</w:t>
      </w:r>
      <w:r w:rsidRPr="00795C49">
        <w:rPr>
          <w:rFonts w:ascii="BrowalliaUPC" w:hAnsi="BrowalliaUPC" w:cs="BrowalliaUPC"/>
          <w:sz w:val="28"/>
          <w:szCs w:val="28"/>
        </w:rPr>
        <w:t xml:space="preserve"> </w:t>
      </w:r>
      <w:r w:rsidRPr="00795C49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Pr="00795C4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95C49">
        <w:rPr>
          <w:rFonts w:ascii="BrowalliaUPC" w:hAnsi="BrowalliaUPC" w:cs="BrowalliaUPC" w:hint="cs"/>
          <w:sz w:val="28"/>
          <w:szCs w:val="28"/>
          <w:cs/>
          <w:lang w:bidi="th-TH"/>
        </w:rPr>
        <w:t>จากบริษัทย่อยแห่งหนึ่งที่ประกอบธุรกิจโรงไฟฟ้าในสาธารณรัฐสังคมนิยมเวียดนาม</w:t>
      </w:r>
      <w:r w:rsidRPr="00795C4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95C49">
        <w:rPr>
          <w:rFonts w:ascii="BrowalliaUPC" w:hAnsi="BrowalliaUPC" w:cs="BrowalliaUPC" w:hint="cs"/>
          <w:sz w:val="28"/>
          <w:szCs w:val="28"/>
          <w:cs/>
          <w:lang w:bidi="th-TH"/>
        </w:rPr>
        <w:t>รายได้และลูกหนี้ภายใต้สัญญาซื้อขายไฟฟ้าดังกล่าวอยู่ระหว่างการเจรจากับ</w:t>
      </w:r>
      <w:r w:rsidR="00AA2E84" w:rsidRPr="00AA2E84">
        <w:rPr>
          <w:rFonts w:ascii="BrowalliaUPC" w:hAnsi="BrowalliaUPC" w:cs="BrowalliaUPC" w:hint="cs"/>
          <w:sz w:val="28"/>
          <w:szCs w:val="28"/>
          <w:cs/>
          <w:lang w:bidi="th-TH"/>
        </w:rPr>
        <w:t>การไฟฟ้าแห่งสาธารณรัฐสังคมนิยมเวียดนาม</w:t>
      </w:r>
      <w:r w:rsidRPr="00795C49">
        <w:rPr>
          <w:rFonts w:ascii="BrowalliaUPC" w:hAnsi="BrowalliaUPC" w:cs="BrowalliaUPC" w:hint="cs"/>
          <w:sz w:val="28"/>
          <w:szCs w:val="28"/>
          <w:cs/>
          <w:lang w:bidi="th-TH"/>
        </w:rPr>
        <w:t>เกี่ยวกับการปรับลดอัตรารับซื้อไฟฟ้าสำหรับโครงการพลังงานหมุนเวียนในสาธารณรัฐสังคมนิยมเวียดนาม</w:t>
      </w:r>
      <w:r w:rsidRPr="00795C4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95C49">
        <w:rPr>
          <w:rFonts w:ascii="BrowalliaUPC" w:hAnsi="BrowalliaUPC" w:cs="BrowalliaUPC" w:hint="cs"/>
          <w:sz w:val="28"/>
          <w:szCs w:val="28"/>
          <w:cs/>
          <w:lang w:bidi="th-TH"/>
        </w:rPr>
        <w:t>ทั้งนี้</w:t>
      </w:r>
      <w:r w:rsidRPr="00795C4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95C49">
        <w:rPr>
          <w:rFonts w:ascii="BrowalliaUPC" w:hAnsi="BrowalliaUPC" w:cs="BrowalliaUPC" w:hint="cs"/>
          <w:sz w:val="28"/>
          <w:szCs w:val="28"/>
          <w:cs/>
          <w:lang w:bidi="th-TH"/>
        </w:rPr>
        <w:t>ข้อสรุปของข้าพเจ้าไม่ได้เปลี่ยนแปลงไปเนื่องจากเรื่องนี้</w:t>
      </w:r>
    </w:p>
    <w:p w14:paraId="798FB34E" w14:textId="77777777" w:rsidR="00795C49" w:rsidRPr="00A07A1D" w:rsidRDefault="00795C49" w:rsidP="00CA7D2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813E028" w14:textId="6625F217" w:rsidR="0078095C" w:rsidRDefault="00B254D2" w:rsidP="0078095C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เรื่องอื่น</w:t>
      </w:r>
    </w:p>
    <w:p w14:paraId="4DBA5235" w14:textId="77777777" w:rsidR="0078095C" w:rsidRDefault="0078095C" w:rsidP="0078095C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1B638A7C" w14:textId="7E5FF0AF" w:rsidR="00111208" w:rsidRDefault="00512179" w:rsidP="008D711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ข้าพเจ้าได้</w:t>
      </w:r>
      <w:r w:rsidR="00AE36DC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เคย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แสดงความเห็นอย่างมีเงื่อนไข</w:t>
      </w:r>
      <w:r w:rsidR="00AA55A2">
        <w:rPr>
          <w:rFonts w:ascii="BrowalliaUPC" w:hAnsi="BrowalliaUPC" w:cs="BrowalliaUPC" w:hint="cs"/>
          <w:sz w:val="28"/>
          <w:szCs w:val="28"/>
          <w:cs/>
          <w:lang w:val="en-US" w:bidi="th-TH"/>
        </w:rPr>
        <w:t>ต่อ</w:t>
      </w:r>
      <w:r w:rsidR="009D483D">
        <w:rPr>
          <w:rFonts w:ascii="BrowalliaUPC" w:hAnsi="BrowalliaUPC" w:cs="BrowalliaUPC" w:hint="cs"/>
          <w:sz w:val="28"/>
          <w:szCs w:val="28"/>
          <w:cs/>
          <w:lang w:val="en-US" w:bidi="th-TH"/>
        </w:rPr>
        <w:t>งบการเงิน</w:t>
      </w:r>
      <w:r w:rsidR="00F51B2A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ปี </w:t>
      </w:r>
      <w:r w:rsidR="00F51B2A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93230C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ของกลุ่มบริษัท</w:t>
      </w:r>
      <w:r w:rsidR="00AA55A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ตามรายงานลงวันที่ </w:t>
      </w:r>
      <w:r w:rsidR="00E86651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="00AA55A2">
        <w:rPr>
          <w:rFonts w:ascii="BrowalliaUPC" w:hAnsi="BrowalliaUPC" w:cs="BrowalliaUPC"/>
          <w:sz w:val="28"/>
          <w:szCs w:val="28"/>
          <w:lang w:val="en-US" w:bidi="th-TH"/>
        </w:rPr>
        <w:t xml:space="preserve">4 </w:t>
      </w:r>
      <w:r w:rsidR="00AA55A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มีนาคม </w:t>
      </w:r>
      <w:r w:rsidR="00AA55A2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="00E312F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4E06EB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เน</w:t>
      </w:r>
      <w:r w:rsidR="000E005B">
        <w:rPr>
          <w:rFonts w:ascii="BrowalliaUPC" w:hAnsi="BrowalliaUPC" w:cs="BrowalliaUPC" w:hint="cs"/>
          <w:sz w:val="28"/>
          <w:szCs w:val="28"/>
          <w:cs/>
          <w:lang w:val="en-US" w:bidi="th-TH"/>
        </w:rPr>
        <w:t>ื่องจา</w:t>
      </w:r>
      <w:r w:rsidR="00577884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กผู้บริหารของกลุ่มบริษัท</w:t>
      </w:r>
      <w:r w:rsidR="0079269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ไม่ได้รับรายงานการรับรององค์กรบริการ </w:t>
      </w:r>
      <w:r w:rsidR="0079269B">
        <w:rPr>
          <w:rFonts w:ascii="BrowalliaUPC" w:hAnsi="BrowalliaUPC" w:cs="BrowalliaUPC"/>
          <w:sz w:val="28"/>
          <w:szCs w:val="28"/>
          <w:lang w:val="en-US" w:bidi="th-TH"/>
        </w:rPr>
        <w:t xml:space="preserve">2 </w:t>
      </w:r>
      <w:r w:rsidR="0079269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ประเภท </w:t>
      </w:r>
      <w:r w:rsidR="0079269B">
        <w:rPr>
          <w:rFonts w:ascii="BrowalliaUPC" w:hAnsi="BrowalliaUPC" w:cs="BrowalliaUPC"/>
          <w:sz w:val="28"/>
          <w:szCs w:val="28"/>
          <w:lang w:val="en-US" w:bidi="th-TH"/>
        </w:rPr>
        <w:t>2</w:t>
      </w:r>
      <w:r w:rsidR="00187CE1" w:rsidRPr="00187CE1">
        <w:rPr>
          <w:rFonts w:ascii="BrowalliaUPC" w:hAnsi="BrowalliaUPC" w:cs="BrowalliaUPC"/>
          <w:sz w:val="28"/>
          <w:szCs w:val="28"/>
          <w:lang w:val="en-US"/>
        </w:rPr>
        <w:t xml:space="preserve"> </w:t>
      </w:r>
      <w:r w:rsidR="00187CE1">
        <w:rPr>
          <w:rFonts w:ascii="BrowalliaUPC" w:hAnsi="BrowalliaUPC" w:cs="BrowalliaUPC" w:hint="cs"/>
          <w:sz w:val="28"/>
          <w:szCs w:val="28"/>
          <w:cs/>
          <w:lang w:val="en-US" w:bidi="th-TH"/>
        </w:rPr>
        <w:t>(</w:t>
      </w:r>
      <w:r w:rsidR="00187CE1" w:rsidRPr="00CA1195">
        <w:rPr>
          <w:rFonts w:ascii="BrowalliaUPC" w:hAnsi="BrowalliaUPC" w:cs="BrowalliaUPC"/>
          <w:sz w:val="28"/>
          <w:szCs w:val="28"/>
          <w:lang w:val="en-US"/>
        </w:rPr>
        <w:t xml:space="preserve">SOC 2 Type 2) </w:t>
      </w:r>
      <w:r w:rsidR="00187CE1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ประจำปี</w:t>
      </w:r>
      <w:r w:rsidR="00187CE1" w:rsidRPr="00CA119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187CE1" w:rsidRPr="00CA1195">
        <w:rPr>
          <w:rFonts w:ascii="BrowalliaUPC" w:hAnsi="BrowalliaUPC" w:cs="BrowalliaUPC"/>
          <w:sz w:val="28"/>
          <w:szCs w:val="28"/>
          <w:lang w:val="en-US"/>
        </w:rPr>
        <w:t>2567</w:t>
      </w:r>
      <w:r w:rsidR="00BA75A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187CE1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ที่ออกโดยผู้สอบบัญชีของผู้ให้บริการขุดบิตคอยน์</w:t>
      </w:r>
      <w:r w:rsidR="007F106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และอยู่เหนือการควบคุมของกลุ่มบริษัท</w:t>
      </w:r>
      <w:r w:rsidR="00244653">
        <w:rPr>
          <w:rFonts w:ascii="BrowalliaUPC" w:hAnsi="BrowalliaUPC" w:cs="BrowalliaUPC" w:hint="cs"/>
          <w:sz w:val="28"/>
          <w:szCs w:val="28"/>
          <w:cs/>
          <w:lang w:val="en-US" w:bidi="th-TH"/>
        </w:rPr>
        <w:t>ที่จะจัดจ้างผู้สอบบัญชีเพื่อไปตรวจระบบของผู้ให้บริการขุดบิตคอยน์</w:t>
      </w:r>
      <w:r w:rsidR="009F5396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244653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อย่างไรก็ตาม </w:t>
      </w:r>
      <w:r w:rsidR="00E12103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ข้าพเจ้าขอให้สังเกตหมายเหตุประกอบข้อมูลทางการเงินระหว่างกาลข้อที่ </w:t>
      </w:r>
      <w:r w:rsidR="00E12103">
        <w:rPr>
          <w:rFonts w:ascii="BrowalliaUPC" w:hAnsi="BrowalliaUPC" w:cs="BrowalliaUPC"/>
          <w:sz w:val="28"/>
          <w:szCs w:val="28"/>
          <w:lang w:val="en-US" w:bidi="th-TH"/>
        </w:rPr>
        <w:t>13</w:t>
      </w:r>
      <w:r w:rsidR="00F9222C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CA1195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เมื่อวันที่</w:t>
      </w:r>
      <w:r w:rsidR="00CA1195" w:rsidRPr="00CA119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A1195" w:rsidRPr="00CA1195">
        <w:rPr>
          <w:rFonts w:ascii="BrowalliaUPC" w:hAnsi="BrowalliaUPC" w:cs="BrowalliaUPC"/>
          <w:sz w:val="28"/>
          <w:szCs w:val="28"/>
          <w:lang w:val="en-US"/>
        </w:rPr>
        <w:t xml:space="preserve">22 </w:t>
      </w:r>
      <w:r w:rsidR="00CA1195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มีนาคม</w:t>
      </w:r>
      <w:r w:rsidR="00CA1195" w:rsidRPr="00CA119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A1195" w:rsidRPr="00CA1195">
        <w:rPr>
          <w:rFonts w:ascii="BrowalliaUPC" w:hAnsi="BrowalliaUPC" w:cs="BrowalliaUPC"/>
          <w:sz w:val="28"/>
          <w:szCs w:val="28"/>
          <w:lang w:val="en-US"/>
        </w:rPr>
        <w:t xml:space="preserve">2568 </w:t>
      </w:r>
      <w:r w:rsidR="00CA1195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ผู้บริหารของกลุ่มบริษัทได้รับรายงาน</w:t>
      </w:r>
      <w:r w:rsidR="00244653">
        <w:rPr>
          <w:rFonts w:ascii="BrowalliaUPC" w:hAnsi="BrowalliaUPC" w:cs="BrowalliaUPC" w:hint="cs"/>
          <w:sz w:val="28"/>
          <w:szCs w:val="28"/>
          <w:cs/>
          <w:lang w:val="en-US" w:bidi="th-TH"/>
        </w:rPr>
        <w:t>ดังกล่าว</w:t>
      </w:r>
      <w:r w:rsidR="00CA1195" w:rsidRPr="00CA1195">
        <w:rPr>
          <w:rFonts w:ascii="BrowalliaUPC" w:hAnsi="BrowalliaUPC" w:cs="BrowalliaUPC"/>
          <w:sz w:val="28"/>
          <w:szCs w:val="28"/>
          <w:lang w:val="en-US"/>
        </w:rPr>
        <w:t xml:space="preserve"> </w:t>
      </w:r>
      <w:r w:rsidR="00332446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</w:t>
      </w:r>
      <w:r w:rsidR="00CA1195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ผู้สอบบัญชีได้ประเมินรายงานดังกล่าวโดยพิจารณาขอบเขต</w:t>
      </w:r>
      <w:r w:rsidR="00CA1195" w:rsidRPr="00CA119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A1195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ระยะเวลา</w:t>
      </w:r>
      <w:r w:rsidR="00CA1195" w:rsidRPr="00CA119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A1195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และผลการทดสอบ</w:t>
      </w:r>
      <w:r w:rsidR="00CA1195" w:rsidRPr="00CA119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A1195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เพื่อประกอบการพิจารณาความเพียงพอของการควบคุมภายในของระบบสารสนเทศที่มีผลต่อการรายงานทางการเงิน</w:t>
      </w:r>
      <w:r w:rsidR="00CA1195" w:rsidRPr="00CA119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5A76A5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</w:t>
      </w:r>
      <w:r w:rsidR="00CA1195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สรุปว่าไม่มีผลกระทบต่อยอดคงเหลือของสินทรัพย์ดิจิทัลและรายได้จากธุรกิจสินทรัพย์ดิจิทัลในงบการเงินรวมของกลุ่มบริษัทสำหรับปีสิ้นสุดวันที่</w:t>
      </w:r>
      <w:r w:rsidR="00CA1195" w:rsidRPr="00CA119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A1195" w:rsidRPr="00CA1195">
        <w:rPr>
          <w:rFonts w:ascii="BrowalliaUPC" w:hAnsi="BrowalliaUPC" w:cs="BrowalliaUPC"/>
          <w:sz w:val="28"/>
          <w:szCs w:val="28"/>
          <w:lang w:val="en-US"/>
        </w:rPr>
        <w:t xml:space="preserve">31 </w:t>
      </w:r>
      <w:r w:rsidR="00CA1195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ธันวาคม</w:t>
      </w:r>
      <w:r w:rsidR="00CA1195" w:rsidRPr="00CA119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A1195" w:rsidRPr="00CA1195">
        <w:rPr>
          <w:rFonts w:ascii="BrowalliaUPC" w:hAnsi="BrowalliaUPC" w:cs="BrowalliaUPC"/>
          <w:sz w:val="28"/>
          <w:szCs w:val="28"/>
          <w:lang w:val="en-US"/>
        </w:rPr>
        <w:t>2567</w:t>
      </w:r>
    </w:p>
    <w:p w14:paraId="0BDDCBB3" w14:textId="77777777" w:rsidR="00244653" w:rsidRDefault="00244653" w:rsidP="000812D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05C5249E" w14:textId="02B35A7D" w:rsidR="000C795D" w:rsidRPr="005909F5" w:rsidRDefault="000C795D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0D65485D" w14:textId="77777777" w:rsidR="00B37621" w:rsidRPr="005909F5" w:rsidRDefault="00B37621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cs/>
          <w:lang w:val="en-US" w:bidi="th-TH"/>
        </w:rPr>
      </w:pPr>
    </w:p>
    <w:p w14:paraId="459FAA44" w14:textId="77777777" w:rsidR="00812646" w:rsidRPr="00050E59" w:rsidRDefault="00812646" w:rsidP="00812646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1953DB15" w14:textId="77777777" w:rsidR="00812646" w:rsidRPr="00050E59" w:rsidRDefault="00812646" w:rsidP="0081264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4504F579" w14:textId="41086914" w:rsidR="00313EE1" w:rsidRPr="005909F5" w:rsidRDefault="00812646" w:rsidP="00812646">
      <w:pPr>
        <w:spacing w:after="0" w:line="240" w:lineRule="auto"/>
        <w:jc w:val="thaiDistribute"/>
        <w:rPr>
          <w:rFonts w:ascii="BrowalliaUPC" w:hAnsi="BrowalliaUPC" w:cs="BrowalliaUPC"/>
          <w:sz w:val="26"/>
          <w:szCs w:val="26"/>
          <w:rtl/>
          <w:cs/>
          <w:lang w:val="en-US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>9056</w:t>
      </w:r>
    </w:p>
    <w:p w14:paraId="6A4A0808" w14:textId="77777777" w:rsidR="00313EE1" w:rsidRPr="005909F5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5231C62" w14:textId="77777777" w:rsidR="00313EE1" w:rsidRPr="005909F5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bidi="th-TH"/>
        </w:rPr>
      </w:pP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1F04B0A6" w14:textId="77777777" w:rsidR="00313EE1" w:rsidRPr="000571BF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  <w:r w:rsidRPr="000571BF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76DDC83E" w14:textId="4B808B9D" w:rsidR="00D15EA5" w:rsidRPr="005909F5" w:rsidRDefault="000571BF" w:rsidP="00FD5012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0571BF">
        <w:rPr>
          <w:rFonts w:ascii="BrowalliaUPC" w:hAnsi="BrowalliaUPC" w:cs="BrowalliaUPC"/>
          <w:sz w:val="28"/>
          <w:szCs w:val="28"/>
          <w:lang w:val="en-US" w:bidi="th-TH"/>
        </w:rPr>
        <w:t>12</w:t>
      </w:r>
      <w:r w:rsidR="00A77AF3" w:rsidRPr="000571B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พฤศจิกายน</w:t>
      </w:r>
      <w:r w:rsidR="00782243" w:rsidRPr="000571B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782243" w:rsidRPr="000571BF">
        <w:rPr>
          <w:rFonts w:ascii="BrowalliaUPC" w:hAnsi="BrowalliaUPC" w:cs="BrowalliaUPC"/>
          <w:sz w:val="28"/>
          <w:szCs w:val="28"/>
          <w:lang w:val="en-US" w:bidi="th-TH"/>
        </w:rPr>
        <w:t>2568</w:t>
      </w:r>
    </w:p>
    <w:sectPr w:rsidR="00D15EA5" w:rsidRPr="005909F5" w:rsidSect="00BB548B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261D6" w14:textId="77777777" w:rsidR="000A6814" w:rsidRDefault="000A6814">
      <w:r>
        <w:separator/>
      </w:r>
    </w:p>
  </w:endnote>
  <w:endnote w:type="continuationSeparator" w:id="0">
    <w:p w14:paraId="3B308BBB" w14:textId="77777777" w:rsidR="000A6814" w:rsidRDefault="000A6814">
      <w:r>
        <w:continuationSeparator/>
      </w:r>
    </w:p>
  </w:endnote>
  <w:endnote w:type="continuationNotice" w:id="1">
    <w:p w14:paraId="0F581DEA" w14:textId="77777777" w:rsidR="000A6814" w:rsidRDefault="000A68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7A157" w14:textId="77777777" w:rsidR="000A6814" w:rsidRDefault="000A6814">
      <w:bookmarkStart w:id="0" w:name="_Hlk482348182"/>
      <w:bookmarkEnd w:id="0"/>
      <w:r>
        <w:separator/>
      </w:r>
    </w:p>
  </w:footnote>
  <w:footnote w:type="continuationSeparator" w:id="0">
    <w:p w14:paraId="78240B5E" w14:textId="77777777" w:rsidR="000A6814" w:rsidRDefault="000A6814">
      <w:r>
        <w:continuationSeparator/>
      </w:r>
    </w:p>
  </w:footnote>
  <w:footnote w:type="continuationNotice" w:id="1">
    <w:p w14:paraId="1CF1C2D8" w14:textId="77777777" w:rsidR="000A6814" w:rsidRDefault="000A681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0A47B7FD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0047683C" w14:textId="04737094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6D677C">
      <w:rPr>
        <w:rFonts w:cs="Browallia New"/>
        <w:b w:val="0"/>
        <w:bCs/>
        <w:color w:val="auto"/>
        <w:sz w:val="36"/>
        <w:szCs w:val="36"/>
        <w:lang w:val="en-US" w:bidi="th-TH"/>
      </w:rPr>
      <w:br/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1" w:name="Footer3_tbl"/>
    <w:bookmarkEnd w:id="1"/>
  </w:p>
  <w:p w14:paraId="4E76693D" w14:textId="71D39186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BAD6BC0"/>
    <w:multiLevelType w:val="hybridMultilevel"/>
    <w:tmpl w:val="8F7868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0AA3072"/>
    <w:multiLevelType w:val="hybridMultilevel"/>
    <w:tmpl w:val="B6AC64A0"/>
    <w:lvl w:ilvl="0" w:tplc="D9AC192A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6E190BE8"/>
    <w:multiLevelType w:val="hybridMultilevel"/>
    <w:tmpl w:val="F31872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924C95"/>
    <w:multiLevelType w:val="multilevel"/>
    <w:tmpl w:val="0D561ACA"/>
    <w:numStyleLink w:val="GTNumberedHeadings"/>
  </w:abstractNum>
  <w:num w:numId="1" w16cid:durableId="89738030">
    <w:abstractNumId w:val="3"/>
  </w:num>
  <w:num w:numId="2" w16cid:durableId="459226935">
    <w:abstractNumId w:val="2"/>
  </w:num>
  <w:num w:numId="3" w16cid:durableId="1103064336">
    <w:abstractNumId w:val="1"/>
  </w:num>
  <w:num w:numId="4" w16cid:durableId="189413675">
    <w:abstractNumId w:val="0"/>
  </w:num>
  <w:num w:numId="5" w16cid:durableId="432944013">
    <w:abstractNumId w:val="6"/>
  </w:num>
  <w:num w:numId="6" w16cid:durableId="1209032266">
    <w:abstractNumId w:val="5"/>
  </w:num>
  <w:num w:numId="7" w16cid:durableId="973291357">
    <w:abstractNumId w:val="11"/>
  </w:num>
  <w:num w:numId="8" w16cid:durableId="335689849">
    <w:abstractNumId w:val="20"/>
  </w:num>
  <w:num w:numId="9" w16cid:durableId="110439486">
    <w:abstractNumId w:val="5"/>
  </w:num>
  <w:num w:numId="10" w16cid:durableId="788206741">
    <w:abstractNumId w:val="18"/>
  </w:num>
  <w:num w:numId="11" w16cid:durableId="1358237565">
    <w:abstractNumId w:val="15"/>
  </w:num>
  <w:num w:numId="12" w16cid:durableId="501237791">
    <w:abstractNumId w:val="4"/>
  </w:num>
  <w:num w:numId="13" w16cid:durableId="327445370">
    <w:abstractNumId w:val="9"/>
  </w:num>
  <w:num w:numId="14" w16cid:durableId="132793093">
    <w:abstractNumId w:val="7"/>
  </w:num>
  <w:num w:numId="15" w16cid:durableId="1099175464">
    <w:abstractNumId w:val="9"/>
  </w:num>
  <w:num w:numId="16" w16cid:durableId="2018656730">
    <w:abstractNumId w:val="10"/>
  </w:num>
  <w:num w:numId="17" w16cid:durableId="328679315">
    <w:abstractNumId w:val="12"/>
  </w:num>
  <w:num w:numId="18" w16cid:durableId="358094974">
    <w:abstractNumId w:val="18"/>
  </w:num>
  <w:num w:numId="19" w16cid:durableId="1685590778">
    <w:abstractNumId w:val="15"/>
  </w:num>
  <w:num w:numId="20" w16cid:durableId="1161964053">
    <w:abstractNumId w:val="4"/>
  </w:num>
  <w:num w:numId="21" w16cid:durableId="537550111">
    <w:abstractNumId w:val="9"/>
  </w:num>
  <w:num w:numId="22" w16cid:durableId="838421999">
    <w:abstractNumId w:val="7"/>
  </w:num>
  <w:num w:numId="23" w16cid:durableId="360513782">
    <w:abstractNumId w:val="7"/>
  </w:num>
  <w:num w:numId="24" w16cid:durableId="1316494803">
    <w:abstractNumId w:val="7"/>
  </w:num>
  <w:num w:numId="25" w16cid:durableId="1615937783">
    <w:abstractNumId w:val="9"/>
  </w:num>
  <w:num w:numId="26" w16cid:durableId="445199684">
    <w:abstractNumId w:val="9"/>
  </w:num>
  <w:num w:numId="27" w16cid:durableId="1864586935">
    <w:abstractNumId w:val="9"/>
  </w:num>
  <w:num w:numId="28" w16cid:durableId="394857113">
    <w:abstractNumId w:val="16"/>
  </w:num>
  <w:num w:numId="29" w16cid:durableId="1710641736">
    <w:abstractNumId w:val="16"/>
  </w:num>
  <w:num w:numId="30" w16cid:durableId="549995441">
    <w:abstractNumId w:val="16"/>
  </w:num>
  <w:num w:numId="31" w16cid:durableId="1147552585">
    <w:abstractNumId w:val="14"/>
  </w:num>
  <w:num w:numId="32" w16cid:durableId="1492527448">
    <w:abstractNumId w:val="14"/>
  </w:num>
  <w:num w:numId="33" w16cid:durableId="451359925">
    <w:abstractNumId w:val="14"/>
  </w:num>
  <w:num w:numId="34" w16cid:durableId="392123222">
    <w:abstractNumId w:val="13"/>
  </w:num>
  <w:num w:numId="35" w16cid:durableId="62140827">
    <w:abstractNumId w:val="17"/>
  </w:num>
  <w:num w:numId="36" w16cid:durableId="1666935139">
    <w:abstractNumId w:val="8"/>
  </w:num>
  <w:num w:numId="37" w16cid:durableId="1262252419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2F85"/>
    <w:rsid w:val="00004B8D"/>
    <w:rsid w:val="00004FB7"/>
    <w:rsid w:val="000053D8"/>
    <w:rsid w:val="00006A46"/>
    <w:rsid w:val="00012608"/>
    <w:rsid w:val="000162B0"/>
    <w:rsid w:val="00016C25"/>
    <w:rsid w:val="00017AE1"/>
    <w:rsid w:val="00021A5B"/>
    <w:rsid w:val="00026BA6"/>
    <w:rsid w:val="00027765"/>
    <w:rsid w:val="00027C1D"/>
    <w:rsid w:val="0003023B"/>
    <w:rsid w:val="00031643"/>
    <w:rsid w:val="00031683"/>
    <w:rsid w:val="00031D17"/>
    <w:rsid w:val="00034ED9"/>
    <w:rsid w:val="000355A7"/>
    <w:rsid w:val="000372A6"/>
    <w:rsid w:val="00041B41"/>
    <w:rsid w:val="00044ACE"/>
    <w:rsid w:val="0004550E"/>
    <w:rsid w:val="00052614"/>
    <w:rsid w:val="000571BF"/>
    <w:rsid w:val="00057CEE"/>
    <w:rsid w:val="00062598"/>
    <w:rsid w:val="000635FA"/>
    <w:rsid w:val="00063F41"/>
    <w:rsid w:val="000669B5"/>
    <w:rsid w:val="00066CDE"/>
    <w:rsid w:val="00067A2B"/>
    <w:rsid w:val="000723F7"/>
    <w:rsid w:val="00074485"/>
    <w:rsid w:val="00074760"/>
    <w:rsid w:val="000761B7"/>
    <w:rsid w:val="000812DD"/>
    <w:rsid w:val="00081C9B"/>
    <w:rsid w:val="000828F1"/>
    <w:rsid w:val="00082F03"/>
    <w:rsid w:val="00082F59"/>
    <w:rsid w:val="000875D8"/>
    <w:rsid w:val="00094333"/>
    <w:rsid w:val="00097FAB"/>
    <w:rsid w:val="000A51A8"/>
    <w:rsid w:val="000A6814"/>
    <w:rsid w:val="000A71AA"/>
    <w:rsid w:val="000B1B4E"/>
    <w:rsid w:val="000B65E3"/>
    <w:rsid w:val="000B7090"/>
    <w:rsid w:val="000C279D"/>
    <w:rsid w:val="000C506C"/>
    <w:rsid w:val="000C795D"/>
    <w:rsid w:val="000D0A2F"/>
    <w:rsid w:val="000D2DBF"/>
    <w:rsid w:val="000D4886"/>
    <w:rsid w:val="000D4C49"/>
    <w:rsid w:val="000D73B4"/>
    <w:rsid w:val="000D7424"/>
    <w:rsid w:val="000E005B"/>
    <w:rsid w:val="000E380C"/>
    <w:rsid w:val="000E52CE"/>
    <w:rsid w:val="000E6EAE"/>
    <w:rsid w:val="000F161E"/>
    <w:rsid w:val="000F2CE6"/>
    <w:rsid w:val="000F3AAB"/>
    <w:rsid w:val="000F4387"/>
    <w:rsid w:val="000F50A4"/>
    <w:rsid w:val="000F6E25"/>
    <w:rsid w:val="000F79ED"/>
    <w:rsid w:val="001011DF"/>
    <w:rsid w:val="001013E9"/>
    <w:rsid w:val="00103AC8"/>
    <w:rsid w:val="0010697F"/>
    <w:rsid w:val="001077BD"/>
    <w:rsid w:val="001100B9"/>
    <w:rsid w:val="00111208"/>
    <w:rsid w:val="00112B69"/>
    <w:rsid w:val="00113F14"/>
    <w:rsid w:val="00114ADD"/>
    <w:rsid w:val="0012001A"/>
    <w:rsid w:val="001222ED"/>
    <w:rsid w:val="00124842"/>
    <w:rsid w:val="0013111B"/>
    <w:rsid w:val="001316D3"/>
    <w:rsid w:val="00131A4A"/>
    <w:rsid w:val="001328D4"/>
    <w:rsid w:val="00132F51"/>
    <w:rsid w:val="001355C8"/>
    <w:rsid w:val="001423C4"/>
    <w:rsid w:val="00142624"/>
    <w:rsid w:val="00142760"/>
    <w:rsid w:val="00142E5B"/>
    <w:rsid w:val="00147253"/>
    <w:rsid w:val="0015189D"/>
    <w:rsid w:val="001554CD"/>
    <w:rsid w:val="00155A91"/>
    <w:rsid w:val="0016058E"/>
    <w:rsid w:val="0016076E"/>
    <w:rsid w:val="001613E2"/>
    <w:rsid w:val="0016157C"/>
    <w:rsid w:val="00161FAB"/>
    <w:rsid w:val="00163B1F"/>
    <w:rsid w:val="0016459D"/>
    <w:rsid w:val="00164D00"/>
    <w:rsid w:val="001662BF"/>
    <w:rsid w:val="00167017"/>
    <w:rsid w:val="00167A8C"/>
    <w:rsid w:val="00171BB1"/>
    <w:rsid w:val="00181992"/>
    <w:rsid w:val="00182F9F"/>
    <w:rsid w:val="00184BCA"/>
    <w:rsid w:val="00187CE1"/>
    <w:rsid w:val="0019210D"/>
    <w:rsid w:val="00194CC1"/>
    <w:rsid w:val="0019769E"/>
    <w:rsid w:val="001A0B83"/>
    <w:rsid w:val="001A30F8"/>
    <w:rsid w:val="001A322F"/>
    <w:rsid w:val="001A3BFB"/>
    <w:rsid w:val="001A3C20"/>
    <w:rsid w:val="001B0D43"/>
    <w:rsid w:val="001B198C"/>
    <w:rsid w:val="001B46B0"/>
    <w:rsid w:val="001B5B4A"/>
    <w:rsid w:val="001B6143"/>
    <w:rsid w:val="001B726D"/>
    <w:rsid w:val="001B7388"/>
    <w:rsid w:val="001C0F98"/>
    <w:rsid w:val="001D2302"/>
    <w:rsid w:val="001D30EC"/>
    <w:rsid w:val="001D594B"/>
    <w:rsid w:val="001D7116"/>
    <w:rsid w:val="001D7BB3"/>
    <w:rsid w:val="001D7BB5"/>
    <w:rsid w:val="001E12A6"/>
    <w:rsid w:val="001E19F4"/>
    <w:rsid w:val="001E3CB9"/>
    <w:rsid w:val="001E3FAD"/>
    <w:rsid w:val="001E498F"/>
    <w:rsid w:val="001F31CE"/>
    <w:rsid w:val="001F50BA"/>
    <w:rsid w:val="001F7788"/>
    <w:rsid w:val="00203480"/>
    <w:rsid w:val="0020764F"/>
    <w:rsid w:val="00214B4B"/>
    <w:rsid w:val="00222EB4"/>
    <w:rsid w:val="00224E8A"/>
    <w:rsid w:val="0022518C"/>
    <w:rsid w:val="00227501"/>
    <w:rsid w:val="00233907"/>
    <w:rsid w:val="00237A7E"/>
    <w:rsid w:val="00241222"/>
    <w:rsid w:val="00241F16"/>
    <w:rsid w:val="00244653"/>
    <w:rsid w:val="00244E9C"/>
    <w:rsid w:val="00247352"/>
    <w:rsid w:val="00247969"/>
    <w:rsid w:val="00247FDA"/>
    <w:rsid w:val="0025050F"/>
    <w:rsid w:val="002528A5"/>
    <w:rsid w:val="00253CE4"/>
    <w:rsid w:val="00254A43"/>
    <w:rsid w:val="00260405"/>
    <w:rsid w:val="0026182A"/>
    <w:rsid w:val="00261FA4"/>
    <w:rsid w:val="00264BA0"/>
    <w:rsid w:val="0026566B"/>
    <w:rsid w:val="00274BB6"/>
    <w:rsid w:val="00277EBE"/>
    <w:rsid w:val="002807E8"/>
    <w:rsid w:val="00281C48"/>
    <w:rsid w:val="002837C8"/>
    <w:rsid w:val="002838FB"/>
    <w:rsid w:val="00283D17"/>
    <w:rsid w:val="00285249"/>
    <w:rsid w:val="00286D58"/>
    <w:rsid w:val="00290AF9"/>
    <w:rsid w:val="00294E94"/>
    <w:rsid w:val="0029703D"/>
    <w:rsid w:val="002A252E"/>
    <w:rsid w:val="002A59E7"/>
    <w:rsid w:val="002A5F2C"/>
    <w:rsid w:val="002A6273"/>
    <w:rsid w:val="002A76F5"/>
    <w:rsid w:val="002A77C0"/>
    <w:rsid w:val="002A7AE8"/>
    <w:rsid w:val="002B0BF8"/>
    <w:rsid w:val="002B18AD"/>
    <w:rsid w:val="002B2A6F"/>
    <w:rsid w:val="002B471D"/>
    <w:rsid w:val="002B5A4A"/>
    <w:rsid w:val="002C303B"/>
    <w:rsid w:val="002C532F"/>
    <w:rsid w:val="002C623D"/>
    <w:rsid w:val="002D1A85"/>
    <w:rsid w:val="002D28A8"/>
    <w:rsid w:val="002D5A0F"/>
    <w:rsid w:val="002D6E25"/>
    <w:rsid w:val="002E02F4"/>
    <w:rsid w:val="002E7F1E"/>
    <w:rsid w:val="002F1908"/>
    <w:rsid w:val="002F2DEB"/>
    <w:rsid w:val="002F30AC"/>
    <w:rsid w:val="002F3903"/>
    <w:rsid w:val="002F4A52"/>
    <w:rsid w:val="002F6B2D"/>
    <w:rsid w:val="002F7D90"/>
    <w:rsid w:val="0030026A"/>
    <w:rsid w:val="00300B41"/>
    <w:rsid w:val="00301E4E"/>
    <w:rsid w:val="003047CE"/>
    <w:rsid w:val="00305173"/>
    <w:rsid w:val="00305744"/>
    <w:rsid w:val="00310AAB"/>
    <w:rsid w:val="00312125"/>
    <w:rsid w:val="00313EE1"/>
    <w:rsid w:val="00314638"/>
    <w:rsid w:val="00321A76"/>
    <w:rsid w:val="00324E03"/>
    <w:rsid w:val="003304A5"/>
    <w:rsid w:val="00332446"/>
    <w:rsid w:val="00335E5B"/>
    <w:rsid w:val="00341769"/>
    <w:rsid w:val="00341D0B"/>
    <w:rsid w:val="00344E13"/>
    <w:rsid w:val="00354F5D"/>
    <w:rsid w:val="00356F5A"/>
    <w:rsid w:val="00360A0B"/>
    <w:rsid w:val="003618A8"/>
    <w:rsid w:val="00363BA3"/>
    <w:rsid w:val="00365081"/>
    <w:rsid w:val="00365380"/>
    <w:rsid w:val="00365ECE"/>
    <w:rsid w:val="003744DA"/>
    <w:rsid w:val="00375D30"/>
    <w:rsid w:val="00384904"/>
    <w:rsid w:val="003A07F8"/>
    <w:rsid w:val="003A25D5"/>
    <w:rsid w:val="003A46D5"/>
    <w:rsid w:val="003A4D61"/>
    <w:rsid w:val="003B4CCD"/>
    <w:rsid w:val="003B4DED"/>
    <w:rsid w:val="003B5211"/>
    <w:rsid w:val="003B5CA6"/>
    <w:rsid w:val="003C08B4"/>
    <w:rsid w:val="003C109A"/>
    <w:rsid w:val="003C12C5"/>
    <w:rsid w:val="003C27A3"/>
    <w:rsid w:val="003C27EF"/>
    <w:rsid w:val="003C32E9"/>
    <w:rsid w:val="003C3898"/>
    <w:rsid w:val="003C6044"/>
    <w:rsid w:val="003D0AD8"/>
    <w:rsid w:val="003D1863"/>
    <w:rsid w:val="003D2605"/>
    <w:rsid w:val="003D4087"/>
    <w:rsid w:val="003D64D6"/>
    <w:rsid w:val="003E034A"/>
    <w:rsid w:val="003E1AE5"/>
    <w:rsid w:val="003E1E1E"/>
    <w:rsid w:val="003E24E4"/>
    <w:rsid w:val="003E3E21"/>
    <w:rsid w:val="003F1162"/>
    <w:rsid w:val="003F1A91"/>
    <w:rsid w:val="003F41EC"/>
    <w:rsid w:val="003F44C9"/>
    <w:rsid w:val="003F5BD5"/>
    <w:rsid w:val="00406BF2"/>
    <w:rsid w:val="00411510"/>
    <w:rsid w:val="004139DF"/>
    <w:rsid w:val="00416281"/>
    <w:rsid w:val="004202D6"/>
    <w:rsid w:val="00420592"/>
    <w:rsid w:val="004217D3"/>
    <w:rsid w:val="00421DBE"/>
    <w:rsid w:val="00422353"/>
    <w:rsid w:val="00423D2E"/>
    <w:rsid w:val="00425F7E"/>
    <w:rsid w:val="00426915"/>
    <w:rsid w:val="00426FF0"/>
    <w:rsid w:val="00432C39"/>
    <w:rsid w:val="00433F63"/>
    <w:rsid w:val="00435788"/>
    <w:rsid w:val="004359E6"/>
    <w:rsid w:val="004360A3"/>
    <w:rsid w:val="00440D8F"/>
    <w:rsid w:val="004436DA"/>
    <w:rsid w:val="00443CE3"/>
    <w:rsid w:val="0044496E"/>
    <w:rsid w:val="00444A74"/>
    <w:rsid w:val="00452E7B"/>
    <w:rsid w:val="004546FA"/>
    <w:rsid w:val="00456EA9"/>
    <w:rsid w:val="00457094"/>
    <w:rsid w:val="00462BCB"/>
    <w:rsid w:val="00462D81"/>
    <w:rsid w:val="00463728"/>
    <w:rsid w:val="00467872"/>
    <w:rsid w:val="00481FE7"/>
    <w:rsid w:val="004826C5"/>
    <w:rsid w:val="0048282C"/>
    <w:rsid w:val="0048532C"/>
    <w:rsid w:val="0048661E"/>
    <w:rsid w:val="00487E39"/>
    <w:rsid w:val="00487E84"/>
    <w:rsid w:val="0049103F"/>
    <w:rsid w:val="004929FC"/>
    <w:rsid w:val="0049681A"/>
    <w:rsid w:val="004A0DFE"/>
    <w:rsid w:val="004A3C62"/>
    <w:rsid w:val="004B329B"/>
    <w:rsid w:val="004B74F7"/>
    <w:rsid w:val="004C0971"/>
    <w:rsid w:val="004C0C25"/>
    <w:rsid w:val="004C2111"/>
    <w:rsid w:val="004C6713"/>
    <w:rsid w:val="004C732E"/>
    <w:rsid w:val="004C7919"/>
    <w:rsid w:val="004D20AE"/>
    <w:rsid w:val="004D3578"/>
    <w:rsid w:val="004D6145"/>
    <w:rsid w:val="004E06EB"/>
    <w:rsid w:val="004E0D18"/>
    <w:rsid w:val="004E1380"/>
    <w:rsid w:val="004E2066"/>
    <w:rsid w:val="004E36E6"/>
    <w:rsid w:val="004E5B1E"/>
    <w:rsid w:val="004F1A16"/>
    <w:rsid w:val="004F207F"/>
    <w:rsid w:val="004F5D91"/>
    <w:rsid w:val="005070FA"/>
    <w:rsid w:val="00512179"/>
    <w:rsid w:val="00513388"/>
    <w:rsid w:val="005134EB"/>
    <w:rsid w:val="00517DC3"/>
    <w:rsid w:val="0052186A"/>
    <w:rsid w:val="0052285C"/>
    <w:rsid w:val="0052292D"/>
    <w:rsid w:val="005229E9"/>
    <w:rsid w:val="00523D2D"/>
    <w:rsid w:val="005321DA"/>
    <w:rsid w:val="0053531D"/>
    <w:rsid w:val="00536626"/>
    <w:rsid w:val="00536B6E"/>
    <w:rsid w:val="00544773"/>
    <w:rsid w:val="0054553D"/>
    <w:rsid w:val="00545D19"/>
    <w:rsid w:val="00547541"/>
    <w:rsid w:val="00551365"/>
    <w:rsid w:val="0056139A"/>
    <w:rsid w:val="005627FF"/>
    <w:rsid w:val="00565186"/>
    <w:rsid w:val="00566D1D"/>
    <w:rsid w:val="0057118B"/>
    <w:rsid w:val="00575EF4"/>
    <w:rsid w:val="00577884"/>
    <w:rsid w:val="005778A4"/>
    <w:rsid w:val="00577D61"/>
    <w:rsid w:val="005822AC"/>
    <w:rsid w:val="00584B84"/>
    <w:rsid w:val="005909F5"/>
    <w:rsid w:val="00591F0D"/>
    <w:rsid w:val="00592D07"/>
    <w:rsid w:val="00593EF7"/>
    <w:rsid w:val="005A1A27"/>
    <w:rsid w:val="005A29D0"/>
    <w:rsid w:val="005A4EAC"/>
    <w:rsid w:val="005A6337"/>
    <w:rsid w:val="005A76A5"/>
    <w:rsid w:val="005B405A"/>
    <w:rsid w:val="005B40DE"/>
    <w:rsid w:val="005B48CB"/>
    <w:rsid w:val="005B607A"/>
    <w:rsid w:val="005C0067"/>
    <w:rsid w:val="005C08C6"/>
    <w:rsid w:val="005C2CCB"/>
    <w:rsid w:val="005C2F8D"/>
    <w:rsid w:val="005C42FE"/>
    <w:rsid w:val="005C5EC4"/>
    <w:rsid w:val="005C6479"/>
    <w:rsid w:val="005C69FD"/>
    <w:rsid w:val="005C71CD"/>
    <w:rsid w:val="005D7025"/>
    <w:rsid w:val="005E01D9"/>
    <w:rsid w:val="005E08D6"/>
    <w:rsid w:val="005E2D67"/>
    <w:rsid w:val="005E2F18"/>
    <w:rsid w:val="005E4B76"/>
    <w:rsid w:val="005E5578"/>
    <w:rsid w:val="005F09CE"/>
    <w:rsid w:val="005F1516"/>
    <w:rsid w:val="005F39A5"/>
    <w:rsid w:val="005F4D62"/>
    <w:rsid w:val="005F512F"/>
    <w:rsid w:val="0060216B"/>
    <w:rsid w:val="00602390"/>
    <w:rsid w:val="00610ED7"/>
    <w:rsid w:val="006147CF"/>
    <w:rsid w:val="00614981"/>
    <w:rsid w:val="00615389"/>
    <w:rsid w:val="006155E7"/>
    <w:rsid w:val="00617E53"/>
    <w:rsid w:val="00620CE3"/>
    <w:rsid w:val="00621086"/>
    <w:rsid w:val="0062208C"/>
    <w:rsid w:val="0063309C"/>
    <w:rsid w:val="00633194"/>
    <w:rsid w:val="00634D49"/>
    <w:rsid w:val="006350C1"/>
    <w:rsid w:val="006365A1"/>
    <w:rsid w:val="00636AA2"/>
    <w:rsid w:val="00643BB8"/>
    <w:rsid w:val="00651933"/>
    <w:rsid w:val="00653B85"/>
    <w:rsid w:val="006554B5"/>
    <w:rsid w:val="00656E06"/>
    <w:rsid w:val="00660A5F"/>
    <w:rsid w:val="00662EE8"/>
    <w:rsid w:val="00665FB8"/>
    <w:rsid w:val="00666764"/>
    <w:rsid w:val="0066694B"/>
    <w:rsid w:val="0066701E"/>
    <w:rsid w:val="00667DB6"/>
    <w:rsid w:val="00672496"/>
    <w:rsid w:val="00674F54"/>
    <w:rsid w:val="00675181"/>
    <w:rsid w:val="006771E8"/>
    <w:rsid w:val="00677727"/>
    <w:rsid w:val="00677C01"/>
    <w:rsid w:val="00683934"/>
    <w:rsid w:val="00683CC7"/>
    <w:rsid w:val="00684C1E"/>
    <w:rsid w:val="006872EE"/>
    <w:rsid w:val="006926DD"/>
    <w:rsid w:val="00692CA5"/>
    <w:rsid w:val="006932D7"/>
    <w:rsid w:val="00696674"/>
    <w:rsid w:val="00696C42"/>
    <w:rsid w:val="006A1882"/>
    <w:rsid w:val="006A3B2F"/>
    <w:rsid w:val="006A3B68"/>
    <w:rsid w:val="006A52AD"/>
    <w:rsid w:val="006A5389"/>
    <w:rsid w:val="006A736B"/>
    <w:rsid w:val="006B06A2"/>
    <w:rsid w:val="006B0F65"/>
    <w:rsid w:val="006B7206"/>
    <w:rsid w:val="006C24E7"/>
    <w:rsid w:val="006C3D37"/>
    <w:rsid w:val="006C6376"/>
    <w:rsid w:val="006D1F86"/>
    <w:rsid w:val="006D357A"/>
    <w:rsid w:val="006D3B6B"/>
    <w:rsid w:val="006D57AB"/>
    <w:rsid w:val="006D677C"/>
    <w:rsid w:val="006D6FF5"/>
    <w:rsid w:val="006D77F1"/>
    <w:rsid w:val="006F1B19"/>
    <w:rsid w:val="006F29ED"/>
    <w:rsid w:val="006F4F77"/>
    <w:rsid w:val="006F53EE"/>
    <w:rsid w:val="006F61A4"/>
    <w:rsid w:val="006F68CE"/>
    <w:rsid w:val="0070147C"/>
    <w:rsid w:val="00702452"/>
    <w:rsid w:val="00703383"/>
    <w:rsid w:val="007056DB"/>
    <w:rsid w:val="007064E7"/>
    <w:rsid w:val="00714FD6"/>
    <w:rsid w:val="00715969"/>
    <w:rsid w:val="00720112"/>
    <w:rsid w:val="00723F1F"/>
    <w:rsid w:val="007265F7"/>
    <w:rsid w:val="00726C03"/>
    <w:rsid w:val="00731894"/>
    <w:rsid w:val="00737308"/>
    <w:rsid w:val="007405A3"/>
    <w:rsid w:val="00741BEE"/>
    <w:rsid w:val="00744341"/>
    <w:rsid w:val="00746796"/>
    <w:rsid w:val="00746D91"/>
    <w:rsid w:val="00750257"/>
    <w:rsid w:val="00752244"/>
    <w:rsid w:val="00753D32"/>
    <w:rsid w:val="0075598A"/>
    <w:rsid w:val="00755C92"/>
    <w:rsid w:val="00757766"/>
    <w:rsid w:val="00757CCB"/>
    <w:rsid w:val="00760335"/>
    <w:rsid w:val="00760B8D"/>
    <w:rsid w:val="00760BE1"/>
    <w:rsid w:val="00761813"/>
    <w:rsid w:val="0076333F"/>
    <w:rsid w:val="00771B85"/>
    <w:rsid w:val="00775DA6"/>
    <w:rsid w:val="0078095C"/>
    <w:rsid w:val="00780C3A"/>
    <w:rsid w:val="0078170A"/>
    <w:rsid w:val="00782243"/>
    <w:rsid w:val="00790956"/>
    <w:rsid w:val="0079269B"/>
    <w:rsid w:val="007933FE"/>
    <w:rsid w:val="0079502D"/>
    <w:rsid w:val="007957BF"/>
    <w:rsid w:val="00795C49"/>
    <w:rsid w:val="007A0755"/>
    <w:rsid w:val="007A31D9"/>
    <w:rsid w:val="007A3658"/>
    <w:rsid w:val="007A74F9"/>
    <w:rsid w:val="007B1A5B"/>
    <w:rsid w:val="007B6F12"/>
    <w:rsid w:val="007B7834"/>
    <w:rsid w:val="007C0DED"/>
    <w:rsid w:val="007C1483"/>
    <w:rsid w:val="007C28BA"/>
    <w:rsid w:val="007C3145"/>
    <w:rsid w:val="007C3650"/>
    <w:rsid w:val="007C5916"/>
    <w:rsid w:val="007C6354"/>
    <w:rsid w:val="007D146A"/>
    <w:rsid w:val="007D23F8"/>
    <w:rsid w:val="007D41A1"/>
    <w:rsid w:val="007D475E"/>
    <w:rsid w:val="007D52DD"/>
    <w:rsid w:val="007E5F16"/>
    <w:rsid w:val="007E72AD"/>
    <w:rsid w:val="007F106B"/>
    <w:rsid w:val="007F43FA"/>
    <w:rsid w:val="007F5781"/>
    <w:rsid w:val="008033D0"/>
    <w:rsid w:val="00803FB6"/>
    <w:rsid w:val="00805499"/>
    <w:rsid w:val="008059EF"/>
    <w:rsid w:val="00806118"/>
    <w:rsid w:val="00812646"/>
    <w:rsid w:val="008128F7"/>
    <w:rsid w:val="00812938"/>
    <w:rsid w:val="008135B7"/>
    <w:rsid w:val="008211C6"/>
    <w:rsid w:val="0082244F"/>
    <w:rsid w:val="00822AEE"/>
    <w:rsid w:val="008240FD"/>
    <w:rsid w:val="0082466E"/>
    <w:rsid w:val="00827B71"/>
    <w:rsid w:val="00830DAC"/>
    <w:rsid w:val="0083134C"/>
    <w:rsid w:val="00832F51"/>
    <w:rsid w:val="00837B54"/>
    <w:rsid w:val="00840F58"/>
    <w:rsid w:val="008429F2"/>
    <w:rsid w:val="00843100"/>
    <w:rsid w:val="00844290"/>
    <w:rsid w:val="00847054"/>
    <w:rsid w:val="00850F25"/>
    <w:rsid w:val="008534AA"/>
    <w:rsid w:val="0085358C"/>
    <w:rsid w:val="0085385A"/>
    <w:rsid w:val="008541C2"/>
    <w:rsid w:val="008622D3"/>
    <w:rsid w:val="008719C2"/>
    <w:rsid w:val="008808FE"/>
    <w:rsid w:val="00880A55"/>
    <w:rsid w:val="008835F6"/>
    <w:rsid w:val="00884701"/>
    <w:rsid w:val="00884FF7"/>
    <w:rsid w:val="00885D5B"/>
    <w:rsid w:val="0089021B"/>
    <w:rsid w:val="00891488"/>
    <w:rsid w:val="00894ACE"/>
    <w:rsid w:val="00894F17"/>
    <w:rsid w:val="008A0B9D"/>
    <w:rsid w:val="008A3EEA"/>
    <w:rsid w:val="008A769F"/>
    <w:rsid w:val="008B19D9"/>
    <w:rsid w:val="008B1FD3"/>
    <w:rsid w:val="008B204B"/>
    <w:rsid w:val="008B2A11"/>
    <w:rsid w:val="008C3F72"/>
    <w:rsid w:val="008C49AE"/>
    <w:rsid w:val="008C59F7"/>
    <w:rsid w:val="008C6128"/>
    <w:rsid w:val="008D19A9"/>
    <w:rsid w:val="008D7110"/>
    <w:rsid w:val="008D7E6D"/>
    <w:rsid w:val="008E40AD"/>
    <w:rsid w:val="008E7687"/>
    <w:rsid w:val="008F07E9"/>
    <w:rsid w:val="008F0E3C"/>
    <w:rsid w:val="008F11FA"/>
    <w:rsid w:val="008F33AE"/>
    <w:rsid w:val="008F4ACA"/>
    <w:rsid w:val="008F4C01"/>
    <w:rsid w:val="008F69E7"/>
    <w:rsid w:val="008F740A"/>
    <w:rsid w:val="00903D83"/>
    <w:rsid w:val="00904B11"/>
    <w:rsid w:val="00907FD4"/>
    <w:rsid w:val="00912F98"/>
    <w:rsid w:val="0091327B"/>
    <w:rsid w:val="009146B8"/>
    <w:rsid w:val="009170B5"/>
    <w:rsid w:val="00917FBB"/>
    <w:rsid w:val="00920336"/>
    <w:rsid w:val="00920E69"/>
    <w:rsid w:val="009219CA"/>
    <w:rsid w:val="009223D3"/>
    <w:rsid w:val="00925880"/>
    <w:rsid w:val="00930BCE"/>
    <w:rsid w:val="00931D7A"/>
    <w:rsid w:val="0093230C"/>
    <w:rsid w:val="009336F5"/>
    <w:rsid w:val="009349B8"/>
    <w:rsid w:val="00934CF8"/>
    <w:rsid w:val="00935D8D"/>
    <w:rsid w:val="009379EF"/>
    <w:rsid w:val="00940DD7"/>
    <w:rsid w:val="00941CDE"/>
    <w:rsid w:val="00942FE8"/>
    <w:rsid w:val="00943A22"/>
    <w:rsid w:val="00953CBA"/>
    <w:rsid w:val="00955BF3"/>
    <w:rsid w:val="00957E70"/>
    <w:rsid w:val="00964E7E"/>
    <w:rsid w:val="00970DAB"/>
    <w:rsid w:val="009710AA"/>
    <w:rsid w:val="0097321D"/>
    <w:rsid w:val="00973827"/>
    <w:rsid w:val="00975574"/>
    <w:rsid w:val="00981F32"/>
    <w:rsid w:val="009822DC"/>
    <w:rsid w:val="00984B70"/>
    <w:rsid w:val="00985C93"/>
    <w:rsid w:val="009919C7"/>
    <w:rsid w:val="00992531"/>
    <w:rsid w:val="00994176"/>
    <w:rsid w:val="00994382"/>
    <w:rsid w:val="0099452F"/>
    <w:rsid w:val="00994CC4"/>
    <w:rsid w:val="00995CD5"/>
    <w:rsid w:val="009A069D"/>
    <w:rsid w:val="009A0B49"/>
    <w:rsid w:val="009A1787"/>
    <w:rsid w:val="009A4F5A"/>
    <w:rsid w:val="009A73BE"/>
    <w:rsid w:val="009A7786"/>
    <w:rsid w:val="009B1F44"/>
    <w:rsid w:val="009B3183"/>
    <w:rsid w:val="009B3753"/>
    <w:rsid w:val="009B4573"/>
    <w:rsid w:val="009C002A"/>
    <w:rsid w:val="009C1B8F"/>
    <w:rsid w:val="009D483D"/>
    <w:rsid w:val="009E079A"/>
    <w:rsid w:val="009E0E12"/>
    <w:rsid w:val="009E1B22"/>
    <w:rsid w:val="009E278C"/>
    <w:rsid w:val="009E411A"/>
    <w:rsid w:val="009E442A"/>
    <w:rsid w:val="009F5396"/>
    <w:rsid w:val="009F6EDC"/>
    <w:rsid w:val="00A0102D"/>
    <w:rsid w:val="00A01A64"/>
    <w:rsid w:val="00A02D68"/>
    <w:rsid w:val="00A035CE"/>
    <w:rsid w:val="00A0537F"/>
    <w:rsid w:val="00A0602E"/>
    <w:rsid w:val="00A068A4"/>
    <w:rsid w:val="00A06C1F"/>
    <w:rsid w:val="00A07A1D"/>
    <w:rsid w:val="00A07FFA"/>
    <w:rsid w:val="00A11FB4"/>
    <w:rsid w:val="00A1550B"/>
    <w:rsid w:val="00A17EB2"/>
    <w:rsid w:val="00A21134"/>
    <w:rsid w:val="00A269BF"/>
    <w:rsid w:val="00A30D5D"/>
    <w:rsid w:val="00A33D29"/>
    <w:rsid w:val="00A35782"/>
    <w:rsid w:val="00A362F9"/>
    <w:rsid w:val="00A3765A"/>
    <w:rsid w:val="00A3798F"/>
    <w:rsid w:val="00A40639"/>
    <w:rsid w:val="00A42B41"/>
    <w:rsid w:val="00A43AC9"/>
    <w:rsid w:val="00A43EE6"/>
    <w:rsid w:val="00A4585A"/>
    <w:rsid w:val="00A60F49"/>
    <w:rsid w:val="00A61E15"/>
    <w:rsid w:val="00A64E99"/>
    <w:rsid w:val="00A66F91"/>
    <w:rsid w:val="00A6791B"/>
    <w:rsid w:val="00A70229"/>
    <w:rsid w:val="00A71185"/>
    <w:rsid w:val="00A712D3"/>
    <w:rsid w:val="00A77AF3"/>
    <w:rsid w:val="00A84349"/>
    <w:rsid w:val="00A8611D"/>
    <w:rsid w:val="00A872AF"/>
    <w:rsid w:val="00A91795"/>
    <w:rsid w:val="00A918D1"/>
    <w:rsid w:val="00A93A9A"/>
    <w:rsid w:val="00A94207"/>
    <w:rsid w:val="00A971A5"/>
    <w:rsid w:val="00AA219C"/>
    <w:rsid w:val="00AA2E84"/>
    <w:rsid w:val="00AA55A2"/>
    <w:rsid w:val="00AA5C16"/>
    <w:rsid w:val="00AA7B1E"/>
    <w:rsid w:val="00AB0695"/>
    <w:rsid w:val="00AB2C54"/>
    <w:rsid w:val="00AB31CF"/>
    <w:rsid w:val="00AB3A34"/>
    <w:rsid w:val="00AC0D2F"/>
    <w:rsid w:val="00AC11C7"/>
    <w:rsid w:val="00AC31D4"/>
    <w:rsid w:val="00AC360A"/>
    <w:rsid w:val="00AC6098"/>
    <w:rsid w:val="00AD0D64"/>
    <w:rsid w:val="00AD1304"/>
    <w:rsid w:val="00AD1BEE"/>
    <w:rsid w:val="00AD243A"/>
    <w:rsid w:val="00AD382F"/>
    <w:rsid w:val="00AD3B26"/>
    <w:rsid w:val="00AD4D71"/>
    <w:rsid w:val="00AD5082"/>
    <w:rsid w:val="00AE0B30"/>
    <w:rsid w:val="00AE2BD8"/>
    <w:rsid w:val="00AE2BF6"/>
    <w:rsid w:val="00AE3370"/>
    <w:rsid w:val="00AE36DC"/>
    <w:rsid w:val="00AE64CA"/>
    <w:rsid w:val="00AE7D2E"/>
    <w:rsid w:val="00AF1ABD"/>
    <w:rsid w:val="00AF306C"/>
    <w:rsid w:val="00AF6036"/>
    <w:rsid w:val="00AF64B0"/>
    <w:rsid w:val="00AF7092"/>
    <w:rsid w:val="00B07541"/>
    <w:rsid w:val="00B12FBF"/>
    <w:rsid w:val="00B1324D"/>
    <w:rsid w:val="00B157E2"/>
    <w:rsid w:val="00B1718D"/>
    <w:rsid w:val="00B1799E"/>
    <w:rsid w:val="00B2285A"/>
    <w:rsid w:val="00B24A45"/>
    <w:rsid w:val="00B254D2"/>
    <w:rsid w:val="00B25B92"/>
    <w:rsid w:val="00B26948"/>
    <w:rsid w:val="00B34D51"/>
    <w:rsid w:val="00B36A0E"/>
    <w:rsid w:val="00B36BA1"/>
    <w:rsid w:val="00B37051"/>
    <w:rsid w:val="00B37621"/>
    <w:rsid w:val="00B40D67"/>
    <w:rsid w:val="00B4375A"/>
    <w:rsid w:val="00B43C45"/>
    <w:rsid w:val="00B473F7"/>
    <w:rsid w:val="00B55A93"/>
    <w:rsid w:val="00B55EE8"/>
    <w:rsid w:val="00B56856"/>
    <w:rsid w:val="00B56E6C"/>
    <w:rsid w:val="00B63D0E"/>
    <w:rsid w:val="00B67CDA"/>
    <w:rsid w:val="00B70285"/>
    <w:rsid w:val="00B82A97"/>
    <w:rsid w:val="00B82B45"/>
    <w:rsid w:val="00B83039"/>
    <w:rsid w:val="00B837A9"/>
    <w:rsid w:val="00B84D6A"/>
    <w:rsid w:val="00B870FC"/>
    <w:rsid w:val="00B94843"/>
    <w:rsid w:val="00BA0C49"/>
    <w:rsid w:val="00BA2561"/>
    <w:rsid w:val="00BA34A6"/>
    <w:rsid w:val="00BA3B14"/>
    <w:rsid w:val="00BA5B00"/>
    <w:rsid w:val="00BA75A0"/>
    <w:rsid w:val="00BB1048"/>
    <w:rsid w:val="00BB1A07"/>
    <w:rsid w:val="00BB4FEA"/>
    <w:rsid w:val="00BB548B"/>
    <w:rsid w:val="00BB6DAD"/>
    <w:rsid w:val="00BB6F29"/>
    <w:rsid w:val="00BB7346"/>
    <w:rsid w:val="00BC1555"/>
    <w:rsid w:val="00BC33A8"/>
    <w:rsid w:val="00BC60A9"/>
    <w:rsid w:val="00BD1B7B"/>
    <w:rsid w:val="00BD6287"/>
    <w:rsid w:val="00BE0C8A"/>
    <w:rsid w:val="00BE0D70"/>
    <w:rsid w:val="00BE334D"/>
    <w:rsid w:val="00BE4988"/>
    <w:rsid w:val="00BF1C24"/>
    <w:rsid w:val="00BF5E73"/>
    <w:rsid w:val="00BF6A94"/>
    <w:rsid w:val="00C04C19"/>
    <w:rsid w:val="00C06939"/>
    <w:rsid w:val="00C07172"/>
    <w:rsid w:val="00C1055C"/>
    <w:rsid w:val="00C11C1B"/>
    <w:rsid w:val="00C14F0E"/>
    <w:rsid w:val="00C15067"/>
    <w:rsid w:val="00C15FC6"/>
    <w:rsid w:val="00C173BF"/>
    <w:rsid w:val="00C209C1"/>
    <w:rsid w:val="00C21E3B"/>
    <w:rsid w:val="00C321F4"/>
    <w:rsid w:val="00C341E5"/>
    <w:rsid w:val="00C34343"/>
    <w:rsid w:val="00C35B1A"/>
    <w:rsid w:val="00C41C7D"/>
    <w:rsid w:val="00C42CAE"/>
    <w:rsid w:val="00C47428"/>
    <w:rsid w:val="00C502C2"/>
    <w:rsid w:val="00C55D2D"/>
    <w:rsid w:val="00C63023"/>
    <w:rsid w:val="00C63743"/>
    <w:rsid w:val="00C66B72"/>
    <w:rsid w:val="00C7372C"/>
    <w:rsid w:val="00C76C6C"/>
    <w:rsid w:val="00C80EC5"/>
    <w:rsid w:val="00C81336"/>
    <w:rsid w:val="00C85669"/>
    <w:rsid w:val="00C85991"/>
    <w:rsid w:val="00C8653C"/>
    <w:rsid w:val="00C86BB9"/>
    <w:rsid w:val="00C8772C"/>
    <w:rsid w:val="00C952FE"/>
    <w:rsid w:val="00CA1195"/>
    <w:rsid w:val="00CA18E0"/>
    <w:rsid w:val="00CA43FD"/>
    <w:rsid w:val="00CA53F3"/>
    <w:rsid w:val="00CA7BEF"/>
    <w:rsid w:val="00CA7D24"/>
    <w:rsid w:val="00CB18EB"/>
    <w:rsid w:val="00CB2DDF"/>
    <w:rsid w:val="00CB335B"/>
    <w:rsid w:val="00CB441E"/>
    <w:rsid w:val="00CB555C"/>
    <w:rsid w:val="00CC0660"/>
    <w:rsid w:val="00CC076B"/>
    <w:rsid w:val="00CC1204"/>
    <w:rsid w:val="00CC72E9"/>
    <w:rsid w:val="00CD25C2"/>
    <w:rsid w:val="00CD4D4E"/>
    <w:rsid w:val="00CD4F3D"/>
    <w:rsid w:val="00CD610D"/>
    <w:rsid w:val="00CE1E9F"/>
    <w:rsid w:val="00CE24E5"/>
    <w:rsid w:val="00CE383E"/>
    <w:rsid w:val="00CE3C34"/>
    <w:rsid w:val="00CE41DB"/>
    <w:rsid w:val="00CE4D96"/>
    <w:rsid w:val="00CE520E"/>
    <w:rsid w:val="00CF1EA0"/>
    <w:rsid w:val="00CF40E0"/>
    <w:rsid w:val="00CF68D3"/>
    <w:rsid w:val="00CF7178"/>
    <w:rsid w:val="00D0537C"/>
    <w:rsid w:val="00D078C4"/>
    <w:rsid w:val="00D1561E"/>
    <w:rsid w:val="00D15EA5"/>
    <w:rsid w:val="00D17847"/>
    <w:rsid w:val="00D2100B"/>
    <w:rsid w:val="00D24220"/>
    <w:rsid w:val="00D25284"/>
    <w:rsid w:val="00D269B8"/>
    <w:rsid w:val="00D272CE"/>
    <w:rsid w:val="00D3019C"/>
    <w:rsid w:val="00D3089E"/>
    <w:rsid w:val="00D31D7A"/>
    <w:rsid w:val="00D33E60"/>
    <w:rsid w:val="00D432E2"/>
    <w:rsid w:val="00D460E7"/>
    <w:rsid w:val="00D4768D"/>
    <w:rsid w:val="00D5002A"/>
    <w:rsid w:val="00D60EDE"/>
    <w:rsid w:val="00D62A36"/>
    <w:rsid w:val="00D63ABC"/>
    <w:rsid w:val="00D643B7"/>
    <w:rsid w:val="00D65332"/>
    <w:rsid w:val="00D6591E"/>
    <w:rsid w:val="00D675F1"/>
    <w:rsid w:val="00D67745"/>
    <w:rsid w:val="00D70D48"/>
    <w:rsid w:val="00D72444"/>
    <w:rsid w:val="00D73B96"/>
    <w:rsid w:val="00D75D3F"/>
    <w:rsid w:val="00D76895"/>
    <w:rsid w:val="00D80807"/>
    <w:rsid w:val="00D848C4"/>
    <w:rsid w:val="00D8579F"/>
    <w:rsid w:val="00D86917"/>
    <w:rsid w:val="00D87B6D"/>
    <w:rsid w:val="00D92F9A"/>
    <w:rsid w:val="00D9427D"/>
    <w:rsid w:val="00D96128"/>
    <w:rsid w:val="00DA0063"/>
    <w:rsid w:val="00DA0095"/>
    <w:rsid w:val="00DA36EE"/>
    <w:rsid w:val="00DA452E"/>
    <w:rsid w:val="00DA5128"/>
    <w:rsid w:val="00DA6E31"/>
    <w:rsid w:val="00DA7140"/>
    <w:rsid w:val="00DA78CA"/>
    <w:rsid w:val="00DB308D"/>
    <w:rsid w:val="00DB5F40"/>
    <w:rsid w:val="00DC4FBE"/>
    <w:rsid w:val="00DD1386"/>
    <w:rsid w:val="00DD1E47"/>
    <w:rsid w:val="00DD61A9"/>
    <w:rsid w:val="00DD6EF1"/>
    <w:rsid w:val="00DE1879"/>
    <w:rsid w:val="00DE2B98"/>
    <w:rsid w:val="00DE4958"/>
    <w:rsid w:val="00DF56A8"/>
    <w:rsid w:val="00DF61C2"/>
    <w:rsid w:val="00E04361"/>
    <w:rsid w:val="00E064FD"/>
    <w:rsid w:val="00E0760B"/>
    <w:rsid w:val="00E103B8"/>
    <w:rsid w:val="00E1053A"/>
    <w:rsid w:val="00E12103"/>
    <w:rsid w:val="00E13654"/>
    <w:rsid w:val="00E1384E"/>
    <w:rsid w:val="00E16418"/>
    <w:rsid w:val="00E164F5"/>
    <w:rsid w:val="00E17F28"/>
    <w:rsid w:val="00E26AF3"/>
    <w:rsid w:val="00E276E0"/>
    <w:rsid w:val="00E30411"/>
    <w:rsid w:val="00E312E0"/>
    <w:rsid w:val="00E312F0"/>
    <w:rsid w:val="00E314EA"/>
    <w:rsid w:val="00E33FDA"/>
    <w:rsid w:val="00E34BBD"/>
    <w:rsid w:val="00E406D5"/>
    <w:rsid w:val="00E41E1C"/>
    <w:rsid w:val="00E4243F"/>
    <w:rsid w:val="00E54601"/>
    <w:rsid w:val="00E54CE0"/>
    <w:rsid w:val="00E55F8F"/>
    <w:rsid w:val="00E56701"/>
    <w:rsid w:val="00E57F4B"/>
    <w:rsid w:val="00E62754"/>
    <w:rsid w:val="00E63E7F"/>
    <w:rsid w:val="00E64D2D"/>
    <w:rsid w:val="00E76190"/>
    <w:rsid w:val="00E81C6E"/>
    <w:rsid w:val="00E86651"/>
    <w:rsid w:val="00E86B53"/>
    <w:rsid w:val="00E9110B"/>
    <w:rsid w:val="00EA0F6C"/>
    <w:rsid w:val="00EA211E"/>
    <w:rsid w:val="00EA2B6F"/>
    <w:rsid w:val="00EB08FF"/>
    <w:rsid w:val="00EB2C2C"/>
    <w:rsid w:val="00EB3478"/>
    <w:rsid w:val="00EB4B39"/>
    <w:rsid w:val="00EB664F"/>
    <w:rsid w:val="00EB6FE3"/>
    <w:rsid w:val="00ED531D"/>
    <w:rsid w:val="00ED5AE2"/>
    <w:rsid w:val="00ED6BC2"/>
    <w:rsid w:val="00EE029F"/>
    <w:rsid w:val="00EE0F65"/>
    <w:rsid w:val="00EE2C7D"/>
    <w:rsid w:val="00EE321E"/>
    <w:rsid w:val="00EE44DA"/>
    <w:rsid w:val="00EE59BD"/>
    <w:rsid w:val="00EE7741"/>
    <w:rsid w:val="00EF190C"/>
    <w:rsid w:val="00EF3108"/>
    <w:rsid w:val="00EF47AE"/>
    <w:rsid w:val="00EF4B0C"/>
    <w:rsid w:val="00F00329"/>
    <w:rsid w:val="00F01358"/>
    <w:rsid w:val="00F0424A"/>
    <w:rsid w:val="00F060D2"/>
    <w:rsid w:val="00F10DB9"/>
    <w:rsid w:val="00F13DCA"/>
    <w:rsid w:val="00F14ED4"/>
    <w:rsid w:val="00F2093E"/>
    <w:rsid w:val="00F246A1"/>
    <w:rsid w:val="00F24E68"/>
    <w:rsid w:val="00F37917"/>
    <w:rsid w:val="00F40757"/>
    <w:rsid w:val="00F44EA3"/>
    <w:rsid w:val="00F47245"/>
    <w:rsid w:val="00F51444"/>
    <w:rsid w:val="00F51B2A"/>
    <w:rsid w:val="00F51F01"/>
    <w:rsid w:val="00F52539"/>
    <w:rsid w:val="00F54236"/>
    <w:rsid w:val="00F5513E"/>
    <w:rsid w:val="00F63909"/>
    <w:rsid w:val="00F63F3F"/>
    <w:rsid w:val="00F66B22"/>
    <w:rsid w:val="00F66FA5"/>
    <w:rsid w:val="00F71678"/>
    <w:rsid w:val="00F730E3"/>
    <w:rsid w:val="00F754F0"/>
    <w:rsid w:val="00F755E9"/>
    <w:rsid w:val="00F85961"/>
    <w:rsid w:val="00F90884"/>
    <w:rsid w:val="00F909CD"/>
    <w:rsid w:val="00F9222C"/>
    <w:rsid w:val="00F974D1"/>
    <w:rsid w:val="00FA0B2A"/>
    <w:rsid w:val="00FA121E"/>
    <w:rsid w:val="00FA16E0"/>
    <w:rsid w:val="00FA4B96"/>
    <w:rsid w:val="00FB12D2"/>
    <w:rsid w:val="00FB21E4"/>
    <w:rsid w:val="00FB6ACB"/>
    <w:rsid w:val="00FC04DD"/>
    <w:rsid w:val="00FC2C4F"/>
    <w:rsid w:val="00FC4397"/>
    <w:rsid w:val="00FC470F"/>
    <w:rsid w:val="00FC499D"/>
    <w:rsid w:val="00FD05AD"/>
    <w:rsid w:val="00FD0666"/>
    <w:rsid w:val="00FD44EE"/>
    <w:rsid w:val="00FD5012"/>
    <w:rsid w:val="00FD67EB"/>
    <w:rsid w:val="00FD7295"/>
    <w:rsid w:val="00FE2187"/>
    <w:rsid w:val="00FE320C"/>
    <w:rsid w:val="00FE5293"/>
    <w:rsid w:val="00FE5B1B"/>
    <w:rsid w:val="00FF1442"/>
    <w:rsid w:val="00FF66EB"/>
    <w:rsid w:val="38C4C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65C1DF8B-0FDE-4554-AB63-85D6BE75F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3F8225C2DB6F42B8D330E1CE1AEDC9" ma:contentTypeVersion="4" ma:contentTypeDescription="Create a new document." ma:contentTypeScope="" ma:versionID="8c90c01fec56d013d5aaf98be256ec1e">
  <xsd:schema xmlns:xsd="http://www.w3.org/2001/XMLSchema" xmlns:xs="http://www.w3.org/2001/XMLSchema" xmlns:p="http://schemas.microsoft.com/office/2006/metadata/properties" xmlns:ns2="b78ff68b-965c-42eb-9950-06cd6ae2ddd6" targetNamespace="http://schemas.microsoft.com/office/2006/metadata/properties" ma:root="true" ma:fieldsID="4e6cc4138eba6721410a8c0376ad4aec" ns2:_="">
    <xsd:import namespace="b78ff68b-965c-42eb-9950-06cd6ae2dd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ff68b-965c-42eb-9950-06cd6ae2dd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E0F15F-1927-4D02-9107-54687B475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8ff68b-965c-42eb-9950-06cd6ae2dd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690</TotalTime>
  <Pages>2</Pages>
  <Words>662</Words>
  <Characters>3106</Characters>
  <Application>Microsoft Office Word</Application>
  <DocSecurity>0</DocSecurity>
  <Lines>67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Kantheera Karunworawong</cp:lastModifiedBy>
  <cp:revision>355</cp:revision>
  <cp:lastPrinted>2025-11-10T09:52:00Z</cp:lastPrinted>
  <dcterms:created xsi:type="dcterms:W3CDTF">2019-03-13T10:58:00Z</dcterms:created>
  <dcterms:modified xsi:type="dcterms:W3CDTF">2025-11-12T15:03:00Z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0x010100753F8225C2DB6F42B8D330E1CE1AEDC9</vt:lpwstr>
  </property>
  <property fmtid="{D5CDD505-2E9C-101B-9397-08002B2CF9AE}" pid="4" name="MediaServiceImageTags">
    <vt:lpwstr/>
  </property>
</Properties>
</file>