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2F2D5C4A" w:rsidR="00135230" w:rsidRPr="009C526C" w:rsidRDefault="0056293B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 w:hint="cs"/>
                <w:b w:val="0"/>
                <w:bCs w:val="0"/>
                <w:spacing w:val="0"/>
                <w:cs/>
              </w:rPr>
              <w:t>ข้อมูลทั่วไปและ</w:t>
            </w:r>
            <w:r w:rsidR="00135230"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D514F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highlight w:val="yellow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DF273D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6CEAFD00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ที่ดิน อาคารและอุปกรณ์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3E2A07A8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378C6" w:rsidRPr="009C526C" w14:paraId="017A074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1223ED8" w14:textId="15C798AA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39D1BAA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DF1D4B5" w14:textId="60571DC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378C6" w:rsidRPr="009C526C" w14:paraId="1FC14BB9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7F65626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9C526C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0CD93A90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2E5962E2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11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6643859B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DF574DE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5C7C1E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CB9B278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0F8FA084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0215C825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580FB6">
        <w:rPr>
          <w:rFonts w:hint="cs"/>
          <w:spacing w:val="0"/>
          <w:cs/>
        </w:rPr>
        <w:t xml:space="preserve"> </w:t>
      </w:r>
      <w:r w:rsidR="00286294">
        <w:rPr>
          <w:spacing w:val="0"/>
        </w:rPr>
        <w:t>14</w:t>
      </w:r>
      <w:r w:rsidR="003040B9" w:rsidRPr="009C526C">
        <w:rPr>
          <w:spacing w:val="0"/>
        </w:rPr>
        <w:t xml:space="preserve"> </w:t>
      </w:r>
      <w:r w:rsidR="003040B9">
        <w:rPr>
          <w:rFonts w:hint="cs"/>
          <w:spacing w:val="0"/>
          <w:cs/>
        </w:rPr>
        <w:t>พฤศจิกายน</w:t>
      </w:r>
      <w:r w:rsidR="00EB65F4" w:rsidRPr="00F86CE7">
        <w:rPr>
          <w:spacing w:val="0"/>
        </w:rPr>
        <w:t xml:space="preserve"> </w:t>
      </w:r>
      <w:r w:rsidR="00903A1C" w:rsidRPr="00F86CE7">
        <w:rPr>
          <w:spacing w:val="0"/>
        </w:rPr>
        <w:t>256</w:t>
      </w:r>
      <w:r w:rsidR="00AF08B9" w:rsidRPr="00F86CE7">
        <w:rPr>
          <w:spacing w:val="0"/>
        </w:rPr>
        <w:t>8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492ACDCC" w:rsidR="0009267B" w:rsidRPr="009C526C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56293B">
        <w:rPr>
          <w:rFonts w:hint="cs"/>
          <w:b/>
          <w:bCs/>
          <w:spacing w:val="0"/>
          <w:cs/>
          <w:lang w:val="th-TH"/>
        </w:rPr>
        <w:t>ข้อมูลทั่วไปและ</w:t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3DF7E639" w:rsidR="0009267B" w:rsidRPr="009C526C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08AC97D9" w14:textId="25ED34DA" w:rsidR="00030223" w:rsidRPr="00030223" w:rsidRDefault="00D072D7" w:rsidP="008F2E5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i/>
          <w:iCs/>
        </w:rPr>
      </w:pPr>
      <w:r>
        <w:rPr>
          <w:rFonts w:hint="cs"/>
          <w:i/>
          <w:iCs/>
          <w:cs/>
        </w:rPr>
        <w:t>การต่ออายุ</w:t>
      </w:r>
      <w:r w:rsidR="00030223" w:rsidRPr="00030223">
        <w:rPr>
          <w:i/>
          <w:iCs/>
          <w:cs/>
        </w:rPr>
        <w:t>ใบอนุญาตประกอบกิจการโทรคมนาคม</w:t>
      </w:r>
    </w:p>
    <w:p w14:paraId="3F69EB1E" w14:textId="77777777" w:rsidR="00030223" w:rsidRPr="00A60B53" w:rsidRDefault="00030223" w:rsidP="008F2E5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05583A09" w14:textId="5EAF0975" w:rsidR="00255DB3" w:rsidRPr="00295B70" w:rsidRDefault="00255DB3" w:rsidP="00552A9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pacing w:val="-2"/>
          <w:cs/>
          <w:lang w:val="en-US"/>
        </w:rPr>
      </w:pPr>
      <w:r w:rsidRPr="00295B70">
        <w:rPr>
          <w:rFonts w:eastAsia="MS Mincho" w:hint="cs"/>
          <w:spacing w:val="-2"/>
          <w:cs/>
        </w:rPr>
        <w:t>ในระหว่างงวด</w:t>
      </w:r>
      <w:r w:rsidR="003040B9">
        <w:rPr>
          <w:rFonts w:eastAsia="MS Mincho" w:hint="cs"/>
          <w:spacing w:val="-2"/>
          <w:cs/>
        </w:rPr>
        <w:t>เ</w:t>
      </w:r>
      <w:r w:rsidRPr="00295B70">
        <w:rPr>
          <w:rFonts w:eastAsia="MS Mincho" w:hint="cs"/>
          <w:spacing w:val="-2"/>
          <w:cs/>
        </w:rPr>
        <w:t>ก</w:t>
      </w:r>
      <w:r w:rsidR="003040B9">
        <w:rPr>
          <w:rFonts w:eastAsia="MS Mincho" w:hint="cs"/>
          <w:spacing w:val="-2"/>
          <w:cs/>
        </w:rPr>
        <w:t>้า</w:t>
      </w:r>
      <w:r w:rsidRPr="00295B70">
        <w:rPr>
          <w:rFonts w:eastAsia="MS Mincho" w:hint="cs"/>
          <w:spacing w:val="-2"/>
          <w:cs/>
        </w:rPr>
        <w:t xml:space="preserve">เดือนสิ้นสุดวันที่ </w:t>
      </w:r>
      <w:r w:rsidRPr="00295B70">
        <w:rPr>
          <w:rFonts w:asciiTheme="majorBidi" w:eastAsia="MS Mincho" w:hAnsiTheme="majorBidi" w:cstheme="majorBidi"/>
          <w:spacing w:val="-2"/>
        </w:rPr>
        <w:t xml:space="preserve">30 </w:t>
      </w:r>
      <w:r w:rsidR="003040B9">
        <w:rPr>
          <w:rFonts w:asciiTheme="majorBidi" w:eastAsia="MS Mincho" w:hAnsiTheme="majorBidi" w:cstheme="majorBidi" w:hint="cs"/>
          <w:spacing w:val="-2"/>
          <w:cs/>
        </w:rPr>
        <w:t>กันยา</w:t>
      </w:r>
      <w:r w:rsidRPr="00295B70">
        <w:rPr>
          <w:rFonts w:asciiTheme="majorBidi" w:eastAsia="MS Mincho" w:hAnsiTheme="majorBidi" w:cstheme="majorBidi" w:hint="cs"/>
          <w:spacing w:val="-2"/>
          <w:cs/>
        </w:rPr>
        <w:t xml:space="preserve">ยน </w:t>
      </w:r>
      <w:r w:rsidRPr="00295B70">
        <w:rPr>
          <w:rFonts w:eastAsia="MS Mincho"/>
          <w:spacing w:val="-2"/>
        </w:rPr>
        <w:t xml:space="preserve">2568 </w:t>
      </w:r>
      <w:r w:rsidRPr="00295B70">
        <w:rPr>
          <w:rFonts w:eastAsia="MS Mincho" w:hint="cs"/>
          <w:spacing w:val="-2"/>
          <w:cs/>
        </w:rPr>
        <w:t>บริษัทมีการต่ออายุใบอนุญาตประกอบกิจการโทรคมนาคมกับ</w:t>
      </w:r>
      <w:r w:rsidRPr="00295B70">
        <w:rPr>
          <w:spacing w:val="-2"/>
          <w:cs/>
        </w:rPr>
        <w:t>คณะกรรมการกิจการกระจายเสียง กิจการโทรทัศน์และกิจการโทรคมนาคมแห่งชาติ (</w:t>
      </w:r>
      <w:r w:rsidRPr="00295B70">
        <w:rPr>
          <w:spacing w:val="-2"/>
        </w:rPr>
        <w:t>“</w:t>
      </w:r>
      <w:r w:rsidRPr="00295B70">
        <w:rPr>
          <w:spacing w:val="-2"/>
          <w:cs/>
        </w:rPr>
        <w:t>กสทช.</w:t>
      </w:r>
      <w:r w:rsidRPr="00295B70">
        <w:rPr>
          <w:spacing w:val="-2"/>
        </w:rPr>
        <w:t>”</w:t>
      </w:r>
      <w:r w:rsidRPr="00295B70">
        <w:rPr>
          <w:spacing w:val="-2"/>
          <w:cs/>
        </w:rPr>
        <w:t>)</w:t>
      </w:r>
      <w:r w:rsidRPr="00295B70">
        <w:rPr>
          <w:rFonts w:hint="cs"/>
          <w:spacing w:val="-2"/>
          <w:cs/>
        </w:rPr>
        <w:t xml:space="preserve"> </w:t>
      </w:r>
      <w:r w:rsidR="00203E2C">
        <w:rPr>
          <w:rFonts w:hint="cs"/>
          <w:spacing w:val="-2"/>
          <w:cs/>
        </w:rPr>
        <w:t>เป็น</w:t>
      </w:r>
      <w:r w:rsidRPr="00295B70">
        <w:rPr>
          <w:rFonts w:hint="cs"/>
          <w:spacing w:val="-2"/>
          <w:cs/>
          <w:lang w:val="en-US"/>
        </w:rPr>
        <w:t>ระยะเวลา</w:t>
      </w:r>
      <w:r w:rsidR="00203E2C" w:rsidRPr="00295B70">
        <w:rPr>
          <w:rFonts w:hint="cs"/>
          <w:spacing w:val="-2"/>
          <w:cs/>
          <w:lang w:val="en-US"/>
        </w:rPr>
        <w:t>เพิ่มเติม</w:t>
      </w:r>
      <w:r w:rsidR="00FB33B5">
        <w:rPr>
          <w:rFonts w:hint="cs"/>
          <w:spacing w:val="-2"/>
          <w:cs/>
          <w:lang w:val="en-US"/>
        </w:rPr>
        <w:t>จำนวน</w:t>
      </w:r>
      <w:r w:rsidRPr="00295B70">
        <w:rPr>
          <w:rFonts w:hint="cs"/>
          <w:spacing w:val="-2"/>
          <w:cs/>
          <w:lang w:val="en-US"/>
        </w:rPr>
        <w:t xml:space="preserve"> </w:t>
      </w:r>
      <w:r w:rsidRPr="00295B70">
        <w:rPr>
          <w:spacing w:val="-2"/>
          <w:lang w:val="en-US"/>
        </w:rPr>
        <w:t xml:space="preserve">5 </w:t>
      </w:r>
      <w:r w:rsidRPr="00295B70">
        <w:rPr>
          <w:rFonts w:hint="cs"/>
          <w:spacing w:val="-2"/>
          <w:cs/>
          <w:lang w:val="en-US"/>
        </w:rPr>
        <w:t>ปี การต่ออายุใบอนุญาตทำให้บริษัทสามารถให้บริการโทรคมนาคมต่อไปได้ภายใต้เงื่อนไข</w:t>
      </w:r>
      <w:r w:rsidR="005110C2" w:rsidRPr="00295B70">
        <w:rPr>
          <w:rFonts w:hint="cs"/>
          <w:spacing w:val="-2"/>
          <w:cs/>
          <w:lang w:val="en-US"/>
        </w:rPr>
        <w:t>และข้อกำหนดที่</w:t>
      </w:r>
      <w:r w:rsidR="00203E2C">
        <w:rPr>
          <w:rFonts w:hint="cs"/>
          <w:spacing w:val="-2"/>
          <w:cs/>
          <w:lang w:val="en-US"/>
        </w:rPr>
        <w:t>กำหนด</w:t>
      </w:r>
      <w:r w:rsidR="005110C2" w:rsidRPr="00295B70">
        <w:rPr>
          <w:rFonts w:hint="cs"/>
          <w:spacing w:val="-2"/>
          <w:cs/>
          <w:lang w:val="en-US"/>
        </w:rPr>
        <w:t xml:space="preserve">โดย </w:t>
      </w:r>
      <w:r w:rsidR="005110C2" w:rsidRPr="00295B70">
        <w:rPr>
          <w:spacing w:val="-2"/>
          <w:cs/>
        </w:rPr>
        <w:t>กสทช.</w:t>
      </w:r>
      <w:r w:rsidR="005110C2" w:rsidRPr="00295B70">
        <w:rPr>
          <w:rFonts w:hint="cs"/>
          <w:spacing w:val="-2"/>
          <w:cs/>
        </w:rPr>
        <w:t xml:space="preserve"> รายละเอียด</w:t>
      </w:r>
      <w:r w:rsidR="00203E2C">
        <w:rPr>
          <w:rFonts w:hint="cs"/>
          <w:spacing w:val="-2"/>
          <w:cs/>
        </w:rPr>
        <w:t>ของใบอนุญาตที่ได้รับ</w:t>
      </w:r>
      <w:r w:rsidR="005110C2" w:rsidRPr="00295B70">
        <w:rPr>
          <w:rFonts w:hint="cs"/>
          <w:spacing w:val="-2"/>
          <w:cs/>
        </w:rPr>
        <w:t xml:space="preserve">การต่ออายุ </w:t>
      </w:r>
      <w:r w:rsidR="00FB33B5">
        <w:rPr>
          <w:rFonts w:hint="cs"/>
          <w:spacing w:val="-2"/>
          <w:cs/>
        </w:rPr>
        <w:t>มี</w:t>
      </w:r>
      <w:r w:rsidR="005110C2" w:rsidRPr="00295B70">
        <w:rPr>
          <w:rFonts w:hint="cs"/>
          <w:spacing w:val="-2"/>
          <w:cs/>
        </w:rPr>
        <w:t>ดังนี้</w:t>
      </w:r>
    </w:p>
    <w:p w14:paraId="31F42E62" w14:textId="77777777" w:rsidR="008F2E56" w:rsidRPr="00AB4D27" w:rsidRDefault="008F2E56" w:rsidP="005110C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0"/>
        <w:jc w:val="thaiDistribute"/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230"/>
        <w:gridCol w:w="1620"/>
        <w:gridCol w:w="1710"/>
        <w:gridCol w:w="1710"/>
      </w:tblGrid>
      <w:tr w:rsidR="008F2E56" w:rsidRPr="00AB4D27" w14:paraId="6BDAFAA4" w14:textId="77777777" w:rsidTr="008F2E56">
        <w:tc>
          <w:tcPr>
            <w:tcW w:w="4230" w:type="dxa"/>
            <w:vAlign w:val="bottom"/>
          </w:tcPr>
          <w:p w14:paraId="7FA44030" w14:textId="77777777" w:rsidR="008F2E56" w:rsidRPr="00AB4D27" w:rsidRDefault="008F2E56" w:rsidP="00226119">
            <w:pPr>
              <w:jc w:val="center"/>
              <w:rPr>
                <w:cs/>
              </w:rPr>
            </w:pPr>
            <w:r w:rsidRPr="00AB4D27">
              <w:rPr>
                <w:cs/>
              </w:rPr>
              <w:t>ประเภทใบอนุญาต</w:t>
            </w:r>
          </w:p>
        </w:tc>
        <w:tc>
          <w:tcPr>
            <w:tcW w:w="1620" w:type="dxa"/>
            <w:vAlign w:val="bottom"/>
          </w:tcPr>
          <w:p w14:paraId="5B3F626E" w14:textId="568B6632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วันที่ได้รับอนุญาต</w:t>
            </w:r>
            <w:r w:rsidR="00030223">
              <w:rPr>
                <w:rFonts w:hint="cs"/>
                <w:cs/>
              </w:rPr>
              <w:t>ครั้งแรก</w:t>
            </w:r>
          </w:p>
        </w:tc>
        <w:tc>
          <w:tcPr>
            <w:tcW w:w="1710" w:type="dxa"/>
            <w:vAlign w:val="bottom"/>
          </w:tcPr>
          <w:p w14:paraId="5774E9AF" w14:textId="77777777" w:rsidR="00030223" w:rsidRDefault="008F2E56" w:rsidP="00226119">
            <w:pPr>
              <w:jc w:val="center"/>
            </w:pPr>
            <w:r w:rsidRPr="00AB4D27">
              <w:rPr>
                <w:cs/>
              </w:rPr>
              <w:t>วันที่</w:t>
            </w:r>
            <w:r w:rsidR="00030223">
              <w:rPr>
                <w:rFonts w:hint="cs"/>
                <w:cs/>
              </w:rPr>
              <w:t>ออก</w:t>
            </w:r>
            <w:r w:rsidRPr="00AB4D27">
              <w:rPr>
                <w:cs/>
              </w:rPr>
              <w:t>ใบ</w:t>
            </w:r>
          </w:p>
          <w:p w14:paraId="29AFEC81" w14:textId="23999EFC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อนุญาต</w:t>
            </w:r>
            <w:r w:rsidR="00030223">
              <w:rPr>
                <w:rFonts w:hint="cs"/>
                <w:cs/>
              </w:rPr>
              <w:t>ใหม่</w:t>
            </w:r>
          </w:p>
        </w:tc>
        <w:tc>
          <w:tcPr>
            <w:tcW w:w="1710" w:type="dxa"/>
            <w:vAlign w:val="bottom"/>
          </w:tcPr>
          <w:p w14:paraId="5D10E2D5" w14:textId="45CE752F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วัน</w:t>
            </w:r>
            <w:r w:rsidR="008326EC">
              <w:rPr>
                <w:rFonts w:hint="cs"/>
                <w:cs/>
              </w:rPr>
              <w:t>เปลี่ยน</w:t>
            </w:r>
            <w:r w:rsidRPr="00AB4D27">
              <w:rPr>
                <w:cs/>
              </w:rPr>
              <w:t>ใบอนุญาต</w:t>
            </w:r>
          </w:p>
        </w:tc>
      </w:tr>
      <w:tr w:rsidR="008F2E56" w:rsidRPr="00AB4D27" w14:paraId="652D639B" w14:textId="77777777" w:rsidTr="008F2E56">
        <w:tc>
          <w:tcPr>
            <w:tcW w:w="4230" w:type="dxa"/>
          </w:tcPr>
          <w:p w14:paraId="4ACE49AF" w14:textId="77777777" w:rsidR="008F2E56" w:rsidRPr="00AB4D27" w:rsidRDefault="008F2E56" w:rsidP="00226119">
            <w:bookmarkStart w:id="0" w:name="_Hlk205204151"/>
            <w:r w:rsidRPr="00AB4D27">
              <w:rPr>
                <w:cs/>
              </w:rPr>
              <w:t>ใบอนุญาตประกอบกิจการโทรคมนาคม</w:t>
            </w:r>
            <w:bookmarkEnd w:id="0"/>
            <w:r w:rsidRPr="00AB4D27">
              <w:rPr>
                <w:cs/>
              </w:rPr>
              <w:t>แบบที่หนึ่ง</w:t>
            </w:r>
          </w:p>
        </w:tc>
        <w:tc>
          <w:tcPr>
            <w:tcW w:w="1620" w:type="dxa"/>
          </w:tcPr>
          <w:p w14:paraId="66ED8BD3" w14:textId="77777777" w:rsidR="008F2E56" w:rsidRPr="00AB4D27" w:rsidRDefault="008F2E56" w:rsidP="004E34E5">
            <w:pPr>
              <w:jc w:val="center"/>
            </w:pPr>
            <w:r w:rsidRPr="00AB4D27">
              <w:t xml:space="preserve">2 </w:t>
            </w:r>
            <w:r w:rsidRPr="00AB4D27">
              <w:rPr>
                <w:cs/>
              </w:rPr>
              <w:t xml:space="preserve">พฤษภาคม </w:t>
            </w:r>
            <w:r w:rsidRPr="00AB4D27">
              <w:t>2556</w:t>
            </w:r>
          </w:p>
        </w:tc>
        <w:tc>
          <w:tcPr>
            <w:tcW w:w="1710" w:type="dxa"/>
          </w:tcPr>
          <w:p w14:paraId="421A01E8" w14:textId="610B1202" w:rsidR="008F2E56" w:rsidRPr="00AB4D27" w:rsidRDefault="00030223" w:rsidP="00226119">
            <w:pPr>
              <w:jc w:val="center"/>
            </w:pPr>
            <w:r w:rsidRPr="00AB4D27">
              <w:t>1</w:t>
            </w:r>
            <w:r>
              <w:t>3</w:t>
            </w:r>
            <w:r w:rsidRPr="00AB4D27"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AB4D27">
              <w:rPr>
                <w:cs/>
              </w:rPr>
              <w:t xml:space="preserve"> </w:t>
            </w:r>
            <w:r w:rsidRPr="00AB4D27">
              <w:t>25</w:t>
            </w:r>
            <w:r>
              <w:t>68</w:t>
            </w:r>
          </w:p>
        </w:tc>
        <w:tc>
          <w:tcPr>
            <w:tcW w:w="1710" w:type="dxa"/>
          </w:tcPr>
          <w:p w14:paraId="7AC7FC77" w14:textId="6B01A1B5" w:rsidR="008F2E56" w:rsidRPr="00AB4D27" w:rsidRDefault="008F2E56" w:rsidP="004E34E5">
            <w:pPr>
              <w:jc w:val="center"/>
            </w:pPr>
            <w:r w:rsidRPr="00AB4D27">
              <w:t xml:space="preserve">31 </w:t>
            </w:r>
            <w:r w:rsidRPr="00AB4D27">
              <w:rPr>
                <w:cs/>
              </w:rPr>
              <w:t xml:space="preserve">กรกฎาคม </w:t>
            </w:r>
            <w:r w:rsidRPr="00AB4D27">
              <w:t>25</w:t>
            </w:r>
            <w:r>
              <w:t>73</w:t>
            </w:r>
          </w:p>
        </w:tc>
      </w:tr>
      <w:tr w:rsidR="008F2E56" w:rsidRPr="00AB4D27" w14:paraId="77F4410D" w14:textId="77777777" w:rsidTr="008F2E56">
        <w:tc>
          <w:tcPr>
            <w:tcW w:w="4230" w:type="dxa"/>
          </w:tcPr>
          <w:p w14:paraId="19530D40" w14:textId="77777777" w:rsidR="008F2E56" w:rsidRPr="00AB4D27" w:rsidRDefault="008F2E56" w:rsidP="00226119">
            <w:r w:rsidRPr="00AB4D27">
              <w:rPr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</w:tcPr>
          <w:p w14:paraId="222FFEDC" w14:textId="77777777" w:rsidR="008F2E56" w:rsidRPr="00AB4D27" w:rsidRDefault="008F2E56" w:rsidP="004E34E5">
            <w:pPr>
              <w:jc w:val="center"/>
            </w:pPr>
            <w:r w:rsidRPr="00AB4D27">
              <w:t xml:space="preserve">15 </w:t>
            </w:r>
            <w:r w:rsidRPr="00AB4D27">
              <w:rPr>
                <w:cs/>
              </w:rPr>
              <w:t xml:space="preserve">มิถุนายน </w:t>
            </w:r>
            <w:r w:rsidRPr="00AB4D27">
              <w:t>2549</w:t>
            </w:r>
          </w:p>
        </w:tc>
        <w:tc>
          <w:tcPr>
            <w:tcW w:w="1710" w:type="dxa"/>
          </w:tcPr>
          <w:p w14:paraId="2650F0A6" w14:textId="091BC7D4" w:rsidR="008F2E56" w:rsidRPr="00AB4D27" w:rsidRDefault="00030223" w:rsidP="00226119">
            <w:pPr>
              <w:jc w:val="center"/>
            </w:pPr>
            <w:r>
              <w:t>25</w:t>
            </w:r>
            <w:r w:rsidRPr="00AB4D27">
              <w:t xml:space="preserve"> </w:t>
            </w:r>
            <w:r>
              <w:rPr>
                <w:rFonts w:hint="cs"/>
                <w:cs/>
              </w:rPr>
              <w:t>เมษายน</w:t>
            </w:r>
            <w:r w:rsidRPr="00AB4D27">
              <w:rPr>
                <w:cs/>
              </w:rPr>
              <w:t xml:space="preserve"> </w:t>
            </w:r>
            <w:r w:rsidRPr="00AB4D27">
              <w:t>25</w:t>
            </w:r>
            <w:r>
              <w:t>68</w:t>
            </w:r>
          </w:p>
        </w:tc>
        <w:tc>
          <w:tcPr>
            <w:tcW w:w="1710" w:type="dxa"/>
          </w:tcPr>
          <w:p w14:paraId="0A2CE906" w14:textId="0C87931E" w:rsidR="008F2E56" w:rsidRPr="00AB4D27" w:rsidRDefault="008F2E56" w:rsidP="004E34E5">
            <w:pPr>
              <w:jc w:val="center"/>
            </w:pPr>
            <w:r w:rsidRPr="00AB4D27">
              <w:t xml:space="preserve">15 </w:t>
            </w:r>
            <w:r w:rsidRPr="00AB4D27">
              <w:rPr>
                <w:cs/>
              </w:rPr>
              <w:t xml:space="preserve">มิถุนายน </w:t>
            </w:r>
            <w:r w:rsidRPr="00AB4D27">
              <w:t>25</w:t>
            </w:r>
            <w:r>
              <w:t>73</w:t>
            </w:r>
          </w:p>
        </w:tc>
      </w:tr>
    </w:tbl>
    <w:p w14:paraId="384581ED" w14:textId="77777777" w:rsidR="008F2E56" w:rsidRPr="002238AD" w:rsidRDefault="008F2E56" w:rsidP="008F2E56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lang w:val="x-none" w:eastAsia="x-none"/>
        </w:rPr>
      </w:pPr>
    </w:p>
    <w:p w14:paraId="795CAEBC" w14:textId="51A3F490" w:rsidR="0056293B" w:rsidRDefault="008F2E56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</w:pPr>
      <w:r w:rsidRPr="00AB4D27">
        <w:rPr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44E3C709" w14:textId="77777777" w:rsidR="00FA4626" w:rsidRDefault="00FA4626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pacing w:val="0"/>
        </w:rPr>
      </w:pPr>
    </w:p>
    <w:p w14:paraId="36D18363" w14:textId="243AF10E" w:rsidR="00A60B53" w:rsidRPr="00A60B53" w:rsidRDefault="00A60B53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i/>
          <w:iCs/>
          <w:spacing w:val="0"/>
        </w:rPr>
      </w:pPr>
      <w:r w:rsidRPr="00A60B53">
        <w:rPr>
          <w:rFonts w:hint="cs"/>
          <w:i/>
          <w:iCs/>
          <w:spacing w:val="0"/>
          <w:cs/>
        </w:rPr>
        <w:t>เกณฑ์การจัดทำงบการเงินระหว่างกาล</w:t>
      </w:r>
    </w:p>
    <w:p w14:paraId="2458D13C" w14:textId="77777777" w:rsidR="00A60B53" w:rsidRPr="00A60B53" w:rsidRDefault="00A60B53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  <w:sz w:val="20"/>
          <w:szCs w:val="20"/>
        </w:rPr>
      </w:pPr>
    </w:p>
    <w:p w14:paraId="685B26B3" w14:textId="1F769C59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AF08B9">
        <w:rPr>
          <w:spacing w:val="0"/>
        </w:rPr>
        <w:t>7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59F44D75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AF08B9">
        <w:rPr>
          <w:spacing w:val="0"/>
        </w:rPr>
        <w:t>7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203E2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8"/>
          <w:szCs w:val="28"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203E2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0A2F0D99" w14:textId="22494C6E" w:rsidR="0098397D" w:rsidRPr="009C526C" w:rsidRDefault="00A06764" w:rsidP="00A60B53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 w:hanging="230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9C526C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12B97DF2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</w:t>
            </w:r>
            <w:r w:rsidR="00580FB6">
              <w:rPr>
                <w:rFonts w:hint="cs"/>
                <w:spacing w:val="0"/>
                <w:cs/>
              </w:rPr>
              <w:t xml:space="preserve">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 w:rsidTr="006E0069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</w:tcPr>
          <w:p w14:paraId="680B564E" w14:textId="77777777" w:rsidR="00F15634" w:rsidRPr="009C526C" w:rsidRDefault="00F15634" w:rsidP="006E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TT dotCom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>TIME dotCom (Cambodia) Co., Ltd.</w:t>
            </w:r>
          </w:p>
        </w:tc>
        <w:tc>
          <w:tcPr>
            <w:tcW w:w="1638" w:type="dxa"/>
            <w:gridSpan w:val="2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>TIME dotCom Global Services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4EFDB822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6A54D735" w14:textId="51DF8E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t xml:space="preserve">Integrated Global Solutions </w:t>
            </w:r>
            <w:proofErr w:type="spellStart"/>
            <w:r w:rsidRPr="0016052C">
              <w:t>Sdn</w:t>
            </w:r>
            <w:proofErr w:type="spellEnd"/>
            <w:r w:rsidRPr="0016052C">
              <w:t xml:space="preserve"> </w:t>
            </w:r>
            <w:proofErr w:type="spellStart"/>
            <w:r w:rsidRPr="0016052C">
              <w:t>Bhd</w:t>
            </w:r>
            <w:proofErr w:type="spellEnd"/>
          </w:p>
        </w:tc>
        <w:tc>
          <w:tcPr>
            <w:tcW w:w="1620" w:type="dxa"/>
          </w:tcPr>
          <w:p w14:paraId="53D0F7A0" w14:textId="4B08CAD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12B89A22" w14:textId="087790A5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3E4EAD03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19F849A" w14:textId="6DF4C8CE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rPr>
                <w:cs/>
              </w:rPr>
              <w:t>บริษัท เอวีเอ็ม คลาวด์ (ประเทศไทย) จำกัด</w:t>
            </w:r>
          </w:p>
        </w:tc>
        <w:tc>
          <w:tcPr>
            <w:tcW w:w="1620" w:type="dxa"/>
          </w:tcPr>
          <w:p w14:paraId="1FAEEF46" w14:textId="62C86FE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151E166A" w14:textId="3E79246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</w:tcPr>
          <w:p w14:paraId="04CCB0C4" w14:textId="4073C1A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</w:tcPr>
          <w:p w14:paraId="3FD40100" w14:textId="7504E65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1D026B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0C8766E1" w14:textId="4E231AA9" w:rsidR="00C078A9" w:rsidRPr="00DF6273" w:rsidRDefault="00C078A9" w:rsidP="00C078A9">
            <w:pPr>
              <w:spacing w:line="380" w:lineRule="exact"/>
              <w:ind w:left="14"/>
              <w:rPr>
                <w:cs/>
              </w:rPr>
            </w:pPr>
            <w:r w:rsidRPr="00800612">
              <w:rPr>
                <w:cs/>
              </w:rPr>
              <w:t>บริษัท อาร์ วี คอนเน็กซ์ จำกัด</w:t>
            </w:r>
          </w:p>
        </w:tc>
        <w:tc>
          <w:tcPr>
            <w:tcW w:w="1620" w:type="dxa"/>
          </w:tcPr>
          <w:p w14:paraId="41826B0E" w14:textId="33C2A1EF" w:rsidR="00C078A9" w:rsidRPr="00DF6273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51BD18" w14:textId="4CCB0DD0" w:rsidR="00C078A9" w:rsidRPr="00DF6273" w:rsidRDefault="00C078A9" w:rsidP="00C078A9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5F0292" w:rsidRPr="009C526C" w14:paraId="1BB80C78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549970C" w14:textId="17A1EAC8" w:rsidR="005F0292" w:rsidRPr="00800612" w:rsidRDefault="005F0292" w:rsidP="005F0292">
            <w:pPr>
              <w:spacing w:line="380" w:lineRule="exact"/>
              <w:ind w:left="14"/>
              <w:rPr>
                <w:cs/>
              </w:rPr>
            </w:pPr>
            <w:r w:rsidRPr="005F0292">
              <w:rPr>
                <w:cs/>
              </w:rPr>
              <w:t>บริษัท แม็ทชิ่ง แม็กซิไมซ์ โซลูชั่น จำกัด (มหาชน)</w:t>
            </w:r>
          </w:p>
        </w:tc>
        <w:tc>
          <w:tcPr>
            <w:tcW w:w="1620" w:type="dxa"/>
          </w:tcPr>
          <w:p w14:paraId="3334859F" w14:textId="5D7EF861" w:rsidR="005F0292" w:rsidRPr="00DF6273" w:rsidRDefault="005F0292" w:rsidP="005F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00F6EB93" w14:textId="6B0B98BF" w:rsidR="005F0292" w:rsidRPr="00DF6273" w:rsidRDefault="005F0292" w:rsidP="005F0292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</w:tbl>
    <w:p w14:paraId="73568767" w14:textId="6ED35AFF" w:rsidR="003040B9" w:rsidRDefault="003040B9"/>
    <w:p w14:paraId="26E65F46" w14:textId="77777777" w:rsidR="000352FB" w:rsidRDefault="000352FB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077"/>
        <w:gridCol w:w="270"/>
        <w:gridCol w:w="1084"/>
        <w:gridCol w:w="236"/>
        <w:gridCol w:w="1122"/>
        <w:gridCol w:w="268"/>
        <w:gridCol w:w="1087"/>
      </w:tblGrid>
      <w:tr w:rsidR="003040B9" w:rsidRPr="009C526C" w14:paraId="58953CE3" w14:textId="77777777" w:rsidTr="00D364E6">
        <w:trPr>
          <w:trHeight w:val="425"/>
          <w:tblHeader/>
        </w:trPr>
        <w:tc>
          <w:tcPr>
            <w:tcW w:w="4131" w:type="dxa"/>
          </w:tcPr>
          <w:p w14:paraId="198F974D" w14:textId="3A5696DD" w:rsidR="003040B9" w:rsidRPr="009C526C" w:rsidRDefault="003040B9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</w:p>
        </w:tc>
        <w:tc>
          <w:tcPr>
            <w:tcW w:w="2431" w:type="dxa"/>
            <w:gridSpan w:val="3"/>
          </w:tcPr>
          <w:p w14:paraId="34AC29D5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CDA772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77" w:type="dxa"/>
            <w:gridSpan w:val="3"/>
          </w:tcPr>
          <w:p w14:paraId="2B9D9CCD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3040B9" w:rsidRPr="009C526C" w14:paraId="61457853" w14:textId="77777777" w:rsidTr="00D364E6">
        <w:trPr>
          <w:tblHeader/>
        </w:trPr>
        <w:tc>
          <w:tcPr>
            <w:tcW w:w="4131" w:type="dxa"/>
          </w:tcPr>
          <w:p w14:paraId="704DB730" w14:textId="77777777" w:rsidR="003040B9" w:rsidRPr="009C526C" w:rsidRDefault="003040B9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เก้า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เดือนสิ้นสุดวันที่</w:t>
            </w:r>
            <w:r w:rsidRPr="009C526C">
              <w:rPr>
                <w:b/>
                <w:bCs/>
                <w:i/>
                <w:iCs/>
                <w:spacing w:val="-6"/>
              </w:rPr>
              <w:t xml:space="preserve"> 30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กันยายน</w:t>
            </w:r>
          </w:p>
        </w:tc>
        <w:tc>
          <w:tcPr>
            <w:tcW w:w="1077" w:type="dxa"/>
          </w:tcPr>
          <w:p w14:paraId="7079ADC3" w14:textId="5732C74D" w:rsidR="003040B9" w:rsidRPr="009C526C" w:rsidRDefault="003040B9" w:rsidP="00AC29F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676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0BFF77" w14:textId="77777777" w:rsidR="003040B9" w:rsidRPr="009C526C" w:rsidRDefault="003040B9" w:rsidP="00AC29F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25421D0" w14:textId="1ACBE803" w:rsidR="003040B9" w:rsidRPr="009C526C" w:rsidRDefault="003040B9" w:rsidP="00AC29F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2676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0A22180" w14:textId="77777777" w:rsidR="003040B9" w:rsidRPr="009C526C" w:rsidRDefault="003040B9" w:rsidP="00AC29F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06EBE593" w14:textId="7ECB0FFF" w:rsidR="003040B9" w:rsidRPr="009C526C" w:rsidRDefault="003040B9" w:rsidP="00AC29F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2676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22D2E31D" w14:textId="77777777" w:rsidR="003040B9" w:rsidRPr="009C526C" w:rsidRDefault="003040B9" w:rsidP="00AC29F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F5F978B" w14:textId="410AFAE2" w:rsidR="003040B9" w:rsidRPr="009C526C" w:rsidRDefault="003040B9" w:rsidP="00AC29F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2676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040B9" w:rsidRPr="009C526C" w14:paraId="5D0AFC40" w14:textId="77777777" w:rsidTr="00812D17">
        <w:trPr>
          <w:trHeight w:val="344"/>
          <w:tblHeader/>
        </w:trPr>
        <w:tc>
          <w:tcPr>
            <w:tcW w:w="4131" w:type="dxa"/>
          </w:tcPr>
          <w:p w14:paraId="4125F745" w14:textId="77777777" w:rsidR="003040B9" w:rsidRPr="009C526C" w:rsidRDefault="003040B9" w:rsidP="00AC29FE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44" w:type="dxa"/>
            <w:gridSpan w:val="7"/>
          </w:tcPr>
          <w:p w14:paraId="688BFA37" w14:textId="77777777" w:rsidR="003040B9" w:rsidRPr="009C526C" w:rsidRDefault="003040B9" w:rsidP="00AC29FE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40B9" w:rsidRPr="009C526C" w14:paraId="48D032FA" w14:textId="77777777" w:rsidTr="00D364E6">
        <w:tc>
          <w:tcPr>
            <w:tcW w:w="4131" w:type="dxa"/>
          </w:tcPr>
          <w:p w14:paraId="097C0F27" w14:textId="77777777" w:rsidR="003040B9" w:rsidRPr="009C526C" w:rsidRDefault="003040B9" w:rsidP="00AC29FE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77" w:type="dxa"/>
          </w:tcPr>
          <w:p w14:paraId="775DEDDB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AEE94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1FA611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32AF25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1475F789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CA5F520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5B9827F" w14:textId="77777777" w:rsidR="003040B9" w:rsidRPr="009C526C" w:rsidRDefault="003040B9" w:rsidP="00AC29F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26C" w:rsidRPr="009C526C" w14:paraId="262CA3B3" w14:textId="77777777" w:rsidTr="00D364E6">
        <w:tc>
          <w:tcPr>
            <w:tcW w:w="4131" w:type="dxa"/>
          </w:tcPr>
          <w:p w14:paraId="76408FC9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  <w:r w:rsidRPr="009C526C">
              <w:t xml:space="preserve"> </w:t>
            </w:r>
          </w:p>
        </w:tc>
        <w:tc>
          <w:tcPr>
            <w:tcW w:w="1077" w:type="dxa"/>
          </w:tcPr>
          <w:p w14:paraId="25D91299" w14:textId="2C6A2DC0" w:rsidR="0081426C" w:rsidRPr="009C526C" w:rsidRDefault="002B4133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13AB45BC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9F0215" w14:textId="17C47B7B" w:rsidR="0081426C" w:rsidRPr="009C526C" w:rsidRDefault="0081426C" w:rsidP="0081426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</w:tcPr>
          <w:p w14:paraId="6B1FAFBA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39A55314" w14:textId="49302072" w:rsidR="0081426C" w:rsidRPr="009C526C" w:rsidRDefault="002B4133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68" w:type="dxa"/>
          </w:tcPr>
          <w:p w14:paraId="1670FE4F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7D8E097" w14:textId="6917414D" w:rsidR="0081426C" w:rsidRPr="009C526C" w:rsidRDefault="0081426C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81426C" w:rsidRPr="009C526C" w14:paraId="451A7935" w14:textId="77777777" w:rsidTr="00D364E6">
        <w:tc>
          <w:tcPr>
            <w:tcW w:w="4131" w:type="dxa"/>
          </w:tcPr>
          <w:p w14:paraId="2A97EBA5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</w:tcPr>
          <w:p w14:paraId="2137E1C6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DD31AF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BC7EEB9" w14:textId="77777777" w:rsidR="0081426C" w:rsidRPr="009C526C" w:rsidRDefault="0081426C" w:rsidP="0081426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1E1BA1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5E16C308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A44F80D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32ECE503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426C" w:rsidRPr="009C526C" w14:paraId="0A02A3B9" w14:textId="77777777" w:rsidTr="00D364E6">
        <w:tc>
          <w:tcPr>
            <w:tcW w:w="4131" w:type="dxa"/>
          </w:tcPr>
          <w:p w14:paraId="23A8CD48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77" w:type="dxa"/>
          </w:tcPr>
          <w:p w14:paraId="1DD813A2" w14:textId="718AF650" w:rsidR="0081426C" w:rsidRPr="009C526C" w:rsidRDefault="002B4133" w:rsidP="0081426C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2B41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84</w:t>
            </w:r>
            <w:r w:rsidR="00A8305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575E47A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16CADFC2" w14:textId="0DA57359" w:rsidR="0081426C" w:rsidRPr="009C526C" w:rsidRDefault="0081426C" w:rsidP="0081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6</w:t>
            </w:r>
            <w:r w:rsidR="006E1FE4">
              <w:t>6</w:t>
            </w:r>
            <w:r>
              <w:t>,</w:t>
            </w:r>
            <w:r w:rsidR="006E1FE4">
              <w:t>732</w:t>
            </w:r>
          </w:p>
        </w:tc>
        <w:tc>
          <w:tcPr>
            <w:tcW w:w="236" w:type="dxa"/>
          </w:tcPr>
          <w:p w14:paraId="7FF6DB3B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3C456AC2" w14:textId="1B38A156" w:rsidR="0081426C" w:rsidRPr="009C526C" w:rsidRDefault="002B4133" w:rsidP="0081426C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2B41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84</w:t>
            </w:r>
            <w:r w:rsidR="00A8305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4E1D65EC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8DBF995" w14:textId="268E3DA2" w:rsidR="0081426C" w:rsidRPr="009C526C" w:rsidRDefault="0081426C" w:rsidP="0081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6</w:t>
            </w:r>
            <w:r w:rsidR="006E1FE4">
              <w:t>6</w:t>
            </w:r>
            <w:r>
              <w:t>,</w:t>
            </w:r>
            <w:r w:rsidR="006E1FE4">
              <w:t>732</w:t>
            </w:r>
          </w:p>
        </w:tc>
      </w:tr>
      <w:tr w:rsidR="0081426C" w:rsidRPr="009C526C" w14:paraId="7B692485" w14:textId="77777777" w:rsidTr="00D364E6">
        <w:tc>
          <w:tcPr>
            <w:tcW w:w="4131" w:type="dxa"/>
          </w:tcPr>
          <w:p w14:paraId="224F9479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</w:tcPr>
          <w:p w14:paraId="61FFBC7F" w14:textId="7C4792A3" w:rsidR="0081426C" w:rsidRPr="009C526C" w:rsidRDefault="002B4133" w:rsidP="0081426C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82</w:t>
            </w:r>
            <w:r w:rsidRPr="002B41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495</w:t>
            </w:r>
          </w:p>
        </w:tc>
        <w:tc>
          <w:tcPr>
            <w:tcW w:w="270" w:type="dxa"/>
          </w:tcPr>
          <w:p w14:paraId="2AEF4C79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39558CDB" w14:textId="6540D7FE" w:rsidR="0081426C" w:rsidRPr="009C526C" w:rsidRDefault="0081426C" w:rsidP="0081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8</w:t>
            </w:r>
            <w:r w:rsidR="006E1FE4">
              <w:t>5</w:t>
            </w:r>
            <w:r>
              <w:t>,</w:t>
            </w:r>
            <w:r w:rsidR="006E1FE4">
              <w:t>999</w:t>
            </w:r>
          </w:p>
        </w:tc>
        <w:tc>
          <w:tcPr>
            <w:tcW w:w="236" w:type="dxa"/>
          </w:tcPr>
          <w:p w14:paraId="220991AA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6425F402" w14:textId="21EFD3BD" w:rsidR="0081426C" w:rsidRPr="009C526C" w:rsidRDefault="002B4133" w:rsidP="0081426C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82</w:t>
            </w:r>
            <w:r w:rsidRPr="002B41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4133">
              <w:rPr>
                <w:rFonts w:ascii="Angsana New" w:hAnsi="Angsana New"/>
                <w:sz w:val="30"/>
                <w:szCs w:val="30"/>
                <w:cs/>
                <w:lang w:val="en-US"/>
              </w:rPr>
              <w:t>495</w:t>
            </w:r>
          </w:p>
        </w:tc>
        <w:tc>
          <w:tcPr>
            <w:tcW w:w="268" w:type="dxa"/>
          </w:tcPr>
          <w:p w14:paraId="1F0ED4FC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170D7C60" w14:textId="71C28A62" w:rsidR="0081426C" w:rsidRPr="009C526C" w:rsidRDefault="0081426C" w:rsidP="0081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8</w:t>
            </w:r>
            <w:r w:rsidR="006E1FE4">
              <w:t>5</w:t>
            </w:r>
            <w:r>
              <w:t>,</w:t>
            </w:r>
            <w:r w:rsidR="006E1FE4">
              <w:t>999</w:t>
            </w:r>
          </w:p>
        </w:tc>
      </w:tr>
      <w:tr w:rsidR="0081426C" w:rsidRPr="009C526C" w14:paraId="2456A624" w14:textId="77777777" w:rsidTr="00D364E6">
        <w:tc>
          <w:tcPr>
            <w:tcW w:w="4131" w:type="dxa"/>
          </w:tcPr>
          <w:p w14:paraId="0AFBCABB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1077" w:type="dxa"/>
          </w:tcPr>
          <w:p w14:paraId="789D1B1B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E25DD56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DA8EFE7" w14:textId="77777777" w:rsidR="0081426C" w:rsidRPr="009C526C" w:rsidRDefault="0081426C" w:rsidP="0081426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5084B94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0A4864BB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64D05FF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23EBB39F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426C" w:rsidRPr="009C526C" w14:paraId="1C5E1979" w14:textId="77777777" w:rsidTr="00D364E6">
        <w:tc>
          <w:tcPr>
            <w:tcW w:w="4131" w:type="dxa"/>
          </w:tcPr>
          <w:p w14:paraId="2B308294" w14:textId="77777777" w:rsidR="0081426C" w:rsidRPr="009C526C" w:rsidRDefault="0081426C" w:rsidP="0081426C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77" w:type="dxa"/>
          </w:tcPr>
          <w:p w14:paraId="7F0E36E3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5C9B79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EC55848" w14:textId="77777777" w:rsidR="0081426C" w:rsidRPr="009C526C" w:rsidRDefault="0081426C" w:rsidP="0081426C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D8AE80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5AAB5783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A4935E5" w14:textId="77777777" w:rsidR="0081426C" w:rsidRPr="009C526C" w:rsidRDefault="0081426C" w:rsidP="0081426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65A59550" w14:textId="77777777" w:rsidR="0081426C" w:rsidRPr="009C526C" w:rsidRDefault="0081426C" w:rsidP="0081426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53AE" w:rsidRPr="009C526C" w14:paraId="054AC759" w14:textId="77777777" w:rsidTr="00D364E6">
        <w:trPr>
          <w:trHeight w:val="80"/>
        </w:trPr>
        <w:tc>
          <w:tcPr>
            <w:tcW w:w="4131" w:type="dxa"/>
          </w:tcPr>
          <w:p w14:paraId="6103F0A6" w14:textId="77777777" w:rsidR="008753AE" w:rsidRPr="009C526C" w:rsidRDefault="008753AE" w:rsidP="008753A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77" w:type="dxa"/>
          </w:tcPr>
          <w:p w14:paraId="6F340B42" w14:textId="6D30A1E2" w:rsidR="008753AE" w:rsidRPr="009C526C" w:rsidRDefault="00192AE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23,582</w:t>
            </w:r>
          </w:p>
        </w:tc>
        <w:tc>
          <w:tcPr>
            <w:tcW w:w="270" w:type="dxa"/>
          </w:tcPr>
          <w:p w14:paraId="3AA0E5F4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9A28899" w14:textId="0C955E60" w:rsidR="008753AE" w:rsidRPr="009C526C" w:rsidRDefault="008753AE" w:rsidP="008753AE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24,659</w:t>
            </w:r>
          </w:p>
        </w:tc>
        <w:tc>
          <w:tcPr>
            <w:tcW w:w="236" w:type="dxa"/>
          </w:tcPr>
          <w:p w14:paraId="7B5F2FF1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0DBF3301" w14:textId="6627C247" w:rsidR="008753AE" w:rsidRPr="009C526C" w:rsidRDefault="00192AE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23,582</w:t>
            </w:r>
          </w:p>
        </w:tc>
        <w:tc>
          <w:tcPr>
            <w:tcW w:w="268" w:type="dxa"/>
          </w:tcPr>
          <w:p w14:paraId="7B1469FA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9329A00" w14:textId="432178B2" w:rsidR="008753AE" w:rsidRPr="009C526C" w:rsidRDefault="008753A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24,659</w:t>
            </w:r>
          </w:p>
        </w:tc>
      </w:tr>
      <w:tr w:rsidR="008753AE" w:rsidRPr="009C526C" w14:paraId="47A49822" w14:textId="77777777" w:rsidTr="00D364E6">
        <w:trPr>
          <w:trHeight w:val="80"/>
        </w:trPr>
        <w:tc>
          <w:tcPr>
            <w:tcW w:w="4131" w:type="dxa"/>
          </w:tcPr>
          <w:p w14:paraId="20CE508A" w14:textId="77777777" w:rsidR="008753AE" w:rsidRPr="009C526C" w:rsidRDefault="008753AE" w:rsidP="008753AE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</w:tcPr>
          <w:p w14:paraId="25F4823F" w14:textId="4B70D5F8" w:rsidR="008753AE" w:rsidRPr="009C526C" w:rsidRDefault="00192AE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558</w:t>
            </w:r>
          </w:p>
        </w:tc>
        <w:tc>
          <w:tcPr>
            <w:tcW w:w="270" w:type="dxa"/>
          </w:tcPr>
          <w:p w14:paraId="303562A2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0B15C017" w14:textId="59522E57" w:rsidR="008753AE" w:rsidRPr="009C526C" w:rsidRDefault="008753AE" w:rsidP="008753AE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826</w:t>
            </w:r>
          </w:p>
        </w:tc>
        <w:tc>
          <w:tcPr>
            <w:tcW w:w="236" w:type="dxa"/>
          </w:tcPr>
          <w:p w14:paraId="5C76E0A9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</w:tcPr>
          <w:p w14:paraId="579596F9" w14:textId="098088DB" w:rsidR="008753AE" w:rsidRPr="009C526C" w:rsidRDefault="00192AE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558</w:t>
            </w:r>
          </w:p>
        </w:tc>
        <w:tc>
          <w:tcPr>
            <w:tcW w:w="268" w:type="dxa"/>
          </w:tcPr>
          <w:p w14:paraId="20CDB7A9" w14:textId="77777777" w:rsidR="008753AE" w:rsidRPr="009C526C" w:rsidRDefault="008753AE" w:rsidP="008753A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F0B82C6" w14:textId="76201FD9" w:rsidR="008753AE" w:rsidRPr="009C526C" w:rsidRDefault="008753AE" w:rsidP="008753A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826</w:t>
            </w:r>
          </w:p>
        </w:tc>
      </w:tr>
    </w:tbl>
    <w:p w14:paraId="48668C91" w14:textId="77777777" w:rsidR="002141C0" w:rsidRDefault="002141C0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</w:p>
    <w:p w14:paraId="56014CDB" w14:textId="77777777" w:rsidR="002950AF" w:rsidRDefault="002950AF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2950AF" w:rsidRPr="007D1712" w14:paraId="10652ABE" w14:textId="77777777" w:rsidTr="00364F8A">
        <w:trPr>
          <w:tblHeader/>
        </w:trPr>
        <w:tc>
          <w:tcPr>
            <w:tcW w:w="2968" w:type="dxa"/>
          </w:tcPr>
          <w:p w14:paraId="6B922080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5FF5BD8B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1755ED3" w14:textId="77777777" w:rsidR="002950AF" w:rsidRPr="009C526C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3EC3C2FB" w14:textId="77777777" w:rsidR="002950AF" w:rsidRPr="007D1712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771BFA9C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076A344D" w14:textId="77777777" w:rsidR="002950AF" w:rsidRPr="007D1712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50AF" w:rsidRPr="009E5297" w14:paraId="1CCB250F" w14:textId="77777777" w:rsidTr="00364F8A">
        <w:trPr>
          <w:tblHeader/>
        </w:trPr>
        <w:tc>
          <w:tcPr>
            <w:tcW w:w="2968" w:type="dxa"/>
          </w:tcPr>
          <w:p w14:paraId="14257A6A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CD6019B" w14:textId="77777777" w:rsidR="002950AF" w:rsidRPr="009C526C" w:rsidRDefault="002950AF" w:rsidP="00364F8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90893FD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223458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503EC8DE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13ACCFA2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67A62B4D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6CD824AD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3B03FCC8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230548EB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950AF" w:rsidRPr="009C526C" w14:paraId="414007CF" w14:textId="77777777" w:rsidTr="00364F8A">
        <w:trPr>
          <w:tblHeader/>
        </w:trPr>
        <w:tc>
          <w:tcPr>
            <w:tcW w:w="2968" w:type="dxa"/>
          </w:tcPr>
          <w:p w14:paraId="38596114" w14:textId="562F6805" w:rsidR="002950AF" w:rsidRPr="00E04C32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ณ วันที่</w:t>
            </w:r>
          </w:p>
        </w:tc>
        <w:tc>
          <w:tcPr>
            <w:tcW w:w="897" w:type="dxa"/>
            <w:hideMark/>
          </w:tcPr>
          <w:p w14:paraId="57EE11AF" w14:textId="0AEE5A22" w:rsidR="002950AF" w:rsidRPr="009C526C" w:rsidRDefault="002950AF" w:rsidP="00364F8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329431C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006F86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8C3462A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066794F9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</w:tcPr>
          <w:p w14:paraId="4ECAD485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647D7C5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D2D7829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74677D54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2950AF" w:rsidRPr="009C526C" w14:paraId="5E3BE39D" w14:textId="77777777" w:rsidTr="00364F8A">
        <w:trPr>
          <w:tblHeader/>
        </w:trPr>
        <w:tc>
          <w:tcPr>
            <w:tcW w:w="2968" w:type="dxa"/>
          </w:tcPr>
          <w:p w14:paraId="5078799F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38DEB868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535539FC" w14:textId="77777777" w:rsidR="002950AF" w:rsidRPr="009C526C" w:rsidRDefault="002950AF" w:rsidP="00364F8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079E47FA" w14:textId="77777777" w:rsidR="002950AF" w:rsidRPr="009C526C" w:rsidRDefault="002950AF" w:rsidP="00364F8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50AF" w:rsidRPr="009C526C" w14:paraId="7F7D7ABD" w14:textId="77777777" w:rsidTr="00364F8A">
        <w:trPr>
          <w:tblHeader/>
        </w:trPr>
        <w:tc>
          <w:tcPr>
            <w:tcW w:w="2968" w:type="dxa"/>
            <w:hideMark/>
          </w:tcPr>
          <w:p w14:paraId="3A97D4CE" w14:textId="77777777" w:rsidR="002950AF" w:rsidRPr="00E04C32" w:rsidRDefault="002950AF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DCBA359" w14:textId="77777777" w:rsidR="002950AF" w:rsidRPr="009C526C" w:rsidRDefault="002950AF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846763C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29AAA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42E71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569838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1A6DCB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1F2C93B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A1EB705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37602BCF" w14:textId="77777777" w:rsidR="002950AF" w:rsidRPr="009C526C" w:rsidRDefault="002950AF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A253A1" w:rsidRPr="00236741" w14:paraId="5C476831" w14:textId="77777777" w:rsidTr="00364F8A">
        <w:trPr>
          <w:tblHeader/>
        </w:trPr>
        <w:tc>
          <w:tcPr>
            <w:tcW w:w="2968" w:type="dxa"/>
            <w:hideMark/>
          </w:tcPr>
          <w:p w14:paraId="0BDA9D00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ผู้ถือหุ้นรายใหญ่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5CC5B1AF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73E789E" w14:textId="77777777" w:rsidR="00A253A1" w:rsidRPr="009C526C" w:rsidRDefault="00A253A1" w:rsidP="00A253A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A60A69" w14:textId="124902CD" w:rsidR="00A253A1" w:rsidRPr="00C50A1E" w:rsidRDefault="00A253A1" w:rsidP="00055AE0">
            <w:pPr>
              <w:pStyle w:val="a1"/>
              <w:tabs>
                <w:tab w:val="decimal" w:pos="65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50A1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EA1CC9" w14:textId="77777777" w:rsidR="00A253A1" w:rsidRPr="009C526C" w:rsidRDefault="00A253A1" w:rsidP="00A2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6E5F1F29" w14:textId="7F3912CB" w:rsidR="00A253A1" w:rsidRPr="009C526C" w:rsidRDefault="00A253A1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spacing w:val="0"/>
                <w:lang w:val="en-GB"/>
              </w:rPr>
            </w:pPr>
            <w:r>
              <w:t>10</w:t>
            </w:r>
          </w:p>
        </w:tc>
        <w:tc>
          <w:tcPr>
            <w:tcW w:w="241" w:type="dxa"/>
          </w:tcPr>
          <w:p w14:paraId="523B676C" w14:textId="77777777" w:rsidR="00A253A1" w:rsidRPr="009C526C" w:rsidRDefault="00A253A1" w:rsidP="00A253A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4BFB7A11" w14:textId="59BF400B" w:rsidR="00A253A1" w:rsidRPr="00C50A1E" w:rsidRDefault="00A253A1" w:rsidP="00055AE0">
            <w:pPr>
              <w:pStyle w:val="a1"/>
              <w:tabs>
                <w:tab w:val="decimal" w:pos="62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50A1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986C43B" w14:textId="77777777" w:rsidR="00A253A1" w:rsidRPr="009C526C" w:rsidRDefault="00A253A1" w:rsidP="00A253A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1222CE0C" w14:textId="60EACE5A" w:rsidR="00A253A1" w:rsidRPr="00236741" w:rsidRDefault="00A253A1" w:rsidP="00A253A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A253A1" w:rsidRPr="009C526C" w14:paraId="7EA3D002" w14:textId="77777777" w:rsidTr="00364F8A">
        <w:trPr>
          <w:tblHeader/>
        </w:trPr>
        <w:tc>
          <w:tcPr>
            <w:tcW w:w="2968" w:type="dxa"/>
            <w:hideMark/>
          </w:tcPr>
          <w:p w14:paraId="3A7504BB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643471C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E0BDA75" w14:textId="77777777" w:rsidR="00A253A1" w:rsidRPr="009C526C" w:rsidRDefault="00A253A1" w:rsidP="00A253A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899D0" w14:textId="06DF7C80" w:rsidR="00A253A1" w:rsidRPr="009C526C" w:rsidRDefault="00A253A1" w:rsidP="00A253A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6" w:type="dxa"/>
          </w:tcPr>
          <w:p w14:paraId="25C19C34" w14:textId="77777777" w:rsidR="00A253A1" w:rsidRPr="009C526C" w:rsidRDefault="00A253A1" w:rsidP="00A253A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2FFD" w14:textId="2F12C2C5" w:rsidR="00A253A1" w:rsidRPr="009C526C" w:rsidRDefault="00A253A1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spacing w:val="0"/>
                <w:lang w:val="en-GB"/>
              </w:rPr>
            </w:pPr>
            <w:r>
              <w:rPr>
                <w:lang w:val="en-GB"/>
              </w:rPr>
              <w:t>1,</w:t>
            </w:r>
            <w:r w:rsidR="001559DD">
              <w:rPr>
                <w:lang w:val="en-GB"/>
              </w:rPr>
              <w:t>2</w:t>
            </w:r>
            <w:r>
              <w:rPr>
                <w:lang w:val="en-GB"/>
              </w:rPr>
              <w:t>2</w:t>
            </w:r>
            <w:r w:rsidR="001559DD">
              <w:rPr>
                <w:lang w:val="en-GB"/>
              </w:rPr>
              <w:t>0</w:t>
            </w:r>
          </w:p>
        </w:tc>
        <w:tc>
          <w:tcPr>
            <w:tcW w:w="241" w:type="dxa"/>
          </w:tcPr>
          <w:p w14:paraId="7647C01E" w14:textId="77777777" w:rsidR="00A253A1" w:rsidRPr="009C526C" w:rsidRDefault="00A253A1" w:rsidP="00A2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23C7B" w14:textId="7D45001E" w:rsidR="00A253A1" w:rsidRPr="009C526C" w:rsidRDefault="00A253A1" w:rsidP="0043181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854</w:t>
            </w:r>
          </w:p>
        </w:tc>
        <w:tc>
          <w:tcPr>
            <w:tcW w:w="255" w:type="dxa"/>
          </w:tcPr>
          <w:p w14:paraId="1FF6FEA5" w14:textId="77777777" w:rsidR="00A253A1" w:rsidRPr="009C526C" w:rsidRDefault="00A253A1" w:rsidP="00A2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D01D" w14:textId="1FC57E1D" w:rsidR="00A253A1" w:rsidRPr="009C526C" w:rsidRDefault="00A253A1" w:rsidP="00431815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1559D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559D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A253A1" w:rsidRPr="009C526C" w14:paraId="081EEDB1" w14:textId="77777777" w:rsidTr="00FC3B0F">
        <w:trPr>
          <w:tblHeader/>
        </w:trPr>
        <w:tc>
          <w:tcPr>
            <w:tcW w:w="2968" w:type="dxa"/>
          </w:tcPr>
          <w:p w14:paraId="6D6FD702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76985259" w14:textId="77777777" w:rsidR="00A253A1" w:rsidRPr="009C526C" w:rsidRDefault="00A253A1" w:rsidP="00A253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C9C0C74" w14:textId="77777777" w:rsidR="00A253A1" w:rsidRPr="009C526C" w:rsidRDefault="00A253A1" w:rsidP="00A253A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69C2E" w14:textId="2F07D7A5" w:rsidR="00A253A1" w:rsidRPr="009C526C" w:rsidRDefault="00A253A1" w:rsidP="00A253A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6" w:type="dxa"/>
          </w:tcPr>
          <w:p w14:paraId="41F2429D" w14:textId="77777777" w:rsidR="00A253A1" w:rsidRPr="009C526C" w:rsidRDefault="00A253A1" w:rsidP="00A253A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259D4" w14:textId="7D233BD1" w:rsidR="00A253A1" w:rsidRPr="009C526C" w:rsidRDefault="00A253A1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>
              <w:rPr>
                <w:b/>
                <w:bCs/>
                <w:lang w:val="en-GB"/>
              </w:rPr>
              <w:t>1,</w:t>
            </w:r>
            <w:r w:rsidR="001559DD">
              <w:rPr>
                <w:b/>
                <w:bCs/>
                <w:lang w:val="en-GB"/>
              </w:rPr>
              <w:t>230</w:t>
            </w:r>
          </w:p>
        </w:tc>
        <w:tc>
          <w:tcPr>
            <w:tcW w:w="241" w:type="dxa"/>
          </w:tcPr>
          <w:p w14:paraId="3D6CD6DC" w14:textId="77777777" w:rsidR="00A253A1" w:rsidRPr="009C526C" w:rsidRDefault="00A253A1" w:rsidP="00A2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B7C48" w14:textId="6206EE39" w:rsidR="00A253A1" w:rsidRPr="009C526C" w:rsidRDefault="00A253A1" w:rsidP="00A253A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854</w:t>
            </w:r>
          </w:p>
        </w:tc>
        <w:tc>
          <w:tcPr>
            <w:tcW w:w="255" w:type="dxa"/>
          </w:tcPr>
          <w:p w14:paraId="035B9F24" w14:textId="77777777" w:rsidR="00A253A1" w:rsidRPr="009C526C" w:rsidRDefault="00A253A1" w:rsidP="00A2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D868" w14:textId="45007992" w:rsidR="00A253A1" w:rsidRPr="009C526C" w:rsidRDefault="00A253A1" w:rsidP="00A253A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1559D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230</w:t>
            </w:r>
          </w:p>
        </w:tc>
      </w:tr>
      <w:tr w:rsidR="00370075" w:rsidRPr="009C526C" w14:paraId="6AE87A8C" w14:textId="77777777" w:rsidTr="00364F8A">
        <w:trPr>
          <w:tblHeader/>
        </w:trPr>
        <w:tc>
          <w:tcPr>
            <w:tcW w:w="2968" w:type="dxa"/>
            <w:hideMark/>
          </w:tcPr>
          <w:p w14:paraId="53A8124C" w14:textId="7E6E8EF4" w:rsidR="00370075" w:rsidRPr="009C526C" w:rsidRDefault="00370075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1D2CAAB" w14:textId="77777777" w:rsidR="00370075" w:rsidRPr="009C526C" w:rsidRDefault="00370075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EB5F2E3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3D68A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BA5170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D2FF57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779A9BA5" w14:textId="77777777" w:rsidR="00370075" w:rsidRPr="009C526C" w:rsidRDefault="00370075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0152107E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44F5584" w14:textId="77777777" w:rsidR="00370075" w:rsidRPr="009C526C" w:rsidRDefault="00370075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32907515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E34304" w:rsidRPr="009C526C" w14:paraId="4E65C079" w14:textId="77777777" w:rsidTr="00364F8A">
        <w:trPr>
          <w:tblHeader/>
        </w:trPr>
        <w:tc>
          <w:tcPr>
            <w:tcW w:w="2968" w:type="dxa"/>
          </w:tcPr>
          <w:p w14:paraId="2A90F330" w14:textId="726F2FC2" w:rsidR="00E34304" w:rsidRPr="00E04C32" w:rsidRDefault="00E34304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15CE411F" w14:textId="77777777" w:rsidR="00E34304" w:rsidRPr="009C526C" w:rsidRDefault="00E34304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24A4FD15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DD8A8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D908E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75F642A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41926B29" w14:textId="77777777" w:rsidR="00E34304" w:rsidRPr="009C526C" w:rsidRDefault="00E34304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925DDCF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BB26D7" w14:textId="77777777" w:rsidR="00E34304" w:rsidRPr="009C526C" w:rsidRDefault="00E34304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22CDDB60" w14:textId="77777777" w:rsidR="00E34304" w:rsidRPr="009C526C" w:rsidRDefault="00E34304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055AE0" w:rsidRPr="009C526C" w14:paraId="7B74FCAC" w14:textId="77777777" w:rsidTr="00364F8A">
        <w:trPr>
          <w:tblHeader/>
        </w:trPr>
        <w:tc>
          <w:tcPr>
            <w:tcW w:w="2968" w:type="dxa"/>
            <w:hideMark/>
          </w:tcPr>
          <w:p w14:paraId="1FFFF858" w14:textId="77777777" w:rsidR="00055AE0" w:rsidRPr="009C526C" w:rsidRDefault="00055AE0" w:rsidP="00055A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9E71C6A" w14:textId="77777777" w:rsidR="00055AE0" w:rsidRPr="009C526C" w:rsidRDefault="00055AE0" w:rsidP="00055A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7239DD2E" w14:textId="77777777" w:rsidR="00055AE0" w:rsidRPr="009C526C" w:rsidRDefault="00055AE0" w:rsidP="00055A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72346" w14:textId="1145ABD0" w:rsidR="00055AE0" w:rsidRPr="00C50A1E" w:rsidRDefault="00055AE0" w:rsidP="00C50A1E">
            <w:pPr>
              <w:pStyle w:val="a1"/>
              <w:tabs>
                <w:tab w:val="decimal" w:pos="65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50A1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410E1F" w14:textId="77777777" w:rsidR="00055AE0" w:rsidRPr="009C526C" w:rsidRDefault="00055AE0" w:rsidP="00055AE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7F00" w14:textId="589B0932" w:rsidR="00055AE0" w:rsidRPr="009C526C" w:rsidRDefault="00055AE0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>
              <w:rPr>
                <w:lang w:val="en-GB"/>
              </w:rPr>
              <w:t>14</w:t>
            </w:r>
            <w:r w:rsidR="001559DD">
              <w:rPr>
                <w:lang w:val="en-GB"/>
              </w:rPr>
              <w:t>0</w:t>
            </w:r>
          </w:p>
        </w:tc>
        <w:tc>
          <w:tcPr>
            <w:tcW w:w="241" w:type="dxa"/>
          </w:tcPr>
          <w:p w14:paraId="505FDE45" w14:textId="77777777" w:rsidR="00055AE0" w:rsidRPr="009C526C" w:rsidRDefault="00055AE0" w:rsidP="000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ECA8C" w14:textId="47781549" w:rsidR="00055AE0" w:rsidRPr="009C526C" w:rsidRDefault="00055AE0" w:rsidP="00055AE0">
            <w:pPr>
              <w:pStyle w:val="a1"/>
              <w:tabs>
                <w:tab w:val="decimal" w:pos="62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A253A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0D094A" w14:textId="77777777" w:rsidR="00055AE0" w:rsidRPr="009C526C" w:rsidRDefault="00055AE0" w:rsidP="000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A5113" w14:textId="6E668206" w:rsidR="00055AE0" w:rsidRPr="009C526C" w:rsidRDefault="00055AE0" w:rsidP="00055AE0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559D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055AE0" w:rsidRPr="009C526C" w14:paraId="7F8D9448" w14:textId="77777777" w:rsidTr="00FC3B0F">
        <w:trPr>
          <w:tblHeader/>
        </w:trPr>
        <w:tc>
          <w:tcPr>
            <w:tcW w:w="2968" w:type="dxa"/>
          </w:tcPr>
          <w:p w14:paraId="520E4A38" w14:textId="77777777" w:rsidR="00055AE0" w:rsidRPr="009C526C" w:rsidRDefault="00055AE0" w:rsidP="00055A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09422A60" w14:textId="77777777" w:rsidR="00055AE0" w:rsidRPr="009C526C" w:rsidRDefault="00055AE0" w:rsidP="00055A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A606B28" w14:textId="77777777" w:rsidR="00055AE0" w:rsidRPr="009C526C" w:rsidRDefault="00055AE0" w:rsidP="00055A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BC5E7" w14:textId="10A03C18" w:rsidR="00055AE0" w:rsidRPr="00055AE0" w:rsidRDefault="00055AE0" w:rsidP="00055AE0">
            <w:pPr>
              <w:pStyle w:val="a1"/>
              <w:tabs>
                <w:tab w:val="decimal" w:pos="65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055AE0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E43019" w14:textId="77777777" w:rsidR="00055AE0" w:rsidRPr="009C526C" w:rsidRDefault="00055AE0" w:rsidP="00055AE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E840" w14:textId="43D764E6" w:rsidR="00055AE0" w:rsidRPr="009C526C" w:rsidRDefault="00055AE0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>
              <w:rPr>
                <w:b/>
                <w:bCs/>
                <w:lang w:val="en-GB"/>
              </w:rPr>
              <w:t>1</w:t>
            </w:r>
            <w:r w:rsidR="001559DD">
              <w:rPr>
                <w:b/>
                <w:bCs/>
                <w:lang w:val="en-GB"/>
              </w:rPr>
              <w:t>40</w:t>
            </w:r>
          </w:p>
        </w:tc>
        <w:tc>
          <w:tcPr>
            <w:tcW w:w="241" w:type="dxa"/>
          </w:tcPr>
          <w:p w14:paraId="447BCFCB" w14:textId="77777777" w:rsidR="00055AE0" w:rsidRPr="009C526C" w:rsidRDefault="00055AE0" w:rsidP="000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F71D7" w14:textId="6984A59A" w:rsidR="00055AE0" w:rsidRPr="00C50A1E" w:rsidRDefault="00055AE0" w:rsidP="00055AE0">
            <w:pPr>
              <w:pStyle w:val="a1"/>
              <w:tabs>
                <w:tab w:val="decimal" w:pos="62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50A1E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31F2FCF" w14:textId="77777777" w:rsidR="00055AE0" w:rsidRPr="009C526C" w:rsidRDefault="00055AE0" w:rsidP="000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BE7C" w14:textId="3FD09EFB" w:rsidR="00055AE0" w:rsidRPr="009C526C" w:rsidRDefault="00055AE0" w:rsidP="00055AE0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1559D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</w:t>
            </w:r>
          </w:p>
        </w:tc>
      </w:tr>
      <w:tr w:rsidR="00370075" w:rsidRPr="009C526C" w14:paraId="31B47614" w14:textId="77777777" w:rsidTr="00E34304">
        <w:trPr>
          <w:tblHeader/>
        </w:trPr>
        <w:tc>
          <w:tcPr>
            <w:tcW w:w="2968" w:type="dxa"/>
          </w:tcPr>
          <w:p w14:paraId="3CCD7780" w14:textId="0046F15D" w:rsidR="00370075" w:rsidRPr="009C526C" w:rsidRDefault="00370075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316E48F3" w14:textId="77777777" w:rsidR="00370075" w:rsidRPr="009C526C" w:rsidRDefault="00370075" w:rsidP="00364F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EF16C90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ECBCB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3D11C7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5DFA967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72B167" w14:textId="77777777" w:rsidR="00370075" w:rsidRPr="009C526C" w:rsidRDefault="00370075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B0CA638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51781B" w14:textId="77777777" w:rsidR="00370075" w:rsidRPr="009C526C" w:rsidRDefault="00370075" w:rsidP="0036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13795B69" w14:textId="77777777" w:rsidR="00370075" w:rsidRPr="009C526C" w:rsidRDefault="00370075" w:rsidP="00364F8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E34304" w:rsidRPr="009C526C" w14:paraId="068B165E" w14:textId="77777777" w:rsidTr="00364F8A">
        <w:trPr>
          <w:tblHeader/>
        </w:trPr>
        <w:tc>
          <w:tcPr>
            <w:tcW w:w="2968" w:type="dxa"/>
          </w:tcPr>
          <w:p w14:paraId="0185C3F8" w14:textId="594365A9" w:rsidR="00E34304" w:rsidRPr="00E04C32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897" w:type="dxa"/>
          </w:tcPr>
          <w:p w14:paraId="03BBC4FC" w14:textId="77777777" w:rsidR="00E34304" w:rsidRPr="009C526C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55809A64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FBF0F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17D0A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166B344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F7E7E1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0879B13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D550243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4144C6CA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E34304" w:rsidRPr="009C526C" w14:paraId="386CAC21" w14:textId="77777777" w:rsidTr="00364F8A">
        <w:trPr>
          <w:tblHeader/>
        </w:trPr>
        <w:tc>
          <w:tcPr>
            <w:tcW w:w="2968" w:type="dxa"/>
            <w:hideMark/>
          </w:tcPr>
          <w:p w14:paraId="7322BA2D" w14:textId="77777777" w:rsidR="00E34304" w:rsidRPr="009C526C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164D332E" w14:textId="77777777" w:rsidR="00E34304" w:rsidRPr="009C526C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AB135AB" w14:textId="77777777" w:rsidR="00E34304" w:rsidRPr="009C526C" w:rsidRDefault="00E34304" w:rsidP="00E3430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49F4F" w14:textId="50665CD9" w:rsidR="00E34304" w:rsidRPr="009C526C" w:rsidRDefault="00E34304" w:rsidP="00E34304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0352F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7,689</w:t>
            </w:r>
          </w:p>
        </w:tc>
        <w:tc>
          <w:tcPr>
            <w:tcW w:w="236" w:type="dxa"/>
          </w:tcPr>
          <w:p w14:paraId="0E4090C3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E5471" w14:textId="466B366C" w:rsidR="00E34304" w:rsidRPr="009C526C" w:rsidRDefault="00E34304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>
              <w:rPr>
                <w:lang w:val="en-GB"/>
              </w:rPr>
              <w:t>2</w:t>
            </w:r>
            <w:r w:rsidR="001559DD">
              <w:rPr>
                <w:lang w:val="en-GB"/>
              </w:rPr>
              <w:t>7</w:t>
            </w:r>
            <w:r>
              <w:rPr>
                <w:lang w:val="en-GB"/>
              </w:rPr>
              <w:t>,</w:t>
            </w:r>
            <w:r w:rsidR="001559DD">
              <w:rPr>
                <w:lang w:val="en-GB"/>
              </w:rPr>
              <w:t>860</w:t>
            </w:r>
          </w:p>
        </w:tc>
        <w:tc>
          <w:tcPr>
            <w:tcW w:w="241" w:type="dxa"/>
          </w:tcPr>
          <w:p w14:paraId="00FA5775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9E644" w14:textId="282BD11C" w:rsidR="00E34304" w:rsidRPr="009C526C" w:rsidRDefault="00E34304" w:rsidP="00E3430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0352F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7,689</w:t>
            </w:r>
          </w:p>
        </w:tc>
        <w:tc>
          <w:tcPr>
            <w:tcW w:w="255" w:type="dxa"/>
          </w:tcPr>
          <w:p w14:paraId="74039279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425" w14:textId="02865F89" w:rsidR="00E34304" w:rsidRPr="009C526C" w:rsidRDefault="00E34304" w:rsidP="00E34304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559D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559DD"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</w:tr>
      <w:tr w:rsidR="00E34304" w:rsidRPr="009C526C" w14:paraId="4AF7BC0B" w14:textId="77777777" w:rsidTr="00FC3B0F">
        <w:trPr>
          <w:tblHeader/>
        </w:trPr>
        <w:tc>
          <w:tcPr>
            <w:tcW w:w="2968" w:type="dxa"/>
          </w:tcPr>
          <w:p w14:paraId="3C143BEA" w14:textId="77777777" w:rsidR="00E34304" w:rsidRPr="009C526C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6F4B563F" w14:textId="77777777" w:rsidR="00E34304" w:rsidRPr="009C526C" w:rsidRDefault="00E34304" w:rsidP="00E3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838B1B6" w14:textId="77777777" w:rsidR="00E34304" w:rsidRPr="009C526C" w:rsidRDefault="00E34304" w:rsidP="00E3430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672A6" w14:textId="52051EA3" w:rsidR="00E34304" w:rsidRPr="009C526C" w:rsidRDefault="00E34304" w:rsidP="00E34304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</w:t>
            </w:r>
            <w:r w:rsidR="000352FB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7,689</w:t>
            </w:r>
          </w:p>
        </w:tc>
        <w:tc>
          <w:tcPr>
            <w:tcW w:w="236" w:type="dxa"/>
          </w:tcPr>
          <w:p w14:paraId="7C693AD8" w14:textId="77777777" w:rsidR="00E34304" w:rsidRPr="009C526C" w:rsidRDefault="00E34304" w:rsidP="00E3430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36A13" w14:textId="3BBDFAA0" w:rsidR="00E34304" w:rsidRPr="009C526C" w:rsidRDefault="00E34304" w:rsidP="00E5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>
              <w:rPr>
                <w:b/>
                <w:bCs/>
                <w:lang w:val="en-GB"/>
              </w:rPr>
              <w:t>2</w:t>
            </w:r>
            <w:r w:rsidR="001559DD">
              <w:rPr>
                <w:b/>
                <w:bCs/>
                <w:lang w:val="en-GB"/>
              </w:rPr>
              <w:t>7</w:t>
            </w:r>
            <w:r>
              <w:rPr>
                <w:b/>
                <w:bCs/>
                <w:lang w:val="en-GB"/>
              </w:rPr>
              <w:t>,</w:t>
            </w:r>
            <w:r w:rsidR="001559DD">
              <w:rPr>
                <w:b/>
                <w:bCs/>
                <w:lang w:val="en-GB"/>
              </w:rPr>
              <w:t>860</w:t>
            </w:r>
          </w:p>
        </w:tc>
        <w:tc>
          <w:tcPr>
            <w:tcW w:w="241" w:type="dxa"/>
          </w:tcPr>
          <w:p w14:paraId="5A09539C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9797D" w14:textId="39F580B0" w:rsidR="00E34304" w:rsidRPr="009C526C" w:rsidRDefault="00E34304" w:rsidP="00E3430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2B41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</w:t>
            </w:r>
            <w:r w:rsidR="000352FB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7,689</w:t>
            </w:r>
          </w:p>
        </w:tc>
        <w:tc>
          <w:tcPr>
            <w:tcW w:w="255" w:type="dxa"/>
          </w:tcPr>
          <w:p w14:paraId="5C1686E0" w14:textId="77777777" w:rsidR="00E34304" w:rsidRPr="009C526C" w:rsidRDefault="00E34304" w:rsidP="00E3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130BD" w14:textId="02E978C8" w:rsidR="00E34304" w:rsidRPr="009C526C" w:rsidRDefault="00E34304" w:rsidP="00E34304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="001559D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1559D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860</w:t>
            </w:r>
          </w:p>
        </w:tc>
      </w:tr>
    </w:tbl>
    <w:p w14:paraId="77C73A8E" w14:textId="77777777" w:rsidR="002950AF" w:rsidRDefault="002950AF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</w:p>
    <w:p w14:paraId="4A45A4F8" w14:textId="77777777" w:rsidR="002950AF" w:rsidRDefault="002950AF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</w:p>
    <w:p w14:paraId="02DECEEF" w14:textId="77777777" w:rsidR="007C248D" w:rsidRDefault="007C248D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</w:p>
    <w:p w14:paraId="6720C77E" w14:textId="2FBA1E3A" w:rsidR="006C655C" w:rsidRDefault="00903A1C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 w:rsidRPr="0029714C">
        <w:rPr>
          <w:b/>
          <w:bCs/>
        </w:rPr>
        <w:lastRenderedPageBreak/>
        <w:t>3</w:t>
      </w:r>
      <w:r w:rsidR="003879EE" w:rsidRPr="0029714C">
        <w:rPr>
          <w:b/>
          <w:bCs/>
          <w:cs/>
          <w:lang w:val="th-TH"/>
        </w:rPr>
        <w:tab/>
      </w:r>
      <w:r w:rsidR="00994644" w:rsidRPr="0029714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133FEB8F" w14:textId="77777777" w:rsidR="003040B9" w:rsidRPr="003040B9" w:rsidRDefault="003040B9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sz w:val="20"/>
          <w:szCs w:val="20"/>
          <w:lang w:val="th-TH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7A62F9" w:rsidRPr="007D1712" w14:paraId="4B7C4A82" w14:textId="77777777" w:rsidTr="007A62F9">
        <w:trPr>
          <w:tblHeader/>
        </w:trPr>
        <w:tc>
          <w:tcPr>
            <w:tcW w:w="2968" w:type="dxa"/>
          </w:tcPr>
          <w:p w14:paraId="3D8AF7F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17587F9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5199CDE" w14:textId="77777777" w:rsidR="007A62F9" w:rsidRPr="009C526C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3922FC00" w14:textId="3B213C78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E2A5E6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0A752796" w14:textId="77777777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40B9" w:rsidRPr="009C526C" w14:paraId="32BA79A7" w14:textId="77777777" w:rsidTr="007A62F9">
        <w:trPr>
          <w:tblHeader/>
        </w:trPr>
        <w:tc>
          <w:tcPr>
            <w:tcW w:w="2968" w:type="dxa"/>
          </w:tcPr>
          <w:p w14:paraId="7A432CB9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E17AAB1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192D04B3" w14:textId="77777777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FC414F" w14:textId="322E2520" w:rsidR="003040B9" w:rsidRPr="009E5297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24625B07" w14:textId="77777777" w:rsidR="003040B9" w:rsidRPr="009E5297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6C4AE199" w14:textId="77777777" w:rsidR="003040B9" w:rsidRPr="009E5297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0FBDA46B" w14:textId="77777777" w:rsidR="003040B9" w:rsidRPr="009E5297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9595DD5" w14:textId="0455C3EC" w:rsidR="003040B9" w:rsidRPr="009E5297" w:rsidRDefault="003040B9" w:rsidP="003040B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7471A0B9" w14:textId="77777777" w:rsidR="003040B9" w:rsidRPr="009E5297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62FCC39" w14:textId="77777777" w:rsidR="003040B9" w:rsidRPr="009E5297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40B9" w:rsidRPr="009C526C" w14:paraId="03D2EBB3" w14:textId="77777777" w:rsidTr="007A62F9">
        <w:trPr>
          <w:tblHeader/>
        </w:trPr>
        <w:tc>
          <w:tcPr>
            <w:tcW w:w="2968" w:type="dxa"/>
          </w:tcPr>
          <w:p w14:paraId="36D9D86E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E50C8DA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534171CF" w14:textId="77777777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364BAE" w14:textId="04DB3F7F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A022F0C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30D3BB39" w14:textId="004D0F92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</w:tcPr>
          <w:p w14:paraId="45C247B5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4945C7F7" w14:textId="1AEADD22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5152713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788BD4C" w14:textId="68CC352E" w:rsidR="003040B9" w:rsidRPr="009C526C" w:rsidRDefault="003040B9" w:rsidP="003040B9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3040B9" w:rsidRPr="009C526C" w14:paraId="3A159B6A" w14:textId="77777777" w:rsidTr="007A62F9">
        <w:trPr>
          <w:tblHeader/>
        </w:trPr>
        <w:tc>
          <w:tcPr>
            <w:tcW w:w="2968" w:type="dxa"/>
          </w:tcPr>
          <w:p w14:paraId="4DA8D265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609C5883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D3CF267" w14:textId="77777777" w:rsidR="003040B9" w:rsidRPr="009C526C" w:rsidRDefault="003040B9" w:rsidP="003040B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68FC820A" w14:textId="10B7FBA0" w:rsidR="003040B9" w:rsidRPr="009C526C" w:rsidRDefault="003040B9" w:rsidP="003040B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40B9" w:rsidRPr="009C526C" w14:paraId="7B50BC1B" w14:textId="77777777" w:rsidTr="007A62F9">
        <w:trPr>
          <w:tblHeader/>
        </w:trPr>
        <w:tc>
          <w:tcPr>
            <w:tcW w:w="2968" w:type="dxa"/>
            <w:hideMark/>
          </w:tcPr>
          <w:p w14:paraId="69F80CEB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C148449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C6BD20D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3DA74" w14:textId="262C4BFC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90BE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3DCBD9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C2235E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ED39766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664247C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1AD8696A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3040B9" w:rsidRPr="009C526C" w14:paraId="6ACA7729" w14:textId="77777777" w:rsidTr="007A62F9">
        <w:trPr>
          <w:tblHeader/>
        </w:trPr>
        <w:tc>
          <w:tcPr>
            <w:tcW w:w="2968" w:type="dxa"/>
            <w:hideMark/>
          </w:tcPr>
          <w:p w14:paraId="634D4547" w14:textId="40AA6C06" w:rsidR="003040B9" w:rsidRPr="009C526C" w:rsidRDefault="00C44911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บุลคล</w:t>
            </w:r>
            <w:r w:rsidR="001F1804">
              <w:rPr>
                <w:rFonts w:hint="cs"/>
                <w:spacing w:val="0"/>
                <w:cs/>
              </w:rPr>
              <w:t>หรือกิจการที่เกี่ยวข้องกัน</w:t>
            </w:r>
            <w:r w:rsidR="003040B9"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26679D2C" w14:textId="2B810EF6" w:rsidR="003040B9" w:rsidRPr="009C526C" w:rsidRDefault="00D364E6" w:rsidP="003040B9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1F1804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232198B2" w14:textId="77777777" w:rsidR="003040B9" w:rsidRPr="009C526C" w:rsidRDefault="003040B9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05556E" w14:textId="7C2EFB18" w:rsidR="003040B9" w:rsidRPr="009C526C" w:rsidRDefault="007D5C45" w:rsidP="003040B9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854</w:t>
            </w:r>
          </w:p>
        </w:tc>
        <w:tc>
          <w:tcPr>
            <w:tcW w:w="236" w:type="dxa"/>
          </w:tcPr>
          <w:p w14:paraId="17AB62DC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24FC5C2E" w14:textId="485F63A6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>
              <w:t>1,</w:t>
            </w:r>
            <w:r w:rsidR="00CD54F4">
              <w:t>230</w:t>
            </w:r>
          </w:p>
        </w:tc>
        <w:tc>
          <w:tcPr>
            <w:tcW w:w="241" w:type="dxa"/>
          </w:tcPr>
          <w:p w14:paraId="0069046A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57DB16B8" w14:textId="605754A8" w:rsidR="003040B9" w:rsidRPr="009C526C" w:rsidRDefault="007D5C45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854</w:t>
            </w:r>
          </w:p>
        </w:tc>
        <w:tc>
          <w:tcPr>
            <w:tcW w:w="255" w:type="dxa"/>
          </w:tcPr>
          <w:p w14:paraId="0B03843D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20F4CF89" w14:textId="6D3CB5ED" w:rsidR="003040B9" w:rsidRPr="00236741" w:rsidRDefault="003040B9" w:rsidP="003040B9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CD54F4">
              <w:rPr>
                <w:rFonts w:ascii="Angsana New" w:hAnsi="Angsana New"/>
                <w:sz w:val="30"/>
                <w:szCs w:val="30"/>
                <w:lang w:val="en-GB"/>
              </w:rPr>
              <w:t>230</w:t>
            </w:r>
          </w:p>
        </w:tc>
      </w:tr>
      <w:tr w:rsidR="003040B9" w:rsidRPr="009C526C" w14:paraId="6B034233" w14:textId="77777777" w:rsidTr="007A62F9">
        <w:trPr>
          <w:tblHeader/>
        </w:trPr>
        <w:tc>
          <w:tcPr>
            <w:tcW w:w="2968" w:type="dxa"/>
            <w:hideMark/>
          </w:tcPr>
          <w:p w14:paraId="744A492A" w14:textId="21CE750E" w:rsidR="003040B9" w:rsidRPr="009C526C" w:rsidRDefault="001F1804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60E5D867" w14:textId="448E8B41" w:rsidR="003040B9" w:rsidRPr="001F1804" w:rsidRDefault="003040B9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D3AF79A" w14:textId="77777777" w:rsidR="003040B9" w:rsidRPr="009C526C" w:rsidRDefault="003040B9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BC2E7" w14:textId="38598C20" w:rsidR="003040B9" w:rsidRPr="009C526C" w:rsidRDefault="007D5C45" w:rsidP="003040B9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286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51</w:t>
            </w:r>
            <w:r w:rsidR="009B19D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4610FCE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81D49" w14:textId="2792C5EA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B02BCC">
              <w:rPr>
                <w:lang w:val="en-GB"/>
              </w:rPr>
              <w:t>270,</w:t>
            </w:r>
            <w:r w:rsidR="00CD54F4">
              <w:rPr>
                <w:lang w:val="en-GB"/>
              </w:rPr>
              <w:t>877</w:t>
            </w:r>
          </w:p>
        </w:tc>
        <w:tc>
          <w:tcPr>
            <w:tcW w:w="241" w:type="dxa"/>
          </w:tcPr>
          <w:p w14:paraId="4E787659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125B2" w14:textId="7D253A7E" w:rsidR="003040B9" w:rsidRPr="009C526C" w:rsidRDefault="007D5C45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286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45</w:t>
            </w:r>
            <w:r w:rsidR="009B19D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14:paraId="6FF0170C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10B16" w14:textId="4E3C80E4" w:rsidR="003040B9" w:rsidRPr="009C526C" w:rsidRDefault="003040B9" w:rsidP="003040B9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US"/>
              </w:rPr>
              <w:t>270,</w:t>
            </w:r>
            <w:r w:rsidR="00CD54F4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</w:tr>
      <w:tr w:rsidR="003040B9" w:rsidRPr="009C526C" w14:paraId="60C55820" w14:textId="77777777" w:rsidTr="007A62F9">
        <w:trPr>
          <w:tblHeader/>
        </w:trPr>
        <w:tc>
          <w:tcPr>
            <w:tcW w:w="2968" w:type="dxa"/>
          </w:tcPr>
          <w:p w14:paraId="770F9E5A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2D3ADE67" w14:textId="77777777" w:rsidR="003040B9" w:rsidRPr="009C526C" w:rsidRDefault="003040B9" w:rsidP="003040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FAB689A" w14:textId="77777777" w:rsidR="003040B9" w:rsidRPr="009C526C" w:rsidRDefault="003040B9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72EB10" w14:textId="4EEC0D3C" w:rsidR="003040B9" w:rsidRPr="009C526C" w:rsidRDefault="007D5C45" w:rsidP="003040B9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287</w:t>
            </w: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36</w:t>
            </w:r>
            <w:r w:rsidR="009B19D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1B08FE4" w14:textId="77777777" w:rsidR="003040B9" w:rsidRPr="009C526C" w:rsidRDefault="003040B9" w:rsidP="003040B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8CF7D2" w14:textId="009AC7B4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B02BCC">
              <w:rPr>
                <w:b/>
                <w:bCs/>
                <w:lang w:val="en-GB"/>
              </w:rPr>
              <w:t>272,107</w:t>
            </w:r>
          </w:p>
        </w:tc>
        <w:tc>
          <w:tcPr>
            <w:tcW w:w="241" w:type="dxa"/>
          </w:tcPr>
          <w:p w14:paraId="140BEC8A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87E14EB" w14:textId="2AF2D242" w:rsidR="003040B9" w:rsidRPr="009C526C" w:rsidRDefault="007D5C45" w:rsidP="003040B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287</w:t>
            </w: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30</w:t>
            </w:r>
            <w:r w:rsidR="009B19D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07F54A59" w14:textId="77777777" w:rsidR="003040B9" w:rsidRPr="009C526C" w:rsidRDefault="003040B9" w:rsidP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831FD0A" w14:textId="482317E2" w:rsidR="003040B9" w:rsidRPr="009C526C" w:rsidRDefault="003040B9" w:rsidP="003040B9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272,046</w:t>
            </w:r>
          </w:p>
        </w:tc>
      </w:tr>
      <w:tr w:rsidR="003040B9" w:rsidRPr="009C526C" w14:paraId="1130B4CA" w14:textId="77777777" w:rsidTr="00AE4D08">
        <w:trPr>
          <w:trHeight w:val="604"/>
          <w:tblHeader/>
        </w:trPr>
        <w:tc>
          <w:tcPr>
            <w:tcW w:w="2968" w:type="dxa"/>
          </w:tcPr>
          <w:p w14:paraId="71706312" w14:textId="77777777" w:rsidR="003040B9" w:rsidRPr="007D1712" w:rsidRDefault="003040B9" w:rsidP="00CA1917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7F95AC49" w14:textId="77777777" w:rsidR="003040B9" w:rsidRPr="007D1712" w:rsidRDefault="003040B9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92DE675" w14:textId="77777777" w:rsidR="003040B9" w:rsidRPr="007D1712" w:rsidRDefault="003040B9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80905C9" w14:textId="77777777" w:rsidR="003040B9" w:rsidRDefault="003040B9" w:rsidP="00CA1917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2BFF6B60" w14:textId="7D5D6811" w:rsidR="007D5C45" w:rsidRPr="007D1712" w:rsidRDefault="007D5C45" w:rsidP="00CA1917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(18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="00BD34A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380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0C70949" w14:textId="77777777" w:rsidR="003040B9" w:rsidRPr="007D1712" w:rsidRDefault="003040B9" w:rsidP="00CA191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BF432" w14:textId="77777777" w:rsidR="003040B9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</w:pPr>
          </w:p>
          <w:p w14:paraId="3A7EA975" w14:textId="1303F7A9" w:rsidR="003040B9" w:rsidRPr="007D1712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B02BCC">
              <w:rPr>
                <w:lang w:val="en-GB"/>
              </w:rPr>
              <w:t>(15,295)</w:t>
            </w:r>
          </w:p>
        </w:tc>
        <w:tc>
          <w:tcPr>
            <w:tcW w:w="241" w:type="dxa"/>
          </w:tcPr>
          <w:p w14:paraId="2837B7E9" w14:textId="77777777" w:rsidR="003040B9" w:rsidRPr="007D1712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F6592DA" w14:textId="77777777" w:rsidR="003040B9" w:rsidRDefault="003040B9" w:rsidP="00CA1917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7C972747" w14:textId="486F6DFF" w:rsidR="007D5C45" w:rsidRPr="007D1712" w:rsidRDefault="007D5C45" w:rsidP="00CA1917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(18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="00BD34AD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319</w:t>
            </w:r>
            <w:r w:rsidRPr="007D5C45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4DCAD37E" w14:textId="77777777" w:rsidR="003040B9" w:rsidRPr="007D1712" w:rsidRDefault="003040B9" w:rsidP="00CA1917">
            <w:pPr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58247A" w14:textId="77777777" w:rsidR="003040B9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lang w:val="en-GB"/>
              </w:rPr>
            </w:pPr>
          </w:p>
          <w:p w14:paraId="68A80766" w14:textId="217C1AF6" w:rsidR="003040B9" w:rsidRPr="007D1712" w:rsidRDefault="003040B9" w:rsidP="00431815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GB"/>
              </w:rPr>
              <w:t>(15,234)</w:t>
            </w:r>
          </w:p>
        </w:tc>
      </w:tr>
      <w:tr w:rsidR="003040B9" w:rsidRPr="009C526C" w14:paraId="5EC3A61F" w14:textId="77777777" w:rsidTr="003040B9">
        <w:trPr>
          <w:tblHeader/>
        </w:trPr>
        <w:tc>
          <w:tcPr>
            <w:tcW w:w="2968" w:type="dxa"/>
          </w:tcPr>
          <w:p w14:paraId="14946FF8" w14:textId="7D3B1769" w:rsidR="003040B9" w:rsidRPr="007D1712" w:rsidRDefault="003040B9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D98349E" w14:textId="77777777" w:rsidR="003040B9" w:rsidRPr="009C526C" w:rsidRDefault="003040B9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78FDCC" w14:textId="77777777" w:rsidR="003040B9" w:rsidRPr="009C526C" w:rsidRDefault="003040B9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75BB9" w14:textId="1E2DADE6" w:rsidR="003040B9" w:rsidRPr="009C526C" w:rsidRDefault="007D5C45" w:rsidP="00CA191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26</w:t>
            </w:r>
            <w:r w:rsidR="00BD34AD">
              <w:rPr>
                <w:rFonts w:ascii="Angsana New" w:hAnsi="Angsana New" w:hint="cs"/>
                <w:b/>
                <w:bCs/>
                <w:spacing w:val="0"/>
                <w:sz w:val="30"/>
                <w:szCs w:val="30"/>
                <w:cs/>
                <w:lang w:val="en-US"/>
              </w:rPr>
              <w:t>8</w:t>
            </w:r>
            <w:r w:rsidR="00DE64B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BD34AD">
              <w:rPr>
                <w:rFonts w:ascii="Angsana New" w:hAnsi="Angsana New" w:hint="cs"/>
                <w:b/>
                <w:bCs/>
                <w:spacing w:val="0"/>
                <w:sz w:val="30"/>
                <w:szCs w:val="30"/>
                <w:cs/>
                <w:lang w:val="en-US"/>
              </w:rPr>
              <w:t>986</w:t>
            </w:r>
          </w:p>
        </w:tc>
        <w:tc>
          <w:tcPr>
            <w:tcW w:w="236" w:type="dxa"/>
          </w:tcPr>
          <w:p w14:paraId="47F6CF9A" w14:textId="77777777" w:rsidR="003040B9" w:rsidRPr="009C526C" w:rsidRDefault="003040B9" w:rsidP="00CA191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72979" w14:textId="1A40D701" w:rsidR="003040B9" w:rsidRPr="007D1712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B02BCC">
              <w:rPr>
                <w:b/>
                <w:bCs/>
              </w:rPr>
              <w:t>256,812</w:t>
            </w:r>
          </w:p>
        </w:tc>
        <w:tc>
          <w:tcPr>
            <w:tcW w:w="241" w:type="dxa"/>
          </w:tcPr>
          <w:p w14:paraId="764F01B0" w14:textId="77777777" w:rsidR="003040B9" w:rsidRPr="009C526C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AB02" w14:textId="12F4AF02" w:rsidR="003040B9" w:rsidRPr="009C526C" w:rsidRDefault="007D5C45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26</w:t>
            </w:r>
            <w:r w:rsidR="00BD34A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</w:t>
            </w:r>
            <w:r w:rsidR="00DE64B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BD34A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986</w:t>
            </w:r>
          </w:p>
        </w:tc>
        <w:tc>
          <w:tcPr>
            <w:tcW w:w="255" w:type="dxa"/>
          </w:tcPr>
          <w:p w14:paraId="44AD3F1F" w14:textId="77777777" w:rsidR="003040B9" w:rsidRPr="009C526C" w:rsidRDefault="003040B9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B6878" w14:textId="31232383" w:rsidR="003040B9" w:rsidRPr="007D1712" w:rsidRDefault="003040B9" w:rsidP="00CA191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</w:tr>
      <w:tr w:rsidR="007C248D" w:rsidRPr="009C526C" w14:paraId="3214CED6" w14:textId="77777777" w:rsidTr="00CA1917">
        <w:trPr>
          <w:tblHeader/>
        </w:trPr>
        <w:tc>
          <w:tcPr>
            <w:tcW w:w="2968" w:type="dxa"/>
          </w:tcPr>
          <w:p w14:paraId="17F8B500" w14:textId="77777777" w:rsidR="007C248D" w:rsidRDefault="007C248D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3B448E1A" w14:textId="77777777" w:rsidR="007C248D" w:rsidRPr="009C526C" w:rsidRDefault="007C248D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00C51C3" w14:textId="77777777" w:rsidR="007C248D" w:rsidRPr="009C526C" w:rsidRDefault="007C248D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A98946" w14:textId="77777777" w:rsidR="007C248D" w:rsidRPr="009C526C" w:rsidRDefault="007C248D" w:rsidP="00CA191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03F755" w14:textId="77777777" w:rsidR="007C248D" w:rsidRPr="009C526C" w:rsidRDefault="007C248D" w:rsidP="00CA191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34347F" w14:textId="77777777" w:rsidR="007C248D" w:rsidRPr="00B02BCC" w:rsidRDefault="007C248D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1" w:type="dxa"/>
          </w:tcPr>
          <w:p w14:paraId="5ECEC3F3" w14:textId="77777777" w:rsidR="007C248D" w:rsidRPr="009C526C" w:rsidRDefault="007C248D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D403CFC" w14:textId="77777777" w:rsidR="007C248D" w:rsidRPr="009C526C" w:rsidRDefault="007C248D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470651D" w14:textId="77777777" w:rsidR="007C248D" w:rsidRPr="009C526C" w:rsidRDefault="007C248D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46E3F402" w14:textId="77777777" w:rsidR="007C248D" w:rsidRPr="00B02BCC" w:rsidRDefault="007C248D" w:rsidP="00CA191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1917" w:rsidRPr="009C526C" w14:paraId="29A04901" w14:textId="77777777" w:rsidTr="00CA1917">
        <w:trPr>
          <w:tblHeader/>
        </w:trPr>
        <w:tc>
          <w:tcPr>
            <w:tcW w:w="2968" w:type="dxa"/>
          </w:tcPr>
          <w:p w14:paraId="3C95A78A" w14:textId="7E7A60F3" w:rsidR="00CA1917" w:rsidRDefault="00CA1917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54491C7E" w14:textId="77777777" w:rsidR="00CA1917" w:rsidRPr="009C526C" w:rsidRDefault="00CA1917" w:rsidP="00CA1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3D6F2EE" w14:textId="77777777" w:rsidR="00CA1917" w:rsidRPr="009C526C" w:rsidRDefault="00CA1917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32502E" w14:textId="77777777" w:rsidR="00CA1917" w:rsidRPr="009C526C" w:rsidRDefault="00CA1917" w:rsidP="00CA191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3AC5A1" w14:textId="77777777" w:rsidR="00CA1917" w:rsidRPr="009C526C" w:rsidRDefault="00CA1917" w:rsidP="00CA191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BCB849" w14:textId="77777777" w:rsidR="00CA1917" w:rsidRPr="00B02BCC" w:rsidRDefault="00CA1917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1" w:type="dxa"/>
          </w:tcPr>
          <w:p w14:paraId="2CF699AB" w14:textId="77777777" w:rsidR="00CA1917" w:rsidRPr="009C526C" w:rsidRDefault="00CA1917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B720419" w14:textId="77777777" w:rsidR="00CA1917" w:rsidRPr="009C526C" w:rsidRDefault="00CA1917" w:rsidP="00CA191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013F7CB" w14:textId="77777777" w:rsidR="00CA1917" w:rsidRPr="009C526C" w:rsidRDefault="00CA1917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0915EFE1" w14:textId="77777777" w:rsidR="00CA1917" w:rsidRPr="00B02BCC" w:rsidRDefault="00CA1917" w:rsidP="00CA191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6400E" w:rsidRPr="009C526C" w14:paraId="10A72A3A" w14:textId="77777777" w:rsidTr="00CA1917">
        <w:trPr>
          <w:tblHeader/>
        </w:trPr>
        <w:tc>
          <w:tcPr>
            <w:tcW w:w="2968" w:type="dxa"/>
          </w:tcPr>
          <w:p w14:paraId="76F47F28" w14:textId="5AFAA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7" w:type="dxa"/>
          </w:tcPr>
          <w:p w14:paraId="1CBF0C28" w14:textId="5D8908ED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  <w:r>
              <w:rPr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6842204A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D94D8" w14:textId="725A72B9" w:rsidR="00C6400E" w:rsidRPr="0009454E" w:rsidRDefault="00C50A1E" w:rsidP="0009454E">
            <w:pPr>
              <w:pStyle w:val="a1"/>
              <w:tabs>
                <w:tab w:val="decimal" w:pos="65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09454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A3F3C5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CB831D" w14:textId="0FD5EEA6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14</w:t>
            </w:r>
            <w:r w:rsidR="00CD54F4">
              <w:t>0</w:t>
            </w:r>
          </w:p>
        </w:tc>
        <w:tc>
          <w:tcPr>
            <w:tcW w:w="241" w:type="dxa"/>
          </w:tcPr>
          <w:p w14:paraId="1471D25E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DA02A06" w14:textId="1C08F715" w:rsidR="00C6400E" w:rsidRPr="0009454E" w:rsidRDefault="00C6400E" w:rsidP="00431815">
            <w:pPr>
              <w:pStyle w:val="a1"/>
              <w:tabs>
                <w:tab w:val="decimal" w:pos="62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09454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4792C21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9EC2E2" w14:textId="7BEF963C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D54F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C6400E" w:rsidRPr="009C526C" w14:paraId="4FCA7C50" w14:textId="77777777" w:rsidTr="00C6400E">
        <w:trPr>
          <w:tblHeader/>
        </w:trPr>
        <w:tc>
          <w:tcPr>
            <w:tcW w:w="2968" w:type="dxa"/>
          </w:tcPr>
          <w:p w14:paraId="4211B664" w14:textId="12A1ED3E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3C8EFFEE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4FD32FD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99F279" w14:textId="6C051BE8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33,321</w:t>
            </w:r>
          </w:p>
        </w:tc>
        <w:tc>
          <w:tcPr>
            <w:tcW w:w="236" w:type="dxa"/>
          </w:tcPr>
          <w:p w14:paraId="7CF7C845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CB07BC" w14:textId="50652013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34,99</w:t>
            </w:r>
            <w:r w:rsidR="00CD54F4">
              <w:t>2</w:t>
            </w:r>
          </w:p>
        </w:tc>
        <w:tc>
          <w:tcPr>
            <w:tcW w:w="241" w:type="dxa"/>
          </w:tcPr>
          <w:p w14:paraId="2FF49D20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63CA8B2" w14:textId="200B1545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33,321</w:t>
            </w:r>
          </w:p>
        </w:tc>
        <w:tc>
          <w:tcPr>
            <w:tcW w:w="255" w:type="dxa"/>
          </w:tcPr>
          <w:p w14:paraId="702086DC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AE289BA" w14:textId="6CE76DD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34,99</w:t>
            </w:r>
            <w:r w:rsidR="00CD54F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6400E" w:rsidRPr="009C526C" w14:paraId="7A062E62" w14:textId="77777777" w:rsidTr="00C6400E">
        <w:trPr>
          <w:tblHeader/>
        </w:trPr>
        <w:tc>
          <w:tcPr>
            <w:tcW w:w="2968" w:type="dxa"/>
          </w:tcPr>
          <w:p w14:paraId="260FD770" w14:textId="7F97BCD0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48C8BD60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15F5F9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A3316" w14:textId="62E5047D" w:rsidR="00C6400E" w:rsidRPr="00CA1917" w:rsidRDefault="00BD34AD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spacing w:val="0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C6400E" w:rsidRPr="005929D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</w:tcPr>
          <w:p w14:paraId="19D6C6D5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6AC2C" w14:textId="2EFD6D4E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CA1917">
              <w:rPr>
                <w:b/>
                <w:bCs/>
              </w:rPr>
              <w:t>35,132</w:t>
            </w:r>
          </w:p>
        </w:tc>
        <w:tc>
          <w:tcPr>
            <w:tcW w:w="241" w:type="dxa"/>
          </w:tcPr>
          <w:p w14:paraId="3258092C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4BA1E" w14:textId="609092D1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33,321</w:t>
            </w:r>
          </w:p>
        </w:tc>
        <w:tc>
          <w:tcPr>
            <w:tcW w:w="255" w:type="dxa"/>
          </w:tcPr>
          <w:p w14:paraId="114508A3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912E2" w14:textId="38EF6EC5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19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35,132</w:t>
            </w:r>
          </w:p>
        </w:tc>
      </w:tr>
      <w:tr w:rsidR="00C6400E" w:rsidRPr="009C526C" w14:paraId="72FA460C" w14:textId="77777777" w:rsidTr="00C6400E">
        <w:trPr>
          <w:tblHeader/>
        </w:trPr>
        <w:tc>
          <w:tcPr>
            <w:tcW w:w="2968" w:type="dxa"/>
          </w:tcPr>
          <w:p w14:paraId="0AB0D2DB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3C95CA3D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97C6638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6A46F1" w14:textId="7777777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3041CC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2591C6D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5FA48253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5288664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EB874CF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4565F1CE" w14:textId="7777777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400E" w:rsidRPr="009C526C" w14:paraId="60F18F6A" w14:textId="77777777" w:rsidTr="00CA1917">
        <w:trPr>
          <w:tblHeader/>
        </w:trPr>
        <w:tc>
          <w:tcPr>
            <w:tcW w:w="2968" w:type="dxa"/>
          </w:tcPr>
          <w:p w14:paraId="065E2EE0" w14:textId="1126BA8A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</w:tcPr>
          <w:p w14:paraId="66390C3B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59730DD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3A6AAD" w14:textId="7777777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1B20E6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C9FE48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4F2CEB1E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44CB5F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F3ABD73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B82B89E" w14:textId="7777777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400E" w:rsidRPr="009C526C" w14:paraId="3817A8A0" w14:textId="77777777" w:rsidTr="00E95293">
        <w:trPr>
          <w:tblHeader/>
        </w:trPr>
        <w:tc>
          <w:tcPr>
            <w:tcW w:w="2968" w:type="dxa"/>
          </w:tcPr>
          <w:p w14:paraId="7911ADEB" w14:textId="086385B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364A0735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1035964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8922B4" w14:textId="3FE03BEE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100510E9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D6672FE" w14:textId="3F4D6719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146</w:t>
            </w:r>
          </w:p>
        </w:tc>
        <w:tc>
          <w:tcPr>
            <w:tcW w:w="241" w:type="dxa"/>
          </w:tcPr>
          <w:p w14:paraId="4E564487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E8FC91B" w14:textId="090F5775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14:paraId="4D22F763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51795DFE" w14:textId="0029A6E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C6400E" w:rsidRPr="009C526C" w14:paraId="000927BA" w14:textId="77777777" w:rsidTr="00E95293">
        <w:trPr>
          <w:tblHeader/>
        </w:trPr>
        <w:tc>
          <w:tcPr>
            <w:tcW w:w="2968" w:type="dxa"/>
          </w:tcPr>
          <w:p w14:paraId="7EACC34F" w14:textId="07389996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44CDAEF3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1BD86DB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B4C95" w14:textId="6455A084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3E5E5D8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F50BB" w14:textId="4E762A02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CA1917">
              <w:rPr>
                <w:b/>
                <w:bCs/>
              </w:rPr>
              <w:t>146</w:t>
            </w:r>
          </w:p>
        </w:tc>
        <w:tc>
          <w:tcPr>
            <w:tcW w:w="241" w:type="dxa"/>
          </w:tcPr>
          <w:p w14:paraId="71B8F7CA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E2C3" w14:textId="2EE6DC7D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14:paraId="03363FB7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70008" w14:textId="159F2D5F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19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C6400E" w:rsidRPr="009C526C" w14:paraId="533812B2" w14:textId="77777777" w:rsidTr="00E95293">
        <w:trPr>
          <w:tblHeader/>
        </w:trPr>
        <w:tc>
          <w:tcPr>
            <w:tcW w:w="2968" w:type="dxa"/>
          </w:tcPr>
          <w:p w14:paraId="2B0B315E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6771B02C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F807DB3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62FD37" w14:textId="7777777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9901DF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E98827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7D190639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410B28A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F9E3F75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04F557DB" w14:textId="7777777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400E" w:rsidRPr="009C526C" w14:paraId="08CABD52" w14:textId="77777777" w:rsidTr="005929D8">
        <w:trPr>
          <w:tblHeader/>
        </w:trPr>
        <w:tc>
          <w:tcPr>
            <w:tcW w:w="2968" w:type="dxa"/>
          </w:tcPr>
          <w:p w14:paraId="6580F943" w14:textId="08B708AE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รวมลูกหนี้การค้าและ</w:t>
            </w:r>
          </w:p>
        </w:tc>
        <w:tc>
          <w:tcPr>
            <w:tcW w:w="897" w:type="dxa"/>
          </w:tcPr>
          <w:p w14:paraId="1FE767DE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B88720A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8B9A91" w14:textId="7777777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B5513D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FA8393" w14:textId="4D951E16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05968642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AA93C02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970151B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BE69ABA" w14:textId="7777777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400E" w:rsidRPr="009C526C" w14:paraId="5DFE0967" w14:textId="77777777" w:rsidTr="005929D8">
        <w:trPr>
          <w:tblHeader/>
        </w:trPr>
        <w:tc>
          <w:tcPr>
            <w:tcW w:w="2968" w:type="dxa"/>
          </w:tcPr>
          <w:p w14:paraId="1B2701C2" w14:textId="67D7D165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 xml:space="preserve">   </w:t>
            </w:r>
            <w:r w:rsidRPr="00CA1917"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</w:tcPr>
          <w:p w14:paraId="427B28B9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9D6125C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48AFC08" w14:textId="0FB5191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302,</w:t>
            </w:r>
            <w:r w:rsidR="00BD34A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477</w:t>
            </w:r>
          </w:p>
        </w:tc>
        <w:tc>
          <w:tcPr>
            <w:tcW w:w="236" w:type="dxa"/>
          </w:tcPr>
          <w:p w14:paraId="12F3A9FB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8CCCB64" w14:textId="06BBF8AC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CA1917">
              <w:rPr>
                <w:b/>
                <w:bCs/>
              </w:rPr>
              <w:t>292,090</w:t>
            </w:r>
          </w:p>
        </w:tc>
        <w:tc>
          <w:tcPr>
            <w:tcW w:w="241" w:type="dxa"/>
          </w:tcPr>
          <w:p w14:paraId="53A38090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4287E7DC" w14:textId="6B88E305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7D5C4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302,</w:t>
            </w:r>
            <w:r w:rsidR="00BD34A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477</w:t>
            </w:r>
          </w:p>
        </w:tc>
        <w:tc>
          <w:tcPr>
            <w:tcW w:w="255" w:type="dxa"/>
          </w:tcPr>
          <w:p w14:paraId="72D6AAB3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05F95AE" w14:textId="0229613C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19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292,090</w:t>
            </w:r>
          </w:p>
        </w:tc>
      </w:tr>
      <w:tr w:rsidR="00C6400E" w:rsidRPr="009C526C" w14:paraId="16FA5D69" w14:textId="77777777" w:rsidTr="005929D8">
        <w:trPr>
          <w:tblHeader/>
        </w:trPr>
        <w:tc>
          <w:tcPr>
            <w:tcW w:w="2968" w:type="dxa"/>
          </w:tcPr>
          <w:p w14:paraId="6D03C48C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44982A57" w14:textId="77777777" w:rsidR="00C6400E" w:rsidRPr="00CA1917" w:rsidRDefault="00C6400E" w:rsidP="00C640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C9D32A2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5AC4153" w14:textId="77777777" w:rsidR="00C6400E" w:rsidRPr="00CA1917" w:rsidRDefault="00C6400E" w:rsidP="00C6400E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52EA23" w14:textId="77777777" w:rsidR="00C6400E" w:rsidRPr="00CA1917" w:rsidRDefault="00C6400E" w:rsidP="00C640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ED2A84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5C84CFB6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E215713" w14:textId="77777777" w:rsidR="00C6400E" w:rsidRPr="00CA1917" w:rsidRDefault="00C6400E" w:rsidP="00C640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0166B91" w14:textId="77777777" w:rsidR="00C6400E" w:rsidRPr="00CA191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4729504C" w14:textId="77777777" w:rsidR="00C6400E" w:rsidRPr="00CA1917" w:rsidRDefault="00C6400E" w:rsidP="00C6400E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EDB9BCC" w14:textId="52CB409C" w:rsidR="00C12588" w:rsidRPr="001D0956" w:rsidRDefault="003040B9" w:rsidP="00CA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901"/>
        <w:gridCol w:w="267"/>
        <w:gridCol w:w="1080"/>
        <w:gridCol w:w="268"/>
        <w:gridCol w:w="1176"/>
        <w:gridCol w:w="237"/>
        <w:gridCol w:w="994"/>
        <w:gridCol w:w="236"/>
        <w:gridCol w:w="1166"/>
      </w:tblGrid>
      <w:tr w:rsidR="0063534A" w:rsidRPr="009C526C" w14:paraId="16057BA2" w14:textId="77777777" w:rsidTr="007C248D">
        <w:trPr>
          <w:tblHeader/>
        </w:trPr>
        <w:tc>
          <w:tcPr>
            <w:tcW w:w="3059" w:type="dxa"/>
          </w:tcPr>
          <w:p w14:paraId="79575F41" w14:textId="77777777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7EE4071" w14:textId="77777777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320E3D6E" w14:textId="77777777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7A2B0464" w14:textId="737A3348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5F546C42" w14:textId="77777777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44CA0A99" w14:textId="77777777" w:rsidR="0063534A" w:rsidRPr="009C526C" w:rsidRDefault="0063534A" w:rsidP="00CA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B94AB8" w:rsidRPr="009C526C" w14:paraId="09CA88A1" w14:textId="77777777" w:rsidTr="007C248D">
        <w:trPr>
          <w:tblHeader/>
        </w:trPr>
        <w:tc>
          <w:tcPr>
            <w:tcW w:w="3059" w:type="dxa"/>
          </w:tcPr>
          <w:p w14:paraId="6B64A67A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</w:tcPr>
          <w:p w14:paraId="0F53921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1FA03311" w14:textId="77777777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18CBFC" w14:textId="6542A3D5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</w:t>
            </w:r>
            <w:r w:rsidRPr="009E5297"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68" w:type="dxa"/>
          </w:tcPr>
          <w:p w14:paraId="1656428A" w14:textId="77777777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06436042" w14:textId="226711AC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</w:tcPr>
          <w:p w14:paraId="61D07953" w14:textId="77777777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15CB4B95" w14:textId="247CA70D" w:rsidR="00B94AB8" w:rsidRPr="009E5297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</w:t>
            </w:r>
            <w:r w:rsidRPr="009E5297"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36" w:type="dxa"/>
          </w:tcPr>
          <w:p w14:paraId="331F523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3A205EF" w14:textId="38C00BF3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B94AB8" w:rsidRPr="009C526C" w14:paraId="04B587B4" w14:textId="77777777" w:rsidTr="007C248D">
        <w:trPr>
          <w:tblHeader/>
        </w:trPr>
        <w:tc>
          <w:tcPr>
            <w:tcW w:w="3059" w:type="dxa"/>
          </w:tcPr>
          <w:p w14:paraId="39E8440F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hideMark/>
          </w:tcPr>
          <w:p w14:paraId="1E87B670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A6D46D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</w:tcPr>
          <w:p w14:paraId="576EA8FF" w14:textId="7AA8D9DC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268" w:type="dxa"/>
          </w:tcPr>
          <w:p w14:paraId="4B563553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5488034" w14:textId="2A08E5A2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  <w:tc>
          <w:tcPr>
            <w:tcW w:w="237" w:type="dxa"/>
          </w:tcPr>
          <w:p w14:paraId="096B1692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C4DA40C" w14:textId="559DEE10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236" w:type="dxa"/>
          </w:tcPr>
          <w:p w14:paraId="799B455C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4C0D4EE" w14:textId="1812CA15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</w:tr>
      <w:tr w:rsidR="00B94AB8" w:rsidRPr="009C526C" w14:paraId="3578D59C" w14:textId="77777777" w:rsidTr="007C248D">
        <w:trPr>
          <w:tblHeader/>
        </w:trPr>
        <w:tc>
          <w:tcPr>
            <w:tcW w:w="3059" w:type="dxa"/>
          </w:tcPr>
          <w:p w14:paraId="4323C4A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E3D1B34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AF6540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19498B7C" w14:textId="2D44296F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B94AB8" w:rsidRPr="009C526C" w14:paraId="367F4B48" w14:textId="77777777" w:rsidTr="007C248D">
        <w:trPr>
          <w:tblHeader/>
        </w:trPr>
        <w:tc>
          <w:tcPr>
            <w:tcW w:w="3059" w:type="dxa"/>
          </w:tcPr>
          <w:p w14:paraId="77A7990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73A6E68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53675F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E6B769" w14:textId="47035090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0217266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D29803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4C293B7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4DB2184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45A1A443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2779FA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B94AB8" w:rsidRPr="009C526C" w14:paraId="2D5F1B5B" w14:textId="77777777" w:rsidTr="007C248D">
        <w:trPr>
          <w:tblHeader/>
        </w:trPr>
        <w:tc>
          <w:tcPr>
            <w:tcW w:w="3059" w:type="dxa"/>
          </w:tcPr>
          <w:p w14:paraId="4C77CC5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</w:tcPr>
          <w:p w14:paraId="2AE8095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6DE4E6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BC1F1C" w14:textId="0D1139CE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 w:rsidRPr="001D43D8">
              <w:rPr>
                <w:spacing w:val="0"/>
              </w:rPr>
              <w:t>208,300</w:t>
            </w:r>
          </w:p>
        </w:tc>
        <w:tc>
          <w:tcPr>
            <w:tcW w:w="268" w:type="dxa"/>
          </w:tcPr>
          <w:p w14:paraId="2602455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02B2872" w14:textId="60DD8ABF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154,053</w:t>
            </w:r>
          </w:p>
        </w:tc>
        <w:tc>
          <w:tcPr>
            <w:tcW w:w="237" w:type="dxa"/>
          </w:tcPr>
          <w:p w14:paraId="52BB7155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F7B480" w14:textId="6921E26A" w:rsidR="00B94AB8" w:rsidRPr="00820030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</w:rPr>
            </w:pPr>
            <w:r w:rsidRPr="00544EF6">
              <w:rPr>
                <w:spacing w:val="0"/>
              </w:rPr>
              <w:t>208,300</w:t>
            </w:r>
          </w:p>
        </w:tc>
        <w:tc>
          <w:tcPr>
            <w:tcW w:w="236" w:type="dxa"/>
          </w:tcPr>
          <w:p w14:paraId="68D47E8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B079800" w14:textId="46216D99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154,053</w:t>
            </w:r>
          </w:p>
        </w:tc>
      </w:tr>
      <w:tr w:rsidR="00B94AB8" w:rsidRPr="009C526C" w14:paraId="67EF2C34" w14:textId="77777777" w:rsidTr="007C248D">
        <w:trPr>
          <w:tblHeader/>
        </w:trPr>
        <w:tc>
          <w:tcPr>
            <w:tcW w:w="3059" w:type="dxa"/>
          </w:tcPr>
          <w:p w14:paraId="34A9465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</w:tcPr>
          <w:p w14:paraId="5CFCD1CC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C774A64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09568C" w14:textId="49730443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</w:tcPr>
          <w:p w14:paraId="034A381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1568E2A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</w:tcPr>
          <w:p w14:paraId="0098C9D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084DD4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0429DD44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51A2AF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B94AB8" w:rsidRPr="009C526C" w14:paraId="1315DAD3" w14:textId="77777777" w:rsidTr="007C248D">
        <w:trPr>
          <w:tblHeader/>
        </w:trPr>
        <w:tc>
          <w:tcPr>
            <w:tcW w:w="3059" w:type="dxa"/>
          </w:tcPr>
          <w:p w14:paraId="5D7FABE4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5F2445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958A31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47068" w14:textId="00CB1BB9" w:rsidR="00B94AB8" w:rsidRPr="008701E2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1D43D8">
              <w:rPr>
                <w:spacing w:val="0"/>
              </w:rPr>
              <w:t>30,723</w:t>
            </w:r>
          </w:p>
        </w:tc>
        <w:tc>
          <w:tcPr>
            <w:tcW w:w="268" w:type="dxa"/>
          </w:tcPr>
          <w:p w14:paraId="08C92578" w14:textId="77777777" w:rsidR="00B94AB8" w:rsidRPr="008701E2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AF1E59" w14:textId="2E209AC7" w:rsidR="00B94AB8" w:rsidRPr="008701E2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8701E2">
              <w:rPr>
                <w:lang w:val="en-GB"/>
              </w:rPr>
              <w:t>72,364</w:t>
            </w:r>
          </w:p>
        </w:tc>
        <w:tc>
          <w:tcPr>
            <w:tcW w:w="237" w:type="dxa"/>
          </w:tcPr>
          <w:p w14:paraId="042C0730" w14:textId="77777777" w:rsidR="00B94AB8" w:rsidRPr="008701E2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81C8186" w14:textId="77E003C8" w:rsidR="00B94AB8" w:rsidRPr="008701E2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 w:rsidRPr="00544EF6">
              <w:rPr>
                <w:lang w:val="en-GB"/>
              </w:rPr>
              <w:t>30,723</w:t>
            </w:r>
          </w:p>
        </w:tc>
        <w:tc>
          <w:tcPr>
            <w:tcW w:w="236" w:type="dxa"/>
          </w:tcPr>
          <w:p w14:paraId="68A1B74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0161E9" w14:textId="0B766BF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72,364</w:t>
            </w:r>
          </w:p>
        </w:tc>
      </w:tr>
      <w:tr w:rsidR="00B94AB8" w:rsidRPr="009C526C" w14:paraId="163333AE" w14:textId="77777777" w:rsidTr="007C248D">
        <w:trPr>
          <w:tblHeader/>
        </w:trPr>
        <w:tc>
          <w:tcPr>
            <w:tcW w:w="3059" w:type="dxa"/>
          </w:tcPr>
          <w:p w14:paraId="48788673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52CAD3A6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B63025B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67A65" w14:textId="7BED3A63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1D43D8">
              <w:rPr>
                <w:spacing w:val="0"/>
              </w:rPr>
              <w:t>11,131</w:t>
            </w:r>
          </w:p>
        </w:tc>
        <w:tc>
          <w:tcPr>
            <w:tcW w:w="268" w:type="dxa"/>
          </w:tcPr>
          <w:p w14:paraId="41324E8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1FB8914" w14:textId="33DE9285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17,626</w:t>
            </w:r>
          </w:p>
        </w:tc>
        <w:tc>
          <w:tcPr>
            <w:tcW w:w="237" w:type="dxa"/>
          </w:tcPr>
          <w:p w14:paraId="69C69DA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9B0443" w14:textId="59E649EB" w:rsidR="00B94AB8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544EF6">
              <w:rPr>
                <w:spacing w:val="0"/>
              </w:rPr>
              <w:t>11,131</w:t>
            </w:r>
          </w:p>
        </w:tc>
        <w:tc>
          <w:tcPr>
            <w:tcW w:w="236" w:type="dxa"/>
          </w:tcPr>
          <w:p w14:paraId="6CFF23BA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30A88EA" w14:textId="59188CFD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17,626</w:t>
            </w:r>
          </w:p>
        </w:tc>
      </w:tr>
      <w:tr w:rsidR="00B94AB8" w:rsidRPr="009C526C" w14:paraId="21D332BC" w14:textId="77777777" w:rsidTr="007C248D">
        <w:trPr>
          <w:tblHeader/>
        </w:trPr>
        <w:tc>
          <w:tcPr>
            <w:tcW w:w="3059" w:type="dxa"/>
          </w:tcPr>
          <w:p w14:paraId="4552564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2C5BBB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C1BE852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00D7C" w14:textId="347BD81B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1D43D8">
              <w:rPr>
                <w:spacing w:val="0"/>
              </w:rPr>
              <w:t>11,33</w:t>
            </w:r>
            <w:r w:rsidR="009B19D4">
              <w:rPr>
                <w:spacing w:val="0"/>
              </w:rPr>
              <w:t>0</w:t>
            </w:r>
          </w:p>
        </w:tc>
        <w:tc>
          <w:tcPr>
            <w:tcW w:w="268" w:type="dxa"/>
          </w:tcPr>
          <w:p w14:paraId="40D2475C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E0861D2" w14:textId="7CA7C411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10,221</w:t>
            </w:r>
          </w:p>
        </w:tc>
        <w:tc>
          <w:tcPr>
            <w:tcW w:w="237" w:type="dxa"/>
          </w:tcPr>
          <w:p w14:paraId="029DA77C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52EECA0" w14:textId="3CC9C66C" w:rsidR="00B94AB8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 w:rsidRPr="00544EF6">
              <w:rPr>
                <w:lang w:val="en-GB"/>
              </w:rPr>
              <w:t>11,33</w:t>
            </w:r>
            <w:r w:rsidR="009B19D4">
              <w:rPr>
                <w:lang w:val="en-GB"/>
              </w:rPr>
              <w:t>0</w:t>
            </w:r>
          </w:p>
        </w:tc>
        <w:tc>
          <w:tcPr>
            <w:tcW w:w="236" w:type="dxa"/>
          </w:tcPr>
          <w:p w14:paraId="2438B941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F27B839" w14:textId="1DE5B0D6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10,221</w:t>
            </w:r>
          </w:p>
        </w:tc>
      </w:tr>
      <w:tr w:rsidR="00B94AB8" w:rsidRPr="009C526C" w14:paraId="3D3218EF" w14:textId="77777777" w:rsidTr="007C248D">
        <w:trPr>
          <w:tblHeader/>
        </w:trPr>
        <w:tc>
          <w:tcPr>
            <w:tcW w:w="3059" w:type="dxa"/>
          </w:tcPr>
          <w:p w14:paraId="3E4E097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</w:tcPr>
          <w:p w14:paraId="52CE431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EB8DE8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F1BFC6" w14:textId="1FD7E9F0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1D43D8">
              <w:rPr>
                <w:spacing w:val="0"/>
              </w:rPr>
              <w:t>25,882</w:t>
            </w:r>
          </w:p>
        </w:tc>
        <w:tc>
          <w:tcPr>
            <w:tcW w:w="268" w:type="dxa"/>
          </w:tcPr>
          <w:p w14:paraId="4E56DBA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53595DE" w14:textId="4B19B284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17,843</w:t>
            </w:r>
          </w:p>
        </w:tc>
        <w:tc>
          <w:tcPr>
            <w:tcW w:w="237" w:type="dxa"/>
          </w:tcPr>
          <w:p w14:paraId="23C35DB0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18EDDC1E" w14:textId="2B9428D1" w:rsidR="00B94AB8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544EF6">
              <w:rPr>
                <w:spacing w:val="0"/>
              </w:rPr>
              <w:t>25,821</w:t>
            </w:r>
          </w:p>
        </w:tc>
        <w:tc>
          <w:tcPr>
            <w:tcW w:w="236" w:type="dxa"/>
          </w:tcPr>
          <w:p w14:paraId="782220B2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04D3689" w14:textId="0FBDBCF0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17,782</w:t>
            </w:r>
          </w:p>
        </w:tc>
      </w:tr>
      <w:tr w:rsidR="00B94AB8" w:rsidRPr="009C526C" w14:paraId="3E97FCCE" w14:textId="77777777" w:rsidTr="007C248D">
        <w:trPr>
          <w:tblHeader/>
        </w:trPr>
        <w:tc>
          <w:tcPr>
            <w:tcW w:w="3059" w:type="dxa"/>
          </w:tcPr>
          <w:p w14:paraId="45F369A2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2628396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2B226BA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2EFE2E" w14:textId="39BA0BFE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1D43D8">
              <w:rPr>
                <w:b/>
                <w:bCs/>
                <w:spacing w:val="0"/>
              </w:rPr>
              <w:t>287,36</w:t>
            </w:r>
            <w:r w:rsidR="009B19D4">
              <w:rPr>
                <w:b/>
                <w:bCs/>
                <w:spacing w:val="0"/>
              </w:rPr>
              <w:t>6</w:t>
            </w:r>
          </w:p>
        </w:tc>
        <w:tc>
          <w:tcPr>
            <w:tcW w:w="268" w:type="dxa"/>
          </w:tcPr>
          <w:p w14:paraId="55DA1BC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2B687EE1" w14:textId="33E252FC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b/>
                <w:bCs/>
                <w:lang w:val="en-GB"/>
              </w:rPr>
              <w:t>272,107</w:t>
            </w:r>
          </w:p>
        </w:tc>
        <w:tc>
          <w:tcPr>
            <w:tcW w:w="237" w:type="dxa"/>
          </w:tcPr>
          <w:p w14:paraId="62D8528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1FE4031B" w14:textId="2A1F142B" w:rsidR="00B94AB8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544EF6">
              <w:rPr>
                <w:b/>
                <w:bCs/>
                <w:spacing w:val="0"/>
                <w:lang w:val="en-GB"/>
              </w:rPr>
              <w:t>287,30</w:t>
            </w:r>
            <w:r w:rsidR="009B19D4">
              <w:rPr>
                <w:b/>
                <w:bCs/>
                <w:spacing w:val="0"/>
                <w:lang w:val="en-GB"/>
              </w:rPr>
              <w:t>5</w:t>
            </w:r>
          </w:p>
        </w:tc>
        <w:tc>
          <w:tcPr>
            <w:tcW w:w="236" w:type="dxa"/>
          </w:tcPr>
          <w:p w14:paraId="0957DD6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AD593E9" w14:textId="7D0609B1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b/>
                <w:bCs/>
                <w:lang w:val="en-GB"/>
              </w:rPr>
              <w:t>272,046</w:t>
            </w:r>
          </w:p>
        </w:tc>
      </w:tr>
      <w:tr w:rsidR="007C248D" w:rsidRPr="009C526C" w14:paraId="6BAA940A" w14:textId="6BAEC894" w:rsidTr="007C248D">
        <w:trPr>
          <w:tblHeader/>
        </w:trPr>
        <w:tc>
          <w:tcPr>
            <w:tcW w:w="4227" w:type="dxa"/>
            <w:gridSpan w:val="3"/>
            <w:vAlign w:val="bottom"/>
          </w:tcPr>
          <w:p w14:paraId="1DCAECAE" w14:textId="4F098F27" w:rsidR="007C248D" w:rsidRPr="00362165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362165">
              <w:rPr>
                <w:i/>
                <w:iCs/>
                <w:spacing w:val="0"/>
                <w:cs/>
              </w:rPr>
              <w:t>หัก</w:t>
            </w:r>
            <w:r w:rsidRPr="00362165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918B59" w14:textId="0D60B717" w:rsidR="007C248D" w:rsidRPr="00362165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  <w:cs/>
              </w:rPr>
            </w:pPr>
            <w:r w:rsidRPr="001D43D8">
              <w:rPr>
                <w:spacing w:val="0"/>
              </w:rPr>
              <w:t>(18,</w:t>
            </w:r>
            <w:r w:rsidR="0085232A">
              <w:rPr>
                <w:spacing w:val="0"/>
              </w:rPr>
              <w:t>380</w:t>
            </w:r>
            <w:r w:rsidRPr="001D43D8">
              <w:rPr>
                <w:spacing w:val="0"/>
              </w:rPr>
              <w:t>)</w:t>
            </w:r>
          </w:p>
        </w:tc>
        <w:tc>
          <w:tcPr>
            <w:tcW w:w="268" w:type="dxa"/>
          </w:tcPr>
          <w:p w14:paraId="119BC6B4" w14:textId="77777777" w:rsidR="007C248D" w:rsidRPr="00362165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022940D" w14:textId="79A03483" w:rsidR="007C248D" w:rsidRPr="00362165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B446B2">
              <w:t>(15,295)</w:t>
            </w:r>
          </w:p>
        </w:tc>
        <w:tc>
          <w:tcPr>
            <w:tcW w:w="237" w:type="dxa"/>
          </w:tcPr>
          <w:p w14:paraId="69967416" w14:textId="77777777" w:rsidR="007C248D" w:rsidRPr="009C526C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4BF06721" w14:textId="56C7CF60" w:rsidR="007C248D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8"/>
              <w:rPr>
                <w:spacing w:val="0"/>
              </w:rPr>
            </w:pPr>
            <w:r w:rsidRPr="00544EF6">
              <w:rPr>
                <w:spacing w:val="0"/>
              </w:rPr>
              <w:t>(18,</w:t>
            </w:r>
            <w:r w:rsidR="0085232A">
              <w:rPr>
                <w:spacing w:val="0"/>
              </w:rPr>
              <w:t>319</w:t>
            </w:r>
            <w:r w:rsidRPr="00544EF6">
              <w:rPr>
                <w:spacing w:val="0"/>
              </w:rPr>
              <w:t>)</w:t>
            </w:r>
          </w:p>
        </w:tc>
        <w:tc>
          <w:tcPr>
            <w:tcW w:w="236" w:type="dxa"/>
          </w:tcPr>
          <w:p w14:paraId="60B12F7C" w14:textId="77777777" w:rsidR="007C248D" w:rsidRPr="009C526C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877815D" w14:textId="1EE11725" w:rsidR="007C248D" w:rsidRPr="00A24098" w:rsidRDefault="007C248D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</w:rPr>
            </w:pPr>
            <w:r w:rsidRPr="00A24098">
              <w:rPr>
                <w:spacing w:val="0"/>
              </w:rPr>
              <w:t>(15,234)</w:t>
            </w:r>
          </w:p>
        </w:tc>
      </w:tr>
      <w:tr w:rsidR="00B94AB8" w:rsidRPr="009C526C" w14:paraId="7DF094D7" w14:textId="77777777" w:rsidTr="007C248D">
        <w:trPr>
          <w:tblHeader/>
        </w:trPr>
        <w:tc>
          <w:tcPr>
            <w:tcW w:w="3059" w:type="dxa"/>
          </w:tcPr>
          <w:p w14:paraId="09FE39E0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</w:tcPr>
          <w:p w14:paraId="78FEEBC3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028F475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78A2E" w14:textId="07071702" w:rsidR="00B94AB8" w:rsidRPr="009C526C" w:rsidRDefault="001D43D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1D43D8">
              <w:rPr>
                <w:b/>
                <w:bCs/>
                <w:spacing w:val="0"/>
              </w:rPr>
              <w:t>26</w:t>
            </w:r>
            <w:r w:rsidR="0085232A">
              <w:rPr>
                <w:b/>
                <w:bCs/>
                <w:spacing w:val="0"/>
              </w:rPr>
              <w:t>8</w:t>
            </w:r>
            <w:r w:rsidR="00DE64B9">
              <w:rPr>
                <w:b/>
                <w:bCs/>
                <w:spacing w:val="0"/>
              </w:rPr>
              <w:t>,</w:t>
            </w:r>
            <w:r w:rsidR="0085232A">
              <w:rPr>
                <w:b/>
                <w:bCs/>
                <w:spacing w:val="0"/>
              </w:rPr>
              <w:t>986</w:t>
            </w:r>
          </w:p>
        </w:tc>
        <w:tc>
          <w:tcPr>
            <w:tcW w:w="268" w:type="dxa"/>
          </w:tcPr>
          <w:p w14:paraId="446CE7BE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3467B" w14:textId="0253A3C5" w:rsidR="00B94AB8" w:rsidRPr="009C526C" w:rsidRDefault="00B94AB8" w:rsidP="009D0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B446B2">
              <w:rPr>
                <w:b/>
                <w:bCs/>
              </w:rPr>
              <w:t>256,812</w:t>
            </w:r>
          </w:p>
        </w:tc>
        <w:tc>
          <w:tcPr>
            <w:tcW w:w="237" w:type="dxa"/>
          </w:tcPr>
          <w:p w14:paraId="15B3AA16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0D9D2" w14:textId="1ECC4E02" w:rsidR="00B94AB8" w:rsidRPr="009C526C" w:rsidRDefault="00544EF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cs/>
              </w:rPr>
            </w:pPr>
            <w:r w:rsidRPr="00544EF6">
              <w:rPr>
                <w:b/>
                <w:bCs/>
                <w:spacing w:val="0"/>
              </w:rPr>
              <w:t>26</w:t>
            </w:r>
            <w:r w:rsidR="0085232A">
              <w:rPr>
                <w:b/>
                <w:bCs/>
                <w:spacing w:val="0"/>
              </w:rPr>
              <w:t>8</w:t>
            </w:r>
            <w:r w:rsidR="009B6CDC">
              <w:rPr>
                <w:b/>
                <w:bCs/>
                <w:spacing w:val="0"/>
              </w:rPr>
              <w:t>,</w:t>
            </w:r>
            <w:r w:rsidR="0085232A">
              <w:rPr>
                <w:b/>
                <w:bCs/>
                <w:spacing w:val="0"/>
              </w:rPr>
              <w:t>986</w:t>
            </w:r>
          </w:p>
        </w:tc>
        <w:tc>
          <w:tcPr>
            <w:tcW w:w="236" w:type="dxa"/>
          </w:tcPr>
          <w:p w14:paraId="5801203C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E7A8F" w14:textId="124EF4AB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B446B2">
              <w:rPr>
                <w:b/>
                <w:bCs/>
              </w:rPr>
              <w:t>256,812</w:t>
            </w:r>
          </w:p>
        </w:tc>
      </w:tr>
    </w:tbl>
    <w:p w14:paraId="00CEABC0" w14:textId="4F952713" w:rsidR="00E35402" w:rsidRPr="009C526C" w:rsidRDefault="00E3540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40"/>
        </w:tabs>
        <w:spacing w:line="240" w:lineRule="auto"/>
        <w:rPr>
          <w:spacing w:val="0"/>
        </w:rPr>
      </w:pPr>
    </w:p>
    <w:tbl>
      <w:tblPr>
        <w:tblW w:w="93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5"/>
        <w:gridCol w:w="1262"/>
        <w:gridCol w:w="272"/>
        <w:gridCol w:w="1181"/>
        <w:gridCol w:w="270"/>
        <w:gridCol w:w="985"/>
        <w:gridCol w:w="184"/>
        <w:gridCol w:w="1171"/>
        <w:gridCol w:w="8"/>
      </w:tblGrid>
      <w:tr w:rsidR="00B94AB8" w:rsidRPr="009C526C" w14:paraId="33D148CC" w14:textId="77777777" w:rsidTr="00E90E2F">
        <w:trPr>
          <w:gridAfter w:val="1"/>
          <w:wAfter w:w="8" w:type="dxa"/>
          <w:cantSplit/>
          <w:tblHeader/>
        </w:trPr>
        <w:tc>
          <w:tcPr>
            <w:tcW w:w="4035" w:type="dxa"/>
            <w:vAlign w:val="bottom"/>
            <w:hideMark/>
          </w:tcPr>
          <w:p w14:paraId="678299EB" w14:textId="5A7A87B2" w:rsidR="00B94AB8" w:rsidRPr="009C526C" w:rsidRDefault="00B94AB8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15" w:type="dxa"/>
            <w:gridSpan w:val="3"/>
            <w:vAlign w:val="bottom"/>
          </w:tcPr>
          <w:p w14:paraId="1857AB62" w14:textId="77777777" w:rsidR="00B94AB8" w:rsidRPr="009C526C" w:rsidRDefault="00B94AB8" w:rsidP="00AC29F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568E5D" w14:textId="77777777" w:rsidR="00B94AB8" w:rsidRPr="009C526C" w:rsidRDefault="00B94AB8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A075BA" w14:textId="77777777" w:rsidR="00B94AB8" w:rsidRPr="009C526C" w:rsidRDefault="00B94AB8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AB8" w:rsidRPr="009C526C" w14:paraId="5EE54388" w14:textId="77777777" w:rsidTr="00E90E2F">
        <w:trPr>
          <w:cantSplit/>
          <w:tblHeader/>
        </w:trPr>
        <w:tc>
          <w:tcPr>
            <w:tcW w:w="4035" w:type="dxa"/>
            <w:vAlign w:val="bottom"/>
          </w:tcPr>
          <w:p w14:paraId="7EE2870F" w14:textId="77777777" w:rsidR="00B94AB8" w:rsidRPr="009C526C" w:rsidRDefault="00B94AB8" w:rsidP="00AC29FE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62" w:type="dxa"/>
          </w:tcPr>
          <w:p w14:paraId="53643931" w14:textId="26547C16" w:rsidR="00B94AB8" w:rsidRPr="009C526C" w:rsidRDefault="00B94AB8" w:rsidP="00AC29F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2568</w:t>
            </w:r>
          </w:p>
        </w:tc>
        <w:tc>
          <w:tcPr>
            <w:tcW w:w="272" w:type="dxa"/>
          </w:tcPr>
          <w:p w14:paraId="46F2F89F" w14:textId="77777777" w:rsidR="00B94AB8" w:rsidRPr="009C526C" w:rsidRDefault="00B94AB8" w:rsidP="00AC29F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7238D436" w14:textId="225F82FD" w:rsidR="00B94AB8" w:rsidRPr="009C526C" w:rsidRDefault="00B94AB8" w:rsidP="00AC29F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931FD67" w14:textId="77777777" w:rsidR="00B94AB8" w:rsidRPr="009C526C" w:rsidRDefault="00B94AB8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985" w:type="dxa"/>
          </w:tcPr>
          <w:p w14:paraId="5DD30D8A" w14:textId="7A2B8AB2" w:rsidR="00B94AB8" w:rsidRPr="009C526C" w:rsidRDefault="00B94AB8" w:rsidP="00AC29F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04BB5F06" w14:textId="77777777" w:rsidR="00B94AB8" w:rsidRPr="009C526C" w:rsidRDefault="00B94AB8" w:rsidP="00AC29F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9" w:type="dxa"/>
            <w:gridSpan w:val="2"/>
          </w:tcPr>
          <w:p w14:paraId="23390E45" w14:textId="6D02F1D1" w:rsidR="00B94AB8" w:rsidRPr="009C526C" w:rsidRDefault="00B94AB8" w:rsidP="00AC29F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B94AB8" w:rsidRPr="009C526C" w14:paraId="0CDAC503" w14:textId="77777777" w:rsidTr="00E90E2F">
        <w:trPr>
          <w:gridAfter w:val="1"/>
          <w:wAfter w:w="8" w:type="dxa"/>
          <w:cantSplit/>
          <w:tblHeader/>
        </w:trPr>
        <w:tc>
          <w:tcPr>
            <w:tcW w:w="4035" w:type="dxa"/>
            <w:vAlign w:val="bottom"/>
            <w:hideMark/>
          </w:tcPr>
          <w:p w14:paraId="1C5CA9C6" w14:textId="77777777" w:rsidR="00B94AB8" w:rsidRPr="009C526C" w:rsidRDefault="00B94AB8" w:rsidP="00AC29F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325" w:type="dxa"/>
            <w:gridSpan w:val="7"/>
            <w:vAlign w:val="bottom"/>
            <w:hideMark/>
          </w:tcPr>
          <w:p w14:paraId="29E9E3F4" w14:textId="77777777" w:rsidR="00B94AB8" w:rsidRPr="009C526C" w:rsidRDefault="00B94AB8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90E2F" w:rsidRPr="009C526C" w14:paraId="0E997BA0" w14:textId="77777777" w:rsidTr="00E90E2F">
        <w:trPr>
          <w:cantSplit/>
          <w:tblHeader/>
        </w:trPr>
        <w:tc>
          <w:tcPr>
            <w:tcW w:w="4035" w:type="dxa"/>
            <w:vAlign w:val="bottom"/>
          </w:tcPr>
          <w:p w14:paraId="5391BF2C" w14:textId="524886FF" w:rsidR="00E90E2F" w:rsidRPr="0026174D" w:rsidRDefault="00E90E2F" w:rsidP="00AC29F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6174D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 xml:space="preserve">1 </w:t>
            </w: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2" w:type="dxa"/>
            <w:vAlign w:val="bottom"/>
          </w:tcPr>
          <w:p w14:paraId="029EF985" w14:textId="0349BD51" w:rsidR="00E90E2F" w:rsidRPr="009B19D4" w:rsidRDefault="009B19D4" w:rsidP="0038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9B19D4">
              <w:rPr>
                <w:bCs/>
                <w:spacing w:val="0"/>
              </w:rPr>
              <w:t>15,295</w:t>
            </w:r>
          </w:p>
        </w:tc>
        <w:tc>
          <w:tcPr>
            <w:tcW w:w="272" w:type="dxa"/>
            <w:vAlign w:val="bottom"/>
          </w:tcPr>
          <w:p w14:paraId="27D71119" w14:textId="77777777" w:rsidR="00E90E2F" w:rsidRPr="00471536" w:rsidRDefault="00E90E2F" w:rsidP="00471536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vAlign w:val="bottom"/>
          </w:tcPr>
          <w:p w14:paraId="00B7C541" w14:textId="658CDAC2" w:rsidR="00E90E2F" w:rsidRPr="009D0886" w:rsidRDefault="00E90E2F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9D0886">
              <w:rPr>
                <w:bCs/>
                <w:spacing w:val="0"/>
              </w:rPr>
              <w:t>20,473</w:t>
            </w:r>
          </w:p>
        </w:tc>
        <w:tc>
          <w:tcPr>
            <w:tcW w:w="270" w:type="dxa"/>
            <w:vAlign w:val="bottom"/>
          </w:tcPr>
          <w:p w14:paraId="2516F893" w14:textId="77777777" w:rsidR="00E90E2F" w:rsidRPr="009D0886" w:rsidRDefault="00E90E2F" w:rsidP="009D0886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7D4AEE73" w14:textId="2FD88892" w:rsidR="00E90E2F" w:rsidRPr="00DE64B9" w:rsidRDefault="00AF04D0" w:rsidP="00613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</w:rPr>
            </w:pPr>
            <w:r w:rsidRPr="00DE64B9">
              <w:rPr>
                <w:spacing w:val="0"/>
              </w:rPr>
              <w:t>15,234</w:t>
            </w:r>
          </w:p>
        </w:tc>
        <w:tc>
          <w:tcPr>
            <w:tcW w:w="184" w:type="dxa"/>
            <w:vAlign w:val="bottom"/>
          </w:tcPr>
          <w:p w14:paraId="3EAAAF52" w14:textId="77777777" w:rsidR="00E90E2F" w:rsidRPr="009D0886" w:rsidRDefault="00E90E2F" w:rsidP="009D0886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95FE323" w14:textId="070A1216" w:rsidR="00E90E2F" w:rsidRPr="009D0886" w:rsidRDefault="00E90E2F" w:rsidP="00613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9D0886">
              <w:rPr>
                <w:bCs/>
                <w:spacing w:val="0"/>
              </w:rPr>
              <w:t>20,412</w:t>
            </w:r>
          </w:p>
        </w:tc>
      </w:tr>
      <w:tr w:rsidR="00E90E2F" w:rsidRPr="009C526C" w14:paraId="3633201F" w14:textId="77777777" w:rsidTr="00E90E2F">
        <w:trPr>
          <w:gridAfter w:val="1"/>
          <w:wAfter w:w="8" w:type="dxa"/>
          <w:cantSplit/>
          <w:tblHeader/>
        </w:trPr>
        <w:tc>
          <w:tcPr>
            <w:tcW w:w="4035" w:type="dxa"/>
            <w:vAlign w:val="bottom"/>
          </w:tcPr>
          <w:p w14:paraId="1757C14F" w14:textId="5208CB29" w:rsidR="00E90E2F" w:rsidRPr="0026174D" w:rsidRDefault="00E90E2F" w:rsidP="00AC29F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2B8F9200" w14:textId="6E2488C8" w:rsidR="00E90E2F" w:rsidRPr="00DE64B9" w:rsidRDefault="00EF570A" w:rsidP="0038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>
              <w:rPr>
                <w:bCs/>
                <w:spacing w:val="0"/>
              </w:rPr>
              <w:t>3</w:t>
            </w:r>
            <w:r w:rsidR="00DE64B9">
              <w:rPr>
                <w:bCs/>
                <w:spacing w:val="0"/>
              </w:rPr>
              <w:t>,</w:t>
            </w:r>
            <w:r>
              <w:rPr>
                <w:bCs/>
                <w:spacing w:val="0"/>
              </w:rPr>
              <w:t>085</w:t>
            </w:r>
          </w:p>
        </w:tc>
        <w:tc>
          <w:tcPr>
            <w:tcW w:w="272" w:type="dxa"/>
            <w:vAlign w:val="bottom"/>
          </w:tcPr>
          <w:p w14:paraId="3DE0C977" w14:textId="77777777" w:rsidR="00E90E2F" w:rsidRPr="00E90E2F" w:rsidRDefault="00E90E2F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739DAE4C" w14:textId="6CB02348" w:rsidR="00E90E2F" w:rsidRPr="009D0886" w:rsidRDefault="00E90E2F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cs/>
              </w:rPr>
            </w:pPr>
            <w:r w:rsidRPr="009D0886">
              <w:rPr>
                <w:bCs/>
                <w:spacing w:val="0"/>
              </w:rPr>
              <w:t>272</w:t>
            </w:r>
          </w:p>
        </w:tc>
        <w:tc>
          <w:tcPr>
            <w:tcW w:w="270" w:type="dxa"/>
            <w:vAlign w:val="bottom"/>
          </w:tcPr>
          <w:p w14:paraId="0334922C" w14:textId="77777777" w:rsidR="00E90E2F" w:rsidRPr="009D0886" w:rsidRDefault="00E90E2F" w:rsidP="009D0886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12D85F81" w14:textId="7EB5BC4D" w:rsidR="00E90E2F" w:rsidRPr="00DE64B9" w:rsidRDefault="00EF570A" w:rsidP="00613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3</w:t>
            </w:r>
            <w:r w:rsidR="00DE64B9" w:rsidRPr="00DE64B9">
              <w:rPr>
                <w:spacing w:val="0"/>
              </w:rPr>
              <w:t>,</w:t>
            </w:r>
            <w:r>
              <w:rPr>
                <w:spacing w:val="0"/>
              </w:rPr>
              <w:t>085</w:t>
            </w:r>
          </w:p>
        </w:tc>
        <w:tc>
          <w:tcPr>
            <w:tcW w:w="184" w:type="dxa"/>
            <w:vAlign w:val="bottom"/>
          </w:tcPr>
          <w:p w14:paraId="11D49037" w14:textId="213D32F5" w:rsidR="00E90E2F" w:rsidRPr="009D0886" w:rsidRDefault="00E90E2F" w:rsidP="009D0886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C9FB6C3" w14:textId="369553C1" w:rsidR="00E90E2F" w:rsidRPr="009D0886" w:rsidRDefault="00E90E2F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cs/>
              </w:rPr>
            </w:pPr>
            <w:r w:rsidRPr="009D0886">
              <w:rPr>
                <w:bCs/>
                <w:spacing w:val="0"/>
              </w:rPr>
              <w:t>272</w:t>
            </w:r>
          </w:p>
        </w:tc>
      </w:tr>
      <w:tr w:rsidR="00D45A74" w:rsidRPr="009C526C" w14:paraId="2C79BF5B" w14:textId="77777777" w:rsidTr="00D45A74">
        <w:trPr>
          <w:gridAfter w:val="1"/>
          <w:wAfter w:w="8" w:type="dxa"/>
          <w:cantSplit/>
          <w:tblHeader/>
        </w:trPr>
        <w:tc>
          <w:tcPr>
            <w:tcW w:w="4035" w:type="dxa"/>
            <w:vAlign w:val="bottom"/>
          </w:tcPr>
          <w:p w14:paraId="2555AE14" w14:textId="3EDD845A" w:rsidR="00D45A74" w:rsidRPr="0026174D" w:rsidRDefault="00D45A74" w:rsidP="00D45A7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ตัด</w:t>
            </w:r>
            <w:r w:rsidR="000352FB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60A5DB" w14:textId="228B37DA" w:rsidR="00D45A74" w:rsidRPr="00DF02FE" w:rsidRDefault="00D45A74" w:rsidP="0038031F">
            <w:pPr>
              <w:pStyle w:val="acctmergecolhdg"/>
              <w:tabs>
                <w:tab w:val="left" w:pos="752"/>
              </w:tabs>
              <w:spacing w:line="240" w:lineRule="auto"/>
              <w:ind w:left="24" w:firstLine="4"/>
              <w:jc w:val="both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  <w:r w:rsidRPr="0009454E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  <w:t xml:space="preserve">               </w:t>
            </w:r>
            <w:r w:rsidR="0009454E" w:rsidRPr="00DF02FE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2C78DF0" w14:textId="77777777" w:rsidR="00D45A74" w:rsidRPr="00E90E2F" w:rsidRDefault="00D45A74" w:rsidP="00D45A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C9CFFB0" w14:textId="2236C954" w:rsidR="00D45A74" w:rsidRPr="009D0886" w:rsidRDefault="00D45A74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D0886">
              <w:rPr>
                <w:bCs/>
                <w:spacing w:val="0"/>
              </w:rPr>
              <w:t>(5,480)</w:t>
            </w:r>
          </w:p>
        </w:tc>
        <w:tc>
          <w:tcPr>
            <w:tcW w:w="270" w:type="dxa"/>
            <w:vAlign w:val="bottom"/>
          </w:tcPr>
          <w:p w14:paraId="1E09D210" w14:textId="77777777" w:rsidR="00D45A74" w:rsidRPr="009D0886" w:rsidRDefault="00D45A74" w:rsidP="00D45A74">
            <w:pPr>
              <w:pStyle w:val="acctmergecolhdg"/>
              <w:spacing w:line="240" w:lineRule="auto"/>
              <w:ind w:left="-83" w:right="10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9CC8275" w14:textId="00D90215" w:rsidR="00D45A74" w:rsidRPr="0009454E" w:rsidRDefault="00D45A74" w:rsidP="00A3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66"/>
              <w:jc w:val="center"/>
              <w:rPr>
                <w:spacing w:val="0"/>
                <w:cs/>
              </w:rPr>
            </w:pPr>
            <w:r w:rsidRPr="0009454E">
              <w:rPr>
                <w:spacing w:val="0"/>
              </w:rPr>
              <w:t xml:space="preserve">       -</w:t>
            </w:r>
          </w:p>
        </w:tc>
        <w:tc>
          <w:tcPr>
            <w:tcW w:w="184" w:type="dxa"/>
            <w:vAlign w:val="bottom"/>
          </w:tcPr>
          <w:p w14:paraId="35B5A9C2" w14:textId="77777777" w:rsidR="00D45A74" w:rsidRPr="009D0886" w:rsidRDefault="00D45A74" w:rsidP="00D45A74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304067C" w14:textId="2BEC5FCC" w:rsidR="00D45A74" w:rsidRPr="009D0886" w:rsidRDefault="00D45A74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D0886">
              <w:rPr>
                <w:bCs/>
                <w:spacing w:val="0"/>
              </w:rPr>
              <w:t>(5,480)</w:t>
            </w:r>
          </w:p>
        </w:tc>
      </w:tr>
      <w:tr w:rsidR="00D45A74" w:rsidRPr="004B78EF" w14:paraId="6024F127" w14:textId="77777777" w:rsidTr="00330EEB">
        <w:trPr>
          <w:cantSplit/>
        </w:trPr>
        <w:tc>
          <w:tcPr>
            <w:tcW w:w="4035" w:type="dxa"/>
          </w:tcPr>
          <w:p w14:paraId="3FC4AE80" w14:textId="1F25581D" w:rsidR="00D45A74" w:rsidRPr="0026174D" w:rsidRDefault="00D45A74" w:rsidP="00D45A74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E74197">
              <w:rPr>
                <w:rFonts w:hint="cs"/>
                <w:b/>
                <w:bCs/>
                <w:spacing w:val="0"/>
                <w:cs/>
              </w:rPr>
              <w:t xml:space="preserve">ณ วันที่ </w:t>
            </w:r>
            <w:r w:rsidRPr="00E74197">
              <w:rPr>
                <w:b/>
                <w:bCs/>
                <w:spacing w:val="0"/>
              </w:rPr>
              <w:t xml:space="preserve">30 </w:t>
            </w:r>
            <w:r w:rsidRPr="00E74197">
              <w:rPr>
                <w:rFonts w:hint="cs"/>
                <w:b/>
                <w:bCs/>
                <w:spacing w:val="0"/>
                <w:cs/>
              </w:rPr>
              <w:t>กันยายน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76736FE" w14:textId="749208A8" w:rsidR="00D45A74" w:rsidRPr="009B19D4" w:rsidRDefault="00D45A74" w:rsidP="0038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D26A07">
              <w:rPr>
                <w:b/>
                <w:bCs/>
                <w:spacing w:val="0"/>
              </w:rPr>
              <w:t>1</w:t>
            </w:r>
            <w:r>
              <w:rPr>
                <w:b/>
                <w:bCs/>
                <w:spacing w:val="0"/>
              </w:rPr>
              <w:t>8,</w:t>
            </w:r>
            <w:r w:rsidR="00EF570A">
              <w:rPr>
                <w:b/>
                <w:bCs/>
                <w:spacing w:val="0"/>
              </w:rPr>
              <w:t>380</w:t>
            </w:r>
          </w:p>
        </w:tc>
        <w:tc>
          <w:tcPr>
            <w:tcW w:w="272" w:type="dxa"/>
          </w:tcPr>
          <w:p w14:paraId="4DB5ADF3" w14:textId="77777777" w:rsidR="00D45A74" w:rsidRPr="004B78EF" w:rsidRDefault="00D45A74" w:rsidP="00D45A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DDF30E6" w14:textId="76B21B63" w:rsidR="00D45A74" w:rsidRPr="00D26A07" w:rsidRDefault="00D45A74" w:rsidP="00431815">
            <w:pPr>
              <w:pStyle w:val="a1"/>
              <w:tabs>
                <w:tab w:val="decimal" w:pos="830"/>
              </w:tabs>
              <w:ind w:right="10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26A0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15,265</w:t>
            </w:r>
          </w:p>
        </w:tc>
        <w:tc>
          <w:tcPr>
            <w:tcW w:w="270" w:type="dxa"/>
          </w:tcPr>
          <w:p w14:paraId="0663B76F" w14:textId="77777777" w:rsidR="00D45A74" w:rsidRPr="00D26A07" w:rsidRDefault="00D45A74" w:rsidP="00D45A74">
            <w:pPr>
              <w:pStyle w:val="acctfourfigures"/>
              <w:tabs>
                <w:tab w:val="decimal" w:pos="731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3A80C290" w14:textId="0888E13A" w:rsidR="00D45A74" w:rsidRPr="00D26A07" w:rsidRDefault="00D45A74" w:rsidP="00613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b/>
                <w:bCs/>
                <w:spacing w:val="0"/>
                <w:cs/>
              </w:rPr>
            </w:pPr>
            <w:r w:rsidRPr="00D26A07">
              <w:rPr>
                <w:b/>
                <w:bCs/>
                <w:spacing w:val="0"/>
              </w:rPr>
              <w:t>1</w:t>
            </w:r>
            <w:r>
              <w:rPr>
                <w:b/>
                <w:bCs/>
                <w:spacing w:val="0"/>
              </w:rPr>
              <w:t>8,</w:t>
            </w:r>
            <w:r w:rsidR="00EF570A">
              <w:rPr>
                <w:b/>
                <w:bCs/>
                <w:spacing w:val="0"/>
              </w:rPr>
              <w:t>319</w:t>
            </w:r>
          </w:p>
        </w:tc>
        <w:tc>
          <w:tcPr>
            <w:tcW w:w="184" w:type="dxa"/>
          </w:tcPr>
          <w:p w14:paraId="78B4F2B7" w14:textId="77777777" w:rsidR="00D45A74" w:rsidRPr="00AF04D0" w:rsidRDefault="00D45A74" w:rsidP="00D45A74">
            <w:pPr>
              <w:pStyle w:val="acctfourfigures"/>
              <w:tabs>
                <w:tab w:val="decimal" w:pos="878"/>
              </w:tabs>
              <w:spacing w:line="240" w:lineRule="auto"/>
              <w:ind w:right="11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D03F9B" w14:textId="29D1906A" w:rsidR="00D45A74" w:rsidRPr="00AF04D0" w:rsidRDefault="00D45A74" w:rsidP="004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spacing w:val="0"/>
              </w:rPr>
            </w:pPr>
            <w:r w:rsidRPr="00D26A07">
              <w:rPr>
                <w:b/>
                <w:bCs/>
                <w:spacing w:val="0"/>
              </w:rPr>
              <w:t>15,204</w:t>
            </w:r>
          </w:p>
        </w:tc>
      </w:tr>
    </w:tbl>
    <w:p w14:paraId="6C7BD75E" w14:textId="77777777" w:rsidR="0026174D" w:rsidRDefault="0026174D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</w:rPr>
      </w:pPr>
    </w:p>
    <w:p w14:paraId="49A0C206" w14:textId="1F2A527E" w:rsidR="004B4E75" w:rsidRPr="009C526C" w:rsidRDefault="006A7DDA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4</w:t>
      </w:r>
      <w:r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B838A9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0570BA46" w:rsidR="007C3EF7" w:rsidRPr="009C526C" w:rsidRDefault="00B94AB8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กันยายน</w:t>
            </w:r>
            <w:r w:rsidRPr="009C526C">
              <w:rPr>
                <w:spacing w:val="0"/>
              </w:rPr>
              <w:t xml:space="preserve"> </w:t>
            </w:r>
            <w:r w:rsidR="00903A1C" w:rsidRPr="009E5297">
              <w:rPr>
                <w:b/>
                <w:bCs/>
                <w:i/>
                <w:iCs/>
                <w:spacing w:val="0"/>
              </w:rPr>
              <w:t>256</w:t>
            </w:r>
            <w:r w:rsidR="00AF08B9" w:rsidRPr="009E5297">
              <w:rPr>
                <w:b/>
                <w:bCs/>
                <w:i/>
                <w:iCs/>
                <w:spacing w:val="0"/>
              </w:rPr>
              <w:t>8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4BB8EF81" w14:textId="02007B9A" w:rsidR="007B3986" w:rsidRPr="009C526C" w:rsidRDefault="00422EB7" w:rsidP="0003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461,647</w:t>
            </w:r>
          </w:p>
        </w:tc>
        <w:tc>
          <w:tcPr>
            <w:tcW w:w="261" w:type="dxa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08BDDA4D" w14:textId="08ED9D94" w:rsidR="007B3986" w:rsidRPr="009C526C" w:rsidRDefault="00422EB7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>
              <w:rPr>
                <w:spacing w:val="0"/>
              </w:rPr>
              <w:t>461,647</w:t>
            </w:r>
          </w:p>
        </w:tc>
      </w:tr>
      <w:tr w:rsidR="00154108" w:rsidRPr="009C526C" w14:paraId="37449296" w14:textId="77777777" w:rsidTr="00982F4D">
        <w:tc>
          <w:tcPr>
            <w:tcW w:w="5220" w:type="dxa"/>
          </w:tcPr>
          <w:p w14:paraId="4AD9C0F2" w14:textId="5FC97E02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154108" w:rsidRPr="009C526C" w:rsidRDefault="00154108" w:rsidP="0015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0E20E5A0" w14:textId="2F5358D4" w:rsidR="00154108" w:rsidRPr="009C526C" w:rsidRDefault="0056614C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422EB7">
              <w:rPr>
                <w:spacing w:val="0"/>
              </w:rPr>
              <w:t>18,760</w:t>
            </w:r>
            <w:r>
              <w:rPr>
                <w:spacing w:val="0"/>
              </w:rPr>
              <w:t>)</w:t>
            </w:r>
          </w:p>
        </w:tc>
        <w:tc>
          <w:tcPr>
            <w:tcW w:w="261" w:type="dxa"/>
            <w:vAlign w:val="bottom"/>
          </w:tcPr>
          <w:p w14:paraId="1F15DF6D" w14:textId="77777777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25292A32" w14:textId="7313D7A8" w:rsidR="00154108" w:rsidRPr="009C526C" w:rsidRDefault="0056614C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422EB7" w:rsidRPr="00422EB7">
              <w:rPr>
                <w:spacing w:val="0"/>
              </w:rPr>
              <w:t>18,760</w:t>
            </w:r>
            <w:r>
              <w:rPr>
                <w:spacing w:val="0"/>
              </w:rPr>
              <w:t>)</w:t>
            </w:r>
          </w:p>
        </w:tc>
      </w:tr>
      <w:tr w:rsidR="00767EE9" w:rsidRPr="009C526C" w14:paraId="3E18E2D1" w14:textId="77777777" w:rsidTr="00982F4D">
        <w:tc>
          <w:tcPr>
            <w:tcW w:w="5220" w:type="dxa"/>
          </w:tcPr>
          <w:p w14:paraId="62353C8B" w14:textId="02E1B579" w:rsidR="00767EE9" w:rsidRPr="009C526C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767EE9">
              <w:rPr>
                <w:spacing w:val="0"/>
                <w:cs/>
              </w:rPr>
              <w:t>โอนไป</w:t>
            </w:r>
            <w:r>
              <w:rPr>
                <w:rFonts w:hint="cs"/>
                <w:spacing w:val="0"/>
                <w:cs/>
              </w:rPr>
              <w:t>ที่ดิน อาคารและอุปกรณ์</w:t>
            </w:r>
            <w:r w:rsidRPr="00767EE9">
              <w:rPr>
                <w:spacing w:val="0"/>
                <w:cs/>
              </w:rPr>
              <w:t xml:space="preserve"> - ราคาตามบัญชีสุทธิ</w:t>
            </w:r>
          </w:p>
        </w:tc>
        <w:tc>
          <w:tcPr>
            <w:tcW w:w="276" w:type="dxa"/>
          </w:tcPr>
          <w:p w14:paraId="2F60978F" w14:textId="77777777" w:rsidR="00767EE9" w:rsidRPr="009C526C" w:rsidRDefault="00767EE9" w:rsidP="0015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27A3147B" w14:textId="501A6AB6" w:rsidR="00767EE9" w:rsidRPr="004C3721" w:rsidRDefault="00422EB7" w:rsidP="003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(995)</w:t>
            </w:r>
          </w:p>
        </w:tc>
        <w:tc>
          <w:tcPr>
            <w:tcW w:w="261" w:type="dxa"/>
            <w:vAlign w:val="bottom"/>
          </w:tcPr>
          <w:p w14:paraId="365569C2" w14:textId="77777777" w:rsidR="00767EE9" w:rsidRPr="009C526C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05C6FE5D" w14:textId="106775B8" w:rsidR="00767EE9" w:rsidRPr="004C3721" w:rsidRDefault="00422EB7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>
              <w:rPr>
                <w:spacing w:val="0"/>
              </w:rPr>
              <w:t>(995)</w:t>
            </w:r>
          </w:p>
        </w:tc>
      </w:tr>
    </w:tbl>
    <w:p w14:paraId="147B7859" w14:textId="77777777" w:rsidR="002D30A3" w:rsidRDefault="002D30A3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4A948D0D" w14:textId="13B68970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lastRenderedPageBreak/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B838A9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B94AB8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7910BC0A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น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b/>
                <w:bCs/>
                <w:i/>
                <w:iCs/>
                <w:spacing w:val="0"/>
              </w:rPr>
              <w:t>256</w:t>
            </w:r>
            <w:r>
              <w:rPr>
                <w:rFonts w:hint="cs"/>
                <w:b/>
                <w:bCs/>
                <w:i/>
                <w:iCs/>
                <w:spacing w:val="0"/>
                <w:cs/>
              </w:rPr>
              <w:t>8</w:t>
            </w:r>
          </w:p>
        </w:tc>
        <w:tc>
          <w:tcPr>
            <w:tcW w:w="275" w:type="dxa"/>
          </w:tcPr>
          <w:p w14:paraId="46889B87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B94AB8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B94AB8" w:rsidRPr="009C526C" w:rsidRDefault="00B94AB8" w:rsidP="00B94AB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4AB8" w:rsidRPr="009C526C" w14:paraId="7663335E" w14:textId="77777777" w:rsidTr="00A17CB8">
        <w:tc>
          <w:tcPr>
            <w:tcW w:w="5220" w:type="dxa"/>
          </w:tcPr>
          <w:p w14:paraId="51519BAC" w14:textId="1BF5C348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</w:tcPr>
          <w:p w14:paraId="72B9256E" w14:textId="61AF3B60" w:rsidR="00B94AB8" w:rsidRPr="009C526C" w:rsidRDefault="00A17C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14,625</w:t>
            </w:r>
          </w:p>
        </w:tc>
        <w:tc>
          <w:tcPr>
            <w:tcW w:w="262" w:type="dxa"/>
            <w:vAlign w:val="bottom"/>
          </w:tcPr>
          <w:p w14:paraId="43DDF50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</w:tcPr>
          <w:p w14:paraId="350E085A" w14:textId="1FC64AD9" w:rsidR="00B94AB8" w:rsidRPr="009C526C" w:rsidRDefault="00A17C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 w:rsidRPr="00A17CB8">
              <w:rPr>
                <w:spacing w:val="0"/>
              </w:rPr>
              <w:t>14,625</w:t>
            </w:r>
          </w:p>
        </w:tc>
      </w:tr>
      <w:tr w:rsidR="00115FA5" w:rsidRPr="009C526C" w14:paraId="701364B2" w14:textId="77777777" w:rsidTr="00A17CB8">
        <w:tc>
          <w:tcPr>
            <w:tcW w:w="5220" w:type="dxa"/>
          </w:tcPr>
          <w:p w14:paraId="2A27ADF6" w14:textId="1B4CA1E2" w:rsidR="00115FA5" w:rsidRPr="009C526C" w:rsidRDefault="00115FA5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5" w:type="dxa"/>
          </w:tcPr>
          <w:p w14:paraId="4F4988A3" w14:textId="77777777" w:rsidR="00115FA5" w:rsidRPr="009C526C" w:rsidRDefault="00115FA5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</w:tcPr>
          <w:p w14:paraId="530BBFFD" w14:textId="4A37E0F2" w:rsidR="00115FA5" w:rsidRDefault="0056614C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(4)</w:t>
            </w:r>
          </w:p>
        </w:tc>
        <w:tc>
          <w:tcPr>
            <w:tcW w:w="262" w:type="dxa"/>
            <w:vAlign w:val="bottom"/>
          </w:tcPr>
          <w:p w14:paraId="04D12089" w14:textId="77777777" w:rsidR="00115FA5" w:rsidRPr="009C526C" w:rsidRDefault="00115FA5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</w:tcPr>
          <w:p w14:paraId="65D9D027" w14:textId="584A23F9" w:rsidR="00115FA5" w:rsidRPr="00A17CB8" w:rsidRDefault="0056614C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(4)</w:t>
            </w:r>
          </w:p>
        </w:tc>
      </w:tr>
      <w:tr w:rsidR="00B94AB8" w:rsidRPr="009C526C" w14:paraId="73F781BF" w14:textId="77777777" w:rsidTr="00A17CB8">
        <w:tc>
          <w:tcPr>
            <w:tcW w:w="5220" w:type="dxa"/>
          </w:tcPr>
          <w:p w14:paraId="349EB282" w14:textId="194713B4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767EE9">
              <w:rPr>
                <w:spacing w:val="0"/>
                <w:cs/>
              </w:rPr>
              <w:t>โอ</w:t>
            </w:r>
            <w:r>
              <w:rPr>
                <w:rFonts w:hint="cs"/>
                <w:spacing w:val="0"/>
                <w:cs/>
              </w:rPr>
              <w:t>นจากอุปกรณ์โครงข่าย</w:t>
            </w:r>
            <w:r w:rsidRPr="00767EE9">
              <w:rPr>
                <w:spacing w:val="0"/>
                <w:cs/>
              </w:rPr>
              <w:t xml:space="preserve"> - ราคาตามบัญชีสุทธิ</w:t>
            </w:r>
          </w:p>
        </w:tc>
        <w:tc>
          <w:tcPr>
            <w:tcW w:w="275" w:type="dxa"/>
          </w:tcPr>
          <w:p w14:paraId="4732E584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</w:tcPr>
          <w:p w14:paraId="069BCCF4" w14:textId="44623B97" w:rsidR="00B94AB8" w:rsidRPr="004C3721" w:rsidRDefault="00A17C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995</w:t>
            </w:r>
          </w:p>
        </w:tc>
        <w:tc>
          <w:tcPr>
            <w:tcW w:w="262" w:type="dxa"/>
            <w:vAlign w:val="bottom"/>
          </w:tcPr>
          <w:p w14:paraId="22125182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</w:tcPr>
          <w:p w14:paraId="33CDA9CA" w14:textId="0E6DC9C9" w:rsidR="00B94AB8" w:rsidRPr="004C3721" w:rsidRDefault="00A17CB8" w:rsidP="00566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995</w:t>
            </w:r>
          </w:p>
        </w:tc>
      </w:tr>
    </w:tbl>
    <w:p w14:paraId="6DB8BA24" w14:textId="77777777" w:rsidR="00C1202C" w:rsidRDefault="00C1202C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0EC5A803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B838A9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  <w:sz w:val="20"/>
          <w:szCs w:val="20"/>
        </w:rPr>
      </w:pPr>
    </w:p>
    <w:p w14:paraId="4D4F34E6" w14:textId="56035E0C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B94AB8">
        <w:rPr>
          <w:rFonts w:hint="cs"/>
          <w:spacing w:val="0"/>
          <w:cs/>
        </w:rPr>
        <w:t>เ</w:t>
      </w:r>
      <w:r w:rsidR="009E5297">
        <w:rPr>
          <w:rFonts w:hint="cs"/>
          <w:spacing w:val="0"/>
          <w:cs/>
        </w:rPr>
        <w:t>ก</w:t>
      </w:r>
      <w:r w:rsidR="00B94AB8">
        <w:rPr>
          <w:rFonts w:hint="cs"/>
          <w:spacing w:val="0"/>
          <w:cs/>
        </w:rPr>
        <w:t>้า</w:t>
      </w:r>
      <w:r w:rsidRPr="009C526C">
        <w:rPr>
          <w:spacing w:val="0"/>
          <w:cs/>
          <w:lang w:val="th-TH"/>
        </w:rPr>
        <w:t>เดือนสิ้นสุ</w:t>
      </w:r>
      <w:r w:rsidR="00A7113B" w:rsidRPr="009C526C">
        <w:rPr>
          <w:rFonts w:hint="cs"/>
          <w:spacing w:val="0"/>
          <w:cs/>
          <w:lang w:val="th-TH"/>
        </w:rPr>
        <w:t>ด</w:t>
      </w:r>
      <w:r w:rsidR="00A7113B" w:rsidRPr="009E5297">
        <w:rPr>
          <w:rFonts w:hint="cs"/>
          <w:spacing w:val="0"/>
          <w:cs/>
          <w:lang w:val="th-TH"/>
        </w:rPr>
        <w:t xml:space="preserve">วันที่ </w:t>
      </w:r>
      <w:r w:rsidR="00AD22FF" w:rsidRPr="009E5297">
        <w:rPr>
          <w:spacing w:val="0"/>
        </w:rPr>
        <w:t xml:space="preserve">30 </w:t>
      </w:r>
      <w:r w:rsidR="00B94AB8">
        <w:rPr>
          <w:rFonts w:hint="cs"/>
          <w:spacing w:val="0"/>
          <w:cs/>
        </w:rPr>
        <w:t>กันยา</w:t>
      </w:r>
      <w:r w:rsidR="00AD22FF" w:rsidRPr="009E5297">
        <w:rPr>
          <w:rFonts w:hint="cs"/>
          <w:spacing w:val="0"/>
          <w:cs/>
        </w:rPr>
        <w:t>ยน</w:t>
      </w:r>
      <w:r w:rsidRPr="009E5297">
        <w:rPr>
          <w:spacing w:val="0"/>
          <w:cs/>
          <w:lang w:val="th-TH"/>
        </w:rPr>
        <w:t xml:space="preserve"> </w:t>
      </w:r>
      <w:r w:rsidR="00903A1C" w:rsidRPr="009E5297">
        <w:rPr>
          <w:spacing w:val="0"/>
        </w:rPr>
        <w:t>256</w:t>
      </w:r>
      <w:r w:rsidR="00AF08B9" w:rsidRPr="009E5297">
        <w:rPr>
          <w:spacing w:val="0"/>
        </w:rPr>
        <w:t>8</w:t>
      </w:r>
      <w:r w:rsidRPr="009C526C">
        <w:rPr>
          <w:spacing w:val="0"/>
          <w:cs/>
          <w:lang w:val="th-TH"/>
        </w:rPr>
        <w:t xml:space="preserve"> กลุ่มบริษัทเช่าอาคาร</w:t>
      </w:r>
      <w:r w:rsidR="00A249C0">
        <w:rPr>
          <w:rFonts w:hint="cs"/>
          <w:spacing w:val="0"/>
          <w:cs/>
          <w:lang w:val="th-TH"/>
        </w:rPr>
        <w:t xml:space="preserve"> พื้นที่เพื่อให้บริการ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AC252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AC252C">
        <w:rPr>
          <w:spacing w:val="0"/>
        </w:rPr>
        <w:t>3</w:t>
      </w:r>
      <w:r w:rsidR="00AF08B9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ปี โดยมีค่าเช่าคงที่ตลอดอายุสัญญา</w:t>
      </w:r>
    </w:p>
    <w:p w14:paraId="1CD1F689" w14:textId="77777777" w:rsidR="001E19B2" w:rsidRPr="009C526C" w:rsidRDefault="001E19B2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56BE6053" w:rsidR="007C3EF7" w:rsidRPr="00AD22FF" w:rsidRDefault="00B94AB8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  <w:highlight w:val="green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กันยายน</w:t>
            </w:r>
            <w:r w:rsidRPr="009C526C">
              <w:rPr>
                <w:spacing w:val="0"/>
              </w:rPr>
              <w:t xml:space="preserve"> </w:t>
            </w:r>
            <w:r w:rsidR="00AF08B9" w:rsidRPr="009E5297">
              <w:rPr>
                <w:b/>
                <w:bCs/>
                <w:i/>
                <w:iCs/>
                <w:spacing w:val="0"/>
              </w:rPr>
              <w:t>2568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1E7DDC60" w:rsidR="007C3EF7" w:rsidRPr="009C526C" w:rsidRDefault="00AE7900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105,589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3E774577" w:rsidR="007C3EF7" w:rsidRPr="009C526C" w:rsidRDefault="00AE7900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105,589</w:t>
            </w:r>
          </w:p>
        </w:tc>
      </w:tr>
    </w:tbl>
    <w:p w14:paraId="12F94A7D" w14:textId="77777777" w:rsidR="007A62F9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</w:rPr>
      </w:pPr>
    </w:p>
    <w:p w14:paraId="637400CB" w14:textId="00AB6977" w:rsidR="004B4E75" w:rsidRPr="005450D5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7</w:t>
      </w:r>
      <w:r w:rsidR="000440DB" w:rsidRPr="009C526C">
        <w:rPr>
          <w:b/>
          <w:bCs/>
          <w:spacing w:val="0"/>
        </w:rPr>
        <w:tab/>
      </w:r>
      <w:r w:rsidR="004B4E75" w:rsidRPr="005450D5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Pr="005450D5" w:rsidRDefault="008917D5" w:rsidP="005E0332">
      <w:pPr>
        <w:rPr>
          <w:spacing w:val="0"/>
          <w:lang w:eastAsia="x-none"/>
        </w:rPr>
      </w:pPr>
    </w:p>
    <w:p w14:paraId="51260F6C" w14:textId="2F887C44" w:rsidR="0049072B" w:rsidRPr="00C81138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C81138">
        <w:rPr>
          <w:rFonts w:eastAsia="MS Mincho" w:hint="cs"/>
          <w:spacing w:val="0"/>
          <w:cs/>
          <w:lang w:eastAsia="x-none"/>
        </w:rPr>
        <w:t>ในระหว่างงวด</w:t>
      </w:r>
      <w:r w:rsidR="00B94AB8" w:rsidRPr="00C81138">
        <w:rPr>
          <w:rFonts w:eastAsia="MS Mincho" w:hint="cs"/>
          <w:spacing w:val="0"/>
          <w:cs/>
          <w:lang w:eastAsia="x-none"/>
        </w:rPr>
        <w:t>เ</w:t>
      </w:r>
      <w:r w:rsidRPr="00C81138">
        <w:rPr>
          <w:rFonts w:eastAsia="MS Mincho" w:hint="cs"/>
          <w:spacing w:val="0"/>
          <w:cs/>
          <w:lang w:eastAsia="x-none"/>
        </w:rPr>
        <w:t>ก</w:t>
      </w:r>
      <w:r w:rsidR="00B94AB8" w:rsidRPr="00C81138">
        <w:rPr>
          <w:rFonts w:eastAsia="MS Mincho" w:hint="cs"/>
          <w:spacing w:val="0"/>
          <w:cs/>
          <w:lang w:eastAsia="x-none"/>
        </w:rPr>
        <w:t>้า</w:t>
      </w:r>
      <w:r w:rsidRPr="00C81138">
        <w:rPr>
          <w:rFonts w:eastAsia="MS Mincho" w:hint="cs"/>
          <w:spacing w:val="0"/>
          <w:cs/>
          <w:lang w:eastAsia="x-none"/>
        </w:rPr>
        <w:t xml:space="preserve">เดือนสิ้นสุดวันที่ </w:t>
      </w:r>
      <w:r w:rsidRPr="00C81138">
        <w:rPr>
          <w:rFonts w:asciiTheme="majorBidi" w:eastAsia="MS Mincho" w:hAnsiTheme="majorBidi" w:cstheme="majorBidi"/>
        </w:rPr>
        <w:t xml:space="preserve">30 </w:t>
      </w:r>
      <w:r w:rsidR="00B94AB8" w:rsidRPr="00C81138">
        <w:rPr>
          <w:rFonts w:asciiTheme="majorBidi" w:eastAsia="MS Mincho" w:hAnsiTheme="majorBidi" w:cstheme="majorBidi" w:hint="cs"/>
          <w:cs/>
        </w:rPr>
        <w:t>กันยา</w:t>
      </w:r>
      <w:r w:rsidRPr="00C81138">
        <w:rPr>
          <w:rFonts w:asciiTheme="majorBidi" w:eastAsia="MS Mincho" w:hAnsiTheme="majorBidi" w:cstheme="majorBidi" w:hint="cs"/>
          <w:cs/>
        </w:rPr>
        <w:t xml:space="preserve">ยน </w:t>
      </w:r>
      <w:r w:rsidRPr="00C81138">
        <w:rPr>
          <w:rFonts w:eastAsia="MS Mincho"/>
          <w:spacing w:val="0"/>
          <w:lang w:eastAsia="x-none"/>
        </w:rPr>
        <w:t xml:space="preserve">2568 </w:t>
      </w:r>
      <w:r w:rsidRPr="00C8113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 w:rsidRPr="00C81138">
        <w:rPr>
          <w:rFonts w:eastAsia="MS Mincho"/>
          <w:spacing w:val="0"/>
          <w:cs/>
          <w:lang w:eastAsia="x-none"/>
        </w:rPr>
        <w:br/>
      </w:r>
      <w:r w:rsidRPr="00C8113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 w:rsidR="00FC5659" w:rsidRPr="00C81138">
        <w:rPr>
          <w:rFonts w:eastAsia="MS Mincho"/>
          <w:spacing w:val="0"/>
          <w:lang w:eastAsia="x-none"/>
        </w:rPr>
        <w:t>55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ล้านบาท โดยมีอัตราดอกเบี้ย</w:t>
      </w:r>
      <w:r w:rsidR="00A249C0" w:rsidRPr="00C81138">
        <w:rPr>
          <w:rFonts w:eastAsia="MS Mincho" w:hint="cs"/>
          <w:spacing w:val="0"/>
          <w:cs/>
          <w:lang w:eastAsia="x-none"/>
        </w:rPr>
        <w:t>ร้อยละ</w:t>
      </w:r>
      <w:r w:rsidR="008030F1" w:rsidRPr="00C81138">
        <w:rPr>
          <w:rFonts w:eastAsia="MS Mincho" w:hint="cs"/>
          <w:spacing w:val="0"/>
          <w:cs/>
          <w:lang w:eastAsia="x-none"/>
        </w:rPr>
        <w:t xml:space="preserve"> </w:t>
      </w:r>
      <w:r w:rsidR="008030F1" w:rsidRPr="00C81138">
        <w:rPr>
          <w:rFonts w:eastAsia="MS Mincho"/>
          <w:spacing w:val="0"/>
          <w:lang w:eastAsia="x-none"/>
        </w:rPr>
        <w:t>MMR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</w:t>
      </w:r>
      <w:r w:rsidR="0091226D" w:rsidRPr="00C81138">
        <w:rPr>
          <w:rFonts w:eastAsia="MS Mincho" w:hint="cs"/>
          <w:spacing w:val="0"/>
          <w:cs/>
          <w:lang w:eastAsia="x-none"/>
        </w:rPr>
        <w:t xml:space="preserve">บริษัทได้ชำระเต็มจำนวนแล้วในเดือนเมษายน </w:t>
      </w:r>
      <w:r w:rsidR="0091226D" w:rsidRPr="00C81138">
        <w:rPr>
          <w:rFonts w:eastAsia="MS Mincho"/>
          <w:spacing w:val="0"/>
          <w:lang w:eastAsia="x-none"/>
        </w:rPr>
        <w:t>2568</w:t>
      </w:r>
    </w:p>
    <w:p w14:paraId="3C2A8F55" w14:textId="77777777" w:rsidR="0049072B" w:rsidRPr="00C81138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cs/>
          <w:lang w:eastAsia="x-none"/>
        </w:rPr>
      </w:pPr>
    </w:p>
    <w:p w14:paraId="47C97556" w14:textId="6048CE23" w:rsidR="0049072B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C81138">
        <w:rPr>
          <w:rFonts w:eastAsia="MS Mincho" w:hint="cs"/>
          <w:spacing w:val="0"/>
          <w:cs/>
          <w:lang w:eastAsia="x-none"/>
        </w:rPr>
        <w:t>ในระหว่างงวด</w:t>
      </w:r>
      <w:r w:rsidR="00B94AB8" w:rsidRPr="00C81138">
        <w:rPr>
          <w:rFonts w:eastAsia="MS Mincho" w:hint="cs"/>
          <w:spacing w:val="0"/>
          <w:cs/>
          <w:lang w:eastAsia="x-none"/>
        </w:rPr>
        <w:t>เ</w:t>
      </w:r>
      <w:r w:rsidRPr="00C81138">
        <w:rPr>
          <w:rFonts w:eastAsia="MS Mincho" w:hint="cs"/>
          <w:spacing w:val="0"/>
          <w:cs/>
          <w:lang w:eastAsia="x-none"/>
        </w:rPr>
        <w:t>ก</w:t>
      </w:r>
      <w:r w:rsidR="00B94AB8" w:rsidRPr="00C81138">
        <w:rPr>
          <w:rFonts w:eastAsia="MS Mincho" w:hint="cs"/>
          <w:spacing w:val="0"/>
          <w:cs/>
          <w:lang w:eastAsia="x-none"/>
        </w:rPr>
        <w:t>้า</w:t>
      </w:r>
      <w:r w:rsidRPr="00C81138">
        <w:rPr>
          <w:rFonts w:eastAsia="MS Mincho" w:hint="cs"/>
          <w:spacing w:val="0"/>
          <w:cs/>
          <w:lang w:eastAsia="x-none"/>
        </w:rPr>
        <w:t xml:space="preserve">เดือนสิ้นสุดวันที่ </w:t>
      </w:r>
      <w:r w:rsidRPr="00C81138">
        <w:rPr>
          <w:rFonts w:asciiTheme="majorBidi" w:eastAsia="MS Mincho" w:hAnsiTheme="majorBidi" w:cstheme="majorBidi"/>
        </w:rPr>
        <w:t xml:space="preserve">30 </w:t>
      </w:r>
      <w:r w:rsidR="00B94AB8" w:rsidRPr="00C81138">
        <w:rPr>
          <w:rFonts w:asciiTheme="majorBidi" w:eastAsia="MS Mincho" w:hAnsiTheme="majorBidi" w:cstheme="majorBidi" w:hint="cs"/>
          <w:cs/>
        </w:rPr>
        <w:t>กันยา</w:t>
      </w:r>
      <w:r w:rsidRPr="00C81138">
        <w:rPr>
          <w:rFonts w:asciiTheme="majorBidi" w:eastAsia="MS Mincho" w:hAnsiTheme="majorBidi" w:cstheme="majorBidi" w:hint="cs"/>
          <w:cs/>
        </w:rPr>
        <w:t xml:space="preserve">ยน </w:t>
      </w:r>
      <w:r w:rsidRPr="00C81138">
        <w:rPr>
          <w:rFonts w:eastAsia="MS Mincho"/>
          <w:spacing w:val="0"/>
          <w:lang w:eastAsia="x-none"/>
        </w:rPr>
        <w:t xml:space="preserve">2568 </w:t>
      </w:r>
      <w:r w:rsidRPr="00C8113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 w:rsidRPr="00C81138">
        <w:rPr>
          <w:rFonts w:eastAsia="MS Mincho"/>
          <w:spacing w:val="0"/>
          <w:cs/>
          <w:lang w:eastAsia="x-none"/>
        </w:rPr>
        <w:br/>
      </w:r>
      <w:r w:rsidRPr="00C8113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 w:rsidR="00FC5659" w:rsidRPr="00C81138">
        <w:rPr>
          <w:rFonts w:eastAsia="MS Mincho"/>
          <w:spacing w:val="0"/>
          <w:lang w:eastAsia="x-none"/>
        </w:rPr>
        <w:t>65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ล้านบาท โดยมีอัตราดอกเบี้ยร้อยละ</w:t>
      </w:r>
      <w:r w:rsidR="008030F1" w:rsidRPr="00C81138">
        <w:rPr>
          <w:rFonts w:eastAsia="MS Mincho"/>
          <w:spacing w:val="0"/>
          <w:lang w:eastAsia="x-none"/>
        </w:rPr>
        <w:t xml:space="preserve"> 3</w:t>
      </w:r>
      <w:r w:rsidR="00A249C0" w:rsidRPr="00C81138">
        <w:rPr>
          <w:rFonts w:eastAsia="MS Mincho"/>
          <w:spacing w:val="0"/>
          <w:lang w:eastAsia="x-none"/>
        </w:rPr>
        <w:t>.00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ตั๋วสัญญาใช้เงินดังกล่าวครบกำหนดชำระ</w:t>
      </w:r>
      <w:r w:rsidR="008D4DBA" w:rsidRPr="00C81138">
        <w:rPr>
          <w:rFonts w:eastAsia="MS Mincho" w:hint="cs"/>
          <w:spacing w:val="0"/>
          <w:cs/>
          <w:lang w:eastAsia="x-none"/>
        </w:rPr>
        <w:t>เมื่อเริ่มแรก</w:t>
      </w:r>
      <w:r w:rsidRPr="00C81138">
        <w:rPr>
          <w:rFonts w:eastAsia="MS Mincho" w:hint="cs"/>
          <w:spacing w:val="0"/>
          <w:cs/>
          <w:lang w:eastAsia="x-none"/>
        </w:rPr>
        <w:t>ในเดือน</w:t>
      </w:r>
      <w:r w:rsidR="008030F1" w:rsidRPr="00C81138">
        <w:rPr>
          <w:rFonts w:eastAsia="MS Mincho" w:hint="cs"/>
          <w:spacing w:val="0"/>
          <w:cs/>
          <w:lang w:eastAsia="x-none"/>
        </w:rPr>
        <w:t>พฤษภา</w:t>
      </w:r>
      <w:r w:rsidR="004135F8" w:rsidRPr="00C81138">
        <w:rPr>
          <w:rFonts w:eastAsia="MS Mincho" w:hint="cs"/>
          <w:spacing w:val="0"/>
          <w:cs/>
          <w:lang w:eastAsia="x-none"/>
        </w:rPr>
        <w:t>คม</w:t>
      </w:r>
      <w:r w:rsidRPr="00C81138">
        <w:rPr>
          <w:rFonts w:eastAsia="MS Mincho" w:hint="cs"/>
          <w:spacing w:val="0"/>
          <w:cs/>
          <w:lang w:eastAsia="x-none"/>
        </w:rPr>
        <w:t xml:space="preserve"> </w:t>
      </w:r>
      <w:r w:rsidRPr="00C81138">
        <w:rPr>
          <w:rFonts w:eastAsia="MS Mincho"/>
          <w:spacing w:val="0"/>
          <w:lang w:eastAsia="x-none"/>
        </w:rPr>
        <w:t>2568</w:t>
      </w:r>
      <w:r w:rsidR="008030F1" w:rsidRPr="00C81138">
        <w:rPr>
          <w:rFonts w:eastAsia="MS Mincho" w:hint="cs"/>
          <w:spacing w:val="0"/>
          <w:cs/>
          <w:lang w:eastAsia="x-none"/>
        </w:rPr>
        <w:t xml:space="preserve"> </w:t>
      </w:r>
      <w:r w:rsidR="002F2923">
        <w:rPr>
          <w:rFonts w:eastAsia="MS Mincho" w:hint="cs"/>
          <w:spacing w:val="0"/>
          <w:cs/>
          <w:lang w:eastAsia="x-none"/>
        </w:rPr>
        <w:t>เมื่อครบกำหนดชำระ</w:t>
      </w:r>
      <w:r w:rsidR="000352FB">
        <w:rPr>
          <w:rFonts w:eastAsia="MS Mincho" w:hint="cs"/>
          <w:spacing w:val="0"/>
          <w:cs/>
          <w:lang w:eastAsia="x-none"/>
        </w:rPr>
        <w:t xml:space="preserve"> </w:t>
      </w:r>
      <w:r w:rsidR="00BC3460" w:rsidRPr="00C81138">
        <w:rPr>
          <w:rFonts w:eastAsia="MS Mincho" w:hint="cs"/>
          <w:spacing w:val="0"/>
          <w:cs/>
          <w:lang w:eastAsia="x-none"/>
        </w:rPr>
        <w:t>บริษัทมีการต่ออายุตั๋วสัญญาใช้เงิน</w:t>
      </w:r>
      <w:r w:rsidR="002F2923">
        <w:rPr>
          <w:rFonts w:eastAsia="MS Mincho" w:hint="cs"/>
          <w:spacing w:val="0"/>
          <w:cs/>
          <w:lang w:eastAsia="x-none"/>
        </w:rPr>
        <w:t>หลายครั้ง</w:t>
      </w:r>
      <w:r w:rsidR="000352FB">
        <w:rPr>
          <w:rFonts w:eastAsia="MS Mincho" w:hint="cs"/>
          <w:spacing w:val="0"/>
          <w:cs/>
          <w:lang w:eastAsia="x-none"/>
        </w:rPr>
        <w:t>ใน</w:t>
      </w:r>
      <w:r w:rsidR="00BC3460" w:rsidRPr="00C81138">
        <w:rPr>
          <w:rFonts w:eastAsia="MS Mincho" w:hint="cs"/>
          <w:spacing w:val="0"/>
          <w:cs/>
          <w:lang w:eastAsia="x-none"/>
        </w:rPr>
        <w:t>จำนวน</w:t>
      </w:r>
      <w:r w:rsidR="008D4DBA" w:rsidRPr="00C81138">
        <w:rPr>
          <w:rFonts w:eastAsia="MS Mincho" w:hint="cs"/>
          <w:spacing w:val="0"/>
          <w:cs/>
          <w:lang w:eastAsia="x-none"/>
        </w:rPr>
        <w:t>เงิน</w:t>
      </w:r>
      <w:r w:rsidR="00BC3460" w:rsidRPr="00C81138">
        <w:rPr>
          <w:rFonts w:eastAsia="MS Mincho" w:hint="cs"/>
          <w:spacing w:val="0"/>
          <w:cs/>
          <w:lang w:eastAsia="x-none"/>
        </w:rPr>
        <w:t>เท่าเดิม</w:t>
      </w:r>
      <w:r w:rsidR="00A249C0" w:rsidRPr="00C81138">
        <w:rPr>
          <w:rFonts w:eastAsia="MS Mincho"/>
          <w:spacing w:val="0"/>
          <w:lang w:eastAsia="x-none"/>
        </w:rPr>
        <w:t xml:space="preserve"> </w:t>
      </w:r>
      <w:r w:rsidR="000352FB">
        <w:rPr>
          <w:rFonts w:eastAsia="MS Mincho" w:hint="cs"/>
          <w:spacing w:val="0"/>
          <w:cs/>
          <w:lang w:eastAsia="x-none"/>
        </w:rPr>
        <w:t>พร้อม</w:t>
      </w:r>
      <w:r w:rsidR="00A249C0" w:rsidRPr="00C81138">
        <w:rPr>
          <w:rFonts w:eastAsia="MS Mincho" w:hint="cs"/>
          <w:spacing w:val="0"/>
          <w:cs/>
          <w:lang w:eastAsia="x-none"/>
        </w:rPr>
        <w:t>ปรับ</w:t>
      </w:r>
      <w:r w:rsidR="00BC3460" w:rsidRPr="00C81138">
        <w:rPr>
          <w:rFonts w:eastAsia="MS Mincho" w:hint="cs"/>
          <w:spacing w:val="0"/>
          <w:cs/>
          <w:lang w:eastAsia="x-none"/>
        </w:rPr>
        <w:t>อัตราดอกเบี้ย</w:t>
      </w:r>
      <w:r w:rsidR="000352FB">
        <w:rPr>
          <w:rFonts w:eastAsia="MS Mincho" w:hint="cs"/>
          <w:spacing w:val="0"/>
          <w:cs/>
          <w:lang w:eastAsia="x-none"/>
        </w:rPr>
        <w:t>ใหม่ โดย</w:t>
      </w:r>
      <w:r w:rsidR="002F2923">
        <w:rPr>
          <w:rFonts w:eastAsia="MS Mincho" w:hint="cs"/>
          <w:spacing w:val="0"/>
          <w:cs/>
          <w:lang w:eastAsia="x-none"/>
        </w:rPr>
        <w:t xml:space="preserve"> ณ วันที่ </w:t>
      </w:r>
      <w:r w:rsidR="002F2923">
        <w:rPr>
          <w:rFonts w:eastAsia="MS Mincho"/>
          <w:spacing w:val="0"/>
          <w:lang w:eastAsia="x-none"/>
        </w:rPr>
        <w:t xml:space="preserve">30 </w:t>
      </w:r>
      <w:r w:rsidR="002F2923">
        <w:rPr>
          <w:rFonts w:eastAsia="MS Mincho" w:hint="cs"/>
          <w:spacing w:val="0"/>
          <w:cs/>
          <w:lang w:eastAsia="x-none"/>
        </w:rPr>
        <w:t xml:space="preserve">กันยายน </w:t>
      </w:r>
      <w:r w:rsidR="002F2923">
        <w:rPr>
          <w:rFonts w:eastAsia="MS Mincho"/>
          <w:spacing w:val="0"/>
          <w:lang w:eastAsia="x-none"/>
        </w:rPr>
        <w:t>2568</w:t>
      </w:r>
      <w:r w:rsidR="00BC3460" w:rsidRPr="00C81138">
        <w:rPr>
          <w:rFonts w:eastAsia="MS Mincho" w:hint="cs"/>
          <w:spacing w:val="0"/>
          <w:cs/>
          <w:lang w:eastAsia="x-none"/>
        </w:rPr>
        <w:t xml:space="preserve"> ตั๋วสัญญาใช้เงิน</w:t>
      </w:r>
      <w:r w:rsidR="00FC5659" w:rsidRPr="00C81138">
        <w:rPr>
          <w:rFonts w:eastAsia="MS Mincho" w:hint="cs"/>
          <w:spacing w:val="0"/>
          <w:cs/>
          <w:lang w:eastAsia="x-none"/>
        </w:rPr>
        <w:t xml:space="preserve">มีอัตราดอกเบี้ยร้อยละ </w:t>
      </w:r>
      <w:r w:rsidR="00FC5659" w:rsidRPr="00C81138">
        <w:rPr>
          <w:rFonts w:eastAsia="MS Mincho"/>
          <w:spacing w:val="0"/>
          <w:lang w:eastAsia="x-none"/>
        </w:rPr>
        <w:t>2.60</w:t>
      </w:r>
      <w:r w:rsidR="00FC5659" w:rsidRPr="00C81138">
        <w:rPr>
          <w:rFonts w:eastAsia="MS Mincho" w:hint="cs"/>
          <w:spacing w:val="0"/>
          <w:cs/>
          <w:lang w:eastAsia="x-none"/>
        </w:rPr>
        <w:t xml:space="preserve"> ต่อปี ตั๋วสัญญาใช้เงินที่ต่ออายุดังกล่าวจะครบกำหนดชำระในเดือนตุลาคม </w:t>
      </w:r>
      <w:r w:rsidR="00FC5659" w:rsidRPr="00C81138">
        <w:rPr>
          <w:rFonts w:eastAsia="MS Mincho"/>
          <w:spacing w:val="0"/>
          <w:lang w:eastAsia="x-none"/>
        </w:rPr>
        <w:t>2568</w:t>
      </w:r>
    </w:p>
    <w:p w14:paraId="7D83112F" w14:textId="77777777" w:rsidR="00D16B96" w:rsidRPr="00C81138" w:rsidRDefault="00D16B96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197964A5" w14:textId="77777777" w:rsidR="004135F8" w:rsidRPr="00C81138" w:rsidRDefault="004135F8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6C2CD2F7" w14:textId="70468D22" w:rsidR="004135F8" w:rsidRPr="00C81138" w:rsidRDefault="004135F8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C81138">
        <w:rPr>
          <w:rFonts w:eastAsia="MS Mincho" w:hint="cs"/>
          <w:spacing w:val="0"/>
          <w:cs/>
          <w:lang w:eastAsia="x-none"/>
        </w:rPr>
        <w:lastRenderedPageBreak/>
        <w:t>ในระหว่างงวด</w:t>
      </w:r>
      <w:r w:rsidR="00F12335" w:rsidRPr="00C81138">
        <w:rPr>
          <w:rFonts w:eastAsia="MS Mincho" w:hint="cs"/>
          <w:spacing w:val="0"/>
          <w:cs/>
          <w:lang w:eastAsia="x-none"/>
        </w:rPr>
        <w:t>เ</w:t>
      </w:r>
      <w:r w:rsidRPr="00C81138">
        <w:rPr>
          <w:rFonts w:eastAsia="MS Mincho" w:hint="cs"/>
          <w:spacing w:val="0"/>
          <w:cs/>
          <w:lang w:eastAsia="x-none"/>
        </w:rPr>
        <w:t>ก</w:t>
      </w:r>
      <w:r w:rsidR="00F12335" w:rsidRPr="00C81138">
        <w:rPr>
          <w:rFonts w:eastAsia="MS Mincho" w:hint="cs"/>
          <w:spacing w:val="0"/>
          <w:cs/>
          <w:lang w:eastAsia="x-none"/>
        </w:rPr>
        <w:t>้า</w:t>
      </w:r>
      <w:r w:rsidRPr="00C81138">
        <w:rPr>
          <w:rFonts w:eastAsia="MS Mincho" w:hint="cs"/>
          <w:spacing w:val="0"/>
          <w:cs/>
          <w:lang w:eastAsia="x-none"/>
        </w:rPr>
        <w:t xml:space="preserve">เดือนสิ้นสุดวันที่ </w:t>
      </w:r>
      <w:r w:rsidRPr="00C81138">
        <w:rPr>
          <w:rFonts w:asciiTheme="majorBidi" w:eastAsia="MS Mincho" w:hAnsiTheme="majorBidi" w:cstheme="majorBidi"/>
        </w:rPr>
        <w:t xml:space="preserve">30 </w:t>
      </w:r>
      <w:r w:rsidR="00F12335" w:rsidRPr="00C81138">
        <w:rPr>
          <w:rFonts w:asciiTheme="majorBidi" w:eastAsia="MS Mincho" w:hAnsiTheme="majorBidi" w:cstheme="majorBidi" w:hint="cs"/>
          <w:cs/>
        </w:rPr>
        <w:t>กันยา</w:t>
      </w:r>
      <w:r w:rsidRPr="00C81138">
        <w:rPr>
          <w:rFonts w:asciiTheme="majorBidi" w:eastAsia="MS Mincho" w:hAnsiTheme="majorBidi" w:cstheme="majorBidi" w:hint="cs"/>
          <w:cs/>
        </w:rPr>
        <w:t xml:space="preserve">ยน </w:t>
      </w:r>
      <w:r w:rsidRPr="00C81138">
        <w:rPr>
          <w:rFonts w:eastAsia="MS Mincho"/>
          <w:spacing w:val="0"/>
          <w:lang w:eastAsia="x-none"/>
        </w:rPr>
        <w:t xml:space="preserve">2568 </w:t>
      </w:r>
      <w:r w:rsidRPr="00C8113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 w:rsidRPr="00C81138">
        <w:rPr>
          <w:rFonts w:eastAsia="MS Mincho"/>
          <w:spacing w:val="0"/>
          <w:cs/>
          <w:lang w:eastAsia="x-none"/>
        </w:rPr>
        <w:br/>
      </w:r>
      <w:r w:rsidRPr="00C8113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 w:rsidR="00FC5659" w:rsidRPr="00C81138">
        <w:rPr>
          <w:rFonts w:eastAsia="MS Mincho"/>
          <w:spacing w:val="0"/>
          <w:lang w:eastAsia="x-none"/>
        </w:rPr>
        <w:t>70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 xml:space="preserve">ล้านบาท โดยมีอัตราดอกเบี้ยร้อยละ </w:t>
      </w:r>
      <w:r w:rsidRPr="00C81138">
        <w:rPr>
          <w:rFonts w:eastAsia="MS Mincho"/>
          <w:spacing w:val="0"/>
          <w:lang w:eastAsia="x-none"/>
        </w:rPr>
        <w:t xml:space="preserve">3.04 </w:t>
      </w:r>
      <w:r w:rsidRPr="00C8113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ตั๋วสัญญาใช้เงินดังกล่าวครบกำหนดชำระ</w:t>
      </w:r>
      <w:r w:rsidR="000352FB">
        <w:rPr>
          <w:rFonts w:eastAsia="MS Mincho" w:hint="cs"/>
          <w:spacing w:val="0"/>
          <w:cs/>
          <w:lang w:eastAsia="x-none"/>
        </w:rPr>
        <w:t>เมื่อเริ่มแรก</w:t>
      </w:r>
      <w:r w:rsidRPr="00C81138">
        <w:rPr>
          <w:rFonts w:eastAsia="MS Mincho" w:hint="cs"/>
          <w:spacing w:val="0"/>
          <w:cs/>
          <w:lang w:eastAsia="x-none"/>
        </w:rPr>
        <w:t xml:space="preserve">ในเดือนกรกฎาคม </w:t>
      </w:r>
      <w:r w:rsidRPr="00C81138">
        <w:rPr>
          <w:rFonts w:eastAsia="MS Mincho"/>
          <w:spacing w:val="0"/>
          <w:lang w:eastAsia="x-none"/>
        </w:rPr>
        <w:t>2568</w:t>
      </w:r>
      <w:r w:rsidR="00FC5659" w:rsidRPr="00C81138">
        <w:rPr>
          <w:rFonts w:eastAsia="MS Mincho"/>
          <w:spacing w:val="0"/>
          <w:lang w:eastAsia="x-none"/>
        </w:rPr>
        <w:t xml:space="preserve"> </w:t>
      </w:r>
      <w:r w:rsidR="00D16B96">
        <w:rPr>
          <w:rFonts w:eastAsia="MS Mincho" w:hint="cs"/>
          <w:spacing w:val="0"/>
          <w:cs/>
          <w:lang w:eastAsia="x-none"/>
        </w:rPr>
        <w:t>เมื่อ</w:t>
      </w:r>
      <w:r w:rsidR="006750DE">
        <w:rPr>
          <w:rFonts w:eastAsia="MS Mincho" w:hint="cs"/>
          <w:spacing w:val="0"/>
          <w:cs/>
          <w:lang w:eastAsia="x-none"/>
        </w:rPr>
        <w:t>ครบกำหนดชำระ</w:t>
      </w:r>
      <w:r w:rsidR="000352FB">
        <w:rPr>
          <w:rFonts w:eastAsia="MS Mincho" w:hint="cs"/>
          <w:spacing w:val="0"/>
          <w:cs/>
          <w:lang w:eastAsia="x-none"/>
        </w:rPr>
        <w:t xml:space="preserve"> </w:t>
      </w:r>
      <w:r w:rsidR="00FC5659" w:rsidRPr="00C81138">
        <w:rPr>
          <w:rFonts w:eastAsia="MS Mincho" w:hint="cs"/>
          <w:spacing w:val="0"/>
          <w:cs/>
          <w:lang w:eastAsia="x-none"/>
        </w:rPr>
        <w:t>บริษัทมีการต่ออายุตั๋วสัญญาใช้เงินจำนวนเงินเท่าเดิม</w:t>
      </w:r>
      <w:r w:rsidR="00FC5659" w:rsidRPr="00C81138">
        <w:rPr>
          <w:rFonts w:eastAsia="MS Mincho"/>
          <w:spacing w:val="0"/>
          <w:lang w:eastAsia="x-none"/>
        </w:rPr>
        <w:t xml:space="preserve"> </w:t>
      </w:r>
      <w:r w:rsidR="00FC5659" w:rsidRPr="00C81138">
        <w:rPr>
          <w:rFonts w:eastAsia="MS Mincho" w:hint="cs"/>
          <w:spacing w:val="0"/>
          <w:cs/>
          <w:lang w:eastAsia="x-none"/>
        </w:rPr>
        <w:t>โดยมี</w:t>
      </w:r>
      <w:r w:rsidR="000352FB">
        <w:rPr>
          <w:rFonts w:eastAsia="MS Mincho" w:hint="cs"/>
          <w:spacing w:val="0"/>
          <w:cs/>
          <w:lang w:eastAsia="x-none"/>
        </w:rPr>
        <w:t>การปรับ</w:t>
      </w:r>
      <w:r w:rsidR="00FC5659" w:rsidRPr="00C81138">
        <w:rPr>
          <w:rFonts w:eastAsia="MS Mincho" w:hint="cs"/>
          <w:spacing w:val="0"/>
          <w:cs/>
          <w:lang w:eastAsia="x-none"/>
        </w:rPr>
        <w:t xml:space="preserve">อัตราดอกเบี้ยเป็นร้อยละ </w:t>
      </w:r>
      <w:r w:rsidR="00FC5659" w:rsidRPr="00C81138">
        <w:rPr>
          <w:rFonts w:eastAsia="MS Mincho"/>
          <w:spacing w:val="0"/>
          <w:lang w:eastAsia="x-none"/>
        </w:rPr>
        <w:t>2.79</w:t>
      </w:r>
      <w:r w:rsidR="00FC5659" w:rsidRPr="00C81138">
        <w:rPr>
          <w:rFonts w:eastAsia="MS Mincho" w:hint="cs"/>
          <w:spacing w:val="0"/>
          <w:cs/>
          <w:lang w:eastAsia="x-none"/>
        </w:rPr>
        <w:t xml:space="preserve"> ต่อปี ตั๋วสัญญาใช้เงินที่ต่ออายุดังกล่าวจะครบกำหนดชำระในเดือนตุลาคม </w:t>
      </w:r>
      <w:r w:rsidR="00FC5659" w:rsidRPr="00C81138">
        <w:rPr>
          <w:rFonts w:eastAsia="MS Mincho"/>
          <w:spacing w:val="0"/>
          <w:lang w:eastAsia="x-none"/>
        </w:rPr>
        <w:t>2568</w:t>
      </w:r>
    </w:p>
    <w:p w14:paraId="0A77A1B8" w14:textId="77777777" w:rsidR="00FC5659" w:rsidRPr="00C81138" w:rsidRDefault="00FC5659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71AB3A03" w14:textId="7EFB2226" w:rsidR="0091226D" w:rsidRPr="00C81138" w:rsidRDefault="0091226D" w:rsidP="0091226D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C81138">
        <w:rPr>
          <w:rFonts w:eastAsia="MS Mincho" w:hint="cs"/>
          <w:spacing w:val="0"/>
          <w:cs/>
          <w:lang w:eastAsia="x-none"/>
        </w:rPr>
        <w:t>ในระหว่างงวด</w:t>
      </w:r>
      <w:r w:rsidR="00F12335" w:rsidRPr="00C81138">
        <w:rPr>
          <w:rFonts w:eastAsia="MS Mincho" w:hint="cs"/>
          <w:spacing w:val="0"/>
          <w:cs/>
          <w:lang w:eastAsia="x-none"/>
        </w:rPr>
        <w:t>เ</w:t>
      </w:r>
      <w:r w:rsidRPr="00C81138">
        <w:rPr>
          <w:rFonts w:eastAsia="MS Mincho" w:hint="cs"/>
          <w:spacing w:val="0"/>
          <w:cs/>
          <w:lang w:eastAsia="x-none"/>
        </w:rPr>
        <w:t>ก</w:t>
      </w:r>
      <w:r w:rsidR="00F12335" w:rsidRPr="00C81138">
        <w:rPr>
          <w:rFonts w:eastAsia="MS Mincho" w:hint="cs"/>
          <w:spacing w:val="0"/>
          <w:cs/>
          <w:lang w:eastAsia="x-none"/>
        </w:rPr>
        <w:t>้า</w:t>
      </w:r>
      <w:r w:rsidRPr="00C81138">
        <w:rPr>
          <w:rFonts w:eastAsia="MS Mincho" w:hint="cs"/>
          <w:spacing w:val="0"/>
          <w:cs/>
          <w:lang w:eastAsia="x-none"/>
        </w:rPr>
        <w:t xml:space="preserve">เดือนสิ้นสุดวันที่ </w:t>
      </w:r>
      <w:r w:rsidRPr="00C81138">
        <w:rPr>
          <w:rFonts w:asciiTheme="majorBidi" w:eastAsia="MS Mincho" w:hAnsiTheme="majorBidi" w:cstheme="majorBidi"/>
        </w:rPr>
        <w:t xml:space="preserve">30 </w:t>
      </w:r>
      <w:r w:rsidR="00F12335" w:rsidRPr="00C81138">
        <w:rPr>
          <w:rFonts w:asciiTheme="majorBidi" w:eastAsia="MS Mincho" w:hAnsiTheme="majorBidi" w:cstheme="majorBidi" w:hint="cs"/>
          <w:cs/>
        </w:rPr>
        <w:t>กันยา</w:t>
      </w:r>
      <w:r w:rsidRPr="00C81138">
        <w:rPr>
          <w:rFonts w:asciiTheme="majorBidi" w:eastAsia="MS Mincho" w:hAnsiTheme="majorBidi" w:cstheme="majorBidi" w:hint="cs"/>
          <w:cs/>
        </w:rPr>
        <w:t xml:space="preserve">ยน </w:t>
      </w:r>
      <w:r w:rsidRPr="00C81138">
        <w:rPr>
          <w:rFonts w:eastAsia="MS Mincho"/>
          <w:spacing w:val="0"/>
          <w:lang w:eastAsia="x-none"/>
        </w:rPr>
        <w:t xml:space="preserve">2568 </w:t>
      </w:r>
      <w:r w:rsidRPr="00C8113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 w:rsidRPr="00C81138">
        <w:rPr>
          <w:rFonts w:eastAsia="MS Mincho"/>
          <w:spacing w:val="0"/>
          <w:cs/>
          <w:lang w:eastAsia="x-none"/>
        </w:rPr>
        <w:br/>
      </w:r>
      <w:r w:rsidRPr="00C8113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 w:rsidR="00FC5659" w:rsidRPr="00C81138">
        <w:rPr>
          <w:rFonts w:eastAsia="MS Mincho"/>
          <w:spacing w:val="0"/>
          <w:lang w:eastAsia="x-none"/>
        </w:rPr>
        <w:t>70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ล้านบาท โดยมีอัตราดอกเบี้ย</w:t>
      </w:r>
      <w:r w:rsidR="009658AB" w:rsidRPr="00C81138">
        <w:rPr>
          <w:rFonts w:eastAsia="MS Mincho" w:hint="cs"/>
          <w:spacing w:val="0"/>
          <w:cs/>
          <w:lang w:eastAsia="x-none"/>
        </w:rPr>
        <w:t>ร้อยละ</w:t>
      </w:r>
      <w:r w:rsidR="00BE14D4" w:rsidRPr="00C81138">
        <w:rPr>
          <w:rFonts w:eastAsia="MS Mincho"/>
          <w:spacing w:val="0"/>
          <w:lang w:eastAsia="x-none"/>
        </w:rPr>
        <w:t xml:space="preserve"> MMR</w:t>
      </w:r>
      <w:r w:rsidRPr="00C81138">
        <w:rPr>
          <w:rFonts w:eastAsia="MS Mincho"/>
          <w:spacing w:val="0"/>
          <w:lang w:eastAsia="x-none"/>
        </w:rPr>
        <w:t xml:space="preserve"> </w:t>
      </w:r>
      <w:r w:rsidRPr="00C8113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ตั๋วสัญญาใช้เงินดังกล่าวครบกำหนดชำระ</w:t>
      </w:r>
      <w:r w:rsidR="00BC203F">
        <w:rPr>
          <w:rFonts w:eastAsia="MS Mincho" w:hint="cs"/>
          <w:spacing w:val="0"/>
          <w:cs/>
          <w:lang w:eastAsia="x-none"/>
        </w:rPr>
        <w:t>เมื่อเริ่มแรก</w:t>
      </w:r>
      <w:r w:rsidRPr="00C81138">
        <w:rPr>
          <w:rFonts w:eastAsia="MS Mincho" w:hint="cs"/>
          <w:spacing w:val="0"/>
          <w:cs/>
          <w:lang w:eastAsia="x-none"/>
        </w:rPr>
        <w:t xml:space="preserve">ในเดือนสิงหาคม </w:t>
      </w:r>
      <w:r w:rsidRPr="00C81138">
        <w:rPr>
          <w:rFonts w:eastAsia="MS Mincho"/>
          <w:spacing w:val="0"/>
          <w:lang w:eastAsia="x-none"/>
        </w:rPr>
        <w:t>2568</w:t>
      </w:r>
      <w:r w:rsidR="00FC5659" w:rsidRPr="00C81138">
        <w:rPr>
          <w:rFonts w:eastAsia="MS Mincho"/>
          <w:spacing w:val="0"/>
          <w:lang w:eastAsia="x-none"/>
        </w:rPr>
        <w:t xml:space="preserve"> </w:t>
      </w:r>
      <w:r w:rsidR="00AE262B">
        <w:rPr>
          <w:rFonts w:eastAsia="MS Mincho" w:hint="cs"/>
          <w:spacing w:val="0"/>
          <w:cs/>
          <w:lang w:eastAsia="x-none"/>
        </w:rPr>
        <w:t>เมื่อครบกำหนดชำระ</w:t>
      </w:r>
      <w:r w:rsidR="00BC203F">
        <w:rPr>
          <w:rFonts w:eastAsia="MS Mincho" w:hint="cs"/>
          <w:spacing w:val="0"/>
          <w:cs/>
          <w:lang w:eastAsia="x-none"/>
        </w:rPr>
        <w:t xml:space="preserve"> </w:t>
      </w:r>
      <w:r w:rsidR="00FC5659" w:rsidRPr="00C81138">
        <w:rPr>
          <w:rFonts w:eastAsia="MS Mincho" w:hint="cs"/>
          <w:spacing w:val="0"/>
          <w:cs/>
          <w:lang w:eastAsia="x-none"/>
        </w:rPr>
        <w:t>บริษัทมีการต่ออายุตั๋วสัญญาใช้เงินจำนวนเงินเท่าเดิม</w:t>
      </w:r>
      <w:r w:rsidR="00FC5659" w:rsidRPr="00C81138">
        <w:rPr>
          <w:rFonts w:eastAsia="MS Mincho"/>
          <w:spacing w:val="0"/>
          <w:lang w:eastAsia="x-none"/>
        </w:rPr>
        <w:t xml:space="preserve"> </w:t>
      </w:r>
      <w:r w:rsidR="00BC203F">
        <w:rPr>
          <w:rFonts w:eastAsia="MS Mincho" w:hint="cs"/>
          <w:spacing w:val="0"/>
          <w:cs/>
          <w:lang w:eastAsia="x-none"/>
        </w:rPr>
        <w:t>โดยไม่</w:t>
      </w:r>
      <w:r w:rsidR="00FC5659" w:rsidRPr="00C81138">
        <w:rPr>
          <w:rFonts w:eastAsia="MS Mincho" w:hint="cs"/>
          <w:spacing w:val="0"/>
          <w:cs/>
          <w:lang w:eastAsia="x-none"/>
        </w:rPr>
        <w:t>มี</w:t>
      </w:r>
      <w:r w:rsidR="00BC203F">
        <w:rPr>
          <w:rFonts w:eastAsia="MS Mincho" w:hint="cs"/>
          <w:spacing w:val="0"/>
          <w:cs/>
          <w:lang w:eastAsia="x-none"/>
        </w:rPr>
        <w:t>การปรับ</w:t>
      </w:r>
      <w:r w:rsidR="00FC5659" w:rsidRPr="00C81138">
        <w:rPr>
          <w:rFonts w:eastAsia="MS Mincho" w:hint="cs"/>
          <w:spacing w:val="0"/>
          <w:cs/>
          <w:lang w:eastAsia="x-none"/>
        </w:rPr>
        <w:t xml:space="preserve">อัตราดอกเบี้ย ตั๋วสัญญาใช้เงินที่ต่ออายุดังกล่าวจะครบกำหนดชำระในเดือนตุลาคม </w:t>
      </w:r>
      <w:r w:rsidR="00FC5659" w:rsidRPr="00C81138">
        <w:rPr>
          <w:rFonts w:eastAsia="MS Mincho"/>
          <w:spacing w:val="0"/>
          <w:lang w:eastAsia="x-none"/>
        </w:rPr>
        <w:t>2568</w:t>
      </w:r>
    </w:p>
    <w:p w14:paraId="42C0989B" w14:textId="77777777" w:rsidR="0091226D" w:rsidRDefault="0091226D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5DD4C560" w14:textId="390502F6" w:rsidR="00D85C6C" w:rsidRDefault="002D1BD2" w:rsidP="00D85C6C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</w:pPr>
      <w:bookmarkStart w:id="1" w:name="_Hlk190273837"/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บริษัททำสัญญาเงินกู้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ยืม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ระยะยาวกับสถาบันการเงินแห่งหนึ่ง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เป็น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วงเงิน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จำนวน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 </w:t>
      </w:r>
      <w:r w:rsidR="00367517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>300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ล้านบาท 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โดยมี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อัตราดอกเบี้ยร้อยละ </w:t>
      </w:r>
      <w:r w:rsidR="008A249D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>4.02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ต่อปี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ในระหว่างงวด</w:t>
      </w:r>
      <w:r w:rsidR="00F12335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ก</w:t>
      </w:r>
      <w:r w:rsidR="00F12335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้า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เดือนสิ้นสุดวันที่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30 </w:t>
      </w:r>
      <w:r w:rsidR="00F12335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กันยา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ยน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2568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บริษัท</w:t>
      </w:r>
      <w:r w:rsidR="005D3E36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มีการมี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เบิกเงินกู้ยืม</w:t>
      </w:r>
      <w:r w:rsidR="005D3E36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ระยะยาว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จำนวน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100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ล้านบาท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มีระยะเวลาผ่อนชำระคืนเป็นงวดๆ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เริ่มเดือนมิถุนายน 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2568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จนถึงเดือนพฤษภาคม 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2572</w:t>
      </w:r>
      <w:r w:rsidR="005D3E36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5D3E36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บริษัทเบิกเงินกู้ยืมครบตามวงเงินที่ตกลงไว้ในสัญญา</w:t>
      </w:r>
      <w:r w:rsidR="005A1CC9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แล้ว</w:t>
      </w:r>
    </w:p>
    <w:p w14:paraId="2D98BA04" w14:textId="77777777" w:rsidR="008A249D" w:rsidRDefault="008A249D" w:rsidP="008A249D">
      <w:pPr>
        <w:rPr>
          <w:cs/>
          <w:lang w:eastAsia="x-none"/>
        </w:rPr>
      </w:pPr>
    </w:p>
    <w:p w14:paraId="42EF986B" w14:textId="103662CA" w:rsidR="008A249D" w:rsidRPr="008A249D" w:rsidRDefault="008A249D" w:rsidP="008A249D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</w:pP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บริษัททำสัญญาเงินกู้ยืมระยะยาวกับสถาบันการเงินแห่งหนึ่งเป็นวงเงินจำนวน </w:t>
      </w:r>
      <w:r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>300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ล้านบาท โดยมีอัตราดอกเบี้ยร้อยละ </w:t>
      </w:r>
      <w:r w:rsidRPr="00794EB6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4.00 </w:t>
      </w:r>
      <w:r w:rsidRP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ต่อปี</w:t>
      </w:r>
      <w:r w:rsid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 </w:t>
      </w:r>
      <w:r w:rsidR="00BC203F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สำหรับ</w:t>
      </w:r>
      <w:r w:rsid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ระยะเวลาสามปี </w:t>
      </w:r>
      <w:r w:rsidR="00990813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และ</w:t>
      </w:r>
      <w:r w:rsid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มีอัตราดอกเบี้ยชั้นดี</w:t>
      </w:r>
      <w:r w:rsidR="00BC203F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 </w:t>
      </w:r>
      <w:r w:rsidR="00BC203F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(Prime rate) </w:t>
      </w:r>
      <w:r w:rsid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หักด้วยอัตรา</w:t>
      </w:r>
      <w:r w:rsidR="00990813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ร้อยละ </w:t>
      </w:r>
      <w:r w:rsidR="00990813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2.50 </w:t>
      </w:r>
      <w:r w:rsidR="00794EB6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ต่อปี</w:t>
      </w:r>
      <w:r w:rsidR="00990813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สำหรับ</w:t>
      </w:r>
      <w:r w:rsidR="00BC203F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ปี</w:t>
      </w:r>
      <w:r w:rsidR="00990813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ถัดไป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 ในระหว่างงวด</w:t>
      </w:r>
      <w:r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ก</w:t>
      </w:r>
      <w:r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้า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เดือนสิ้นสุดวันที่ 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30 </w:t>
      </w:r>
      <w:r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กันยา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ยน 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2568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บริษัทมีการมีเบิกเงินกู้ยืมระยะยาวจำนวน 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100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ล้านบาท</w:t>
      </w:r>
      <w:r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มีระยะเวลาผ่อนชำระคืนเป็นงวดๆ</w:t>
      </w:r>
      <w:r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เริ่มเดือน</w:t>
      </w:r>
      <w:r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ธันวาคม</w:t>
      </w:r>
      <w:r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2568</w:t>
      </w:r>
      <w:r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จนถึงเดือนพฤ</w:t>
      </w:r>
      <w:r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ศจิกายน</w:t>
      </w:r>
      <w:r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2572</w:t>
      </w:r>
      <w:r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</w:p>
    <w:bookmarkEnd w:id="1"/>
    <w:p w14:paraId="31246F76" w14:textId="77777777" w:rsidR="00D85C6C" w:rsidRPr="00D85C6C" w:rsidRDefault="00D85C6C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544FF80D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AEBE158" w14:textId="77777777" w:rsidR="0089375E" w:rsidRPr="009C526C" w:rsidRDefault="0089375E" w:rsidP="0089375E">
      <w:pPr>
        <w:rPr>
          <w:spacing w:val="0"/>
          <w:lang w:eastAsia="x-none"/>
        </w:rPr>
      </w:pPr>
    </w:p>
    <w:p w14:paraId="66309F8B" w14:textId="6B6527B5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="00AF08B9"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</w:t>
      </w:r>
      <w:r w:rsidR="005525FA"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0 </w:t>
      </w:r>
      <w:r w:rsidR="00F12335"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กันยา</w:t>
      </w:r>
      <w:r w:rsidR="005525FA"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ยน</w:t>
      </w:r>
      <w:r w:rsidR="00AF08B9"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AF08B9"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2568</w:t>
      </w:r>
      <w:r w:rsidR="00AF08B9" w:rsidRPr="00C06804">
        <w:rPr>
          <w:rFonts w:eastAsia="MS Mincho"/>
          <w:spacing w:val="0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บริษัทมีวงเงินกู้ยืมซึ่งยังมิได้เบิกใช้เป็นจำนวน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 w:rsidR="008D6E25"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330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(31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</w:t>
      </w:r>
      <w:r w:rsidR="00AF08B9"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7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:  </w:t>
      </w:r>
      <w:r w:rsidR="008F1970"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770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116189A3" w14:textId="77777777" w:rsidR="00F16673" w:rsidRDefault="00F16673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63696C19" w14:textId="77777777" w:rsidR="00AC5760" w:rsidRDefault="00AC576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5C92E124" w14:textId="77777777" w:rsidR="00F16673" w:rsidRDefault="00F16673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6EC3A832" w14:textId="3C2C78FE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lastRenderedPageBreak/>
        <w:t>8</w:t>
      </w:r>
      <w:r w:rsidR="004B4E75" w:rsidRPr="009C526C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1E19B2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44CC20A8" w14:textId="539EC463" w:rsidR="00DB45EB" w:rsidRDefault="00DB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0B2123AE" w14:textId="30D05EA8" w:rsidR="004B4E75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688E62" w14:textId="11788753" w:rsidR="00F12335" w:rsidRDefault="00F1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F12335" w:rsidRPr="009C526C" w14:paraId="066EFE73" w14:textId="77777777" w:rsidTr="00AC29FE">
        <w:trPr>
          <w:tblHeader/>
        </w:trPr>
        <w:tc>
          <w:tcPr>
            <w:tcW w:w="5490" w:type="dxa"/>
          </w:tcPr>
          <w:p w14:paraId="4225B465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3B866F11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2F5FB9FD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F12335" w:rsidRPr="009C526C" w14:paraId="3FFAAF03" w14:textId="77777777" w:rsidTr="00AC29FE">
        <w:trPr>
          <w:tblHeader/>
        </w:trPr>
        <w:tc>
          <w:tcPr>
            <w:tcW w:w="5490" w:type="dxa"/>
          </w:tcPr>
          <w:p w14:paraId="6B242597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</w:pP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เก้า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30 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กันยายน</w:t>
            </w:r>
          </w:p>
        </w:tc>
        <w:tc>
          <w:tcPr>
            <w:tcW w:w="275" w:type="dxa"/>
            <w:gridSpan w:val="2"/>
          </w:tcPr>
          <w:p w14:paraId="64C30B50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995E6D6" w14:textId="555895A6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2568</w:t>
            </w:r>
          </w:p>
        </w:tc>
        <w:tc>
          <w:tcPr>
            <w:tcW w:w="270" w:type="dxa"/>
          </w:tcPr>
          <w:p w14:paraId="76C5735C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0FE7858A" w14:textId="18B67125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2567</w:t>
            </w:r>
          </w:p>
        </w:tc>
      </w:tr>
      <w:tr w:rsidR="00F12335" w:rsidRPr="009C526C" w14:paraId="3D348259" w14:textId="77777777" w:rsidTr="00AC29FE">
        <w:trPr>
          <w:tblHeader/>
        </w:trPr>
        <w:tc>
          <w:tcPr>
            <w:tcW w:w="5490" w:type="dxa"/>
          </w:tcPr>
          <w:p w14:paraId="0F18E28E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8B81A9B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59E18EEA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F12335" w:rsidRPr="009C526C" w14:paraId="48FFF087" w14:textId="77777777" w:rsidTr="00AC29FE">
        <w:tc>
          <w:tcPr>
            <w:tcW w:w="5490" w:type="dxa"/>
            <w:vAlign w:val="bottom"/>
          </w:tcPr>
          <w:p w14:paraId="227953EB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3953211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2DAE8BE5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1C39A23E" w14:textId="77777777" w:rsidR="00F12335" w:rsidRPr="009C526C" w:rsidRDefault="00F12335" w:rsidP="00AC29F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A11D407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F12335" w:rsidRPr="009C526C" w14:paraId="04D0187C" w14:textId="77777777" w:rsidTr="00AC29FE">
        <w:tc>
          <w:tcPr>
            <w:tcW w:w="5490" w:type="dxa"/>
          </w:tcPr>
          <w:p w14:paraId="1DBB38AC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3279D8DB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07811025" w14:textId="6782B47E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ED6090">
              <w:rPr>
                <w:rFonts w:eastAsia="Times New Roman"/>
                <w:color w:val="000000"/>
                <w:cs/>
                <w:lang w:eastAsia="zh-CN"/>
              </w:rPr>
              <w:t>1</w:t>
            </w:r>
            <w:r w:rsidRPr="00ED6090">
              <w:rPr>
                <w:rFonts w:eastAsia="Times New Roman"/>
                <w:color w:val="000000"/>
                <w:lang w:eastAsia="zh-CN"/>
              </w:rPr>
              <w:t>,</w:t>
            </w:r>
            <w:r w:rsidRPr="00ED6090">
              <w:rPr>
                <w:rFonts w:eastAsia="Times New Roman"/>
                <w:color w:val="000000"/>
                <w:cs/>
                <w:lang w:eastAsia="zh-CN"/>
              </w:rPr>
              <w:t>572</w:t>
            </w:r>
            <w:r w:rsidRPr="00ED6090">
              <w:rPr>
                <w:rFonts w:eastAsia="Times New Roman"/>
                <w:color w:val="000000"/>
                <w:lang w:eastAsia="zh-CN"/>
              </w:rPr>
              <w:t>,</w:t>
            </w:r>
            <w:r w:rsidRPr="00ED6090">
              <w:rPr>
                <w:rFonts w:eastAsia="Times New Roman"/>
                <w:color w:val="000000"/>
                <w:cs/>
                <w:lang w:eastAsia="zh-CN"/>
              </w:rPr>
              <w:t>643</w:t>
            </w:r>
          </w:p>
        </w:tc>
        <w:tc>
          <w:tcPr>
            <w:tcW w:w="270" w:type="dxa"/>
            <w:vAlign w:val="center"/>
          </w:tcPr>
          <w:p w14:paraId="7D5512F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3C5580F" w14:textId="1B855978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1,537,195</w:t>
            </w:r>
          </w:p>
        </w:tc>
      </w:tr>
      <w:tr w:rsidR="00F12335" w:rsidRPr="009C526C" w14:paraId="4D6DC73F" w14:textId="77777777" w:rsidTr="00AC29FE">
        <w:tc>
          <w:tcPr>
            <w:tcW w:w="5490" w:type="dxa"/>
          </w:tcPr>
          <w:p w14:paraId="3E480924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C93777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B7582" w14:textId="7F0957C6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 w:rsidRPr="00ED6090">
              <w:rPr>
                <w:rFonts w:eastAsia="Times New Roman"/>
                <w:b/>
                <w:bCs/>
                <w:color w:val="000000"/>
                <w:lang w:eastAsia="zh-CN"/>
              </w:rPr>
              <w:t>1,572,643</w:t>
            </w:r>
          </w:p>
        </w:tc>
        <w:tc>
          <w:tcPr>
            <w:tcW w:w="270" w:type="dxa"/>
            <w:vAlign w:val="center"/>
          </w:tcPr>
          <w:p w14:paraId="7FB7F588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3659B" w14:textId="7B90B5F0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</w:tr>
      <w:tr w:rsidR="00F12335" w:rsidRPr="001E19B2" w14:paraId="16BD2D49" w14:textId="77777777" w:rsidTr="00AC29FE">
        <w:tc>
          <w:tcPr>
            <w:tcW w:w="5490" w:type="dxa"/>
            <w:vAlign w:val="center"/>
          </w:tcPr>
          <w:p w14:paraId="078190DC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109EFAA7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3E028B05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9C1B0F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9C6B291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F12335" w:rsidRPr="009C526C" w14:paraId="16439C4C" w14:textId="77777777" w:rsidTr="00AC29FE">
        <w:tc>
          <w:tcPr>
            <w:tcW w:w="5490" w:type="dxa"/>
            <w:vAlign w:val="bottom"/>
          </w:tcPr>
          <w:p w14:paraId="727F145F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03D6BF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F63822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783E39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9BEC2CB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F12335" w:rsidRPr="009C526C" w14:paraId="01DB1526" w14:textId="77777777" w:rsidTr="00AC29FE">
        <w:tc>
          <w:tcPr>
            <w:tcW w:w="5490" w:type="dxa"/>
          </w:tcPr>
          <w:p w14:paraId="3ACFCC14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50D4E525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2679A08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B8CD35D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49561F0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F12335" w:rsidRPr="009C526C" w14:paraId="547793DA" w14:textId="77777777" w:rsidTr="00AC29FE">
        <w:tc>
          <w:tcPr>
            <w:tcW w:w="5490" w:type="dxa"/>
          </w:tcPr>
          <w:p w14:paraId="4CC707EE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0A8806FD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1F80D401" w14:textId="55F98CC0" w:rsidR="00F12335" w:rsidRPr="009C526C" w:rsidRDefault="00ED6090" w:rsidP="00F12335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ED6090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1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217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672</w:t>
            </w:r>
          </w:p>
        </w:tc>
        <w:tc>
          <w:tcPr>
            <w:tcW w:w="270" w:type="dxa"/>
            <w:vAlign w:val="center"/>
          </w:tcPr>
          <w:p w14:paraId="2C51F7C4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5F9AE607" w14:textId="230E65D6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spacing w:val="0"/>
              </w:rPr>
              <w:t>1,067,864</w:t>
            </w:r>
          </w:p>
        </w:tc>
      </w:tr>
      <w:tr w:rsidR="00F12335" w:rsidRPr="009C526C" w14:paraId="7A74BF0E" w14:textId="77777777" w:rsidTr="00AC29FE">
        <w:tc>
          <w:tcPr>
            <w:tcW w:w="5490" w:type="dxa"/>
          </w:tcPr>
          <w:p w14:paraId="0A6FEEF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2F01E7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3D68A6AD" w14:textId="3A33E12D" w:rsidR="00F12335" w:rsidRPr="009C526C" w:rsidRDefault="00ED6090" w:rsidP="00F12335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ED6090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282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ED6090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723</w:t>
            </w:r>
          </w:p>
        </w:tc>
        <w:tc>
          <w:tcPr>
            <w:tcW w:w="270" w:type="dxa"/>
            <w:vAlign w:val="center"/>
          </w:tcPr>
          <w:p w14:paraId="72CF17AF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DCC8771" w14:textId="2551E788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spacing w:val="0"/>
              </w:rPr>
              <w:t>369,052</w:t>
            </w:r>
          </w:p>
        </w:tc>
      </w:tr>
      <w:tr w:rsidR="00F12335" w:rsidRPr="009C526C" w14:paraId="2D9C9EC7" w14:textId="77777777" w:rsidTr="00AC29FE">
        <w:tc>
          <w:tcPr>
            <w:tcW w:w="5490" w:type="dxa"/>
          </w:tcPr>
          <w:p w14:paraId="6BD28773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06A3414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C66C2" w14:textId="101D2024" w:rsidR="00F12335" w:rsidRPr="009C526C" w:rsidRDefault="00ED6090" w:rsidP="00F12335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ED609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72,248</w:t>
            </w:r>
          </w:p>
        </w:tc>
        <w:tc>
          <w:tcPr>
            <w:tcW w:w="270" w:type="dxa"/>
            <w:vAlign w:val="center"/>
          </w:tcPr>
          <w:p w14:paraId="36CF072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150FC" w14:textId="7D3DD02F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spacing w:val="0"/>
              </w:rPr>
              <w:t>100,279</w:t>
            </w:r>
          </w:p>
        </w:tc>
      </w:tr>
      <w:tr w:rsidR="00F12335" w:rsidRPr="009C526C" w14:paraId="2B39A934" w14:textId="77777777" w:rsidTr="00AC29FE">
        <w:tc>
          <w:tcPr>
            <w:tcW w:w="5490" w:type="dxa"/>
          </w:tcPr>
          <w:p w14:paraId="6C83F9D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E151DED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29DF25" w14:textId="43868763" w:rsidR="00F12335" w:rsidRPr="009C526C" w:rsidRDefault="00ED6090" w:rsidP="00F12335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ED6090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1,572,643</w:t>
            </w:r>
          </w:p>
        </w:tc>
        <w:tc>
          <w:tcPr>
            <w:tcW w:w="270" w:type="dxa"/>
            <w:vAlign w:val="center"/>
          </w:tcPr>
          <w:p w14:paraId="00626450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AF0AAE" w14:textId="122E0F26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spacing w:val="0"/>
              </w:rPr>
              <w:t>1,537,195</w:t>
            </w:r>
          </w:p>
        </w:tc>
      </w:tr>
      <w:tr w:rsidR="00F12335" w:rsidRPr="001E19B2" w14:paraId="6E69B474" w14:textId="77777777" w:rsidTr="00AC29FE">
        <w:tc>
          <w:tcPr>
            <w:tcW w:w="5490" w:type="dxa"/>
          </w:tcPr>
          <w:p w14:paraId="5E1CF8A5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" w:type="dxa"/>
            <w:gridSpan w:val="2"/>
          </w:tcPr>
          <w:p w14:paraId="187BBA18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D9EF0A0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5821606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A93AD3C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F12335" w:rsidRPr="009C526C" w14:paraId="081EB749" w14:textId="77777777" w:rsidTr="00AC29FE">
        <w:tc>
          <w:tcPr>
            <w:tcW w:w="5490" w:type="dxa"/>
          </w:tcPr>
          <w:p w14:paraId="683CC84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7EDCAC59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E0FE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8E06A7B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461D46B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F12335" w:rsidRPr="009C526C" w14:paraId="208A4E40" w14:textId="77777777" w:rsidTr="00AC29FE">
        <w:tc>
          <w:tcPr>
            <w:tcW w:w="5490" w:type="dxa"/>
          </w:tcPr>
          <w:p w14:paraId="1D6A17A8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0A1A3AFC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B559CCE" w14:textId="652E09E7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ED6090">
              <w:rPr>
                <w:rFonts w:eastAsia="Times New Roman"/>
                <w:color w:val="000000"/>
                <w:lang w:eastAsia="zh-CN"/>
              </w:rPr>
              <w:t>1,407,535</w:t>
            </w:r>
          </w:p>
        </w:tc>
        <w:tc>
          <w:tcPr>
            <w:tcW w:w="270" w:type="dxa"/>
            <w:vAlign w:val="center"/>
          </w:tcPr>
          <w:p w14:paraId="0E6D5AB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DC3B9" w14:textId="23E17541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1,399,376</w:t>
            </w:r>
          </w:p>
        </w:tc>
      </w:tr>
      <w:tr w:rsidR="00F12335" w:rsidRPr="009C526C" w14:paraId="1F434A86" w14:textId="77777777" w:rsidTr="00AC29FE">
        <w:tc>
          <w:tcPr>
            <w:tcW w:w="5490" w:type="dxa"/>
          </w:tcPr>
          <w:p w14:paraId="74E8B002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DB536DD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C0672C2" w14:textId="79F5BE72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ED6090">
              <w:rPr>
                <w:rFonts w:eastAsia="Times New Roman"/>
                <w:color w:val="000000"/>
                <w:lang w:eastAsia="zh-CN"/>
              </w:rPr>
              <w:t>156,990</w:t>
            </w:r>
          </w:p>
        </w:tc>
        <w:tc>
          <w:tcPr>
            <w:tcW w:w="270" w:type="dxa"/>
            <w:vAlign w:val="center"/>
          </w:tcPr>
          <w:p w14:paraId="2E6D5857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3E2CF9B" w14:textId="325D42C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131,325</w:t>
            </w:r>
          </w:p>
        </w:tc>
      </w:tr>
      <w:tr w:rsidR="00F12335" w:rsidRPr="009C526C" w14:paraId="4B305951" w14:textId="77777777" w:rsidTr="00AC29FE">
        <w:tc>
          <w:tcPr>
            <w:tcW w:w="5490" w:type="dxa"/>
          </w:tcPr>
          <w:p w14:paraId="738EA8A7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42E914C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02CF689F" w14:textId="526F0F1C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ED6090">
              <w:rPr>
                <w:rFonts w:eastAsia="Times New Roman"/>
                <w:color w:val="000000"/>
                <w:lang w:eastAsia="zh-CN"/>
              </w:rPr>
              <w:t>7,035</w:t>
            </w:r>
          </w:p>
        </w:tc>
        <w:tc>
          <w:tcPr>
            <w:tcW w:w="270" w:type="dxa"/>
            <w:vAlign w:val="center"/>
          </w:tcPr>
          <w:p w14:paraId="69ED4A1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3F51C2" w14:textId="6FFF2FB0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5,406</w:t>
            </w:r>
          </w:p>
        </w:tc>
      </w:tr>
      <w:tr w:rsidR="00F12335" w:rsidRPr="009C526C" w14:paraId="3F357107" w14:textId="77777777" w:rsidTr="00AC29FE">
        <w:tc>
          <w:tcPr>
            <w:tcW w:w="5490" w:type="dxa"/>
          </w:tcPr>
          <w:p w14:paraId="18DF4A1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492A7A79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9422E" w14:textId="1B434719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ED6090">
              <w:rPr>
                <w:rFonts w:eastAsia="Times New Roman"/>
                <w:color w:val="000000"/>
                <w:lang w:eastAsia="zh-CN"/>
              </w:rPr>
              <w:t>1,083</w:t>
            </w:r>
          </w:p>
        </w:tc>
        <w:tc>
          <w:tcPr>
            <w:tcW w:w="270" w:type="dxa"/>
            <w:vAlign w:val="center"/>
          </w:tcPr>
          <w:p w14:paraId="615CD0D3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42111" w14:textId="34A6B54F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1,088</w:t>
            </w:r>
          </w:p>
        </w:tc>
      </w:tr>
      <w:tr w:rsidR="00F12335" w:rsidRPr="009C526C" w14:paraId="768E7B44" w14:textId="77777777" w:rsidTr="00AC29FE">
        <w:tc>
          <w:tcPr>
            <w:tcW w:w="5490" w:type="dxa"/>
          </w:tcPr>
          <w:p w14:paraId="003DE9F2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244989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9DE098" w14:textId="39C5DBE8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ED6090">
              <w:rPr>
                <w:rFonts w:eastAsia="Times New Roman"/>
                <w:b/>
                <w:bCs/>
                <w:color w:val="000000"/>
                <w:lang w:eastAsia="zh-CN"/>
              </w:rPr>
              <w:t>1,572,643</w:t>
            </w:r>
          </w:p>
        </w:tc>
        <w:tc>
          <w:tcPr>
            <w:tcW w:w="270" w:type="dxa"/>
            <w:vAlign w:val="center"/>
          </w:tcPr>
          <w:p w14:paraId="4FBE215A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125688" w14:textId="1190BA63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</w:tr>
      <w:tr w:rsidR="00F12335" w:rsidRPr="009C526C" w14:paraId="4F31E109" w14:textId="77777777" w:rsidTr="00AC29FE">
        <w:tc>
          <w:tcPr>
            <w:tcW w:w="5490" w:type="dxa"/>
          </w:tcPr>
          <w:p w14:paraId="74981067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08BA29BF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68E02E45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7B5BFB82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12CCA064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F12335" w:rsidRPr="009C526C" w14:paraId="6FBF2AD1" w14:textId="77777777" w:rsidTr="00AC29FE">
        <w:tc>
          <w:tcPr>
            <w:tcW w:w="5490" w:type="dxa"/>
          </w:tcPr>
          <w:p w14:paraId="479305C3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E50EE77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31D94943" w14:textId="675EBEB6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ED6090">
              <w:t>31,076</w:t>
            </w:r>
          </w:p>
        </w:tc>
        <w:tc>
          <w:tcPr>
            <w:tcW w:w="270" w:type="dxa"/>
            <w:vAlign w:val="center"/>
          </w:tcPr>
          <w:p w14:paraId="77DC56E5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AFE7AF0" w14:textId="75F53DDF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26,239</w:t>
            </w:r>
          </w:p>
        </w:tc>
      </w:tr>
      <w:tr w:rsidR="00F12335" w:rsidRPr="009C526C" w14:paraId="3645E2BB" w14:textId="77777777" w:rsidTr="00AC29FE">
        <w:tc>
          <w:tcPr>
            <w:tcW w:w="5490" w:type="dxa"/>
          </w:tcPr>
          <w:p w14:paraId="13DA87C5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41973D2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1B790" w14:textId="75CFCDF0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ED6090">
              <w:t>1,541,567</w:t>
            </w:r>
          </w:p>
        </w:tc>
        <w:tc>
          <w:tcPr>
            <w:tcW w:w="270" w:type="dxa"/>
            <w:vAlign w:val="center"/>
          </w:tcPr>
          <w:p w14:paraId="5CBC0A9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E5529" w14:textId="0E5B48DE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1,510,956</w:t>
            </w:r>
          </w:p>
        </w:tc>
      </w:tr>
      <w:tr w:rsidR="00F12335" w:rsidRPr="009C526C" w14:paraId="0658A7C9" w14:textId="77777777" w:rsidTr="008675AB">
        <w:tc>
          <w:tcPr>
            <w:tcW w:w="5490" w:type="dxa"/>
          </w:tcPr>
          <w:p w14:paraId="3217FBCC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5D238F1C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360262" w14:textId="22E4687C" w:rsidR="00F12335" w:rsidRPr="009C526C" w:rsidRDefault="00ED6090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ED6090">
              <w:rPr>
                <w:rFonts w:eastAsia="Times New Roman"/>
                <w:b/>
                <w:bCs/>
                <w:color w:val="000000"/>
                <w:lang w:eastAsia="zh-CN"/>
              </w:rPr>
              <w:t>1,572,643</w:t>
            </w:r>
          </w:p>
        </w:tc>
        <w:tc>
          <w:tcPr>
            <w:tcW w:w="270" w:type="dxa"/>
            <w:vAlign w:val="center"/>
          </w:tcPr>
          <w:p w14:paraId="0B0641F2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C9A50" w14:textId="303FD399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</w:tr>
      <w:tr w:rsidR="00F12335" w:rsidRPr="009C526C" w14:paraId="5FE99288" w14:textId="77777777" w:rsidTr="008675AB">
        <w:tc>
          <w:tcPr>
            <w:tcW w:w="5490" w:type="dxa"/>
          </w:tcPr>
          <w:p w14:paraId="1E7CD6E1" w14:textId="77777777" w:rsidR="0030097A" w:rsidRDefault="0030097A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  <w:p w14:paraId="122990C1" w14:textId="3BDCBE49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5FA30192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A232125" w14:textId="77777777" w:rsidR="00F12335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</w:p>
          <w:p w14:paraId="0B80267E" w14:textId="6EAEDB40" w:rsidR="00ED6090" w:rsidRPr="009C526C" w:rsidRDefault="00F42C73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F42C73">
              <w:t>161,</w:t>
            </w:r>
            <w:r w:rsidR="00FD3177">
              <w:t>495</w:t>
            </w:r>
          </w:p>
        </w:tc>
        <w:tc>
          <w:tcPr>
            <w:tcW w:w="270" w:type="dxa"/>
            <w:vAlign w:val="bottom"/>
          </w:tcPr>
          <w:p w14:paraId="4E516B31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63A0D99" w14:textId="77777777" w:rsidR="0030097A" w:rsidRDefault="0030097A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</w:p>
          <w:p w14:paraId="248A1237" w14:textId="364C3FD8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204,393</w:t>
            </w:r>
          </w:p>
        </w:tc>
      </w:tr>
      <w:tr w:rsidR="00F12335" w:rsidRPr="001E19B2" w14:paraId="32AF5665" w14:textId="77777777" w:rsidTr="008675AB">
        <w:tc>
          <w:tcPr>
            <w:tcW w:w="5490" w:type="dxa"/>
          </w:tcPr>
          <w:p w14:paraId="1EA76159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164E4310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36F8B56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</w:p>
        </w:tc>
        <w:tc>
          <w:tcPr>
            <w:tcW w:w="270" w:type="dxa"/>
            <w:vAlign w:val="bottom"/>
          </w:tcPr>
          <w:p w14:paraId="794149DD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8BBAB81" w14:textId="77777777" w:rsidR="00F12335" w:rsidRPr="001E19B2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F12335" w:rsidRPr="009C526C" w14:paraId="2571691D" w14:textId="77777777" w:rsidTr="00AC29FE">
        <w:tc>
          <w:tcPr>
            <w:tcW w:w="5490" w:type="dxa"/>
            <w:vAlign w:val="bottom"/>
          </w:tcPr>
          <w:p w14:paraId="0B923510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 w:rsidRPr="009C526C">
              <w:t xml:space="preserve">30 </w:t>
            </w:r>
            <w:r>
              <w:rPr>
                <w:rFonts w:hint="cs"/>
                <w:cs/>
              </w:rPr>
              <w:t>กันยายน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30A6E86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23EB7A3" w14:textId="321D0039" w:rsidR="00F12335" w:rsidRPr="009C526C" w:rsidRDefault="00F42C73" w:rsidP="00F12335">
            <w:pPr>
              <w:ind w:right="73"/>
              <w:jc w:val="right"/>
            </w:pPr>
            <w:r w:rsidRPr="00F42C73">
              <w:t>4,766,</w:t>
            </w:r>
            <w:r w:rsidR="00672948">
              <w:t>766</w:t>
            </w:r>
          </w:p>
        </w:tc>
        <w:tc>
          <w:tcPr>
            <w:tcW w:w="270" w:type="dxa"/>
            <w:vAlign w:val="bottom"/>
          </w:tcPr>
          <w:p w14:paraId="7B17C174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9657CCB" w14:textId="560793E0" w:rsidR="00F12335" w:rsidRPr="00302358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4,</w:t>
            </w:r>
            <w:r w:rsidR="00185814">
              <w:t>483</w:t>
            </w:r>
            <w:r>
              <w:t>,</w:t>
            </w:r>
            <w:r w:rsidR="00185814">
              <w:t>122</w:t>
            </w:r>
          </w:p>
        </w:tc>
      </w:tr>
      <w:tr w:rsidR="00F12335" w:rsidRPr="009C526C" w14:paraId="251F441F" w14:textId="77777777" w:rsidTr="00AC29FE">
        <w:tc>
          <w:tcPr>
            <w:tcW w:w="5490" w:type="dxa"/>
            <w:vAlign w:val="bottom"/>
          </w:tcPr>
          <w:p w14:paraId="0ADA508F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 w:rsidRPr="009C526C">
              <w:t xml:space="preserve">30 </w:t>
            </w:r>
            <w:r>
              <w:rPr>
                <w:rFonts w:hint="cs"/>
                <w:cs/>
              </w:rPr>
              <w:t>กันยายน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4513B50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6B5D6332" w14:textId="6192E96A" w:rsidR="00F12335" w:rsidRPr="009C526C" w:rsidRDefault="00F42C73" w:rsidP="00F12335">
            <w:pPr>
              <w:ind w:right="73"/>
              <w:jc w:val="right"/>
              <w:rPr>
                <w:cs/>
              </w:rPr>
            </w:pPr>
            <w:r w:rsidRPr="00F42C73">
              <w:t>1,658,</w:t>
            </w:r>
            <w:r w:rsidR="00C2193C">
              <w:t>292</w:t>
            </w:r>
          </w:p>
        </w:tc>
        <w:tc>
          <w:tcPr>
            <w:tcW w:w="270" w:type="dxa"/>
            <w:vAlign w:val="bottom"/>
          </w:tcPr>
          <w:p w14:paraId="78B36E2C" w14:textId="77777777" w:rsidR="00F12335" w:rsidRPr="009C526C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6967550" w14:textId="13E93A57" w:rsidR="00F12335" w:rsidRPr="00302358" w:rsidRDefault="00F12335" w:rsidP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1,</w:t>
            </w:r>
            <w:r w:rsidR="00185814">
              <w:t>432</w:t>
            </w:r>
            <w:r>
              <w:t>,</w:t>
            </w:r>
            <w:r w:rsidR="00185814">
              <w:t>2</w:t>
            </w:r>
            <w:r>
              <w:t>4</w:t>
            </w:r>
            <w:r w:rsidR="00185814">
              <w:t>6</w:t>
            </w:r>
          </w:p>
        </w:tc>
      </w:tr>
    </w:tbl>
    <w:p w14:paraId="3FAFBAAC" w14:textId="77777777" w:rsidR="00BC203F" w:rsidRPr="001871A5" w:rsidRDefault="00BC203F" w:rsidP="00BC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  <w:cs/>
        </w:rPr>
      </w:pPr>
    </w:p>
    <w:p w14:paraId="6932D66E" w14:textId="4DB8482B" w:rsidR="002F6CBB" w:rsidRPr="00AE3BF0" w:rsidRDefault="00385223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highlight w:val="yellow"/>
          <w:cs/>
        </w:rPr>
      </w:pPr>
      <w:r w:rsidRPr="008F193E">
        <w:rPr>
          <w:b/>
          <w:bCs/>
          <w:spacing w:val="0"/>
        </w:rPr>
        <w:t>9</w:t>
      </w:r>
      <w:r w:rsidR="002F6CBB" w:rsidRPr="008F193E">
        <w:rPr>
          <w:b/>
          <w:bCs/>
          <w:spacing w:val="0"/>
        </w:rPr>
        <w:tab/>
      </w:r>
      <w:r w:rsidR="002F6CBB" w:rsidRPr="00971CBB">
        <w:rPr>
          <w:rFonts w:hint="cs"/>
          <w:b/>
          <w:bCs/>
          <w:spacing w:val="0"/>
          <w:cs/>
        </w:rPr>
        <w:t>เงินปันผล</w:t>
      </w:r>
    </w:p>
    <w:p w14:paraId="769AA462" w14:textId="77777777" w:rsidR="002F6CBB" w:rsidRPr="001871A5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  <w:cs/>
        </w:rPr>
      </w:pPr>
    </w:p>
    <w:p w14:paraId="2CC5A75D" w14:textId="5A4CFA8C" w:rsidR="002F6CBB" w:rsidRPr="007964C8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  <w:r w:rsidRPr="007964C8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Pr="007964C8">
        <w:rPr>
          <w:rFonts w:hint="cs"/>
          <w:spacing w:val="0"/>
        </w:rPr>
        <w:t>256</w:t>
      </w:r>
      <w:r w:rsidR="00AF08B9">
        <w:rPr>
          <w:spacing w:val="0"/>
        </w:rPr>
        <w:t>8</w:t>
      </w:r>
      <w:r w:rsidRPr="007964C8">
        <w:rPr>
          <w:rFonts w:hint="cs"/>
          <w:spacing w:val="0"/>
        </w:rPr>
        <w:t xml:space="preserve"> </w:t>
      </w:r>
      <w:r w:rsidRPr="007964C8">
        <w:rPr>
          <w:rFonts w:hint="cs"/>
          <w:spacing w:val="0"/>
          <w:cs/>
        </w:rPr>
        <w:t>มีดังนี้</w:t>
      </w:r>
    </w:p>
    <w:p w14:paraId="1D347839" w14:textId="77777777" w:rsidR="002F6CBB" w:rsidRPr="001871A5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2F6CBB" w:rsidRPr="007964C8" w14:paraId="02F4F535" w14:textId="77777777" w:rsidTr="00744CB8">
        <w:trPr>
          <w:tblHeader/>
        </w:trPr>
        <w:tc>
          <w:tcPr>
            <w:tcW w:w="2628" w:type="dxa"/>
            <w:vAlign w:val="bottom"/>
          </w:tcPr>
          <w:p w14:paraId="14C375F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90AC64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2E324C4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5AA3F78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F5B224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463EAE6C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6DB63AA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2F6CBB" w:rsidRPr="007964C8" w14:paraId="5061C7DD" w14:textId="77777777" w:rsidTr="00744CB8">
        <w:trPr>
          <w:tblHeader/>
        </w:trPr>
        <w:tc>
          <w:tcPr>
            <w:tcW w:w="2628" w:type="dxa"/>
          </w:tcPr>
          <w:p w14:paraId="0A6FB25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A18B2E1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2093505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4E7D4EC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38430A58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7EF0AFB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72916F25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AF08B9" w:rsidRPr="007964C8" w14:paraId="30359150" w14:textId="77777777" w:rsidTr="00744CB8">
        <w:trPr>
          <w:tblHeader/>
        </w:trPr>
        <w:tc>
          <w:tcPr>
            <w:tcW w:w="2628" w:type="dxa"/>
          </w:tcPr>
          <w:p w14:paraId="513F7FE1" w14:textId="02F15CAB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spacing w:val="0"/>
                <w:cs/>
              </w:rPr>
            </w:pPr>
            <w:r>
              <w:rPr>
                <w:spacing w:val="0"/>
              </w:rPr>
              <w:t xml:space="preserve">  </w:t>
            </w:r>
            <w:r w:rsidRPr="007964C8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Pr="007964C8">
              <w:rPr>
                <w:rFonts w:hint="cs"/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  <w:tc>
          <w:tcPr>
            <w:tcW w:w="1710" w:type="dxa"/>
          </w:tcPr>
          <w:p w14:paraId="0C19C750" w14:textId="4DB92CFC" w:rsidR="00AF08B9" w:rsidRPr="007964C8" w:rsidRDefault="0064271E" w:rsidP="00AF0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25</w:t>
            </w:r>
            <w:r w:rsidR="00AF08B9" w:rsidRPr="007964C8">
              <w:rPr>
                <w:spacing w:val="0"/>
                <w:cs/>
              </w:rPr>
              <w:t xml:space="preserve"> เมษายน </w:t>
            </w:r>
            <w:r w:rsidR="00AF08B9" w:rsidRPr="007964C8">
              <w:rPr>
                <w:spacing w:val="0"/>
              </w:rPr>
              <w:t>256</w:t>
            </w:r>
            <w:r w:rsidR="00AF08B9">
              <w:rPr>
                <w:spacing w:val="0"/>
              </w:rPr>
              <w:t>8</w:t>
            </w:r>
          </w:p>
        </w:tc>
        <w:tc>
          <w:tcPr>
            <w:tcW w:w="1710" w:type="dxa"/>
          </w:tcPr>
          <w:p w14:paraId="5400031B" w14:textId="11A66A95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  <w:r w:rsidRPr="007964C8">
              <w:rPr>
                <w:spacing w:val="0"/>
                <w:cs/>
              </w:rPr>
              <w:t xml:space="preserve">พฤษภาคม </w:t>
            </w:r>
            <w:r w:rsidRPr="007964C8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360" w:type="dxa"/>
          </w:tcPr>
          <w:p w14:paraId="1F8401BF" w14:textId="77777777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</w:tcPr>
          <w:p w14:paraId="2643B52F" w14:textId="66CB5493" w:rsidR="00AF08B9" w:rsidRPr="0064271E" w:rsidRDefault="0064271E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64271E">
              <w:rPr>
                <w:spacing w:val="0"/>
              </w:rPr>
              <w:t>0.1589</w:t>
            </w:r>
          </w:p>
        </w:tc>
        <w:tc>
          <w:tcPr>
            <w:tcW w:w="360" w:type="dxa"/>
          </w:tcPr>
          <w:p w14:paraId="0E8A99C7" w14:textId="77777777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</w:tcPr>
          <w:p w14:paraId="763A28A1" w14:textId="5E72D94D" w:rsidR="00AF08B9" w:rsidRPr="0064271E" w:rsidRDefault="0064271E" w:rsidP="00AF0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68.91</w:t>
            </w:r>
          </w:p>
        </w:tc>
      </w:tr>
    </w:tbl>
    <w:p w14:paraId="330CD1B1" w14:textId="77777777" w:rsidR="002F6CBB" w:rsidRPr="001871A5" w:rsidRDefault="002F6CBB" w:rsidP="005B1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</w:rPr>
      </w:pPr>
    </w:p>
    <w:p w14:paraId="12596E47" w14:textId="7F8D8962" w:rsidR="004B4E75" w:rsidRPr="009C526C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10</w:t>
      </w:r>
      <w:r w:rsidR="004B4E75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1871A5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354C1546" w14:textId="36CBCC64" w:rsidR="005609D0" w:rsidRPr="009C526C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62BCBAA5" w:rsidR="00FE3432" w:rsidRPr="001871A5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</w:p>
    <w:p w14:paraId="69767B11" w14:textId="1FC48B3C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48C0DC88" w14:textId="77777777" w:rsidR="00DC1255" w:rsidRPr="001871A5" w:rsidRDefault="00DC125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D93B16" w14:textId="77777777" w:rsidR="00BC203F" w:rsidRDefault="00BC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br w:type="page"/>
      </w:r>
    </w:p>
    <w:p w14:paraId="567F2FCB" w14:textId="5399297B" w:rsidR="00913400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lastRenderedPageBreak/>
        <w:t>1</w:t>
      </w:r>
      <w:r w:rsidR="002F6CBB" w:rsidRPr="009C526C">
        <w:rPr>
          <w:b/>
          <w:bCs/>
          <w:spacing w:val="0"/>
        </w:rPr>
        <w:t>1</w:t>
      </w:r>
      <w:r w:rsidR="00515202" w:rsidRPr="009C526C">
        <w:rPr>
          <w:b/>
          <w:bCs/>
          <w:spacing w:val="0"/>
          <w:cs/>
          <w:lang w:val="th-TH"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0DE09E59" w14:textId="77777777" w:rsidR="001871A5" w:rsidRPr="001871A5" w:rsidRDefault="001871A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263E7424" w:rsidR="00EA3875" w:rsidRPr="009C526C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ณ </w:t>
            </w:r>
            <w:r w:rsidRPr="009E5297">
              <w:rPr>
                <w:b/>
                <w:bCs/>
                <w:i/>
                <w:iCs/>
                <w:spacing w:val="0"/>
                <w:cs/>
              </w:rPr>
              <w:t>วันที่</w:t>
            </w:r>
            <w:r w:rsidR="00EC0B4E" w:rsidRPr="009E5297">
              <w:rPr>
                <w:b/>
                <w:bCs/>
                <w:i/>
                <w:iCs/>
                <w:spacing w:val="0"/>
              </w:rPr>
              <w:t xml:space="preserve"> </w:t>
            </w:r>
            <w:r w:rsidR="007C556A"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 xml:space="preserve">30 </w:t>
            </w:r>
            <w:r w:rsidR="00F12335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กันยา</w:t>
            </w:r>
            <w:r w:rsidR="007C556A" w:rsidRPr="009E529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ยน</w:t>
            </w:r>
            <w:r w:rsidR="00AF08B9" w:rsidRPr="009E529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AF08B9"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2568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50630F44" w:rsidR="00FD3A4C" w:rsidRPr="008A67FD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71A420BA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141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607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0821BE1D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141,607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6D58CC73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อาคารและอุปกรณ์อื่น</w:t>
            </w:r>
          </w:p>
        </w:tc>
        <w:tc>
          <w:tcPr>
            <w:tcW w:w="923" w:type="pct"/>
          </w:tcPr>
          <w:p w14:paraId="3496A3F2" w14:textId="3DB43102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4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650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06F79FBC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</w:rPr>
              <w:t>4,650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65F59F4C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46996948" w:rsidR="00FD3A4C" w:rsidRPr="007D1712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71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080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579EF6B0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</w:rPr>
              <w:t>71,080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36810C8F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217</w:t>
            </w: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0E523C5B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217,33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603973CB" w14:textId="77777777" w:rsidR="00294A61" w:rsidRPr="001871A5" w:rsidRDefault="00294A61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</w:rPr>
            </w:pPr>
            <w:bookmarkStart w:id="2" w:name="_Hlk40097820"/>
          </w:p>
          <w:p w14:paraId="56404A2F" w14:textId="714E344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2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093FC37D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691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08ABF8EB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691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66AAE744" w:rsidR="00FD3A4C" w:rsidRPr="009C526C" w:rsidRDefault="00765522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20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517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1A60148C" w:rsidR="00FD3A4C" w:rsidRPr="004C3721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20,517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1357A7F7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64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76552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741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611280F4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</w:rPr>
              <w:t>64,741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2A1F9166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92,949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46ADD1A0" w:rsidR="00FD3A4C" w:rsidRPr="008016C6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92,949</w:t>
            </w:r>
          </w:p>
        </w:tc>
      </w:tr>
      <w:tr w:rsidR="00BC203F" w:rsidRPr="009C526C" w14:paraId="50DB843E" w14:textId="77777777" w:rsidTr="00343C60">
        <w:tc>
          <w:tcPr>
            <w:tcW w:w="2961" w:type="pct"/>
          </w:tcPr>
          <w:p w14:paraId="341B04A9" w14:textId="77777777" w:rsidR="00BC203F" w:rsidRPr="009C526C" w:rsidRDefault="00BC203F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23" w:type="pct"/>
          </w:tcPr>
          <w:p w14:paraId="0B8E964C" w14:textId="77777777" w:rsidR="00BC203F" w:rsidRPr="009C526C" w:rsidRDefault="00BC203F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289F59" w14:textId="77777777" w:rsidR="00BC203F" w:rsidRPr="009C526C" w:rsidRDefault="00BC203F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9760CF2" w14:textId="77777777" w:rsidR="00BC203F" w:rsidRPr="009C526C" w:rsidRDefault="00BC203F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3AFD8E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42EC24EA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1,699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38B12F0C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1,699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4616C9BE" w:rsidR="00FD3A4C" w:rsidRPr="009C526C" w:rsidRDefault="00765522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51,900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21D38309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765522">
              <w:rPr>
                <w:rFonts w:ascii="Angsana New" w:hAnsi="Angsana New"/>
                <w:spacing w:val="0"/>
                <w:sz w:val="30"/>
                <w:szCs w:val="30"/>
              </w:rPr>
              <w:t>51,900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40CB89DF" w:rsidR="00FD3A4C" w:rsidRPr="009C526C" w:rsidRDefault="00765522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53,599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2DC96345" w:rsidR="00FD3A4C" w:rsidRPr="009C526C" w:rsidRDefault="00765522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76552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53,599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542B745C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วันที่ </w:t>
      </w:r>
      <w:r w:rsidR="00A7136B" w:rsidRPr="009E5297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="00A7136B" w:rsidRPr="009E529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123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</w:t>
      </w:r>
      <w:r w:rsidR="00A7136B" w:rsidRPr="009E529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ยน</w:t>
      </w:r>
      <w:r w:rsidR="00FC61C2" w:rsidRPr="009E529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E5297">
        <w:rPr>
          <w:rFonts w:ascii="Angsana New" w:eastAsia="MS Mincho" w:hAnsi="Angsana New"/>
          <w:sz w:val="30"/>
          <w:szCs w:val="30"/>
          <w:lang w:val="en-US"/>
        </w:rPr>
        <w:t>256</w:t>
      </w:r>
      <w:r w:rsidR="00AF08B9" w:rsidRPr="009E5297">
        <w:rPr>
          <w:rFonts w:ascii="Angsana New" w:eastAsia="MS Mincho" w:hAnsi="Angsana New"/>
          <w:sz w:val="30"/>
          <w:szCs w:val="30"/>
          <w:lang w:val="en-US"/>
        </w:rPr>
        <w:t>8</w:t>
      </w:r>
      <w:r w:rsidR="00FC61C2" w:rsidRPr="009E5297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มีวงเงินสินเชื่อซึ่งยังมิได้เบิกใช้ นอกเหนือจากวงเงินกู้ยืมเป็นจำนวนรวม</w:t>
      </w:r>
      <w:r w:rsidR="008D6E25">
        <w:rPr>
          <w:rFonts w:ascii="Angsana New" w:hAnsi="Angsana New"/>
          <w:spacing w:val="0"/>
          <w:sz w:val="30"/>
          <w:szCs w:val="30"/>
          <w:lang w:val="en-US" w:bidi="th-TH"/>
        </w:rPr>
        <w:t xml:space="preserve"> 217.10</w:t>
      </w:r>
      <w:r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8D6E25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AF08B9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7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>:</w:t>
      </w:r>
      <w:r w:rsidR="008F1970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120.95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8842AA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8842AA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 xml:space="preserve">และ </w:t>
      </w:r>
      <w:r w:rsidR="008842AA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 xml:space="preserve">3 </w:t>
      </w:r>
      <w:r w:rsidR="008842AA">
        <w:rPr>
          <w:rFonts w:ascii="Angsana New" w:hAnsi="Angsana New" w:hint="cs"/>
          <w:i/>
          <w:iCs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43A07376" w14:textId="77777777" w:rsidR="00AC6C5D" w:rsidRPr="00AC6C5D" w:rsidRDefault="00AC6C5D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3D8F07B9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A7136B" w:rsidRPr="009E5297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30 </w:t>
      </w:r>
      <w:r w:rsidR="00F123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</w:t>
      </w:r>
      <w:r w:rsidR="00A7136B" w:rsidRPr="009E529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ยน</w:t>
      </w:r>
      <w:r w:rsidR="00AF08B9" w:rsidRPr="009E529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AF08B9" w:rsidRPr="009E5297">
        <w:rPr>
          <w:rFonts w:ascii="Angsana New" w:eastAsia="MS Mincho" w:hAnsi="Angsana New"/>
          <w:sz w:val="30"/>
          <w:szCs w:val="30"/>
          <w:lang w:val="en-US"/>
        </w:rPr>
        <w:t>2568</w:t>
      </w:r>
      <w:r w:rsidR="00AF08B9" w:rsidRPr="009C526C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77777777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1ADD64E2" w14:textId="69BC87F1" w:rsidR="00DD1892" w:rsidRPr="009F363D" w:rsidRDefault="00DD1892" w:rsidP="009F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spacing w:val="0"/>
          <w:rtl/>
        </w:rPr>
      </w:pPr>
      <w:r w:rsidRPr="009C526C">
        <w:rPr>
          <w:b/>
          <w:bCs/>
          <w:i/>
          <w:iCs/>
          <w:spacing w:val="0"/>
          <w:cs/>
        </w:rPr>
        <w:lastRenderedPageBreak/>
        <w:t>สัญญาบริการ</w:t>
      </w:r>
    </w:p>
    <w:p w14:paraId="3A73F3AA" w14:textId="77777777" w:rsidR="00DD1892" w:rsidRPr="001871A5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EEB51EA" w14:textId="212ECC8B" w:rsidR="00FC4E78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>บริษัทได้ทำสัญญา</w:t>
      </w:r>
      <w:r w:rsidR="001E6861"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>บริการ</w:t>
      </w:r>
      <w:r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>อื่น</w:t>
      </w:r>
      <w:r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AE5ACE">
        <w:rPr>
          <w:rFonts w:ascii="Angsana New" w:hAnsi="Angsana New"/>
          <w:spacing w:val="-5"/>
          <w:sz w:val="30"/>
          <w:szCs w:val="30"/>
          <w:cs/>
          <w:lang w:bidi="th-TH"/>
        </w:rPr>
        <w:t>่</w:t>
      </w:r>
      <w:r w:rsidR="00171598" w:rsidRPr="00AE5ACE">
        <w:rPr>
          <w:rFonts w:ascii="Angsana New" w:hAnsi="Angsana New"/>
          <w:spacing w:val="-5"/>
          <w:sz w:val="30"/>
          <w:szCs w:val="30"/>
          <w:lang w:bidi="th-TH"/>
        </w:rPr>
        <w:t xml:space="preserve"> </w:t>
      </w:r>
      <w:r w:rsidR="00903A1C" w:rsidRPr="00AE5ACE">
        <w:rPr>
          <w:rFonts w:ascii="Angsana New" w:hAnsi="Angsana New"/>
          <w:spacing w:val="-5"/>
          <w:sz w:val="30"/>
          <w:szCs w:val="30"/>
          <w:lang w:val="en-US" w:bidi="th-TH"/>
        </w:rPr>
        <w:t>1</w:t>
      </w:r>
      <w:r w:rsidRPr="00AE5ACE">
        <w:rPr>
          <w:rFonts w:ascii="Angsana New" w:hAnsi="Angsana New"/>
          <w:spacing w:val="-5"/>
          <w:sz w:val="30"/>
          <w:szCs w:val="30"/>
          <w:lang w:val="en-US" w:bidi="th-TH"/>
        </w:rPr>
        <w:t xml:space="preserve"> </w:t>
      </w:r>
      <w:r w:rsidRPr="00AE5ACE">
        <w:rPr>
          <w:rFonts w:ascii="Angsana New" w:hAnsi="Angsana New"/>
          <w:spacing w:val="-5"/>
          <w:sz w:val="30"/>
          <w:szCs w:val="30"/>
          <w:cs/>
          <w:lang w:val="en-US" w:bidi="th-TH"/>
        </w:rPr>
        <w:t xml:space="preserve">ถึง </w:t>
      </w:r>
      <w:r w:rsidR="00903A1C" w:rsidRPr="00AE5ACE">
        <w:rPr>
          <w:rFonts w:ascii="Angsana New" w:hAnsi="Angsana New"/>
          <w:spacing w:val="-5"/>
          <w:sz w:val="30"/>
          <w:szCs w:val="30"/>
          <w:lang w:val="en-US" w:bidi="th-TH"/>
        </w:rPr>
        <w:t>30</w:t>
      </w:r>
      <w:r w:rsidRPr="00AE5ACE">
        <w:rPr>
          <w:rFonts w:ascii="Angsana New" w:hAnsi="Angsana New"/>
          <w:spacing w:val="-5"/>
          <w:sz w:val="30"/>
          <w:szCs w:val="30"/>
          <w:lang w:val="en-US" w:bidi="th-TH"/>
        </w:rPr>
        <w:t xml:space="preserve"> </w:t>
      </w:r>
      <w:r w:rsidRPr="00AE5ACE">
        <w:rPr>
          <w:rFonts w:ascii="Angsana New" w:hAnsi="Angsana New"/>
          <w:spacing w:val="-5"/>
          <w:sz w:val="30"/>
          <w:szCs w:val="30"/>
          <w:cs/>
          <w:lang w:val="en-US" w:bidi="th-TH"/>
        </w:rPr>
        <w:t>ปี</w:t>
      </w:r>
      <w:bookmarkStart w:id="3" w:name="_Hlk85999046"/>
    </w:p>
    <w:p w14:paraId="32396FBF" w14:textId="458B8B1A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bookmarkStart w:id="4" w:name="_Hlk165562470"/>
      <w:bookmarkStart w:id="5" w:name="_Hlk180755605"/>
    </w:p>
    <w:p w14:paraId="1AD33D9D" w14:textId="5AC427D8" w:rsidR="00271CF5" w:rsidRPr="009C526C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D74373">
        <w:rPr>
          <w:b/>
          <w:bCs/>
          <w:spacing w:val="0"/>
        </w:rPr>
        <w:t>1</w:t>
      </w:r>
      <w:r w:rsidR="002F6CBB" w:rsidRPr="00D74373">
        <w:rPr>
          <w:b/>
          <w:bCs/>
          <w:spacing w:val="0"/>
        </w:rPr>
        <w:t>2</w:t>
      </w:r>
      <w:r w:rsidR="00515202" w:rsidRPr="00D74373">
        <w:rPr>
          <w:b/>
          <w:bCs/>
          <w:spacing w:val="0"/>
          <w:cs/>
        </w:rPr>
        <w:tab/>
      </w:r>
      <w:r w:rsidR="00271CF5" w:rsidRPr="00D74373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9C526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lang w:val="en-US"/>
        </w:rPr>
      </w:pPr>
    </w:p>
    <w:bookmarkEnd w:id="3"/>
    <w:p w14:paraId="43CA685C" w14:textId="0DB5F1B7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ในปี </w:t>
      </w:r>
      <w:r w:rsidR="00903A1C" w:rsidRPr="009C526C">
        <w:rPr>
          <w:rFonts w:hint="cs"/>
          <w:spacing w:val="0"/>
        </w:rPr>
        <w:t>2554</w:t>
      </w:r>
      <w:r w:rsidRPr="009C526C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ปี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C526C">
        <w:rPr>
          <w:rFonts w:hint="cs"/>
          <w:spacing w:val="0"/>
        </w:rPr>
        <w:t>2549</w:t>
      </w:r>
      <w:r w:rsidRPr="009C526C">
        <w:rPr>
          <w:rFonts w:hint="cs"/>
          <w:spacing w:val="0"/>
          <w:cs/>
        </w:rPr>
        <w:t xml:space="preserve"> (</w:t>
      </w:r>
      <w:r w:rsidRPr="009C526C">
        <w:rPr>
          <w:rFonts w:hint="cs"/>
          <w:spacing w:val="0"/>
        </w:rPr>
        <w:t>“</w:t>
      </w:r>
      <w:r w:rsidRPr="009C526C">
        <w:rPr>
          <w:rFonts w:hint="cs"/>
          <w:spacing w:val="0"/>
          <w:cs/>
        </w:rPr>
        <w:t>ประกาศไอซี</w:t>
      </w:r>
      <w:r w:rsidRPr="009C526C">
        <w:rPr>
          <w:rFonts w:hint="cs"/>
          <w:spacing w:val="0"/>
        </w:rPr>
        <w:t xml:space="preserve">”) </w:t>
      </w:r>
      <w:r w:rsidRPr="009C526C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C526C">
        <w:rPr>
          <w:rFonts w:hint="cs"/>
          <w:spacing w:val="0"/>
        </w:rPr>
        <w:t>10</w:t>
      </w:r>
      <w:r w:rsidRPr="009C526C">
        <w:rPr>
          <w:rFonts w:hint="cs"/>
          <w:spacing w:val="0"/>
          <w:cs/>
        </w:rPr>
        <w:t xml:space="preserve"> ปี 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9C526C">
        <w:rPr>
          <w:rFonts w:hint="cs"/>
          <w:spacing w:val="0"/>
        </w:rPr>
        <w:t>cost-based basis) (</w:t>
      </w:r>
      <w:r w:rsidRPr="009C526C">
        <w:rPr>
          <w:rFonts w:hint="cs"/>
          <w:spacing w:val="0"/>
          <w:cs/>
        </w:rPr>
        <w:t xml:space="preserve">ประกาศไอซีข้อ </w:t>
      </w:r>
      <w:r w:rsidR="00903A1C" w:rsidRPr="009C526C">
        <w:rPr>
          <w:rFonts w:hint="cs"/>
          <w:spacing w:val="0"/>
        </w:rPr>
        <w:t>19</w:t>
      </w:r>
      <w:r w:rsidRPr="009C526C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C526C">
        <w:rPr>
          <w:rFonts w:hint="cs"/>
          <w:spacing w:val="0"/>
        </w:rPr>
        <w:t>20</w:t>
      </w:r>
      <w:r w:rsidRPr="009C526C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C526C">
        <w:rPr>
          <w:rFonts w:hint="cs"/>
          <w:spacing w:val="0"/>
        </w:rPr>
        <w:t>90</w:t>
      </w:r>
      <w:r w:rsidRPr="009C526C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6080C9E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9C526C">
        <w:rPr>
          <w:spacing w:val="0"/>
        </w:rPr>
        <w:br/>
      </w:r>
      <w:r w:rsidRPr="009C526C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C526C">
        <w:rPr>
          <w:rFonts w:hint="cs"/>
          <w:spacing w:val="0"/>
        </w:rPr>
        <w:t>15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69A71A2" w14:textId="77777777" w:rsidR="0029714C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C526C">
        <w:rPr>
          <w:rFonts w:hint="cs"/>
          <w:spacing w:val="0"/>
        </w:rPr>
        <w:t>39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>%</w:t>
      </w:r>
      <w:r w:rsidRPr="009C526C">
        <w:rPr>
          <w:rFonts w:hint="cs"/>
          <w:spacing w:val="0"/>
          <w:cs/>
        </w:rPr>
        <w:t xml:space="preserve"> ต่อปีของต้นเงิน</w:t>
      </w:r>
      <w:r w:rsidR="00131668" w:rsidRPr="009C526C">
        <w:rPr>
          <w:rFonts w:hint="cs"/>
          <w:spacing w:val="0"/>
          <w:cs/>
        </w:rPr>
        <w:t xml:space="preserve"> </w:t>
      </w:r>
      <w:r w:rsidR="00903A1C" w:rsidRPr="009C526C">
        <w:rPr>
          <w:rFonts w:hint="cs"/>
          <w:spacing w:val="0"/>
        </w:rPr>
        <w:t>36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ล้านบาท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C526C">
        <w:rPr>
          <w:rFonts w:hint="cs"/>
          <w:spacing w:val="0"/>
        </w:rPr>
        <w:t>24</w:t>
      </w:r>
      <w:r w:rsidRPr="009C526C">
        <w:rPr>
          <w:rFonts w:hint="cs"/>
          <w:spacing w:val="0"/>
          <w:cs/>
        </w:rPr>
        <w:t xml:space="preserve"> กรกฎาคม </w:t>
      </w:r>
      <w:r w:rsidR="00903A1C" w:rsidRPr="009C526C">
        <w:rPr>
          <w:rFonts w:hint="cs"/>
          <w:spacing w:val="0"/>
        </w:rPr>
        <w:t>2556</w:t>
      </w:r>
      <w:r w:rsidRPr="009C526C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0909168C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7DCED272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587AE5CD" w:rsidR="00B729A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9C526C">
        <w:rPr>
          <w:rFonts w:hint="cs"/>
          <w:spacing w:val="0"/>
          <w:cs/>
        </w:rPr>
        <w:t>น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331F9D39" w14:textId="37AD6298" w:rsidR="00AC6C5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9C526C">
        <w:rPr>
          <w:rFonts w:hint="cs"/>
          <w:spacing w:val="0"/>
          <w:cs/>
        </w:rPr>
        <w:t xml:space="preserve"> 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C526C">
        <w:rPr>
          <w:rFonts w:hint="cs"/>
          <w:spacing w:val="0"/>
        </w:rPr>
        <w:t>29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4"/>
    </w:p>
    <w:p w14:paraId="15BED301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  <w:cs/>
        </w:rPr>
      </w:pPr>
    </w:p>
    <w:p w14:paraId="0F9D849B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026C4B9D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26</w:t>
      </w:r>
      <w:r w:rsidRPr="009C526C">
        <w:rPr>
          <w:rFonts w:hint="cs"/>
          <w:spacing w:val="0"/>
          <w:cs/>
        </w:rPr>
        <w:t xml:space="preserve"> มิถุนายน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C526C">
        <w:rPr>
          <w:rFonts w:hint="cs"/>
          <w:spacing w:val="0"/>
        </w:rPr>
        <w:t>13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ซึ่งศาลปกครองกลาง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9C526C">
        <w:rPr>
          <w:rFonts w:hint="cs"/>
          <w:spacing w:val="0"/>
          <w:cs/>
        </w:rPr>
        <w:t xml:space="preserve">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กลางได้มีคำสั่งกำหนดให้วันที่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30</w:t>
      </w:r>
      <w:r w:rsidRPr="009C526C">
        <w:rPr>
          <w:rFonts w:hint="cs"/>
          <w:spacing w:val="0"/>
          <w:cs/>
        </w:rPr>
        <w:t xml:space="preserve"> มีนาคม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2561</w:t>
      </w:r>
      <w:r w:rsidRPr="009C526C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9C526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31</w:t>
      </w:r>
      <w:r w:rsidRPr="009C526C">
        <w:rPr>
          <w:rFonts w:hint="cs"/>
          <w:spacing w:val="0"/>
          <w:cs/>
        </w:rPr>
        <w:t xml:space="preserve"> กรกฎาคม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ต่อปีของเงินต้นจำนวน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แล้วเป็นจำนวน </w:t>
      </w:r>
      <w:r w:rsidR="00903A1C" w:rsidRPr="009C526C">
        <w:rPr>
          <w:rFonts w:hint="cs"/>
          <w:spacing w:val="0"/>
        </w:rPr>
        <w:t>16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ในวันที่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2562</w:t>
      </w:r>
    </w:p>
    <w:p w14:paraId="5FE4BFE7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9C526C">
        <w:rPr>
          <w:spacing w:val="0"/>
          <w:cs/>
        </w:rPr>
        <w:br/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17</w:t>
      </w:r>
      <w:r w:rsidRPr="009C526C">
        <w:rPr>
          <w:rFonts w:hint="cs"/>
          <w:spacing w:val="0"/>
          <w:cs/>
        </w:rPr>
        <w:t xml:space="preserve"> ธันวาคม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="004B5DD0" w:rsidRPr="009C526C">
        <w:rPr>
          <w:rFonts w:hint="cs"/>
          <w:spacing w:val="0"/>
          <w:cs/>
        </w:rPr>
        <w:t xml:space="preserve"> </w:t>
      </w:r>
      <w:r w:rsidRPr="009C526C">
        <w:rPr>
          <w:rFonts w:hint="cs"/>
          <w:spacing w:val="0"/>
          <w:cs/>
        </w:rPr>
        <w:t>โดย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3FE9B0C1" w14:textId="39887C6D" w:rsidR="00C96F23" w:rsidRPr="008842AA" w:rsidRDefault="00B729AD" w:rsidP="0088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  <w:cs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5A3DA2" w:rsidRPr="009C526C">
        <w:rPr>
          <w:spacing w:val="0"/>
        </w:rPr>
        <w:t>3</w:t>
      </w:r>
      <w:r w:rsidR="009F5A96">
        <w:rPr>
          <w:spacing w:val="0"/>
        </w:rPr>
        <w:t>0</w:t>
      </w:r>
      <w:r w:rsidR="005A3DA2" w:rsidRPr="009C526C">
        <w:rPr>
          <w:spacing w:val="0"/>
        </w:rPr>
        <w:t xml:space="preserve"> </w:t>
      </w:r>
      <w:r w:rsidR="00D81018">
        <w:rPr>
          <w:rFonts w:hint="cs"/>
          <w:spacing w:val="0"/>
          <w:cs/>
        </w:rPr>
        <w:t>กันยายน</w:t>
      </w:r>
      <w:r w:rsidR="00C52195">
        <w:rPr>
          <w:spacing w:val="0"/>
        </w:rPr>
        <w:t xml:space="preserve"> 2568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C7353A" w:rsidRPr="009C526C">
        <w:rPr>
          <w:spacing w:val="0"/>
        </w:rPr>
        <w:t>0.</w:t>
      </w:r>
      <w:r w:rsidR="007E166B" w:rsidRPr="009C526C">
        <w:rPr>
          <w:spacing w:val="0"/>
        </w:rPr>
        <w:t>0</w:t>
      </w:r>
      <w:r w:rsidR="00C7353A" w:rsidRPr="009C526C">
        <w:rPr>
          <w:spacing w:val="0"/>
        </w:rPr>
        <w:t>5</w:t>
      </w:r>
      <w:r w:rsidRPr="009C526C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  <w:bookmarkEnd w:id="5"/>
    </w:p>
    <w:sectPr w:rsidR="00C96F23" w:rsidRPr="008842AA" w:rsidSect="00C0178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61890" w14:textId="77777777" w:rsidR="001E14FD" w:rsidRDefault="001E14FD" w:rsidP="00900EE2">
      <w:r>
        <w:separator/>
      </w:r>
    </w:p>
  </w:endnote>
  <w:endnote w:type="continuationSeparator" w:id="0">
    <w:p w14:paraId="1025421E" w14:textId="77777777" w:rsidR="001E14FD" w:rsidRDefault="001E14FD" w:rsidP="00900EE2">
      <w:r>
        <w:continuationSeparator/>
      </w:r>
    </w:p>
  </w:endnote>
  <w:endnote w:type="continuationNotice" w:id="1">
    <w:p w14:paraId="6D87309A" w14:textId="77777777" w:rsidR="001E14FD" w:rsidRDefault="001E14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11996EF0" w:rsidR="00F06F54" w:rsidRPr="00C0178C" w:rsidRDefault="00C0178C">
    <w:pPr>
      <w:pStyle w:val="Footer"/>
      <w:jc w:val="center"/>
      <w:rPr>
        <w:noProof/>
        <w:lang w:val="en-US"/>
      </w:rPr>
    </w:pPr>
    <w:r w:rsidRPr="00C0178C">
      <w:rPr>
        <w:noProof/>
        <w:lang w:val="en-US"/>
      </w:rPr>
      <w:fldChar w:fldCharType="begin"/>
    </w:r>
    <w:r w:rsidRPr="00C0178C">
      <w:rPr>
        <w:noProof/>
        <w:lang w:val="en-US"/>
      </w:rPr>
      <w:instrText xml:space="preserve"> PAGE   \* MERGEFORMAT </w:instrText>
    </w:r>
    <w:r w:rsidRPr="00C0178C">
      <w:rPr>
        <w:noProof/>
        <w:lang w:val="en-US"/>
      </w:rPr>
      <w:fldChar w:fldCharType="separate"/>
    </w:r>
    <w:r w:rsidRPr="00C0178C">
      <w:rPr>
        <w:noProof/>
        <w:lang w:val="en-US"/>
      </w:rPr>
      <w:t>1</w:t>
    </w:r>
    <w:r w:rsidRPr="00C0178C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0C396" w14:textId="77777777" w:rsidR="001E14FD" w:rsidRDefault="001E14FD" w:rsidP="00900EE2">
      <w:r>
        <w:separator/>
      </w:r>
    </w:p>
  </w:footnote>
  <w:footnote w:type="continuationSeparator" w:id="0">
    <w:p w14:paraId="67DC34FF" w14:textId="77777777" w:rsidR="001E14FD" w:rsidRDefault="001E14FD" w:rsidP="00900EE2">
      <w:r>
        <w:continuationSeparator/>
      </w:r>
    </w:p>
  </w:footnote>
  <w:footnote w:type="continuationNotice" w:id="1">
    <w:p w14:paraId="002026C6" w14:textId="77777777" w:rsidR="001E14FD" w:rsidRDefault="001E14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EED7" w14:textId="77777777" w:rsidR="001620D2" w:rsidRPr="004D5C63" w:rsidRDefault="001620D2" w:rsidP="00162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A4B6433" w14:textId="77777777" w:rsidR="001620D2" w:rsidRPr="004D5C63" w:rsidRDefault="001620D2" w:rsidP="00162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394FFE46" w14:textId="514BE2AA" w:rsidR="001620D2" w:rsidRPr="0002526B" w:rsidRDefault="001620D2" w:rsidP="001620D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63076A"/>
    <w:multiLevelType w:val="hybridMultilevel"/>
    <w:tmpl w:val="C82E303A"/>
    <w:lvl w:ilvl="0" w:tplc="09C29B7E">
      <w:numFmt w:val="bullet"/>
      <w:lvlText w:val="-"/>
      <w:lvlJc w:val="left"/>
      <w:pPr>
        <w:ind w:left="10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6F90F0D"/>
    <w:multiLevelType w:val="hybridMultilevel"/>
    <w:tmpl w:val="5A528708"/>
    <w:lvl w:ilvl="0" w:tplc="7CF68B30">
      <w:numFmt w:val="bullet"/>
      <w:lvlText w:val="-"/>
      <w:lvlJc w:val="left"/>
      <w:pPr>
        <w:ind w:left="1140" w:hanging="78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841338"/>
    <w:multiLevelType w:val="hybridMultilevel"/>
    <w:tmpl w:val="09043FAE"/>
    <w:lvl w:ilvl="0" w:tplc="EAE6FD90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1" w15:restartNumberingAfterBreak="0">
    <w:nsid w:val="3E9B7240"/>
    <w:multiLevelType w:val="hybridMultilevel"/>
    <w:tmpl w:val="033454C6"/>
    <w:lvl w:ilvl="0" w:tplc="45F8A994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02C21"/>
    <w:multiLevelType w:val="hybridMultilevel"/>
    <w:tmpl w:val="691CF4B4"/>
    <w:lvl w:ilvl="0" w:tplc="8790374A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FA69BE"/>
    <w:multiLevelType w:val="hybridMultilevel"/>
    <w:tmpl w:val="8F0E8E0C"/>
    <w:lvl w:ilvl="0" w:tplc="8E6C4138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9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15568"/>
    <w:multiLevelType w:val="hybridMultilevel"/>
    <w:tmpl w:val="AE740D64"/>
    <w:lvl w:ilvl="0" w:tplc="12B29D58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7A90"/>
    <w:multiLevelType w:val="hybridMultilevel"/>
    <w:tmpl w:val="8F867718"/>
    <w:lvl w:ilvl="0" w:tplc="F28EF6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9"/>
  </w:num>
  <w:num w:numId="12" w16cid:durableId="902909241">
    <w:abstractNumId w:val="16"/>
  </w:num>
  <w:num w:numId="13" w16cid:durableId="1786465772">
    <w:abstractNumId w:val="36"/>
  </w:num>
  <w:num w:numId="14" w16cid:durableId="1399396384">
    <w:abstractNumId w:val="17"/>
  </w:num>
  <w:num w:numId="15" w16cid:durableId="241068622">
    <w:abstractNumId w:val="22"/>
  </w:num>
  <w:num w:numId="16" w16cid:durableId="756443333">
    <w:abstractNumId w:val="38"/>
  </w:num>
  <w:num w:numId="17" w16cid:durableId="1753235369">
    <w:abstractNumId w:val="13"/>
  </w:num>
  <w:num w:numId="18" w16cid:durableId="15576605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37"/>
  </w:num>
  <w:num w:numId="21" w16cid:durableId="660235218">
    <w:abstractNumId w:val="27"/>
  </w:num>
  <w:num w:numId="22" w16cid:durableId="1391539038">
    <w:abstractNumId w:val="29"/>
  </w:num>
  <w:num w:numId="23" w16cid:durableId="1027607344">
    <w:abstractNumId w:val="18"/>
  </w:num>
  <w:num w:numId="24" w16cid:durableId="1503544196">
    <w:abstractNumId w:val="26"/>
  </w:num>
  <w:num w:numId="25" w16cid:durableId="310797609">
    <w:abstractNumId w:val="24"/>
  </w:num>
  <w:num w:numId="26" w16cid:durableId="1534077416">
    <w:abstractNumId w:val="14"/>
  </w:num>
  <w:num w:numId="27" w16cid:durableId="1056512002">
    <w:abstractNumId w:val="23"/>
  </w:num>
  <w:num w:numId="28" w16cid:durableId="1148549509">
    <w:abstractNumId w:val="29"/>
  </w:num>
  <w:num w:numId="29" w16cid:durableId="1527216027">
    <w:abstractNumId w:val="11"/>
  </w:num>
  <w:num w:numId="30" w16cid:durableId="550069650">
    <w:abstractNumId w:val="30"/>
  </w:num>
  <w:num w:numId="31" w16cid:durableId="1814639401">
    <w:abstractNumId w:val="40"/>
  </w:num>
  <w:num w:numId="32" w16cid:durableId="861116">
    <w:abstractNumId w:val="34"/>
  </w:num>
  <w:num w:numId="33" w16cid:durableId="261838128">
    <w:abstractNumId w:val="39"/>
  </w:num>
  <w:num w:numId="34" w16cid:durableId="1909461230">
    <w:abstractNumId w:val="37"/>
  </w:num>
  <w:num w:numId="35" w16cid:durableId="685711535">
    <w:abstractNumId w:val="27"/>
  </w:num>
  <w:num w:numId="36" w16cid:durableId="186531429">
    <w:abstractNumId w:val="18"/>
  </w:num>
  <w:num w:numId="37" w16cid:durableId="50887743">
    <w:abstractNumId w:val="26"/>
  </w:num>
  <w:num w:numId="38" w16cid:durableId="181632117">
    <w:abstractNumId w:val="32"/>
  </w:num>
  <w:num w:numId="39" w16cid:durableId="374356992">
    <w:abstractNumId w:val="33"/>
  </w:num>
  <w:num w:numId="40" w16cid:durableId="1217165303">
    <w:abstractNumId w:val="10"/>
  </w:num>
  <w:num w:numId="41" w16cid:durableId="2127651517">
    <w:abstractNumId w:val="12"/>
  </w:num>
  <w:num w:numId="42" w16cid:durableId="1376925276">
    <w:abstractNumId w:val="21"/>
  </w:num>
  <w:num w:numId="43" w16cid:durableId="735973061">
    <w:abstractNumId w:val="25"/>
  </w:num>
  <w:num w:numId="44" w16cid:durableId="1855997799">
    <w:abstractNumId w:val="31"/>
  </w:num>
  <w:num w:numId="45" w16cid:durableId="727460187">
    <w:abstractNumId w:val="28"/>
  </w:num>
  <w:num w:numId="46" w16cid:durableId="90757184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4C8F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1C6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077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28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223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2FB"/>
    <w:rsid w:val="0003541D"/>
    <w:rsid w:val="000354ED"/>
    <w:rsid w:val="00035547"/>
    <w:rsid w:val="000359E4"/>
    <w:rsid w:val="00036001"/>
    <w:rsid w:val="00036023"/>
    <w:rsid w:val="00036622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AE0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05F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54E"/>
    <w:rsid w:val="00094772"/>
    <w:rsid w:val="000947BB"/>
    <w:rsid w:val="00094B90"/>
    <w:rsid w:val="00094D3A"/>
    <w:rsid w:val="00095354"/>
    <w:rsid w:val="00095444"/>
    <w:rsid w:val="00095510"/>
    <w:rsid w:val="0009569B"/>
    <w:rsid w:val="0009579D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72C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2D4B"/>
    <w:rsid w:val="000B30AE"/>
    <w:rsid w:val="000B3606"/>
    <w:rsid w:val="000B36E3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352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5FDE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A2C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5FA5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CB0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E1E"/>
    <w:rsid w:val="00120FF3"/>
    <w:rsid w:val="0012107D"/>
    <w:rsid w:val="001217BA"/>
    <w:rsid w:val="00121B3C"/>
    <w:rsid w:val="00121FCB"/>
    <w:rsid w:val="0012201F"/>
    <w:rsid w:val="001221E7"/>
    <w:rsid w:val="001224A7"/>
    <w:rsid w:val="001229B2"/>
    <w:rsid w:val="00122C0A"/>
    <w:rsid w:val="00122D2C"/>
    <w:rsid w:val="00122FF9"/>
    <w:rsid w:val="0012315E"/>
    <w:rsid w:val="00123167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482F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468"/>
    <w:rsid w:val="00147506"/>
    <w:rsid w:val="001477AD"/>
    <w:rsid w:val="00147858"/>
    <w:rsid w:val="00147C86"/>
    <w:rsid w:val="0015018A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295"/>
    <w:rsid w:val="00153553"/>
    <w:rsid w:val="0015358B"/>
    <w:rsid w:val="00153830"/>
    <w:rsid w:val="00153A50"/>
    <w:rsid w:val="00153A79"/>
    <w:rsid w:val="00153BFE"/>
    <w:rsid w:val="00153C82"/>
    <w:rsid w:val="001540AA"/>
    <w:rsid w:val="00154108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9DD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2C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0D2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175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2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940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65F"/>
    <w:rsid w:val="00183AB4"/>
    <w:rsid w:val="00183DC0"/>
    <w:rsid w:val="00184086"/>
    <w:rsid w:val="001841EB"/>
    <w:rsid w:val="001845EE"/>
    <w:rsid w:val="00184F8D"/>
    <w:rsid w:val="00185397"/>
    <w:rsid w:val="001854CE"/>
    <w:rsid w:val="00185814"/>
    <w:rsid w:val="00185871"/>
    <w:rsid w:val="00185DFD"/>
    <w:rsid w:val="00186A0E"/>
    <w:rsid w:val="00186B8B"/>
    <w:rsid w:val="00186EC7"/>
    <w:rsid w:val="00187056"/>
    <w:rsid w:val="001871A5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AEE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56"/>
    <w:rsid w:val="00196DF5"/>
    <w:rsid w:val="00197685"/>
    <w:rsid w:val="00197961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910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6D6"/>
    <w:rsid w:val="001A57CB"/>
    <w:rsid w:val="001A592E"/>
    <w:rsid w:val="001A6090"/>
    <w:rsid w:val="001A65F0"/>
    <w:rsid w:val="001A6697"/>
    <w:rsid w:val="001A66D8"/>
    <w:rsid w:val="001A6704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AA9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956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5A"/>
    <w:rsid w:val="001D40A9"/>
    <w:rsid w:val="001D43D8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522"/>
    <w:rsid w:val="001E0744"/>
    <w:rsid w:val="001E0A58"/>
    <w:rsid w:val="001E0BD5"/>
    <w:rsid w:val="001E11A9"/>
    <w:rsid w:val="001E131F"/>
    <w:rsid w:val="001E13E0"/>
    <w:rsid w:val="001E14FD"/>
    <w:rsid w:val="001E1706"/>
    <w:rsid w:val="001E1776"/>
    <w:rsid w:val="001E18AE"/>
    <w:rsid w:val="001E18EA"/>
    <w:rsid w:val="001E19A1"/>
    <w:rsid w:val="001E19B2"/>
    <w:rsid w:val="001E19CE"/>
    <w:rsid w:val="001E1A5D"/>
    <w:rsid w:val="001E1AEC"/>
    <w:rsid w:val="001E1C96"/>
    <w:rsid w:val="001E1E02"/>
    <w:rsid w:val="001E1FA4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610"/>
    <w:rsid w:val="001F06BF"/>
    <w:rsid w:val="001F07D0"/>
    <w:rsid w:val="001F0AF2"/>
    <w:rsid w:val="001F0BD7"/>
    <w:rsid w:val="001F0EB6"/>
    <w:rsid w:val="001F1804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76C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89D"/>
    <w:rsid w:val="00202BB3"/>
    <w:rsid w:val="002030C1"/>
    <w:rsid w:val="00203176"/>
    <w:rsid w:val="0020331B"/>
    <w:rsid w:val="00203E2C"/>
    <w:rsid w:val="002046B0"/>
    <w:rsid w:val="00204804"/>
    <w:rsid w:val="00204914"/>
    <w:rsid w:val="00204C2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0B2"/>
    <w:rsid w:val="002064F5"/>
    <w:rsid w:val="002065D8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8A0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1C0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B1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8C2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647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051"/>
    <w:rsid w:val="00254669"/>
    <w:rsid w:val="00254785"/>
    <w:rsid w:val="0025497F"/>
    <w:rsid w:val="00254AB8"/>
    <w:rsid w:val="0025584D"/>
    <w:rsid w:val="0025598F"/>
    <w:rsid w:val="00255B60"/>
    <w:rsid w:val="00255DB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74D"/>
    <w:rsid w:val="0026186A"/>
    <w:rsid w:val="002618E0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29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A61"/>
    <w:rsid w:val="00294EB0"/>
    <w:rsid w:val="002950AF"/>
    <w:rsid w:val="0029549E"/>
    <w:rsid w:val="00295555"/>
    <w:rsid w:val="00295ACD"/>
    <w:rsid w:val="00295B70"/>
    <w:rsid w:val="00295E76"/>
    <w:rsid w:val="00296390"/>
    <w:rsid w:val="00296B2D"/>
    <w:rsid w:val="00296D2A"/>
    <w:rsid w:val="0029714C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BFC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33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D2"/>
    <w:rsid w:val="002D1BF0"/>
    <w:rsid w:val="002D1D78"/>
    <w:rsid w:val="002D1F48"/>
    <w:rsid w:val="002D1FEB"/>
    <w:rsid w:val="002D2014"/>
    <w:rsid w:val="002D2218"/>
    <w:rsid w:val="002D25E2"/>
    <w:rsid w:val="002D2675"/>
    <w:rsid w:val="002D269F"/>
    <w:rsid w:val="002D2975"/>
    <w:rsid w:val="002D2A92"/>
    <w:rsid w:val="002D2C06"/>
    <w:rsid w:val="002D2F2D"/>
    <w:rsid w:val="002D2F9D"/>
    <w:rsid w:val="002D30A3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D3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647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923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6E"/>
    <w:rsid w:val="002F5EBE"/>
    <w:rsid w:val="002F60A5"/>
    <w:rsid w:val="002F624F"/>
    <w:rsid w:val="002F62A2"/>
    <w:rsid w:val="002F62DA"/>
    <w:rsid w:val="002F63D4"/>
    <w:rsid w:val="002F66DE"/>
    <w:rsid w:val="002F6919"/>
    <w:rsid w:val="002F6BEA"/>
    <w:rsid w:val="002F6CBB"/>
    <w:rsid w:val="002F6E41"/>
    <w:rsid w:val="002F6EBD"/>
    <w:rsid w:val="002F6FB0"/>
    <w:rsid w:val="002F7B3E"/>
    <w:rsid w:val="00300183"/>
    <w:rsid w:val="00300362"/>
    <w:rsid w:val="0030038C"/>
    <w:rsid w:val="00300630"/>
    <w:rsid w:val="0030097A"/>
    <w:rsid w:val="00300F20"/>
    <w:rsid w:val="003014F8"/>
    <w:rsid w:val="003017D0"/>
    <w:rsid w:val="00301A44"/>
    <w:rsid w:val="00301B58"/>
    <w:rsid w:val="00301C58"/>
    <w:rsid w:val="00302124"/>
    <w:rsid w:val="00302358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0B9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9E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483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0EEB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A8A"/>
    <w:rsid w:val="00344C23"/>
    <w:rsid w:val="00344C5B"/>
    <w:rsid w:val="00344E29"/>
    <w:rsid w:val="00344E54"/>
    <w:rsid w:val="00345032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5EB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15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165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2DF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517"/>
    <w:rsid w:val="0036769D"/>
    <w:rsid w:val="00367979"/>
    <w:rsid w:val="00367AA5"/>
    <w:rsid w:val="00367EDF"/>
    <w:rsid w:val="00370075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2C9C"/>
    <w:rsid w:val="0037306D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1F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262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269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52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7C5"/>
    <w:rsid w:val="003B192A"/>
    <w:rsid w:val="003B1A8B"/>
    <w:rsid w:val="003B1C59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597B"/>
    <w:rsid w:val="003C6178"/>
    <w:rsid w:val="003C630D"/>
    <w:rsid w:val="003C688E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41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40E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BFD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A38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E05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5F8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54"/>
    <w:rsid w:val="00416B7C"/>
    <w:rsid w:val="00416EF7"/>
    <w:rsid w:val="00417411"/>
    <w:rsid w:val="0041742F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B7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42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62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1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948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794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1C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536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488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CD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072B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1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DFF"/>
    <w:rsid w:val="004A4EFF"/>
    <w:rsid w:val="004A51B8"/>
    <w:rsid w:val="004A51E9"/>
    <w:rsid w:val="004A5AE5"/>
    <w:rsid w:val="004A5DDE"/>
    <w:rsid w:val="004A6A14"/>
    <w:rsid w:val="004A6CAD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918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2F3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CB2"/>
    <w:rsid w:val="004B5DD0"/>
    <w:rsid w:val="004B5DF2"/>
    <w:rsid w:val="004B5F43"/>
    <w:rsid w:val="004B5F66"/>
    <w:rsid w:val="004B60F2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8EF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A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721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AB2"/>
    <w:rsid w:val="004C6B3D"/>
    <w:rsid w:val="004C6CD4"/>
    <w:rsid w:val="004C6E78"/>
    <w:rsid w:val="004C747A"/>
    <w:rsid w:val="004C78A9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144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93A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4E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DA1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0C2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12E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26"/>
    <w:rsid w:val="00544063"/>
    <w:rsid w:val="00544228"/>
    <w:rsid w:val="00544C4E"/>
    <w:rsid w:val="00544E42"/>
    <w:rsid w:val="00544E72"/>
    <w:rsid w:val="00544EF6"/>
    <w:rsid w:val="00544FCA"/>
    <w:rsid w:val="005450D5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5FA"/>
    <w:rsid w:val="0055286B"/>
    <w:rsid w:val="00552A90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20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293B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14C"/>
    <w:rsid w:val="00566467"/>
    <w:rsid w:val="00566525"/>
    <w:rsid w:val="0056659C"/>
    <w:rsid w:val="00566BBE"/>
    <w:rsid w:val="00566DDE"/>
    <w:rsid w:val="00567703"/>
    <w:rsid w:val="00567F3C"/>
    <w:rsid w:val="0057005F"/>
    <w:rsid w:val="005700CD"/>
    <w:rsid w:val="0057022E"/>
    <w:rsid w:val="005703A0"/>
    <w:rsid w:val="005708F5"/>
    <w:rsid w:val="005709CF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38"/>
    <w:rsid w:val="00572D6F"/>
    <w:rsid w:val="00573040"/>
    <w:rsid w:val="005730A6"/>
    <w:rsid w:val="0057316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41"/>
    <w:rsid w:val="00577FCD"/>
    <w:rsid w:val="00577FEC"/>
    <w:rsid w:val="005803BC"/>
    <w:rsid w:val="00580446"/>
    <w:rsid w:val="00580AE7"/>
    <w:rsid w:val="00580FB6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ADE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9D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6C2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C9"/>
    <w:rsid w:val="005A1CEC"/>
    <w:rsid w:val="005A1F1D"/>
    <w:rsid w:val="005A2319"/>
    <w:rsid w:val="005A2C8F"/>
    <w:rsid w:val="005A2D6E"/>
    <w:rsid w:val="005A2E23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801"/>
    <w:rsid w:val="005B1976"/>
    <w:rsid w:val="005B1A06"/>
    <w:rsid w:val="005B1E21"/>
    <w:rsid w:val="005B2390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0C34"/>
    <w:rsid w:val="005C115D"/>
    <w:rsid w:val="005C18B3"/>
    <w:rsid w:val="005C1946"/>
    <w:rsid w:val="005C1FC8"/>
    <w:rsid w:val="005C1FD2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3EEC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C2B"/>
    <w:rsid w:val="005C5DB0"/>
    <w:rsid w:val="005C5DF6"/>
    <w:rsid w:val="005C5F22"/>
    <w:rsid w:val="005C5F52"/>
    <w:rsid w:val="005C5FF3"/>
    <w:rsid w:val="005C60FF"/>
    <w:rsid w:val="005C649C"/>
    <w:rsid w:val="005C6533"/>
    <w:rsid w:val="005C6586"/>
    <w:rsid w:val="005C66A3"/>
    <w:rsid w:val="005C67EC"/>
    <w:rsid w:val="005C681C"/>
    <w:rsid w:val="005C6EE1"/>
    <w:rsid w:val="005C73E0"/>
    <w:rsid w:val="005C73E6"/>
    <w:rsid w:val="005C7531"/>
    <w:rsid w:val="005C7599"/>
    <w:rsid w:val="005C7C1E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3E36"/>
    <w:rsid w:val="005D4406"/>
    <w:rsid w:val="005D4661"/>
    <w:rsid w:val="005D4E09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48B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0E22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92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C38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85A"/>
    <w:rsid w:val="00604C5D"/>
    <w:rsid w:val="006050E5"/>
    <w:rsid w:val="0060520C"/>
    <w:rsid w:val="00605362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282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745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80"/>
    <w:rsid w:val="00630ECC"/>
    <w:rsid w:val="006312FC"/>
    <w:rsid w:val="0063141F"/>
    <w:rsid w:val="006316B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34A"/>
    <w:rsid w:val="00635531"/>
    <w:rsid w:val="00635923"/>
    <w:rsid w:val="00635958"/>
    <w:rsid w:val="0063598D"/>
    <w:rsid w:val="006359A2"/>
    <w:rsid w:val="00635CFC"/>
    <w:rsid w:val="00636485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71E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E0F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12A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DB4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948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0DE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59B"/>
    <w:rsid w:val="00683607"/>
    <w:rsid w:val="00684A96"/>
    <w:rsid w:val="00684D17"/>
    <w:rsid w:val="006851F8"/>
    <w:rsid w:val="006852F9"/>
    <w:rsid w:val="00685335"/>
    <w:rsid w:val="006857AF"/>
    <w:rsid w:val="0068597E"/>
    <w:rsid w:val="00685AF0"/>
    <w:rsid w:val="00685FEA"/>
    <w:rsid w:val="00686145"/>
    <w:rsid w:val="0068636E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9A6"/>
    <w:rsid w:val="00691C40"/>
    <w:rsid w:val="006922FF"/>
    <w:rsid w:val="00692749"/>
    <w:rsid w:val="006929AA"/>
    <w:rsid w:val="00692A62"/>
    <w:rsid w:val="00693770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A7DDA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024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B7D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AB3"/>
    <w:rsid w:val="006E1CB5"/>
    <w:rsid w:val="006E1CCC"/>
    <w:rsid w:val="006E1FE4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24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28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486"/>
    <w:rsid w:val="0076053F"/>
    <w:rsid w:val="007605FF"/>
    <w:rsid w:val="007608DB"/>
    <w:rsid w:val="00760936"/>
    <w:rsid w:val="00760ACD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522"/>
    <w:rsid w:val="00765C7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EE9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5F9F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874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EB6"/>
    <w:rsid w:val="00794FBF"/>
    <w:rsid w:val="007952A6"/>
    <w:rsid w:val="00795987"/>
    <w:rsid w:val="00795F80"/>
    <w:rsid w:val="0079601B"/>
    <w:rsid w:val="007964C8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4D41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48D"/>
    <w:rsid w:val="007C29EA"/>
    <w:rsid w:val="007C2D59"/>
    <w:rsid w:val="007C2F6B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6A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C45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9AD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97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6C6"/>
    <w:rsid w:val="00801808"/>
    <w:rsid w:val="008018A3"/>
    <w:rsid w:val="008026A5"/>
    <w:rsid w:val="00802910"/>
    <w:rsid w:val="00802D1A"/>
    <w:rsid w:val="00802D51"/>
    <w:rsid w:val="008030F1"/>
    <w:rsid w:val="00803509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17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26C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30"/>
    <w:rsid w:val="0082005F"/>
    <w:rsid w:val="008201DA"/>
    <w:rsid w:val="00820904"/>
    <w:rsid w:val="00820A13"/>
    <w:rsid w:val="00820AEE"/>
    <w:rsid w:val="00820B8A"/>
    <w:rsid w:val="00821061"/>
    <w:rsid w:val="008218B7"/>
    <w:rsid w:val="008218FB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74E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9AF"/>
    <w:rsid w:val="00831C10"/>
    <w:rsid w:val="00832027"/>
    <w:rsid w:val="0083202D"/>
    <w:rsid w:val="008324B2"/>
    <w:rsid w:val="0083253F"/>
    <w:rsid w:val="008325A4"/>
    <w:rsid w:val="008326B7"/>
    <w:rsid w:val="008326EC"/>
    <w:rsid w:val="008329D1"/>
    <w:rsid w:val="00832D3D"/>
    <w:rsid w:val="008331BF"/>
    <w:rsid w:val="00833275"/>
    <w:rsid w:val="00833431"/>
    <w:rsid w:val="0083392F"/>
    <w:rsid w:val="00833C2E"/>
    <w:rsid w:val="00833C4C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37F9C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1FBD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41D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2A"/>
    <w:rsid w:val="00852393"/>
    <w:rsid w:val="00852415"/>
    <w:rsid w:val="008524E2"/>
    <w:rsid w:val="00852758"/>
    <w:rsid w:val="008527E8"/>
    <w:rsid w:val="0085292F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256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1E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3AE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2AA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133"/>
    <w:rsid w:val="00890200"/>
    <w:rsid w:val="008902C8"/>
    <w:rsid w:val="0089056B"/>
    <w:rsid w:val="008905CB"/>
    <w:rsid w:val="00890723"/>
    <w:rsid w:val="00890815"/>
    <w:rsid w:val="008908E2"/>
    <w:rsid w:val="00891777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75E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49D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51D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7FD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946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436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695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6FA8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DBA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E25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C4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93E"/>
    <w:rsid w:val="008F1970"/>
    <w:rsid w:val="008F1B9F"/>
    <w:rsid w:val="008F23C7"/>
    <w:rsid w:val="008F282B"/>
    <w:rsid w:val="008F2E56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26D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97D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6CE3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30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9D7"/>
    <w:rsid w:val="00952BF5"/>
    <w:rsid w:val="009533D5"/>
    <w:rsid w:val="009536CC"/>
    <w:rsid w:val="0095375A"/>
    <w:rsid w:val="00953887"/>
    <w:rsid w:val="00953CC5"/>
    <w:rsid w:val="00953DDF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2EA4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8AB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1CBB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70F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5E3"/>
    <w:rsid w:val="00987830"/>
    <w:rsid w:val="009878C5"/>
    <w:rsid w:val="00990517"/>
    <w:rsid w:val="00990813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9D4"/>
    <w:rsid w:val="009B1C5B"/>
    <w:rsid w:val="009B1D2C"/>
    <w:rsid w:val="009B1DA9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CDC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886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297"/>
    <w:rsid w:val="009E5490"/>
    <w:rsid w:val="009E5632"/>
    <w:rsid w:val="009E5AD1"/>
    <w:rsid w:val="009E60DA"/>
    <w:rsid w:val="009E6136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63D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A96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0F7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6A4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CB8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098"/>
    <w:rsid w:val="00A249C0"/>
    <w:rsid w:val="00A2522A"/>
    <w:rsid w:val="00A253A1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592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281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460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53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BEF"/>
    <w:rsid w:val="00A66C0A"/>
    <w:rsid w:val="00A66D3F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36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27D"/>
    <w:rsid w:val="00A74551"/>
    <w:rsid w:val="00A7457C"/>
    <w:rsid w:val="00A74A99"/>
    <w:rsid w:val="00A74BB8"/>
    <w:rsid w:val="00A74D11"/>
    <w:rsid w:val="00A74E62"/>
    <w:rsid w:val="00A75341"/>
    <w:rsid w:val="00A75669"/>
    <w:rsid w:val="00A75825"/>
    <w:rsid w:val="00A758B0"/>
    <w:rsid w:val="00A75C6D"/>
    <w:rsid w:val="00A761A9"/>
    <w:rsid w:val="00A76456"/>
    <w:rsid w:val="00A76461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05E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946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0FA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2C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760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2FF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2B"/>
    <w:rsid w:val="00AE269E"/>
    <w:rsid w:val="00AE27CD"/>
    <w:rsid w:val="00AE2C8D"/>
    <w:rsid w:val="00AE2D0D"/>
    <w:rsid w:val="00AE2D4E"/>
    <w:rsid w:val="00AE2D88"/>
    <w:rsid w:val="00AE2DF3"/>
    <w:rsid w:val="00AE2FCD"/>
    <w:rsid w:val="00AE2FD8"/>
    <w:rsid w:val="00AE32FC"/>
    <w:rsid w:val="00AE3709"/>
    <w:rsid w:val="00AE371B"/>
    <w:rsid w:val="00AE3B2F"/>
    <w:rsid w:val="00AE3BF0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ACE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00"/>
    <w:rsid w:val="00AE7916"/>
    <w:rsid w:val="00AF04D0"/>
    <w:rsid w:val="00AF06B7"/>
    <w:rsid w:val="00AF06EB"/>
    <w:rsid w:val="00AF08B9"/>
    <w:rsid w:val="00AF1073"/>
    <w:rsid w:val="00AF11F7"/>
    <w:rsid w:val="00AF1709"/>
    <w:rsid w:val="00AF1919"/>
    <w:rsid w:val="00AF1FAE"/>
    <w:rsid w:val="00AF2553"/>
    <w:rsid w:val="00AF2B47"/>
    <w:rsid w:val="00AF2C87"/>
    <w:rsid w:val="00AF306A"/>
    <w:rsid w:val="00AF318C"/>
    <w:rsid w:val="00AF3327"/>
    <w:rsid w:val="00AF3481"/>
    <w:rsid w:val="00AF349E"/>
    <w:rsid w:val="00AF34CF"/>
    <w:rsid w:val="00AF34D2"/>
    <w:rsid w:val="00AF3581"/>
    <w:rsid w:val="00AF36F4"/>
    <w:rsid w:val="00AF3867"/>
    <w:rsid w:val="00AF3A28"/>
    <w:rsid w:val="00AF3AB0"/>
    <w:rsid w:val="00AF3AD4"/>
    <w:rsid w:val="00AF3B64"/>
    <w:rsid w:val="00AF3F03"/>
    <w:rsid w:val="00AF40AE"/>
    <w:rsid w:val="00AF45DE"/>
    <w:rsid w:val="00AF471C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A44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2A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DDA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7BB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14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A9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AB8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1EA"/>
    <w:rsid w:val="00BA0405"/>
    <w:rsid w:val="00BA080E"/>
    <w:rsid w:val="00BA0A17"/>
    <w:rsid w:val="00BA0C47"/>
    <w:rsid w:val="00BA0DA0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ED3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562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74B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91"/>
    <w:rsid w:val="00BC18FA"/>
    <w:rsid w:val="00BC203F"/>
    <w:rsid w:val="00BC2081"/>
    <w:rsid w:val="00BC239C"/>
    <w:rsid w:val="00BC27BA"/>
    <w:rsid w:val="00BC2C3A"/>
    <w:rsid w:val="00BC2D11"/>
    <w:rsid w:val="00BC2F8C"/>
    <w:rsid w:val="00BC338A"/>
    <w:rsid w:val="00BC3460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4AD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D7FA0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4D4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98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2E0F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8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804"/>
    <w:rsid w:val="00C06C48"/>
    <w:rsid w:val="00C0706E"/>
    <w:rsid w:val="00C07805"/>
    <w:rsid w:val="00C078A9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588"/>
    <w:rsid w:val="00C1260A"/>
    <w:rsid w:val="00C12871"/>
    <w:rsid w:val="00C12A67"/>
    <w:rsid w:val="00C1308D"/>
    <w:rsid w:val="00C1334C"/>
    <w:rsid w:val="00C13368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200"/>
    <w:rsid w:val="00C166DA"/>
    <w:rsid w:val="00C16748"/>
    <w:rsid w:val="00C167A7"/>
    <w:rsid w:val="00C16827"/>
    <w:rsid w:val="00C1686A"/>
    <w:rsid w:val="00C16C2B"/>
    <w:rsid w:val="00C16C47"/>
    <w:rsid w:val="00C171F7"/>
    <w:rsid w:val="00C1785F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0ECF"/>
    <w:rsid w:val="00C21271"/>
    <w:rsid w:val="00C21299"/>
    <w:rsid w:val="00C21344"/>
    <w:rsid w:val="00C217C1"/>
    <w:rsid w:val="00C2193C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10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F67"/>
    <w:rsid w:val="00C44024"/>
    <w:rsid w:val="00C44132"/>
    <w:rsid w:val="00C44692"/>
    <w:rsid w:val="00C4470D"/>
    <w:rsid w:val="00C44753"/>
    <w:rsid w:val="00C44772"/>
    <w:rsid w:val="00C44911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BD8"/>
    <w:rsid w:val="00C47EC3"/>
    <w:rsid w:val="00C47EF2"/>
    <w:rsid w:val="00C501A9"/>
    <w:rsid w:val="00C5048F"/>
    <w:rsid w:val="00C508D2"/>
    <w:rsid w:val="00C50937"/>
    <w:rsid w:val="00C50A1E"/>
    <w:rsid w:val="00C50AEA"/>
    <w:rsid w:val="00C50C0A"/>
    <w:rsid w:val="00C5105A"/>
    <w:rsid w:val="00C51287"/>
    <w:rsid w:val="00C5175C"/>
    <w:rsid w:val="00C519D4"/>
    <w:rsid w:val="00C519E7"/>
    <w:rsid w:val="00C51A17"/>
    <w:rsid w:val="00C52195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0E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138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23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917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A17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C9"/>
    <w:rsid w:val="00CD0CE9"/>
    <w:rsid w:val="00CD14C1"/>
    <w:rsid w:val="00CD1E99"/>
    <w:rsid w:val="00CD1F94"/>
    <w:rsid w:val="00CD200C"/>
    <w:rsid w:val="00CD20E1"/>
    <w:rsid w:val="00CD20F8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4F4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D7D21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126"/>
    <w:rsid w:val="00D072D7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12"/>
    <w:rsid w:val="00D14CCD"/>
    <w:rsid w:val="00D15177"/>
    <w:rsid w:val="00D1524D"/>
    <w:rsid w:val="00D1531D"/>
    <w:rsid w:val="00D15370"/>
    <w:rsid w:val="00D1581C"/>
    <w:rsid w:val="00D15B45"/>
    <w:rsid w:val="00D16779"/>
    <w:rsid w:val="00D16B96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810"/>
    <w:rsid w:val="00D24D18"/>
    <w:rsid w:val="00D24D92"/>
    <w:rsid w:val="00D2500E"/>
    <w:rsid w:val="00D25231"/>
    <w:rsid w:val="00D25A51"/>
    <w:rsid w:val="00D25BD0"/>
    <w:rsid w:val="00D26A07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4E6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A74"/>
    <w:rsid w:val="00D45D7A"/>
    <w:rsid w:val="00D45EFE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4F8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AD4"/>
    <w:rsid w:val="00D54BC6"/>
    <w:rsid w:val="00D54F5A"/>
    <w:rsid w:val="00D551B6"/>
    <w:rsid w:val="00D55271"/>
    <w:rsid w:val="00D55C56"/>
    <w:rsid w:val="00D55E1E"/>
    <w:rsid w:val="00D55E9A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421"/>
    <w:rsid w:val="00D67573"/>
    <w:rsid w:val="00D67A34"/>
    <w:rsid w:val="00D67C6A"/>
    <w:rsid w:val="00D67CEA"/>
    <w:rsid w:val="00D67CFC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BBB"/>
    <w:rsid w:val="00D73FA8"/>
    <w:rsid w:val="00D74101"/>
    <w:rsid w:val="00D74373"/>
    <w:rsid w:val="00D748F2"/>
    <w:rsid w:val="00D749AA"/>
    <w:rsid w:val="00D74A98"/>
    <w:rsid w:val="00D74E2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018"/>
    <w:rsid w:val="00D81562"/>
    <w:rsid w:val="00D81567"/>
    <w:rsid w:val="00D817D5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C6C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6A2A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6CC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5EB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2CDC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F1E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1B3B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4B9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2FE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73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6B1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83A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C32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8C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0F3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304"/>
    <w:rsid w:val="00E34868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99D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368"/>
    <w:rsid w:val="00E503B5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8E1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5E36"/>
    <w:rsid w:val="00E66119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67DE3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97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0E2F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3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6DCA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74E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AE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356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6090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70A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381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0B3"/>
    <w:rsid w:val="00F0519B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335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33D"/>
    <w:rsid w:val="00F1641D"/>
    <w:rsid w:val="00F16673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361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23A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527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728"/>
    <w:rsid w:val="00F41C35"/>
    <w:rsid w:val="00F41DCB"/>
    <w:rsid w:val="00F42626"/>
    <w:rsid w:val="00F4263D"/>
    <w:rsid w:val="00F428FA"/>
    <w:rsid w:val="00F42C73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7C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3EA0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E61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1F45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CE7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6E58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26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5F4C"/>
    <w:rsid w:val="00FA62DC"/>
    <w:rsid w:val="00FA6541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0DF3"/>
    <w:rsid w:val="00FB10F3"/>
    <w:rsid w:val="00FB123A"/>
    <w:rsid w:val="00FB12AE"/>
    <w:rsid w:val="00FB1371"/>
    <w:rsid w:val="00FB162F"/>
    <w:rsid w:val="00FB1AA3"/>
    <w:rsid w:val="00FB1B82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3B5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0E"/>
    <w:rsid w:val="00FC2FE5"/>
    <w:rsid w:val="00FC35BE"/>
    <w:rsid w:val="00FC366A"/>
    <w:rsid w:val="00FC388F"/>
    <w:rsid w:val="00FC3AA6"/>
    <w:rsid w:val="00FC3B0F"/>
    <w:rsid w:val="00FC4071"/>
    <w:rsid w:val="00FC40C3"/>
    <w:rsid w:val="00FC47F8"/>
    <w:rsid w:val="00FC4E78"/>
    <w:rsid w:val="00FC504E"/>
    <w:rsid w:val="00FC50B8"/>
    <w:rsid w:val="00FC5659"/>
    <w:rsid w:val="00FC5749"/>
    <w:rsid w:val="00FC5916"/>
    <w:rsid w:val="00FC5EF5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B7A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177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08B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C96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00777617-4BE7-4735-B88A-368AE95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25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521BE0-AC20-422E-8139-8B924F2EE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4421</Words>
  <Characters>17969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2</cp:revision>
  <cp:lastPrinted>2025-11-03T03:07:00Z</cp:lastPrinted>
  <dcterms:created xsi:type="dcterms:W3CDTF">2025-11-13T23:06:00Z</dcterms:created>
  <dcterms:modified xsi:type="dcterms:W3CDTF">2025-11-13T23:06:00Z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