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F1EF" w14:textId="77777777" w:rsidR="000300EB" w:rsidRPr="00184215" w:rsidRDefault="000300EB" w:rsidP="00320EC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FB7B24" w:rsidRDefault="000300EB" w:rsidP="00320EC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0C559730" w14:textId="1E740B84" w:rsidR="000300EB" w:rsidRPr="00184215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62CFFB29" w:rsidR="00CA0EE7" w:rsidRPr="00025C5C" w:rsidRDefault="00C74E13" w:rsidP="001731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B13467">
        <w:rPr>
          <w:rFonts w:ascii="Angsana New" w:hAnsi="Angsana New" w:hint="cs"/>
          <w:sz w:val="30"/>
          <w:szCs w:val="30"/>
          <w:cs/>
          <w:lang w:bidi="th-TH"/>
        </w:rPr>
        <w:t>ข้อมูลเงินลงทุน</w:t>
      </w:r>
    </w:p>
    <w:p w14:paraId="3CBEE423" w14:textId="7CEC5649" w:rsidR="00025C5C" w:rsidRPr="00B13467" w:rsidRDefault="00025C5C" w:rsidP="001731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62819C2E" w14:textId="2208D59B" w:rsidR="00FD6063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47F75D78" w14:textId="637CD6DC" w:rsidR="00C74E13" w:rsidRDefault="003331A5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</w:t>
      </w:r>
    </w:p>
    <w:p w14:paraId="373F219A" w14:textId="11115F4C" w:rsidR="006E3B29" w:rsidRDefault="00FA2EDA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35190BB3" w14:textId="2F786175" w:rsidR="00AA38D1" w:rsidRPr="00360B19" w:rsidRDefault="00AA38D1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60B19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1C2FD9E9" w14:textId="002F4B2E" w:rsidR="00373D37" w:rsidRPr="00245A6C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742804F" w14:textId="46C4264B" w:rsidR="005B5FA8" w:rsidRPr="00A239AF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5F48A9" w:rsidRPr="005F48A9">
        <w:rPr>
          <w:rFonts w:ascii="Angsana New" w:hAnsi="Angsana New"/>
          <w:sz w:val="30"/>
          <w:szCs w:val="30"/>
          <w:cs/>
          <w:lang w:bidi="th-TH"/>
        </w:rPr>
        <w:t>กับ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  <w:r w:rsidR="00E4131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666AEEB" w14:textId="5BAC0102" w:rsidR="003C45B9" w:rsidRDefault="005B5FA8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877D0D2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7290194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E6C79" w14:textId="5382213A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623865">
        <w:rPr>
          <w:rFonts w:asciiTheme="majorBidi" w:hAnsiTheme="majorBidi" w:cstheme="majorBidi"/>
          <w:sz w:val="30"/>
          <w:szCs w:val="30"/>
        </w:rPr>
        <w:t xml:space="preserve"> 13</w:t>
      </w:r>
      <w:r w:rsidR="00420CF9">
        <w:rPr>
          <w:rFonts w:asciiTheme="majorBidi" w:hAnsiTheme="majorBidi" w:cstheme="majorBidi"/>
          <w:sz w:val="30"/>
          <w:szCs w:val="30"/>
        </w:rPr>
        <w:t xml:space="preserve"> </w:t>
      </w:r>
      <w:r w:rsidR="00420CF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20CF9">
        <w:rPr>
          <w:rFonts w:ascii="Angsana New" w:hAnsi="Angsana New" w:hint="cs"/>
          <w:sz w:val="30"/>
          <w:szCs w:val="30"/>
          <w:cs/>
        </w:rPr>
        <w:t xml:space="preserve"> </w:t>
      </w:r>
      <w:r w:rsidR="00734B3D" w:rsidRPr="007B4922">
        <w:rPr>
          <w:rFonts w:asciiTheme="majorBidi" w:hAnsiTheme="majorBidi" w:cstheme="majorBidi"/>
          <w:sz w:val="30"/>
          <w:szCs w:val="30"/>
        </w:rPr>
        <w:t>256</w:t>
      </w:r>
      <w:r w:rsidR="00346D61">
        <w:rPr>
          <w:rFonts w:asciiTheme="majorBidi" w:hAnsiTheme="majorBidi" w:cstheme="majorBidi"/>
          <w:sz w:val="30"/>
          <w:szCs w:val="30"/>
        </w:rPr>
        <w:t>8</w:t>
      </w:r>
    </w:p>
    <w:p w14:paraId="14BDBA89" w14:textId="4DD27620" w:rsidR="00B70BE2" w:rsidRPr="00345798" w:rsidRDefault="00B70BE2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9D4AA" w14:textId="2D1C4F82" w:rsidR="000300EB" w:rsidRPr="007B4922" w:rsidRDefault="00B70BE2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เกณฑ์</w:t>
      </w:r>
      <w:r w:rsidR="00690722" w:rsidRPr="007B4922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9EA5EF" w14:textId="58114E02" w:rsidR="00A65592" w:rsidRPr="007B492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139ED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F139ED">
        <w:rPr>
          <w:rFonts w:asciiTheme="majorBidi" w:hAnsiTheme="majorBidi" w:cstheme="majorBidi"/>
          <w:sz w:val="30"/>
          <w:szCs w:val="30"/>
        </w:rPr>
        <w:t xml:space="preserve">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B4922">
        <w:rPr>
          <w:rFonts w:asciiTheme="majorBidi" w:hAnsiTheme="majorBidi" w:cstheme="majorBidi"/>
          <w:sz w:val="30"/>
          <w:szCs w:val="30"/>
        </w:rPr>
        <w:t>34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346D61">
        <w:rPr>
          <w:rFonts w:asciiTheme="majorBidi" w:hAnsiTheme="majorBidi" w:cstheme="majorBidi"/>
          <w:sz w:val="30"/>
          <w:szCs w:val="30"/>
        </w:rPr>
        <w:t>7</w:t>
      </w:r>
    </w:p>
    <w:p w14:paraId="47507F44" w14:textId="77777777" w:rsidR="00A65592" w:rsidRPr="00345798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F2B71" w14:textId="012F730D" w:rsidR="00A6559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346D61">
        <w:rPr>
          <w:rFonts w:asciiTheme="majorBidi" w:hAnsiTheme="majorBidi" w:cstheme="majorBidi"/>
          <w:sz w:val="30"/>
          <w:szCs w:val="30"/>
        </w:rPr>
        <w:t>7</w:t>
      </w:r>
    </w:p>
    <w:p w14:paraId="63D87B47" w14:textId="77777777" w:rsidR="001273BB" w:rsidRDefault="001273BB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748062" w14:textId="77777777" w:rsidR="00B34763" w:rsidRPr="006C3A27" w:rsidRDefault="00B34763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837D7B" w14:textId="6B3B6E86" w:rsidR="00432770" w:rsidRPr="00345798" w:rsidRDefault="00432770" w:rsidP="00345798">
      <w:pPr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006DBAF" w14:textId="77777777" w:rsidR="0025461D" w:rsidRDefault="00254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2AFC933" w14:textId="7C291B3D" w:rsidR="00432770" w:rsidRPr="00B13467" w:rsidRDefault="000300EB" w:rsidP="003C753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3F67E8ED" w14:textId="77777777" w:rsidR="0025461D" w:rsidRPr="00972CFF" w:rsidRDefault="0025461D" w:rsidP="00345798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048"/>
        <w:gridCol w:w="270"/>
        <w:gridCol w:w="1091"/>
        <w:gridCol w:w="270"/>
        <w:gridCol w:w="1118"/>
        <w:gridCol w:w="245"/>
        <w:gridCol w:w="1071"/>
      </w:tblGrid>
      <w:tr w:rsidR="00420CF9" w:rsidRPr="007B4922" w14:paraId="0E338048" w14:textId="77777777" w:rsidTr="00CE441C">
        <w:trPr>
          <w:tblHeader/>
        </w:trPr>
        <w:tc>
          <w:tcPr>
            <w:tcW w:w="2269" w:type="pct"/>
            <w:vAlign w:val="bottom"/>
          </w:tcPr>
          <w:p w14:paraId="75EE7FD3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3"/>
          </w:tcPr>
          <w:p w14:paraId="59AABF75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67FC473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  <w:vAlign w:val="bottom"/>
          </w:tcPr>
          <w:p w14:paraId="6EA01431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CF9" w:rsidRPr="007B4922" w14:paraId="746C770F" w14:textId="77777777" w:rsidTr="00CE441C">
        <w:trPr>
          <w:tblHeader/>
        </w:trPr>
        <w:tc>
          <w:tcPr>
            <w:tcW w:w="2269" w:type="pct"/>
            <w:vAlign w:val="bottom"/>
          </w:tcPr>
          <w:p w14:paraId="68CD13F5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0" w:type="pct"/>
            <w:vAlign w:val="bottom"/>
          </w:tcPr>
          <w:p w14:paraId="1E839AFD" w14:textId="2D45AB13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39DD8E7D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B01C31" w14:textId="0C774D96" w:rsidR="00420CF9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63641EB" w14:textId="77777777" w:rsidR="00420CF9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A8B9E1A" w14:textId="0E91689A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bottom"/>
          </w:tcPr>
          <w:p w14:paraId="193D1B19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84544C7" w14:textId="3109348C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20CF9" w:rsidRPr="007B4922" w14:paraId="0CA38A51" w14:textId="77777777" w:rsidTr="00CE441C">
        <w:trPr>
          <w:tblHeader/>
        </w:trPr>
        <w:tc>
          <w:tcPr>
            <w:tcW w:w="2269" w:type="pct"/>
            <w:vAlign w:val="bottom"/>
          </w:tcPr>
          <w:p w14:paraId="00206274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pct"/>
            <w:gridSpan w:val="7"/>
            <w:vAlign w:val="bottom"/>
          </w:tcPr>
          <w:p w14:paraId="756DB41C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CF9" w:rsidRPr="007B4922" w14:paraId="5F1A30EE" w14:textId="77777777" w:rsidTr="00CE441C">
        <w:tc>
          <w:tcPr>
            <w:tcW w:w="2269" w:type="pct"/>
            <w:vAlign w:val="bottom"/>
          </w:tcPr>
          <w:p w14:paraId="78FDF5C0" w14:textId="77777777" w:rsidR="00420CF9" w:rsidRPr="00682FF6" w:rsidRDefault="00420CF9" w:rsidP="00CE441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682F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60" w:type="pct"/>
          </w:tcPr>
          <w:p w14:paraId="41C9CD06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75CB25D6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0D776799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38CE1EF1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</w:tcPr>
          <w:p w14:paraId="5685CC88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66045419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4F1B22FD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CF9" w:rsidRPr="007B4922" w14:paraId="370A5582" w14:textId="77777777" w:rsidTr="00CE441C">
        <w:tc>
          <w:tcPr>
            <w:tcW w:w="2269" w:type="pct"/>
            <w:vAlign w:val="bottom"/>
          </w:tcPr>
          <w:p w14:paraId="0AD3FF51" w14:textId="77777777" w:rsidR="00420CF9" w:rsidRPr="007B4922" w:rsidRDefault="00420CF9" w:rsidP="00420CF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0" w:type="pct"/>
          </w:tcPr>
          <w:p w14:paraId="01F68CA3" w14:textId="381DF9CA" w:rsidR="00420CF9" w:rsidRPr="001F6804" w:rsidRDefault="000444C8" w:rsidP="00044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7E0442" w14:textId="77777777" w:rsidR="00420CF9" w:rsidRPr="001F6804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7F7636E9" w14:textId="77777777" w:rsidR="00420CF9" w:rsidRPr="001F6804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257ECE" w14:textId="77777777" w:rsidR="00420CF9" w:rsidRPr="001F6804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</w:tcPr>
          <w:p w14:paraId="3A7E8FE9" w14:textId="4E4F1674" w:rsidR="00420CF9" w:rsidRPr="000444C8" w:rsidRDefault="00E75AE7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444C8">
              <w:rPr>
                <w:rFonts w:asciiTheme="majorBidi" w:hAnsiTheme="majorBidi" w:cstheme="majorBidi"/>
                <w:sz w:val="30"/>
                <w:szCs w:val="30"/>
              </w:rPr>
              <w:t>20,558</w:t>
            </w:r>
          </w:p>
        </w:tc>
        <w:tc>
          <w:tcPr>
            <w:tcW w:w="131" w:type="pct"/>
            <w:vAlign w:val="bottom"/>
          </w:tcPr>
          <w:p w14:paraId="2463A6DA" w14:textId="77777777" w:rsidR="00420CF9" w:rsidRPr="000444C8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E04BE6E" w14:textId="28F33FAD" w:rsidR="00420CF9" w:rsidRPr="007B4922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</w:tr>
      <w:tr w:rsidR="000F6CA4" w:rsidRPr="007B4922" w14:paraId="0BA40CBC" w14:textId="77777777" w:rsidTr="00CE441C">
        <w:tc>
          <w:tcPr>
            <w:tcW w:w="2269" w:type="pct"/>
            <w:vAlign w:val="bottom"/>
          </w:tcPr>
          <w:p w14:paraId="2F2E045B" w14:textId="6BB1EA32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1E4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60" w:type="pct"/>
          </w:tcPr>
          <w:p w14:paraId="1369E6B6" w14:textId="6DBCDC1A" w:rsidR="000F6CA4" w:rsidRDefault="000444C8" w:rsidP="00044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C48AD0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6F0E3E54" w14:textId="5912ABF4" w:rsidR="000F6CA4" w:rsidRPr="00682FF6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7A0485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</w:tcPr>
          <w:p w14:paraId="340C1A4A" w14:textId="0ABDA0BF" w:rsidR="000F6CA4" w:rsidRPr="000444C8" w:rsidRDefault="000444C8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4C8">
              <w:rPr>
                <w:rFonts w:asciiTheme="majorBidi" w:hAnsiTheme="majorBidi" w:cstheme="majorBidi"/>
                <w:sz w:val="30"/>
                <w:szCs w:val="30"/>
              </w:rPr>
              <w:t>1,39</w:t>
            </w:r>
            <w:r w:rsidR="005C41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  <w:vAlign w:val="bottom"/>
          </w:tcPr>
          <w:p w14:paraId="4F5956A8" w14:textId="77777777" w:rsidR="000F6CA4" w:rsidRPr="000444C8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15E59B4" w14:textId="211A041D" w:rsidR="000F6CA4" w:rsidRPr="00682FF6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CA4" w:rsidRPr="007B4922" w14:paraId="54010E1F" w14:textId="77777777" w:rsidTr="00CE441C">
        <w:tc>
          <w:tcPr>
            <w:tcW w:w="2269" w:type="pct"/>
            <w:vAlign w:val="bottom"/>
          </w:tcPr>
          <w:p w14:paraId="227F2403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0" w:type="pct"/>
          </w:tcPr>
          <w:p w14:paraId="02953B05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3205DD93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26121112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1E25A0A7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</w:tcPr>
          <w:p w14:paraId="2490FA97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68EA371D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7C513F94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CA4" w:rsidRPr="007B4922" w14:paraId="471B6980" w14:textId="77777777" w:rsidTr="00CE441C">
        <w:tc>
          <w:tcPr>
            <w:tcW w:w="2269" w:type="pct"/>
            <w:vAlign w:val="bottom"/>
          </w:tcPr>
          <w:p w14:paraId="478790C1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0" w:type="pct"/>
          </w:tcPr>
          <w:p w14:paraId="36C91F9E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5CCED2A1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0573495A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32D1B386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</w:tcPr>
          <w:p w14:paraId="31E0ED81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1D042ED4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44854100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CA4" w:rsidRPr="007B4922" w14:paraId="34621350" w14:textId="77777777" w:rsidTr="00CE441C">
        <w:tc>
          <w:tcPr>
            <w:tcW w:w="2269" w:type="pct"/>
            <w:vAlign w:val="bottom"/>
          </w:tcPr>
          <w:p w14:paraId="01AB3ECD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0" w:type="pct"/>
          </w:tcPr>
          <w:p w14:paraId="2194F626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6AB3C1B5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0D1B2C8D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6688D0FF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</w:tcPr>
          <w:p w14:paraId="29C6B42F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46FB37FB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2E9F67E9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CA4" w:rsidRPr="007B4922" w14:paraId="2D5971E0" w14:textId="77777777" w:rsidTr="00CE441C">
        <w:tc>
          <w:tcPr>
            <w:tcW w:w="2269" w:type="pct"/>
            <w:vAlign w:val="bottom"/>
          </w:tcPr>
          <w:p w14:paraId="318BAA59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0" w:type="pct"/>
          </w:tcPr>
          <w:p w14:paraId="5612DA58" w14:textId="68B52AEA" w:rsidR="000F6CA4" w:rsidRPr="00943B17" w:rsidRDefault="00B86036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43,189</w:t>
            </w:r>
          </w:p>
        </w:tc>
        <w:tc>
          <w:tcPr>
            <w:tcW w:w="144" w:type="pct"/>
          </w:tcPr>
          <w:p w14:paraId="2C4F3CC9" w14:textId="77777777" w:rsidR="000F6CA4" w:rsidRPr="00943B17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6DBA430" w14:textId="7FE33980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sz w:val="30"/>
                <w:szCs w:val="30"/>
              </w:rPr>
              <w:t>38,236</w:t>
            </w:r>
          </w:p>
        </w:tc>
        <w:tc>
          <w:tcPr>
            <w:tcW w:w="144" w:type="pct"/>
          </w:tcPr>
          <w:p w14:paraId="6336B5FA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F0316E" w14:textId="08D44C0A" w:rsidR="000F6CA4" w:rsidRPr="00D62DF1" w:rsidRDefault="00CB6937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sz w:val="30"/>
                <w:szCs w:val="30"/>
              </w:rPr>
              <w:t>40,717</w:t>
            </w:r>
          </w:p>
        </w:tc>
        <w:tc>
          <w:tcPr>
            <w:tcW w:w="131" w:type="pct"/>
            <w:vAlign w:val="bottom"/>
          </w:tcPr>
          <w:p w14:paraId="4DA51B3B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2129135" w14:textId="6B7A106C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sz w:val="30"/>
                <w:szCs w:val="30"/>
              </w:rPr>
              <w:t>38,206</w:t>
            </w:r>
          </w:p>
        </w:tc>
      </w:tr>
      <w:tr w:rsidR="000F6CA4" w:rsidRPr="007B4922" w14:paraId="64E0ECEF" w14:textId="77777777" w:rsidTr="00CE441C">
        <w:tc>
          <w:tcPr>
            <w:tcW w:w="2269" w:type="pct"/>
            <w:vAlign w:val="bottom"/>
          </w:tcPr>
          <w:p w14:paraId="5B726D20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0" w:type="pct"/>
          </w:tcPr>
          <w:p w14:paraId="4FD13ACB" w14:textId="115BD750" w:rsidR="000F6CA4" w:rsidRPr="00943B17" w:rsidRDefault="008B5D28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860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44" w:type="pct"/>
          </w:tcPr>
          <w:p w14:paraId="28C9533E" w14:textId="77777777" w:rsidR="000F6CA4" w:rsidRPr="00943B17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E8B2EAA" w14:textId="7AA9C02F" w:rsidR="000F6CA4" w:rsidRPr="00D62DF1" w:rsidRDefault="00666DFD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6CA4" w:rsidRPr="00D62D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2DF1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44" w:type="pct"/>
          </w:tcPr>
          <w:p w14:paraId="4C8A11FD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7E0F5C4" w14:textId="1E86F1B4" w:rsidR="000F6CA4" w:rsidRPr="00D62DF1" w:rsidRDefault="008B5D28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sz w:val="30"/>
                <w:szCs w:val="30"/>
              </w:rPr>
              <w:t>2,836</w:t>
            </w:r>
          </w:p>
        </w:tc>
        <w:tc>
          <w:tcPr>
            <w:tcW w:w="131" w:type="pct"/>
            <w:vAlign w:val="bottom"/>
          </w:tcPr>
          <w:p w14:paraId="3C415EC2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2DD0A4D" w14:textId="66F85B3C" w:rsidR="000F6CA4" w:rsidRPr="00D62DF1" w:rsidRDefault="00666DFD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6CA4" w:rsidRPr="00D62D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2DF1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</w:tr>
      <w:tr w:rsidR="000F6CA4" w:rsidRPr="007B4922" w14:paraId="76548903" w14:textId="77777777" w:rsidTr="00CE441C">
        <w:tc>
          <w:tcPr>
            <w:tcW w:w="2269" w:type="pct"/>
            <w:vAlign w:val="bottom"/>
          </w:tcPr>
          <w:p w14:paraId="23EE792C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EAB597D" w14:textId="0A8EE6E7" w:rsidR="000F6CA4" w:rsidRPr="00943B17" w:rsidRDefault="00CB6937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5E94D558" w14:textId="77777777" w:rsidR="000F6CA4" w:rsidRPr="00943B17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C96F02" w14:textId="28EE3A0C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0B451A1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0AC6648" w14:textId="45862043" w:rsidR="000F6CA4" w:rsidRPr="00D62DF1" w:rsidRDefault="00CB6937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  <w:vAlign w:val="bottom"/>
          </w:tcPr>
          <w:p w14:paraId="70DC94FF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4CE75C" w14:textId="683515A0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F6CA4" w:rsidRPr="009B012E" w14:paraId="26B32FED" w14:textId="77777777" w:rsidTr="00CE441C">
        <w:tc>
          <w:tcPr>
            <w:tcW w:w="2269" w:type="pct"/>
            <w:vAlign w:val="bottom"/>
          </w:tcPr>
          <w:p w14:paraId="24193B11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6FBC221" w14:textId="2B0A686E" w:rsidR="000F6CA4" w:rsidRPr="00943B17" w:rsidRDefault="00CB6937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07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7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144" w:type="pct"/>
          </w:tcPr>
          <w:p w14:paraId="33536CB7" w14:textId="77777777" w:rsidR="000F6CA4" w:rsidRPr="00943B17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27E84B8" w14:textId="205ABA3B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66DFD"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6DFD"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144" w:type="pct"/>
          </w:tcPr>
          <w:p w14:paraId="6AB65152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F5AA5C1" w14:textId="021AB238" w:rsidR="000F6CA4" w:rsidRPr="00D62DF1" w:rsidRDefault="00770051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076B9"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76B9"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31" w:type="pct"/>
            <w:vAlign w:val="bottom"/>
          </w:tcPr>
          <w:p w14:paraId="0395DDB2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7669D74" w14:textId="29DA25C9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66DFD"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6DFD" w:rsidRPr="00D62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</w:p>
        </w:tc>
      </w:tr>
      <w:tr w:rsidR="000F6CA4" w:rsidRPr="007B4922" w14:paraId="3E6199A5" w14:textId="77777777" w:rsidTr="00CE441C">
        <w:tc>
          <w:tcPr>
            <w:tcW w:w="2269" w:type="pct"/>
            <w:vAlign w:val="bottom"/>
          </w:tcPr>
          <w:p w14:paraId="43426732" w14:textId="77777777" w:rsidR="000F6CA4" w:rsidRPr="007B4922" w:rsidRDefault="000F6CA4" w:rsidP="000F6C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657DC9AB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AEA387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7C435EE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55B4AA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C00C95A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25397B9B" w14:textId="77777777" w:rsidR="000F6CA4" w:rsidRPr="007B4922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947B117" w14:textId="77777777" w:rsidR="000F6CA4" w:rsidRPr="007B4922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CA4" w:rsidRPr="007B4922" w14:paraId="11297451" w14:textId="77777777" w:rsidTr="00CE441C">
        <w:tc>
          <w:tcPr>
            <w:tcW w:w="2269" w:type="pct"/>
            <w:vAlign w:val="bottom"/>
          </w:tcPr>
          <w:p w14:paraId="4150240F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60" w:type="pct"/>
          </w:tcPr>
          <w:p w14:paraId="3A843A7A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7DC42ACA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69AA8ABB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4E9911CF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</w:tcPr>
          <w:p w14:paraId="614CFEED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61DCA3EF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6889FFDB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1CDF" w:rsidRPr="007B4922" w14:paraId="558B6578" w14:textId="77777777" w:rsidTr="00CE441C">
        <w:tc>
          <w:tcPr>
            <w:tcW w:w="2269" w:type="pct"/>
            <w:vAlign w:val="bottom"/>
          </w:tcPr>
          <w:p w14:paraId="7E5FEF49" w14:textId="77777777" w:rsidR="001D1CDF" w:rsidRPr="007B4922" w:rsidRDefault="001D1CDF" w:rsidP="001D1CDF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0" w:type="pct"/>
          </w:tcPr>
          <w:p w14:paraId="416BB5A3" w14:textId="1174248C" w:rsidR="001D1CDF" w:rsidRPr="00C303CA" w:rsidRDefault="00F6393B" w:rsidP="00F63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2,827</w:t>
            </w:r>
          </w:p>
        </w:tc>
        <w:tc>
          <w:tcPr>
            <w:tcW w:w="144" w:type="pct"/>
          </w:tcPr>
          <w:p w14:paraId="5C23FA44" w14:textId="77777777" w:rsidR="001D1CDF" w:rsidRPr="00943B17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B44EA8D" w14:textId="5FA1A05F" w:rsidR="001D1CDF" w:rsidRPr="00943B17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E719FC" w14:textId="77777777" w:rsidR="001D1CDF" w:rsidRPr="00943B17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DCAEA4" w14:textId="2A7A2BD2" w:rsidR="001D1CDF" w:rsidRPr="00943B17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2,827</w:t>
            </w:r>
          </w:p>
        </w:tc>
        <w:tc>
          <w:tcPr>
            <w:tcW w:w="131" w:type="pct"/>
            <w:vAlign w:val="bottom"/>
          </w:tcPr>
          <w:p w14:paraId="6E24981A" w14:textId="77777777" w:rsidR="001D1CDF" w:rsidRPr="007B4922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0CEC0513" w14:textId="720CC2F7" w:rsidR="001D1CDF" w:rsidRPr="00420CF9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1CDF" w:rsidRPr="00FC2951" w14:paraId="7841C861" w14:textId="77777777" w:rsidTr="00CE441C">
        <w:tc>
          <w:tcPr>
            <w:tcW w:w="2269" w:type="pct"/>
            <w:vAlign w:val="bottom"/>
          </w:tcPr>
          <w:p w14:paraId="5FC095F1" w14:textId="77777777" w:rsidR="001D1CDF" w:rsidRPr="007B4922" w:rsidRDefault="001D1CDF" w:rsidP="001D1CDF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0" w:type="pct"/>
          </w:tcPr>
          <w:p w14:paraId="7A452739" w14:textId="552834B6" w:rsidR="001D1CDF" w:rsidRPr="00C303CA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44" w:type="pct"/>
          </w:tcPr>
          <w:p w14:paraId="49FEAC65" w14:textId="77777777" w:rsidR="001D1CDF" w:rsidRPr="00943B17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A286DBE" w14:textId="47635102" w:rsidR="001D1CDF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44" w:type="pct"/>
          </w:tcPr>
          <w:p w14:paraId="0C06DDB4" w14:textId="77777777" w:rsidR="001D1CDF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740765" w14:textId="71DB12D4" w:rsidR="001D1CDF" w:rsidRPr="00943B17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444CB90F" w14:textId="77777777" w:rsidR="001D1CDF" w:rsidRPr="007B4922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4E644898" w14:textId="1DB5CF74" w:rsidR="001D1CDF" w:rsidRPr="00FC2951" w:rsidRDefault="001D1CDF" w:rsidP="001D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B8B157E" w14:textId="77777777" w:rsidR="00420CF9" w:rsidRPr="00420CF9" w:rsidRDefault="00420CF9" w:rsidP="0034579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091"/>
        <w:gridCol w:w="270"/>
        <w:gridCol w:w="1088"/>
        <w:gridCol w:w="279"/>
        <w:gridCol w:w="1101"/>
        <w:gridCol w:w="247"/>
        <w:gridCol w:w="1065"/>
      </w:tblGrid>
      <w:tr w:rsidR="002F47FA" w:rsidRPr="007B4922" w14:paraId="2E52F6AE" w14:textId="77777777" w:rsidTr="002F47FA">
        <w:trPr>
          <w:tblHeader/>
        </w:trPr>
        <w:tc>
          <w:tcPr>
            <w:tcW w:w="2254" w:type="pct"/>
            <w:vAlign w:val="bottom"/>
          </w:tcPr>
          <w:p w14:paraId="3B9CD848" w14:textId="12FFC2BB" w:rsidR="003C14F2" w:rsidRPr="00420CF9" w:rsidRDefault="003C14F2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3227B287" w14:textId="6C96B1C6" w:rsidR="003C14F2" w:rsidRPr="00420CF9" w:rsidRDefault="003C14F2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6FD72C8" w14:textId="6CCDE71A" w:rsidR="003C14F2" w:rsidRPr="00420CF9" w:rsidRDefault="003C14F2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  <w:vAlign w:val="bottom"/>
          </w:tcPr>
          <w:p w14:paraId="34294543" w14:textId="77777777" w:rsidR="003C14F2" w:rsidRPr="00420CF9" w:rsidRDefault="003C14F2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CF9" w:rsidRPr="007B4922" w14:paraId="12A0FEA5" w14:textId="77777777" w:rsidTr="002F47FA">
        <w:trPr>
          <w:tblHeader/>
        </w:trPr>
        <w:tc>
          <w:tcPr>
            <w:tcW w:w="2254" w:type="pct"/>
            <w:vAlign w:val="bottom"/>
          </w:tcPr>
          <w:p w14:paraId="3FCE34CC" w14:textId="31CC06E4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CC49CD" w14:textId="4ADDE489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20CF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4D5E489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B6C8508" w14:textId="40D7962C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0C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0C38398F" w14:textId="37F8B60B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04CEA1" w14:textId="2EAD801B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20CF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2777F2B9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A75CD4" w14:textId="3EEB4938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0C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20CF9" w:rsidRPr="007B4922" w14:paraId="1D4C8BB0" w14:textId="77777777">
        <w:trPr>
          <w:tblHeader/>
        </w:trPr>
        <w:tc>
          <w:tcPr>
            <w:tcW w:w="2254" w:type="pct"/>
            <w:vAlign w:val="bottom"/>
          </w:tcPr>
          <w:p w14:paraId="41E5E783" w14:textId="037405D2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3" w:type="pct"/>
            <w:vAlign w:val="bottom"/>
          </w:tcPr>
          <w:p w14:paraId="2BEF55CC" w14:textId="042BF671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6A42269C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428E17" w14:textId="1FD6AF6F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17BB3859" w14:textId="6D387738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46D5B85" w14:textId="609B21FA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725C9EBB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426C95" w14:textId="77B018F2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20CF9" w:rsidRPr="007B4922" w14:paraId="20B778D4" w14:textId="77777777" w:rsidTr="002F47FA">
        <w:trPr>
          <w:tblHeader/>
        </w:trPr>
        <w:tc>
          <w:tcPr>
            <w:tcW w:w="2254" w:type="pct"/>
            <w:vAlign w:val="bottom"/>
          </w:tcPr>
          <w:p w14:paraId="4555BA50" w14:textId="77777777" w:rsidR="00420CF9" w:rsidRPr="00420CF9" w:rsidRDefault="00420CF9" w:rsidP="0042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pct"/>
            <w:gridSpan w:val="7"/>
          </w:tcPr>
          <w:p w14:paraId="04D955A6" w14:textId="06D02EA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0C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CF9" w:rsidRPr="007B4922" w14:paraId="6754F3A8" w14:textId="77777777" w:rsidTr="002F47FA">
        <w:tc>
          <w:tcPr>
            <w:tcW w:w="2254" w:type="pct"/>
          </w:tcPr>
          <w:p w14:paraId="39A32758" w14:textId="67359167" w:rsidR="00420CF9" w:rsidRPr="00420CF9" w:rsidRDefault="008B7C6F" w:rsidP="00420CF9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</w:t>
            </w:r>
            <w:r w:rsidR="006818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ประกันจ่าย</w:t>
            </w:r>
          </w:p>
        </w:tc>
        <w:tc>
          <w:tcPr>
            <w:tcW w:w="583" w:type="pct"/>
          </w:tcPr>
          <w:p w14:paraId="43293C00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83585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9E7F6D" w14:textId="70317D13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FEFAE75" w14:textId="229B8DE0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9048BE8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E780F1C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EE8781D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6F0" w:rsidRPr="007B4922" w14:paraId="1BF64CC0" w14:textId="77777777" w:rsidTr="00FD7F16">
        <w:tc>
          <w:tcPr>
            <w:tcW w:w="2254" w:type="pct"/>
          </w:tcPr>
          <w:p w14:paraId="3B95584F" w14:textId="7A8C4001" w:rsidR="005026F0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B7C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3" w:type="pct"/>
          </w:tcPr>
          <w:p w14:paraId="6B699AAD" w14:textId="2F4B72D8" w:rsidR="005026F0" w:rsidRPr="005026F0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5FBFBB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4B3D86" w14:textId="6731C9D5" w:rsidR="005026F0" w:rsidRPr="005842A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A8440A7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EB133FD" w14:textId="0191AF6F" w:rsidR="005026F0" w:rsidRPr="00324667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32466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2" w:type="pct"/>
            <w:vAlign w:val="bottom"/>
          </w:tcPr>
          <w:p w14:paraId="2F244B5A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6B7864" w14:textId="05A732D5" w:rsidR="005026F0" w:rsidRPr="005842A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6F0" w:rsidRPr="007B4922" w14:paraId="238D48B7" w14:textId="77777777" w:rsidTr="00FD7F16">
        <w:tc>
          <w:tcPr>
            <w:tcW w:w="2254" w:type="pct"/>
          </w:tcPr>
          <w:p w14:paraId="46A03A20" w14:textId="32F66C1E" w:rsidR="005026F0" w:rsidRPr="008D7AE8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7AE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BE2C87A" w14:textId="19D47E61" w:rsidR="005026F0" w:rsidRPr="005026F0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2466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4" w:type="pct"/>
          </w:tcPr>
          <w:p w14:paraId="1631A48C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982597E" w14:textId="4AEBA014" w:rsidR="005026F0" w:rsidRPr="005842A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8AFE6F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F3BF09D" w14:textId="59858E5A" w:rsidR="005026F0" w:rsidRPr="005026F0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98A85EE" w14:textId="77777777" w:rsidR="005026F0" w:rsidRPr="005026F0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24105ED" w14:textId="5DBA37D8" w:rsidR="005026F0" w:rsidRPr="005842A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6F0" w:rsidRPr="007B4922" w14:paraId="2F25502A" w14:textId="77777777" w:rsidTr="00FD7F16">
        <w:tc>
          <w:tcPr>
            <w:tcW w:w="2254" w:type="pct"/>
          </w:tcPr>
          <w:p w14:paraId="63DCAF7A" w14:textId="44448CA5" w:rsidR="005026F0" w:rsidRPr="008B7C6F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4D3F5" w14:textId="5D2F85A8" w:rsidR="005026F0" w:rsidRPr="005026F0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4" w:type="pct"/>
          </w:tcPr>
          <w:p w14:paraId="7F842269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91022" w14:textId="62FD33EB" w:rsidR="005026F0" w:rsidRPr="005842A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15C90BD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978D5" w14:textId="31E7A724" w:rsidR="005026F0" w:rsidRPr="005026F0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32" w:type="pct"/>
            <w:vAlign w:val="bottom"/>
          </w:tcPr>
          <w:p w14:paraId="2D0D328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788BB" w14:textId="23C45729" w:rsidR="005026F0" w:rsidRPr="005842A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026F0" w:rsidRPr="007B4922" w14:paraId="625F0D94" w14:textId="77777777" w:rsidTr="008B7C6F">
        <w:tc>
          <w:tcPr>
            <w:tcW w:w="2254" w:type="pct"/>
          </w:tcPr>
          <w:p w14:paraId="31961440" w14:textId="77777777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593AA72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FED764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799FA76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92A4055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24F2D0F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246CC7A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411F21C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6F0" w:rsidRPr="007B4922" w14:paraId="11F93814" w14:textId="77777777" w:rsidTr="002F47FA">
        <w:tc>
          <w:tcPr>
            <w:tcW w:w="2254" w:type="pct"/>
          </w:tcPr>
          <w:p w14:paraId="25BB0EEC" w14:textId="09A248F7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20C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583" w:type="pct"/>
          </w:tcPr>
          <w:p w14:paraId="14383C6B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728FB0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FF4354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C6D90A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F812136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7E3E085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C29283B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6F0" w:rsidRPr="007B4922" w14:paraId="25557776" w14:textId="77777777" w:rsidTr="002F47FA">
        <w:tc>
          <w:tcPr>
            <w:tcW w:w="2254" w:type="pct"/>
          </w:tcPr>
          <w:p w14:paraId="666F746B" w14:textId="451162A3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0C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CD22D4C" w14:textId="6E5F0FC2" w:rsidR="005026F0" w:rsidRPr="00420CF9" w:rsidRDefault="009D56D7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20A331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D213577" w14:textId="45D5C782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E0CE594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FD04650" w14:textId="4D631D12" w:rsidR="005026F0" w:rsidRPr="00420CF9" w:rsidRDefault="009D56D7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1,130</w:t>
            </w:r>
          </w:p>
        </w:tc>
        <w:tc>
          <w:tcPr>
            <w:tcW w:w="132" w:type="pct"/>
            <w:vAlign w:val="bottom"/>
          </w:tcPr>
          <w:p w14:paraId="74266C76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11BDF63" w14:textId="06CE8F1F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</w:rPr>
              <w:t>2,204</w:t>
            </w:r>
          </w:p>
        </w:tc>
      </w:tr>
      <w:tr w:rsidR="005026F0" w:rsidRPr="007B4922" w14:paraId="0ABF3131" w14:textId="77777777" w:rsidTr="00972CFF">
        <w:tc>
          <w:tcPr>
            <w:tcW w:w="2254" w:type="pct"/>
          </w:tcPr>
          <w:p w14:paraId="766D053D" w14:textId="77777777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14:paraId="4F6EF36A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6E7D05E4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D57FA9B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335F309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7B97B3C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1B973E7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2A04D37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6F0" w:rsidRPr="007B4922" w14:paraId="06DE83C2" w14:textId="77777777" w:rsidTr="00972CFF">
        <w:tc>
          <w:tcPr>
            <w:tcW w:w="2254" w:type="pct"/>
          </w:tcPr>
          <w:p w14:paraId="142C4A9E" w14:textId="77777777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14:paraId="02373B63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1BEDE9FB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113611B0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2514CB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3F85EF8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A60382B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857AEEC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6F0" w:rsidRPr="007B4922" w14:paraId="5253B0DB" w14:textId="77777777" w:rsidTr="0095538D">
        <w:trPr>
          <w:trHeight w:hRule="exact" w:val="397"/>
        </w:trPr>
        <w:tc>
          <w:tcPr>
            <w:tcW w:w="2254" w:type="pct"/>
          </w:tcPr>
          <w:p w14:paraId="12870642" w14:textId="157760DD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0C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เงินประกันผลงานค้างจ่าย</w:t>
            </w:r>
          </w:p>
        </w:tc>
        <w:tc>
          <w:tcPr>
            <w:tcW w:w="583" w:type="pct"/>
          </w:tcPr>
          <w:p w14:paraId="6107C8A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2A8EF52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</w:tcPr>
          <w:p w14:paraId="25F1CD58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485F776C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1753B89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  <w:vAlign w:val="bottom"/>
          </w:tcPr>
          <w:p w14:paraId="5979AD51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2BFADF42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5026F0" w:rsidRPr="007B4922" w14:paraId="6E1BEE15" w14:textId="77777777" w:rsidTr="0095538D">
        <w:trPr>
          <w:trHeight w:hRule="exact" w:val="397"/>
        </w:trPr>
        <w:tc>
          <w:tcPr>
            <w:tcW w:w="2254" w:type="pct"/>
          </w:tcPr>
          <w:p w14:paraId="563D1846" w14:textId="784B9B0A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0C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</w:tcPr>
          <w:p w14:paraId="00D924C7" w14:textId="303B51B8" w:rsidR="005026F0" w:rsidRPr="00C91FB5" w:rsidRDefault="00C91FB5" w:rsidP="00C91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F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6496A0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</w:tcPr>
          <w:p w14:paraId="1EF331AC" w14:textId="1153E2F4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2C565A4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9D93815" w14:textId="55C98D37" w:rsidR="005026F0" w:rsidRPr="00420CF9" w:rsidRDefault="00C91FB5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4,178</w:t>
            </w:r>
          </w:p>
        </w:tc>
        <w:tc>
          <w:tcPr>
            <w:tcW w:w="132" w:type="pct"/>
            <w:vAlign w:val="bottom"/>
          </w:tcPr>
          <w:p w14:paraId="3D494449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3ECD8960" w14:textId="7EC80904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</w:rPr>
              <w:t>2,046</w:t>
            </w:r>
          </w:p>
        </w:tc>
      </w:tr>
      <w:tr w:rsidR="005026F0" w:rsidRPr="007B4922" w14:paraId="267DCF1C" w14:textId="77777777" w:rsidTr="002F47FA">
        <w:trPr>
          <w:trHeight w:hRule="exact" w:val="397"/>
        </w:trPr>
        <w:tc>
          <w:tcPr>
            <w:tcW w:w="2254" w:type="pct"/>
          </w:tcPr>
          <w:p w14:paraId="1266EBA9" w14:textId="77777777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16B5F81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3B98AD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C5D0343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52CFB8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6EF7B064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F36D168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50C5DF8" w14:textId="77777777" w:rsidR="005026F0" w:rsidRPr="00420CF9" w:rsidRDefault="005026F0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26F0" w:rsidRPr="007B4922" w14:paraId="15D5E04A" w14:textId="77777777" w:rsidTr="00C256BB">
        <w:tc>
          <w:tcPr>
            <w:tcW w:w="2254" w:type="pct"/>
          </w:tcPr>
          <w:p w14:paraId="527A68BC" w14:textId="6C5FFB15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20C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3D10C42C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429796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0BE39E5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CBFEF50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A4CCA32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EF5BD01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46084DC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026F0" w:rsidRPr="007B4922" w14:paraId="1EE531E2" w14:textId="77777777" w:rsidTr="00420CF9">
        <w:trPr>
          <w:trHeight w:val="60"/>
        </w:trPr>
        <w:tc>
          <w:tcPr>
            <w:tcW w:w="2254" w:type="pct"/>
          </w:tcPr>
          <w:p w14:paraId="6FAFE1A9" w14:textId="6ED8D5B7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20CF9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97112EB" w14:textId="1F8C8E0C" w:rsidR="005026F0" w:rsidRPr="00420CF9" w:rsidRDefault="00AA50B4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5,326</w:t>
            </w:r>
          </w:p>
        </w:tc>
        <w:tc>
          <w:tcPr>
            <w:tcW w:w="144" w:type="pct"/>
          </w:tcPr>
          <w:p w14:paraId="11EFAB66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28F1C5B" w14:textId="3526604F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</w:rPr>
              <w:t>4,189</w:t>
            </w:r>
          </w:p>
        </w:tc>
        <w:tc>
          <w:tcPr>
            <w:tcW w:w="149" w:type="pct"/>
          </w:tcPr>
          <w:p w14:paraId="373FA0A8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F031F74" w14:textId="02931049" w:rsidR="005026F0" w:rsidRPr="00420CF9" w:rsidRDefault="00BA1C75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C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DA777C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926C1CA" w14:textId="36D4E0C2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78481A" w14:textId="4A72F1B3" w:rsidR="00DE77A2" w:rsidRDefault="00DE77A2" w:rsidP="00DE77A2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67BA6A6D" w14:textId="01F36F72" w:rsidR="00200BBD" w:rsidRDefault="00200BBD" w:rsidP="00200BBD">
      <w:pPr>
        <w:tabs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lang w:val="en-GB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lang w:val="en-GB"/>
        </w:rPr>
        <w:tab/>
      </w:r>
      <w:r w:rsidR="002F65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Pr="00124114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ที่ทำกับบุคคลหรือกิจการที่เกี่ยวข้องกัน</w:t>
      </w:r>
    </w:p>
    <w:p w14:paraId="7591CF08" w14:textId="77777777" w:rsidR="00200BBD" w:rsidRDefault="00200BBD" w:rsidP="00200BBD">
      <w:pPr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868"/>
        <w:gridCol w:w="3330"/>
      </w:tblGrid>
      <w:tr w:rsidR="00200BBD" w:rsidRPr="0097328A" w14:paraId="0AB7D2D4" w14:textId="77777777" w:rsidTr="00E669FE">
        <w:trPr>
          <w:trHeight w:val="20"/>
          <w:tblHeader/>
        </w:trPr>
        <w:tc>
          <w:tcPr>
            <w:tcW w:w="5868" w:type="dxa"/>
          </w:tcPr>
          <w:p w14:paraId="75C05446" w14:textId="77777777" w:rsidR="00200BBD" w:rsidRPr="0097328A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73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330" w:type="dxa"/>
          </w:tcPr>
          <w:p w14:paraId="6E6DF0B2" w14:textId="77777777" w:rsidR="00200BBD" w:rsidRPr="0097328A" w:rsidRDefault="00200BBD" w:rsidP="00E66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BBD" w:rsidRPr="0097328A" w14:paraId="57A06AA8" w14:textId="77777777" w:rsidTr="00E669FE">
        <w:trPr>
          <w:trHeight w:val="20"/>
          <w:tblHeader/>
        </w:trPr>
        <w:tc>
          <w:tcPr>
            <w:tcW w:w="5868" w:type="dxa"/>
          </w:tcPr>
          <w:p w14:paraId="491FD3BA" w14:textId="77777777" w:rsidR="00200BBD" w:rsidRPr="0097328A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650A4FB3" w14:textId="77777777" w:rsidR="00200BBD" w:rsidRPr="0097328A" w:rsidRDefault="00200BBD" w:rsidP="00E66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32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3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732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0BBD" w:rsidRPr="0097328A" w14:paraId="1E1BA823" w14:textId="77777777" w:rsidTr="00E669FE">
        <w:tc>
          <w:tcPr>
            <w:tcW w:w="5868" w:type="dxa"/>
          </w:tcPr>
          <w:p w14:paraId="402886B3" w14:textId="77777777" w:rsidR="00200BBD" w:rsidRPr="0097328A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6DC4486E" w14:textId="77777777" w:rsidR="00200BBD" w:rsidRPr="0097328A" w:rsidRDefault="00200BBD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BD" w:rsidRPr="0097328A" w14:paraId="7A62DB2A" w14:textId="77777777" w:rsidTr="00E669FE">
        <w:tc>
          <w:tcPr>
            <w:tcW w:w="5868" w:type="dxa"/>
          </w:tcPr>
          <w:p w14:paraId="260E0A14" w14:textId="77777777" w:rsidR="00200BBD" w:rsidRPr="0097328A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73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3330" w:type="dxa"/>
          </w:tcPr>
          <w:p w14:paraId="03A5600F" w14:textId="77777777" w:rsidR="00200BBD" w:rsidRPr="0097328A" w:rsidRDefault="00200BBD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BD" w:rsidRPr="0097328A" w14:paraId="4F05F888" w14:textId="77777777" w:rsidTr="00E669FE">
        <w:tc>
          <w:tcPr>
            <w:tcW w:w="5868" w:type="dxa"/>
          </w:tcPr>
          <w:p w14:paraId="3D7ED18B" w14:textId="77777777" w:rsidR="00200BBD" w:rsidRPr="0097328A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330" w:type="dxa"/>
            <w:tcBorders>
              <w:bottom w:val="double" w:sz="4" w:space="0" w:color="auto"/>
            </w:tcBorders>
          </w:tcPr>
          <w:p w14:paraId="4539A1EE" w14:textId="382818FD" w:rsidR="00200BBD" w:rsidRPr="00D452B3" w:rsidRDefault="00027DBA" w:rsidP="00E669FE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7,616</w:t>
            </w:r>
          </w:p>
        </w:tc>
      </w:tr>
      <w:tr w:rsidR="00200BBD" w:rsidRPr="0097328A" w14:paraId="3EE5C261" w14:textId="77777777" w:rsidTr="00E669FE">
        <w:trPr>
          <w:trHeight w:val="166"/>
        </w:trPr>
        <w:tc>
          <w:tcPr>
            <w:tcW w:w="5868" w:type="dxa"/>
          </w:tcPr>
          <w:p w14:paraId="331C67C7" w14:textId="77777777" w:rsidR="00200BBD" w:rsidRPr="0097328A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double" w:sz="4" w:space="0" w:color="auto"/>
            </w:tcBorders>
          </w:tcPr>
          <w:p w14:paraId="63C6061F" w14:textId="77777777" w:rsidR="00200BBD" w:rsidRPr="0097328A" w:rsidRDefault="00200BBD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BD" w:rsidRPr="0097328A" w14:paraId="0CFCE6B2" w14:textId="77777777" w:rsidTr="00E669FE">
        <w:tc>
          <w:tcPr>
            <w:tcW w:w="5868" w:type="dxa"/>
          </w:tcPr>
          <w:p w14:paraId="0F5EEB64" w14:textId="77777777" w:rsidR="00200BBD" w:rsidRPr="0097328A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3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3330" w:type="dxa"/>
          </w:tcPr>
          <w:p w14:paraId="4779213C" w14:textId="77777777" w:rsidR="00200BBD" w:rsidRPr="0097328A" w:rsidRDefault="00200BBD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BD" w:rsidRPr="0097328A" w14:paraId="1E6D3BA7" w14:textId="77777777" w:rsidTr="00E669FE">
        <w:tc>
          <w:tcPr>
            <w:tcW w:w="5868" w:type="dxa"/>
          </w:tcPr>
          <w:p w14:paraId="5D2B03B8" w14:textId="04DECD42" w:rsidR="00200BBD" w:rsidRPr="0097328A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สัญญาบริการบำรุงรักษ</w:t>
            </w:r>
            <w:r w:rsidR="007B4A83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าทางยกระดับ</w:t>
            </w:r>
          </w:p>
        </w:tc>
        <w:tc>
          <w:tcPr>
            <w:tcW w:w="3330" w:type="dxa"/>
          </w:tcPr>
          <w:p w14:paraId="563A8781" w14:textId="7DA3BF6D" w:rsidR="00200BBD" w:rsidRPr="0097328A" w:rsidRDefault="00027DBA" w:rsidP="00E669FE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3,728</w:t>
            </w:r>
          </w:p>
        </w:tc>
      </w:tr>
      <w:tr w:rsidR="00200BBD" w:rsidRPr="0097328A" w14:paraId="18802164" w14:textId="77777777" w:rsidTr="00E669FE">
        <w:tc>
          <w:tcPr>
            <w:tcW w:w="5868" w:type="dxa"/>
            <w:hideMark/>
          </w:tcPr>
          <w:p w14:paraId="5F963CB3" w14:textId="77777777" w:rsidR="00200BBD" w:rsidRPr="0097328A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3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21A3805D" w14:textId="3607CDA3" w:rsidR="00200BBD" w:rsidRPr="0097328A" w:rsidRDefault="00027DBA" w:rsidP="00E669FE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4,895</w:t>
            </w:r>
          </w:p>
        </w:tc>
      </w:tr>
      <w:tr w:rsidR="00200BBD" w:rsidRPr="007B4922" w14:paraId="4DFF6ED7" w14:textId="77777777" w:rsidTr="00E669FE">
        <w:tc>
          <w:tcPr>
            <w:tcW w:w="5868" w:type="dxa"/>
          </w:tcPr>
          <w:p w14:paraId="068DB640" w14:textId="77777777" w:rsidR="00200BBD" w:rsidRPr="0013399C" w:rsidRDefault="00200BBD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30" w:type="dxa"/>
            <w:tcBorders>
              <w:top w:val="single" w:sz="4" w:space="0" w:color="auto"/>
              <w:bottom w:val="double" w:sz="4" w:space="0" w:color="auto"/>
            </w:tcBorders>
          </w:tcPr>
          <w:p w14:paraId="05955C37" w14:textId="456308E8" w:rsidR="00200BBD" w:rsidRPr="0013399C" w:rsidRDefault="00027DBA" w:rsidP="00E669FE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8,623</w:t>
            </w:r>
          </w:p>
        </w:tc>
      </w:tr>
    </w:tbl>
    <w:p w14:paraId="2855340C" w14:textId="77777777" w:rsidR="00200BBD" w:rsidRPr="00200BBD" w:rsidRDefault="00200BBD" w:rsidP="00200BBD"/>
    <w:p w14:paraId="1CB3DD2D" w14:textId="77777777" w:rsidR="00200BBD" w:rsidRDefault="00200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6E4D1DE" w14:textId="5C86067D" w:rsidR="00943F14" w:rsidRPr="00FB7B24" w:rsidRDefault="00F640A3" w:rsidP="00F02BF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FB7B24">
        <w:rPr>
          <w:rFonts w:asciiTheme="majorBidi" w:hAnsiTheme="majorBidi" w:cstheme="majorBidi" w:hint="cs"/>
          <w:cs/>
        </w:rPr>
        <w:lastRenderedPageBreak/>
        <w:t>ข้อมูลเงินลงทุน</w:t>
      </w:r>
    </w:p>
    <w:p w14:paraId="76CE1890" w14:textId="77777777" w:rsidR="00106168" w:rsidRPr="008C4A13" w:rsidRDefault="00106168" w:rsidP="0010616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16"/>
        <w:gridCol w:w="896"/>
        <w:gridCol w:w="241"/>
        <w:gridCol w:w="842"/>
        <w:gridCol w:w="249"/>
        <w:gridCol w:w="1014"/>
        <w:gridCol w:w="249"/>
        <w:gridCol w:w="1104"/>
        <w:gridCol w:w="273"/>
        <w:gridCol w:w="900"/>
        <w:gridCol w:w="273"/>
        <w:gridCol w:w="903"/>
      </w:tblGrid>
      <w:tr w:rsidR="00F02BF1" w:rsidRPr="00174FC4" w14:paraId="7BC730C1" w14:textId="77777777" w:rsidTr="00DE77A2">
        <w:trPr>
          <w:tblHeader/>
        </w:trPr>
        <w:tc>
          <w:tcPr>
            <w:tcW w:w="2416" w:type="dxa"/>
            <w:vAlign w:val="bottom"/>
          </w:tcPr>
          <w:p w14:paraId="36D379E7" w14:textId="77777777" w:rsidR="00F02BF1" w:rsidRPr="00174FC4" w:rsidRDefault="00F02BF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44" w:type="dxa"/>
            <w:gridSpan w:val="11"/>
            <w:vAlign w:val="bottom"/>
          </w:tcPr>
          <w:p w14:paraId="69F875AC" w14:textId="54EDAC84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2BF1" w:rsidRPr="00174FC4" w14:paraId="0D16F87E" w14:textId="77777777" w:rsidTr="00DE77A2">
        <w:trPr>
          <w:tblHeader/>
        </w:trPr>
        <w:tc>
          <w:tcPr>
            <w:tcW w:w="2416" w:type="dxa"/>
            <w:vAlign w:val="bottom"/>
          </w:tcPr>
          <w:p w14:paraId="23A6642F" w14:textId="77777777" w:rsidR="00F02BF1" w:rsidRPr="00174FC4" w:rsidRDefault="00F02BF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174F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ตราสารทุนและตราสารหนี้</w:t>
            </w:r>
          </w:p>
        </w:tc>
        <w:tc>
          <w:tcPr>
            <w:tcW w:w="896" w:type="dxa"/>
            <w:vAlign w:val="bottom"/>
          </w:tcPr>
          <w:p w14:paraId="415E3385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5EB43FD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3D9C3679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2CE29993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0C2A592C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FABAC60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0800ABFB" w14:textId="77777777" w:rsidR="00F02BF1" w:rsidRPr="00174FC4" w:rsidRDefault="00F02BF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CD26C24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273" w:type="dxa"/>
            <w:vAlign w:val="bottom"/>
          </w:tcPr>
          <w:p w14:paraId="4F8B5E25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0A78CB5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3" w:type="dxa"/>
            <w:vAlign w:val="bottom"/>
          </w:tcPr>
          <w:p w14:paraId="26CDB85F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3D26EC54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94527DD" w14:textId="77777777" w:rsidR="00F02BF1" w:rsidRPr="00174FC4" w:rsidRDefault="00F02BF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02BF1" w:rsidRPr="00174FC4" w14:paraId="49D3A7DA" w14:textId="77777777" w:rsidTr="00DE77A2">
        <w:trPr>
          <w:trHeight w:val="254"/>
          <w:tblHeader/>
        </w:trPr>
        <w:tc>
          <w:tcPr>
            <w:tcW w:w="2416" w:type="dxa"/>
            <w:vAlign w:val="bottom"/>
          </w:tcPr>
          <w:p w14:paraId="4547BDE2" w14:textId="77777777" w:rsidR="00F02BF1" w:rsidRPr="00174FC4" w:rsidRDefault="00F02BF1" w:rsidP="00CE441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44" w:type="dxa"/>
            <w:gridSpan w:val="11"/>
            <w:vAlign w:val="bottom"/>
          </w:tcPr>
          <w:p w14:paraId="6C4C6536" w14:textId="77777777" w:rsidR="00F02BF1" w:rsidRPr="00174FC4" w:rsidRDefault="00F02BF1" w:rsidP="00CE441C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174F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02BF1" w:rsidRPr="00174FC4" w14:paraId="0E0B23BD" w14:textId="77777777" w:rsidTr="00CE441C">
        <w:trPr>
          <w:trHeight w:val="20"/>
        </w:trPr>
        <w:tc>
          <w:tcPr>
            <w:tcW w:w="9360" w:type="dxa"/>
            <w:gridSpan w:val="12"/>
            <w:vAlign w:val="bottom"/>
          </w:tcPr>
          <w:p w14:paraId="57DB2AF0" w14:textId="413D2AD9" w:rsidR="00F02BF1" w:rsidRPr="00174FC4" w:rsidRDefault="00F02BF1" w:rsidP="00CE441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2568</w:t>
            </w:r>
          </w:p>
        </w:tc>
      </w:tr>
      <w:tr w:rsidR="00F02BF1" w:rsidRPr="00174FC4" w14:paraId="1680510A" w14:textId="77777777" w:rsidTr="00CE441C">
        <w:tc>
          <w:tcPr>
            <w:tcW w:w="2416" w:type="dxa"/>
            <w:vAlign w:val="bottom"/>
          </w:tcPr>
          <w:p w14:paraId="5C66C860" w14:textId="77777777" w:rsidR="00F02BF1" w:rsidRPr="00174FC4" w:rsidRDefault="00F02BF1" w:rsidP="00CE44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96" w:type="dxa"/>
            <w:vAlign w:val="bottom"/>
          </w:tcPr>
          <w:p w14:paraId="6E21E5FC" w14:textId="77777777" w:rsidR="00F02BF1" w:rsidRPr="00174FC4" w:rsidRDefault="00F02BF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580EFF5" w14:textId="77777777" w:rsidR="00F02BF1" w:rsidRPr="00174FC4" w:rsidRDefault="00F02BF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5E8243C6" w14:textId="77777777" w:rsidR="00F02BF1" w:rsidRPr="00174FC4" w:rsidRDefault="00F02BF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66EDE7E" w14:textId="77777777" w:rsidR="00F02BF1" w:rsidRPr="00174FC4" w:rsidRDefault="00F02BF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65A6044" w14:textId="77777777" w:rsidR="00F02BF1" w:rsidRPr="00174FC4" w:rsidRDefault="00F02BF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42BD808" w14:textId="77777777" w:rsidR="00F02BF1" w:rsidRPr="00174FC4" w:rsidRDefault="00F02BF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10BA81C" w14:textId="77777777" w:rsidR="00F02BF1" w:rsidRPr="00174FC4" w:rsidRDefault="00F02BF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473D2817" w14:textId="77777777" w:rsidR="00F02BF1" w:rsidRPr="00174FC4" w:rsidRDefault="00F02BF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37E61B" w14:textId="77777777" w:rsidR="00F02BF1" w:rsidRPr="00174FC4" w:rsidRDefault="00F02BF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4B8354ED" w14:textId="77777777" w:rsidR="00F02BF1" w:rsidRPr="00174FC4" w:rsidRDefault="00F02BF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85DEE01" w14:textId="77777777" w:rsidR="00F02BF1" w:rsidRPr="00174FC4" w:rsidRDefault="00F02BF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E41" w:rsidRPr="00174FC4" w14:paraId="4C9BBAAE" w14:textId="77777777" w:rsidTr="00CE441C">
        <w:tc>
          <w:tcPr>
            <w:tcW w:w="2416" w:type="dxa"/>
            <w:vAlign w:val="bottom"/>
          </w:tcPr>
          <w:p w14:paraId="4608C12D" w14:textId="77777777" w:rsidR="002F4E41" w:rsidRPr="002F4E41" w:rsidRDefault="002F4E41" w:rsidP="002F4E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4E41">
              <w:rPr>
                <w:rFonts w:asciiTheme="majorBidi" w:hAnsiTheme="majorBidi"/>
                <w:sz w:val="28"/>
                <w:szCs w:val="28"/>
                <w:cs/>
              </w:rPr>
              <w:t>เงินฝากประจำตั้งแต่</w:t>
            </w:r>
          </w:p>
          <w:p w14:paraId="3084710F" w14:textId="0260E066" w:rsidR="002F4E41" w:rsidRPr="002F4E41" w:rsidRDefault="002F4E41" w:rsidP="002F4E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75F97">
              <w:rPr>
                <w:rFonts w:asciiTheme="majorBidi" w:hAnsiTheme="majorBidi"/>
                <w:sz w:val="28"/>
                <w:szCs w:val="28"/>
              </w:rPr>
              <w:t xml:space="preserve">3 </w:t>
            </w:r>
            <w:r w:rsidRPr="002F4E41">
              <w:rPr>
                <w:rFonts w:asciiTheme="majorBidi" w:hAnsiTheme="majorBidi"/>
                <w:sz w:val="28"/>
                <w:szCs w:val="28"/>
                <w:cs/>
              </w:rPr>
              <w:t>เดือนแต่ไม่เกิน</w:t>
            </w:r>
            <w:r w:rsidR="00B75F9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B75F97">
              <w:rPr>
                <w:rFonts w:asciiTheme="majorBidi" w:hAnsiTheme="majorBidi"/>
                <w:sz w:val="28"/>
                <w:szCs w:val="28"/>
              </w:rPr>
              <w:t xml:space="preserve">1 </w:t>
            </w:r>
            <w:r w:rsidRPr="002F4E41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896" w:type="dxa"/>
            <w:vAlign w:val="bottom"/>
          </w:tcPr>
          <w:p w14:paraId="63F212CE" w14:textId="619D5D90" w:rsidR="002F4E41" w:rsidRPr="00174FC4" w:rsidRDefault="00634279" w:rsidP="00634279">
            <w:pPr>
              <w:pStyle w:val="acctfourfigures"/>
              <w:tabs>
                <w:tab w:val="clear" w:pos="765"/>
              </w:tabs>
              <w:spacing w:line="240" w:lineRule="auto"/>
              <w:ind w:left="-110"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8C8582E" w14:textId="77777777" w:rsidR="002F4E41" w:rsidRPr="00174FC4" w:rsidRDefault="002F4E4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18EBB368" w14:textId="50256080" w:rsidR="002F4E41" w:rsidRPr="00EA05A0" w:rsidRDefault="00EA05A0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969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249" w:type="dxa"/>
            <w:vAlign w:val="bottom"/>
          </w:tcPr>
          <w:p w14:paraId="254E5654" w14:textId="77777777" w:rsidR="002F4E41" w:rsidRPr="00174FC4" w:rsidRDefault="002F4E4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9529B2C" w14:textId="0FA4F65C" w:rsidR="002F4E41" w:rsidRPr="00174FC4" w:rsidRDefault="000737B8" w:rsidP="000737B8">
            <w:pPr>
              <w:pStyle w:val="acctfourfigures"/>
              <w:tabs>
                <w:tab w:val="clear" w:pos="765"/>
              </w:tabs>
              <w:spacing w:line="240" w:lineRule="auto"/>
              <w:ind w:left="-110"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117CBD8" w14:textId="77777777" w:rsidR="002F4E41" w:rsidRPr="00174FC4" w:rsidRDefault="002F4E4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8F3BD51" w14:textId="468BEE01" w:rsidR="002F4E41" w:rsidRPr="00174FC4" w:rsidRDefault="000737B8" w:rsidP="000737B8">
            <w:pPr>
              <w:pStyle w:val="acctfourfigures"/>
              <w:tabs>
                <w:tab w:val="clear" w:pos="765"/>
              </w:tabs>
              <w:spacing w:line="240" w:lineRule="auto"/>
              <w:ind w:left="-110"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09B28779" w14:textId="77777777" w:rsidR="002F4E41" w:rsidRPr="00174FC4" w:rsidRDefault="002F4E4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03F108" w14:textId="01367A41" w:rsidR="002F4E41" w:rsidRPr="00174FC4" w:rsidRDefault="000737B8" w:rsidP="000A5407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2F42875A" w14:textId="77777777" w:rsidR="002F4E41" w:rsidRPr="00174FC4" w:rsidRDefault="002F4E4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64F55CF" w14:textId="2F806544" w:rsidR="002F4E41" w:rsidRPr="00174FC4" w:rsidRDefault="000737B8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,092</w:t>
            </w:r>
          </w:p>
        </w:tc>
      </w:tr>
      <w:tr w:rsidR="00F02BF1" w:rsidRPr="00174FC4" w14:paraId="4A6DAE47" w14:textId="77777777" w:rsidTr="00CE441C">
        <w:tc>
          <w:tcPr>
            <w:tcW w:w="2416" w:type="dxa"/>
            <w:vAlign w:val="bottom"/>
          </w:tcPr>
          <w:p w14:paraId="53B1BAB5" w14:textId="77777777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645495EE" w14:textId="77777777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C08C60C" w14:textId="6B22B590" w:rsidR="00F02BF1" w:rsidRPr="00174FC4" w:rsidRDefault="00634279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372,903</w:t>
            </w:r>
          </w:p>
        </w:tc>
        <w:tc>
          <w:tcPr>
            <w:tcW w:w="241" w:type="dxa"/>
            <w:vAlign w:val="bottom"/>
          </w:tcPr>
          <w:p w14:paraId="17A27422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4E4DF18D" w14:textId="536CCA97" w:rsidR="00F02BF1" w:rsidRPr="002729D8" w:rsidRDefault="000737B8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49,798</w:t>
            </w:r>
          </w:p>
        </w:tc>
        <w:tc>
          <w:tcPr>
            <w:tcW w:w="249" w:type="dxa"/>
            <w:vAlign w:val="bottom"/>
          </w:tcPr>
          <w:p w14:paraId="1F3886B7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5694E1D0" w14:textId="323177BD" w:rsidR="00F02BF1" w:rsidRPr="002729D8" w:rsidRDefault="000737B8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56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(176,860)</w:t>
            </w:r>
          </w:p>
        </w:tc>
        <w:tc>
          <w:tcPr>
            <w:tcW w:w="249" w:type="dxa"/>
            <w:vAlign w:val="bottom"/>
          </w:tcPr>
          <w:p w14:paraId="28A7BF68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666C043" w14:textId="2ECB50A6" w:rsidR="00F02BF1" w:rsidRPr="00174FC4" w:rsidRDefault="000737B8" w:rsidP="00F02BF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6EEAAF1E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4CF780" w14:textId="238F34B7" w:rsidR="00F02BF1" w:rsidRPr="00174FC4" w:rsidRDefault="000737B8" w:rsidP="00F02BF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273" w:type="dxa"/>
            <w:vAlign w:val="bottom"/>
          </w:tcPr>
          <w:p w14:paraId="6FBFCF06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2C761E1B" w14:textId="0B2A3DCD" w:rsidR="00F02BF1" w:rsidRPr="00174FC4" w:rsidRDefault="000737B8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295,841</w:t>
            </w:r>
          </w:p>
        </w:tc>
      </w:tr>
      <w:tr w:rsidR="00CE441C" w:rsidRPr="00174FC4" w14:paraId="2BA48617" w14:textId="77777777" w:rsidTr="00CE441C">
        <w:tc>
          <w:tcPr>
            <w:tcW w:w="2416" w:type="dxa"/>
            <w:vAlign w:val="bottom"/>
          </w:tcPr>
          <w:p w14:paraId="6CC3A3AB" w14:textId="77777777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ADB12" w14:textId="3764D274" w:rsidR="00F02BF1" w:rsidRPr="002729D8" w:rsidRDefault="00634279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372,903</w:t>
            </w:r>
          </w:p>
        </w:tc>
        <w:tc>
          <w:tcPr>
            <w:tcW w:w="241" w:type="dxa"/>
            <w:vAlign w:val="bottom"/>
          </w:tcPr>
          <w:p w14:paraId="2663166F" w14:textId="77777777" w:rsidR="00F02BF1" w:rsidRPr="002729D8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07272" w14:textId="344E08C1" w:rsidR="00F02BF1" w:rsidRPr="002729D8" w:rsidRDefault="00C949D5" w:rsidP="00F02B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89,890</w:t>
            </w:r>
          </w:p>
        </w:tc>
        <w:tc>
          <w:tcPr>
            <w:tcW w:w="249" w:type="dxa"/>
            <w:vAlign w:val="bottom"/>
          </w:tcPr>
          <w:p w14:paraId="09135C41" w14:textId="77777777" w:rsidR="00F02BF1" w:rsidRPr="002729D8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6DF1D" w14:textId="26DCBE94" w:rsidR="00F02BF1" w:rsidRPr="002729D8" w:rsidRDefault="002E221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(176,860)</w:t>
            </w:r>
          </w:p>
        </w:tc>
        <w:tc>
          <w:tcPr>
            <w:tcW w:w="249" w:type="dxa"/>
            <w:vAlign w:val="bottom"/>
          </w:tcPr>
          <w:p w14:paraId="566A2989" w14:textId="77777777" w:rsidR="00F02BF1" w:rsidRPr="002729D8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849FB" w14:textId="7D8809DB" w:rsidR="00F02BF1" w:rsidRPr="002729D8" w:rsidRDefault="002E2211" w:rsidP="00F02BF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3BCAFA86" w14:textId="77777777" w:rsidR="00F02BF1" w:rsidRPr="003A0A43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9C66F" w14:textId="61309870" w:rsidR="00F02BF1" w:rsidRPr="003A0A43" w:rsidRDefault="002E2211" w:rsidP="00F02BF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273" w:type="dxa"/>
            <w:vAlign w:val="bottom"/>
          </w:tcPr>
          <w:p w14:paraId="2D3E95C6" w14:textId="77777777" w:rsidR="00F02BF1" w:rsidRPr="002729D8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493BC" w14:textId="1466DF07" w:rsidR="00F02BF1" w:rsidRPr="002729D8" w:rsidRDefault="00A00F5A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335,933</w:t>
            </w:r>
          </w:p>
        </w:tc>
      </w:tr>
      <w:tr w:rsidR="00F02BF1" w:rsidRPr="00174FC4" w14:paraId="03EE2D0B" w14:textId="77777777" w:rsidTr="008C4A13">
        <w:trPr>
          <w:trHeight w:hRule="exact" w:val="288"/>
        </w:trPr>
        <w:tc>
          <w:tcPr>
            <w:tcW w:w="2416" w:type="dxa"/>
            <w:vAlign w:val="bottom"/>
          </w:tcPr>
          <w:p w14:paraId="61B8DE52" w14:textId="77777777" w:rsidR="00F02BF1" w:rsidRPr="007704C0" w:rsidRDefault="00F02BF1" w:rsidP="00F02B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0C35D1F3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7C408CF" w14:textId="77777777" w:rsidR="00F02BF1" w:rsidRPr="007704C0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vAlign w:val="bottom"/>
          </w:tcPr>
          <w:p w14:paraId="0692A327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vAlign w:val="bottom"/>
          </w:tcPr>
          <w:p w14:paraId="4289BA40" w14:textId="77777777" w:rsidR="00F02BF1" w:rsidRPr="007704C0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bottom"/>
          </w:tcPr>
          <w:p w14:paraId="38BB1419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vAlign w:val="bottom"/>
          </w:tcPr>
          <w:p w14:paraId="7BFEDDAB" w14:textId="77777777" w:rsidR="00F02BF1" w:rsidRPr="007704C0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7B8ADA1C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18DE6114" w14:textId="77777777" w:rsidR="00F02BF1" w:rsidRPr="007704C0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63F0E50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5C14E8EE" w14:textId="77777777" w:rsidR="00F02BF1" w:rsidRPr="007704C0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2938D272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</w:tr>
      <w:tr w:rsidR="00F02BF1" w:rsidRPr="00174FC4" w14:paraId="48304061" w14:textId="77777777" w:rsidTr="00CE441C">
        <w:tc>
          <w:tcPr>
            <w:tcW w:w="2416" w:type="dxa"/>
            <w:vAlign w:val="bottom"/>
          </w:tcPr>
          <w:p w14:paraId="6342B95D" w14:textId="77777777" w:rsidR="00F02BF1" w:rsidRPr="00174FC4" w:rsidRDefault="00F02BF1" w:rsidP="00F02BF1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896" w:type="dxa"/>
            <w:vAlign w:val="bottom"/>
          </w:tcPr>
          <w:p w14:paraId="11CE11BC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98B10D2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5711129E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vAlign w:val="bottom"/>
          </w:tcPr>
          <w:p w14:paraId="4504186E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4" w:type="dxa"/>
            <w:vAlign w:val="bottom"/>
          </w:tcPr>
          <w:p w14:paraId="492A166B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vAlign w:val="bottom"/>
          </w:tcPr>
          <w:p w14:paraId="6EAAD445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104" w:type="dxa"/>
            <w:vAlign w:val="bottom"/>
          </w:tcPr>
          <w:p w14:paraId="2A9E4D42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1606AFED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vAlign w:val="bottom"/>
          </w:tcPr>
          <w:p w14:paraId="1997CD80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6FB35607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03" w:type="dxa"/>
            <w:vAlign w:val="bottom"/>
          </w:tcPr>
          <w:p w14:paraId="4DF84307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F02BF1" w:rsidRPr="00174FC4" w14:paraId="042301A0" w14:textId="77777777" w:rsidTr="00CE441C">
        <w:tc>
          <w:tcPr>
            <w:tcW w:w="2416" w:type="dxa"/>
            <w:vAlign w:val="bottom"/>
          </w:tcPr>
          <w:p w14:paraId="7E22A519" w14:textId="77777777" w:rsidR="00F02BF1" w:rsidRPr="00174FC4" w:rsidRDefault="00F02BF1" w:rsidP="00F02BF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1224A473" w14:textId="77777777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896" w:type="dxa"/>
            <w:vAlign w:val="bottom"/>
          </w:tcPr>
          <w:p w14:paraId="22C586B4" w14:textId="50443A75" w:rsidR="00F02BF1" w:rsidRPr="00174FC4" w:rsidRDefault="00634279" w:rsidP="00F02B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301,921</w:t>
            </w:r>
          </w:p>
        </w:tc>
        <w:tc>
          <w:tcPr>
            <w:tcW w:w="241" w:type="dxa"/>
            <w:vAlign w:val="bottom"/>
          </w:tcPr>
          <w:p w14:paraId="0ECD6057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77F59EE0" w14:textId="05565014" w:rsidR="00F02BF1" w:rsidRPr="00174FC4" w:rsidRDefault="00621601" w:rsidP="00F02B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95,402</w:t>
            </w:r>
          </w:p>
        </w:tc>
        <w:tc>
          <w:tcPr>
            <w:tcW w:w="249" w:type="dxa"/>
            <w:vAlign w:val="bottom"/>
          </w:tcPr>
          <w:p w14:paraId="24DCFD33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CEA50E3" w14:textId="5B4AC49D" w:rsidR="00F02BF1" w:rsidRPr="00174FC4" w:rsidRDefault="00621601" w:rsidP="00114040">
            <w:pPr>
              <w:pStyle w:val="acctfourfigures"/>
              <w:tabs>
                <w:tab w:val="clear" w:pos="765"/>
              </w:tabs>
              <w:spacing w:line="240" w:lineRule="auto"/>
              <w:ind w:left="-110"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42DF99E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2CE047C" w14:textId="5E65A176" w:rsidR="00F02BF1" w:rsidRPr="00174FC4" w:rsidRDefault="00621601" w:rsidP="00F02BF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348EB39B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8D21BE" w14:textId="1100E80A" w:rsidR="00F02BF1" w:rsidRPr="00174FC4" w:rsidRDefault="00621601" w:rsidP="00F02B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(50,000)</w:t>
            </w:r>
          </w:p>
        </w:tc>
        <w:tc>
          <w:tcPr>
            <w:tcW w:w="273" w:type="dxa"/>
            <w:vAlign w:val="bottom"/>
          </w:tcPr>
          <w:p w14:paraId="7E545E18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5AACA64" w14:textId="3E6AEAE8" w:rsidR="00F02BF1" w:rsidRPr="00174FC4" w:rsidRDefault="0062160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347,323</w:t>
            </w:r>
          </w:p>
        </w:tc>
      </w:tr>
      <w:tr w:rsidR="00F02BF1" w:rsidRPr="00174FC4" w14:paraId="60F19F63" w14:textId="77777777" w:rsidTr="00CE441C">
        <w:tc>
          <w:tcPr>
            <w:tcW w:w="2416" w:type="dxa"/>
            <w:vAlign w:val="bottom"/>
          </w:tcPr>
          <w:p w14:paraId="4E01F971" w14:textId="77777777" w:rsidR="00F02BF1" w:rsidRPr="00174FC4" w:rsidRDefault="00F02BF1" w:rsidP="00F02B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</w:t>
            </w:r>
          </w:p>
          <w:p w14:paraId="3CCB453C" w14:textId="77777777" w:rsidR="00F02BF1" w:rsidRPr="00174FC4" w:rsidRDefault="00F02BF1" w:rsidP="00F02B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5D2BD8D3" w14:textId="77777777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762A022C" w14:textId="6B21104B" w:rsidR="00F02BF1" w:rsidRPr="00174FC4" w:rsidRDefault="00634279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21,890</w:t>
            </w:r>
          </w:p>
        </w:tc>
        <w:tc>
          <w:tcPr>
            <w:tcW w:w="241" w:type="dxa"/>
            <w:vAlign w:val="bottom"/>
          </w:tcPr>
          <w:p w14:paraId="44A244ED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203B0427" w14:textId="26C291A9" w:rsidR="00F02BF1" w:rsidRPr="00174FC4" w:rsidRDefault="00621601" w:rsidP="00114040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31B0DA9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0FE7B66F" w14:textId="115ACFE6" w:rsidR="00F02BF1" w:rsidRPr="00174FC4" w:rsidRDefault="00621601" w:rsidP="001635F0">
            <w:pPr>
              <w:pStyle w:val="acctfourfigures"/>
              <w:tabs>
                <w:tab w:val="clear" w:pos="765"/>
              </w:tabs>
              <w:spacing w:line="240" w:lineRule="auto"/>
              <w:ind w:left="-110" w:right="-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74E6FFA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72AB7BE" w14:textId="134960F1" w:rsidR="00F02BF1" w:rsidRPr="00174FC4" w:rsidRDefault="00621601" w:rsidP="001635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(690)</w:t>
            </w:r>
          </w:p>
        </w:tc>
        <w:tc>
          <w:tcPr>
            <w:tcW w:w="273" w:type="dxa"/>
            <w:vAlign w:val="bottom"/>
          </w:tcPr>
          <w:p w14:paraId="2CD7B969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F0AC43" w14:textId="0118C410" w:rsidR="00F02BF1" w:rsidRPr="001635F0" w:rsidRDefault="00621601" w:rsidP="000A5407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2E0D6C3E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53FE618F" w14:textId="3C8DC040" w:rsidR="00F02BF1" w:rsidRPr="00174FC4" w:rsidRDefault="0062160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21,200</w:t>
            </w:r>
          </w:p>
        </w:tc>
      </w:tr>
      <w:tr w:rsidR="00CE441C" w:rsidRPr="00174FC4" w14:paraId="30B27902" w14:textId="77777777" w:rsidTr="00CE441C">
        <w:tc>
          <w:tcPr>
            <w:tcW w:w="2416" w:type="dxa"/>
            <w:vAlign w:val="bottom"/>
          </w:tcPr>
          <w:p w14:paraId="307C7D25" w14:textId="77777777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9C8A9" w14:textId="17E5118E" w:rsidR="00F02BF1" w:rsidRPr="00174FC4" w:rsidRDefault="00634279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323,811</w:t>
            </w:r>
          </w:p>
        </w:tc>
        <w:tc>
          <w:tcPr>
            <w:tcW w:w="241" w:type="dxa"/>
            <w:vAlign w:val="bottom"/>
          </w:tcPr>
          <w:p w14:paraId="67F3DB87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9A59C" w14:textId="78AC598F" w:rsidR="00F02BF1" w:rsidRPr="00174FC4" w:rsidRDefault="001635F0" w:rsidP="00F02B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95,402</w:t>
            </w:r>
          </w:p>
        </w:tc>
        <w:tc>
          <w:tcPr>
            <w:tcW w:w="249" w:type="dxa"/>
            <w:vAlign w:val="bottom"/>
          </w:tcPr>
          <w:p w14:paraId="6B9303CC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596CF" w14:textId="06F4BFC9" w:rsidR="00F02BF1" w:rsidRPr="001635F0" w:rsidRDefault="001635F0" w:rsidP="001635F0">
            <w:pPr>
              <w:pStyle w:val="acctfourfigures"/>
              <w:tabs>
                <w:tab w:val="clear" w:pos="765"/>
              </w:tabs>
              <w:spacing w:line="240" w:lineRule="auto"/>
              <w:ind w:left="-110" w:right="-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B7733AE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661B3" w14:textId="489EE3B6" w:rsidR="00F02BF1" w:rsidRPr="00174FC4" w:rsidRDefault="001635F0" w:rsidP="00F02B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(690)</w:t>
            </w:r>
          </w:p>
        </w:tc>
        <w:tc>
          <w:tcPr>
            <w:tcW w:w="273" w:type="dxa"/>
            <w:vAlign w:val="bottom"/>
          </w:tcPr>
          <w:p w14:paraId="6ADEBF14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6529" w14:textId="5ECFC950" w:rsidR="00F02BF1" w:rsidRPr="00174FC4" w:rsidRDefault="001635F0" w:rsidP="00F02B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(50,000)</w:t>
            </w:r>
          </w:p>
        </w:tc>
        <w:tc>
          <w:tcPr>
            <w:tcW w:w="273" w:type="dxa"/>
            <w:vAlign w:val="bottom"/>
          </w:tcPr>
          <w:p w14:paraId="2D16E2B0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3391A" w14:textId="3834B195" w:rsidR="00F02BF1" w:rsidRPr="00174FC4" w:rsidRDefault="001635F0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368,523</w:t>
            </w:r>
          </w:p>
        </w:tc>
      </w:tr>
      <w:tr w:rsidR="00F02BF1" w:rsidRPr="00174FC4" w14:paraId="419F09FF" w14:textId="77777777" w:rsidTr="00CE441C">
        <w:tc>
          <w:tcPr>
            <w:tcW w:w="2416" w:type="dxa"/>
            <w:vAlign w:val="bottom"/>
          </w:tcPr>
          <w:p w14:paraId="4C5E94C0" w14:textId="3E01B03C" w:rsidR="00F02BF1" w:rsidRPr="00F94951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14:paraId="637D5FC4" w14:textId="77777777" w:rsidR="00F02BF1" w:rsidRPr="00F94951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1" w:type="dxa"/>
            <w:vAlign w:val="bottom"/>
          </w:tcPr>
          <w:p w14:paraId="5BCFD01F" w14:textId="77777777" w:rsidR="00F02BF1" w:rsidRPr="00F94951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42" w:type="dxa"/>
            <w:vAlign w:val="bottom"/>
          </w:tcPr>
          <w:p w14:paraId="4E702102" w14:textId="77777777" w:rsidR="00F02BF1" w:rsidRPr="00F94951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  <w:vAlign w:val="bottom"/>
          </w:tcPr>
          <w:p w14:paraId="3EAF2B35" w14:textId="77777777" w:rsidR="00F02BF1" w:rsidRPr="00F94951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14:paraId="61197628" w14:textId="77777777" w:rsidR="00F02BF1" w:rsidRPr="00F94951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  <w:vAlign w:val="bottom"/>
          </w:tcPr>
          <w:p w14:paraId="28D6B792" w14:textId="77777777" w:rsidR="00F02BF1" w:rsidRPr="00F94951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104" w:type="dxa"/>
            <w:vAlign w:val="bottom"/>
          </w:tcPr>
          <w:p w14:paraId="504D2A1D" w14:textId="77777777" w:rsidR="00F02BF1" w:rsidRPr="00F94951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3" w:type="dxa"/>
            <w:vAlign w:val="bottom"/>
          </w:tcPr>
          <w:p w14:paraId="3B557EB7" w14:textId="77777777" w:rsidR="00F02BF1" w:rsidRPr="00F94951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59EB06B3" w14:textId="77777777" w:rsidR="00F02BF1" w:rsidRPr="00F94951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3" w:type="dxa"/>
            <w:vAlign w:val="bottom"/>
          </w:tcPr>
          <w:p w14:paraId="286CE129" w14:textId="77777777" w:rsidR="00F02BF1" w:rsidRPr="00F94951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903" w:type="dxa"/>
            <w:vAlign w:val="bottom"/>
          </w:tcPr>
          <w:p w14:paraId="7406BD74" w14:textId="77777777" w:rsidR="00F02BF1" w:rsidRPr="00F94951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02BF1" w:rsidRPr="00174FC4" w14:paraId="58240C62" w14:textId="77777777" w:rsidTr="00CE441C">
        <w:tc>
          <w:tcPr>
            <w:tcW w:w="2416" w:type="dxa"/>
            <w:vAlign w:val="bottom"/>
          </w:tcPr>
          <w:p w14:paraId="2B620608" w14:textId="25671549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7</w:t>
            </w:r>
          </w:p>
        </w:tc>
        <w:tc>
          <w:tcPr>
            <w:tcW w:w="896" w:type="dxa"/>
            <w:vAlign w:val="bottom"/>
          </w:tcPr>
          <w:p w14:paraId="6A8E31AD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C14B2B4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7118A311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934B0CB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56F520F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AABDC06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E248C1A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B1F8494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2E1862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1A6A0966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0F73E75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BF1" w:rsidRPr="00174FC4" w14:paraId="16077253" w14:textId="77777777" w:rsidTr="00CE441C">
        <w:tc>
          <w:tcPr>
            <w:tcW w:w="2416" w:type="dxa"/>
            <w:vAlign w:val="bottom"/>
          </w:tcPr>
          <w:p w14:paraId="3425C34C" w14:textId="2E7C4EC8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96" w:type="dxa"/>
            <w:vAlign w:val="bottom"/>
          </w:tcPr>
          <w:p w14:paraId="27C20E28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AA5DC50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2801C35A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6B028D0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0F1A9A98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AA96355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F546A81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04869A4D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DA41BB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621880E4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115A27D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BF1" w:rsidRPr="00174FC4" w14:paraId="5870D149" w14:textId="77777777" w:rsidTr="00CE441C">
        <w:tc>
          <w:tcPr>
            <w:tcW w:w="2416" w:type="dxa"/>
            <w:vAlign w:val="bottom"/>
          </w:tcPr>
          <w:p w14:paraId="79E99850" w14:textId="77777777" w:rsidR="006F4871" w:rsidRPr="00174FC4" w:rsidRDefault="006F4871" w:rsidP="006F48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7228B944" w14:textId="11851E7D" w:rsidR="00F02BF1" w:rsidRPr="00174FC4" w:rsidRDefault="006F4871" w:rsidP="006F48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6" w:type="dxa"/>
            <w:tcBorders>
              <w:bottom w:val="double" w:sz="4" w:space="0" w:color="auto"/>
            </w:tcBorders>
            <w:vAlign w:val="bottom"/>
          </w:tcPr>
          <w:p w14:paraId="1F584FCE" w14:textId="77777777" w:rsidR="00F02BF1" w:rsidRPr="002729D8" w:rsidRDefault="00F02BF1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29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159,632</w:t>
            </w:r>
          </w:p>
        </w:tc>
        <w:tc>
          <w:tcPr>
            <w:tcW w:w="241" w:type="dxa"/>
            <w:vAlign w:val="bottom"/>
          </w:tcPr>
          <w:p w14:paraId="19FA4D1B" w14:textId="77777777" w:rsidR="00F02BF1" w:rsidRPr="002729D8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vAlign w:val="bottom"/>
          </w:tcPr>
          <w:p w14:paraId="326CD249" w14:textId="465E008F" w:rsidR="00F02BF1" w:rsidRPr="002729D8" w:rsidRDefault="006F4871" w:rsidP="00F02B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119,556</w:t>
            </w:r>
          </w:p>
        </w:tc>
        <w:tc>
          <w:tcPr>
            <w:tcW w:w="249" w:type="dxa"/>
            <w:vAlign w:val="bottom"/>
          </w:tcPr>
          <w:p w14:paraId="13CC0D51" w14:textId="77777777" w:rsidR="00F02BF1" w:rsidRPr="002729D8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vAlign w:val="bottom"/>
          </w:tcPr>
          <w:p w14:paraId="1627AB41" w14:textId="7EB1A1AC" w:rsidR="00F02BF1" w:rsidRPr="002729D8" w:rsidRDefault="006F487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(239,320)</w:t>
            </w:r>
          </w:p>
        </w:tc>
        <w:tc>
          <w:tcPr>
            <w:tcW w:w="249" w:type="dxa"/>
            <w:vAlign w:val="bottom"/>
          </w:tcPr>
          <w:p w14:paraId="0AE19364" w14:textId="77777777" w:rsidR="00F02BF1" w:rsidRPr="002729D8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0AE00E57" w14:textId="23DEDB59" w:rsidR="00F02BF1" w:rsidRPr="002729D8" w:rsidRDefault="006F4871" w:rsidP="00F02BF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092DD1F" w14:textId="77777777" w:rsidR="00F02BF1" w:rsidRPr="003A0A43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D39CCF9" w14:textId="68A09031" w:rsidR="00F02BF1" w:rsidRPr="003A0A43" w:rsidRDefault="006F4871" w:rsidP="00F02BF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76,527</w:t>
            </w:r>
          </w:p>
        </w:tc>
        <w:tc>
          <w:tcPr>
            <w:tcW w:w="273" w:type="dxa"/>
            <w:vAlign w:val="bottom"/>
          </w:tcPr>
          <w:p w14:paraId="1D7936B7" w14:textId="77777777" w:rsidR="00F02BF1" w:rsidRPr="002729D8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vAlign w:val="bottom"/>
          </w:tcPr>
          <w:p w14:paraId="4E34BE2E" w14:textId="1BBEBBB2" w:rsidR="00F02BF1" w:rsidRPr="002729D8" w:rsidRDefault="006F487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116,395</w:t>
            </w:r>
          </w:p>
        </w:tc>
      </w:tr>
      <w:tr w:rsidR="00F02BF1" w:rsidRPr="00174FC4" w14:paraId="61195881" w14:textId="77777777" w:rsidTr="00CE441C">
        <w:trPr>
          <w:trHeight w:val="242"/>
        </w:trPr>
        <w:tc>
          <w:tcPr>
            <w:tcW w:w="2416" w:type="dxa"/>
            <w:vAlign w:val="bottom"/>
          </w:tcPr>
          <w:p w14:paraId="7B19D0E8" w14:textId="77777777" w:rsidR="00F02BF1" w:rsidRPr="007704C0" w:rsidRDefault="00F02BF1" w:rsidP="00F02B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287049FF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6D37CE5" w14:textId="77777777" w:rsidR="00F02BF1" w:rsidRPr="007704C0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vAlign w:val="bottom"/>
          </w:tcPr>
          <w:p w14:paraId="2A6B656A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vAlign w:val="bottom"/>
          </w:tcPr>
          <w:p w14:paraId="751E4FAC" w14:textId="77777777" w:rsidR="00F02BF1" w:rsidRPr="007704C0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bottom"/>
          </w:tcPr>
          <w:p w14:paraId="26E37438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vAlign w:val="bottom"/>
          </w:tcPr>
          <w:p w14:paraId="7EEE5032" w14:textId="77777777" w:rsidR="00F02BF1" w:rsidRPr="007704C0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178795C9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478A112B" w14:textId="77777777" w:rsidR="00F02BF1" w:rsidRPr="007704C0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6C16D99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15964B4B" w14:textId="77777777" w:rsidR="00F02BF1" w:rsidRPr="007704C0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41D34560" w14:textId="77777777" w:rsidR="00F02BF1" w:rsidRPr="007704C0" w:rsidRDefault="00F02BF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</w:tr>
      <w:tr w:rsidR="00F02BF1" w:rsidRPr="00174FC4" w14:paraId="4FAB2627" w14:textId="77777777" w:rsidTr="00CE441C">
        <w:tc>
          <w:tcPr>
            <w:tcW w:w="2416" w:type="dxa"/>
            <w:vAlign w:val="bottom"/>
          </w:tcPr>
          <w:p w14:paraId="24652488" w14:textId="77777777" w:rsidR="00F02BF1" w:rsidRPr="00174FC4" w:rsidRDefault="00F02BF1" w:rsidP="00F02BF1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896" w:type="dxa"/>
            <w:vAlign w:val="bottom"/>
          </w:tcPr>
          <w:p w14:paraId="57373CD0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D24D55F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091A873D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vAlign w:val="bottom"/>
          </w:tcPr>
          <w:p w14:paraId="59C2EE06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4" w:type="dxa"/>
            <w:vAlign w:val="bottom"/>
          </w:tcPr>
          <w:p w14:paraId="2632453B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vAlign w:val="bottom"/>
          </w:tcPr>
          <w:p w14:paraId="7196B53B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104" w:type="dxa"/>
            <w:vAlign w:val="bottom"/>
          </w:tcPr>
          <w:p w14:paraId="3DB39F9B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2EFECADC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vAlign w:val="bottom"/>
          </w:tcPr>
          <w:p w14:paraId="7FB933AF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7F00B1A3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03" w:type="dxa"/>
            <w:vAlign w:val="bottom"/>
          </w:tcPr>
          <w:p w14:paraId="58ABBE2A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F02BF1" w:rsidRPr="00174FC4" w14:paraId="61C5E35A" w14:textId="77777777" w:rsidTr="00CE441C">
        <w:tc>
          <w:tcPr>
            <w:tcW w:w="2416" w:type="dxa"/>
            <w:vAlign w:val="bottom"/>
          </w:tcPr>
          <w:p w14:paraId="73E37849" w14:textId="77777777" w:rsidR="00F02BF1" w:rsidRPr="00174FC4" w:rsidRDefault="00F02BF1" w:rsidP="00F02BF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788A8BB7" w14:textId="77777777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896" w:type="dxa"/>
            <w:vAlign w:val="bottom"/>
          </w:tcPr>
          <w:p w14:paraId="761EEDC7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557,205</w:t>
            </w:r>
          </w:p>
        </w:tc>
        <w:tc>
          <w:tcPr>
            <w:tcW w:w="241" w:type="dxa"/>
            <w:vAlign w:val="bottom"/>
          </w:tcPr>
          <w:p w14:paraId="1B94E6B4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3A634129" w14:textId="56A991B8" w:rsidR="00F02BF1" w:rsidRPr="00174FC4" w:rsidRDefault="006F4871" w:rsidP="00F02B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392,115</w:t>
            </w:r>
          </w:p>
        </w:tc>
        <w:tc>
          <w:tcPr>
            <w:tcW w:w="249" w:type="dxa"/>
            <w:vAlign w:val="bottom"/>
          </w:tcPr>
          <w:p w14:paraId="0CC79D76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0F069FE" w14:textId="2A37EACC" w:rsidR="00F02BF1" w:rsidRPr="00174FC4" w:rsidRDefault="006F4871" w:rsidP="00F02BF1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(330,142)</w:t>
            </w:r>
          </w:p>
        </w:tc>
        <w:tc>
          <w:tcPr>
            <w:tcW w:w="249" w:type="dxa"/>
            <w:vAlign w:val="bottom"/>
          </w:tcPr>
          <w:p w14:paraId="021F22F9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F8D5AEF" w14:textId="3C49726B" w:rsidR="00F02BF1" w:rsidRPr="00174FC4" w:rsidRDefault="006F4871" w:rsidP="00F02BF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6CE670AB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7D4BFA" w14:textId="05FF1D61" w:rsidR="00F02BF1" w:rsidRPr="00174FC4" w:rsidRDefault="006F4871" w:rsidP="00F02B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(76,527)</w:t>
            </w:r>
          </w:p>
        </w:tc>
        <w:tc>
          <w:tcPr>
            <w:tcW w:w="273" w:type="dxa"/>
            <w:vAlign w:val="bottom"/>
          </w:tcPr>
          <w:p w14:paraId="64D89966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481C741" w14:textId="6956628A" w:rsidR="00F02BF1" w:rsidRPr="00174FC4" w:rsidRDefault="006F487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542,651</w:t>
            </w:r>
          </w:p>
        </w:tc>
      </w:tr>
      <w:tr w:rsidR="00F02BF1" w:rsidRPr="00174FC4" w14:paraId="311645C5" w14:textId="77777777" w:rsidTr="00CE441C">
        <w:tc>
          <w:tcPr>
            <w:tcW w:w="2416" w:type="dxa"/>
            <w:vAlign w:val="bottom"/>
          </w:tcPr>
          <w:p w14:paraId="7FAFCC42" w14:textId="77777777" w:rsidR="00F02BF1" w:rsidRPr="00174FC4" w:rsidRDefault="00F02BF1" w:rsidP="00F02B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</w:t>
            </w:r>
          </w:p>
          <w:p w14:paraId="163BF4A5" w14:textId="77777777" w:rsidR="00F02BF1" w:rsidRPr="00174FC4" w:rsidRDefault="00F02BF1" w:rsidP="00F02B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15250A60" w14:textId="77777777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490BD3B3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45,850</w:t>
            </w:r>
          </w:p>
        </w:tc>
        <w:tc>
          <w:tcPr>
            <w:tcW w:w="241" w:type="dxa"/>
            <w:vAlign w:val="bottom"/>
          </w:tcPr>
          <w:p w14:paraId="65C55729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5EADB7A1" w14:textId="42482346" w:rsidR="00F02BF1" w:rsidRPr="00174FC4" w:rsidRDefault="006F4871" w:rsidP="00F02B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96A7F5E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15A517DC" w14:textId="38561E16" w:rsidR="00F02BF1" w:rsidRPr="00174FC4" w:rsidRDefault="006F487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(23,390)</w:t>
            </w:r>
          </w:p>
        </w:tc>
        <w:tc>
          <w:tcPr>
            <w:tcW w:w="249" w:type="dxa"/>
            <w:vAlign w:val="bottom"/>
          </w:tcPr>
          <w:p w14:paraId="79911D2C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F192169" w14:textId="782481B8" w:rsidR="00F02BF1" w:rsidRPr="00174FC4" w:rsidRDefault="006F4871" w:rsidP="00F02BF1">
            <w:pPr>
              <w:pStyle w:val="acctfourfigures"/>
              <w:tabs>
                <w:tab w:val="clear" w:pos="765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273" w:type="dxa"/>
            <w:vAlign w:val="bottom"/>
          </w:tcPr>
          <w:p w14:paraId="12239FE0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B908F9" w14:textId="2716B4C8" w:rsidR="00F02BF1" w:rsidRPr="00174FC4" w:rsidRDefault="006F4871" w:rsidP="000A5407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5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049A25EE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28ADDD79" w14:textId="6190D51A" w:rsidR="00F02BF1" w:rsidRPr="00174FC4" w:rsidRDefault="006F487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23,441</w:t>
            </w:r>
          </w:p>
        </w:tc>
      </w:tr>
      <w:tr w:rsidR="00CE441C" w:rsidRPr="00174FC4" w14:paraId="4F3E16CB" w14:textId="77777777" w:rsidTr="00CE441C">
        <w:tc>
          <w:tcPr>
            <w:tcW w:w="2416" w:type="dxa"/>
            <w:vAlign w:val="bottom"/>
          </w:tcPr>
          <w:p w14:paraId="3E7F761A" w14:textId="77777777" w:rsidR="00F02BF1" w:rsidRPr="00174FC4" w:rsidRDefault="00F02BF1" w:rsidP="00F02B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28DA0" w14:textId="77777777" w:rsidR="00F02BF1" w:rsidRPr="00174FC4" w:rsidRDefault="00F02BF1" w:rsidP="00F02B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603,055</w:t>
            </w:r>
          </w:p>
        </w:tc>
        <w:tc>
          <w:tcPr>
            <w:tcW w:w="241" w:type="dxa"/>
            <w:vAlign w:val="bottom"/>
          </w:tcPr>
          <w:p w14:paraId="20600639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B7D0B" w14:textId="5E6429CF" w:rsidR="00F02BF1" w:rsidRPr="00174FC4" w:rsidRDefault="006F4871" w:rsidP="00F02B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392,115</w:t>
            </w:r>
          </w:p>
        </w:tc>
        <w:tc>
          <w:tcPr>
            <w:tcW w:w="249" w:type="dxa"/>
            <w:vAlign w:val="bottom"/>
          </w:tcPr>
          <w:p w14:paraId="6558DBA5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F422E" w14:textId="2DBCBA72" w:rsidR="00F02BF1" w:rsidRPr="00174FC4" w:rsidRDefault="006F487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(353,532)</w:t>
            </w:r>
          </w:p>
        </w:tc>
        <w:tc>
          <w:tcPr>
            <w:tcW w:w="249" w:type="dxa"/>
            <w:vAlign w:val="bottom"/>
          </w:tcPr>
          <w:p w14:paraId="21CA8E25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BD417" w14:textId="08C0B8E3" w:rsidR="00F02BF1" w:rsidRPr="00174FC4" w:rsidRDefault="006F4871" w:rsidP="00F02B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73" w:type="dxa"/>
            <w:vAlign w:val="bottom"/>
          </w:tcPr>
          <w:p w14:paraId="2AC46E78" w14:textId="77777777" w:rsidR="00F02BF1" w:rsidRPr="00174FC4" w:rsidRDefault="00F02BF1" w:rsidP="00F02B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EABAA" w14:textId="1DCBA635" w:rsidR="00F02BF1" w:rsidRPr="00174FC4" w:rsidRDefault="006F4871" w:rsidP="00F02B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(76,527)</w:t>
            </w:r>
          </w:p>
        </w:tc>
        <w:tc>
          <w:tcPr>
            <w:tcW w:w="273" w:type="dxa"/>
            <w:vAlign w:val="bottom"/>
          </w:tcPr>
          <w:p w14:paraId="2F9C69D5" w14:textId="77777777" w:rsidR="00F02BF1" w:rsidRPr="00174FC4" w:rsidRDefault="00F02BF1" w:rsidP="00F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4D863" w14:textId="54984268" w:rsidR="00F02BF1" w:rsidRPr="00174FC4" w:rsidRDefault="006F4871" w:rsidP="00F02B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566,092</w:t>
            </w:r>
          </w:p>
        </w:tc>
      </w:tr>
    </w:tbl>
    <w:p w14:paraId="15A2D966" w14:textId="77777777" w:rsidR="008C4A13" w:rsidRPr="004306B1" w:rsidRDefault="008C4A1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16"/>
        <w:gridCol w:w="896"/>
        <w:gridCol w:w="273"/>
        <w:gridCol w:w="810"/>
        <w:gridCol w:w="237"/>
        <w:gridCol w:w="1026"/>
        <w:gridCol w:w="273"/>
        <w:gridCol w:w="1080"/>
        <w:gridCol w:w="273"/>
        <w:gridCol w:w="900"/>
        <w:gridCol w:w="273"/>
        <w:gridCol w:w="903"/>
      </w:tblGrid>
      <w:tr w:rsidR="00F94951" w:rsidRPr="00684095" w14:paraId="09A06DFA" w14:textId="77777777" w:rsidTr="008C4A13">
        <w:trPr>
          <w:trHeight w:val="56"/>
          <w:tblHeader/>
        </w:trPr>
        <w:tc>
          <w:tcPr>
            <w:tcW w:w="2416" w:type="dxa"/>
            <w:vAlign w:val="bottom"/>
          </w:tcPr>
          <w:p w14:paraId="1C4DDC10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944" w:type="dxa"/>
            <w:gridSpan w:val="11"/>
            <w:vAlign w:val="bottom"/>
          </w:tcPr>
          <w:p w14:paraId="72001E89" w14:textId="77777777" w:rsidR="00F94951" w:rsidRPr="00684095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CE441C" w:rsidRPr="00CD394F" w14:paraId="30845489" w14:textId="77777777" w:rsidTr="008C4A13">
        <w:trPr>
          <w:tblHeader/>
        </w:trPr>
        <w:tc>
          <w:tcPr>
            <w:tcW w:w="2416" w:type="dxa"/>
            <w:vAlign w:val="bottom"/>
          </w:tcPr>
          <w:p w14:paraId="6AA7BB34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CD394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val="th-TH"/>
              </w:rPr>
              <w:br w:type="page"/>
            </w:r>
            <w:r w:rsidRPr="00CD394F">
              <w:rPr>
                <w:rFonts w:ascii="Angsana New" w:hAnsi="Angsana New"/>
                <w:bCs/>
                <w:i/>
                <w:iCs/>
                <w:spacing w:val="-6"/>
                <w:sz w:val="28"/>
                <w:szCs w:val="28"/>
                <w:cs/>
              </w:rPr>
              <w:t>ตราสารทุนและตราสารหนี้</w:t>
            </w:r>
          </w:p>
        </w:tc>
        <w:tc>
          <w:tcPr>
            <w:tcW w:w="896" w:type="dxa"/>
            <w:vAlign w:val="bottom"/>
          </w:tcPr>
          <w:p w14:paraId="3FC59A40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ณ วันที่</w:t>
            </w:r>
          </w:p>
          <w:p w14:paraId="1ABB535B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394F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273" w:type="dxa"/>
            <w:vAlign w:val="bottom"/>
          </w:tcPr>
          <w:p w14:paraId="1F799630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8377E5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4C9B5878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E9DC9FC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73" w:type="dxa"/>
            <w:vAlign w:val="bottom"/>
          </w:tcPr>
          <w:p w14:paraId="065AB2F3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8FC50E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ปรับปรุง</w:t>
            </w:r>
            <w:r w:rsidRPr="00CD394F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3" w:type="dxa"/>
            <w:vAlign w:val="bottom"/>
          </w:tcPr>
          <w:p w14:paraId="06878D72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949FC59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3" w:type="dxa"/>
            <w:vAlign w:val="bottom"/>
          </w:tcPr>
          <w:p w14:paraId="4662A312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5116C0FB" w14:textId="77777777" w:rsidR="00F94951" w:rsidRPr="00174FC4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0F6360C" w14:textId="77777777" w:rsidR="00F94951" w:rsidRPr="00CD394F" w:rsidRDefault="00F94951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94951" w:rsidRPr="00CD394F" w14:paraId="75561EB0" w14:textId="77777777" w:rsidTr="008C4A13">
        <w:trPr>
          <w:trHeight w:val="254"/>
          <w:tblHeader/>
        </w:trPr>
        <w:tc>
          <w:tcPr>
            <w:tcW w:w="2416" w:type="dxa"/>
            <w:vAlign w:val="bottom"/>
          </w:tcPr>
          <w:p w14:paraId="5FABCE14" w14:textId="77777777" w:rsidR="00F94951" w:rsidRPr="00CD394F" w:rsidRDefault="00F94951" w:rsidP="00CE441C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4" w:type="dxa"/>
            <w:gridSpan w:val="11"/>
            <w:vAlign w:val="bottom"/>
          </w:tcPr>
          <w:p w14:paraId="5D0DCBF3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th-TH"/>
              </w:rPr>
            </w:pPr>
            <w:r w:rsidRPr="00CD394F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94951" w:rsidRPr="00CD394F" w14:paraId="65445D57" w14:textId="77777777" w:rsidTr="00CE441C">
        <w:trPr>
          <w:trHeight w:val="20"/>
        </w:trPr>
        <w:tc>
          <w:tcPr>
            <w:tcW w:w="9360" w:type="dxa"/>
            <w:gridSpan w:val="12"/>
            <w:vAlign w:val="bottom"/>
          </w:tcPr>
          <w:p w14:paraId="03E437FB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</w:tr>
      <w:tr w:rsidR="00CE441C" w:rsidRPr="00CD394F" w14:paraId="6D8832FD" w14:textId="77777777" w:rsidTr="00CE441C">
        <w:trPr>
          <w:trHeight w:val="257"/>
        </w:trPr>
        <w:tc>
          <w:tcPr>
            <w:tcW w:w="2416" w:type="dxa"/>
            <w:vAlign w:val="bottom"/>
          </w:tcPr>
          <w:p w14:paraId="0ABDC58D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96" w:type="dxa"/>
            <w:vAlign w:val="bottom"/>
          </w:tcPr>
          <w:p w14:paraId="2D5057C3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E43ADC0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6D9DC2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949CA75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EE8C012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421D5D03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61A45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62AAD5A1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D27866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B61C501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0CFC367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441C" w:rsidRPr="00A73B72" w14:paraId="647C142C" w14:textId="77777777" w:rsidTr="00CE441C">
        <w:tc>
          <w:tcPr>
            <w:tcW w:w="2416" w:type="dxa"/>
            <w:vAlign w:val="bottom"/>
          </w:tcPr>
          <w:p w14:paraId="1D18F565" w14:textId="77777777" w:rsidR="00F94951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618AE34E" w14:textId="77777777" w:rsidR="00F94951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283F0958" w14:textId="77777777" w:rsidR="00F94951" w:rsidRPr="00A73B72" w:rsidRDefault="00F94951" w:rsidP="00CE441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3B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372,903</w:t>
            </w:r>
          </w:p>
        </w:tc>
        <w:tc>
          <w:tcPr>
            <w:tcW w:w="273" w:type="dxa"/>
            <w:vAlign w:val="bottom"/>
          </w:tcPr>
          <w:p w14:paraId="15563EED" w14:textId="77777777" w:rsidR="00F94951" w:rsidRPr="00A73B72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B8C84A" w14:textId="0CE5FE25" w:rsidR="00F94951" w:rsidRPr="00A73B72" w:rsidRDefault="00FC4E45" w:rsidP="00CE441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49,</w:t>
            </w:r>
            <w:r w:rsidR="004258B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798</w:t>
            </w:r>
          </w:p>
        </w:tc>
        <w:tc>
          <w:tcPr>
            <w:tcW w:w="237" w:type="dxa"/>
            <w:vAlign w:val="bottom"/>
          </w:tcPr>
          <w:p w14:paraId="53E88F94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BD912A9" w14:textId="06248507" w:rsidR="00F94951" w:rsidRPr="00A73B72" w:rsidRDefault="004258BB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(176,</w:t>
            </w:r>
            <w:r w:rsidR="00701CCD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860)</w:t>
            </w:r>
          </w:p>
        </w:tc>
        <w:tc>
          <w:tcPr>
            <w:tcW w:w="273" w:type="dxa"/>
            <w:vAlign w:val="bottom"/>
          </w:tcPr>
          <w:p w14:paraId="71AD9477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25867A" w14:textId="42101E6E" w:rsidR="00F94951" w:rsidRPr="00A73B72" w:rsidRDefault="00701CCD" w:rsidP="00CE441C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9A4C9DD" w14:textId="77777777" w:rsidR="00F94951" w:rsidRPr="00A73B72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1E1116F" w14:textId="742E8ED8" w:rsidR="00F94951" w:rsidRPr="00A73B72" w:rsidRDefault="00A53E8B" w:rsidP="00CE441C">
            <w:pPr>
              <w:pStyle w:val="acctfourfigures"/>
              <w:tabs>
                <w:tab w:val="clear" w:pos="765"/>
              </w:tabs>
              <w:spacing w:line="240" w:lineRule="auto"/>
              <w:ind w:left="-210" w:right="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273" w:type="dxa"/>
            <w:vAlign w:val="bottom"/>
          </w:tcPr>
          <w:p w14:paraId="52668340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41C6035E" w14:textId="4F654D12" w:rsidR="00F94951" w:rsidRPr="00A73B72" w:rsidRDefault="00A53E8B" w:rsidP="00CE441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295,841</w:t>
            </w:r>
          </w:p>
        </w:tc>
      </w:tr>
      <w:tr w:rsidR="00CE441C" w:rsidRPr="00CD394F" w14:paraId="7F4475D0" w14:textId="77777777" w:rsidTr="00CE441C">
        <w:trPr>
          <w:trHeight w:hRule="exact" w:val="288"/>
        </w:trPr>
        <w:tc>
          <w:tcPr>
            <w:tcW w:w="2416" w:type="dxa"/>
            <w:vAlign w:val="bottom"/>
          </w:tcPr>
          <w:p w14:paraId="071ED2D3" w14:textId="77777777" w:rsidR="00F94951" w:rsidRPr="00F94951" w:rsidRDefault="00F94951" w:rsidP="00CE441C">
            <w:pPr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448A9F46" w14:textId="77777777" w:rsidR="00F94951" w:rsidRPr="00F94951" w:rsidRDefault="00F94951" w:rsidP="00CE441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150D2A3B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519DF31" w14:textId="77777777" w:rsidR="00F94951" w:rsidRPr="00F94951" w:rsidRDefault="00F94951" w:rsidP="00CE441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237" w:type="dxa"/>
            <w:vAlign w:val="bottom"/>
          </w:tcPr>
          <w:p w14:paraId="3C9438C3" w14:textId="77777777" w:rsidR="00F94951" w:rsidRPr="00F94951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highlight w:val="lightGray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1D526224" w14:textId="77777777" w:rsidR="00F94951" w:rsidRPr="00F94951" w:rsidRDefault="00F94951" w:rsidP="00CE44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7C8BB59F" w14:textId="77777777" w:rsidR="00F94951" w:rsidRPr="00F94951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highlight w:val="lightGray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C39DF5" w14:textId="77777777" w:rsidR="00F94951" w:rsidRPr="00F94951" w:rsidRDefault="00F94951" w:rsidP="00CE441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698F89F5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2AC608F" w14:textId="77777777" w:rsidR="00F94951" w:rsidRPr="00F94951" w:rsidRDefault="00F94951" w:rsidP="00CE441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6A011EA5" w14:textId="77777777" w:rsidR="00F94951" w:rsidRPr="00F94951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highlight w:val="lightGray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480191D5" w14:textId="77777777" w:rsidR="00F94951" w:rsidRPr="00F94951" w:rsidRDefault="00F94951" w:rsidP="00CE44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</w:tr>
      <w:tr w:rsidR="00CE441C" w:rsidRPr="00CD394F" w14:paraId="1E86636D" w14:textId="77777777" w:rsidTr="00CE441C">
        <w:tc>
          <w:tcPr>
            <w:tcW w:w="2416" w:type="dxa"/>
            <w:vAlign w:val="bottom"/>
          </w:tcPr>
          <w:p w14:paraId="006899D0" w14:textId="77777777" w:rsidR="00F94951" w:rsidRPr="00CD394F" w:rsidRDefault="00F94951" w:rsidP="00CE441C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896" w:type="dxa"/>
            <w:vAlign w:val="bottom"/>
          </w:tcPr>
          <w:p w14:paraId="47E16DBE" w14:textId="77777777" w:rsidR="00F94951" w:rsidRPr="00CD394F" w:rsidRDefault="00F94951" w:rsidP="00CE44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2E3C002C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DF5A4C" w14:textId="77777777" w:rsidR="00F94951" w:rsidRPr="00CD394F" w:rsidRDefault="00F94951" w:rsidP="00CE44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37" w:type="dxa"/>
            <w:vAlign w:val="bottom"/>
          </w:tcPr>
          <w:p w14:paraId="6997E5EE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26" w:type="dxa"/>
            <w:vAlign w:val="bottom"/>
          </w:tcPr>
          <w:p w14:paraId="035CD0E1" w14:textId="77777777" w:rsidR="00F94951" w:rsidRPr="00CD394F" w:rsidRDefault="00F94951" w:rsidP="00CE441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1AC5ED0E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80" w:type="dxa"/>
            <w:vAlign w:val="bottom"/>
          </w:tcPr>
          <w:p w14:paraId="3623F719" w14:textId="77777777" w:rsidR="00F94951" w:rsidRPr="00CD394F" w:rsidRDefault="00F94951" w:rsidP="00CE441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1CCB38B9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vAlign w:val="bottom"/>
          </w:tcPr>
          <w:p w14:paraId="3B4BE55A" w14:textId="77777777" w:rsidR="00F94951" w:rsidRPr="00CD394F" w:rsidRDefault="00F94951" w:rsidP="00CE44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69AA86DC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03" w:type="dxa"/>
            <w:vAlign w:val="bottom"/>
          </w:tcPr>
          <w:p w14:paraId="4E04859B" w14:textId="77777777" w:rsidR="00F94951" w:rsidRPr="00CD394F" w:rsidRDefault="00F94951" w:rsidP="00CE44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</w:tr>
      <w:tr w:rsidR="00CE441C" w:rsidRPr="00CD394F" w14:paraId="1DC5C071" w14:textId="77777777" w:rsidTr="00CE441C">
        <w:tc>
          <w:tcPr>
            <w:tcW w:w="2416" w:type="dxa"/>
            <w:vAlign w:val="bottom"/>
          </w:tcPr>
          <w:p w14:paraId="24A11774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530D8239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6" w:type="dxa"/>
            <w:vAlign w:val="bottom"/>
          </w:tcPr>
          <w:p w14:paraId="4849B0AE" w14:textId="77777777" w:rsidR="00F94951" w:rsidRPr="00980D33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80D33">
              <w:rPr>
                <w:rFonts w:ascii="Angsana New" w:hAnsi="Angsana New" w:cs="Angsana New"/>
                <w:sz w:val="28"/>
                <w:szCs w:val="28"/>
                <w:lang w:bidi="th-TH"/>
              </w:rPr>
              <w:t>301,921</w:t>
            </w:r>
          </w:p>
        </w:tc>
        <w:tc>
          <w:tcPr>
            <w:tcW w:w="273" w:type="dxa"/>
            <w:vAlign w:val="bottom"/>
          </w:tcPr>
          <w:p w14:paraId="4E0BD33C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6B37E56" w14:textId="1DD01003" w:rsidR="00F94951" w:rsidRPr="00CD394F" w:rsidRDefault="007C356A" w:rsidP="00CE441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95,402</w:t>
            </w:r>
          </w:p>
        </w:tc>
        <w:tc>
          <w:tcPr>
            <w:tcW w:w="237" w:type="dxa"/>
            <w:vAlign w:val="bottom"/>
          </w:tcPr>
          <w:p w14:paraId="1F028568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3EC4AA4B" w14:textId="5B7CB383" w:rsidR="00F94951" w:rsidRPr="0036419C" w:rsidRDefault="007C356A" w:rsidP="00CE441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3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9C5CBFA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2EE94C" w14:textId="3CC52A68" w:rsidR="00F94951" w:rsidRPr="00CD394F" w:rsidRDefault="007C356A" w:rsidP="00CE441C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26B8DA48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9AD58C" w14:textId="16259AE0" w:rsidR="00F94951" w:rsidRPr="00CD394F" w:rsidRDefault="007C356A" w:rsidP="00CE441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(50,000)</w:t>
            </w:r>
          </w:p>
        </w:tc>
        <w:tc>
          <w:tcPr>
            <w:tcW w:w="273" w:type="dxa"/>
            <w:vAlign w:val="bottom"/>
          </w:tcPr>
          <w:p w14:paraId="7AFF2A15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9FE59BF" w14:textId="0CA0D3D9" w:rsidR="00F94951" w:rsidRPr="00CD394F" w:rsidRDefault="007C356A" w:rsidP="00CE44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347,323</w:t>
            </w:r>
          </w:p>
        </w:tc>
      </w:tr>
      <w:tr w:rsidR="00CE441C" w:rsidRPr="00CD394F" w14:paraId="64401A1F" w14:textId="77777777" w:rsidTr="00CE441C">
        <w:tc>
          <w:tcPr>
            <w:tcW w:w="2416" w:type="dxa"/>
            <w:vAlign w:val="bottom"/>
          </w:tcPr>
          <w:p w14:paraId="4674708A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</w:t>
            </w:r>
          </w:p>
          <w:p w14:paraId="7C0E2E87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</w:t>
            </w:r>
          </w:p>
          <w:p w14:paraId="471BED6C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5703628" w14:textId="77777777" w:rsidR="00F94951" w:rsidRPr="00CD394F" w:rsidRDefault="00F94951" w:rsidP="00CE441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21,890</w:t>
            </w:r>
          </w:p>
        </w:tc>
        <w:tc>
          <w:tcPr>
            <w:tcW w:w="273" w:type="dxa"/>
            <w:vAlign w:val="bottom"/>
          </w:tcPr>
          <w:p w14:paraId="0CDA61EB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EB2F7E" w14:textId="52031656" w:rsidR="00F94951" w:rsidRPr="00560C32" w:rsidRDefault="007C356A" w:rsidP="00CE441C">
            <w:pPr>
              <w:pStyle w:val="acctfourfigures"/>
              <w:tabs>
                <w:tab w:val="clear" w:pos="765"/>
                <w:tab w:val="decimal" w:pos="-22"/>
              </w:tabs>
              <w:spacing w:line="240" w:lineRule="auto"/>
              <w:ind w:left="-345" w:right="-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0C3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989B450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2D73C1A" w14:textId="59FF935D" w:rsidR="00F94951" w:rsidRPr="00CD394F" w:rsidRDefault="007C356A" w:rsidP="00CE441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34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6297F85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0DF580" w14:textId="377C4928" w:rsidR="00F94951" w:rsidRPr="00CD394F" w:rsidRDefault="007C356A" w:rsidP="00CE441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(690)</w:t>
            </w:r>
          </w:p>
        </w:tc>
        <w:tc>
          <w:tcPr>
            <w:tcW w:w="273" w:type="dxa"/>
            <w:vAlign w:val="bottom"/>
          </w:tcPr>
          <w:p w14:paraId="5F8FDD5B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2BCC31" w14:textId="34AAF0B8" w:rsidR="00F94951" w:rsidRPr="00CD394F" w:rsidRDefault="007C356A" w:rsidP="000A5407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A5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04454F5E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72027B46" w14:textId="5CE4129D" w:rsidR="00F94951" w:rsidRPr="00CD394F" w:rsidRDefault="007C356A" w:rsidP="00CE44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21,200</w:t>
            </w:r>
          </w:p>
        </w:tc>
      </w:tr>
      <w:tr w:rsidR="00CE441C" w:rsidRPr="00CD394F" w14:paraId="2C7A474B" w14:textId="77777777" w:rsidTr="00CE441C">
        <w:tc>
          <w:tcPr>
            <w:tcW w:w="2416" w:type="dxa"/>
            <w:vAlign w:val="bottom"/>
          </w:tcPr>
          <w:p w14:paraId="0A371478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90712" w14:textId="77777777" w:rsidR="00F94951" w:rsidRPr="00CD394F" w:rsidRDefault="00F94951" w:rsidP="00CE441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323,811</w:t>
            </w:r>
          </w:p>
        </w:tc>
        <w:tc>
          <w:tcPr>
            <w:tcW w:w="273" w:type="dxa"/>
            <w:vAlign w:val="bottom"/>
          </w:tcPr>
          <w:p w14:paraId="213148AF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E20E3" w14:textId="73494C92" w:rsidR="00F94951" w:rsidRPr="00CD394F" w:rsidRDefault="007C356A" w:rsidP="00CE441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95,402</w:t>
            </w:r>
          </w:p>
        </w:tc>
        <w:tc>
          <w:tcPr>
            <w:tcW w:w="237" w:type="dxa"/>
            <w:vAlign w:val="bottom"/>
          </w:tcPr>
          <w:p w14:paraId="6B0090F5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607CF" w14:textId="5E0B6E08" w:rsidR="00F94951" w:rsidRPr="00637EAE" w:rsidRDefault="007C356A" w:rsidP="00CE441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3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3B264CF7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3857C" w14:textId="291552D4" w:rsidR="00F94951" w:rsidRPr="00CD394F" w:rsidRDefault="007C356A" w:rsidP="00CE441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(690)</w:t>
            </w:r>
          </w:p>
        </w:tc>
        <w:tc>
          <w:tcPr>
            <w:tcW w:w="273" w:type="dxa"/>
            <w:vAlign w:val="bottom"/>
          </w:tcPr>
          <w:p w14:paraId="5004B326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98F1F" w14:textId="5E5E66D4" w:rsidR="00F94951" w:rsidRPr="00291F3F" w:rsidRDefault="007C356A" w:rsidP="00CE441C">
            <w:pPr>
              <w:pStyle w:val="acctfourfigures"/>
              <w:tabs>
                <w:tab w:val="clear" w:pos="765"/>
              </w:tabs>
              <w:spacing w:line="240" w:lineRule="auto"/>
              <w:ind w:left="-210" w:right="-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(50,000)</w:t>
            </w:r>
          </w:p>
        </w:tc>
        <w:tc>
          <w:tcPr>
            <w:tcW w:w="273" w:type="dxa"/>
            <w:vAlign w:val="bottom"/>
          </w:tcPr>
          <w:p w14:paraId="09D47BB2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A1090" w14:textId="5D72EB7B" w:rsidR="00F94951" w:rsidRPr="00CD394F" w:rsidRDefault="00A2258A" w:rsidP="00A2258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368,523</w:t>
            </w:r>
          </w:p>
        </w:tc>
      </w:tr>
      <w:tr w:rsidR="00CE441C" w:rsidRPr="00CD394F" w14:paraId="632546B3" w14:textId="77777777" w:rsidTr="00CE441C">
        <w:trPr>
          <w:trHeight w:val="257"/>
        </w:trPr>
        <w:tc>
          <w:tcPr>
            <w:tcW w:w="2416" w:type="dxa"/>
            <w:vAlign w:val="bottom"/>
          </w:tcPr>
          <w:p w14:paraId="6A0DE00F" w14:textId="77777777" w:rsidR="00F94951" w:rsidRPr="00F94951" w:rsidRDefault="00F94951" w:rsidP="00CE441C">
            <w:pPr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14:paraId="31599B28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3" w:type="dxa"/>
            <w:vAlign w:val="bottom"/>
          </w:tcPr>
          <w:p w14:paraId="55A22319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4829608E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7" w:type="dxa"/>
            <w:vAlign w:val="bottom"/>
          </w:tcPr>
          <w:p w14:paraId="766A05B1" w14:textId="77777777" w:rsidR="00F94951" w:rsidRPr="00F94951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26" w:type="dxa"/>
            <w:vAlign w:val="bottom"/>
          </w:tcPr>
          <w:p w14:paraId="5C695CE6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3" w:type="dxa"/>
            <w:vAlign w:val="bottom"/>
          </w:tcPr>
          <w:p w14:paraId="511DB84C" w14:textId="77777777" w:rsidR="00F94951" w:rsidRPr="00F94951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7C342627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3" w:type="dxa"/>
            <w:vAlign w:val="bottom"/>
          </w:tcPr>
          <w:p w14:paraId="77A8B19B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1DB288DD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3" w:type="dxa"/>
            <w:vAlign w:val="bottom"/>
          </w:tcPr>
          <w:p w14:paraId="65393C02" w14:textId="77777777" w:rsidR="00F94951" w:rsidRPr="00F94951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903" w:type="dxa"/>
            <w:vAlign w:val="bottom"/>
          </w:tcPr>
          <w:p w14:paraId="5FBFFBA1" w14:textId="77777777" w:rsidR="00F94951" w:rsidRPr="00F94951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CE441C" w:rsidRPr="00CD394F" w14:paraId="67CA8ED2" w14:textId="77777777" w:rsidTr="00CE441C">
        <w:trPr>
          <w:trHeight w:val="257"/>
        </w:trPr>
        <w:tc>
          <w:tcPr>
            <w:tcW w:w="2416" w:type="dxa"/>
            <w:vAlign w:val="bottom"/>
          </w:tcPr>
          <w:p w14:paraId="28161A7E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96" w:type="dxa"/>
            <w:vAlign w:val="bottom"/>
          </w:tcPr>
          <w:p w14:paraId="730328F7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5B4779B9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15A0EC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8CB5B19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C728DFE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01BE4728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BC82FF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09FA7D0F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9C5BC6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2E79A508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BBCDF2E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441C" w:rsidRPr="00CD394F" w14:paraId="5303B574" w14:textId="77777777" w:rsidTr="00CE441C">
        <w:trPr>
          <w:trHeight w:val="257"/>
        </w:trPr>
        <w:tc>
          <w:tcPr>
            <w:tcW w:w="2416" w:type="dxa"/>
            <w:vAlign w:val="bottom"/>
          </w:tcPr>
          <w:p w14:paraId="60D60772" w14:textId="77777777" w:rsidR="00F94951" w:rsidRPr="00CD394F" w:rsidRDefault="00F94951" w:rsidP="00CE441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96" w:type="dxa"/>
            <w:vAlign w:val="bottom"/>
          </w:tcPr>
          <w:p w14:paraId="0DE8959B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2EC01215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828101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E9BC0E1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8435672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4A584408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36C10C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4A98B08A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B98D66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0F727825" w14:textId="77777777" w:rsidR="00F94951" w:rsidRPr="00CD394F" w:rsidRDefault="00F94951" w:rsidP="00CE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3577E11C" w14:textId="77777777" w:rsidR="00F94951" w:rsidRPr="00CD394F" w:rsidRDefault="00F94951" w:rsidP="00CE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441C" w:rsidRPr="007275E1" w14:paraId="218D680E" w14:textId="77777777" w:rsidTr="00CE441C">
        <w:tc>
          <w:tcPr>
            <w:tcW w:w="2416" w:type="dxa"/>
            <w:vAlign w:val="bottom"/>
          </w:tcPr>
          <w:p w14:paraId="50550B84" w14:textId="77777777" w:rsidR="006F4871" w:rsidRPr="00CD394F" w:rsidRDefault="006F4871" w:rsidP="006F487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69A7A1C4" w14:textId="77777777" w:rsidR="006F4871" w:rsidRPr="00CD394F" w:rsidRDefault="006F4871" w:rsidP="006F487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5EF5BBBC" w14:textId="77777777" w:rsidR="006F4871" w:rsidRPr="007275E1" w:rsidRDefault="006F4871" w:rsidP="006F487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159,632</w:t>
            </w:r>
          </w:p>
        </w:tc>
        <w:tc>
          <w:tcPr>
            <w:tcW w:w="273" w:type="dxa"/>
            <w:vAlign w:val="bottom"/>
          </w:tcPr>
          <w:p w14:paraId="14300BD8" w14:textId="77777777" w:rsidR="006F4871" w:rsidRPr="007275E1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2430A34" w14:textId="0486C1FE" w:rsidR="006F4871" w:rsidRPr="007275E1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119,556</w:t>
            </w:r>
          </w:p>
        </w:tc>
        <w:tc>
          <w:tcPr>
            <w:tcW w:w="237" w:type="dxa"/>
            <w:vAlign w:val="bottom"/>
          </w:tcPr>
          <w:p w14:paraId="30EB313A" w14:textId="77777777" w:rsidR="006F4871" w:rsidRPr="007275E1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9CC4AB9" w14:textId="5C457924" w:rsidR="006F4871" w:rsidRPr="006F4871" w:rsidRDefault="006F4871" w:rsidP="006F48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(239,320)</w:t>
            </w:r>
          </w:p>
        </w:tc>
        <w:tc>
          <w:tcPr>
            <w:tcW w:w="273" w:type="dxa"/>
            <w:vAlign w:val="bottom"/>
          </w:tcPr>
          <w:p w14:paraId="3D5B6E14" w14:textId="77777777" w:rsidR="006F4871" w:rsidRPr="007275E1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9ACB0E" w14:textId="70454573" w:rsidR="006F4871" w:rsidRPr="007275E1" w:rsidRDefault="006F4871" w:rsidP="006F487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086CD778" w14:textId="77777777" w:rsidR="006F4871" w:rsidRPr="007275E1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92C1FA" w14:textId="2C8631C8" w:rsidR="006F4871" w:rsidRPr="007275E1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left="-210" w:right="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76,527</w:t>
            </w:r>
          </w:p>
        </w:tc>
        <w:tc>
          <w:tcPr>
            <w:tcW w:w="273" w:type="dxa"/>
            <w:vAlign w:val="bottom"/>
          </w:tcPr>
          <w:p w14:paraId="6328742D" w14:textId="77777777" w:rsidR="006F4871" w:rsidRPr="007275E1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21FDD2D1" w14:textId="333099CD" w:rsidR="006F4871" w:rsidRPr="007275E1" w:rsidRDefault="006F4871" w:rsidP="006F48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116,395</w:t>
            </w:r>
          </w:p>
        </w:tc>
      </w:tr>
      <w:tr w:rsidR="00CE441C" w:rsidRPr="00CD394F" w14:paraId="282DAED5" w14:textId="77777777" w:rsidTr="00CE441C">
        <w:trPr>
          <w:trHeight w:hRule="exact" w:val="311"/>
        </w:trPr>
        <w:tc>
          <w:tcPr>
            <w:tcW w:w="2416" w:type="dxa"/>
            <w:vAlign w:val="bottom"/>
          </w:tcPr>
          <w:p w14:paraId="48DDA98B" w14:textId="77777777" w:rsidR="006F4871" w:rsidRPr="00F94951" w:rsidRDefault="006F4871" w:rsidP="006F4871">
            <w:pPr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7ABE05C5" w14:textId="77777777" w:rsidR="006F4871" w:rsidRPr="00F94951" w:rsidRDefault="006F4871" w:rsidP="006F487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66F05352" w14:textId="77777777" w:rsidR="006F4871" w:rsidRPr="00F94951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CB95B43" w14:textId="77777777" w:rsidR="006F4871" w:rsidRPr="00F94951" w:rsidRDefault="006F4871" w:rsidP="006F487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237" w:type="dxa"/>
            <w:vAlign w:val="bottom"/>
          </w:tcPr>
          <w:p w14:paraId="5DEEF773" w14:textId="77777777" w:rsidR="006F4871" w:rsidRPr="00F94951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highlight w:val="lightGray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3397D603" w14:textId="77777777" w:rsidR="006F4871" w:rsidRPr="00F94951" w:rsidRDefault="006F4871" w:rsidP="006F48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62FA05C2" w14:textId="77777777" w:rsidR="006F4871" w:rsidRPr="00F94951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highlight w:val="lightGray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BBC70F" w14:textId="77777777" w:rsidR="006F4871" w:rsidRPr="00F94951" w:rsidRDefault="006F4871" w:rsidP="006F487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3AD04D49" w14:textId="77777777" w:rsidR="006F4871" w:rsidRPr="00F94951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431C441" w14:textId="77777777" w:rsidR="006F4871" w:rsidRPr="00F94951" w:rsidRDefault="006F4871" w:rsidP="006F487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6442F08A" w14:textId="77777777" w:rsidR="006F4871" w:rsidRPr="00F94951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highlight w:val="lightGray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7712D2CB" w14:textId="77777777" w:rsidR="006F4871" w:rsidRPr="00F94951" w:rsidRDefault="006F4871" w:rsidP="006F48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14"/>
                <w:szCs w:val="14"/>
                <w:highlight w:val="lightGray"/>
              </w:rPr>
            </w:pPr>
          </w:p>
        </w:tc>
      </w:tr>
      <w:tr w:rsidR="00CE441C" w:rsidRPr="00CD394F" w14:paraId="32B64071" w14:textId="77777777" w:rsidTr="00CE441C">
        <w:tc>
          <w:tcPr>
            <w:tcW w:w="2416" w:type="dxa"/>
            <w:vAlign w:val="bottom"/>
          </w:tcPr>
          <w:p w14:paraId="7B98E93B" w14:textId="77777777" w:rsidR="006F4871" w:rsidRPr="00CD394F" w:rsidRDefault="006F4871" w:rsidP="006F4871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896" w:type="dxa"/>
            <w:vAlign w:val="bottom"/>
          </w:tcPr>
          <w:p w14:paraId="3438840E" w14:textId="77777777" w:rsidR="006F4871" w:rsidRPr="00CD394F" w:rsidRDefault="006F4871" w:rsidP="006F48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72EDE3B" w14:textId="77777777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1072C5" w14:textId="77777777" w:rsidR="006F4871" w:rsidRPr="00CD394F" w:rsidRDefault="006F4871" w:rsidP="006F487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37" w:type="dxa"/>
            <w:vAlign w:val="bottom"/>
          </w:tcPr>
          <w:p w14:paraId="7E0FDAC9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26" w:type="dxa"/>
            <w:vAlign w:val="bottom"/>
          </w:tcPr>
          <w:p w14:paraId="41494E73" w14:textId="77777777" w:rsidR="006F4871" w:rsidRPr="00CD394F" w:rsidRDefault="006F4871" w:rsidP="006F487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34536E51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80" w:type="dxa"/>
            <w:vAlign w:val="bottom"/>
          </w:tcPr>
          <w:p w14:paraId="7FBBD969" w14:textId="77777777" w:rsidR="006F4871" w:rsidRPr="00CD394F" w:rsidRDefault="006F4871" w:rsidP="006F487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649095FE" w14:textId="77777777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vAlign w:val="bottom"/>
          </w:tcPr>
          <w:p w14:paraId="19D70D10" w14:textId="77777777" w:rsidR="006F4871" w:rsidRPr="00CD394F" w:rsidRDefault="006F4871" w:rsidP="006F48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3" w:type="dxa"/>
            <w:vAlign w:val="bottom"/>
          </w:tcPr>
          <w:p w14:paraId="6A1CE5D8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03" w:type="dxa"/>
            <w:vAlign w:val="bottom"/>
          </w:tcPr>
          <w:p w14:paraId="71AA70CC" w14:textId="77777777" w:rsidR="006F4871" w:rsidRPr="00CD394F" w:rsidRDefault="006F4871" w:rsidP="006F48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</w:tr>
      <w:tr w:rsidR="00CE441C" w:rsidRPr="00CD394F" w14:paraId="495A081B" w14:textId="77777777" w:rsidTr="00CE441C">
        <w:tc>
          <w:tcPr>
            <w:tcW w:w="2416" w:type="dxa"/>
            <w:vAlign w:val="bottom"/>
          </w:tcPr>
          <w:p w14:paraId="14D2EC1F" w14:textId="77777777" w:rsidR="006F4871" w:rsidRPr="00CD394F" w:rsidRDefault="006F4871" w:rsidP="006F487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7AB91628" w14:textId="77777777" w:rsidR="006F4871" w:rsidRPr="00CD394F" w:rsidRDefault="006F4871" w:rsidP="006F487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6" w:type="dxa"/>
            <w:vAlign w:val="bottom"/>
          </w:tcPr>
          <w:p w14:paraId="299405E0" w14:textId="5A2A9C54" w:rsidR="006F4871" w:rsidRPr="007275E1" w:rsidRDefault="006F4871" w:rsidP="006F4871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2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557,205</w:t>
            </w:r>
          </w:p>
        </w:tc>
        <w:tc>
          <w:tcPr>
            <w:tcW w:w="273" w:type="dxa"/>
            <w:vAlign w:val="bottom"/>
          </w:tcPr>
          <w:p w14:paraId="2EB23A44" w14:textId="77777777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721F05" w14:textId="2FBC2CD7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392,115</w:t>
            </w:r>
          </w:p>
        </w:tc>
        <w:tc>
          <w:tcPr>
            <w:tcW w:w="237" w:type="dxa"/>
            <w:vAlign w:val="bottom"/>
          </w:tcPr>
          <w:p w14:paraId="631CADE6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5E483B67" w14:textId="61110447" w:rsidR="006F4871" w:rsidRPr="006F4871" w:rsidRDefault="006F4871" w:rsidP="006F4871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(330,142)</w:t>
            </w:r>
          </w:p>
        </w:tc>
        <w:tc>
          <w:tcPr>
            <w:tcW w:w="273" w:type="dxa"/>
            <w:vAlign w:val="bottom"/>
          </w:tcPr>
          <w:p w14:paraId="141BB902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954C5C" w14:textId="64DDFF44" w:rsidR="006F4871" w:rsidRPr="00CD394F" w:rsidRDefault="006F4871" w:rsidP="006F487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289F159A" w14:textId="77777777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0C86EA" w14:textId="3396CDFD" w:rsidR="006F4871" w:rsidRPr="00CD394F" w:rsidRDefault="006F4871" w:rsidP="006F487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(76,527)</w:t>
            </w:r>
          </w:p>
        </w:tc>
        <w:tc>
          <w:tcPr>
            <w:tcW w:w="273" w:type="dxa"/>
            <w:vAlign w:val="bottom"/>
          </w:tcPr>
          <w:p w14:paraId="4DA0B445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9309F3F" w14:textId="3B69272C" w:rsidR="006F4871" w:rsidRPr="00CD394F" w:rsidRDefault="006F4871" w:rsidP="006F48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542,651</w:t>
            </w:r>
          </w:p>
        </w:tc>
      </w:tr>
      <w:tr w:rsidR="00CE441C" w:rsidRPr="00CD394F" w14:paraId="113B6278" w14:textId="77777777" w:rsidTr="00CE441C">
        <w:tc>
          <w:tcPr>
            <w:tcW w:w="2416" w:type="dxa"/>
            <w:vAlign w:val="bottom"/>
          </w:tcPr>
          <w:p w14:paraId="1DF5D3F2" w14:textId="77777777" w:rsidR="006F4871" w:rsidRPr="00CD394F" w:rsidRDefault="006F4871" w:rsidP="006F487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</w:t>
            </w:r>
          </w:p>
          <w:p w14:paraId="7AD0A01C" w14:textId="77777777" w:rsidR="006F4871" w:rsidRPr="00CD394F" w:rsidRDefault="006F4871" w:rsidP="006F487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</w:t>
            </w:r>
          </w:p>
          <w:p w14:paraId="309B5107" w14:textId="77777777" w:rsidR="006F4871" w:rsidRPr="00CD394F" w:rsidRDefault="006F4871" w:rsidP="006F487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518040F3" w14:textId="4CCBF97E" w:rsidR="006F4871" w:rsidRPr="00CD394F" w:rsidRDefault="006F4871" w:rsidP="006F487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45,850</w:t>
            </w:r>
          </w:p>
        </w:tc>
        <w:tc>
          <w:tcPr>
            <w:tcW w:w="273" w:type="dxa"/>
            <w:vAlign w:val="bottom"/>
          </w:tcPr>
          <w:p w14:paraId="40488816" w14:textId="77777777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999DB7" w14:textId="482F3542" w:rsidR="006F4871" w:rsidRPr="00CD394F" w:rsidRDefault="006F4871" w:rsidP="006F4871">
            <w:pPr>
              <w:pStyle w:val="acctfourfigures"/>
              <w:tabs>
                <w:tab w:val="clear" w:pos="765"/>
                <w:tab w:val="decimal" w:pos="-22"/>
              </w:tabs>
              <w:spacing w:line="240" w:lineRule="auto"/>
              <w:ind w:left="-345" w:right="-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5445AA2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A55DAEF" w14:textId="561B00B0" w:rsidR="006F4871" w:rsidRPr="00CD394F" w:rsidRDefault="006F4871" w:rsidP="006F487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(23,390)</w:t>
            </w:r>
          </w:p>
        </w:tc>
        <w:tc>
          <w:tcPr>
            <w:tcW w:w="273" w:type="dxa"/>
            <w:vAlign w:val="bottom"/>
          </w:tcPr>
          <w:p w14:paraId="0ABCD3C0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1426D3" w14:textId="64F6465D" w:rsidR="006F4871" w:rsidRPr="00CD394F" w:rsidRDefault="006F4871" w:rsidP="006F487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273" w:type="dxa"/>
            <w:vAlign w:val="bottom"/>
          </w:tcPr>
          <w:p w14:paraId="6522175C" w14:textId="77777777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E712CA" w14:textId="56F6433D" w:rsidR="006F4871" w:rsidRPr="00CD394F" w:rsidRDefault="006F4871" w:rsidP="000A5407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A5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26C8BE94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7E43FC84" w14:textId="407E52C0" w:rsidR="006F4871" w:rsidRPr="00CD394F" w:rsidRDefault="006F4871" w:rsidP="006F48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23,441</w:t>
            </w:r>
          </w:p>
        </w:tc>
      </w:tr>
      <w:tr w:rsidR="00CE441C" w:rsidRPr="00CD394F" w14:paraId="787B4B1A" w14:textId="77777777" w:rsidTr="00CE441C">
        <w:tc>
          <w:tcPr>
            <w:tcW w:w="2416" w:type="dxa"/>
            <w:vAlign w:val="bottom"/>
          </w:tcPr>
          <w:p w14:paraId="2E3D5BA7" w14:textId="77777777" w:rsidR="006F4871" w:rsidRPr="00CD394F" w:rsidRDefault="006F4871" w:rsidP="006F487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1E924" w14:textId="55063585" w:rsidR="006F4871" w:rsidRPr="00CD394F" w:rsidRDefault="006F4871" w:rsidP="006F487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603,055</w:t>
            </w:r>
          </w:p>
        </w:tc>
        <w:tc>
          <w:tcPr>
            <w:tcW w:w="273" w:type="dxa"/>
            <w:vAlign w:val="bottom"/>
          </w:tcPr>
          <w:p w14:paraId="1589CAE5" w14:textId="77777777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96B3D" w14:textId="6A400F86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392,115</w:t>
            </w:r>
          </w:p>
        </w:tc>
        <w:tc>
          <w:tcPr>
            <w:tcW w:w="237" w:type="dxa"/>
            <w:vAlign w:val="bottom"/>
          </w:tcPr>
          <w:p w14:paraId="4FD3EEE8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11BC4" w14:textId="36A06A36" w:rsidR="006F4871" w:rsidRPr="00CD394F" w:rsidRDefault="006F4871" w:rsidP="006F487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(353,532)</w:t>
            </w:r>
          </w:p>
        </w:tc>
        <w:tc>
          <w:tcPr>
            <w:tcW w:w="273" w:type="dxa"/>
            <w:vAlign w:val="bottom"/>
          </w:tcPr>
          <w:p w14:paraId="4412EDBE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76D10" w14:textId="43176DFD" w:rsidR="006F4871" w:rsidRPr="00CD394F" w:rsidRDefault="006F4871" w:rsidP="006F487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73" w:type="dxa"/>
            <w:vAlign w:val="bottom"/>
          </w:tcPr>
          <w:p w14:paraId="5A5FCCE3" w14:textId="77777777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404A5" w14:textId="74E34A9D" w:rsidR="006F4871" w:rsidRPr="00CD394F" w:rsidRDefault="006F4871" w:rsidP="006F4871">
            <w:pPr>
              <w:pStyle w:val="acctfourfigures"/>
              <w:tabs>
                <w:tab w:val="clear" w:pos="765"/>
              </w:tabs>
              <w:spacing w:line="240" w:lineRule="auto"/>
              <w:ind w:left="-210" w:right="-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(76,527)</w:t>
            </w:r>
          </w:p>
        </w:tc>
        <w:tc>
          <w:tcPr>
            <w:tcW w:w="273" w:type="dxa"/>
            <w:vAlign w:val="bottom"/>
          </w:tcPr>
          <w:p w14:paraId="54730229" w14:textId="77777777" w:rsidR="006F4871" w:rsidRPr="00CD394F" w:rsidRDefault="006F4871" w:rsidP="006F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6BF07" w14:textId="4EB262B8" w:rsidR="006F4871" w:rsidRPr="00CD394F" w:rsidRDefault="006F4871" w:rsidP="006F48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566,092</w:t>
            </w:r>
          </w:p>
        </w:tc>
      </w:tr>
    </w:tbl>
    <w:p w14:paraId="306B37F1" w14:textId="77777777" w:rsidR="00F94951" w:rsidRPr="008C4A13" w:rsidRDefault="00F94951" w:rsidP="00F94951">
      <w:pPr>
        <w:rPr>
          <w:sz w:val="30"/>
          <w:szCs w:val="30"/>
        </w:rPr>
      </w:pPr>
    </w:p>
    <w:p w14:paraId="66911C3E" w14:textId="77777777" w:rsidR="00200BBD" w:rsidRDefault="00200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D17D87E" w14:textId="50444829" w:rsidR="00631DAD" w:rsidRDefault="00631DAD" w:rsidP="00B91E8F">
      <w:pPr>
        <w:pStyle w:val="Heading9"/>
        <w:numPr>
          <w:ilvl w:val="0"/>
          <w:numId w:val="19"/>
        </w:numPr>
        <w:tabs>
          <w:tab w:val="clear" w:pos="34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5ACD3200" w14:textId="77777777" w:rsidR="00631DAD" w:rsidRPr="00911A04" w:rsidRDefault="00631DAD" w:rsidP="00631DA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7110"/>
        <w:gridCol w:w="2067"/>
      </w:tblGrid>
      <w:tr w:rsidR="00631DAD" w:rsidRPr="007B4922" w14:paraId="0DF7C0CF" w14:textId="77777777" w:rsidTr="00B91E8F">
        <w:trPr>
          <w:tblHeader/>
        </w:trPr>
        <w:tc>
          <w:tcPr>
            <w:tcW w:w="3874" w:type="pct"/>
            <w:vAlign w:val="bottom"/>
          </w:tcPr>
          <w:p w14:paraId="2D3DED5B" w14:textId="77777777" w:rsidR="00072D21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C91D5DF" w14:textId="71D7D322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91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3A48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B91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A48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91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3A48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63B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6" w:type="pct"/>
            <w:vAlign w:val="bottom"/>
          </w:tcPr>
          <w:p w14:paraId="11C6AD6C" w14:textId="77777777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5" w:hanging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DAD" w:rsidRPr="007B4922" w14:paraId="45F16405" w14:textId="77777777" w:rsidTr="00B91E8F">
        <w:trPr>
          <w:tblHeader/>
        </w:trPr>
        <w:tc>
          <w:tcPr>
            <w:tcW w:w="3874" w:type="pct"/>
            <w:vAlign w:val="bottom"/>
          </w:tcPr>
          <w:p w14:paraId="74AC7DFE" w14:textId="77777777" w:rsidR="00631DAD" w:rsidRPr="00911A04" w:rsidRDefault="0063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pct"/>
            <w:vAlign w:val="bottom"/>
          </w:tcPr>
          <w:p w14:paraId="186A6D57" w14:textId="77777777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DAD" w:rsidRPr="007B4922" w14:paraId="13E597BA" w14:textId="77777777" w:rsidTr="00B91E8F">
        <w:tc>
          <w:tcPr>
            <w:tcW w:w="3874" w:type="pct"/>
            <w:vAlign w:val="bottom"/>
          </w:tcPr>
          <w:p w14:paraId="5896DD3F" w14:textId="77777777" w:rsidR="00631DAD" w:rsidRPr="007B4922" w:rsidRDefault="00631DAD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6" w:type="pct"/>
            <w:vAlign w:val="bottom"/>
          </w:tcPr>
          <w:p w14:paraId="2EB29407" w14:textId="77777777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DAD" w:rsidRPr="007B4922" w14:paraId="78521D06" w14:textId="77777777" w:rsidTr="00B91E8F">
        <w:tc>
          <w:tcPr>
            <w:tcW w:w="3874" w:type="pct"/>
            <w:vAlign w:val="bottom"/>
          </w:tcPr>
          <w:p w14:paraId="69FA8379" w14:textId="31393ADD" w:rsidR="00631DAD" w:rsidRPr="007B4922" w:rsidRDefault="00631DAD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3B5F" w:rsidRPr="00263B5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แอลฟา ดี เอ็ม เทค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126" w:type="pct"/>
            <w:tcBorders>
              <w:bottom w:val="double" w:sz="4" w:space="0" w:color="auto"/>
            </w:tcBorders>
          </w:tcPr>
          <w:p w14:paraId="4A92AF0B" w14:textId="6352202B" w:rsidR="00631DAD" w:rsidRPr="007B4922" w:rsidRDefault="008C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7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  <w:r w:rsidR="00B91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14:paraId="021C9600" w14:textId="77777777" w:rsidR="00631DAD" w:rsidRPr="007B4922" w:rsidRDefault="00631DAD" w:rsidP="00B91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12A7C18" w14:textId="34685BFE" w:rsidR="00631DAD" w:rsidRPr="007B4922" w:rsidRDefault="00631DAD" w:rsidP="00B91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571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63B5F" w:rsidRPr="0015571A">
        <w:rPr>
          <w:rFonts w:asciiTheme="majorBidi" w:hAnsiTheme="majorBidi" w:cstheme="majorBidi"/>
          <w:sz w:val="30"/>
          <w:szCs w:val="30"/>
        </w:rPr>
        <w:t xml:space="preserve">14 </w:t>
      </w:r>
      <w:r w:rsidR="00263B5F" w:rsidRPr="0015571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63B5F" w:rsidRPr="0015571A">
        <w:rPr>
          <w:rFonts w:asciiTheme="majorBidi" w:hAnsiTheme="majorBidi" w:cstheme="majorBidi"/>
          <w:sz w:val="30"/>
          <w:szCs w:val="30"/>
        </w:rPr>
        <w:t>2568</w:t>
      </w:r>
      <w:r w:rsidRPr="0015571A">
        <w:rPr>
          <w:rFonts w:asciiTheme="majorBidi" w:hAnsiTheme="majorBidi" w:cstheme="majorBidi"/>
          <w:sz w:val="30"/>
          <w:szCs w:val="30"/>
        </w:rPr>
        <w:t xml:space="preserve"> </w:t>
      </w:r>
      <w:r w:rsidRPr="0015571A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</w:t>
      </w:r>
      <w:r w:rsidR="00263B5F" w:rsidRPr="0015571A">
        <w:rPr>
          <w:rFonts w:asciiTheme="majorBidi" w:hAnsiTheme="majorBidi"/>
          <w:sz w:val="30"/>
          <w:szCs w:val="30"/>
          <w:cs/>
        </w:rPr>
        <w:t>แอลฟา ดี เอ็ม เทค</w:t>
      </w:r>
      <w:r w:rsidRPr="0015571A">
        <w:rPr>
          <w:rFonts w:asciiTheme="majorBidi" w:hAnsiTheme="majorBidi" w:cstheme="majorBidi"/>
          <w:sz w:val="30"/>
          <w:szCs w:val="30"/>
          <w:cs/>
        </w:rPr>
        <w:t xml:space="preserve"> จำกัด ซึ่งดำเนินธุรกิจด้าน</w:t>
      </w:r>
      <w:r w:rsidR="0036384E">
        <w:rPr>
          <w:rFonts w:asciiTheme="majorBidi" w:hAnsiTheme="majorBidi" w:cstheme="majorBidi"/>
          <w:sz w:val="30"/>
          <w:szCs w:val="30"/>
          <w:cs/>
        </w:rPr>
        <w:br/>
      </w:r>
      <w:r w:rsidR="00263B5F" w:rsidRPr="00263B5F">
        <w:rPr>
          <w:rFonts w:asciiTheme="majorBidi" w:hAnsiTheme="majorBidi"/>
          <w:sz w:val="30"/>
          <w:szCs w:val="30"/>
          <w:cs/>
        </w:rPr>
        <w:t>การให้บริการระบบการชำระเงินดิจิตัล ระบบการบริหารจัดการจราจรและความปลอดภัย และระบบบริหารจัดการ</w:t>
      </w:r>
      <w:r w:rsidR="00263B5F" w:rsidRPr="00BB1196">
        <w:rPr>
          <w:rFonts w:asciiTheme="majorBidi" w:hAnsiTheme="majorBidi"/>
          <w:sz w:val="30"/>
          <w:szCs w:val="30"/>
          <w:cs/>
        </w:rPr>
        <w:t>ทรัพย์สิน</w:t>
      </w:r>
      <w:r w:rsidRPr="00BB11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119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B119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B1196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BB1196">
        <w:rPr>
          <w:rFonts w:asciiTheme="majorBidi" w:hAnsiTheme="majorBidi" w:cstheme="majorBidi"/>
          <w:sz w:val="30"/>
          <w:szCs w:val="30"/>
          <w:cs/>
        </w:rPr>
        <w:t>มีทุนจดทะเบียน</w:t>
      </w:r>
      <w:r w:rsidRPr="00DF7DE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1196" w:rsidRPr="00DF7DE9">
        <w:rPr>
          <w:rFonts w:asciiTheme="majorBidi" w:hAnsiTheme="majorBidi" w:cstheme="majorBidi"/>
          <w:sz w:val="30"/>
          <w:szCs w:val="30"/>
        </w:rPr>
        <w:t>10</w:t>
      </w:r>
      <w:r w:rsidRPr="00DF7DE9">
        <w:rPr>
          <w:rFonts w:asciiTheme="majorBidi" w:hAnsiTheme="majorBidi" w:cstheme="majorBidi"/>
          <w:sz w:val="30"/>
          <w:szCs w:val="30"/>
        </w:rPr>
        <w:t xml:space="preserve">0 </w:t>
      </w:r>
      <w:r w:rsidRPr="00DF7D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7DE9">
        <w:rPr>
          <w:rFonts w:asciiTheme="majorBidi" w:hAnsiTheme="majorBidi" w:cstheme="majorBidi"/>
          <w:sz w:val="30"/>
          <w:szCs w:val="30"/>
        </w:rPr>
        <w:t xml:space="preserve"> (</w:t>
      </w:r>
      <w:r w:rsidR="00BB1196" w:rsidRPr="00DF7DE9">
        <w:rPr>
          <w:rFonts w:asciiTheme="majorBidi" w:hAnsiTheme="majorBidi" w:cstheme="majorBidi"/>
          <w:sz w:val="30"/>
          <w:szCs w:val="30"/>
        </w:rPr>
        <w:t>10</w:t>
      </w:r>
      <w:r w:rsidRPr="00DF7DE9">
        <w:rPr>
          <w:rFonts w:asciiTheme="majorBidi" w:hAnsiTheme="majorBidi" w:cstheme="majorBidi"/>
          <w:sz w:val="30"/>
          <w:szCs w:val="30"/>
        </w:rPr>
        <w:t xml:space="preserve">,000,000 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F7DE9">
        <w:rPr>
          <w:rFonts w:asciiTheme="majorBidi" w:hAnsiTheme="majorBidi" w:cstheme="majorBidi"/>
          <w:sz w:val="30"/>
          <w:szCs w:val="30"/>
        </w:rPr>
        <w:t>10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DF7DE9">
        <w:rPr>
          <w:rFonts w:asciiTheme="majorBidi" w:hAnsiTheme="majorBidi" w:cstheme="majorBidi"/>
          <w:sz w:val="30"/>
          <w:szCs w:val="30"/>
        </w:rPr>
        <w:t>)</w:t>
      </w:r>
      <w:r w:rsidR="00B35A17">
        <w:rPr>
          <w:rFonts w:asciiTheme="majorBidi" w:hAnsiTheme="majorBidi" w:cstheme="majorBidi"/>
          <w:sz w:val="30"/>
          <w:szCs w:val="30"/>
        </w:rPr>
        <w:br/>
      </w:r>
      <w:r w:rsidRPr="00DF7DE9">
        <w:rPr>
          <w:rFonts w:asciiTheme="majorBidi" w:hAnsiTheme="majorBidi" w:cstheme="majorBidi"/>
          <w:sz w:val="30"/>
          <w:szCs w:val="30"/>
          <w:cs/>
        </w:rPr>
        <w:t>โดยบริษัทมีสัดส่วนการถือหุ้นในบริษัทดังกล่าว</w:t>
      </w:r>
      <w:r w:rsidRPr="00DF7DE9">
        <w:rPr>
          <w:rFonts w:asciiTheme="majorBidi" w:hAnsiTheme="majorBidi" w:cstheme="majorBidi" w:hint="cs"/>
          <w:sz w:val="30"/>
          <w:szCs w:val="30"/>
          <w:cs/>
        </w:rPr>
        <w:t>ในอัตราส่วน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F7DE9" w:rsidRPr="00DF7DE9">
        <w:rPr>
          <w:rFonts w:asciiTheme="majorBidi" w:hAnsiTheme="majorBidi" w:cstheme="majorBidi"/>
          <w:sz w:val="30"/>
          <w:szCs w:val="30"/>
        </w:rPr>
        <w:t>99.99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DF7DE9" w:rsidRPr="00DF7DE9">
        <w:rPr>
          <w:rFonts w:asciiTheme="majorBidi" w:hAnsiTheme="majorBidi" w:cstheme="majorBidi"/>
          <w:sz w:val="30"/>
          <w:szCs w:val="30"/>
        </w:rPr>
        <w:t>99.99</w:t>
      </w:r>
      <w:r w:rsidRPr="00DF7DE9">
        <w:rPr>
          <w:rFonts w:asciiTheme="majorBidi" w:hAnsiTheme="majorBidi" w:cstheme="majorBidi"/>
          <w:sz w:val="30"/>
          <w:szCs w:val="30"/>
        </w:rPr>
        <w:t xml:space="preserve"> </w:t>
      </w:r>
      <w:r w:rsidRPr="00DF7D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B4DBF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6D4BDD">
        <w:rPr>
          <w:rFonts w:asciiTheme="majorBidi" w:hAnsiTheme="majorBidi" w:cstheme="majorBidi"/>
          <w:sz w:val="30"/>
          <w:szCs w:val="30"/>
        </w:rPr>
        <w:t xml:space="preserve"> </w:t>
      </w:r>
      <w:r w:rsidR="00F23931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</w:t>
      </w:r>
      <w:r w:rsidR="00D24338">
        <w:rPr>
          <w:rFonts w:asciiTheme="majorBidi" w:hAnsiTheme="majorBidi" w:cstheme="majorBidi" w:hint="cs"/>
          <w:sz w:val="30"/>
          <w:szCs w:val="30"/>
          <w:cs/>
        </w:rPr>
        <w:t>เรียกชำระค่าหุ้น</w:t>
      </w:r>
      <w:r w:rsidR="009E2F3D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="00C25A7F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="00C25A7F">
        <w:rPr>
          <w:rFonts w:asciiTheme="majorBidi" w:hAnsiTheme="majorBidi" w:cstheme="majorBidi"/>
          <w:sz w:val="30"/>
          <w:szCs w:val="30"/>
        </w:rPr>
        <w:t xml:space="preserve">50 </w:t>
      </w:r>
      <w:r w:rsidR="00053B21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8348A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053B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53B21">
        <w:rPr>
          <w:rFonts w:asciiTheme="majorBidi" w:hAnsiTheme="majorBidi" w:cstheme="majorBidi"/>
          <w:sz w:val="30"/>
          <w:szCs w:val="30"/>
        </w:rPr>
        <w:t>50</w:t>
      </w:r>
      <w:r w:rsidR="00053B21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60FAC612" w14:textId="77777777" w:rsidR="00631DAD" w:rsidRPr="00911A04" w:rsidRDefault="00631DAD" w:rsidP="00B91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7C9D9EC" w14:textId="60CD67B1" w:rsidR="00413166" w:rsidRPr="0029768D" w:rsidRDefault="00413166" w:rsidP="00B91E8F">
      <w:pPr>
        <w:pStyle w:val="Heading9"/>
        <w:numPr>
          <w:ilvl w:val="0"/>
          <w:numId w:val="19"/>
        </w:numPr>
        <w:tabs>
          <w:tab w:val="clear" w:pos="340"/>
          <w:tab w:val="left" w:pos="540"/>
        </w:tabs>
        <w:ind w:left="540" w:hanging="540"/>
        <w:rPr>
          <w:rFonts w:asciiTheme="majorBidi" w:hAnsiTheme="majorBidi" w:cstheme="majorBidi"/>
        </w:rPr>
      </w:pPr>
      <w:r w:rsidRPr="0029768D">
        <w:rPr>
          <w:rFonts w:asciiTheme="majorBidi" w:hAnsiTheme="majorBidi" w:cstheme="majorBidi" w:hint="cs"/>
          <w:cs/>
        </w:rPr>
        <w:t>ต้นทุนสัมปทานในการใช้ทางยกระดับ</w:t>
      </w:r>
    </w:p>
    <w:p w14:paraId="19A3AE83" w14:textId="77777777" w:rsidR="007E03F9" w:rsidRPr="00345798" w:rsidRDefault="007E03F9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071"/>
        <w:gridCol w:w="3119"/>
      </w:tblGrid>
      <w:tr w:rsidR="003A4807" w:rsidRPr="007C232A" w14:paraId="50D0A060" w14:textId="285F59EA" w:rsidTr="00B91E8F">
        <w:trPr>
          <w:tblHeader/>
        </w:trPr>
        <w:tc>
          <w:tcPr>
            <w:tcW w:w="6071" w:type="dxa"/>
            <w:vAlign w:val="bottom"/>
          </w:tcPr>
          <w:p w14:paraId="3EAC172F" w14:textId="06B46B9A" w:rsidR="003A4807" w:rsidRPr="007C232A" w:rsidRDefault="003A4807" w:rsidP="003A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91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B91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91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3119" w:type="dxa"/>
          </w:tcPr>
          <w:p w14:paraId="6D092698" w14:textId="7B45C6FD" w:rsidR="003A4807" w:rsidRPr="007C232A" w:rsidRDefault="003A4807" w:rsidP="003A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03F9" w:rsidRPr="007C232A" w14:paraId="1DF3A332" w14:textId="77777777" w:rsidTr="00B91E8F">
        <w:trPr>
          <w:tblHeader/>
        </w:trPr>
        <w:tc>
          <w:tcPr>
            <w:tcW w:w="6071" w:type="dxa"/>
            <w:vAlign w:val="bottom"/>
          </w:tcPr>
          <w:p w14:paraId="6EA57331" w14:textId="77777777" w:rsidR="007E03F9" w:rsidRPr="00345798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</w:tcPr>
          <w:p w14:paraId="7B707E2C" w14:textId="17D6C511" w:rsidR="007E03F9" w:rsidRPr="007C232A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3F9" w:rsidRPr="007C232A" w14:paraId="706DC785" w14:textId="77777777" w:rsidTr="00B91E8F">
        <w:trPr>
          <w:tblHeader/>
        </w:trPr>
        <w:tc>
          <w:tcPr>
            <w:tcW w:w="6071" w:type="dxa"/>
            <w:vAlign w:val="bottom"/>
          </w:tcPr>
          <w:p w14:paraId="26C86C2A" w14:textId="1B2BDDB9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="00DD00A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บัญชี ณ วันที่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76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19" w:type="dxa"/>
          </w:tcPr>
          <w:p w14:paraId="51BCA465" w14:textId="158634A1" w:rsidR="007E03F9" w:rsidRPr="00B25AB5" w:rsidRDefault="00DF7DE9" w:rsidP="0029768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5AB5">
              <w:rPr>
                <w:rFonts w:asciiTheme="majorBidi" w:hAnsiTheme="majorBidi" w:cstheme="majorBidi"/>
                <w:sz w:val="30"/>
                <w:szCs w:val="30"/>
              </w:rPr>
              <w:t>7,930,066</w:t>
            </w:r>
          </w:p>
        </w:tc>
      </w:tr>
      <w:tr w:rsidR="007E03F9" w:rsidRPr="007C232A" w14:paraId="500A8B5D" w14:textId="4CAA0107" w:rsidTr="00B91E8F">
        <w:trPr>
          <w:tblHeader/>
        </w:trPr>
        <w:tc>
          <w:tcPr>
            <w:tcW w:w="6071" w:type="dxa"/>
            <w:vAlign w:val="bottom"/>
          </w:tcPr>
          <w:p w14:paraId="117BD077" w14:textId="6B0D40DF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0F6422F" w14:textId="17B1F9A9" w:rsidR="007E03F9" w:rsidRPr="0081308F" w:rsidRDefault="00C7668D" w:rsidP="002A65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(490,057)</w:t>
            </w:r>
          </w:p>
        </w:tc>
      </w:tr>
      <w:tr w:rsidR="00F77604" w:rsidRPr="007C232A" w14:paraId="41078F4A" w14:textId="77777777" w:rsidTr="00B91E8F">
        <w:tc>
          <w:tcPr>
            <w:tcW w:w="6071" w:type="dxa"/>
            <w:vAlign w:val="bottom"/>
          </w:tcPr>
          <w:p w14:paraId="3F915FA1" w14:textId="76249A20" w:rsidR="00F77604" w:rsidRPr="00DD00A7" w:rsidRDefault="00F77604" w:rsidP="00F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ทาง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="003A4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91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3A48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D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62A63091" w14:textId="6C008B91" w:rsidR="00F77604" w:rsidRPr="008D0D62" w:rsidRDefault="00162BF3" w:rsidP="00F7760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7,440,009</w:t>
            </w:r>
          </w:p>
        </w:tc>
      </w:tr>
    </w:tbl>
    <w:p w14:paraId="77012C7A" w14:textId="0DB73D30" w:rsidR="00E8325E" w:rsidRPr="00911A04" w:rsidRDefault="00E8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97ABF9" w14:textId="52147CB6" w:rsidR="003C4303" w:rsidRPr="00890BBA" w:rsidRDefault="003331A5" w:rsidP="00B91E8F">
      <w:pPr>
        <w:pStyle w:val="Heading9"/>
        <w:numPr>
          <w:ilvl w:val="0"/>
          <w:numId w:val="19"/>
        </w:numPr>
        <w:tabs>
          <w:tab w:val="clear" w:pos="340"/>
          <w:tab w:val="left" w:pos="540"/>
        </w:tabs>
        <w:ind w:left="540" w:hanging="540"/>
        <w:rPr>
          <w:rFonts w:asciiTheme="majorBidi" w:hAnsiTheme="majorBidi" w:cstheme="majorBidi"/>
        </w:rPr>
      </w:pPr>
      <w:r w:rsidRPr="00890BBA">
        <w:rPr>
          <w:rFonts w:asciiTheme="majorBidi" w:hAnsiTheme="majorBidi" w:cstheme="majorBidi" w:hint="cs"/>
          <w:cs/>
        </w:rPr>
        <w:t>เงินกู้ยืม</w:t>
      </w:r>
    </w:p>
    <w:p w14:paraId="5189097E" w14:textId="77777777" w:rsidR="00306E77" w:rsidRPr="00911A04" w:rsidRDefault="00306E77" w:rsidP="00B91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8FEE71" w14:textId="284CE365" w:rsidR="004B7F3E" w:rsidRPr="00882E29" w:rsidRDefault="004B7F3E" w:rsidP="00B91E8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82E2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82E29">
        <w:rPr>
          <w:rFonts w:asciiTheme="majorBidi" w:hAnsiTheme="majorBidi" w:cstheme="majorBidi"/>
          <w:sz w:val="30"/>
          <w:szCs w:val="30"/>
        </w:rPr>
        <w:t> 256</w:t>
      </w:r>
      <w:r w:rsidR="00F82D03">
        <w:rPr>
          <w:rFonts w:asciiTheme="majorBidi" w:hAnsiTheme="majorBidi" w:cstheme="majorBidi"/>
          <w:sz w:val="30"/>
          <w:szCs w:val="30"/>
        </w:rPr>
        <w:t>7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2E2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82E29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>มี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882E29">
        <w:rPr>
          <w:rFonts w:asciiTheme="majorBidi" w:hAnsiTheme="majorBidi" w:cstheme="majorBidi"/>
          <w:sz w:val="30"/>
          <w:szCs w:val="30"/>
          <w:cs/>
        </w:rPr>
        <w:t>ระยะสั้นจากสถาบันการเงินในประเทศ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ซึ่งประกอบด้วยตั๋วสัญญาใช้เงินอายุ </w:t>
      </w:r>
      <w:r w:rsidRPr="00882E29">
        <w:rPr>
          <w:rFonts w:asciiTheme="majorBidi" w:hAnsiTheme="majorBidi" w:cstheme="majorBidi"/>
          <w:sz w:val="30"/>
          <w:szCs w:val="30"/>
        </w:rPr>
        <w:t xml:space="preserve">3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DF7DE9">
        <w:rPr>
          <w:rFonts w:asciiTheme="majorBidi" w:hAnsiTheme="majorBidi" w:cstheme="majorBidi"/>
          <w:sz w:val="30"/>
          <w:szCs w:val="30"/>
        </w:rPr>
        <w:t>2</w:t>
      </w:r>
      <w:r w:rsidR="00090DAF">
        <w:rPr>
          <w:rFonts w:asciiTheme="majorBidi" w:hAnsiTheme="majorBidi" w:cstheme="majorBidi"/>
          <w:sz w:val="30"/>
          <w:szCs w:val="30"/>
        </w:rPr>
        <w:t>00</w:t>
      </w:r>
      <w:r w:rsidRPr="00CA6198">
        <w:rPr>
          <w:rFonts w:asciiTheme="majorBidi" w:hAnsiTheme="majorBidi" w:cstheme="majorBidi"/>
          <w:sz w:val="30"/>
          <w:szCs w:val="30"/>
        </w:rPr>
        <w:t> 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5E2F5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="003A4807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C74130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</w:t>
      </w:r>
      <w:r w:rsidR="003A4807">
        <w:rPr>
          <w:rFonts w:asciiTheme="majorBidi" w:hAnsiTheme="majorBidi" w:cstheme="majorBidi" w:hint="cs"/>
          <w:spacing w:val="-6"/>
          <w:sz w:val="30"/>
          <w:szCs w:val="30"/>
          <w:cs/>
        </w:rPr>
        <w:t>ยน</w:t>
      </w:r>
      <w:r w:rsidR="003A4807" w:rsidRPr="0034579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F7DE9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กลุ่มบริษัทและบริษัทได้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ชำระ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คืนเงินกู้ยืมระยะสั้น</w:t>
      </w:r>
      <w:r w:rsidR="00757CC3" w:rsidRPr="00345798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5A29CA">
        <w:rPr>
          <w:rFonts w:asciiTheme="majorBidi" w:hAnsiTheme="majorBidi" w:cstheme="majorBidi" w:hint="cs"/>
          <w:spacing w:val="-6"/>
          <w:sz w:val="30"/>
          <w:szCs w:val="30"/>
          <w:cs/>
        </w:rPr>
        <w:t>แล้ว</w:t>
      </w:r>
      <w:r w:rsidR="00DF7DE9">
        <w:rPr>
          <w:rFonts w:asciiTheme="majorBidi" w:hAnsiTheme="majorBidi" w:cstheme="majorBidi" w:hint="cs"/>
          <w:spacing w:val="-6"/>
          <w:sz w:val="30"/>
          <w:szCs w:val="30"/>
          <w:cs/>
        </w:rPr>
        <w:t>ทั้งจำนวน</w:t>
      </w:r>
      <w:r w:rsidR="007B68DC">
        <w:rPr>
          <w:rFonts w:asciiTheme="majorBidi" w:hAnsiTheme="majorBidi" w:cstheme="majorBidi"/>
          <w:sz w:val="30"/>
          <w:szCs w:val="30"/>
        </w:rPr>
        <w:t xml:space="preserve"> </w:t>
      </w:r>
    </w:p>
    <w:p w14:paraId="1BBB3454" w14:textId="77777777" w:rsidR="004B7F3E" w:rsidRPr="00C74130" w:rsidRDefault="004B7F3E" w:rsidP="00B91E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334BB" w14:textId="73BF3642" w:rsidR="004B7F3E" w:rsidRDefault="004B7F3E" w:rsidP="00B91E8F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B8382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3A4807">
        <w:rPr>
          <w:rFonts w:asciiTheme="majorBidi" w:hAnsiTheme="majorBidi" w:cstheme="majorBidi"/>
          <w:sz w:val="30"/>
          <w:szCs w:val="30"/>
        </w:rPr>
        <w:t xml:space="preserve">30 </w:t>
      </w:r>
      <w:r w:rsidR="009638C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3A4807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3A4807"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3829" w:rsidRPr="00882E29">
        <w:rPr>
          <w:rFonts w:asciiTheme="majorBidi" w:hAnsiTheme="majorBidi" w:cstheme="majorBidi"/>
          <w:sz w:val="30"/>
          <w:szCs w:val="30"/>
        </w:rPr>
        <w:t>256</w:t>
      </w:r>
      <w:r w:rsidR="00B83829">
        <w:rPr>
          <w:rFonts w:asciiTheme="majorBidi" w:hAnsiTheme="majorBidi" w:cstheme="majorBidi"/>
          <w:sz w:val="30"/>
          <w:szCs w:val="30"/>
        </w:rPr>
        <w:t>8</w:t>
      </w:r>
      <w:r w:rsidR="00B83829"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B6238D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="0028218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A5B29">
        <w:rPr>
          <w:rFonts w:asciiTheme="majorBidi" w:hAnsiTheme="majorBidi" w:cstheme="majorBidi"/>
          <w:spacing w:val="-4"/>
          <w:sz w:val="30"/>
          <w:szCs w:val="30"/>
        </w:rPr>
        <w:t>2,150</w:t>
      </w:r>
      <w:r w:rsidRPr="00B623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24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5655A">
        <w:rPr>
          <w:rFonts w:asciiTheme="majorBidi" w:hAnsiTheme="majorBidi" w:cstheme="majorBidi"/>
          <w:sz w:val="30"/>
          <w:szCs w:val="30"/>
        </w:rPr>
        <w:br/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6CE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36C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8382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5655A">
        <w:rPr>
          <w:rFonts w:asciiTheme="majorBidi" w:hAnsiTheme="majorBidi" w:cstheme="majorBidi"/>
          <w:i/>
          <w:iCs/>
          <w:sz w:val="30"/>
          <w:szCs w:val="30"/>
        </w:rPr>
        <w:t>2,0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00 </w:t>
      </w:r>
      <w:r w:rsidRPr="004B7F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2EAA033" w14:textId="77777777" w:rsidR="00DB6EE6" w:rsidRPr="003A4807" w:rsidRDefault="00DB6EE6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5BFC45" w14:textId="77777777" w:rsidR="00883312" w:rsidRDefault="0088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40A7868" w14:textId="0A1D6297" w:rsidR="00EE105F" w:rsidRPr="003E2D53" w:rsidRDefault="00EE105F" w:rsidP="009638CB">
      <w:pPr>
        <w:pStyle w:val="Heading9"/>
        <w:numPr>
          <w:ilvl w:val="0"/>
          <w:numId w:val="19"/>
        </w:numPr>
        <w:tabs>
          <w:tab w:val="clear" w:pos="340"/>
        </w:tabs>
        <w:ind w:left="540" w:hanging="540"/>
        <w:rPr>
          <w:rFonts w:asciiTheme="majorBidi" w:hAnsiTheme="majorBidi" w:cstheme="majorBidi"/>
        </w:rPr>
      </w:pPr>
      <w:r w:rsidRPr="003E2D53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40B9FB7B" w14:textId="77777777" w:rsidR="00EE105F" w:rsidRPr="00E8325E" w:rsidRDefault="00EE105F" w:rsidP="00EE105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926" w:type="pct"/>
        <w:tblInd w:w="432" w:type="dxa"/>
        <w:tblLayout w:type="fixed"/>
        <w:tblLook w:val="00A0" w:firstRow="1" w:lastRow="0" w:firstColumn="1" w:lastColumn="0" w:noHBand="0" w:noVBand="0"/>
      </w:tblPr>
      <w:tblGrid>
        <w:gridCol w:w="3402"/>
        <w:gridCol w:w="1270"/>
        <w:gridCol w:w="240"/>
        <w:gridCol w:w="9"/>
        <w:gridCol w:w="1640"/>
        <w:gridCol w:w="258"/>
        <w:gridCol w:w="1171"/>
        <w:gridCol w:w="271"/>
        <w:gridCol w:w="1156"/>
      </w:tblGrid>
      <w:tr w:rsidR="00E8325E" w:rsidRPr="003A4807" w14:paraId="1585D8DC" w14:textId="77777777" w:rsidTr="009638CB">
        <w:trPr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18563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4" w:type="pct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196E96E" w14:textId="77777777" w:rsidR="00EE105F" w:rsidRPr="003A4807" w:rsidRDefault="00EE105F" w:rsidP="00E8325E">
            <w:pPr>
              <w:tabs>
                <w:tab w:val="clear" w:pos="5613"/>
                <w:tab w:val="decimal" w:pos="776"/>
              </w:tabs>
              <w:ind w:left="-114" w:right="-10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8325E" w:rsidRPr="003A4807" w14:paraId="66403F98" w14:textId="77777777" w:rsidTr="007652E6">
        <w:trPr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8C065" w14:textId="03D001DE" w:rsidR="00BE62E8" w:rsidRPr="003A4807" w:rsidRDefault="00BE62E8" w:rsidP="00BE62E8">
            <w:pPr>
              <w:ind w:left="-21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9638C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</w:t>
            </w:r>
            <w:r w:rsidR="003A4807"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</w:t>
            </w:r>
            <w:r w:rsidR="009638C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้า</w:t>
            </w: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23897BDD" w14:textId="120B46B7" w:rsidR="00EE105F" w:rsidRPr="003A4807" w:rsidRDefault="00BE62E8" w:rsidP="00BE62E8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3A4807"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9638C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</w:t>
            </w:r>
            <w:r w:rsidR="003A4807"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ยน </w:t>
            </w: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vAlign w:val="bottom"/>
          </w:tcPr>
          <w:p w14:paraId="6C6199DC" w14:textId="77777777" w:rsidR="00EE105F" w:rsidRPr="003A4807" w:rsidRDefault="00EE105F" w:rsidP="00E8325E">
            <w:pPr>
              <w:ind w:left="-98" w:right="-103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บริการ</w:t>
            </w:r>
          </w:p>
          <w:p w14:paraId="77587F2F" w14:textId="77777777" w:rsidR="00EE105F" w:rsidRPr="003A4807" w:rsidRDefault="00EE105F" w:rsidP="00E8325E">
            <w:pPr>
              <w:ind w:left="-98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ทางยกระดับ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2E6E" w14:textId="77777777" w:rsidR="00EE105F" w:rsidRPr="003A4807" w:rsidRDefault="00EE105F" w:rsidP="00E8325E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45EB48" w14:textId="77777777" w:rsidR="00EE105F" w:rsidRPr="003A4807" w:rsidRDefault="00EE105F" w:rsidP="00E8325E">
            <w:pPr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บริการซ่อมแซม</w:t>
            </w:r>
          </w:p>
          <w:p w14:paraId="33600146" w14:textId="6065407D" w:rsidR="00EE105F" w:rsidRPr="003A4807" w:rsidRDefault="00EE105F" w:rsidP="00E8325E">
            <w:pPr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โครงสร้างพื้นฐาน</w:t>
            </w:r>
            <w:r w:rsidR="00C20BF5" w:rsidRPr="003A480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และขายสินค้าที่เกี่ยวข้อง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DA549" w14:textId="77777777" w:rsidR="00EE105F" w:rsidRPr="003A4807" w:rsidRDefault="00EE105F" w:rsidP="00E8325E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5AA69A" w14:textId="77777777" w:rsidR="00EE105F" w:rsidRPr="003A4807" w:rsidRDefault="00EE105F" w:rsidP="00E8325E">
            <w:pPr>
              <w:ind w:left="-98" w:right="-94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ตัดรายการ</w:t>
            </w:r>
          </w:p>
          <w:p w14:paraId="79B64DEA" w14:textId="77777777" w:rsidR="00EE105F" w:rsidRPr="003A4807" w:rsidRDefault="00EE105F" w:rsidP="00E8325E">
            <w:pPr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vAlign w:val="bottom"/>
          </w:tcPr>
          <w:p w14:paraId="61D80065" w14:textId="77777777" w:rsidR="00EE105F" w:rsidRPr="003A4807" w:rsidRDefault="00EE105F" w:rsidP="00E8325E">
            <w:pPr>
              <w:tabs>
                <w:tab w:val="decimal" w:pos="776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3693FC3B" w14:textId="77777777" w:rsidR="00EE105F" w:rsidRPr="003A4807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8325E" w:rsidRPr="003A4807" w14:paraId="343CD441" w14:textId="77777777" w:rsidTr="009638CB">
        <w:trPr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49418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4" w:type="pct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7B422971" w14:textId="77777777" w:rsidR="00EE105F" w:rsidRPr="003A4807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480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E8325E" w:rsidRPr="003A4807" w14:paraId="6D3172B8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7935D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vAlign w:val="bottom"/>
          </w:tcPr>
          <w:p w14:paraId="63CD10C7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92C3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500EF9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B088D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63D581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vAlign w:val="bottom"/>
          </w:tcPr>
          <w:p w14:paraId="6D027CE5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137E3E87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3A4807" w14:paraId="06B4C9F3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AE718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</w:tcPr>
          <w:p w14:paraId="46504D13" w14:textId="0A502549" w:rsidR="00EE105F" w:rsidRPr="003A4807" w:rsidRDefault="003A5C3F" w:rsidP="00FC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817B0">
              <w:rPr>
                <w:rFonts w:asciiTheme="majorBidi" w:hAnsiTheme="majorBidi" w:cstheme="majorBidi"/>
                <w:sz w:val="28"/>
                <w:szCs w:val="28"/>
              </w:rPr>
              <w:t>,943,450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right w:val="nil"/>
            </w:tcBorders>
          </w:tcPr>
          <w:p w14:paraId="11A9A513" w14:textId="77777777" w:rsidR="00EE105F" w:rsidRPr="003A4807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right w:val="nil"/>
            </w:tcBorders>
            <w:noWrap/>
          </w:tcPr>
          <w:p w14:paraId="342E9535" w14:textId="6D4B4F2C" w:rsidR="00EE105F" w:rsidRPr="003A4807" w:rsidRDefault="005817B0" w:rsidP="00FC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7,076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7A1EDAC8" w14:textId="77777777" w:rsidR="00EE105F" w:rsidRPr="003A4807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0CBC2445" w14:textId="5254E3FF" w:rsidR="00EE105F" w:rsidRPr="003A4807" w:rsidRDefault="00921731" w:rsidP="00622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after="0"/>
              <w:ind w:left="-108" w:right="2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28C8170D" w14:textId="77777777" w:rsidR="00EE105F" w:rsidRPr="003A4807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1F29191A" w14:textId="5FA08496" w:rsidR="00EE105F" w:rsidRPr="003A4807" w:rsidRDefault="00644F4F" w:rsidP="00FC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1,950,526</w:t>
            </w:r>
          </w:p>
        </w:tc>
      </w:tr>
      <w:tr w:rsidR="00E8325E" w:rsidRPr="003A4807" w14:paraId="25A8A087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41809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B0A47" w14:textId="3FB306FC" w:rsidR="00EE105F" w:rsidRPr="003A4807" w:rsidRDefault="005817B0" w:rsidP="00FC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2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right w:val="nil"/>
            </w:tcBorders>
          </w:tcPr>
          <w:p w14:paraId="5A962D0B" w14:textId="77777777" w:rsidR="00EE105F" w:rsidRPr="003A4807" w:rsidRDefault="00EE105F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E4AE486" w14:textId="42625B49" w:rsidR="00EE105F" w:rsidRPr="003A4807" w:rsidRDefault="005817B0" w:rsidP="00FC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921731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2A2DC73E" w14:textId="77777777" w:rsidR="00EE105F" w:rsidRPr="003A4807" w:rsidRDefault="00EE105F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4151D7" w14:textId="05508E94" w:rsidR="00EE105F" w:rsidRPr="003A4807" w:rsidRDefault="00921731" w:rsidP="002A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(21,664)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19ED876A" w14:textId="77777777" w:rsidR="00EE105F" w:rsidRPr="003A4807" w:rsidRDefault="00EE105F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0ACF9" w14:textId="18F6B660" w:rsidR="00EE105F" w:rsidRPr="003A4807" w:rsidRDefault="00FC410B" w:rsidP="00FC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/>
              <w:ind w:left="-108" w:right="2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325E" w:rsidRPr="003A4807" w14:paraId="429DD5EB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2D3D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B60F7" w14:textId="353A7411" w:rsidR="00EE105F" w:rsidRPr="003A4807" w:rsidRDefault="005817B0" w:rsidP="00FC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1,943,450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right w:val="nil"/>
            </w:tcBorders>
          </w:tcPr>
          <w:p w14:paraId="7713BB78" w14:textId="77777777" w:rsidR="00EE105F" w:rsidRPr="003A4807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B0BDF55" w14:textId="172DA1DE" w:rsidR="00EE105F" w:rsidRPr="003A4807" w:rsidRDefault="00A562FF" w:rsidP="00FC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28,740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218399B8" w14:textId="77777777" w:rsidR="00EE105F" w:rsidRPr="003A4807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0ACF984" w14:textId="6385A409" w:rsidR="00EE105F" w:rsidRPr="003A4807" w:rsidRDefault="00A562FF" w:rsidP="002A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(21,664)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16ED1658" w14:textId="77777777" w:rsidR="00EE105F" w:rsidRPr="003A4807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EFC32" w14:textId="13C1330D" w:rsidR="00EE105F" w:rsidRPr="003A4807" w:rsidRDefault="004D45E9" w:rsidP="00BC6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1,950</w:t>
            </w:r>
            <w:r w:rsidR="00BC6D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,526</w:t>
            </w:r>
          </w:p>
        </w:tc>
      </w:tr>
      <w:tr w:rsidR="00E8325E" w:rsidRPr="003A4807" w14:paraId="21A82019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66228" w14:textId="1C980335" w:rsidR="00E1071A" w:rsidRPr="003A4807" w:rsidRDefault="00E1071A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</w:tcPr>
          <w:p w14:paraId="2950718C" w14:textId="77777777" w:rsidR="00E1071A" w:rsidRPr="003A4807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0E20D99C" w14:textId="77777777" w:rsidR="00E1071A" w:rsidRPr="003A4807" w:rsidRDefault="00E1071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1D48EFAB" w14:textId="77777777" w:rsidR="00E1071A" w:rsidRPr="003A4807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121F3D3A" w14:textId="77777777" w:rsidR="00E1071A" w:rsidRPr="003A4807" w:rsidRDefault="00E1071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537CA632" w14:textId="77777777" w:rsidR="00E1071A" w:rsidRPr="003A4807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7000BAFB" w14:textId="77777777" w:rsidR="00E1071A" w:rsidRPr="003A4807" w:rsidRDefault="00E1071A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671221D2" w14:textId="77777777" w:rsidR="00E1071A" w:rsidRPr="003A4807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3A4807" w14:paraId="763CD00C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81C41" w14:textId="698E7A24" w:rsidR="00E8325E" w:rsidRPr="003A4807" w:rsidRDefault="00E8325E" w:rsidP="00E8325E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</w:tcPr>
          <w:p w14:paraId="6F109D16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6B674D07" w14:textId="77777777" w:rsidR="00E8325E" w:rsidRPr="003A4807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7502F602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DA49D4C" w14:textId="77777777" w:rsidR="00E8325E" w:rsidRPr="003A4807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7F3315BE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65D60F82" w14:textId="77777777" w:rsidR="00E8325E" w:rsidRPr="003A4807" w:rsidRDefault="00E8325E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601DE73C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3A4807" w14:paraId="3C2BABF8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D417E" w14:textId="0E2B17B3" w:rsidR="00E8325E" w:rsidRPr="003A4807" w:rsidRDefault="00E8325E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ประเภทของบริการหลัก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</w:tcPr>
          <w:p w14:paraId="3ED66FB1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4387A8E0" w14:textId="77777777" w:rsidR="00E8325E" w:rsidRPr="003A4807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46666F78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62CF1D1E" w14:textId="77777777" w:rsidR="00E8325E" w:rsidRPr="003A4807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3E9CEF86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259DC98A" w14:textId="77777777" w:rsidR="00E8325E" w:rsidRPr="003A4807" w:rsidRDefault="00E8325E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31496F27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75" w:rsidRPr="003A4807" w14:paraId="3ADDD92C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60822" w14:textId="2638DF1B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บริการทางยกระดับ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</w:tcPr>
          <w:p w14:paraId="3AE2DE03" w14:textId="54C6E464" w:rsidR="00AC6C75" w:rsidRPr="003A4807" w:rsidRDefault="00BC6D26" w:rsidP="0079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9215D">
              <w:rPr>
                <w:rFonts w:asciiTheme="majorBidi" w:hAnsiTheme="majorBidi" w:cstheme="majorBidi"/>
                <w:sz w:val="28"/>
                <w:szCs w:val="28"/>
              </w:rPr>
              <w:t>943,450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2C6BF4E1" w14:textId="77777777" w:rsidR="00AC6C75" w:rsidRPr="003A4807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449E22C5" w14:textId="24F598A2" w:rsidR="00AC6C75" w:rsidRPr="003A4807" w:rsidRDefault="00A62127" w:rsidP="00A62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1A8C0E7" w14:textId="77777777" w:rsidR="00AC6C75" w:rsidRPr="003A4807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41FD0F85" w14:textId="2DE35349" w:rsidR="00AC6C75" w:rsidRPr="003A4807" w:rsidRDefault="007652E6" w:rsidP="00622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after="0"/>
              <w:ind w:left="-108" w:right="2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24494499" w14:textId="77777777" w:rsidR="00AC6C75" w:rsidRPr="003A4807" w:rsidRDefault="00AC6C75" w:rsidP="00AC6C7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29D97A60" w14:textId="007AB2FB" w:rsidR="00AC6C75" w:rsidRPr="003A4807" w:rsidRDefault="007652E6" w:rsidP="00765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1,943,450</w:t>
            </w:r>
          </w:p>
        </w:tc>
      </w:tr>
      <w:tr w:rsidR="00AC6C75" w:rsidRPr="003A4807" w14:paraId="4E88401D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1BAA7" w14:textId="77777777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บริการซ่อมแซมโครงสร้างพื้นฐาน</w:t>
            </w:r>
          </w:p>
          <w:p w14:paraId="2E63C880" w14:textId="29073813" w:rsidR="00791D6C" w:rsidRPr="003A4807" w:rsidRDefault="00791D6C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และขายสินค้าที่เกี่ยวข้อง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B1D2B" w14:textId="77777777" w:rsidR="0079215D" w:rsidRDefault="0079215D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F901F" w14:textId="1848C71B" w:rsidR="00AC6C75" w:rsidRPr="003A4807" w:rsidRDefault="0079215D" w:rsidP="0079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2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0118C2E4" w14:textId="77777777" w:rsidR="00AC6C75" w:rsidRPr="003A4807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E329FB4" w14:textId="77777777" w:rsidR="00AC6C75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F95F33" w14:textId="051EAC93" w:rsidR="00AC6C75" w:rsidRPr="003A4807" w:rsidRDefault="00B9191A" w:rsidP="00765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7652E6">
              <w:rPr>
                <w:rFonts w:asciiTheme="majorBidi" w:hAnsiTheme="majorBidi" w:cstheme="majorBidi"/>
                <w:sz w:val="28"/>
                <w:szCs w:val="28"/>
              </w:rPr>
              <w:t>,740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52C5EE1C" w14:textId="77777777" w:rsidR="00AC6C75" w:rsidRPr="003A4807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7BEA850" w14:textId="77777777" w:rsidR="007652E6" w:rsidRDefault="007652E6" w:rsidP="00765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4C9190" w14:textId="07670F32" w:rsidR="00AC6C75" w:rsidRPr="003A4807" w:rsidRDefault="007652E6" w:rsidP="002A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(21,664)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2A78F3F7" w14:textId="77777777" w:rsidR="00AC6C75" w:rsidRPr="003A4807" w:rsidRDefault="00AC6C75" w:rsidP="00AC6C7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46803" w14:textId="77777777" w:rsidR="007652E6" w:rsidRDefault="007652E6" w:rsidP="00765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341C79" w14:textId="689F36AE" w:rsidR="00AC6C75" w:rsidRPr="003A4807" w:rsidRDefault="00C14D8E" w:rsidP="00C1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4D8E">
              <w:rPr>
                <w:rFonts w:asciiTheme="majorBidi" w:hAnsiTheme="majorBidi" w:cstheme="majorBidi"/>
                <w:sz w:val="28"/>
                <w:szCs w:val="28"/>
              </w:rPr>
              <w:t>7,076</w:t>
            </w:r>
          </w:p>
        </w:tc>
      </w:tr>
      <w:tr w:rsidR="00AC6C75" w:rsidRPr="003A4807" w14:paraId="3162E517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68AB5" w14:textId="122EF00C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402A5" w14:textId="4F7A615A" w:rsidR="00AC6C75" w:rsidRPr="003A4807" w:rsidRDefault="0079215D" w:rsidP="0079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1,943</w:t>
            </w:r>
            <w:r w:rsidR="00A621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,450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131632F6" w14:textId="77777777" w:rsidR="00AC6C75" w:rsidRPr="003A4807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5ADB1A0" w14:textId="46B80B66" w:rsidR="00AC6C75" w:rsidRPr="003A4807" w:rsidRDefault="007652E6" w:rsidP="00765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28,740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384320D" w14:textId="77777777" w:rsidR="00AC6C75" w:rsidRPr="003A4807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180D7EC" w14:textId="137A85F6" w:rsidR="00AC6C75" w:rsidRPr="003A4807" w:rsidRDefault="007652E6" w:rsidP="002A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(21,664)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46E818E1" w14:textId="77777777" w:rsidR="00AC6C75" w:rsidRPr="003A4807" w:rsidRDefault="00AC6C75" w:rsidP="00AC6C7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F46A8" w14:textId="5A3DBAE0" w:rsidR="00AC6C75" w:rsidRPr="003A4807" w:rsidRDefault="007652E6" w:rsidP="00765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1,950,526</w:t>
            </w:r>
          </w:p>
        </w:tc>
      </w:tr>
      <w:tr w:rsidR="00AC6C75" w:rsidRPr="003A4807" w14:paraId="3A51A0B1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761BF" w14:textId="77777777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</w:tcPr>
          <w:p w14:paraId="0F7DAF30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63B66CE6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687C90B0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DC7A7AD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3F78555D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066FAF80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right w:val="nil"/>
            </w:tcBorders>
          </w:tcPr>
          <w:p w14:paraId="05AC6565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75" w:rsidRPr="003A4807" w14:paraId="64D765C9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3B3ED" w14:textId="27988CBC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</w:tcPr>
          <w:p w14:paraId="4BEA889A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7F875F4C" w14:textId="77777777" w:rsidR="00AC6C75" w:rsidRPr="003A4807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075FE145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451D4E2" w14:textId="77777777" w:rsidR="00AC6C75" w:rsidRPr="003A4807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52609A26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5F06788C" w14:textId="77777777" w:rsidR="00AC6C75" w:rsidRPr="003A4807" w:rsidRDefault="00AC6C75" w:rsidP="00AC6C7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164B7D69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A5" w:rsidRPr="00746008" w14:paraId="4F7EBE4D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0741" w14:textId="225BC78A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</w:tcPr>
          <w:p w14:paraId="42E728E5" w14:textId="3F8DA435" w:rsidR="00473EA5" w:rsidRPr="003A4807" w:rsidRDefault="00AD540A" w:rsidP="00AD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1,943,450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3918C2B1" w14:textId="77777777" w:rsidR="00473EA5" w:rsidRPr="003A4807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05F1D08E" w14:textId="4E23D6D2" w:rsidR="00473EA5" w:rsidRPr="003A4807" w:rsidRDefault="00073428" w:rsidP="0072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1,758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28DA794E" w14:textId="77777777" w:rsidR="00473EA5" w:rsidRPr="003A4807" w:rsidRDefault="00473EA5" w:rsidP="00473EA5">
            <w:pPr>
              <w:tabs>
                <w:tab w:val="clear" w:pos="907"/>
                <w:tab w:val="decimal" w:pos="610"/>
                <w:tab w:val="decimal" w:pos="746"/>
              </w:tabs>
              <w:ind w:right="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606C7522" w14:textId="681661C6" w:rsidR="00473EA5" w:rsidRPr="003A4807" w:rsidRDefault="00726F11" w:rsidP="00B8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(1,39</w:t>
            </w:r>
            <w:r w:rsidR="00E321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3BD6845A" w14:textId="77777777" w:rsidR="00473EA5" w:rsidRPr="003A4807" w:rsidRDefault="00473EA5" w:rsidP="00473E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2FA032DC" w14:textId="2C19664D" w:rsidR="00473EA5" w:rsidRPr="003A4807" w:rsidRDefault="00301112" w:rsidP="00746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1,943</w:t>
            </w:r>
            <w:r w:rsidR="00997E54">
              <w:rPr>
                <w:rFonts w:asciiTheme="majorBidi" w:hAnsiTheme="majorBidi" w:cstheme="majorBidi"/>
                <w:sz w:val="28"/>
                <w:szCs w:val="28"/>
              </w:rPr>
              <w:t>,81</w:t>
            </w:r>
            <w:r w:rsidR="00833B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73EA5" w:rsidRPr="003A4807" w14:paraId="4B0FD267" w14:textId="77777777" w:rsidTr="007652E6">
        <w:trPr>
          <w:trHeight w:val="24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CA6EF" w14:textId="57793B9F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</w:tcPr>
          <w:p w14:paraId="422CD6B9" w14:textId="2740C734" w:rsidR="00473EA5" w:rsidRPr="003A4807" w:rsidRDefault="00AD540A" w:rsidP="00AD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2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4D363E04" w14:textId="77777777" w:rsidR="00473EA5" w:rsidRPr="003A4807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4F5EBE2" w14:textId="28D792E3" w:rsidR="00473EA5" w:rsidRPr="003A4807" w:rsidRDefault="00CE43AC" w:rsidP="0072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26,982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5966FB11" w14:textId="77777777" w:rsidR="00473EA5" w:rsidRPr="003A4807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5EBA9D55" w14:textId="3F656D84" w:rsidR="00473EA5" w:rsidRPr="003A4807" w:rsidRDefault="00A4549E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(20,271)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38329DC5" w14:textId="77777777" w:rsidR="00473EA5" w:rsidRPr="003A4807" w:rsidRDefault="00473EA5" w:rsidP="00473EA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B6AE2" w14:textId="0A1C8E97" w:rsidR="00473EA5" w:rsidRPr="003A4807" w:rsidRDefault="005C2002" w:rsidP="00746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6,711</w:t>
            </w:r>
          </w:p>
        </w:tc>
      </w:tr>
      <w:tr w:rsidR="00473EA5" w:rsidRPr="003A4807" w14:paraId="3A3214CB" w14:textId="77777777" w:rsidTr="002A5329">
        <w:trPr>
          <w:trHeight w:val="181"/>
        </w:trPr>
        <w:tc>
          <w:tcPr>
            <w:tcW w:w="18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41CC16" w14:textId="1082428B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F2582" w14:textId="22E61BB8" w:rsidR="00473EA5" w:rsidRPr="003A4807" w:rsidRDefault="00AD540A" w:rsidP="00AD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1,943,450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468ECAF0" w14:textId="77777777" w:rsidR="00473EA5" w:rsidRPr="003A4807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F0C2370" w14:textId="5C799A00" w:rsidR="00473EA5" w:rsidRPr="003A4807" w:rsidRDefault="00726F11" w:rsidP="0072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28,740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3FB8801D" w14:textId="77777777" w:rsidR="00473EA5" w:rsidRPr="003A4807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417BF44" w14:textId="6D522EA2" w:rsidR="00473EA5" w:rsidRPr="003A4807" w:rsidRDefault="00A4549E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(21,66</w:t>
            </w:r>
            <w:r w:rsidR="00E321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3E11484E" w14:textId="77777777" w:rsidR="00473EA5" w:rsidRPr="003A4807" w:rsidRDefault="00473EA5" w:rsidP="00473E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F9F72" w14:textId="3B8175B3" w:rsidR="00473EA5" w:rsidRPr="003A4807" w:rsidRDefault="005C2002" w:rsidP="00746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1,950,</w:t>
            </w:r>
            <w:r w:rsidR="007460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9A2B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473EA5" w:rsidRPr="003A4807" w14:paraId="6BC36262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6076D" w14:textId="140C75CF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</w:tcPr>
          <w:p w14:paraId="39C7BB43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3E67CAF0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2EE12B9C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0F52D205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774FD531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4CB2AEAA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right w:val="nil"/>
            </w:tcBorders>
          </w:tcPr>
          <w:p w14:paraId="7DE37EF4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A5" w:rsidRPr="003A4807" w14:paraId="3F961072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11D50F" w14:textId="77777777" w:rsidR="00C20BF5" w:rsidRPr="003A4807" w:rsidRDefault="00473EA5" w:rsidP="00473EA5">
            <w:pPr>
              <w:tabs>
                <w:tab w:val="clear" w:pos="3515"/>
              </w:tabs>
              <w:ind w:right="-11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กำไร (ขาดทุน) ตามส่วนงาน</w:t>
            </w:r>
          </w:p>
          <w:p w14:paraId="6FDA64FC" w14:textId="7AE84EF6" w:rsidR="00473EA5" w:rsidRPr="003A4807" w:rsidRDefault="00C20BF5" w:rsidP="00473EA5">
            <w:pPr>
              <w:tabs>
                <w:tab w:val="clear" w:pos="3515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  </w:t>
            </w:r>
            <w:r w:rsidR="00473EA5"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7162EC7D" w14:textId="77777777" w:rsidR="00AD540A" w:rsidRDefault="00AD540A" w:rsidP="00AD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10A57" w14:textId="25880752" w:rsidR="00473EA5" w:rsidRPr="003A4807" w:rsidRDefault="00831931" w:rsidP="0078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782FFC">
              <w:rPr>
                <w:rFonts w:asciiTheme="majorBidi" w:hAnsiTheme="majorBidi" w:cstheme="majorBidi"/>
                <w:sz w:val="28"/>
                <w:szCs w:val="28"/>
              </w:rPr>
              <w:t>,253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2DD66993" w14:textId="77777777" w:rsidR="00473EA5" w:rsidRPr="003A4807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left w:val="nil"/>
              <w:right w:val="nil"/>
            </w:tcBorders>
            <w:noWrap/>
          </w:tcPr>
          <w:p w14:paraId="4C20ABC8" w14:textId="77777777" w:rsidR="00AD540A" w:rsidRDefault="00AD540A" w:rsidP="00AD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9CE833" w14:textId="42D7EC97" w:rsidR="00473EA5" w:rsidRPr="003A4807" w:rsidRDefault="00782FFC" w:rsidP="0078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3F849E0E" w14:textId="77777777" w:rsidR="00473EA5" w:rsidRPr="003A4807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noWrap/>
          </w:tcPr>
          <w:p w14:paraId="322D9062" w14:textId="77777777" w:rsidR="00AD540A" w:rsidRDefault="00AD540A" w:rsidP="00AD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B05B65" w14:textId="5B0F8A8F" w:rsidR="00473EA5" w:rsidRPr="003A4807" w:rsidRDefault="00782FFC" w:rsidP="005A3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(964)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51AF2980" w14:textId="77777777" w:rsidR="00473EA5" w:rsidRPr="003A4807" w:rsidRDefault="00473EA5" w:rsidP="00473EA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</w:tcPr>
          <w:p w14:paraId="7A60E602" w14:textId="77777777" w:rsidR="00AD540A" w:rsidRDefault="00AD540A" w:rsidP="00AD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D7FE59" w14:textId="6DB405A1" w:rsidR="00473EA5" w:rsidRPr="003A4807" w:rsidRDefault="00782FFC" w:rsidP="0078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987,518</w:t>
            </w:r>
          </w:p>
        </w:tc>
      </w:tr>
      <w:tr w:rsidR="00473EA5" w:rsidRPr="003A4807" w14:paraId="3D6834DC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541FE0" w14:textId="77777777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2057C824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62A5D8FB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left w:val="nil"/>
              <w:right w:val="nil"/>
            </w:tcBorders>
            <w:noWrap/>
          </w:tcPr>
          <w:p w14:paraId="0F81EF1A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06BE6ABA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noWrap/>
          </w:tcPr>
          <w:p w14:paraId="5211107A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73B1E6EB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</w:tcPr>
          <w:p w14:paraId="0AF4B3F8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2E8" w:rsidRPr="003A4807" w14:paraId="0EDEF0F3" w14:textId="77777777" w:rsidTr="007652E6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B478F3" w14:textId="69DF2B21" w:rsidR="00BE62E8" w:rsidRPr="003A4807" w:rsidRDefault="00BE62E8" w:rsidP="00BE62E8">
            <w:pPr>
              <w:ind w:right="-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สินทรัพย์ส่วนงาน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3A4807" w:rsidRPr="003A48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5B2F6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="003A4807" w:rsidRPr="003A48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ยน 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1490DFF1" w14:textId="002326F6" w:rsidR="00BE62E8" w:rsidRPr="00FD7F16" w:rsidRDefault="007246DB" w:rsidP="0033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7F16">
              <w:rPr>
                <w:rFonts w:asciiTheme="majorBidi" w:hAnsiTheme="majorBidi" w:cstheme="majorBidi"/>
                <w:sz w:val="28"/>
                <w:szCs w:val="28"/>
              </w:rPr>
              <w:t>9,181,825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14EBD5FA" w14:textId="77777777" w:rsidR="00BE62E8" w:rsidRPr="00FD7F16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left w:val="nil"/>
              <w:right w:val="nil"/>
            </w:tcBorders>
            <w:noWrap/>
          </w:tcPr>
          <w:p w14:paraId="367C9EDA" w14:textId="059E2D26" w:rsidR="00BE62E8" w:rsidRPr="00FD7F16" w:rsidRDefault="007018B9" w:rsidP="0033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F16">
              <w:rPr>
                <w:rFonts w:asciiTheme="majorBidi" w:hAnsiTheme="majorBidi" w:cstheme="majorBidi"/>
                <w:sz w:val="28"/>
                <w:szCs w:val="28"/>
              </w:rPr>
              <w:t>100,846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65E6F286" w14:textId="77777777" w:rsidR="00BE62E8" w:rsidRPr="00FD7F16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noWrap/>
          </w:tcPr>
          <w:p w14:paraId="67F2FD02" w14:textId="38DF7C79" w:rsidR="00BE62E8" w:rsidRPr="00FD7F16" w:rsidRDefault="0033053A" w:rsidP="0033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F16">
              <w:rPr>
                <w:rFonts w:asciiTheme="majorBidi" w:hAnsiTheme="majorBidi" w:cstheme="majorBidi"/>
                <w:sz w:val="28"/>
                <w:szCs w:val="28"/>
              </w:rPr>
              <w:t>(84,882)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6FE11901" w14:textId="77777777" w:rsidR="00BE62E8" w:rsidRPr="00FD7F16" w:rsidRDefault="00BE62E8" w:rsidP="00BE62E8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</w:tcPr>
          <w:p w14:paraId="29892F0E" w14:textId="6F7ED4B2" w:rsidR="00BE62E8" w:rsidRPr="00FD7F16" w:rsidRDefault="0033053A" w:rsidP="0033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F16">
              <w:rPr>
                <w:rFonts w:asciiTheme="majorBidi" w:hAnsiTheme="majorBidi" w:cstheme="majorBidi"/>
                <w:sz w:val="28"/>
                <w:szCs w:val="28"/>
              </w:rPr>
              <w:t>9,197,789</w:t>
            </w:r>
          </w:p>
        </w:tc>
      </w:tr>
      <w:tr w:rsidR="00BE62E8" w:rsidRPr="003A4807" w14:paraId="074854A4" w14:textId="77777777" w:rsidTr="007652E6">
        <w:tc>
          <w:tcPr>
            <w:tcW w:w="1806" w:type="pct"/>
            <w:tcBorders>
              <w:top w:val="nil"/>
              <w:left w:val="nil"/>
              <w:right w:val="nil"/>
            </w:tcBorders>
            <w:noWrap/>
          </w:tcPr>
          <w:p w14:paraId="42A937DD" w14:textId="5A10450C" w:rsidR="00BE62E8" w:rsidRPr="003A4807" w:rsidRDefault="00BE62E8" w:rsidP="00BE62E8">
            <w:pPr>
              <w:ind w:right="-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หนี้สินส่วนงาน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3A4807" w:rsidRPr="003A48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5B2F6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="003A4807" w:rsidRPr="003A48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ยน 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70D103FB" w14:textId="5F9A9F38" w:rsidR="00BE62E8" w:rsidRPr="003A4807" w:rsidRDefault="007018B9" w:rsidP="0033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675,498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1D92A733" w14:textId="77777777" w:rsidR="00BE62E8" w:rsidRPr="003A4807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left w:val="nil"/>
              <w:right w:val="nil"/>
            </w:tcBorders>
            <w:noWrap/>
          </w:tcPr>
          <w:p w14:paraId="1E25227A" w14:textId="28AF6805" w:rsidR="00BE62E8" w:rsidRPr="003A4807" w:rsidRDefault="007018B9" w:rsidP="0033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14,741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11A858B9" w14:textId="77777777" w:rsidR="00BE62E8" w:rsidRPr="003A4807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noWrap/>
          </w:tcPr>
          <w:p w14:paraId="02605FBE" w14:textId="257C319D" w:rsidR="00BE62E8" w:rsidRPr="003A4807" w:rsidRDefault="007018B9" w:rsidP="0033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(5,408)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4645A7C8" w14:textId="77777777" w:rsidR="00BE62E8" w:rsidRPr="003A4807" w:rsidRDefault="00BE62E8" w:rsidP="00BE62E8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</w:tcPr>
          <w:p w14:paraId="7942807E" w14:textId="4798204D" w:rsidR="00BE62E8" w:rsidRPr="003A4807" w:rsidRDefault="00334A44" w:rsidP="0033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684,831</w:t>
            </w:r>
          </w:p>
        </w:tc>
      </w:tr>
    </w:tbl>
    <w:p w14:paraId="0AE75B55" w14:textId="77777777" w:rsidR="009F4ADC" w:rsidRDefault="009F4ADC" w:rsidP="003A711B">
      <w:pPr>
        <w:pStyle w:val="BodyText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2B359E9E" w14:textId="77777777" w:rsidR="00C20BF5" w:rsidRDefault="00C2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8F26E77" w14:textId="368E4575" w:rsidR="005D475D" w:rsidRDefault="005D475D" w:rsidP="009638CB">
      <w:pPr>
        <w:pStyle w:val="Heading9"/>
        <w:numPr>
          <w:ilvl w:val="0"/>
          <w:numId w:val="19"/>
        </w:numPr>
        <w:tabs>
          <w:tab w:val="clear" w:pos="340"/>
          <w:tab w:val="left" w:pos="54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เงินปันผล</w:t>
      </w:r>
    </w:p>
    <w:p w14:paraId="0E331FD6" w14:textId="77777777" w:rsidR="009638CB" w:rsidRPr="009638CB" w:rsidRDefault="009638CB" w:rsidP="009638CB"/>
    <w:tbl>
      <w:tblPr>
        <w:tblStyle w:val="TableGrid"/>
        <w:tblW w:w="91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710"/>
        <w:gridCol w:w="1530"/>
        <w:gridCol w:w="990"/>
        <w:gridCol w:w="270"/>
        <w:gridCol w:w="1080"/>
      </w:tblGrid>
      <w:tr w:rsidR="002358D7" w:rsidRPr="00B22308" w14:paraId="249389B0" w14:textId="77777777" w:rsidTr="009638CB">
        <w:trPr>
          <w:tblHeader/>
        </w:trPr>
        <w:tc>
          <w:tcPr>
            <w:tcW w:w="3600" w:type="dxa"/>
            <w:vAlign w:val="bottom"/>
          </w:tcPr>
          <w:p w14:paraId="7EA7DA32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86AA475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E33CC61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2434A811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13204D59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441983" w14:textId="77777777" w:rsidR="00472817" w:rsidRPr="002358D7" w:rsidDel="00D43E7A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358D7" w:rsidRPr="00B22308" w14:paraId="551A2D59" w14:textId="77777777" w:rsidTr="009638CB">
        <w:trPr>
          <w:tblHeader/>
        </w:trPr>
        <w:tc>
          <w:tcPr>
            <w:tcW w:w="3600" w:type="dxa"/>
          </w:tcPr>
          <w:p w14:paraId="4B15E946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2A2EF15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BACB7F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1DC34C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CD9ED43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6FF517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58D7" w:rsidRPr="00B22308" w14:paraId="70E4DC30" w14:textId="77777777" w:rsidTr="009638CB">
        <w:tc>
          <w:tcPr>
            <w:tcW w:w="3600" w:type="dxa"/>
          </w:tcPr>
          <w:p w14:paraId="684A9FCC" w14:textId="77777777" w:rsidR="00472817" w:rsidRPr="003B699C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69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11E1479A" w14:textId="77777777" w:rsidR="00472817" w:rsidRPr="003B699C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A84A768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1E16E6B3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6F9D110E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7A4307B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290391" w:rsidRPr="00B22308" w14:paraId="3F4534EE" w14:textId="77777777" w:rsidTr="00324F0D">
        <w:tc>
          <w:tcPr>
            <w:tcW w:w="3600" w:type="dxa"/>
          </w:tcPr>
          <w:p w14:paraId="16E000DF" w14:textId="2DF674B5" w:rsidR="00290391" w:rsidRPr="003B699C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69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B69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 </w:t>
            </w:r>
            <w:r w:rsidRPr="003B699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B69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เดือนแรก</w:t>
            </w:r>
            <w:r w:rsidRPr="003B69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B699C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</w:tcPr>
          <w:p w14:paraId="2A8E1FFD" w14:textId="3131E57B" w:rsidR="00290391" w:rsidRPr="003B699C" w:rsidRDefault="005F65FC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</w:tcPr>
          <w:p w14:paraId="296DF07F" w14:textId="47D97CE4" w:rsidR="00290391" w:rsidRPr="00714576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5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145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699C" w:rsidRPr="0071457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79B00BD4" w14:textId="0389F1D5" w:rsidR="00290391" w:rsidRPr="00714576" w:rsidRDefault="00714576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71C2C018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7505121" w14:textId="26CF3F7C" w:rsidR="00F5174F" w:rsidRPr="00E660C1" w:rsidRDefault="002C11A0" w:rsidP="00F5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236</w:t>
            </w:r>
            <w:r w:rsidR="00F5174F">
              <w:rPr>
                <w:rFonts w:asciiTheme="majorBidi" w:hAnsiTheme="majorBidi" w:cstheme="majorBidi" w:hint="cs"/>
                <w:sz w:val="30"/>
                <w:szCs w:val="30"/>
                <w:cs/>
              </w:rPr>
              <w:t>.2</w:t>
            </w:r>
            <w:r w:rsidR="000655C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290391" w:rsidRPr="00B22308" w14:paraId="05F822CD" w14:textId="77777777" w:rsidTr="00324F0D">
        <w:tc>
          <w:tcPr>
            <w:tcW w:w="3600" w:type="dxa"/>
          </w:tcPr>
          <w:p w14:paraId="5D0C7569" w14:textId="77777777" w:rsidR="00290391" w:rsidRPr="003B699C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9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3B699C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710" w:type="dxa"/>
          </w:tcPr>
          <w:p w14:paraId="42012D03" w14:textId="42AB3F73" w:rsidR="00290391" w:rsidRPr="003B699C" w:rsidRDefault="003B699C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3B69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3B69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4228AD32" w14:textId="6609B2EC" w:rsidR="00290391" w:rsidRPr="00714576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7145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7145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699C" w:rsidRPr="0071457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D894097" w14:textId="39836E9A" w:rsidR="00714576" w:rsidRPr="00714576" w:rsidRDefault="00714576" w:rsidP="0071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576"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057FAA24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DAECCEC" w14:textId="77C34E36" w:rsidR="00290391" w:rsidRPr="00E660C1" w:rsidRDefault="00E660C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0C1">
              <w:rPr>
                <w:rFonts w:asciiTheme="majorBidi" w:hAnsiTheme="majorBidi" w:cstheme="majorBidi"/>
                <w:sz w:val="30"/>
                <w:szCs w:val="30"/>
              </w:rPr>
              <w:t>259.87</w:t>
            </w:r>
          </w:p>
        </w:tc>
      </w:tr>
      <w:tr w:rsidR="00C74130" w:rsidRPr="00B22308" w14:paraId="099D3204" w14:textId="77777777" w:rsidTr="00324F0D">
        <w:tc>
          <w:tcPr>
            <w:tcW w:w="3600" w:type="dxa"/>
          </w:tcPr>
          <w:p w14:paraId="4B2D287B" w14:textId="658521E5" w:rsidR="00C74130" w:rsidRPr="003B699C" w:rsidRDefault="00C74130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9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3B699C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710" w:type="dxa"/>
          </w:tcPr>
          <w:p w14:paraId="1E76CA28" w14:textId="01A23156" w:rsidR="00C74130" w:rsidRDefault="00CA1309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4E362158" w14:textId="25542C73" w:rsidR="00C74130" w:rsidRPr="00714576" w:rsidRDefault="004652A9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0DAA0B62" w14:textId="565BF014" w:rsidR="00C74130" w:rsidRPr="00714576" w:rsidRDefault="001936B7" w:rsidP="0071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4F835CFB" w14:textId="77777777" w:rsidR="00C74130" w:rsidRPr="002358D7" w:rsidRDefault="00C74130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92F3BA" w14:textId="36190799" w:rsidR="00C74130" w:rsidRPr="00E660C1" w:rsidRDefault="001936B7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259.87</w:t>
            </w:r>
          </w:p>
        </w:tc>
      </w:tr>
      <w:tr w:rsidR="00290391" w:rsidRPr="00B22308" w14:paraId="7E079346" w14:textId="77777777" w:rsidTr="009638CB">
        <w:trPr>
          <w:trHeight w:val="226"/>
        </w:trPr>
        <w:tc>
          <w:tcPr>
            <w:tcW w:w="3600" w:type="dxa"/>
          </w:tcPr>
          <w:p w14:paraId="5B259F7F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D64BE00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2CD9F14C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400ACEA5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66834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F8920A" w14:textId="19AF85E7" w:rsidR="00290391" w:rsidRPr="00E660C1" w:rsidRDefault="00560FED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F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755.99</w:t>
            </w:r>
          </w:p>
        </w:tc>
      </w:tr>
      <w:tr w:rsidR="00290391" w:rsidRPr="00B22308" w14:paraId="54CAF999" w14:textId="77777777" w:rsidTr="00324F0D">
        <w:tc>
          <w:tcPr>
            <w:tcW w:w="3600" w:type="dxa"/>
          </w:tcPr>
          <w:p w14:paraId="1C99FD7D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A9E71F6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B86C423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4C1F170E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C45198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7B2870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391" w:rsidRPr="00B22308" w14:paraId="5C2FA305" w14:textId="77777777" w:rsidTr="009638CB">
        <w:tc>
          <w:tcPr>
            <w:tcW w:w="3600" w:type="dxa"/>
          </w:tcPr>
          <w:p w14:paraId="3093FA7F" w14:textId="4693CA1E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เดือนแรก</w:t>
            </w: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37FDAB82" w14:textId="2DC6FE49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9A97E1C" w14:textId="7785B9B9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657B085" w14:textId="39B5E21B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3D1BA892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EC31A" w14:textId="53E33D5A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>177.18</w:t>
            </w:r>
          </w:p>
        </w:tc>
      </w:tr>
      <w:tr w:rsidR="00290391" w:rsidRPr="00B22308" w14:paraId="7E019A2B" w14:textId="77777777" w:rsidTr="00324F0D">
        <w:tc>
          <w:tcPr>
            <w:tcW w:w="3600" w:type="dxa"/>
          </w:tcPr>
          <w:p w14:paraId="727DDBB5" w14:textId="4069AE0E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</w:tcPr>
          <w:p w14:paraId="6162A7C3" w14:textId="477F06F9" w:rsidR="00290391" w:rsidRPr="000D14FD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4FD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="005F25DA" w:rsidRPr="003B699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0D14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D14F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20CACB2B" w14:textId="018AE9AD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EE0F69B" w14:textId="1010F92A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376164D0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5447F" w14:textId="542DF81C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C74130" w:rsidRPr="00B22308" w14:paraId="7148F489" w14:textId="77777777" w:rsidTr="00324F0D">
        <w:tc>
          <w:tcPr>
            <w:tcW w:w="3600" w:type="dxa"/>
          </w:tcPr>
          <w:p w14:paraId="63469699" w14:textId="320F8845" w:rsidR="00C74130" w:rsidRPr="002358D7" w:rsidRDefault="00C74130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</w:tcPr>
          <w:p w14:paraId="260C6438" w14:textId="163C8E31" w:rsidR="00C74130" w:rsidRPr="000D14FD" w:rsidRDefault="005F158A" w:rsidP="003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446D7CC1" w14:textId="5772B6A3" w:rsidR="00C74130" w:rsidRPr="002358D7" w:rsidRDefault="00324F0D" w:rsidP="003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3757CBBC" w14:textId="506E1416" w:rsidR="00C74130" w:rsidRPr="002358D7" w:rsidRDefault="00324F0D" w:rsidP="003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3E2FBA0C" w14:textId="77777777" w:rsidR="00C74130" w:rsidRPr="002358D7" w:rsidRDefault="00C74130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013487" w14:textId="0B8F1E20" w:rsidR="00C74130" w:rsidRPr="002358D7" w:rsidRDefault="00324F0D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290391" w:rsidRPr="00B22308" w14:paraId="6F904CA3" w14:textId="77777777" w:rsidTr="009638CB">
        <w:tc>
          <w:tcPr>
            <w:tcW w:w="3600" w:type="dxa"/>
          </w:tcPr>
          <w:p w14:paraId="09D6432B" w14:textId="03A9D833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DB8143" w14:textId="34DF51E1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30" w:type="dxa"/>
          </w:tcPr>
          <w:p w14:paraId="2EFAF3D5" w14:textId="776DAAFE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6C68FC08" w14:textId="613CE01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99ADF4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B3249C" w14:textId="42CFB1BB" w:rsidR="00290391" w:rsidRPr="002358D7" w:rsidRDefault="00E62A6A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673.30</w:t>
            </w:r>
          </w:p>
        </w:tc>
      </w:tr>
    </w:tbl>
    <w:p w14:paraId="4DABB2CD" w14:textId="77777777" w:rsidR="005D475D" w:rsidRPr="005D475D" w:rsidRDefault="005D475D" w:rsidP="005D475D"/>
    <w:p w14:paraId="5A2ED650" w14:textId="6E02B54E" w:rsidR="00781627" w:rsidRDefault="00781627" w:rsidP="009638CB">
      <w:pPr>
        <w:pStyle w:val="Heading9"/>
        <w:numPr>
          <w:ilvl w:val="0"/>
          <w:numId w:val="19"/>
        </w:numPr>
        <w:tabs>
          <w:tab w:val="clear" w:pos="340"/>
          <w:tab w:val="left" w:pos="540"/>
        </w:tabs>
        <w:ind w:left="540" w:hanging="540"/>
        <w:rPr>
          <w:rFonts w:asciiTheme="majorBidi" w:hAnsiTheme="majorBidi" w:cstheme="majorBidi"/>
        </w:rPr>
      </w:pPr>
      <w:r w:rsidRPr="007C04E9">
        <w:rPr>
          <w:rFonts w:asciiTheme="majorBidi" w:hAnsiTheme="majorBidi" w:cstheme="majorBidi"/>
          <w:cs/>
        </w:rPr>
        <w:t>เครื่องมือทางการเงิน</w:t>
      </w:r>
    </w:p>
    <w:p w14:paraId="642507D2" w14:textId="77777777" w:rsidR="0092058A" w:rsidRPr="0092058A" w:rsidRDefault="0092058A" w:rsidP="0096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p w14:paraId="51E09487" w14:textId="77777777" w:rsidR="00781627" w:rsidRPr="00C0192B" w:rsidRDefault="00781627" w:rsidP="009638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19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31D0A40B" w14:textId="659AE842" w:rsidR="00206555" w:rsidRDefault="00781627" w:rsidP="0096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192B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</w:t>
      </w:r>
      <w:r w:rsidRPr="00C0192B">
        <w:rPr>
          <w:rFonts w:asciiTheme="majorBidi" w:hAnsiTheme="majorBidi" w:cstheme="majorBidi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</w:t>
      </w:r>
      <w:r w:rsidRPr="00C0192B">
        <w:rPr>
          <w:rFonts w:asciiTheme="majorBidi" w:hAnsiTheme="majorBidi" w:cstheme="majorBidi"/>
          <w:sz w:val="30"/>
          <w:szCs w:val="30"/>
          <w:cs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27F0D2DD" w14:textId="77777777" w:rsidR="00D56F6A" w:rsidRPr="002358D7" w:rsidRDefault="00D56F6A" w:rsidP="006A3CE4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</w:rPr>
      </w:pPr>
    </w:p>
    <w:p w14:paraId="100B8197" w14:textId="77777777" w:rsidR="006E5448" w:rsidRPr="00E8325E" w:rsidRDefault="006E5448" w:rsidP="005F10E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sz w:val="2"/>
          <w:szCs w:val="2"/>
        </w:rPr>
      </w:pPr>
    </w:p>
    <w:tbl>
      <w:tblPr>
        <w:tblW w:w="91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36"/>
        <w:gridCol w:w="2374"/>
      </w:tblGrid>
      <w:tr w:rsidR="00DF7DE9" w14:paraId="09A22455" w14:textId="77777777" w:rsidTr="009638CB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61CC0B19" w14:textId="77777777" w:rsidR="00DF7DE9" w:rsidRDefault="00DF7DE9" w:rsidP="009638CB">
            <w:pPr>
              <w:ind w:left="-19" w:right="-90" w:firstLine="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3"/>
          </w:tcPr>
          <w:p w14:paraId="1608A26A" w14:textId="080CCAA4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Pr="00B90E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7DE9" w14:paraId="6BDFBCEB" w14:textId="77777777" w:rsidTr="009638CB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2C58821C" w14:textId="77777777" w:rsidR="00DF7DE9" w:rsidRDefault="00DF7DE9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5A842C9C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B03E9B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</w:tcPr>
          <w:p w14:paraId="229E05FF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F7DE9" w14:paraId="1C43883D" w14:textId="77777777" w:rsidTr="009638CB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015F7A10" w14:textId="77777777" w:rsidR="00DF7DE9" w:rsidRDefault="00DF7DE9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46DA6080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2B4DA2E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2F22E72F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690BD30F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5ACD040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4" w:type="dxa"/>
          </w:tcPr>
          <w:p w14:paraId="341F3F19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7CA249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66A121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147BBE" w14:textId="5A9694A6" w:rsidR="00DF7DE9" w:rsidRDefault="00DF7DE9" w:rsidP="00627D6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F7DE9" w14:paraId="4AEA3A43" w14:textId="77777777" w:rsidTr="009638CB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65CE42C8" w14:textId="77777777" w:rsidR="00DF7DE9" w:rsidRPr="006A1198" w:rsidRDefault="00DF7DE9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3"/>
          </w:tcPr>
          <w:p w14:paraId="0662B358" w14:textId="32E8CDF6" w:rsidR="00DF7DE9" w:rsidRDefault="00DF7DE9" w:rsidP="00715FA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F7DE9" w14:paraId="18998CFB" w14:textId="77777777" w:rsidTr="009638CB">
        <w:trPr>
          <w:cantSplit/>
          <w:trHeight w:val="261"/>
        </w:trPr>
        <w:tc>
          <w:tcPr>
            <w:tcW w:w="4500" w:type="dxa"/>
            <w:vAlign w:val="bottom"/>
            <w:hideMark/>
          </w:tcPr>
          <w:p w14:paraId="16C9FA4E" w14:textId="4D2F75BF" w:rsidR="00DF7DE9" w:rsidRPr="00D83EB9" w:rsidRDefault="00DF7DE9" w:rsidP="00BE62E8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A48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A48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81A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3A48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680" w:type="dxa"/>
            <w:gridSpan w:val="3"/>
          </w:tcPr>
          <w:p w14:paraId="62434B77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F7DE9" w14:paraId="20D7B7F4" w14:textId="77777777" w:rsidTr="009638CB">
        <w:trPr>
          <w:cantSplit/>
          <w:trHeight w:val="261"/>
        </w:trPr>
        <w:tc>
          <w:tcPr>
            <w:tcW w:w="4500" w:type="dxa"/>
            <w:hideMark/>
          </w:tcPr>
          <w:p w14:paraId="55C235A6" w14:textId="77777777" w:rsidR="00DF7DE9" w:rsidRPr="00D83EB9" w:rsidRDefault="00DF7DE9" w:rsidP="00BE62E8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1691118D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65B0572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</w:tcPr>
          <w:p w14:paraId="0D9B5379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F7DE9" w14:paraId="391E2B9D" w14:textId="77777777" w:rsidTr="009638CB">
        <w:trPr>
          <w:cantSplit/>
          <w:trHeight w:val="261"/>
        </w:trPr>
        <w:tc>
          <w:tcPr>
            <w:tcW w:w="4500" w:type="dxa"/>
            <w:vAlign w:val="bottom"/>
            <w:hideMark/>
          </w:tcPr>
          <w:p w14:paraId="0EB8C650" w14:textId="77777777" w:rsidR="00DF7DE9" w:rsidRDefault="00DF7DE9" w:rsidP="00BE62E8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619CA727" w14:textId="77777777" w:rsidR="00DF7DE9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C576EE" w14:textId="77777777" w:rsidR="00DF7DE9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</w:tcPr>
          <w:p w14:paraId="3B63449C" w14:textId="77777777" w:rsidR="00DF7DE9" w:rsidRDefault="00DF7DE9" w:rsidP="00BE62E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DE9" w14:paraId="3D0423F7" w14:textId="77777777" w:rsidTr="009638CB">
        <w:trPr>
          <w:cantSplit/>
          <w:trHeight w:val="261"/>
        </w:trPr>
        <w:tc>
          <w:tcPr>
            <w:tcW w:w="4500" w:type="dxa"/>
            <w:vAlign w:val="bottom"/>
            <w:hideMark/>
          </w:tcPr>
          <w:p w14:paraId="557C02CC" w14:textId="77777777" w:rsidR="00DF7DE9" w:rsidRDefault="00DF7DE9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11842102" w14:textId="3757FE74" w:rsidR="00DF7DE9" w:rsidRPr="009711B2" w:rsidRDefault="009711B2" w:rsidP="00BE62E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,200</w:t>
            </w:r>
          </w:p>
        </w:tc>
        <w:tc>
          <w:tcPr>
            <w:tcW w:w="236" w:type="dxa"/>
          </w:tcPr>
          <w:p w14:paraId="14F2F57D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28679883" w14:textId="0882F3D5" w:rsidR="00DF7DE9" w:rsidRPr="00134E39" w:rsidRDefault="007810C2" w:rsidP="003C7F9F">
            <w:pPr>
              <w:pStyle w:val="acctfourfigures"/>
              <w:tabs>
                <w:tab w:val="clear" w:pos="765"/>
                <w:tab w:val="decimal" w:pos="17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21,200</w:t>
            </w:r>
          </w:p>
        </w:tc>
      </w:tr>
      <w:tr w:rsidR="00F81AE5" w14:paraId="78139315" w14:textId="77777777" w:rsidTr="009638CB">
        <w:trPr>
          <w:cantSplit/>
          <w:trHeight w:val="261"/>
        </w:trPr>
        <w:tc>
          <w:tcPr>
            <w:tcW w:w="4500" w:type="dxa"/>
            <w:vAlign w:val="bottom"/>
          </w:tcPr>
          <w:p w14:paraId="0DF20977" w14:textId="033962FF" w:rsidR="00F81AE5" w:rsidRPr="00D83EB9" w:rsidRDefault="00F81AE5" w:rsidP="00F81AE5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1961D1C1" w14:textId="77777777" w:rsidR="00F81AE5" w:rsidRPr="007E1B23" w:rsidRDefault="00F81AE5" w:rsidP="00F81A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B8A371" w14:textId="77777777" w:rsidR="00F81AE5" w:rsidRPr="007E1B23" w:rsidRDefault="00F81AE5" w:rsidP="00F81AE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3E630715" w14:textId="77777777" w:rsidR="00F81AE5" w:rsidRPr="007E1B23" w:rsidRDefault="00F81AE5" w:rsidP="00F81AE5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1AE5" w14:paraId="3FB28888" w14:textId="77777777" w:rsidTr="009638CB">
        <w:trPr>
          <w:cantSplit/>
          <w:trHeight w:val="261"/>
        </w:trPr>
        <w:tc>
          <w:tcPr>
            <w:tcW w:w="4500" w:type="dxa"/>
          </w:tcPr>
          <w:p w14:paraId="05A2F7DA" w14:textId="2BE07B55" w:rsidR="00F81AE5" w:rsidRPr="00D83EB9" w:rsidRDefault="00F81AE5" w:rsidP="00F81AE5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580B1E51" w14:textId="77777777" w:rsidR="00F81AE5" w:rsidRPr="007E1B23" w:rsidRDefault="00F81AE5" w:rsidP="00F81A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6E523" w14:textId="77777777" w:rsidR="00F81AE5" w:rsidRPr="007E1B23" w:rsidRDefault="00F81AE5" w:rsidP="00F81AE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58FE12CB" w14:textId="77777777" w:rsidR="00F81AE5" w:rsidRPr="007E1B23" w:rsidRDefault="00F81AE5" w:rsidP="00F81AE5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1AE5" w14:paraId="76B91161" w14:textId="77777777" w:rsidTr="009638CB">
        <w:trPr>
          <w:cantSplit/>
          <w:trHeight w:val="261"/>
        </w:trPr>
        <w:tc>
          <w:tcPr>
            <w:tcW w:w="4500" w:type="dxa"/>
            <w:vAlign w:val="bottom"/>
          </w:tcPr>
          <w:p w14:paraId="318B7DB8" w14:textId="1217B8A5" w:rsidR="00F81AE5" w:rsidRDefault="00F81AE5" w:rsidP="00F81AE5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4F62C473" w14:textId="77777777" w:rsidR="00F81AE5" w:rsidRPr="007E1B23" w:rsidRDefault="00F81AE5" w:rsidP="00F81A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1749FE" w14:textId="77777777" w:rsidR="00F81AE5" w:rsidRPr="007E1B23" w:rsidRDefault="00F81AE5" w:rsidP="00F81AE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2916D920" w14:textId="77777777" w:rsidR="00F81AE5" w:rsidRPr="007E1B23" w:rsidRDefault="00F81AE5" w:rsidP="00F81AE5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1AE5" w14:paraId="7A50E424" w14:textId="77777777" w:rsidTr="009638CB">
        <w:trPr>
          <w:cantSplit/>
          <w:trHeight w:val="261"/>
        </w:trPr>
        <w:tc>
          <w:tcPr>
            <w:tcW w:w="4500" w:type="dxa"/>
            <w:vAlign w:val="bottom"/>
          </w:tcPr>
          <w:p w14:paraId="7BCCB57F" w14:textId="331345B8" w:rsidR="00F81AE5" w:rsidRDefault="00F81AE5" w:rsidP="00F81AE5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775BB854" w14:textId="3551F86E" w:rsidR="00F81AE5" w:rsidRPr="007E1B23" w:rsidRDefault="00F81AE5" w:rsidP="00F81A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21,890</w:t>
            </w:r>
          </w:p>
        </w:tc>
        <w:tc>
          <w:tcPr>
            <w:tcW w:w="236" w:type="dxa"/>
          </w:tcPr>
          <w:p w14:paraId="14BB5DA3" w14:textId="77777777" w:rsidR="00F81AE5" w:rsidRPr="007E1B23" w:rsidRDefault="00F81AE5" w:rsidP="00F81AE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42D024DD" w14:textId="363EC1AB" w:rsidR="00F81AE5" w:rsidRPr="00345798" w:rsidRDefault="00F81AE5" w:rsidP="00F81AE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sz w:val="30"/>
                <w:szCs w:val="30"/>
              </w:rPr>
              <w:t>21,890</w:t>
            </w:r>
          </w:p>
        </w:tc>
      </w:tr>
    </w:tbl>
    <w:p w14:paraId="4480B8BC" w14:textId="0EC8962F" w:rsidR="00C20BF5" w:rsidRDefault="00C20BF5" w:rsidP="00911A0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2838AED8" w14:textId="4312D4F6" w:rsidR="00781627" w:rsidRDefault="00781627" w:rsidP="009638CB">
      <w:pPr>
        <w:pStyle w:val="Heading9"/>
        <w:numPr>
          <w:ilvl w:val="0"/>
          <w:numId w:val="19"/>
        </w:numPr>
        <w:tabs>
          <w:tab w:val="clear" w:pos="340"/>
          <w:tab w:val="left" w:pos="540"/>
        </w:tabs>
        <w:ind w:left="540" w:hanging="540"/>
        <w:rPr>
          <w:rFonts w:asciiTheme="majorBidi" w:hAnsiTheme="majorBidi" w:cstheme="majorBidi"/>
        </w:rPr>
      </w:pPr>
      <w:r w:rsidRPr="0097328A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1985D73" w14:textId="77777777" w:rsidR="00781627" w:rsidRPr="0097328A" w:rsidRDefault="00781627" w:rsidP="0097328A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329"/>
        <w:gridCol w:w="2250"/>
        <w:gridCol w:w="270"/>
        <w:gridCol w:w="2340"/>
      </w:tblGrid>
      <w:tr w:rsidR="00E33208" w:rsidRPr="0097328A" w14:paraId="4AC9E46D" w14:textId="77777777" w:rsidTr="00E669FE">
        <w:trPr>
          <w:trHeight w:val="20"/>
          <w:tblHeader/>
        </w:trPr>
        <w:tc>
          <w:tcPr>
            <w:tcW w:w="4329" w:type="dxa"/>
          </w:tcPr>
          <w:p w14:paraId="30FD74B6" w14:textId="77777777" w:rsidR="00E33208" w:rsidRPr="0097328A" w:rsidRDefault="00E33208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73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50" w:type="dxa"/>
          </w:tcPr>
          <w:p w14:paraId="06734430" w14:textId="77777777" w:rsidR="00E33208" w:rsidRPr="0097328A" w:rsidRDefault="00E33208" w:rsidP="00E66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0B964B" w14:textId="77777777" w:rsidR="00E33208" w:rsidRPr="0097328A" w:rsidRDefault="00E33208" w:rsidP="00E66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A917F35" w14:textId="77777777" w:rsidR="00E33208" w:rsidRPr="0097328A" w:rsidRDefault="00E33208" w:rsidP="00E66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3208" w:rsidRPr="0097328A" w14:paraId="427537EA" w14:textId="77777777" w:rsidTr="00E669FE">
        <w:trPr>
          <w:trHeight w:val="20"/>
          <w:tblHeader/>
        </w:trPr>
        <w:tc>
          <w:tcPr>
            <w:tcW w:w="4329" w:type="dxa"/>
          </w:tcPr>
          <w:p w14:paraId="3E4D1113" w14:textId="77777777" w:rsidR="00E33208" w:rsidRPr="0097328A" w:rsidRDefault="00E33208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2D94D9D3" w14:textId="77777777" w:rsidR="00E33208" w:rsidRPr="0097328A" w:rsidRDefault="00E33208" w:rsidP="00E66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32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3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732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3208" w:rsidRPr="0097328A" w14:paraId="3F75F599" w14:textId="77777777" w:rsidTr="00E669FE">
        <w:tc>
          <w:tcPr>
            <w:tcW w:w="4329" w:type="dxa"/>
          </w:tcPr>
          <w:p w14:paraId="25EED1B1" w14:textId="77777777" w:rsidR="00E33208" w:rsidRPr="0097328A" w:rsidRDefault="00E33208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5EF4A4B" w14:textId="77777777" w:rsidR="00E33208" w:rsidRPr="0097328A" w:rsidRDefault="00E33208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1F4AA" w14:textId="77777777" w:rsidR="00E33208" w:rsidRPr="0097328A" w:rsidRDefault="00E33208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E13FA4B" w14:textId="77777777" w:rsidR="00E33208" w:rsidRPr="0097328A" w:rsidRDefault="00E33208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208" w:rsidRPr="0097328A" w14:paraId="725D6BB1" w14:textId="77777777" w:rsidTr="00E669FE">
        <w:tc>
          <w:tcPr>
            <w:tcW w:w="4329" w:type="dxa"/>
          </w:tcPr>
          <w:p w14:paraId="2B5BCD11" w14:textId="77777777" w:rsidR="00E33208" w:rsidRPr="0097328A" w:rsidRDefault="00E33208" w:rsidP="00E669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73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250" w:type="dxa"/>
          </w:tcPr>
          <w:p w14:paraId="7BD6E0E2" w14:textId="77777777" w:rsidR="00E33208" w:rsidRPr="0097328A" w:rsidRDefault="00E33208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E4AE3" w14:textId="77777777" w:rsidR="00E33208" w:rsidRPr="0097328A" w:rsidRDefault="00E33208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10BF25A" w14:textId="77777777" w:rsidR="00E33208" w:rsidRPr="0097328A" w:rsidRDefault="00E33208" w:rsidP="00E669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208" w:rsidRPr="0097328A" w14:paraId="4F3CC142" w14:textId="77777777" w:rsidTr="00E669FE">
        <w:tc>
          <w:tcPr>
            <w:tcW w:w="4329" w:type="dxa"/>
          </w:tcPr>
          <w:p w14:paraId="04F94F07" w14:textId="77777777" w:rsidR="00E33208" w:rsidRPr="0097328A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250" w:type="dxa"/>
            <w:tcBorders>
              <w:bottom w:val="double" w:sz="4" w:space="0" w:color="auto"/>
            </w:tcBorders>
          </w:tcPr>
          <w:p w14:paraId="6B597E68" w14:textId="77777777" w:rsidR="00E33208" w:rsidRPr="00D452B3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4,721</w:t>
            </w:r>
          </w:p>
        </w:tc>
        <w:tc>
          <w:tcPr>
            <w:tcW w:w="270" w:type="dxa"/>
          </w:tcPr>
          <w:p w14:paraId="635344D4" w14:textId="77777777" w:rsidR="00E33208" w:rsidRPr="00D452B3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14:paraId="0C846C55" w14:textId="3248AD13" w:rsidR="00E33208" w:rsidRPr="00D452B3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4,721</w:t>
            </w:r>
          </w:p>
        </w:tc>
      </w:tr>
      <w:tr w:rsidR="00E33208" w:rsidRPr="0097328A" w14:paraId="6F674425" w14:textId="77777777" w:rsidTr="00E669FE">
        <w:trPr>
          <w:trHeight w:val="166"/>
        </w:trPr>
        <w:tc>
          <w:tcPr>
            <w:tcW w:w="4329" w:type="dxa"/>
          </w:tcPr>
          <w:p w14:paraId="68CEECA5" w14:textId="77777777" w:rsidR="00E33208" w:rsidRPr="0097328A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14:paraId="655976D1" w14:textId="77777777" w:rsidR="00E33208" w:rsidRPr="0097328A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019F3" w14:textId="77777777" w:rsidR="00E33208" w:rsidRPr="0097328A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346059F1" w14:textId="77777777" w:rsidR="00E33208" w:rsidRPr="0097328A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208" w:rsidRPr="0097328A" w14:paraId="101E5DF4" w14:textId="77777777" w:rsidTr="00E669FE">
        <w:tc>
          <w:tcPr>
            <w:tcW w:w="4329" w:type="dxa"/>
          </w:tcPr>
          <w:p w14:paraId="67AE3839" w14:textId="77777777" w:rsidR="00E33208" w:rsidRPr="0097328A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3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250" w:type="dxa"/>
          </w:tcPr>
          <w:p w14:paraId="21AFDB6B" w14:textId="77777777" w:rsidR="00E33208" w:rsidRPr="0097328A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1633F" w14:textId="77777777" w:rsidR="00E33208" w:rsidRPr="0097328A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68C95DBF" w14:textId="77777777" w:rsidR="00E33208" w:rsidRPr="0097328A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208" w:rsidRPr="0097328A" w14:paraId="5180F9F9" w14:textId="77777777" w:rsidTr="00E669FE">
        <w:tc>
          <w:tcPr>
            <w:tcW w:w="4329" w:type="dxa"/>
          </w:tcPr>
          <w:p w14:paraId="78070CE3" w14:textId="77777777" w:rsidR="00E33208" w:rsidRPr="0097328A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สัญญาบริการบำรุงรักษาซอฟต์แวร์</w:t>
            </w:r>
          </w:p>
        </w:tc>
        <w:tc>
          <w:tcPr>
            <w:tcW w:w="2250" w:type="dxa"/>
          </w:tcPr>
          <w:p w14:paraId="418669F5" w14:textId="77777777" w:rsidR="00E33208" w:rsidRPr="0097328A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10,484</w:t>
            </w:r>
          </w:p>
        </w:tc>
        <w:tc>
          <w:tcPr>
            <w:tcW w:w="270" w:type="dxa"/>
          </w:tcPr>
          <w:p w14:paraId="5C9BC1D4" w14:textId="77777777" w:rsidR="00E33208" w:rsidRPr="0097328A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</w:tcPr>
          <w:p w14:paraId="5E67DC72" w14:textId="787F5BCC" w:rsidR="00E33208" w:rsidRPr="0097328A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10,484</w:t>
            </w:r>
          </w:p>
        </w:tc>
      </w:tr>
      <w:tr w:rsidR="00E33208" w:rsidRPr="0097328A" w14:paraId="6DA5938F" w14:textId="77777777" w:rsidTr="00E669FE">
        <w:tc>
          <w:tcPr>
            <w:tcW w:w="4329" w:type="dxa"/>
            <w:hideMark/>
          </w:tcPr>
          <w:p w14:paraId="5C02A943" w14:textId="77777777" w:rsidR="00E33208" w:rsidRPr="0097328A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3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D244714" w14:textId="6F736C02" w:rsidR="00E33208" w:rsidRPr="0097328A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38,68</w:t>
            </w:r>
            <w:r w:rsidR="00B649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C7BF02" w14:textId="77777777" w:rsidR="00E33208" w:rsidRPr="0097328A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0F76334" w14:textId="78EE89FF" w:rsidR="00E33208" w:rsidRPr="0097328A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31,340</w:t>
            </w:r>
          </w:p>
        </w:tc>
      </w:tr>
      <w:tr w:rsidR="00E33208" w:rsidRPr="007B4922" w14:paraId="01E64888" w14:textId="77777777" w:rsidTr="00E669FE">
        <w:tc>
          <w:tcPr>
            <w:tcW w:w="4329" w:type="dxa"/>
          </w:tcPr>
          <w:p w14:paraId="041AD4B5" w14:textId="77777777" w:rsidR="00E33208" w:rsidRPr="0013399C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45ECBB2" w14:textId="77A3CF13" w:rsidR="00E33208" w:rsidRPr="0013399C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22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6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13B91806" w14:textId="77777777" w:rsidR="00E33208" w:rsidRPr="0013399C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3EDB6609" w14:textId="5A4EAEE4" w:rsidR="00E33208" w:rsidRPr="0013399C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41,824</w:t>
            </w:r>
          </w:p>
        </w:tc>
      </w:tr>
    </w:tbl>
    <w:p w14:paraId="55C9A2CD" w14:textId="77777777" w:rsidR="00CE6E92" w:rsidRDefault="00CE6E92" w:rsidP="0078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80C03" w14:textId="77777777" w:rsidR="003929E2" w:rsidRDefault="00392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0482313" w14:textId="7858E5E2" w:rsidR="00F177D4" w:rsidRPr="00684095" w:rsidRDefault="00781627" w:rsidP="009638CB">
      <w:pPr>
        <w:pStyle w:val="Heading9"/>
        <w:numPr>
          <w:ilvl w:val="0"/>
          <w:numId w:val="19"/>
        </w:numPr>
        <w:tabs>
          <w:tab w:val="clear" w:pos="340"/>
        </w:tabs>
        <w:ind w:left="540" w:hanging="540"/>
        <w:rPr>
          <w:rFonts w:asciiTheme="majorBidi" w:hAnsiTheme="majorBidi" w:cstheme="majorBidi"/>
        </w:rPr>
      </w:pPr>
      <w:r w:rsidRPr="00B53BC2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เหตุการณ์ภายหลังรอบระยะเวลารายงาน</w:t>
      </w:r>
      <w:r w:rsidR="003E2D53" w:rsidRPr="00B53BC2">
        <w:rPr>
          <w:rFonts w:asciiTheme="majorBidi" w:hAnsiTheme="majorBidi" w:cstheme="majorBidi"/>
        </w:rPr>
        <w:t xml:space="preserve"> </w:t>
      </w:r>
    </w:p>
    <w:p w14:paraId="0540DE7D" w14:textId="77777777" w:rsidR="009638CB" w:rsidRPr="009638CB" w:rsidRDefault="009638CB" w:rsidP="009638C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AC278" w14:textId="70D299FE" w:rsidR="00FD58FD" w:rsidRPr="00511E8E" w:rsidRDefault="00FD58FD" w:rsidP="009638C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1E8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การจ่ายเงินปันผลระหว่างกาลปี </w:t>
      </w:r>
      <w:r w:rsidRPr="00511E8E">
        <w:rPr>
          <w:rFonts w:asciiTheme="majorBidi" w:hAnsiTheme="majorBidi" w:cstheme="majorBidi"/>
          <w:i/>
          <w:iCs/>
          <w:sz w:val="30"/>
          <w:szCs w:val="30"/>
        </w:rPr>
        <w:t>2568</w:t>
      </w:r>
    </w:p>
    <w:p w14:paraId="34110168" w14:textId="68974DD3" w:rsidR="003929E2" w:rsidRDefault="000670B1" w:rsidP="0096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alibri" w:hAnsi="Calibri"/>
          <w:sz w:val="22"/>
          <w:szCs w:val="22"/>
        </w:rPr>
      </w:pPr>
      <w:r w:rsidRPr="00511E8E">
        <w:rPr>
          <w:rFonts w:ascii="Angsana New" w:eastAsia="SimSun" w:hAnsi="Angsana New"/>
          <w:spacing w:val="-2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="00D87BAA">
        <w:rPr>
          <w:rFonts w:ascii="Angsana New" w:eastAsia="SimSun" w:hAnsi="Angsana New"/>
          <w:spacing w:val="-2"/>
          <w:sz w:val="30"/>
          <w:szCs w:val="30"/>
        </w:rPr>
        <w:t>13</w:t>
      </w:r>
      <w:r w:rsidR="00827223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4C54AC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พฤศจิกายน</w:t>
      </w:r>
      <w:r w:rsidRPr="00511E8E">
        <w:rPr>
          <w:rFonts w:ascii="Angsana New" w:eastAsia="SimSun" w:hAnsi="Angsana New"/>
          <w:spacing w:val="-2"/>
          <w:sz w:val="30"/>
          <w:szCs w:val="30"/>
          <w:cs/>
        </w:rPr>
        <w:t xml:space="preserve"> </w:t>
      </w:r>
      <w:r w:rsidRPr="00511E8E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511E8E">
        <w:rPr>
          <w:rFonts w:ascii="Angsana New" w:eastAsia="SimSun" w:hAnsi="Angsana New"/>
          <w:spacing w:val="-2"/>
          <w:sz w:val="30"/>
          <w:szCs w:val="30"/>
          <w:cs/>
        </w:rPr>
        <w:t xml:space="preserve">คณะกรรมการของบริษัทได้มีมติอนุมัติให้บริษัทจ่ายเงินปันผลระหว่างกาลสำหรับผลการดำเนินงานงวด </w:t>
      </w:r>
      <w:r w:rsidR="00D87BAA">
        <w:rPr>
          <w:rFonts w:ascii="Angsana New" w:eastAsia="SimSun" w:hAnsi="Angsana New"/>
          <w:spacing w:val="-2"/>
          <w:sz w:val="30"/>
          <w:szCs w:val="30"/>
        </w:rPr>
        <w:t xml:space="preserve">9 </w:t>
      </w:r>
      <w:r w:rsidRPr="00511E8E">
        <w:rPr>
          <w:rFonts w:ascii="Angsana New" w:eastAsia="SimSun" w:hAnsi="Angsana New"/>
          <w:spacing w:val="-2"/>
          <w:sz w:val="30"/>
          <w:szCs w:val="30"/>
          <w:cs/>
        </w:rPr>
        <w:t xml:space="preserve">เดือนแรกของปี </w:t>
      </w:r>
      <w:r w:rsidRPr="00511E8E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="0068003B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="0068003B" w:rsidRPr="00511E8E">
        <w:rPr>
          <w:rFonts w:ascii="Angsana New" w:eastAsia="SimSun" w:hAnsi="Angsana New"/>
          <w:spacing w:val="-2"/>
          <w:sz w:val="30"/>
          <w:szCs w:val="30"/>
        </w:rPr>
        <w:t>0.</w:t>
      </w:r>
      <w:r w:rsidR="00511E8E" w:rsidRPr="00511E8E">
        <w:rPr>
          <w:rFonts w:ascii="Angsana New" w:eastAsia="SimSun" w:hAnsi="Angsana New"/>
          <w:spacing w:val="-2"/>
          <w:sz w:val="30"/>
          <w:szCs w:val="30"/>
        </w:rPr>
        <w:t>66</w:t>
      </w:r>
      <w:r w:rsidR="0068003B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68003B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บาท</w:t>
      </w:r>
      <w:r w:rsidR="00E862CF" w:rsidRPr="00511E8E">
        <w:rPr>
          <w:rFonts w:ascii="Angsana New" w:eastAsia="SimSun" w:hAnsi="Angsana New"/>
          <w:spacing w:val="-2"/>
          <w:sz w:val="30"/>
          <w:szCs w:val="30"/>
        </w:rPr>
        <w:t xml:space="preserve">                             </w:t>
      </w:r>
      <w:r w:rsidR="0068003B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เป็นจำนวนเงิน</w:t>
      </w:r>
      <w:r w:rsidR="00F61321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</w:t>
      </w:r>
      <w:r w:rsidR="00511E8E" w:rsidRPr="00511E8E">
        <w:rPr>
          <w:rFonts w:ascii="Angsana New" w:eastAsia="SimSun" w:hAnsi="Angsana New"/>
          <w:spacing w:val="-2"/>
          <w:sz w:val="30"/>
          <w:szCs w:val="30"/>
        </w:rPr>
        <w:t>779.61</w:t>
      </w:r>
      <w:r w:rsidR="00F61321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F61321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ล้านบาท </w:t>
      </w:r>
      <w:r w:rsidRPr="00511E8E">
        <w:rPr>
          <w:rFonts w:ascii="Angsana New" w:eastAsia="SimSun" w:hAnsi="Angsana New"/>
          <w:spacing w:val="-2"/>
          <w:sz w:val="30"/>
          <w:szCs w:val="30"/>
          <w:cs/>
        </w:rPr>
        <w:t xml:space="preserve">โดยจ่ายจากกำไรสุทธิจากการดำเนินงาน </w:t>
      </w:r>
      <w:r w:rsidR="00D87BAA">
        <w:rPr>
          <w:rFonts w:ascii="Angsana New" w:eastAsia="SimSun" w:hAnsi="Angsana New"/>
          <w:spacing w:val="-2"/>
          <w:sz w:val="30"/>
          <w:szCs w:val="30"/>
        </w:rPr>
        <w:t xml:space="preserve">9 </w:t>
      </w:r>
      <w:r w:rsidRPr="00511E8E">
        <w:rPr>
          <w:rFonts w:ascii="Angsana New" w:eastAsia="SimSun" w:hAnsi="Angsana New"/>
          <w:spacing w:val="-2"/>
          <w:sz w:val="30"/>
          <w:szCs w:val="30"/>
          <w:cs/>
        </w:rPr>
        <w:t xml:space="preserve">เดือนแรกของปี </w:t>
      </w:r>
      <w:r w:rsidRPr="00511E8E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511E8E">
        <w:rPr>
          <w:rFonts w:ascii="Angsana New" w:eastAsia="SimSun" w:hAnsi="Angsana New"/>
          <w:spacing w:val="-2"/>
          <w:sz w:val="30"/>
          <w:szCs w:val="30"/>
          <w:cs/>
        </w:rPr>
        <w:t>ในอัตราหุ้นละ</w:t>
      </w:r>
      <w:r w:rsidR="004933E4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E862CF" w:rsidRPr="00511E8E">
        <w:rPr>
          <w:rFonts w:ascii="Angsana New" w:eastAsia="SimSun" w:hAnsi="Angsana New"/>
          <w:spacing w:val="-2"/>
          <w:sz w:val="30"/>
          <w:szCs w:val="30"/>
        </w:rPr>
        <w:t xml:space="preserve">              </w:t>
      </w:r>
      <w:r w:rsidRPr="00511E8E">
        <w:rPr>
          <w:rFonts w:ascii="Angsana New" w:eastAsia="SimSun" w:hAnsi="Angsana New"/>
          <w:spacing w:val="-2"/>
          <w:sz w:val="30"/>
          <w:szCs w:val="30"/>
        </w:rPr>
        <w:t>0.</w:t>
      </w:r>
      <w:r w:rsidR="00511E8E" w:rsidRPr="00511E8E">
        <w:rPr>
          <w:rFonts w:ascii="Angsana New" w:eastAsia="SimSun" w:hAnsi="Angsana New"/>
          <w:spacing w:val="-2"/>
          <w:sz w:val="30"/>
          <w:szCs w:val="30"/>
        </w:rPr>
        <w:t>6544</w:t>
      </w:r>
      <w:r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511E8E">
        <w:rPr>
          <w:rFonts w:ascii="Angsana New" w:eastAsia="SimSun" w:hAnsi="Angsana New"/>
          <w:spacing w:val="-2"/>
          <w:sz w:val="30"/>
          <w:szCs w:val="30"/>
          <w:cs/>
        </w:rPr>
        <w:t>บาท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511E8E">
        <w:rPr>
          <w:rFonts w:ascii="Angsana New" w:eastAsia="SimSun" w:hAnsi="Angsana New"/>
          <w:spacing w:val="-2"/>
          <w:sz w:val="30"/>
          <w:szCs w:val="30"/>
          <w:cs/>
        </w:rPr>
        <w:t xml:space="preserve">เป็นจำนวนเงิน </w:t>
      </w:r>
      <w:r w:rsidR="00511E8E" w:rsidRPr="00511E8E">
        <w:rPr>
          <w:rFonts w:ascii="Angsana New" w:eastAsia="SimSun" w:hAnsi="Angsana New"/>
          <w:spacing w:val="-2"/>
          <w:sz w:val="30"/>
          <w:szCs w:val="30"/>
        </w:rPr>
        <w:t>773</w:t>
      </w:r>
      <w:r w:rsidRPr="00511E8E">
        <w:rPr>
          <w:rFonts w:ascii="Angsana New" w:eastAsia="SimSun" w:hAnsi="Angsana New"/>
          <w:spacing w:val="-2"/>
          <w:sz w:val="30"/>
          <w:szCs w:val="30"/>
        </w:rPr>
        <w:t>.</w:t>
      </w:r>
      <w:r w:rsidR="00511E8E" w:rsidRPr="00511E8E">
        <w:rPr>
          <w:rFonts w:ascii="Angsana New" w:eastAsia="SimSun" w:hAnsi="Angsana New"/>
          <w:spacing w:val="-2"/>
          <w:sz w:val="30"/>
          <w:szCs w:val="30"/>
        </w:rPr>
        <w:t>00</w:t>
      </w:r>
      <w:r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511E8E">
        <w:rPr>
          <w:rFonts w:ascii="Angsana New" w:eastAsia="SimSun" w:hAnsi="Angsana New"/>
          <w:spacing w:val="-2"/>
          <w:sz w:val="30"/>
          <w:szCs w:val="30"/>
          <w:cs/>
        </w:rPr>
        <w:t>ล้านบาท</w:t>
      </w:r>
      <w:r w:rsidR="00EC1269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3929E2" w:rsidRPr="00511E8E">
        <w:rPr>
          <w:rFonts w:ascii="Angsana New" w:eastAsia="SimSun" w:hAnsi="Angsana New"/>
          <w:spacing w:val="-2"/>
          <w:sz w:val="30"/>
          <w:szCs w:val="30"/>
          <w:cs/>
        </w:rPr>
        <w:t xml:space="preserve">และจ่ายจากกำไรสะสมในอัตราหุ้นละ 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>0.0</w:t>
      </w:r>
      <w:r w:rsidR="00DA1C05" w:rsidRPr="00511E8E">
        <w:rPr>
          <w:rFonts w:ascii="Angsana New" w:eastAsia="SimSun" w:hAnsi="Angsana New"/>
          <w:spacing w:val="-2"/>
          <w:sz w:val="30"/>
          <w:szCs w:val="30"/>
        </w:rPr>
        <w:t>0</w:t>
      </w:r>
      <w:r w:rsidR="00511E8E" w:rsidRPr="00511E8E">
        <w:rPr>
          <w:rFonts w:ascii="Angsana New" w:eastAsia="SimSun" w:hAnsi="Angsana New"/>
          <w:spacing w:val="-2"/>
          <w:sz w:val="30"/>
          <w:szCs w:val="30"/>
        </w:rPr>
        <w:t>5</w:t>
      </w:r>
      <w:r w:rsidR="00DA1C05" w:rsidRPr="00511E8E">
        <w:rPr>
          <w:rFonts w:ascii="Angsana New" w:eastAsia="SimSun" w:hAnsi="Angsana New"/>
          <w:spacing w:val="-2"/>
          <w:sz w:val="30"/>
          <w:szCs w:val="30"/>
        </w:rPr>
        <w:t>6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="00E862CF" w:rsidRPr="00511E8E">
        <w:rPr>
          <w:rFonts w:ascii="Angsana New" w:eastAsia="SimSun" w:hAnsi="Angsana New"/>
          <w:spacing w:val="-2"/>
          <w:sz w:val="30"/>
          <w:szCs w:val="30"/>
        </w:rPr>
        <w:t xml:space="preserve">                                </w:t>
      </w:r>
      <w:r w:rsidR="003929E2" w:rsidRPr="00511E8E">
        <w:rPr>
          <w:rFonts w:ascii="Angsana New" w:eastAsia="SimSun" w:hAnsi="Angsana New"/>
          <w:spacing w:val="-4"/>
          <w:sz w:val="30"/>
          <w:szCs w:val="30"/>
        </w:rPr>
        <w:t>6.</w:t>
      </w:r>
      <w:r w:rsidR="00511E8E" w:rsidRPr="00511E8E">
        <w:rPr>
          <w:rFonts w:ascii="Angsana New" w:eastAsia="SimSun" w:hAnsi="Angsana New"/>
          <w:spacing w:val="-4"/>
          <w:sz w:val="30"/>
          <w:szCs w:val="30"/>
        </w:rPr>
        <w:t>61</w:t>
      </w:r>
      <w:r w:rsidR="003929E2" w:rsidRPr="00511E8E">
        <w:rPr>
          <w:rFonts w:ascii="Angsana New" w:eastAsia="SimSun" w:hAnsi="Angsana New"/>
          <w:spacing w:val="-4"/>
          <w:sz w:val="30"/>
          <w:szCs w:val="30"/>
        </w:rPr>
        <w:t xml:space="preserve"> </w:t>
      </w:r>
      <w:r w:rsidR="003929E2" w:rsidRPr="00511E8E">
        <w:rPr>
          <w:rFonts w:ascii="Angsana New" w:eastAsia="SimSun" w:hAnsi="Angsana New" w:hint="cs"/>
          <w:spacing w:val="-4"/>
          <w:sz w:val="30"/>
          <w:szCs w:val="30"/>
          <w:cs/>
        </w:rPr>
        <w:t xml:space="preserve">ล้านบาท ทั้งนี้ บริษัทได้จ่ายเงินปันผลระหว่างกาลจากผลการดำเนินงานงวด </w:t>
      </w:r>
      <w:r w:rsidR="00D87BAA">
        <w:rPr>
          <w:rFonts w:ascii="Angsana New" w:eastAsia="SimSun" w:hAnsi="Angsana New"/>
          <w:spacing w:val="-4"/>
          <w:sz w:val="30"/>
          <w:szCs w:val="30"/>
        </w:rPr>
        <w:t xml:space="preserve">6 </w:t>
      </w:r>
      <w:r w:rsidR="003929E2" w:rsidRPr="00511E8E">
        <w:rPr>
          <w:rFonts w:ascii="Angsana New" w:eastAsia="SimSun" w:hAnsi="Angsana New" w:hint="cs"/>
          <w:spacing w:val="-4"/>
          <w:sz w:val="30"/>
          <w:szCs w:val="30"/>
          <w:cs/>
        </w:rPr>
        <w:t xml:space="preserve">เดือนแรกของปี </w:t>
      </w:r>
      <w:r w:rsidR="003929E2" w:rsidRPr="00511E8E">
        <w:rPr>
          <w:rFonts w:ascii="Angsana New" w:eastAsia="SimSun" w:hAnsi="Angsana New"/>
          <w:spacing w:val="-4"/>
          <w:sz w:val="30"/>
          <w:szCs w:val="30"/>
        </w:rPr>
        <w:t xml:space="preserve">2568 </w:t>
      </w:r>
      <w:r w:rsidR="003929E2" w:rsidRPr="00511E8E">
        <w:rPr>
          <w:rFonts w:ascii="Angsana New" w:eastAsia="SimSun" w:hAnsi="Angsana New" w:hint="cs"/>
          <w:spacing w:val="-4"/>
          <w:sz w:val="30"/>
          <w:szCs w:val="30"/>
          <w:cs/>
        </w:rPr>
        <w:t>ในอัตราหุ้นละ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>0.</w:t>
      </w:r>
      <w:r w:rsidR="00EC551B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44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bookmarkStart w:id="0" w:name="_Hlk141454190"/>
      <w:r w:rsidR="003929E2" w:rsidRPr="00511E8E">
        <w:rPr>
          <w:rFonts w:ascii="Angsana New" w:eastAsia="SimSun" w:hAnsi="Angsana New"/>
          <w:spacing w:val="-2"/>
          <w:sz w:val="30"/>
          <w:szCs w:val="30"/>
        </w:rPr>
        <w:t>5</w:t>
      </w:r>
      <w:r w:rsidR="00E251F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1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>9.7</w:t>
      </w:r>
      <w:bookmarkEnd w:id="0"/>
      <w:r w:rsidR="00E251F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4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ล้านบาท </w:t>
      </w:r>
      <w:r w:rsidR="00593D56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ในเดือ</w:t>
      </w:r>
      <w:r w:rsidR="00E251F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น</w:t>
      </w:r>
      <w:r w:rsidR="00511E8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มิถุนายน </w:t>
      </w:r>
      <w:r w:rsidR="00511E8E" w:rsidRPr="00511E8E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="00511E8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และเดือน</w:t>
      </w:r>
      <w:r w:rsidR="00E251F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กันย</w:t>
      </w:r>
      <w:r w:rsidR="00593D56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ายน </w:t>
      </w:r>
      <w:r w:rsidR="00593D56" w:rsidRPr="00511E8E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="00593D56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โดย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เงินปันผลส่วนที่เหลืออีกหุ้นละ 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>0.22 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บาท</w:t>
      </w:r>
      <w:r w:rsidR="00511E8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เป็นจำนวนเงิน 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 xml:space="preserve">259.87 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ล้านบาท</w:t>
      </w:r>
      <w:r w:rsidR="008933F1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บริษัทจะจ่ายเงินปันผลดังกล่าวให้ผู้ถือหุ้นภายในวันที่</w:t>
      </w:r>
      <w:r w:rsidR="008933F1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511E8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             </w:t>
      </w:r>
      <w:r w:rsidR="00E251F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12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E251FE" w:rsidRPr="00511E8E">
        <w:rPr>
          <w:rFonts w:ascii="Angsana New" w:eastAsia="SimSun" w:hAnsi="Angsana New" w:hint="cs"/>
          <w:spacing w:val="-2"/>
          <w:sz w:val="30"/>
          <w:szCs w:val="30"/>
          <w:cs/>
        </w:rPr>
        <w:t>ธันวาคม</w:t>
      </w:r>
      <w:r w:rsidR="003929E2" w:rsidRPr="00511E8E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</w:t>
      </w:r>
      <w:r w:rsidR="003929E2" w:rsidRPr="00511E8E">
        <w:rPr>
          <w:rFonts w:ascii="Angsana New" w:eastAsia="SimSun" w:hAnsi="Angsana New"/>
          <w:spacing w:val="-2"/>
          <w:sz w:val="30"/>
          <w:szCs w:val="30"/>
        </w:rPr>
        <w:t>2568</w:t>
      </w:r>
    </w:p>
    <w:p w14:paraId="2EC349D4" w14:textId="0B6FCA4D" w:rsidR="00317954" w:rsidRPr="00317954" w:rsidRDefault="00317954" w:rsidP="009638C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SimSun" w:hAnsi="Angsana New"/>
          <w:spacing w:val="-2"/>
          <w:sz w:val="30"/>
          <w:szCs w:val="30"/>
        </w:rPr>
      </w:pPr>
    </w:p>
    <w:sectPr w:rsidR="00317954" w:rsidRPr="00317954" w:rsidSect="0035459E">
      <w:headerReference w:type="default" r:id="rId11"/>
      <w:footerReference w:type="default" r:id="rId12"/>
      <w:pgSz w:w="11909" w:h="16834" w:code="9"/>
      <w:pgMar w:top="691" w:right="1199" w:bottom="576" w:left="1152" w:header="720" w:footer="720" w:gutter="0"/>
      <w:pgNumType w:start="1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5CAED" w14:textId="77777777" w:rsidR="00C128AD" w:rsidRDefault="00C128AD">
      <w:r>
        <w:separator/>
      </w:r>
    </w:p>
  </w:endnote>
  <w:endnote w:type="continuationSeparator" w:id="0">
    <w:p w14:paraId="17901D61" w14:textId="77777777" w:rsidR="00C128AD" w:rsidRDefault="00C128AD">
      <w:r>
        <w:continuationSeparator/>
      </w:r>
    </w:p>
  </w:endnote>
  <w:endnote w:type="continuationNotice" w:id="1">
    <w:p w14:paraId="07459200" w14:textId="77777777" w:rsidR="00C128AD" w:rsidRDefault="00C128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12379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6840F6" w14:textId="77777777" w:rsidR="006E67AD" w:rsidRPr="00FA55B3" w:rsidRDefault="006E67AD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9616B" w14:textId="77777777" w:rsidR="00C128AD" w:rsidRDefault="00C128AD">
      <w:r>
        <w:separator/>
      </w:r>
    </w:p>
  </w:footnote>
  <w:footnote w:type="continuationSeparator" w:id="0">
    <w:p w14:paraId="3E9A8A62" w14:textId="77777777" w:rsidR="00C128AD" w:rsidRDefault="00C128AD">
      <w:r>
        <w:continuationSeparator/>
      </w:r>
    </w:p>
  </w:footnote>
  <w:footnote w:type="continuationNotice" w:id="1">
    <w:p w14:paraId="3CE9BF8A" w14:textId="77777777" w:rsidR="00C128AD" w:rsidRDefault="00C128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5BF9E" w14:textId="77777777" w:rsidR="00905A03" w:rsidRPr="00420CF9" w:rsidRDefault="00905A03" w:rsidP="00905A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Pr="00420CF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420CF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4C8EBEB6" w14:textId="1ACA4114" w:rsidR="00420CF9" w:rsidRPr="00420CF9" w:rsidRDefault="00420CF9" w:rsidP="00420C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420CF9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420CF9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420CF9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1B371793" w14:textId="7D54017E" w:rsidR="00420CF9" w:rsidRPr="00420CF9" w:rsidRDefault="00420CF9" w:rsidP="00420C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420CF9">
      <w:rPr>
        <w:rFonts w:asciiTheme="majorBidi" w:hAnsiTheme="majorBidi"/>
        <w:b/>
        <w:bCs/>
        <w:sz w:val="32"/>
        <w:szCs w:val="32"/>
        <w:cs/>
      </w:rPr>
      <w:t>สำหรับงวดสามเดือนและ</w:t>
    </w:r>
    <w:r w:rsidRPr="00420CF9">
      <w:rPr>
        <w:rFonts w:asciiTheme="majorBidi" w:hAnsiTheme="majorBidi" w:hint="cs"/>
        <w:b/>
        <w:bCs/>
        <w:sz w:val="32"/>
        <w:szCs w:val="32"/>
        <w:cs/>
      </w:rPr>
      <w:t>เก้า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เดือนสิ้นสุดวันที่ </w:t>
    </w:r>
    <w:r w:rsidRPr="00420CF9">
      <w:rPr>
        <w:rFonts w:asciiTheme="majorBidi" w:hAnsiTheme="majorBidi"/>
        <w:b/>
        <w:bCs/>
        <w:sz w:val="32"/>
        <w:szCs w:val="32"/>
      </w:rPr>
      <w:t>30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</w:t>
    </w:r>
    <w:r w:rsidRPr="00420CF9">
      <w:rPr>
        <w:rFonts w:asciiTheme="majorBidi" w:hAnsiTheme="majorBidi" w:hint="cs"/>
        <w:b/>
        <w:bCs/>
        <w:sz w:val="32"/>
        <w:szCs w:val="32"/>
        <w:cs/>
      </w:rPr>
      <w:t>กันยายน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</w:t>
    </w:r>
    <w:r w:rsidRPr="00420CF9">
      <w:rPr>
        <w:rFonts w:asciiTheme="majorBidi" w:hAnsiTheme="majorBidi"/>
        <w:b/>
        <w:bCs/>
        <w:sz w:val="32"/>
        <w:szCs w:val="32"/>
      </w:rPr>
      <w:t>2568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300B933C" w14:textId="77777777" w:rsidR="00BA24D4" w:rsidRPr="00420CF9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604465A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3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2"/>
  </w:num>
  <w:num w:numId="12" w16cid:durableId="351036449">
    <w:abstractNumId w:val="20"/>
  </w:num>
  <w:num w:numId="13" w16cid:durableId="541983039">
    <w:abstractNumId w:val="32"/>
  </w:num>
  <w:num w:numId="14" w16cid:durableId="1115978063">
    <w:abstractNumId w:val="24"/>
  </w:num>
  <w:num w:numId="15" w16cid:durableId="1394423222">
    <w:abstractNumId w:val="15"/>
  </w:num>
  <w:num w:numId="16" w16cid:durableId="59639748">
    <w:abstractNumId w:val="35"/>
  </w:num>
  <w:num w:numId="17" w16cid:durableId="1924946659">
    <w:abstractNumId w:val="26"/>
  </w:num>
  <w:num w:numId="18" w16cid:durableId="1847282209">
    <w:abstractNumId w:val="19"/>
  </w:num>
  <w:num w:numId="19" w16cid:durableId="287055735">
    <w:abstractNumId w:val="23"/>
  </w:num>
  <w:num w:numId="20" w16cid:durableId="315888839">
    <w:abstractNumId w:val="12"/>
  </w:num>
  <w:num w:numId="21" w16cid:durableId="1378512436">
    <w:abstractNumId w:val="17"/>
  </w:num>
  <w:num w:numId="22" w16cid:durableId="1094089244">
    <w:abstractNumId w:val="31"/>
  </w:num>
  <w:num w:numId="23" w16cid:durableId="164515749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7"/>
  </w:num>
  <w:num w:numId="25" w16cid:durableId="128130231">
    <w:abstractNumId w:val="29"/>
  </w:num>
  <w:num w:numId="26" w16cid:durableId="1472484270">
    <w:abstractNumId w:val="27"/>
  </w:num>
  <w:num w:numId="27" w16cid:durableId="101151254">
    <w:abstractNumId w:val="14"/>
  </w:num>
  <w:num w:numId="28" w16cid:durableId="893198451">
    <w:abstractNumId w:val="38"/>
  </w:num>
  <w:num w:numId="29" w16cid:durableId="2079548747">
    <w:abstractNumId w:val="30"/>
  </w:num>
  <w:num w:numId="30" w16cid:durableId="1443185995">
    <w:abstractNumId w:val="36"/>
  </w:num>
  <w:num w:numId="31" w16cid:durableId="361514708">
    <w:abstractNumId w:val="33"/>
  </w:num>
  <w:num w:numId="32" w16cid:durableId="480149070">
    <w:abstractNumId w:val="21"/>
  </w:num>
  <w:num w:numId="33" w16cid:durableId="803235194">
    <w:abstractNumId w:val="25"/>
  </w:num>
  <w:num w:numId="34" w16cid:durableId="1026444665">
    <w:abstractNumId w:val="10"/>
  </w:num>
  <w:num w:numId="35" w16cid:durableId="743455180">
    <w:abstractNumId w:val="39"/>
  </w:num>
  <w:num w:numId="36" w16cid:durableId="701393827">
    <w:abstractNumId w:val="11"/>
  </w:num>
  <w:num w:numId="37" w16cid:durableId="1888446917">
    <w:abstractNumId w:val="34"/>
  </w:num>
  <w:num w:numId="38" w16cid:durableId="1158417973">
    <w:abstractNumId w:val="18"/>
  </w:num>
  <w:num w:numId="39" w16cid:durableId="1413159855">
    <w:abstractNumId w:val="28"/>
  </w:num>
  <w:num w:numId="40" w16cid:durableId="975068036">
    <w:abstractNumId w:val="13"/>
  </w:num>
  <w:num w:numId="41" w16cid:durableId="743335892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203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DD1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4D9"/>
    <w:rsid w:val="00005597"/>
    <w:rsid w:val="00005DEC"/>
    <w:rsid w:val="00005F44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50E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64B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34C"/>
    <w:rsid w:val="00016482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5C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27DB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47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4C8"/>
    <w:rsid w:val="00044835"/>
    <w:rsid w:val="00044958"/>
    <w:rsid w:val="00044AF3"/>
    <w:rsid w:val="00044AFF"/>
    <w:rsid w:val="00044D98"/>
    <w:rsid w:val="00044F2E"/>
    <w:rsid w:val="00045079"/>
    <w:rsid w:val="000452CC"/>
    <w:rsid w:val="00045331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A9E"/>
    <w:rsid w:val="00051D63"/>
    <w:rsid w:val="00052010"/>
    <w:rsid w:val="000524C4"/>
    <w:rsid w:val="00052811"/>
    <w:rsid w:val="000529CA"/>
    <w:rsid w:val="00052E96"/>
    <w:rsid w:val="00053580"/>
    <w:rsid w:val="00053627"/>
    <w:rsid w:val="000537D4"/>
    <w:rsid w:val="000539C6"/>
    <w:rsid w:val="00053B21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197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1D4"/>
    <w:rsid w:val="00062577"/>
    <w:rsid w:val="0006271D"/>
    <w:rsid w:val="0006284C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0FF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5CA"/>
    <w:rsid w:val="000657F6"/>
    <w:rsid w:val="0006596C"/>
    <w:rsid w:val="00065971"/>
    <w:rsid w:val="000659D4"/>
    <w:rsid w:val="000659DB"/>
    <w:rsid w:val="00065E8F"/>
    <w:rsid w:val="00065F18"/>
    <w:rsid w:val="00066333"/>
    <w:rsid w:val="00066A9B"/>
    <w:rsid w:val="00066AAA"/>
    <w:rsid w:val="00066C98"/>
    <w:rsid w:val="000670B1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2D21"/>
    <w:rsid w:val="0007316A"/>
    <w:rsid w:val="0007330E"/>
    <w:rsid w:val="00073428"/>
    <w:rsid w:val="000737B8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88E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B7B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153"/>
    <w:rsid w:val="0008736C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CC1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14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0"/>
    <w:rsid w:val="000A0B41"/>
    <w:rsid w:val="000A10B0"/>
    <w:rsid w:val="000A1292"/>
    <w:rsid w:val="000A191F"/>
    <w:rsid w:val="000A1990"/>
    <w:rsid w:val="000A19C1"/>
    <w:rsid w:val="000A1C82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2F6B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407"/>
    <w:rsid w:val="000A578A"/>
    <w:rsid w:val="000A5F83"/>
    <w:rsid w:val="000A613C"/>
    <w:rsid w:val="000A63E6"/>
    <w:rsid w:val="000A66DB"/>
    <w:rsid w:val="000A67FC"/>
    <w:rsid w:val="000A6829"/>
    <w:rsid w:val="000A6A58"/>
    <w:rsid w:val="000A6AA9"/>
    <w:rsid w:val="000A6B4F"/>
    <w:rsid w:val="000A71BC"/>
    <w:rsid w:val="000A7269"/>
    <w:rsid w:val="000A7483"/>
    <w:rsid w:val="000A753D"/>
    <w:rsid w:val="000A772D"/>
    <w:rsid w:val="000A7784"/>
    <w:rsid w:val="000A78BD"/>
    <w:rsid w:val="000A79F0"/>
    <w:rsid w:val="000A7ACF"/>
    <w:rsid w:val="000A7CF0"/>
    <w:rsid w:val="000A7D06"/>
    <w:rsid w:val="000B0018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E2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02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09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5F"/>
    <w:rsid w:val="000D05B4"/>
    <w:rsid w:val="000D0861"/>
    <w:rsid w:val="000D0880"/>
    <w:rsid w:val="000D0D8E"/>
    <w:rsid w:val="000D10EF"/>
    <w:rsid w:val="000D11D5"/>
    <w:rsid w:val="000D14FD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905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4D8"/>
    <w:rsid w:val="000E0575"/>
    <w:rsid w:val="000E0712"/>
    <w:rsid w:val="000E0788"/>
    <w:rsid w:val="000E07C1"/>
    <w:rsid w:val="000E086C"/>
    <w:rsid w:val="000E0B7A"/>
    <w:rsid w:val="000E0BC1"/>
    <w:rsid w:val="000E0C0B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52C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B7"/>
    <w:rsid w:val="000E6BF7"/>
    <w:rsid w:val="000E6C3A"/>
    <w:rsid w:val="000E6D9C"/>
    <w:rsid w:val="000E6E07"/>
    <w:rsid w:val="000E7168"/>
    <w:rsid w:val="000E72D3"/>
    <w:rsid w:val="000E74C3"/>
    <w:rsid w:val="000E77E2"/>
    <w:rsid w:val="000E780B"/>
    <w:rsid w:val="000E789F"/>
    <w:rsid w:val="000E7BEC"/>
    <w:rsid w:val="000E7D40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B52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CA4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6F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0FB"/>
    <w:rsid w:val="00106168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2A3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2A5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040"/>
    <w:rsid w:val="0011418F"/>
    <w:rsid w:val="00114685"/>
    <w:rsid w:val="001147B6"/>
    <w:rsid w:val="0011499F"/>
    <w:rsid w:val="001149B6"/>
    <w:rsid w:val="00114A77"/>
    <w:rsid w:val="00114B9B"/>
    <w:rsid w:val="00114F75"/>
    <w:rsid w:val="00115ADB"/>
    <w:rsid w:val="00115DEB"/>
    <w:rsid w:val="001161F9"/>
    <w:rsid w:val="00116336"/>
    <w:rsid w:val="00116397"/>
    <w:rsid w:val="00116493"/>
    <w:rsid w:val="0011670A"/>
    <w:rsid w:val="00116825"/>
    <w:rsid w:val="00116ADF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4B5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B47"/>
    <w:rsid w:val="00132E45"/>
    <w:rsid w:val="0013344B"/>
    <w:rsid w:val="001335D7"/>
    <w:rsid w:val="00133742"/>
    <w:rsid w:val="001338D5"/>
    <w:rsid w:val="0013399C"/>
    <w:rsid w:val="001339D1"/>
    <w:rsid w:val="00133C1D"/>
    <w:rsid w:val="00133D80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7F"/>
    <w:rsid w:val="001405B6"/>
    <w:rsid w:val="001406B9"/>
    <w:rsid w:val="0014088B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901"/>
    <w:rsid w:val="00145A60"/>
    <w:rsid w:val="00145ABB"/>
    <w:rsid w:val="00145BB9"/>
    <w:rsid w:val="00145F57"/>
    <w:rsid w:val="00145FD8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97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71A"/>
    <w:rsid w:val="00155884"/>
    <w:rsid w:val="00155D79"/>
    <w:rsid w:val="00155DE2"/>
    <w:rsid w:val="001560E0"/>
    <w:rsid w:val="0015655A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BF3"/>
    <w:rsid w:val="00162CBE"/>
    <w:rsid w:val="00162ECE"/>
    <w:rsid w:val="001632FE"/>
    <w:rsid w:val="001635F0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A11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1DC"/>
    <w:rsid w:val="00173277"/>
    <w:rsid w:val="001732B8"/>
    <w:rsid w:val="00173739"/>
    <w:rsid w:val="00173743"/>
    <w:rsid w:val="0017379E"/>
    <w:rsid w:val="001737B0"/>
    <w:rsid w:val="0017390C"/>
    <w:rsid w:val="00173C6E"/>
    <w:rsid w:val="00173F6E"/>
    <w:rsid w:val="00174009"/>
    <w:rsid w:val="00174094"/>
    <w:rsid w:val="00174113"/>
    <w:rsid w:val="00174568"/>
    <w:rsid w:val="00174CA0"/>
    <w:rsid w:val="00174CF5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406"/>
    <w:rsid w:val="0017663F"/>
    <w:rsid w:val="0017675E"/>
    <w:rsid w:val="001767BC"/>
    <w:rsid w:val="001767C9"/>
    <w:rsid w:val="00176C58"/>
    <w:rsid w:val="00176E8D"/>
    <w:rsid w:val="00176EDD"/>
    <w:rsid w:val="00176FCD"/>
    <w:rsid w:val="00177165"/>
    <w:rsid w:val="00177508"/>
    <w:rsid w:val="00177CAB"/>
    <w:rsid w:val="00177EBE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755"/>
    <w:rsid w:val="0018193F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C4D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2FC7"/>
    <w:rsid w:val="00193343"/>
    <w:rsid w:val="001935F0"/>
    <w:rsid w:val="001936B7"/>
    <w:rsid w:val="001936F4"/>
    <w:rsid w:val="001937BB"/>
    <w:rsid w:val="0019395E"/>
    <w:rsid w:val="00193AEC"/>
    <w:rsid w:val="00193DAC"/>
    <w:rsid w:val="00194320"/>
    <w:rsid w:val="001943C8"/>
    <w:rsid w:val="00194848"/>
    <w:rsid w:val="00194B59"/>
    <w:rsid w:val="00194C5B"/>
    <w:rsid w:val="00194D7E"/>
    <w:rsid w:val="00194E78"/>
    <w:rsid w:val="001950F2"/>
    <w:rsid w:val="0019526C"/>
    <w:rsid w:val="0019541C"/>
    <w:rsid w:val="0019541F"/>
    <w:rsid w:val="0019549B"/>
    <w:rsid w:val="001956D8"/>
    <w:rsid w:val="001958D7"/>
    <w:rsid w:val="00195A03"/>
    <w:rsid w:val="00195F5A"/>
    <w:rsid w:val="0019629B"/>
    <w:rsid w:val="00196498"/>
    <w:rsid w:val="00196638"/>
    <w:rsid w:val="0019697A"/>
    <w:rsid w:val="001969F0"/>
    <w:rsid w:val="00196CC3"/>
    <w:rsid w:val="00197168"/>
    <w:rsid w:val="00197494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0C18"/>
    <w:rsid w:val="001A1081"/>
    <w:rsid w:val="001A118A"/>
    <w:rsid w:val="001A148C"/>
    <w:rsid w:val="001A15D6"/>
    <w:rsid w:val="001A1A7B"/>
    <w:rsid w:val="001A1E4A"/>
    <w:rsid w:val="001A1FF5"/>
    <w:rsid w:val="001A2073"/>
    <w:rsid w:val="001A20F9"/>
    <w:rsid w:val="001A214B"/>
    <w:rsid w:val="001A23C3"/>
    <w:rsid w:val="001A2466"/>
    <w:rsid w:val="001A2479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473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4B3C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149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373B"/>
    <w:rsid w:val="001C4302"/>
    <w:rsid w:val="001C431A"/>
    <w:rsid w:val="001C44CC"/>
    <w:rsid w:val="001C45F3"/>
    <w:rsid w:val="001C4821"/>
    <w:rsid w:val="001C5053"/>
    <w:rsid w:val="001C50FC"/>
    <w:rsid w:val="001C55AA"/>
    <w:rsid w:val="001C5611"/>
    <w:rsid w:val="001C564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133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1CDF"/>
    <w:rsid w:val="001D2027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3FAE"/>
    <w:rsid w:val="001D4963"/>
    <w:rsid w:val="001D49CD"/>
    <w:rsid w:val="001D4C7E"/>
    <w:rsid w:val="001D4F78"/>
    <w:rsid w:val="001D50C6"/>
    <w:rsid w:val="001D5346"/>
    <w:rsid w:val="001D54A9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AD0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D8D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683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6B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BD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9CD"/>
    <w:rsid w:val="002019F2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57B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4EE4"/>
    <w:rsid w:val="002056BD"/>
    <w:rsid w:val="0020570D"/>
    <w:rsid w:val="00205B4A"/>
    <w:rsid w:val="00205B86"/>
    <w:rsid w:val="00205CCC"/>
    <w:rsid w:val="00205CE9"/>
    <w:rsid w:val="00205D5E"/>
    <w:rsid w:val="00206297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4C8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61D"/>
    <w:rsid w:val="00212D36"/>
    <w:rsid w:val="00212DB4"/>
    <w:rsid w:val="002134D6"/>
    <w:rsid w:val="0021358C"/>
    <w:rsid w:val="0021386E"/>
    <w:rsid w:val="00213A6A"/>
    <w:rsid w:val="0021406D"/>
    <w:rsid w:val="00214130"/>
    <w:rsid w:val="00214455"/>
    <w:rsid w:val="0021457A"/>
    <w:rsid w:val="00214581"/>
    <w:rsid w:val="00214657"/>
    <w:rsid w:val="002146F5"/>
    <w:rsid w:val="0021470C"/>
    <w:rsid w:val="00214815"/>
    <w:rsid w:val="0021484F"/>
    <w:rsid w:val="00214D82"/>
    <w:rsid w:val="002150B8"/>
    <w:rsid w:val="00215297"/>
    <w:rsid w:val="002153CD"/>
    <w:rsid w:val="00215400"/>
    <w:rsid w:val="00215C13"/>
    <w:rsid w:val="00215C9F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0FF6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4"/>
    <w:rsid w:val="00232BD7"/>
    <w:rsid w:val="0023306F"/>
    <w:rsid w:val="00233467"/>
    <w:rsid w:val="00233608"/>
    <w:rsid w:val="00233817"/>
    <w:rsid w:val="00234567"/>
    <w:rsid w:val="00234684"/>
    <w:rsid w:val="002349C0"/>
    <w:rsid w:val="00234B44"/>
    <w:rsid w:val="00234E0A"/>
    <w:rsid w:val="00234E48"/>
    <w:rsid w:val="00235257"/>
    <w:rsid w:val="002358D7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2E5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15"/>
    <w:rsid w:val="00243247"/>
    <w:rsid w:val="00243354"/>
    <w:rsid w:val="00243425"/>
    <w:rsid w:val="0024349C"/>
    <w:rsid w:val="00243777"/>
    <w:rsid w:val="00244190"/>
    <w:rsid w:val="00244525"/>
    <w:rsid w:val="002447BD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500"/>
    <w:rsid w:val="00247A17"/>
    <w:rsid w:val="00247A43"/>
    <w:rsid w:val="00247ACB"/>
    <w:rsid w:val="00247C4E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14"/>
    <w:rsid w:val="002536B0"/>
    <w:rsid w:val="00253A24"/>
    <w:rsid w:val="00253AFE"/>
    <w:rsid w:val="00253BDD"/>
    <w:rsid w:val="0025404C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6B"/>
    <w:rsid w:val="00255A7F"/>
    <w:rsid w:val="00255DDC"/>
    <w:rsid w:val="0025646B"/>
    <w:rsid w:val="00256761"/>
    <w:rsid w:val="002567A2"/>
    <w:rsid w:val="00256837"/>
    <w:rsid w:val="00257095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302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519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B5F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949"/>
    <w:rsid w:val="00264A40"/>
    <w:rsid w:val="00264A82"/>
    <w:rsid w:val="00264B0F"/>
    <w:rsid w:val="00264B6D"/>
    <w:rsid w:val="00264C05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8E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185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AC3"/>
    <w:rsid w:val="00287B95"/>
    <w:rsid w:val="00287DB8"/>
    <w:rsid w:val="00287E22"/>
    <w:rsid w:val="00287FA0"/>
    <w:rsid w:val="00290082"/>
    <w:rsid w:val="00290391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3C"/>
    <w:rsid w:val="0029158E"/>
    <w:rsid w:val="00291771"/>
    <w:rsid w:val="00291868"/>
    <w:rsid w:val="00291EC5"/>
    <w:rsid w:val="00291EF1"/>
    <w:rsid w:val="00291F3F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340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329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1FFC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7D7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161"/>
    <w:rsid w:val="002B7415"/>
    <w:rsid w:val="002B7418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1A0"/>
    <w:rsid w:val="002C1606"/>
    <w:rsid w:val="002C1B24"/>
    <w:rsid w:val="002C1CC7"/>
    <w:rsid w:val="002C1D9C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5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069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3EA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CAF"/>
    <w:rsid w:val="002D4D8C"/>
    <w:rsid w:val="002D4E6A"/>
    <w:rsid w:val="002D4F10"/>
    <w:rsid w:val="002D4F3F"/>
    <w:rsid w:val="002D54C5"/>
    <w:rsid w:val="002D54CD"/>
    <w:rsid w:val="002D5B3B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4F8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11"/>
    <w:rsid w:val="002E22C1"/>
    <w:rsid w:val="002E24EF"/>
    <w:rsid w:val="002E259B"/>
    <w:rsid w:val="002E26B7"/>
    <w:rsid w:val="002E2783"/>
    <w:rsid w:val="002E2795"/>
    <w:rsid w:val="002E2A65"/>
    <w:rsid w:val="002E2A97"/>
    <w:rsid w:val="002E2BED"/>
    <w:rsid w:val="002E2C1E"/>
    <w:rsid w:val="002E2CD1"/>
    <w:rsid w:val="002E2DA4"/>
    <w:rsid w:val="002E32E7"/>
    <w:rsid w:val="002E35C4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4E45"/>
    <w:rsid w:val="002E516C"/>
    <w:rsid w:val="002E5386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ADE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41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4"/>
    <w:rsid w:val="002F6039"/>
    <w:rsid w:val="002F611F"/>
    <w:rsid w:val="002F63AA"/>
    <w:rsid w:val="002F65AC"/>
    <w:rsid w:val="002F6706"/>
    <w:rsid w:val="002F686F"/>
    <w:rsid w:val="002F68E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112"/>
    <w:rsid w:val="00301204"/>
    <w:rsid w:val="0030132E"/>
    <w:rsid w:val="003014CE"/>
    <w:rsid w:val="0030157B"/>
    <w:rsid w:val="003015E9"/>
    <w:rsid w:val="0030196C"/>
    <w:rsid w:val="00301972"/>
    <w:rsid w:val="00301A7C"/>
    <w:rsid w:val="00301BEB"/>
    <w:rsid w:val="00301D70"/>
    <w:rsid w:val="00301D82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11F"/>
    <w:rsid w:val="003032B0"/>
    <w:rsid w:val="003033C7"/>
    <w:rsid w:val="00303468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46"/>
    <w:rsid w:val="00303DC1"/>
    <w:rsid w:val="00303E58"/>
    <w:rsid w:val="003040C3"/>
    <w:rsid w:val="003041DE"/>
    <w:rsid w:val="0030451E"/>
    <w:rsid w:val="003046C2"/>
    <w:rsid w:val="00304B88"/>
    <w:rsid w:val="00304EAC"/>
    <w:rsid w:val="0030518E"/>
    <w:rsid w:val="003051B2"/>
    <w:rsid w:val="00305230"/>
    <w:rsid w:val="00305611"/>
    <w:rsid w:val="0030561D"/>
    <w:rsid w:val="003058C6"/>
    <w:rsid w:val="00305B99"/>
    <w:rsid w:val="00305BEF"/>
    <w:rsid w:val="00305CAA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A70"/>
    <w:rsid w:val="00314B0C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5E4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540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67"/>
    <w:rsid w:val="003246BF"/>
    <w:rsid w:val="00324B5A"/>
    <w:rsid w:val="00324DE5"/>
    <w:rsid w:val="00324F0D"/>
    <w:rsid w:val="00324F32"/>
    <w:rsid w:val="003250AB"/>
    <w:rsid w:val="00325434"/>
    <w:rsid w:val="003254C2"/>
    <w:rsid w:val="003259E7"/>
    <w:rsid w:val="00325A0E"/>
    <w:rsid w:val="00325E4A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53A"/>
    <w:rsid w:val="003306B1"/>
    <w:rsid w:val="003307A1"/>
    <w:rsid w:val="00330A4F"/>
    <w:rsid w:val="00330D33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A44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A83"/>
    <w:rsid w:val="00337D12"/>
    <w:rsid w:val="00337E17"/>
    <w:rsid w:val="00337EEE"/>
    <w:rsid w:val="00340142"/>
    <w:rsid w:val="003403D0"/>
    <w:rsid w:val="0034055D"/>
    <w:rsid w:val="00340676"/>
    <w:rsid w:val="003407CD"/>
    <w:rsid w:val="003407E0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C44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61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5A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59E"/>
    <w:rsid w:val="00354642"/>
    <w:rsid w:val="00354839"/>
    <w:rsid w:val="00354AF2"/>
    <w:rsid w:val="00354F33"/>
    <w:rsid w:val="00355145"/>
    <w:rsid w:val="00355537"/>
    <w:rsid w:val="003555AE"/>
    <w:rsid w:val="00355799"/>
    <w:rsid w:val="0035595E"/>
    <w:rsid w:val="00355EB2"/>
    <w:rsid w:val="0035621F"/>
    <w:rsid w:val="00356253"/>
    <w:rsid w:val="00356443"/>
    <w:rsid w:val="00356876"/>
    <w:rsid w:val="003568CD"/>
    <w:rsid w:val="00356D1E"/>
    <w:rsid w:val="00356FBA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19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78E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84E"/>
    <w:rsid w:val="00363948"/>
    <w:rsid w:val="00363982"/>
    <w:rsid w:val="00363B76"/>
    <w:rsid w:val="00363D76"/>
    <w:rsid w:val="00363F84"/>
    <w:rsid w:val="00363FFD"/>
    <w:rsid w:val="00364195"/>
    <w:rsid w:val="0036419C"/>
    <w:rsid w:val="003641AB"/>
    <w:rsid w:val="003642BE"/>
    <w:rsid w:val="003643E7"/>
    <w:rsid w:val="003645AC"/>
    <w:rsid w:val="0036469E"/>
    <w:rsid w:val="003646BA"/>
    <w:rsid w:val="0036480A"/>
    <w:rsid w:val="00364893"/>
    <w:rsid w:val="00364B0B"/>
    <w:rsid w:val="00364CA0"/>
    <w:rsid w:val="00364EC6"/>
    <w:rsid w:val="00365150"/>
    <w:rsid w:val="0036537F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B73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1F21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198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556"/>
    <w:rsid w:val="00392750"/>
    <w:rsid w:val="003929E2"/>
    <w:rsid w:val="00392BCD"/>
    <w:rsid w:val="00392E66"/>
    <w:rsid w:val="00392F67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5E60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0E19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07"/>
    <w:rsid w:val="003A48EC"/>
    <w:rsid w:val="003A4B43"/>
    <w:rsid w:val="003A54C9"/>
    <w:rsid w:val="003A5878"/>
    <w:rsid w:val="003A5964"/>
    <w:rsid w:val="003A5C23"/>
    <w:rsid w:val="003A5C3F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1B"/>
    <w:rsid w:val="003A71F1"/>
    <w:rsid w:val="003A71F3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9D1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337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99C"/>
    <w:rsid w:val="003B6A99"/>
    <w:rsid w:val="003B6B0B"/>
    <w:rsid w:val="003B6BFA"/>
    <w:rsid w:val="003B7450"/>
    <w:rsid w:val="003B7687"/>
    <w:rsid w:val="003B778F"/>
    <w:rsid w:val="003B77E5"/>
    <w:rsid w:val="003B7D58"/>
    <w:rsid w:val="003B7F6A"/>
    <w:rsid w:val="003C04D6"/>
    <w:rsid w:val="003C0610"/>
    <w:rsid w:val="003C0654"/>
    <w:rsid w:val="003C0691"/>
    <w:rsid w:val="003C09C0"/>
    <w:rsid w:val="003C0C32"/>
    <w:rsid w:val="003C0DDF"/>
    <w:rsid w:val="003C12A3"/>
    <w:rsid w:val="003C14F2"/>
    <w:rsid w:val="003C15A8"/>
    <w:rsid w:val="003C15F4"/>
    <w:rsid w:val="003C169D"/>
    <w:rsid w:val="003C1A23"/>
    <w:rsid w:val="003C1C98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0B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125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76"/>
    <w:rsid w:val="003C62AE"/>
    <w:rsid w:val="003C6758"/>
    <w:rsid w:val="003C676F"/>
    <w:rsid w:val="003C67CE"/>
    <w:rsid w:val="003C6AFF"/>
    <w:rsid w:val="003C70FB"/>
    <w:rsid w:val="003C7116"/>
    <w:rsid w:val="003C73C3"/>
    <w:rsid w:val="003C753E"/>
    <w:rsid w:val="003C763B"/>
    <w:rsid w:val="003C769B"/>
    <w:rsid w:val="003C76D1"/>
    <w:rsid w:val="003C7729"/>
    <w:rsid w:val="003C7998"/>
    <w:rsid w:val="003C7A10"/>
    <w:rsid w:val="003C7A6F"/>
    <w:rsid w:val="003C7C20"/>
    <w:rsid w:val="003C7F9F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D08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27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198"/>
    <w:rsid w:val="003F7353"/>
    <w:rsid w:val="003F74AE"/>
    <w:rsid w:val="003F7603"/>
    <w:rsid w:val="003F770B"/>
    <w:rsid w:val="003F7A99"/>
    <w:rsid w:val="003F7DAB"/>
    <w:rsid w:val="003F7E05"/>
    <w:rsid w:val="00400748"/>
    <w:rsid w:val="0040079A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7B8"/>
    <w:rsid w:val="00403899"/>
    <w:rsid w:val="00403DCE"/>
    <w:rsid w:val="00403F05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895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1B7"/>
    <w:rsid w:val="004072AF"/>
    <w:rsid w:val="004074B7"/>
    <w:rsid w:val="00407500"/>
    <w:rsid w:val="00407579"/>
    <w:rsid w:val="0040765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C1F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B59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08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0CF9"/>
    <w:rsid w:val="00420F1F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0DC"/>
    <w:rsid w:val="0042420D"/>
    <w:rsid w:val="004244D9"/>
    <w:rsid w:val="004244E9"/>
    <w:rsid w:val="004246BF"/>
    <w:rsid w:val="0042496A"/>
    <w:rsid w:val="00424ABB"/>
    <w:rsid w:val="00424BF6"/>
    <w:rsid w:val="00424E25"/>
    <w:rsid w:val="00424EB6"/>
    <w:rsid w:val="00425793"/>
    <w:rsid w:val="0042579A"/>
    <w:rsid w:val="004258BB"/>
    <w:rsid w:val="0042592D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6B1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52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85A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52F"/>
    <w:rsid w:val="0044460A"/>
    <w:rsid w:val="00444781"/>
    <w:rsid w:val="00444788"/>
    <w:rsid w:val="004448CA"/>
    <w:rsid w:val="0044533B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04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DE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5F96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0FD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2D9A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2A9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551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817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5F21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D30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6A24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36"/>
    <w:rsid w:val="004913E5"/>
    <w:rsid w:val="00491653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2FF"/>
    <w:rsid w:val="00492414"/>
    <w:rsid w:val="0049263B"/>
    <w:rsid w:val="00492774"/>
    <w:rsid w:val="00492CB4"/>
    <w:rsid w:val="00492DCA"/>
    <w:rsid w:val="00492E22"/>
    <w:rsid w:val="00492ED3"/>
    <w:rsid w:val="00493083"/>
    <w:rsid w:val="004933E4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16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B29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45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69A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58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AC4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70F"/>
    <w:rsid w:val="004C4B0F"/>
    <w:rsid w:val="004C4B1F"/>
    <w:rsid w:val="004C4D72"/>
    <w:rsid w:val="004C4DCC"/>
    <w:rsid w:val="004C4F17"/>
    <w:rsid w:val="004C4F20"/>
    <w:rsid w:val="004C5066"/>
    <w:rsid w:val="004C54AC"/>
    <w:rsid w:val="004C5754"/>
    <w:rsid w:val="004C5AE8"/>
    <w:rsid w:val="004C5D37"/>
    <w:rsid w:val="004C5EBD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147"/>
    <w:rsid w:val="004D3223"/>
    <w:rsid w:val="004D38FF"/>
    <w:rsid w:val="004D3971"/>
    <w:rsid w:val="004D3C5C"/>
    <w:rsid w:val="004D3C84"/>
    <w:rsid w:val="004D3D30"/>
    <w:rsid w:val="004D40E8"/>
    <w:rsid w:val="004D41CA"/>
    <w:rsid w:val="004D439C"/>
    <w:rsid w:val="004D44FF"/>
    <w:rsid w:val="004D45A7"/>
    <w:rsid w:val="004D45E9"/>
    <w:rsid w:val="004D49AA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3D6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2D5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0FB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4E2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BD0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08"/>
    <w:rsid w:val="00501F2F"/>
    <w:rsid w:val="005021EB"/>
    <w:rsid w:val="005023C2"/>
    <w:rsid w:val="00502411"/>
    <w:rsid w:val="0050254E"/>
    <w:rsid w:val="005026F0"/>
    <w:rsid w:val="005028D8"/>
    <w:rsid w:val="00502929"/>
    <w:rsid w:val="00502C20"/>
    <w:rsid w:val="00502DC3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1E8E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1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9C6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3EF0"/>
    <w:rsid w:val="0052412D"/>
    <w:rsid w:val="0052430E"/>
    <w:rsid w:val="0052461F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A33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CC9"/>
    <w:rsid w:val="00534D00"/>
    <w:rsid w:val="00534D7E"/>
    <w:rsid w:val="00534F30"/>
    <w:rsid w:val="00534F5E"/>
    <w:rsid w:val="0053502A"/>
    <w:rsid w:val="00535072"/>
    <w:rsid w:val="00535A55"/>
    <w:rsid w:val="00535A92"/>
    <w:rsid w:val="00535C0E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78D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359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3C7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600"/>
    <w:rsid w:val="00553811"/>
    <w:rsid w:val="00553948"/>
    <w:rsid w:val="005539B7"/>
    <w:rsid w:val="00553B74"/>
    <w:rsid w:val="0055429A"/>
    <w:rsid w:val="00554396"/>
    <w:rsid w:val="0055447A"/>
    <w:rsid w:val="005544CF"/>
    <w:rsid w:val="00554539"/>
    <w:rsid w:val="0055483B"/>
    <w:rsid w:val="00554A88"/>
    <w:rsid w:val="00555269"/>
    <w:rsid w:val="005552A3"/>
    <w:rsid w:val="0055535C"/>
    <w:rsid w:val="00555699"/>
    <w:rsid w:val="00555706"/>
    <w:rsid w:val="00555A6A"/>
    <w:rsid w:val="00555C0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C32"/>
    <w:rsid w:val="00560CB8"/>
    <w:rsid w:val="00560D98"/>
    <w:rsid w:val="00560FED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0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91C"/>
    <w:rsid w:val="005659B3"/>
    <w:rsid w:val="00565B49"/>
    <w:rsid w:val="00565F4D"/>
    <w:rsid w:val="00565F7E"/>
    <w:rsid w:val="0056620B"/>
    <w:rsid w:val="005663F6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4D3E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75C"/>
    <w:rsid w:val="005778EC"/>
    <w:rsid w:val="0057790E"/>
    <w:rsid w:val="00577C57"/>
    <w:rsid w:val="00577DB1"/>
    <w:rsid w:val="00580083"/>
    <w:rsid w:val="00580102"/>
    <w:rsid w:val="00580224"/>
    <w:rsid w:val="00580513"/>
    <w:rsid w:val="005805AF"/>
    <w:rsid w:val="005805EB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B0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082"/>
    <w:rsid w:val="00583592"/>
    <w:rsid w:val="0058386E"/>
    <w:rsid w:val="00583934"/>
    <w:rsid w:val="00583DAD"/>
    <w:rsid w:val="00583FDE"/>
    <w:rsid w:val="005841BE"/>
    <w:rsid w:val="00584244"/>
    <w:rsid w:val="00584261"/>
    <w:rsid w:val="005842A9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21C"/>
    <w:rsid w:val="005866F8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414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1FB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2B3E"/>
    <w:rsid w:val="005930B9"/>
    <w:rsid w:val="00593349"/>
    <w:rsid w:val="00593579"/>
    <w:rsid w:val="005939D8"/>
    <w:rsid w:val="00593BA9"/>
    <w:rsid w:val="00593D56"/>
    <w:rsid w:val="00593E98"/>
    <w:rsid w:val="00593F4B"/>
    <w:rsid w:val="00593F88"/>
    <w:rsid w:val="00594426"/>
    <w:rsid w:val="00594936"/>
    <w:rsid w:val="00594BB8"/>
    <w:rsid w:val="00594CCC"/>
    <w:rsid w:val="00595303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66D"/>
    <w:rsid w:val="005A1B03"/>
    <w:rsid w:val="005A1C28"/>
    <w:rsid w:val="005A1FF9"/>
    <w:rsid w:val="005A219D"/>
    <w:rsid w:val="005A23BE"/>
    <w:rsid w:val="005A25FE"/>
    <w:rsid w:val="005A261B"/>
    <w:rsid w:val="005A2939"/>
    <w:rsid w:val="005A29CA"/>
    <w:rsid w:val="005A2CC3"/>
    <w:rsid w:val="005A2D3C"/>
    <w:rsid w:val="005A3087"/>
    <w:rsid w:val="005A3130"/>
    <w:rsid w:val="005A35D7"/>
    <w:rsid w:val="005A36D3"/>
    <w:rsid w:val="005A378A"/>
    <w:rsid w:val="005A3852"/>
    <w:rsid w:val="005A38CB"/>
    <w:rsid w:val="005A3E95"/>
    <w:rsid w:val="005A4423"/>
    <w:rsid w:val="005A46B9"/>
    <w:rsid w:val="005A4EB5"/>
    <w:rsid w:val="005A5055"/>
    <w:rsid w:val="005A516D"/>
    <w:rsid w:val="005A5653"/>
    <w:rsid w:val="005A5726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2A6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123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2F6A"/>
    <w:rsid w:val="005B3065"/>
    <w:rsid w:val="005B30F3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30D"/>
    <w:rsid w:val="005B577F"/>
    <w:rsid w:val="005B578D"/>
    <w:rsid w:val="005B5B99"/>
    <w:rsid w:val="005B5BB9"/>
    <w:rsid w:val="005B5CD6"/>
    <w:rsid w:val="005B5D0A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002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106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D8F"/>
    <w:rsid w:val="005C4FB5"/>
    <w:rsid w:val="005C5283"/>
    <w:rsid w:val="005C56A9"/>
    <w:rsid w:val="005C5A47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75D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0DD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2F59"/>
    <w:rsid w:val="005E3003"/>
    <w:rsid w:val="005E30CE"/>
    <w:rsid w:val="005E3212"/>
    <w:rsid w:val="005E3400"/>
    <w:rsid w:val="005E3B45"/>
    <w:rsid w:val="005E3BCF"/>
    <w:rsid w:val="005E3CBC"/>
    <w:rsid w:val="005E40AA"/>
    <w:rsid w:val="005E41B8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8"/>
    <w:rsid w:val="005F158A"/>
    <w:rsid w:val="005F16C6"/>
    <w:rsid w:val="005F174C"/>
    <w:rsid w:val="005F1887"/>
    <w:rsid w:val="005F19FE"/>
    <w:rsid w:val="005F1BD1"/>
    <w:rsid w:val="005F240E"/>
    <w:rsid w:val="005F25DA"/>
    <w:rsid w:val="005F303D"/>
    <w:rsid w:val="005F31DD"/>
    <w:rsid w:val="005F3243"/>
    <w:rsid w:val="005F34A9"/>
    <w:rsid w:val="005F3697"/>
    <w:rsid w:val="005F38B3"/>
    <w:rsid w:val="005F3951"/>
    <w:rsid w:val="005F3AEB"/>
    <w:rsid w:val="005F3FEF"/>
    <w:rsid w:val="005F4580"/>
    <w:rsid w:val="005F46E7"/>
    <w:rsid w:val="005F48A9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5FC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AA9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ECB"/>
    <w:rsid w:val="00605F00"/>
    <w:rsid w:val="00605F01"/>
    <w:rsid w:val="00606243"/>
    <w:rsid w:val="00606251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6B9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2B80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01"/>
    <w:rsid w:val="006216D9"/>
    <w:rsid w:val="00621864"/>
    <w:rsid w:val="00621A57"/>
    <w:rsid w:val="00621AAF"/>
    <w:rsid w:val="00621C02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6C"/>
    <w:rsid w:val="00622EF1"/>
    <w:rsid w:val="00622FE7"/>
    <w:rsid w:val="00623030"/>
    <w:rsid w:val="00623056"/>
    <w:rsid w:val="0062328E"/>
    <w:rsid w:val="0062349C"/>
    <w:rsid w:val="0062375A"/>
    <w:rsid w:val="00623865"/>
    <w:rsid w:val="00623A27"/>
    <w:rsid w:val="00623BF0"/>
    <w:rsid w:val="00623E75"/>
    <w:rsid w:val="00623FED"/>
    <w:rsid w:val="00624041"/>
    <w:rsid w:val="006242E2"/>
    <w:rsid w:val="00624636"/>
    <w:rsid w:val="00624A6A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B32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41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C5"/>
    <w:rsid w:val="00631C78"/>
    <w:rsid w:val="00631D1E"/>
    <w:rsid w:val="00631DAD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8B"/>
    <w:rsid w:val="006339E7"/>
    <w:rsid w:val="00633F54"/>
    <w:rsid w:val="00634279"/>
    <w:rsid w:val="006342C0"/>
    <w:rsid w:val="0063430C"/>
    <w:rsid w:val="006346CF"/>
    <w:rsid w:val="0063477C"/>
    <w:rsid w:val="00634863"/>
    <w:rsid w:val="006348CC"/>
    <w:rsid w:val="00634B5F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7C5"/>
    <w:rsid w:val="00636B78"/>
    <w:rsid w:val="00636DDE"/>
    <w:rsid w:val="00636DFE"/>
    <w:rsid w:val="00636E9B"/>
    <w:rsid w:val="00636FFA"/>
    <w:rsid w:val="00637129"/>
    <w:rsid w:val="00637378"/>
    <w:rsid w:val="006374A1"/>
    <w:rsid w:val="0063776C"/>
    <w:rsid w:val="00637D46"/>
    <w:rsid w:val="00637E3D"/>
    <w:rsid w:val="00637EAE"/>
    <w:rsid w:val="00637EFE"/>
    <w:rsid w:val="00640764"/>
    <w:rsid w:val="0064097C"/>
    <w:rsid w:val="00641155"/>
    <w:rsid w:val="006413E2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4F4F"/>
    <w:rsid w:val="0064502D"/>
    <w:rsid w:val="0064518E"/>
    <w:rsid w:val="00645456"/>
    <w:rsid w:val="006457EF"/>
    <w:rsid w:val="006459CF"/>
    <w:rsid w:val="00645AB0"/>
    <w:rsid w:val="0064620A"/>
    <w:rsid w:val="006462C1"/>
    <w:rsid w:val="0064670D"/>
    <w:rsid w:val="006468E8"/>
    <w:rsid w:val="00646A70"/>
    <w:rsid w:val="00646B53"/>
    <w:rsid w:val="00646B5F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3D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3A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2D1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B9B"/>
    <w:rsid w:val="00663C2F"/>
    <w:rsid w:val="00663D96"/>
    <w:rsid w:val="006640BE"/>
    <w:rsid w:val="006642EB"/>
    <w:rsid w:val="006643F6"/>
    <w:rsid w:val="006646CA"/>
    <w:rsid w:val="006648CF"/>
    <w:rsid w:val="0066490C"/>
    <w:rsid w:val="00664BCF"/>
    <w:rsid w:val="00664C8B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DFD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2F82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650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03B"/>
    <w:rsid w:val="00680523"/>
    <w:rsid w:val="00680E72"/>
    <w:rsid w:val="0068104C"/>
    <w:rsid w:val="006811CE"/>
    <w:rsid w:val="006813A3"/>
    <w:rsid w:val="00681693"/>
    <w:rsid w:val="006816E6"/>
    <w:rsid w:val="006816F8"/>
    <w:rsid w:val="006818DA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2FF6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D83"/>
    <w:rsid w:val="00683E24"/>
    <w:rsid w:val="00683EEF"/>
    <w:rsid w:val="00684095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A44"/>
    <w:rsid w:val="00686B30"/>
    <w:rsid w:val="00686CF0"/>
    <w:rsid w:val="00686D5B"/>
    <w:rsid w:val="00686F00"/>
    <w:rsid w:val="00686F24"/>
    <w:rsid w:val="00686F7A"/>
    <w:rsid w:val="00686FF9"/>
    <w:rsid w:val="00687202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35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C5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25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587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4C87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2B7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8D2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4DBF"/>
    <w:rsid w:val="006B5087"/>
    <w:rsid w:val="006B526C"/>
    <w:rsid w:val="006B52A3"/>
    <w:rsid w:val="006B5781"/>
    <w:rsid w:val="006B5801"/>
    <w:rsid w:val="006B590A"/>
    <w:rsid w:val="006B59EA"/>
    <w:rsid w:val="006B5A0B"/>
    <w:rsid w:val="006B5AE4"/>
    <w:rsid w:val="006B600C"/>
    <w:rsid w:val="006B60E1"/>
    <w:rsid w:val="006B644B"/>
    <w:rsid w:val="006B6529"/>
    <w:rsid w:val="006B6D3C"/>
    <w:rsid w:val="006B6DF0"/>
    <w:rsid w:val="006B7104"/>
    <w:rsid w:val="006B74C4"/>
    <w:rsid w:val="006B7DED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55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C27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02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2F9"/>
    <w:rsid w:val="006D232B"/>
    <w:rsid w:val="006D271B"/>
    <w:rsid w:val="006D286D"/>
    <w:rsid w:val="006D2874"/>
    <w:rsid w:val="006D2A9C"/>
    <w:rsid w:val="006D2C70"/>
    <w:rsid w:val="006D2F50"/>
    <w:rsid w:val="006D32E8"/>
    <w:rsid w:val="006D399F"/>
    <w:rsid w:val="006D39DA"/>
    <w:rsid w:val="006D4433"/>
    <w:rsid w:val="006D45FD"/>
    <w:rsid w:val="006D46D8"/>
    <w:rsid w:val="006D4A3C"/>
    <w:rsid w:val="006D4BDD"/>
    <w:rsid w:val="006D4D2D"/>
    <w:rsid w:val="006D4DF6"/>
    <w:rsid w:val="006D5239"/>
    <w:rsid w:val="006D5427"/>
    <w:rsid w:val="006D57F3"/>
    <w:rsid w:val="006D5B7E"/>
    <w:rsid w:val="006D5E87"/>
    <w:rsid w:val="006D5EED"/>
    <w:rsid w:val="006D603E"/>
    <w:rsid w:val="006D60CA"/>
    <w:rsid w:val="006D6122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07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7AD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4871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78B"/>
    <w:rsid w:val="006F7851"/>
    <w:rsid w:val="006F7C4E"/>
    <w:rsid w:val="00700172"/>
    <w:rsid w:val="0070027A"/>
    <w:rsid w:val="00700487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8B9"/>
    <w:rsid w:val="00701980"/>
    <w:rsid w:val="00701CCD"/>
    <w:rsid w:val="00701E91"/>
    <w:rsid w:val="00702072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9BA"/>
    <w:rsid w:val="00706AE0"/>
    <w:rsid w:val="0070708C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1D8E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96"/>
    <w:rsid w:val="007135C3"/>
    <w:rsid w:val="007136F0"/>
    <w:rsid w:val="00713FAB"/>
    <w:rsid w:val="007140DF"/>
    <w:rsid w:val="007140E3"/>
    <w:rsid w:val="0071423E"/>
    <w:rsid w:val="00714263"/>
    <w:rsid w:val="0071440D"/>
    <w:rsid w:val="00714576"/>
    <w:rsid w:val="00714741"/>
    <w:rsid w:val="00714C6C"/>
    <w:rsid w:val="00715072"/>
    <w:rsid w:val="007152C8"/>
    <w:rsid w:val="007153BD"/>
    <w:rsid w:val="00715475"/>
    <w:rsid w:val="0071555A"/>
    <w:rsid w:val="007159E1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6DB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EF0"/>
    <w:rsid w:val="00725FD1"/>
    <w:rsid w:val="00726295"/>
    <w:rsid w:val="00726B28"/>
    <w:rsid w:val="00726F11"/>
    <w:rsid w:val="00726FA0"/>
    <w:rsid w:val="00726FDE"/>
    <w:rsid w:val="0072716D"/>
    <w:rsid w:val="00727263"/>
    <w:rsid w:val="007273E0"/>
    <w:rsid w:val="007274FB"/>
    <w:rsid w:val="007275E1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789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934"/>
    <w:rsid w:val="00736C4B"/>
    <w:rsid w:val="00736E75"/>
    <w:rsid w:val="00736E80"/>
    <w:rsid w:val="00736E99"/>
    <w:rsid w:val="007371AC"/>
    <w:rsid w:val="0073734F"/>
    <w:rsid w:val="007375A2"/>
    <w:rsid w:val="007375FA"/>
    <w:rsid w:val="00737736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7AB"/>
    <w:rsid w:val="00744B6A"/>
    <w:rsid w:val="00744D1C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008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08B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988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0AD"/>
    <w:rsid w:val="00756185"/>
    <w:rsid w:val="007566B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6F2"/>
    <w:rsid w:val="00761C8D"/>
    <w:rsid w:val="00761DAA"/>
    <w:rsid w:val="00761F9D"/>
    <w:rsid w:val="00761FA2"/>
    <w:rsid w:val="00762369"/>
    <w:rsid w:val="007623A8"/>
    <w:rsid w:val="00762404"/>
    <w:rsid w:val="00762485"/>
    <w:rsid w:val="007624F1"/>
    <w:rsid w:val="00762B72"/>
    <w:rsid w:val="00762C98"/>
    <w:rsid w:val="00762E78"/>
    <w:rsid w:val="007630F5"/>
    <w:rsid w:val="0076314E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2E6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65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051"/>
    <w:rsid w:val="007704C0"/>
    <w:rsid w:val="00770EB5"/>
    <w:rsid w:val="00770F42"/>
    <w:rsid w:val="007714F4"/>
    <w:rsid w:val="00771501"/>
    <w:rsid w:val="00771862"/>
    <w:rsid w:val="00771CF0"/>
    <w:rsid w:val="007720AA"/>
    <w:rsid w:val="007720FE"/>
    <w:rsid w:val="00772258"/>
    <w:rsid w:val="007723C9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16A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326"/>
    <w:rsid w:val="00775584"/>
    <w:rsid w:val="00775C45"/>
    <w:rsid w:val="00775C80"/>
    <w:rsid w:val="0077627C"/>
    <w:rsid w:val="007762BF"/>
    <w:rsid w:val="0077678C"/>
    <w:rsid w:val="00776A03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DE5"/>
    <w:rsid w:val="00780E59"/>
    <w:rsid w:val="007810C2"/>
    <w:rsid w:val="007812E9"/>
    <w:rsid w:val="007813A7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2FFC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A8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5E7C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517"/>
    <w:rsid w:val="00791999"/>
    <w:rsid w:val="00791D6C"/>
    <w:rsid w:val="00791E2B"/>
    <w:rsid w:val="007920B6"/>
    <w:rsid w:val="0079215D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9AB"/>
    <w:rsid w:val="00794F66"/>
    <w:rsid w:val="00794F92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6EC"/>
    <w:rsid w:val="00796910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D2"/>
    <w:rsid w:val="007A29E4"/>
    <w:rsid w:val="007A2A73"/>
    <w:rsid w:val="007A2B54"/>
    <w:rsid w:val="007A2E45"/>
    <w:rsid w:val="007A2EC0"/>
    <w:rsid w:val="007A323B"/>
    <w:rsid w:val="007A33B9"/>
    <w:rsid w:val="007A345A"/>
    <w:rsid w:val="007A3DE0"/>
    <w:rsid w:val="007A3EEA"/>
    <w:rsid w:val="007A40D4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A83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B7EF2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E7C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2C9F"/>
    <w:rsid w:val="007C3110"/>
    <w:rsid w:val="007C31FB"/>
    <w:rsid w:val="007C33FA"/>
    <w:rsid w:val="007C356A"/>
    <w:rsid w:val="007C36C6"/>
    <w:rsid w:val="007C39D2"/>
    <w:rsid w:val="007C4457"/>
    <w:rsid w:val="007C45F0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0D"/>
    <w:rsid w:val="007C721C"/>
    <w:rsid w:val="007C7280"/>
    <w:rsid w:val="007C79BC"/>
    <w:rsid w:val="007C7A3A"/>
    <w:rsid w:val="007C7B06"/>
    <w:rsid w:val="007C7C6D"/>
    <w:rsid w:val="007C7D4D"/>
    <w:rsid w:val="007C7F21"/>
    <w:rsid w:val="007C7F52"/>
    <w:rsid w:val="007D048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7D1"/>
    <w:rsid w:val="007D3913"/>
    <w:rsid w:val="007D3A3F"/>
    <w:rsid w:val="007D3AD7"/>
    <w:rsid w:val="007D3C9C"/>
    <w:rsid w:val="007D3E91"/>
    <w:rsid w:val="007D4053"/>
    <w:rsid w:val="007D4140"/>
    <w:rsid w:val="007D4362"/>
    <w:rsid w:val="007D4458"/>
    <w:rsid w:val="007D45F9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8B4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368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125"/>
    <w:rsid w:val="007E5403"/>
    <w:rsid w:val="007E5A46"/>
    <w:rsid w:val="007E5ABC"/>
    <w:rsid w:val="007E5E56"/>
    <w:rsid w:val="007E5F71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927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75"/>
    <w:rsid w:val="007F4DCD"/>
    <w:rsid w:val="007F5118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2E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0B2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61F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5C73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52"/>
    <w:rsid w:val="00807DF4"/>
    <w:rsid w:val="00810190"/>
    <w:rsid w:val="00810315"/>
    <w:rsid w:val="00810609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A5"/>
    <w:rsid w:val="008122DA"/>
    <w:rsid w:val="00812AD9"/>
    <w:rsid w:val="00812F07"/>
    <w:rsid w:val="0081308F"/>
    <w:rsid w:val="0081314C"/>
    <w:rsid w:val="008134F3"/>
    <w:rsid w:val="00813631"/>
    <w:rsid w:val="0081374D"/>
    <w:rsid w:val="00813E6F"/>
    <w:rsid w:val="0081400A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CD8"/>
    <w:rsid w:val="00815D94"/>
    <w:rsid w:val="00816306"/>
    <w:rsid w:val="0081635C"/>
    <w:rsid w:val="00816474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D09"/>
    <w:rsid w:val="00826D4A"/>
    <w:rsid w:val="00826F62"/>
    <w:rsid w:val="00827223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931"/>
    <w:rsid w:val="00831AA1"/>
    <w:rsid w:val="00831C1B"/>
    <w:rsid w:val="008320B9"/>
    <w:rsid w:val="008321DA"/>
    <w:rsid w:val="0083281C"/>
    <w:rsid w:val="0083290F"/>
    <w:rsid w:val="00832AE0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B03"/>
    <w:rsid w:val="00833D93"/>
    <w:rsid w:val="00833FC1"/>
    <w:rsid w:val="00834266"/>
    <w:rsid w:val="008344F2"/>
    <w:rsid w:val="008348AE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0B43"/>
    <w:rsid w:val="00840D1F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DB4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38B"/>
    <w:rsid w:val="0085457B"/>
    <w:rsid w:val="00854724"/>
    <w:rsid w:val="008548D5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5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3AF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506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AE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1F1F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12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183"/>
    <w:rsid w:val="00886789"/>
    <w:rsid w:val="00886973"/>
    <w:rsid w:val="008869BF"/>
    <w:rsid w:val="008869E9"/>
    <w:rsid w:val="00886A3C"/>
    <w:rsid w:val="00886DDC"/>
    <w:rsid w:val="00886EA7"/>
    <w:rsid w:val="00887003"/>
    <w:rsid w:val="008870DE"/>
    <w:rsid w:val="008878BE"/>
    <w:rsid w:val="00887B1C"/>
    <w:rsid w:val="00887D99"/>
    <w:rsid w:val="00887E93"/>
    <w:rsid w:val="00890202"/>
    <w:rsid w:val="0089022F"/>
    <w:rsid w:val="00890489"/>
    <w:rsid w:val="0089085C"/>
    <w:rsid w:val="008908FF"/>
    <w:rsid w:val="00890BBA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20AE"/>
    <w:rsid w:val="008928F2"/>
    <w:rsid w:val="00892A60"/>
    <w:rsid w:val="00892AC8"/>
    <w:rsid w:val="00892BCC"/>
    <w:rsid w:val="00893331"/>
    <w:rsid w:val="00893362"/>
    <w:rsid w:val="008933F1"/>
    <w:rsid w:val="008933FD"/>
    <w:rsid w:val="0089349D"/>
    <w:rsid w:val="00893647"/>
    <w:rsid w:val="00893A3D"/>
    <w:rsid w:val="00893B56"/>
    <w:rsid w:val="00893DC0"/>
    <w:rsid w:val="008940FD"/>
    <w:rsid w:val="00894279"/>
    <w:rsid w:val="008943E9"/>
    <w:rsid w:val="008946E9"/>
    <w:rsid w:val="00894905"/>
    <w:rsid w:val="00894923"/>
    <w:rsid w:val="00894980"/>
    <w:rsid w:val="00894A3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BFF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C6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D96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430"/>
    <w:rsid w:val="008A5A69"/>
    <w:rsid w:val="008A5B2F"/>
    <w:rsid w:val="008A5F4E"/>
    <w:rsid w:val="008A5F8B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87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49F"/>
    <w:rsid w:val="008B17FE"/>
    <w:rsid w:val="008B1828"/>
    <w:rsid w:val="008B1A91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548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28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CE2"/>
    <w:rsid w:val="008B6D6D"/>
    <w:rsid w:val="008B7141"/>
    <w:rsid w:val="008B73AB"/>
    <w:rsid w:val="008B744E"/>
    <w:rsid w:val="008B74E4"/>
    <w:rsid w:val="008B75A2"/>
    <w:rsid w:val="008B78AC"/>
    <w:rsid w:val="008B7C6F"/>
    <w:rsid w:val="008B7DED"/>
    <w:rsid w:val="008B7E1C"/>
    <w:rsid w:val="008C00BE"/>
    <w:rsid w:val="008C03AD"/>
    <w:rsid w:val="008C043C"/>
    <w:rsid w:val="008C055A"/>
    <w:rsid w:val="008C05A5"/>
    <w:rsid w:val="008C07C9"/>
    <w:rsid w:val="008C08FC"/>
    <w:rsid w:val="008C09BE"/>
    <w:rsid w:val="008C0A5F"/>
    <w:rsid w:val="008C0B90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351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A13"/>
    <w:rsid w:val="008C4D46"/>
    <w:rsid w:val="008C4DE0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1EB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02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D62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7C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3D6"/>
    <w:rsid w:val="008D363F"/>
    <w:rsid w:val="008D37B7"/>
    <w:rsid w:val="008D3843"/>
    <w:rsid w:val="008D3B6B"/>
    <w:rsid w:val="008D3EF7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74C"/>
    <w:rsid w:val="008D5827"/>
    <w:rsid w:val="008D5880"/>
    <w:rsid w:val="008D5F84"/>
    <w:rsid w:val="008D6B51"/>
    <w:rsid w:val="008D725F"/>
    <w:rsid w:val="008D7547"/>
    <w:rsid w:val="008D7798"/>
    <w:rsid w:val="008D7AAF"/>
    <w:rsid w:val="008D7AE8"/>
    <w:rsid w:val="008D7C23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84D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A9A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2D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68A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00"/>
    <w:rsid w:val="008F6A2E"/>
    <w:rsid w:val="008F6BD9"/>
    <w:rsid w:val="008F6E81"/>
    <w:rsid w:val="008F7025"/>
    <w:rsid w:val="008F7150"/>
    <w:rsid w:val="008F78AA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D2A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3F31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5F9B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7C"/>
    <w:rsid w:val="009110AA"/>
    <w:rsid w:val="00911108"/>
    <w:rsid w:val="009113A5"/>
    <w:rsid w:val="0091149E"/>
    <w:rsid w:val="00911916"/>
    <w:rsid w:val="00911A04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58A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731"/>
    <w:rsid w:val="009219DD"/>
    <w:rsid w:val="009219FA"/>
    <w:rsid w:val="00921A52"/>
    <w:rsid w:val="00921A6F"/>
    <w:rsid w:val="00921ADA"/>
    <w:rsid w:val="00921EA8"/>
    <w:rsid w:val="009222ED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72"/>
    <w:rsid w:val="00926494"/>
    <w:rsid w:val="00926674"/>
    <w:rsid w:val="00926774"/>
    <w:rsid w:val="009267AB"/>
    <w:rsid w:val="00926A28"/>
    <w:rsid w:val="00926B03"/>
    <w:rsid w:val="00926BF3"/>
    <w:rsid w:val="00926E8D"/>
    <w:rsid w:val="009274C6"/>
    <w:rsid w:val="00927589"/>
    <w:rsid w:val="009275FC"/>
    <w:rsid w:val="00927921"/>
    <w:rsid w:val="00930011"/>
    <w:rsid w:val="009300E5"/>
    <w:rsid w:val="0093015B"/>
    <w:rsid w:val="00930176"/>
    <w:rsid w:val="009301A2"/>
    <w:rsid w:val="009302AA"/>
    <w:rsid w:val="0093051C"/>
    <w:rsid w:val="009305C7"/>
    <w:rsid w:val="009307C2"/>
    <w:rsid w:val="00930AF1"/>
    <w:rsid w:val="00930E1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BCF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E31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9B9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308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38D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10E"/>
    <w:rsid w:val="00960671"/>
    <w:rsid w:val="00960816"/>
    <w:rsid w:val="009608D3"/>
    <w:rsid w:val="009608E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8CB"/>
    <w:rsid w:val="009639F8"/>
    <w:rsid w:val="00963C56"/>
    <w:rsid w:val="00963C88"/>
    <w:rsid w:val="00963E1E"/>
    <w:rsid w:val="00963FF2"/>
    <w:rsid w:val="00963FFC"/>
    <w:rsid w:val="009641E1"/>
    <w:rsid w:val="00964250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6DA"/>
    <w:rsid w:val="00970A19"/>
    <w:rsid w:val="0097109D"/>
    <w:rsid w:val="009711B2"/>
    <w:rsid w:val="00971273"/>
    <w:rsid w:val="00971989"/>
    <w:rsid w:val="00971A30"/>
    <w:rsid w:val="00971C7E"/>
    <w:rsid w:val="00971E2C"/>
    <w:rsid w:val="00971FB7"/>
    <w:rsid w:val="00972046"/>
    <w:rsid w:val="00972620"/>
    <w:rsid w:val="00972CFF"/>
    <w:rsid w:val="00972F39"/>
    <w:rsid w:val="009730BB"/>
    <w:rsid w:val="0097328A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492F"/>
    <w:rsid w:val="00974CFF"/>
    <w:rsid w:val="0097535D"/>
    <w:rsid w:val="00975683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D33"/>
    <w:rsid w:val="00980D57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3D1E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19E"/>
    <w:rsid w:val="00987297"/>
    <w:rsid w:val="009873A9"/>
    <w:rsid w:val="00987936"/>
    <w:rsid w:val="00987B7F"/>
    <w:rsid w:val="00987D3B"/>
    <w:rsid w:val="00987D96"/>
    <w:rsid w:val="00987E48"/>
    <w:rsid w:val="00987E77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6E5"/>
    <w:rsid w:val="00993714"/>
    <w:rsid w:val="00993810"/>
    <w:rsid w:val="00993B79"/>
    <w:rsid w:val="00993DA4"/>
    <w:rsid w:val="00993DE9"/>
    <w:rsid w:val="00993F22"/>
    <w:rsid w:val="009943A8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57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97E54"/>
    <w:rsid w:val="009A01DD"/>
    <w:rsid w:val="009A075B"/>
    <w:rsid w:val="009A0B12"/>
    <w:rsid w:val="009A0DFF"/>
    <w:rsid w:val="009A0F66"/>
    <w:rsid w:val="009A0FF1"/>
    <w:rsid w:val="009A10C6"/>
    <w:rsid w:val="009A13C1"/>
    <w:rsid w:val="009A17B1"/>
    <w:rsid w:val="009A1BFD"/>
    <w:rsid w:val="009A1E8D"/>
    <w:rsid w:val="009A2026"/>
    <w:rsid w:val="009A2520"/>
    <w:rsid w:val="009A255F"/>
    <w:rsid w:val="009A26B4"/>
    <w:rsid w:val="009A29D8"/>
    <w:rsid w:val="009A2A1F"/>
    <w:rsid w:val="009A2B91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1C9"/>
    <w:rsid w:val="009A66C1"/>
    <w:rsid w:val="009A66E9"/>
    <w:rsid w:val="009A6EDD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9E7"/>
    <w:rsid w:val="009B49EC"/>
    <w:rsid w:val="009B4B30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054"/>
    <w:rsid w:val="009B62B3"/>
    <w:rsid w:val="009B62C7"/>
    <w:rsid w:val="009B6302"/>
    <w:rsid w:val="009B64E9"/>
    <w:rsid w:val="009B67A4"/>
    <w:rsid w:val="009B6866"/>
    <w:rsid w:val="009B68E3"/>
    <w:rsid w:val="009B707F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0F1E"/>
    <w:rsid w:val="009C0F26"/>
    <w:rsid w:val="009C0FAA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65A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6D7"/>
    <w:rsid w:val="009D5858"/>
    <w:rsid w:val="009D59D0"/>
    <w:rsid w:val="009D5C21"/>
    <w:rsid w:val="009D5F9B"/>
    <w:rsid w:val="009D6704"/>
    <w:rsid w:val="009D683B"/>
    <w:rsid w:val="009D6B8F"/>
    <w:rsid w:val="009D6CFA"/>
    <w:rsid w:val="009D71D3"/>
    <w:rsid w:val="009D7357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241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2F3D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204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ADC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5EBE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15A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0F5A"/>
    <w:rsid w:val="00A010A3"/>
    <w:rsid w:val="00A01125"/>
    <w:rsid w:val="00A0112A"/>
    <w:rsid w:val="00A01172"/>
    <w:rsid w:val="00A0147D"/>
    <w:rsid w:val="00A01640"/>
    <w:rsid w:val="00A01C25"/>
    <w:rsid w:val="00A01CAF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894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7BA"/>
    <w:rsid w:val="00A17C78"/>
    <w:rsid w:val="00A17C92"/>
    <w:rsid w:val="00A17F64"/>
    <w:rsid w:val="00A17FC3"/>
    <w:rsid w:val="00A20488"/>
    <w:rsid w:val="00A20A6F"/>
    <w:rsid w:val="00A20A8C"/>
    <w:rsid w:val="00A20B14"/>
    <w:rsid w:val="00A20BEE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58A"/>
    <w:rsid w:val="00A22815"/>
    <w:rsid w:val="00A2285F"/>
    <w:rsid w:val="00A22ADB"/>
    <w:rsid w:val="00A22C98"/>
    <w:rsid w:val="00A22E5D"/>
    <w:rsid w:val="00A23165"/>
    <w:rsid w:val="00A231AE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3B9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912"/>
    <w:rsid w:val="00A26B18"/>
    <w:rsid w:val="00A26C27"/>
    <w:rsid w:val="00A26FA0"/>
    <w:rsid w:val="00A270CA"/>
    <w:rsid w:val="00A27103"/>
    <w:rsid w:val="00A27212"/>
    <w:rsid w:val="00A27215"/>
    <w:rsid w:val="00A2736E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7DC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2DB5"/>
    <w:rsid w:val="00A433B6"/>
    <w:rsid w:val="00A43558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3C0"/>
    <w:rsid w:val="00A4549E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7A3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3E8B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2FF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0C5F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127"/>
    <w:rsid w:val="00A6227B"/>
    <w:rsid w:val="00A624C5"/>
    <w:rsid w:val="00A624DA"/>
    <w:rsid w:val="00A62604"/>
    <w:rsid w:val="00A62723"/>
    <w:rsid w:val="00A6288E"/>
    <w:rsid w:val="00A6290E"/>
    <w:rsid w:val="00A62A57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A97"/>
    <w:rsid w:val="00A63CDD"/>
    <w:rsid w:val="00A63EC1"/>
    <w:rsid w:val="00A63FE7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8EA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2EC7"/>
    <w:rsid w:val="00A730FF"/>
    <w:rsid w:val="00A73129"/>
    <w:rsid w:val="00A73295"/>
    <w:rsid w:val="00A734BC"/>
    <w:rsid w:val="00A73A7D"/>
    <w:rsid w:val="00A73B72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17"/>
    <w:rsid w:val="00A759B1"/>
    <w:rsid w:val="00A75B18"/>
    <w:rsid w:val="00A75DAF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148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ACA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0D1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55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D51"/>
    <w:rsid w:val="00A91E41"/>
    <w:rsid w:val="00A922D9"/>
    <w:rsid w:val="00A924A3"/>
    <w:rsid w:val="00A924F4"/>
    <w:rsid w:val="00A925AF"/>
    <w:rsid w:val="00A92AF4"/>
    <w:rsid w:val="00A930C6"/>
    <w:rsid w:val="00A93175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2ED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8D1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4"/>
    <w:rsid w:val="00AA50BE"/>
    <w:rsid w:val="00AA522D"/>
    <w:rsid w:val="00AA530D"/>
    <w:rsid w:val="00AA5561"/>
    <w:rsid w:val="00AA56FC"/>
    <w:rsid w:val="00AA582B"/>
    <w:rsid w:val="00AA5B00"/>
    <w:rsid w:val="00AA5BB1"/>
    <w:rsid w:val="00AA5F04"/>
    <w:rsid w:val="00AA6148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7BC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BB4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548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2A02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C7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1D96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40A"/>
    <w:rsid w:val="00AD57A6"/>
    <w:rsid w:val="00AD5BC5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D7F35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175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EC5"/>
    <w:rsid w:val="00AF43AB"/>
    <w:rsid w:val="00AF447F"/>
    <w:rsid w:val="00AF45D9"/>
    <w:rsid w:val="00AF489E"/>
    <w:rsid w:val="00AF49B3"/>
    <w:rsid w:val="00AF4D41"/>
    <w:rsid w:val="00AF51F6"/>
    <w:rsid w:val="00AF522B"/>
    <w:rsid w:val="00AF5870"/>
    <w:rsid w:val="00AF58A7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DB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516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467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6B"/>
    <w:rsid w:val="00B158A6"/>
    <w:rsid w:val="00B15948"/>
    <w:rsid w:val="00B15958"/>
    <w:rsid w:val="00B15B44"/>
    <w:rsid w:val="00B15EE3"/>
    <w:rsid w:val="00B15FF0"/>
    <w:rsid w:val="00B16200"/>
    <w:rsid w:val="00B16281"/>
    <w:rsid w:val="00B16373"/>
    <w:rsid w:val="00B164D2"/>
    <w:rsid w:val="00B166B9"/>
    <w:rsid w:val="00B16ED4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146"/>
    <w:rsid w:val="00B202B9"/>
    <w:rsid w:val="00B204F9"/>
    <w:rsid w:val="00B207DD"/>
    <w:rsid w:val="00B20E7E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84"/>
    <w:rsid w:val="00B258D0"/>
    <w:rsid w:val="00B25AB5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537"/>
    <w:rsid w:val="00B3460E"/>
    <w:rsid w:val="00B34763"/>
    <w:rsid w:val="00B34786"/>
    <w:rsid w:val="00B3479F"/>
    <w:rsid w:val="00B347DF"/>
    <w:rsid w:val="00B34808"/>
    <w:rsid w:val="00B34C42"/>
    <w:rsid w:val="00B3501D"/>
    <w:rsid w:val="00B35192"/>
    <w:rsid w:val="00B353CF"/>
    <w:rsid w:val="00B35553"/>
    <w:rsid w:val="00B3556C"/>
    <w:rsid w:val="00B3586A"/>
    <w:rsid w:val="00B35A17"/>
    <w:rsid w:val="00B35D8F"/>
    <w:rsid w:val="00B3614C"/>
    <w:rsid w:val="00B3626B"/>
    <w:rsid w:val="00B362DD"/>
    <w:rsid w:val="00B36430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989"/>
    <w:rsid w:val="00B37ADC"/>
    <w:rsid w:val="00B37FBE"/>
    <w:rsid w:val="00B401ED"/>
    <w:rsid w:val="00B4031E"/>
    <w:rsid w:val="00B406FD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9C2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BC2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BE3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45C"/>
    <w:rsid w:val="00B618DA"/>
    <w:rsid w:val="00B619AD"/>
    <w:rsid w:val="00B619C6"/>
    <w:rsid w:val="00B61AA2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23E"/>
    <w:rsid w:val="00B632D3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8E6"/>
    <w:rsid w:val="00B64943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2EC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585"/>
    <w:rsid w:val="00B7173C"/>
    <w:rsid w:val="00B71907"/>
    <w:rsid w:val="00B71F32"/>
    <w:rsid w:val="00B72066"/>
    <w:rsid w:val="00B72A04"/>
    <w:rsid w:val="00B72BCC"/>
    <w:rsid w:val="00B72E6A"/>
    <w:rsid w:val="00B72F94"/>
    <w:rsid w:val="00B73002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01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CFB"/>
    <w:rsid w:val="00B75DA0"/>
    <w:rsid w:val="00B75F97"/>
    <w:rsid w:val="00B76021"/>
    <w:rsid w:val="00B760DA"/>
    <w:rsid w:val="00B761A1"/>
    <w:rsid w:val="00B76548"/>
    <w:rsid w:val="00B76751"/>
    <w:rsid w:val="00B76954"/>
    <w:rsid w:val="00B76AF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DFD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29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036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87D28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91A"/>
    <w:rsid w:val="00B91AF9"/>
    <w:rsid w:val="00B91B6E"/>
    <w:rsid w:val="00B91BD6"/>
    <w:rsid w:val="00B91DD4"/>
    <w:rsid w:val="00B91E8F"/>
    <w:rsid w:val="00B91EE2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09"/>
    <w:rsid w:val="00B93C99"/>
    <w:rsid w:val="00B93E36"/>
    <w:rsid w:val="00B94087"/>
    <w:rsid w:val="00B94265"/>
    <w:rsid w:val="00B9442A"/>
    <w:rsid w:val="00B945A0"/>
    <w:rsid w:val="00B94678"/>
    <w:rsid w:val="00B9478C"/>
    <w:rsid w:val="00B948DA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C75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196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B5B"/>
    <w:rsid w:val="00BB2D9D"/>
    <w:rsid w:val="00BB2DF4"/>
    <w:rsid w:val="00BB2EAD"/>
    <w:rsid w:val="00BB304E"/>
    <w:rsid w:val="00BB31D3"/>
    <w:rsid w:val="00BB33B0"/>
    <w:rsid w:val="00BB3429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830"/>
    <w:rsid w:val="00BB4A52"/>
    <w:rsid w:val="00BB4BD9"/>
    <w:rsid w:val="00BB4C41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D2E"/>
    <w:rsid w:val="00BB5E51"/>
    <w:rsid w:val="00BB5EBB"/>
    <w:rsid w:val="00BB5F6A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4B7"/>
    <w:rsid w:val="00BC1622"/>
    <w:rsid w:val="00BC1916"/>
    <w:rsid w:val="00BC1A9D"/>
    <w:rsid w:val="00BC1FD1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294"/>
    <w:rsid w:val="00BC3411"/>
    <w:rsid w:val="00BC34CC"/>
    <w:rsid w:val="00BC3619"/>
    <w:rsid w:val="00BC3B0D"/>
    <w:rsid w:val="00BC3BEC"/>
    <w:rsid w:val="00BC3D30"/>
    <w:rsid w:val="00BC4144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BDC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D26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0F8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88C"/>
    <w:rsid w:val="00BE1AC7"/>
    <w:rsid w:val="00BE273A"/>
    <w:rsid w:val="00BE2823"/>
    <w:rsid w:val="00BE2A06"/>
    <w:rsid w:val="00BE30CB"/>
    <w:rsid w:val="00BE3242"/>
    <w:rsid w:val="00BE330C"/>
    <w:rsid w:val="00BE33A2"/>
    <w:rsid w:val="00BE345D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4E31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2E8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E70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31"/>
    <w:rsid w:val="00BF19DB"/>
    <w:rsid w:val="00BF26BA"/>
    <w:rsid w:val="00BF27A3"/>
    <w:rsid w:val="00BF2AAA"/>
    <w:rsid w:val="00BF2C8A"/>
    <w:rsid w:val="00BF2CB7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4D5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3BA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4"/>
    <w:rsid w:val="00C05F9A"/>
    <w:rsid w:val="00C06183"/>
    <w:rsid w:val="00C06278"/>
    <w:rsid w:val="00C0634D"/>
    <w:rsid w:val="00C064D6"/>
    <w:rsid w:val="00C0681F"/>
    <w:rsid w:val="00C06BDF"/>
    <w:rsid w:val="00C06C22"/>
    <w:rsid w:val="00C06C8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1D29"/>
    <w:rsid w:val="00C1206A"/>
    <w:rsid w:val="00C12071"/>
    <w:rsid w:val="00C128AD"/>
    <w:rsid w:val="00C12905"/>
    <w:rsid w:val="00C12A12"/>
    <w:rsid w:val="00C12A26"/>
    <w:rsid w:val="00C12CE9"/>
    <w:rsid w:val="00C130A0"/>
    <w:rsid w:val="00C130D4"/>
    <w:rsid w:val="00C132F2"/>
    <w:rsid w:val="00C13364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4D8E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BF5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2EC8"/>
    <w:rsid w:val="00C23118"/>
    <w:rsid w:val="00C23126"/>
    <w:rsid w:val="00C23150"/>
    <w:rsid w:val="00C23621"/>
    <w:rsid w:val="00C23728"/>
    <w:rsid w:val="00C23784"/>
    <w:rsid w:val="00C238A9"/>
    <w:rsid w:val="00C23B2E"/>
    <w:rsid w:val="00C23D49"/>
    <w:rsid w:val="00C23E27"/>
    <w:rsid w:val="00C23E41"/>
    <w:rsid w:val="00C24000"/>
    <w:rsid w:val="00C24029"/>
    <w:rsid w:val="00C2404D"/>
    <w:rsid w:val="00C24318"/>
    <w:rsid w:val="00C24360"/>
    <w:rsid w:val="00C244A3"/>
    <w:rsid w:val="00C24502"/>
    <w:rsid w:val="00C249D8"/>
    <w:rsid w:val="00C24B96"/>
    <w:rsid w:val="00C24BC2"/>
    <w:rsid w:val="00C24EF0"/>
    <w:rsid w:val="00C24FA5"/>
    <w:rsid w:val="00C25437"/>
    <w:rsid w:val="00C255A7"/>
    <w:rsid w:val="00C255AB"/>
    <w:rsid w:val="00C25618"/>
    <w:rsid w:val="00C2564E"/>
    <w:rsid w:val="00C256BB"/>
    <w:rsid w:val="00C25858"/>
    <w:rsid w:val="00C25868"/>
    <w:rsid w:val="00C25A7F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62"/>
    <w:rsid w:val="00C3038B"/>
    <w:rsid w:val="00C303CA"/>
    <w:rsid w:val="00C305E6"/>
    <w:rsid w:val="00C306BB"/>
    <w:rsid w:val="00C3093F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991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4CD4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D85"/>
    <w:rsid w:val="00C40E11"/>
    <w:rsid w:val="00C41098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2FA4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A0C"/>
    <w:rsid w:val="00C46B2C"/>
    <w:rsid w:val="00C46B6A"/>
    <w:rsid w:val="00C46CA3"/>
    <w:rsid w:val="00C4751C"/>
    <w:rsid w:val="00C476A2"/>
    <w:rsid w:val="00C47967"/>
    <w:rsid w:val="00C501CF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306"/>
    <w:rsid w:val="00C53616"/>
    <w:rsid w:val="00C536FB"/>
    <w:rsid w:val="00C53792"/>
    <w:rsid w:val="00C53817"/>
    <w:rsid w:val="00C5394C"/>
    <w:rsid w:val="00C53B91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453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312"/>
    <w:rsid w:val="00C57461"/>
    <w:rsid w:val="00C57578"/>
    <w:rsid w:val="00C579FC"/>
    <w:rsid w:val="00C57A5D"/>
    <w:rsid w:val="00C57B0C"/>
    <w:rsid w:val="00C57DC7"/>
    <w:rsid w:val="00C6014E"/>
    <w:rsid w:val="00C60361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2F1E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4AD6"/>
    <w:rsid w:val="00C64E92"/>
    <w:rsid w:val="00C6529C"/>
    <w:rsid w:val="00C65506"/>
    <w:rsid w:val="00C65553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30"/>
    <w:rsid w:val="00C741DA"/>
    <w:rsid w:val="00C74326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68D"/>
    <w:rsid w:val="00C767D9"/>
    <w:rsid w:val="00C76968"/>
    <w:rsid w:val="00C76B9D"/>
    <w:rsid w:val="00C76DB8"/>
    <w:rsid w:val="00C76F88"/>
    <w:rsid w:val="00C774F0"/>
    <w:rsid w:val="00C77C46"/>
    <w:rsid w:val="00C77D00"/>
    <w:rsid w:val="00C77E7C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A1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6FD9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1FB5"/>
    <w:rsid w:val="00C9214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9D5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3FF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09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3E89"/>
    <w:rsid w:val="00CA447D"/>
    <w:rsid w:val="00CA448A"/>
    <w:rsid w:val="00CA46B1"/>
    <w:rsid w:val="00CA470D"/>
    <w:rsid w:val="00CA4936"/>
    <w:rsid w:val="00CA4ACA"/>
    <w:rsid w:val="00CA503D"/>
    <w:rsid w:val="00CA5206"/>
    <w:rsid w:val="00CA5328"/>
    <w:rsid w:val="00CA56B5"/>
    <w:rsid w:val="00CA5810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22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5A9"/>
    <w:rsid w:val="00CB4658"/>
    <w:rsid w:val="00CB4C6B"/>
    <w:rsid w:val="00CB510F"/>
    <w:rsid w:val="00CB59F8"/>
    <w:rsid w:val="00CB5A4D"/>
    <w:rsid w:val="00CB5F12"/>
    <w:rsid w:val="00CB6228"/>
    <w:rsid w:val="00CB685C"/>
    <w:rsid w:val="00CB6937"/>
    <w:rsid w:val="00CB6B93"/>
    <w:rsid w:val="00CB6D73"/>
    <w:rsid w:val="00CB6D93"/>
    <w:rsid w:val="00CB6E81"/>
    <w:rsid w:val="00CB6ED2"/>
    <w:rsid w:val="00CB7304"/>
    <w:rsid w:val="00CB7463"/>
    <w:rsid w:val="00CB7639"/>
    <w:rsid w:val="00CB776F"/>
    <w:rsid w:val="00CB7A06"/>
    <w:rsid w:val="00CB7BFB"/>
    <w:rsid w:val="00CB7E7E"/>
    <w:rsid w:val="00CB7F51"/>
    <w:rsid w:val="00CC029A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BF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50A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4F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3F0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079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3AC"/>
    <w:rsid w:val="00CE441C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6AD"/>
    <w:rsid w:val="00CE6712"/>
    <w:rsid w:val="00CE67E4"/>
    <w:rsid w:val="00CE6C2A"/>
    <w:rsid w:val="00CE6D4A"/>
    <w:rsid w:val="00CE6E6A"/>
    <w:rsid w:val="00CE6E92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8F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24A"/>
    <w:rsid w:val="00D003A3"/>
    <w:rsid w:val="00D005AC"/>
    <w:rsid w:val="00D00764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4DD0"/>
    <w:rsid w:val="00D150D9"/>
    <w:rsid w:val="00D15125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DA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38"/>
    <w:rsid w:val="00D2435A"/>
    <w:rsid w:val="00D2445C"/>
    <w:rsid w:val="00D245DC"/>
    <w:rsid w:val="00D2462C"/>
    <w:rsid w:val="00D2493E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825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32E"/>
    <w:rsid w:val="00D3471F"/>
    <w:rsid w:val="00D34961"/>
    <w:rsid w:val="00D34A1D"/>
    <w:rsid w:val="00D34AC7"/>
    <w:rsid w:val="00D34B3F"/>
    <w:rsid w:val="00D34DFE"/>
    <w:rsid w:val="00D34E61"/>
    <w:rsid w:val="00D35827"/>
    <w:rsid w:val="00D35C97"/>
    <w:rsid w:val="00D35D10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539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C2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980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2B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42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032"/>
    <w:rsid w:val="00D522BB"/>
    <w:rsid w:val="00D5242A"/>
    <w:rsid w:val="00D526E0"/>
    <w:rsid w:val="00D52944"/>
    <w:rsid w:val="00D52AE6"/>
    <w:rsid w:val="00D52D24"/>
    <w:rsid w:val="00D52DB6"/>
    <w:rsid w:val="00D52DD2"/>
    <w:rsid w:val="00D53079"/>
    <w:rsid w:val="00D53241"/>
    <w:rsid w:val="00D537A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2DF1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3AA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79D"/>
    <w:rsid w:val="00D6589C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2FD"/>
    <w:rsid w:val="00D7231A"/>
    <w:rsid w:val="00D72903"/>
    <w:rsid w:val="00D72A29"/>
    <w:rsid w:val="00D72DFB"/>
    <w:rsid w:val="00D72F5F"/>
    <w:rsid w:val="00D7367D"/>
    <w:rsid w:val="00D73837"/>
    <w:rsid w:val="00D73867"/>
    <w:rsid w:val="00D73961"/>
    <w:rsid w:val="00D73A04"/>
    <w:rsid w:val="00D73E99"/>
    <w:rsid w:val="00D73FC4"/>
    <w:rsid w:val="00D740FE"/>
    <w:rsid w:val="00D7467C"/>
    <w:rsid w:val="00D74A1A"/>
    <w:rsid w:val="00D74A4D"/>
    <w:rsid w:val="00D74BE4"/>
    <w:rsid w:val="00D74D6A"/>
    <w:rsid w:val="00D75047"/>
    <w:rsid w:val="00D752CB"/>
    <w:rsid w:val="00D75499"/>
    <w:rsid w:val="00D75529"/>
    <w:rsid w:val="00D75673"/>
    <w:rsid w:val="00D75B4C"/>
    <w:rsid w:val="00D75E4E"/>
    <w:rsid w:val="00D75F8D"/>
    <w:rsid w:val="00D7635F"/>
    <w:rsid w:val="00D763C9"/>
    <w:rsid w:val="00D76751"/>
    <w:rsid w:val="00D768EB"/>
    <w:rsid w:val="00D76944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10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BAA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29B"/>
    <w:rsid w:val="00D922A4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6DF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78D"/>
    <w:rsid w:val="00DA08D6"/>
    <w:rsid w:val="00DA0A0E"/>
    <w:rsid w:val="00DA0B2D"/>
    <w:rsid w:val="00DA0DA3"/>
    <w:rsid w:val="00DA0EEA"/>
    <w:rsid w:val="00DA0FEE"/>
    <w:rsid w:val="00DA12E7"/>
    <w:rsid w:val="00DA18E1"/>
    <w:rsid w:val="00DA1C05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34C"/>
    <w:rsid w:val="00DA7780"/>
    <w:rsid w:val="00DA797F"/>
    <w:rsid w:val="00DB0253"/>
    <w:rsid w:val="00DB04A9"/>
    <w:rsid w:val="00DB0A49"/>
    <w:rsid w:val="00DB0E2A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2E5"/>
    <w:rsid w:val="00DB355B"/>
    <w:rsid w:val="00DB3611"/>
    <w:rsid w:val="00DB3AF6"/>
    <w:rsid w:val="00DB3D6A"/>
    <w:rsid w:val="00DB428A"/>
    <w:rsid w:val="00DB434F"/>
    <w:rsid w:val="00DB47BE"/>
    <w:rsid w:val="00DB4F1F"/>
    <w:rsid w:val="00DB4F78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A19"/>
    <w:rsid w:val="00DB7C1E"/>
    <w:rsid w:val="00DB7E69"/>
    <w:rsid w:val="00DC016B"/>
    <w:rsid w:val="00DC04A8"/>
    <w:rsid w:val="00DC055E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3EC3"/>
    <w:rsid w:val="00DE413F"/>
    <w:rsid w:val="00DE447A"/>
    <w:rsid w:val="00DE4520"/>
    <w:rsid w:val="00DE4526"/>
    <w:rsid w:val="00DE45B0"/>
    <w:rsid w:val="00DE468B"/>
    <w:rsid w:val="00DE496C"/>
    <w:rsid w:val="00DE49ED"/>
    <w:rsid w:val="00DE4CE1"/>
    <w:rsid w:val="00DE4E00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3B0"/>
    <w:rsid w:val="00DE748E"/>
    <w:rsid w:val="00DE750F"/>
    <w:rsid w:val="00DE7541"/>
    <w:rsid w:val="00DE75DC"/>
    <w:rsid w:val="00DE763B"/>
    <w:rsid w:val="00DE773A"/>
    <w:rsid w:val="00DE7763"/>
    <w:rsid w:val="00DE77A2"/>
    <w:rsid w:val="00DE7A56"/>
    <w:rsid w:val="00DE7AE5"/>
    <w:rsid w:val="00DF0157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08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3A"/>
    <w:rsid w:val="00DF6678"/>
    <w:rsid w:val="00DF66AD"/>
    <w:rsid w:val="00DF6771"/>
    <w:rsid w:val="00DF678F"/>
    <w:rsid w:val="00DF67D6"/>
    <w:rsid w:val="00DF69F4"/>
    <w:rsid w:val="00DF6A87"/>
    <w:rsid w:val="00DF6C58"/>
    <w:rsid w:val="00DF6D97"/>
    <w:rsid w:val="00DF6F4C"/>
    <w:rsid w:val="00DF6FF7"/>
    <w:rsid w:val="00DF708A"/>
    <w:rsid w:val="00DF70C6"/>
    <w:rsid w:val="00DF73CE"/>
    <w:rsid w:val="00DF7669"/>
    <w:rsid w:val="00DF76A3"/>
    <w:rsid w:val="00DF7CD7"/>
    <w:rsid w:val="00DF7CE4"/>
    <w:rsid w:val="00DF7DE9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963"/>
    <w:rsid w:val="00E02A45"/>
    <w:rsid w:val="00E02BFF"/>
    <w:rsid w:val="00E02C6C"/>
    <w:rsid w:val="00E02CC6"/>
    <w:rsid w:val="00E02D9E"/>
    <w:rsid w:val="00E02F56"/>
    <w:rsid w:val="00E03324"/>
    <w:rsid w:val="00E03844"/>
    <w:rsid w:val="00E038CD"/>
    <w:rsid w:val="00E038E3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682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30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20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018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C63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1FE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669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C1E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1DB"/>
    <w:rsid w:val="00E3221B"/>
    <w:rsid w:val="00E322D7"/>
    <w:rsid w:val="00E3262C"/>
    <w:rsid w:val="00E32BD7"/>
    <w:rsid w:val="00E32E7F"/>
    <w:rsid w:val="00E33051"/>
    <w:rsid w:val="00E33208"/>
    <w:rsid w:val="00E339DA"/>
    <w:rsid w:val="00E33A29"/>
    <w:rsid w:val="00E33AE6"/>
    <w:rsid w:val="00E34677"/>
    <w:rsid w:val="00E346A1"/>
    <w:rsid w:val="00E348E3"/>
    <w:rsid w:val="00E3493F"/>
    <w:rsid w:val="00E34F61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314"/>
    <w:rsid w:val="00E41769"/>
    <w:rsid w:val="00E41860"/>
    <w:rsid w:val="00E418C5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416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51E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9CD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B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4A0"/>
    <w:rsid w:val="00E575C8"/>
    <w:rsid w:val="00E57674"/>
    <w:rsid w:val="00E576A8"/>
    <w:rsid w:val="00E576D5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A6A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C1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6"/>
    <w:rsid w:val="00E70719"/>
    <w:rsid w:val="00E70982"/>
    <w:rsid w:val="00E70AE7"/>
    <w:rsid w:val="00E710BD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3D14"/>
    <w:rsid w:val="00E74151"/>
    <w:rsid w:val="00E74647"/>
    <w:rsid w:val="00E74B2E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AE7"/>
    <w:rsid w:val="00E75B4F"/>
    <w:rsid w:val="00E75CDF"/>
    <w:rsid w:val="00E75F6F"/>
    <w:rsid w:val="00E7638D"/>
    <w:rsid w:val="00E763D5"/>
    <w:rsid w:val="00E76440"/>
    <w:rsid w:val="00E7685F"/>
    <w:rsid w:val="00E76C2F"/>
    <w:rsid w:val="00E77045"/>
    <w:rsid w:val="00E77109"/>
    <w:rsid w:val="00E7737D"/>
    <w:rsid w:val="00E7754E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10A"/>
    <w:rsid w:val="00E8325E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4CBE"/>
    <w:rsid w:val="00E85102"/>
    <w:rsid w:val="00E851B1"/>
    <w:rsid w:val="00E851FB"/>
    <w:rsid w:val="00E85237"/>
    <w:rsid w:val="00E8533E"/>
    <w:rsid w:val="00E8598D"/>
    <w:rsid w:val="00E85A9A"/>
    <w:rsid w:val="00E85C04"/>
    <w:rsid w:val="00E85DD0"/>
    <w:rsid w:val="00E85F95"/>
    <w:rsid w:val="00E85FE7"/>
    <w:rsid w:val="00E86016"/>
    <w:rsid w:val="00E86153"/>
    <w:rsid w:val="00E86173"/>
    <w:rsid w:val="00E862C3"/>
    <w:rsid w:val="00E862CF"/>
    <w:rsid w:val="00E862F8"/>
    <w:rsid w:val="00E86542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80"/>
    <w:rsid w:val="00E91ADA"/>
    <w:rsid w:val="00E91D0D"/>
    <w:rsid w:val="00E91DB4"/>
    <w:rsid w:val="00E91E51"/>
    <w:rsid w:val="00E9204E"/>
    <w:rsid w:val="00E923B3"/>
    <w:rsid w:val="00E92934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5A0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34B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5A3"/>
    <w:rsid w:val="00EB77BA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69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8FD"/>
    <w:rsid w:val="00EC2980"/>
    <w:rsid w:val="00EC2A27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5124"/>
    <w:rsid w:val="00EC524B"/>
    <w:rsid w:val="00EC551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0A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D7AC8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83C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5C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BBA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B4A"/>
    <w:rsid w:val="00F01D3D"/>
    <w:rsid w:val="00F01DEC"/>
    <w:rsid w:val="00F02A78"/>
    <w:rsid w:val="00F02BC7"/>
    <w:rsid w:val="00F02BD2"/>
    <w:rsid w:val="00F02BF1"/>
    <w:rsid w:val="00F02DE5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CD8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849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C18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7D4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931"/>
    <w:rsid w:val="00F23A8D"/>
    <w:rsid w:val="00F23B3A"/>
    <w:rsid w:val="00F23BB8"/>
    <w:rsid w:val="00F23C57"/>
    <w:rsid w:val="00F23CBE"/>
    <w:rsid w:val="00F23CED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6CA"/>
    <w:rsid w:val="00F268AB"/>
    <w:rsid w:val="00F2690E"/>
    <w:rsid w:val="00F2693B"/>
    <w:rsid w:val="00F26994"/>
    <w:rsid w:val="00F26A79"/>
    <w:rsid w:val="00F26BD2"/>
    <w:rsid w:val="00F26CDC"/>
    <w:rsid w:val="00F27109"/>
    <w:rsid w:val="00F27217"/>
    <w:rsid w:val="00F272F7"/>
    <w:rsid w:val="00F273B3"/>
    <w:rsid w:val="00F273E1"/>
    <w:rsid w:val="00F279D0"/>
    <w:rsid w:val="00F27B2C"/>
    <w:rsid w:val="00F27ED6"/>
    <w:rsid w:val="00F27F62"/>
    <w:rsid w:val="00F300A8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B9C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93"/>
    <w:rsid w:val="00F32EC6"/>
    <w:rsid w:val="00F3359F"/>
    <w:rsid w:val="00F336DE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AF3"/>
    <w:rsid w:val="00F36B2B"/>
    <w:rsid w:val="00F36B31"/>
    <w:rsid w:val="00F36C9E"/>
    <w:rsid w:val="00F36DE8"/>
    <w:rsid w:val="00F3727B"/>
    <w:rsid w:val="00F372B1"/>
    <w:rsid w:val="00F3735A"/>
    <w:rsid w:val="00F373F7"/>
    <w:rsid w:val="00F37660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8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4F"/>
    <w:rsid w:val="00F51767"/>
    <w:rsid w:val="00F51AB4"/>
    <w:rsid w:val="00F51BC5"/>
    <w:rsid w:val="00F51C12"/>
    <w:rsid w:val="00F51CA4"/>
    <w:rsid w:val="00F51DE5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6CA"/>
    <w:rsid w:val="00F53759"/>
    <w:rsid w:val="00F53A17"/>
    <w:rsid w:val="00F53AB0"/>
    <w:rsid w:val="00F53EFB"/>
    <w:rsid w:val="00F53FA1"/>
    <w:rsid w:val="00F541A4"/>
    <w:rsid w:val="00F5422C"/>
    <w:rsid w:val="00F54280"/>
    <w:rsid w:val="00F54281"/>
    <w:rsid w:val="00F542DE"/>
    <w:rsid w:val="00F54634"/>
    <w:rsid w:val="00F54829"/>
    <w:rsid w:val="00F54838"/>
    <w:rsid w:val="00F54BE7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21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2DD4"/>
    <w:rsid w:val="00F63053"/>
    <w:rsid w:val="00F63179"/>
    <w:rsid w:val="00F636F5"/>
    <w:rsid w:val="00F6377E"/>
    <w:rsid w:val="00F6393B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446"/>
    <w:rsid w:val="00F65516"/>
    <w:rsid w:val="00F6557F"/>
    <w:rsid w:val="00F65A01"/>
    <w:rsid w:val="00F65BAF"/>
    <w:rsid w:val="00F66AFA"/>
    <w:rsid w:val="00F66B12"/>
    <w:rsid w:val="00F66D01"/>
    <w:rsid w:val="00F66E78"/>
    <w:rsid w:val="00F67197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CB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604"/>
    <w:rsid w:val="00F77A0C"/>
    <w:rsid w:val="00F77DD9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AE5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2D03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733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5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244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919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4D0F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24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B86"/>
    <w:rsid w:val="00FC1C8E"/>
    <w:rsid w:val="00FC1D40"/>
    <w:rsid w:val="00FC1FD2"/>
    <w:rsid w:val="00FC2148"/>
    <w:rsid w:val="00FC2207"/>
    <w:rsid w:val="00FC2229"/>
    <w:rsid w:val="00FC2876"/>
    <w:rsid w:val="00FC2951"/>
    <w:rsid w:val="00FC2A90"/>
    <w:rsid w:val="00FC2CDD"/>
    <w:rsid w:val="00FC2E6B"/>
    <w:rsid w:val="00FC3389"/>
    <w:rsid w:val="00FC33E4"/>
    <w:rsid w:val="00FC3BCD"/>
    <w:rsid w:val="00FC3C96"/>
    <w:rsid w:val="00FC3E2B"/>
    <w:rsid w:val="00FC3F13"/>
    <w:rsid w:val="00FC3F46"/>
    <w:rsid w:val="00FC410B"/>
    <w:rsid w:val="00FC4319"/>
    <w:rsid w:val="00FC439D"/>
    <w:rsid w:val="00FC44B6"/>
    <w:rsid w:val="00FC4781"/>
    <w:rsid w:val="00FC4E45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A14"/>
    <w:rsid w:val="00FD1A4F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8FD"/>
    <w:rsid w:val="00FD5C14"/>
    <w:rsid w:val="00FD5C25"/>
    <w:rsid w:val="00FD5C8F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D7"/>
    <w:rsid w:val="00FD7F16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2CC"/>
    <w:rsid w:val="00FE1ABF"/>
    <w:rsid w:val="00FE1B63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8E"/>
    <w:rsid w:val="00FE3BA6"/>
    <w:rsid w:val="00FE3D6B"/>
    <w:rsid w:val="00FE3DAE"/>
    <w:rsid w:val="00FE3FB3"/>
    <w:rsid w:val="00FE4120"/>
    <w:rsid w:val="00FE437A"/>
    <w:rsid w:val="00FE466A"/>
    <w:rsid w:val="00FE489D"/>
    <w:rsid w:val="00FE4C8C"/>
    <w:rsid w:val="00FE4D6E"/>
    <w:rsid w:val="00FE4EF1"/>
    <w:rsid w:val="00FE4F34"/>
    <w:rsid w:val="00FE4FA2"/>
    <w:rsid w:val="00FE507C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3C8"/>
    <w:rsid w:val="00FF042B"/>
    <w:rsid w:val="00FF052E"/>
    <w:rsid w:val="00FF0841"/>
    <w:rsid w:val="00FF0CC5"/>
    <w:rsid w:val="00FF189D"/>
    <w:rsid w:val="00FF1A34"/>
    <w:rsid w:val="00FF1AE2"/>
    <w:rsid w:val="00FF1CC4"/>
    <w:rsid w:val="00FF1CCD"/>
    <w:rsid w:val="00FF1E18"/>
    <w:rsid w:val="00FF1F0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A6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FD34E3DE-9AD4-47C7-9556-C941A1D67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106E986-6A1A-4405-ADDD-51B4C175F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1099</TotalTime>
  <Pages>1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Natthacha, Apinyarat</cp:lastModifiedBy>
  <cp:revision>337</cp:revision>
  <cp:lastPrinted>2025-10-29T12:16:00Z</cp:lastPrinted>
  <dcterms:created xsi:type="dcterms:W3CDTF">2025-07-20T12:22:00Z</dcterms:created>
  <dcterms:modified xsi:type="dcterms:W3CDTF">2025-10-31T02:22:00Z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