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D62FA" w14:textId="77777777" w:rsidR="00DB308D" w:rsidRPr="001774C7" w:rsidRDefault="00DB308D" w:rsidP="0032020A">
      <w:pPr>
        <w:pStyle w:val="Reference"/>
        <w:ind w:left="0" w:firstLine="0"/>
        <w:rPr>
          <w:rFonts w:ascii="Browallia New" w:hAnsi="Browallia New" w:cs="Browallia New"/>
          <w:cs/>
          <w:lang w:val="en-US" w:bidi="th-TH"/>
        </w:rPr>
      </w:pPr>
    </w:p>
    <w:p w14:paraId="40AAF5D3" w14:textId="77777777" w:rsidR="00DD1E47" w:rsidRPr="001774C7" w:rsidRDefault="00DD1E47" w:rsidP="006771E8">
      <w:pPr>
        <w:pStyle w:val="BodyText"/>
        <w:rPr>
          <w:rFonts w:ascii="Browallia New" w:hAnsi="Browallia New" w:cs="Browallia New"/>
        </w:rPr>
      </w:pPr>
    </w:p>
    <w:p w14:paraId="79A573CB" w14:textId="77777777" w:rsidR="00D15EA5" w:rsidRPr="001774C7" w:rsidRDefault="006F1B19" w:rsidP="00D15EA5">
      <w:pPr>
        <w:pStyle w:val="BodyText"/>
        <w:rPr>
          <w:rFonts w:ascii="Browallia New" w:hAnsi="Browallia New" w:cs="Browallia New"/>
        </w:rPr>
      </w:pPr>
      <w:r w:rsidRPr="001774C7">
        <w:rPr>
          <w:rFonts w:ascii="Browallia New" w:hAnsi="Browallia New" w:cs="Browallia New"/>
        </w:rPr>
        <w:br w:type="textWrapping" w:clear="all"/>
      </w:r>
    </w:p>
    <w:p w14:paraId="5B583246" w14:textId="77777777" w:rsidR="00D15EA5" w:rsidRPr="001774C7" w:rsidRDefault="00D15EA5" w:rsidP="00D15EA5">
      <w:pPr>
        <w:pStyle w:val="BodyText"/>
        <w:rPr>
          <w:rFonts w:ascii="Browallia New" w:hAnsi="Browallia New" w:cs="Browallia New"/>
        </w:rPr>
      </w:pPr>
    </w:p>
    <w:p w14:paraId="618D8743" w14:textId="77777777" w:rsidR="00D15EA5" w:rsidRPr="001774C7" w:rsidRDefault="00D15EA5" w:rsidP="00D15EA5">
      <w:pPr>
        <w:pStyle w:val="BodyText"/>
        <w:rPr>
          <w:rFonts w:ascii="Browallia New" w:hAnsi="Browallia New" w:cs="Browallia New"/>
          <w:cs/>
          <w:lang w:bidi="th-TH"/>
        </w:rPr>
      </w:pPr>
    </w:p>
    <w:p w14:paraId="0D8AFB65" w14:textId="77777777" w:rsidR="00FE16D0" w:rsidRPr="001774C7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1104298" w14:textId="77777777" w:rsidR="00574488" w:rsidRPr="001774C7" w:rsidRDefault="00574488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Pr="001774C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67FDEAB7" w:rsidR="0009543C" w:rsidRPr="007A7418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7A741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FB5A50"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และคณะกรรมการ</w:t>
      </w:r>
      <w:r w:rsidR="00F15B98"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="007A7418"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อาร์เอสเอ็กซ์วายแซด จำกัด (มหาชน)</w:t>
      </w:r>
    </w:p>
    <w:p w14:paraId="1AA6BA2C" w14:textId="77777777" w:rsidR="00D267AC" w:rsidRPr="001774C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D306D8" w14:textId="60A86205" w:rsidR="00C46828" w:rsidRPr="007A7418" w:rsidRDefault="00CD12DD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71032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F0B3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B908D5" w:rsidRPr="001774C7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7A7418" w:rsidRPr="007A7418">
        <w:rPr>
          <w:rFonts w:ascii="Browallia New" w:hAnsi="Browallia New" w:cs="Browallia New"/>
          <w:sz w:val="28"/>
          <w:szCs w:val="28"/>
          <w:cs/>
          <w:lang w:bidi="th-TH"/>
        </w:rPr>
        <w:t>บริษัท อาร์เอสเอ็กซ์วายแซด จำกัด (มหาชน)</w:t>
      </w:r>
      <w:r w:rsidR="007A7418" w:rsidRPr="007A74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54854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85485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บริษัท) </w:t>
      </w:r>
      <w:r w:rsidR="007A7418" w:rsidRPr="007A7418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7A7418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 xml:space="preserve"> </w:t>
      </w:r>
      <w:r w:rsidR="00A649B6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7E2DA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กลุ่มบริษัท) </w:t>
      </w:r>
      <w:r w:rsidR="000D23E6" w:rsidRPr="001774C7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 งบฐานะการเงินรวมและเฉพาะบริษัท</w:t>
      </w:r>
      <w:r w:rsidR="000D23E6"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908D5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383410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B858C3">
        <w:rPr>
          <w:rFonts w:ascii="Browallia New" w:hAnsi="Browallia New" w:cs="Browallia New" w:hint="cs"/>
          <w:sz w:val="28"/>
          <w:szCs w:val="28"/>
          <w:cs/>
          <w:lang w:bidi="th-TH"/>
        </w:rPr>
        <w:t>กันย</w:t>
      </w:r>
      <w:r w:rsidR="00383410">
        <w:rPr>
          <w:rFonts w:ascii="Browallia New" w:hAnsi="Browallia New" w:cs="Browallia New" w:hint="cs"/>
          <w:sz w:val="28"/>
          <w:szCs w:val="28"/>
          <w:cs/>
          <w:lang w:bidi="th-TH"/>
        </w:rPr>
        <w:t>ายน</w:t>
      </w:r>
      <w:r w:rsidR="00B245B3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245B3" w:rsidRPr="000C0C52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7A7418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B908D5"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1C6AE2" w:rsidRPr="001C6AE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B858C3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="001C6AE2" w:rsidRPr="001C6AE2">
        <w:rPr>
          <w:rFonts w:ascii="Browallia New" w:hAnsi="Browallia New" w:cs="Browallia New" w:hint="cs"/>
          <w:sz w:val="28"/>
          <w:szCs w:val="28"/>
          <w:cs/>
          <w:lang w:bidi="th-TH"/>
        </w:rPr>
        <w:t>ก</w:t>
      </w:r>
      <w:r w:rsidR="00B858C3">
        <w:rPr>
          <w:rFonts w:ascii="Browallia New" w:hAnsi="Browallia New" w:cs="Browallia New" w:hint="cs"/>
          <w:sz w:val="28"/>
          <w:szCs w:val="28"/>
          <w:cs/>
          <w:lang w:bidi="th-TH"/>
        </w:rPr>
        <w:t>้า</w:t>
      </w:r>
      <w:r w:rsidR="001C6AE2" w:rsidRPr="001C6AE2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2044B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2044BC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2044B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กันยายน </w:t>
      </w:r>
      <w:r w:rsidR="002044BC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งบการเปลี่ยนแปลงส่วนของ</w:t>
      </w:r>
      <w:r w:rsidR="006307C3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</w:t>
      </w:r>
      <w:r w:rsidR="00EC5347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เงินสดรวมและเฉพาะบริษัทสำหรับงวด</w:t>
      </w:r>
      <w:r w:rsidR="00E34839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="00D433A9">
        <w:rPr>
          <w:rFonts w:ascii="Browallia New" w:hAnsi="Browallia New" w:cs="Browallia New" w:hint="cs"/>
          <w:sz w:val="28"/>
          <w:szCs w:val="28"/>
          <w:cs/>
          <w:lang w:bidi="th-TH"/>
        </w:rPr>
        <w:t>ก</w:t>
      </w:r>
      <w:r w:rsidR="00E34839">
        <w:rPr>
          <w:rFonts w:ascii="Browallia New" w:hAnsi="Browallia New" w:cs="Browallia New" w:hint="cs"/>
          <w:sz w:val="28"/>
          <w:szCs w:val="28"/>
          <w:cs/>
          <w:lang w:bidi="th-TH"/>
        </w:rPr>
        <w:t>้า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เดือนสิ้นสุดวันเดียวกัน</w:t>
      </w:r>
      <w:r w:rsidR="00FE054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และหมายเหตุประกอบข้อมูลทางการเงินระหว่างกาลแบบย่อ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 ฉบับที่ </w:t>
      </w:r>
      <w:r w:rsidR="00025E27" w:rsidRPr="000C0C52">
        <w:rPr>
          <w:rFonts w:ascii="Browallia New" w:hAnsi="Browallia New" w:cs="Browallia New"/>
          <w:sz w:val="28"/>
          <w:szCs w:val="28"/>
          <w:lang w:bidi="th-TH"/>
        </w:rPr>
        <w:t>34</w:t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</w:t>
      </w:r>
      <w:r w:rsidR="00EC5347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1E7AFEA6" w14:textId="77777777" w:rsidR="00D33005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3F89CE1B" w14:textId="77777777" w:rsidR="00D75EC5" w:rsidRPr="001774C7" w:rsidRDefault="00D75EC5" w:rsidP="00D33005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0CC82245" w14:textId="77777777" w:rsidR="000B5D47" w:rsidRPr="007A7418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D75EC5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2485E506" w:rsidR="007143DE" w:rsidRPr="001774C7" w:rsidRDefault="00A25176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>“การสอบทานข้อมูลทางการเงินระหว่างกาลโดยผู้สอบบัญชีรับอนุญาตของ</w:t>
      </w:r>
      <w:r w:rsidR="009050E6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” การสอบทานข้อมูลทางการเงินระหว่างกาลประกอบด้วย </w:t>
      </w:r>
      <w:r w:rsidR="00AF737C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5659FA2" w14:textId="21658447" w:rsidR="00CD4D4E" w:rsidRPr="001774C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0B6B3E" w14:textId="77777777" w:rsidR="008B2CD6" w:rsidRDefault="008B2CD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49D442" w14:textId="77777777" w:rsidR="009319CA" w:rsidRDefault="009319C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0D393D" w14:textId="77777777" w:rsidR="009319CA" w:rsidRDefault="009319C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12E13E0" w14:textId="77777777" w:rsidR="009319CA" w:rsidRPr="001774C7" w:rsidRDefault="009319C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22A170" w14:textId="77777777" w:rsidR="000B7BED" w:rsidRPr="001774C7" w:rsidRDefault="000B7BED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5E2C17E" w14:textId="77777777" w:rsidR="00F17CF0" w:rsidRPr="007A7418" w:rsidRDefault="00F17CF0" w:rsidP="00F17C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6725A2F6" w14:textId="77777777" w:rsidR="00F17CF0" w:rsidRPr="00A042A0" w:rsidRDefault="00F17CF0" w:rsidP="00F17CF0">
      <w:pPr>
        <w:spacing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05495634" w14:textId="154B6F19" w:rsidR="00A579E1" w:rsidRDefault="00F17CF0" w:rsidP="00A579E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ของบริษัทระหว่างกาลดังกล่าวไม่ได้จัดทำขึ้นตามมาตรฐานการบัญชี ฉบับที่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 xml:space="preserve"> 34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D7F363E" w14:textId="77777777" w:rsidR="00A579E1" w:rsidRPr="00A042A0" w:rsidRDefault="00A579E1" w:rsidP="00A579E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3EAB8C3" w14:textId="26F844EA" w:rsidR="00A579E1" w:rsidRDefault="00A579E1" w:rsidP="00A579E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มูลและเหตุการณ์ที่เน้น</w:t>
      </w:r>
    </w:p>
    <w:p w14:paraId="1786CA1E" w14:textId="77777777" w:rsidR="00A579E1" w:rsidRPr="00A042A0" w:rsidRDefault="00A579E1" w:rsidP="00A579E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F4D7A1F" w14:textId="4A2FB99A" w:rsidR="00511979" w:rsidRPr="00A579E1" w:rsidRDefault="00166264" w:rsidP="00A579E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16626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ข้าพเจ้าขอให้สังเกตหมายเหตุประกอบข้อมูลทางการเงินระหว่างกาลข้อ</w:t>
      </w:r>
      <w:r w:rsidRPr="00166264">
        <w:rPr>
          <w:rFonts w:ascii="Browallia New" w:hAnsi="Browallia New" w:cs="Browallia New"/>
          <w:sz w:val="28"/>
          <w:szCs w:val="28"/>
          <w:cs/>
          <w:lang w:bidi="th-TH"/>
        </w:rPr>
        <w:t xml:space="preserve"> 5 </w:t>
      </w:r>
      <w:r w:rsidRPr="00166264"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ซึ่งได้อธิบายถึงผลกระทบจากการที่บริษัทย่อย</w:t>
      </w:r>
      <w:r w:rsidRPr="001662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6264">
        <w:rPr>
          <w:rFonts w:ascii="Browallia New" w:hAnsi="Browallia New" w:cs="Browallia New" w:hint="cs"/>
          <w:sz w:val="28"/>
          <w:szCs w:val="28"/>
          <w:cs/>
          <w:lang w:bidi="th-TH"/>
        </w:rPr>
        <w:t>ได้เข้าซื้อทรัพย์สินจากบริษัทแห่งหนึ่ง</w:t>
      </w:r>
      <w:r w:rsidRPr="001662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6264">
        <w:rPr>
          <w:rFonts w:ascii="Browallia New" w:hAnsi="Browallia New" w:cs="Browallia New" w:hint="cs"/>
          <w:sz w:val="28"/>
          <w:szCs w:val="28"/>
          <w:cs/>
          <w:lang w:bidi="th-TH"/>
        </w:rPr>
        <w:t>และเป็นไปตามคำนิยามของธุรกิจตามมาตรฐานรายงานทางการเงิน</w:t>
      </w:r>
      <w:r w:rsidRPr="001662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6264"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นอกจากนี้ผู้ซื้อ</w:t>
      </w:r>
      <w:r w:rsidRPr="001662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6264">
        <w:rPr>
          <w:rFonts w:ascii="Browallia New" w:hAnsi="Browallia New" w:cs="Browallia New" w:hint="cs"/>
          <w:sz w:val="28"/>
          <w:szCs w:val="28"/>
          <w:cs/>
          <w:lang w:bidi="th-TH"/>
        </w:rPr>
        <w:t>ผู้ขายและบริษัทใหญ่นั้นอยู่ภายใต้การควบคุมกิจการโดยกลุ่มบุคคลเดียวกัน</w:t>
      </w:r>
      <w:r w:rsidRPr="001662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C5347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66264">
        <w:rPr>
          <w:rFonts w:ascii="Browallia New" w:hAnsi="Browallia New" w:cs="Browallia New" w:hint="cs"/>
          <w:sz w:val="28"/>
          <w:szCs w:val="28"/>
          <w:cs/>
          <w:lang w:bidi="th-TH"/>
        </w:rPr>
        <w:t>การทำรายการดังกล่าวจึงถือเป็นการรวมธุรกิจภายใต้การควบคุมเดียวกัน</w:t>
      </w:r>
      <w:r w:rsidRPr="001662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6264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มีการปรับปรุงงบการเงินเพื่อวัตถุประสงค์ในการเปรียบเทียบตามที่กล่าวไว้ในหมายเหตุประกอบข้อมูลทางการเงิน</w:t>
      </w:r>
      <w:r w:rsidR="00096DC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1662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C5347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66264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ทั้งนี้ข้อสรุปของข้าพเจ้าไม่ได้เปลี่ยนแปลงไปเนื่องจากเรื่องนี้</w:t>
      </w:r>
    </w:p>
    <w:p w14:paraId="7B9AE8C3" w14:textId="77777777" w:rsidR="00511979" w:rsidRPr="00A042A0" w:rsidRDefault="00511979" w:rsidP="0073178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3467F6B4" w14:textId="5747E14B" w:rsidR="00731784" w:rsidRPr="002F51AC" w:rsidRDefault="00731784" w:rsidP="0073178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F51A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13703547" w14:textId="77777777" w:rsidR="00731784" w:rsidRPr="00A042A0" w:rsidRDefault="00731784" w:rsidP="0073178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ED2FEFF" w14:textId="23F03080" w:rsidR="00D33005" w:rsidRDefault="004735D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งบฐานะการเงินรวมและเฉพาะบริษัทของ</w:t>
      </w:r>
      <w:r w:rsidRPr="007A7418">
        <w:rPr>
          <w:rFonts w:ascii="Browallia New" w:hAnsi="Browallia New" w:cs="Browallia New"/>
          <w:sz w:val="28"/>
          <w:szCs w:val="28"/>
          <w:cs/>
          <w:lang w:bidi="th-TH"/>
        </w:rPr>
        <w:t>บริษัท อาร์เอสเอ็กซ์วายแซด จำกัด (มหาชน)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7A7418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C5347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Pr="001774C7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1774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กุมภาพันธ์ </w:t>
      </w:r>
      <w:r w:rsidRPr="001774C7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8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Pr="00BB6F9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9E7366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9E7366" w:rsidRPr="001774C7">
        <w:rPr>
          <w:rFonts w:ascii="Browallia New" w:hAnsi="Browallia New" w:cs="Browallia New"/>
          <w:sz w:val="28"/>
          <w:szCs w:val="28"/>
          <w:cs/>
          <w:lang w:bidi="th-TH"/>
        </w:rPr>
        <w:t>เดือน</w:t>
      </w:r>
      <w:r w:rsidR="009E7366" w:rsidRPr="001774C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สิ้นสุดวันที่ </w:t>
      </w:r>
      <w:r w:rsidR="009E7366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30 </w:t>
      </w:r>
      <w:r w:rsidR="009E736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กันยายน</w:t>
      </w:r>
      <w:r w:rsidR="009E7366" w:rsidRPr="001774C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9E7366" w:rsidRPr="001774C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256</w:t>
      </w:r>
      <w:r w:rsidR="009E7366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7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งบการเปลี่ยนแปลงส่วนของ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รวมถึงงบกระแสเงินสดรวมและเฉพาะบริษัทสำหรับงวด</w:t>
      </w:r>
      <w:r w:rsidR="003C1E9B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เดือน</w:t>
      </w:r>
      <w:r w:rsidRPr="001774C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เดียวกัน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ที่แสดงเป็นข้อมูลเปรียบเทียบ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สอบทานโดยผู้สอบบัญชี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ดังกล่าวข้างต้น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โดยให้ข้อสรุป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ว่าไม่พบสิ่งที่เป็น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เหตุให้เชื่อว่าข้อมูลทางการเงินระหว่างกาลไม่ได้จัดทำขึ้นตามมาตรฐานการบัญชี ฉบับที่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 xml:space="preserve"> 34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C5483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020345">
        <w:rPr>
          <w:rFonts w:ascii="Browallia New" w:hAnsi="Browallia New" w:cs="Browallia New" w:hint="cs"/>
          <w:sz w:val="28"/>
          <w:szCs w:val="28"/>
          <w:cs/>
          <w:lang w:bidi="th-TH"/>
        </w:rPr>
        <w:t>มีว</w:t>
      </w:r>
      <w:r w:rsidR="003C5483">
        <w:rPr>
          <w:rFonts w:ascii="Browallia New" w:hAnsi="Browallia New" w:cs="Browallia New" w:hint="cs"/>
          <w:sz w:val="28"/>
          <w:szCs w:val="28"/>
          <w:cs/>
          <w:lang w:bidi="th-TH"/>
        </w:rPr>
        <w:t>ร</w:t>
      </w:r>
      <w:r w:rsidR="00020345">
        <w:rPr>
          <w:rFonts w:ascii="Browallia New" w:hAnsi="Browallia New" w:cs="Browallia New" w:hint="cs"/>
          <w:sz w:val="28"/>
          <w:szCs w:val="28"/>
          <w:cs/>
          <w:lang w:bidi="th-TH"/>
        </w:rPr>
        <w:t>รคข้อมูลและเหตุการณ์ที่เน้น</w:t>
      </w:r>
      <w:r w:rsidR="003C5483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เกี่ยวกับเรื่องการซื้อธุรกิจและ</w:t>
      </w:r>
      <w:r w:rsidR="00561B2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การรวมธุรกิจภายใต้การควบคุมเดียวกัน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Pr="00F90D39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287F4F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F90D3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287F4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Pr="001774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774C7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p w14:paraId="53BE93B9" w14:textId="77777777" w:rsidR="006B3F3E" w:rsidRDefault="006B3F3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B21BB7" w14:textId="77777777" w:rsidR="00775001" w:rsidRPr="001774C7" w:rsidRDefault="00775001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F1AE56" w14:textId="77777777" w:rsidR="00D75EC5" w:rsidRPr="001774C7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99FD21" w14:textId="61F025FA" w:rsidR="00E32427" w:rsidRPr="001774C7" w:rsidRDefault="00842218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50908D90" w14:textId="77777777" w:rsidR="00E32427" w:rsidRPr="001774C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417A9410" w:rsidR="00E32427" w:rsidRPr="003758F8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3758F8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2FE4C9F" w14:textId="77777777" w:rsidR="003C35EF" w:rsidRPr="001774C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1774C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1774C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C4B021D" w14:textId="7B6804B5" w:rsidR="00AF737C" w:rsidRPr="00CE6404" w:rsidRDefault="006E04CD" w:rsidP="00AF737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4271B2" w:rsidRPr="00F90D3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D2EE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4271B2" w:rsidRPr="001774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F737C" w:rsidRPr="00617C9E">
        <w:rPr>
          <w:rFonts w:ascii="Browallia New" w:hAnsi="Browallia New" w:cs="Browallia New"/>
          <w:sz w:val="28"/>
          <w:szCs w:val="28"/>
          <w:lang w:val="en-US" w:bidi="th-TH"/>
        </w:rPr>
        <w:t>2568</w:t>
      </w:r>
    </w:p>
    <w:p w14:paraId="28F2977C" w14:textId="21531B4C" w:rsidR="00D15EA5" w:rsidRPr="001774C7" w:rsidRDefault="00D15EA5" w:rsidP="00AF737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sectPr w:rsidR="00D15EA5" w:rsidRPr="001774C7" w:rsidSect="006C070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A6C12" w14:textId="77777777" w:rsidR="007C3F1A" w:rsidRDefault="007C3F1A">
      <w:r>
        <w:separator/>
      </w:r>
    </w:p>
  </w:endnote>
  <w:endnote w:type="continuationSeparator" w:id="0">
    <w:p w14:paraId="4BF88994" w14:textId="77777777" w:rsidR="007C3F1A" w:rsidRDefault="007C3F1A">
      <w:r>
        <w:continuationSeparator/>
      </w:r>
    </w:p>
  </w:endnote>
  <w:endnote w:type="continuationNotice" w:id="1">
    <w:p w14:paraId="04CE40DF" w14:textId="77777777" w:rsidR="007C3F1A" w:rsidRDefault="007C3F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79A61" w14:textId="77777777" w:rsidR="007C3F1A" w:rsidRDefault="007C3F1A">
      <w:bookmarkStart w:id="0" w:name="_Hlk482348182"/>
      <w:bookmarkEnd w:id="0"/>
      <w:r>
        <w:separator/>
      </w:r>
    </w:p>
  </w:footnote>
  <w:footnote w:type="continuationSeparator" w:id="0">
    <w:p w14:paraId="0CE9F11C" w14:textId="77777777" w:rsidR="007C3F1A" w:rsidRDefault="007C3F1A">
      <w:r>
        <w:continuationSeparator/>
      </w:r>
    </w:p>
  </w:footnote>
  <w:footnote w:type="continuationNotice" w:id="1">
    <w:p w14:paraId="1B2D0420" w14:textId="77777777" w:rsidR="007C3F1A" w:rsidRDefault="007C3F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116A" w14:textId="4B147482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2707A9D4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1" w:name="Footer3_tbl"/>
    <w:bookmarkEnd w:id="1"/>
  </w:p>
  <w:p w14:paraId="615BED89" w14:textId="5B3F61A3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6"/>
  </w:num>
  <w:num w:numId="9" w16cid:durableId="834802040">
    <w:abstractNumId w:val="5"/>
  </w:num>
  <w:num w:numId="10" w16cid:durableId="907808413">
    <w:abstractNumId w:val="15"/>
  </w:num>
  <w:num w:numId="11" w16cid:durableId="1240598873">
    <w:abstractNumId w:val="13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5"/>
  </w:num>
  <w:num w:numId="19" w16cid:durableId="2118910312">
    <w:abstractNumId w:val="13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4"/>
  </w:num>
  <w:num w:numId="29" w16cid:durableId="182399638">
    <w:abstractNumId w:val="14"/>
  </w:num>
  <w:num w:numId="30" w16cid:durableId="920597875">
    <w:abstractNumId w:val="14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787"/>
    <w:rsid w:val="00004B8D"/>
    <w:rsid w:val="0001479E"/>
    <w:rsid w:val="000162B0"/>
    <w:rsid w:val="00016E1A"/>
    <w:rsid w:val="00020345"/>
    <w:rsid w:val="00021B80"/>
    <w:rsid w:val="00025E27"/>
    <w:rsid w:val="0003023B"/>
    <w:rsid w:val="00031D17"/>
    <w:rsid w:val="00036606"/>
    <w:rsid w:val="00042C07"/>
    <w:rsid w:val="00043D1D"/>
    <w:rsid w:val="00044ACE"/>
    <w:rsid w:val="0004550E"/>
    <w:rsid w:val="00052614"/>
    <w:rsid w:val="00054CFF"/>
    <w:rsid w:val="0007084C"/>
    <w:rsid w:val="000723F7"/>
    <w:rsid w:val="00072E23"/>
    <w:rsid w:val="00073761"/>
    <w:rsid w:val="00074485"/>
    <w:rsid w:val="00075996"/>
    <w:rsid w:val="00076A20"/>
    <w:rsid w:val="000828F1"/>
    <w:rsid w:val="00082F59"/>
    <w:rsid w:val="00084EA1"/>
    <w:rsid w:val="00094333"/>
    <w:rsid w:val="00094A32"/>
    <w:rsid w:val="0009509F"/>
    <w:rsid w:val="0009543C"/>
    <w:rsid w:val="00096DC8"/>
    <w:rsid w:val="00097FAB"/>
    <w:rsid w:val="000B4D9E"/>
    <w:rsid w:val="000B5D47"/>
    <w:rsid w:val="000B65E3"/>
    <w:rsid w:val="000B7090"/>
    <w:rsid w:val="000B7BED"/>
    <w:rsid w:val="000C0C52"/>
    <w:rsid w:val="000D23E6"/>
    <w:rsid w:val="000D7F91"/>
    <w:rsid w:val="000E320D"/>
    <w:rsid w:val="000E52CE"/>
    <w:rsid w:val="000F155B"/>
    <w:rsid w:val="000F3AAB"/>
    <w:rsid w:val="000F6E25"/>
    <w:rsid w:val="001011DF"/>
    <w:rsid w:val="0010628E"/>
    <w:rsid w:val="001066DF"/>
    <w:rsid w:val="00112B69"/>
    <w:rsid w:val="00116E64"/>
    <w:rsid w:val="001316D3"/>
    <w:rsid w:val="00131918"/>
    <w:rsid w:val="00132474"/>
    <w:rsid w:val="001554CD"/>
    <w:rsid w:val="00155A91"/>
    <w:rsid w:val="001613E2"/>
    <w:rsid w:val="0016459D"/>
    <w:rsid w:val="00164EB8"/>
    <w:rsid w:val="00166264"/>
    <w:rsid w:val="00167017"/>
    <w:rsid w:val="001774C7"/>
    <w:rsid w:val="001777E0"/>
    <w:rsid w:val="00181DAF"/>
    <w:rsid w:val="001832EC"/>
    <w:rsid w:val="00190C04"/>
    <w:rsid w:val="00191B27"/>
    <w:rsid w:val="0019210D"/>
    <w:rsid w:val="00192D4E"/>
    <w:rsid w:val="00193E62"/>
    <w:rsid w:val="001A29D4"/>
    <w:rsid w:val="001A3BFB"/>
    <w:rsid w:val="001A3C20"/>
    <w:rsid w:val="001B02BB"/>
    <w:rsid w:val="001B198C"/>
    <w:rsid w:val="001B7388"/>
    <w:rsid w:val="001C359E"/>
    <w:rsid w:val="001C6AE2"/>
    <w:rsid w:val="001D2302"/>
    <w:rsid w:val="001D7BB3"/>
    <w:rsid w:val="001E12A6"/>
    <w:rsid w:val="001E28C8"/>
    <w:rsid w:val="001E498F"/>
    <w:rsid w:val="001E6576"/>
    <w:rsid w:val="0020340D"/>
    <w:rsid w:val="002034AE"/>
    <w:rsid w:val="002044BC"/>
    <w:rsid w:val="00211564"/>
    <w:rsid w:val="0021324B"/>
    <w:rsid w:val="0022518C"/>
    <w:rsid w:val="002317CD"/>
    <w:rsid w:val="0023712B"/>
    <w:rsid w:val="00237A7E"/>
    <w:rsid w:val="00237DAB"/>
    <w:rsid w:val="002407CC"/>
    <w:rsid w:val="00241F16"/>
    <w:rsid w:val="00247969"/>
    <w:rsid w:val="00252A73"/>
    <w:rsid w:val="00254639"/>
    <w:rsid w:val="002576E9"/>
    <w:rsid w:val="00260B25"/>
    <w:rsid w:val="0026182A"/>
    <w:rsid w:val="0026389B"/>
    <w:rsid w:val="00270226"/>
    <w:rsid w:val="00277EBE"/>
    <w:rsid w:val="00283420"/>
    <w:rsid w:val="002838FB"/>
    <w:rsid w:val="00285249"/>
    <w:rsid w:val="0028696D"/>
    <w:rsid w:val="002869D4"/>
    <w:rsid w:val="00287F4F"/>
    <w:rsid w:val="00291356"/>
    <w:rsid w:val="002928EF"/>
    <w:rsid w:val="0029608E"/>
    <w:rsid w:val="0029673C"/>
    <w:rsid w:val="00296D79"/>
    <w:rsid w:val="002A252E"/>
    <w:rsid w:val="002B0384"/>
    <w:rsid w:val="002B5A4A"/>
    <w:rsid w:val="002C0138"/>
    <w:rsid w:val="002C221B"/>
    <w:rsid w:val="002C623D"/>
    <w:rsid w:val="002C6815"/>
    <w:rsid w:val="002D5A0F"/>
    <w:rsid w:val="002D6E25"/>
    <w:rsid w:val="002D7B80"/>
    <w:rsid w:val="002E02F4"/>
    <w:rsid w:val="002E1D4A"/>
    <w:rsid w:val="002E7F1E"/>
    <w:rsid w:val="002F235F"/>
    <w:rsid w:val="002F2DEB"/>
    <w:rsid w:val="002F3903"/>
    <w:rsid w:val="002F4A52"/>
    <w:rsid w:val="002F51AC"/>
    <w:rsid w:val="002F7D90"/>
    <w:rsid w:val="0030026A"/>
    <w:rsid w:val="0030110A"/>
    <w:rsid w:val="0030211D"/>
    <w:rsid w:val="00305173"/>
    <w:rsid w:val="0032020A"/>
    <w:rsid w:val="00321A76"/>
    <w:rsid w:val="00332760"/>
    <w:rsid w:val="00335E5B"/>
    <w:rsid w:val="003434E2"/>
    <w:rsid w:val="00351BB7"/>
    <w:rsid w:val="00352138"/>
    <w:rsid w:val="00352BF0"/>
    <w:rsid w:val="00354F5D"/>
    <w:rsid w:val="00356117"/>
    <w:rsid w:val="003568BF"/>
    <w:rsid w:val="0036061B"/>
    <w:rsid w:val="00365ECE"/>
    <w:rsid w:val="00374047"/>
    <w:rsid w:val="003744DA"/>
    <w:rsid w:val="003758F8"/>
    <w:rsid w:val="003801CF"/>
    <w:rsid w:val="003817E0"/>
    <w:rsid w:val="00383410"/>
    <w:rsid w:val="003841B4"/>
    <w:rsid w:val="00384904"/>
    <w:rsid w:val="00386916"/>
    <w:rsid w:val="0039036B"/>
    <w:rsid w:val="00397017"/>
    <w:rsid w:val="003A279F"/>
    <w:rsid w:val="003A3841"/>
    <w:rsid w:val="003B4CCD"/>
    <w:rsid w:val="003B4DED"/>
    <w:rsid w:val="003B4F02"/>
    <w:rsid w:val="003B51F0"/>
    <w:rsid w:val="003C12C5"/>
    <w:rsid w:val="003C1E9B"/>
    <w:rsid w:val="003C27EF"/>
    <w:rsid w:val="003C32E9"/>
    <w:rsid w:val="003C34E0"/>
    <w:rsid w:val="003C35EF"/>
    <w:rsid w:val="003C3837"/>
    <w:rsid w:val="003C3898"/>
    <w:rsid w:val="003C455A"/>
    <w:rsid w:val="003C5483"/>
    <w:rsid w:val="003C6353"/>
    <w:rsid w:val="003D0707"/>
    <w:rsid w:val="003D2605"/>
    <w:rsid w:val="003D3DA9"/>
    <w:rsid w:val="003D64D6"/>
    <w:rsid w:val="003D7A5F"/>
    <w:rsid w:val="003E034A"/>
    <w:rsid w:val="003E3E21"/>
    <w:rsid w:val="003E470D"/>
    <w:rsid w:val="003E5049"/>
    <w:rsid w:val="003E5574"/>
    <w:rsid w:val="003E689D"/>
    <w:rsid w:val="003F0DE3"/>
    <w:rsid w:val="003F1445"/>
    <w:rsid w:val="003F17F8"/>
    <w:rsid w:val="00400E24"/>
    <w:rsid w:val="0041201B"/>
    <w:rsid w:val="00416281"/>
    <w:rsid w:val="00422353"/>
    <w:rsid w:val="00423B59"/>
    <w:rsid w:val="00425D82"/>
    <w:rsid w:val="00426915"/>
    <w:rsid w:val="004271B2"/>
    <w:rsid w:val="00433F63"/>
    <w:rsid w:val="00435788"/>
    <w:rsid w:val="004359E6"/>
    <w:rsid w:val="00443CE3"/>
    <w:rsid w:val="00444455"/>
    <w:rsid w:val="00452E7B"/>
    <w:rsid w:val="00453681"/>
    <w:rsid w:val="004546FA"/>
    <w:rsid w:val="00464060"/>
    <w:rsid w:val="004641B5"/>
    <w:rsid w:val="0046697E"/>
    <w:rsid w:val="0046707A"/>
    <w:rsid w:val="004735DF"/>
    <w:rsid w:val="004819E3"/>
    <w:rsid w:val="00481FE7"/>
    <w:rsid w:val="0048532C"/>
    <w:rsid w:val="004863D5"/>
    <w:rsid w:val="0049103F"/>
    <w:rsid w:val="0049471C"/>
    <w:rsid w:val="004A05AA"/>
    <w:rsid w:val="004A0DFE"/>
    <w:rsid w:val="004A1A40"/>
    <w:rsid w:val="004A36EC"/>
    <w:rsid w:val="004A3C62"/>
    <w:rsid w:val="004A4A58"/>
    <w:rsid w:val="004B2EA6"/>
    <w:rsid w:val="004C0971"/>
    <w:rsid w:val="004C0C25"/>
    <w:rsid w:val="004C2111"/>
    <w:rsid w:val="004C732E"/>
    <w:rsid w:val="004C756D"/>
    <w:rsid w:val="004D20AE"/>
    <w:rsid w:val="004D2D5D"/>
    <w:rsid w:val="004D3578"/>
    <w:rsid w:val="004D5A17"/>
    <w:rsid w:val="004E66D0"/>
    <w:rsid w:val="004E728B"/>
    <w:rsid w:val="004E79F3"/>
    <w:rsid w:val="004F1A16"/>
    <w:rsid w:val="004F207F"/>
    <w:rsid w:val="004F56A5"/>
    <w:rsid w:val="004F5AA7"/>
    <w:rsid w:val="004F5D91"/>
    <w:rsid w:val="005070FA"/>
    <w:rsid w:val="00511979"/>
    <w:rsid w:val="00513C7F"/>
    <w:rsid w:val="0052186A"/>
    <w:rsid w:val="00521D43"/>
    <w:rsid w:val="005254F5"/>
    <w:rsid w:val="00527ABB"/>
    <w:rsid w:val="005319BF"/>
    <w:rsid w:val="005321DA"/>
    <w:rsid w:val="00537D19"/>
    <w:rsid w:val="005411E3"/>
    <w:rsid w:val="00547541"/>
    <w:rsid w:val="00551365"/>
    <w:rsid w:val="00551936"/>
    <w:rsid w:val="00552481"/>
    <w:rsid w:val="00553ADB"/>
    <w:rsid w:val="00554C8F"/>
    <w:rsid w:val="005574A6"/>
    <w:rsid w:val="00561B23"/>
    <w:rsid w:val="005627FF"/>
    <w:rsid w:val="00564C3E"/>
    <w:rsid w:val="00573CDD"/>
    <w:rsid w:val="00574488"/>
    <w:rsid w:val="00577778"/>
    <w:rsid w:val="00577D61"/>
    <w:rsid w:val="0058014D"/>
    <w:rsid w:val="005822AC"/>
    <w:rsid w:val="00582A52"/>
    <w:rsid w:val="00582E7C"/>
    <w:rsid w:val="005873E6"/>
    <w:rsid w:val="00587791"/>
    <w:rsid w:val="0059711B"/>
    <w:rsid w:val="005A1872"/>
    <w:rsid w:val="005A224B"/>
    <w:rsid w:val="005A44DF"/>
    <w:rsid w:val="005A5593"/>
    <w:rsid w:val="005B405A"/>
    <w:rsid w:val="005B4E64"/>
    <w:rsid w:val="005C208F"/>
    <w:rsid w:val="005C2CCB"/>
    <w:rsid w:val="005C311F"/>
    <w:rsid w:val="005C6479"/>
    <w:rsid w:val="005C69FD"/>
    <w:rsid w:val="005D7025"/>
    <w:rsid w:val="005E2D67"/>
    <w:rsid w:val="005E5578"/>
    <w:rsid w:val="005E65D2"/>
    <w:rsid w:val="005E73B3"/>
    <w:rsid w:val="005F3DBC"/>
    <w:rsid w:val="005F4D62"/>
    <w:rsid w:val="00600876"/>
    <w:rsid w:val="00610ED7"/>
    <w:rsid w:val="006161EC"/>
    <w:rsid w:val="00620CC4"/>
    <w:rsid w:val="00620CE3"/>
    <w:rsid w:val="00621086"/>
    <w:rsid w:val="00623065"/>
    <w:rsid w:val="00623AF0"/>
    <w:rsid w:val="006307C3"/>
    <w:rsid w:val="00632860"/>
    <w:rsid w:val="006359AE"/>
    <w:rsid w:val="006365A1"/>
    <w:rsid w:val="00636AA2"/>
    <w:rsid w:val="006431C3"/>
    <w:rsid w:val="00652FF0"/>
    <w:rsid w:val="00655394"/>
    <w:rsid w:val="00666764"/>
    <w:rsid w:val="0066694B"/>
    <w:rsid w:val="00667DB6"/>
    <w:rsid w:val="006771E8"/>
    <w:rsid w:val="00677A7A"/>
    <w:rsid w:val="00677C01"/>
    <w:rsid w:val="00677CA4"/>
    <w:rsid w:val="00683CC7"/>
    <w:rsid w:val="00692CA5"/>
    <w:rsid w:val="006932D7"/>
    <w:rsid w:val="006A5055"/>
    <w:rsid w:val="006B06A2"/>
    <w:rsid w:val="006B396A"/>
    <w:rsid w:val="006B39DC"/>
    <w:rsid w:val="006B3F3E"/>
    <w:rsid w:val="006C0704"/>
    <w:rsid w:val="006C1552"/>
    <w:rsid w:val="006C3D37"/>
    <w:rsid w:val="006C6376"/>
    <w:rsid w:val="006C7D8F"/>
    <w:rsid w:val="006D2327"/>
    <w:rsid w:val="006D6FF5"/>
    <w:rsid w:val="006E04CD"/>
    <w:rsid w:val="006E128C"/>
    <w:rsid w:val="006E1ED3"/>
    <w:rsid w:val="006E381C"/>
    <w:rsid w:val="006F1B19"/>
    <w:rsid w:val="006F29ED"/>
    <w:rsid w:val="006F4F77"/>
    <w:rsid w:val="006F6067"/>
    <w:rsid w:val="0070147C"/>
    <w:rsid w:val="00704DF4"/>
    <w:rsid w:val="0070551B"/>
    <w:rsid w:val="0071032A"/>
    <w:rsid w:val="007109A4"/>
    <w:rsid w:val="007143DE"/>
    <w:rsid w:val="00714FD6"/>
    <w:rsid w:val="00715A67"/>
    <w:rsid w:val="007265F7"/>
    <w:rsid w:val="007305EF"/>
    <w:rsid w:val="00731784"/>
    <w:rsid w:val="00731894"/>
    <w:rsid w:val="00746796"/>
    <w:rsid w:val="00746D51"/>
    <w:rsid w:val="00746D91"/>
    <w:rsid w:val="007523F2"/>
    <w:rsid w:val="0075598A"/>
    <w:rsid w:val="00761813"/>
    <w:rsid w:val="00765EA1"/>
    <w:rsid w:val="0077093F"/>
    <w:rsid w:val="00770C79"/>
    <w:rsid w:val="00771B85"/>
    <w:rsid w:val="00775001"/>
    <w:rsid w:val="0077537E"/>
    <w:rsid w:val="00775DA6"/>
    <w:rsid w:val="0078170A"/>
    <w:rsid w:val="00784602"/>
    <w:rsid w:val="00784D98"/>
    <w:rsid w:val="00790956"/>
    <w:rsid w:val="00791513"/>
    <w:rsid w:val="0079502D"/>
    <w:rsid w:val="007A0755"/>
    <w:rsid w:val="007A31D9"/>
    <w:rsid w:val="007A7418"/>
    <w:rsid w:val="007A74F9"/>
    <w:rsid w:val="007B4097"/>
    <w:rsid w:val="007B55E9"/>
    <w:rsid w:val="007C11E6"/>
    <w:rsid w:val="007C3F1A"/>
    <w:rsid w:val="007D41A1"/>
    <w:rsid w:val="007D71A8"/>
    <w:rsid w:val="007E2DAB"/>
    <w:rsid w:val="007E4BF0"/>
    <w:rsid w:val="007F0B30"/>
    <w:rsid w:val="007F1F67"/>
    <w:rsid w:val="007F5222"/>
    <w:rsid w:val="007F6E62"/>
    <w:rsid w:val="007F7A6B"/>
    <w:rsid w:val="00802900"/>
    <w:rsid w:val="008033D0"/>
    <w:rsid w:val="00803FB6"/>
    <w:rsid w:val="008059EF"/>
    <w:rsid w:val="008128F7"/>
    <w:rsid w:val="00812938"/>
    <w:rsid w:val="00817BCA"/>
    <w:rsid w:val="0082090E"/>
    <w:rsid w:val="0082427F"/>
    <w:rsid w:val="00824DDD"/>
    <w:rsid w:val="00827B71"/>
    <w:rsid w:val="00830DAC"/>
    <w:rsid w:val="0083134C"/>
    <w:rsid w:val="00832A8D"/>
    <w:rsid w:val="00832F51"/>
    <w:rsid w:val="008334B4"/>
    <w:rsid w:val="0083404F"/>
    <w:rsid w:val="008344DB"/>
    <w:rsid w:val="008368A8"/>
    <w:rsid w:val="00836EA6"/>
    <w:rsid w:val="0084090C"/>
    <w:rsid w:val="00842218"/>
    <w:rsid w:val="00843100"/>
    <w:rsid w:val="00843D13"/>
    <w:rsid w:val="00847054"/>
    <w:rsid w:val="00850F25"/>
    <w:rsid w:val="008534AA"/>
    <w:rsid w:val="00853F92"/>
    <w:rsid w:val="00854854"/>
    <w:rsid w:val="00860AE3"/>
    <w:rsid w:val="00864F44"/>
    <w:rsid w:val="00870931"/>
    <w:rsid w:val="008719C2"/>
    <w:rsid w:val="00884FF7"/>
    <w:rsid w:val="0089073C"/>
    <w:rsid w:val="00890BB5"/>
    <w:rsid w:val="008937B4"/>
    <w:rsid w:val="00894ACE"/>
    <w:rsid w:val="008A3FBE"/>
    <w:rsid w:val="008B0E1E"/>
    <w:rsid w:val="008B19D9"/>
    <w:rsid w:val="008B1ABC"/>
    <w:rsid w:val="008B1FD3"/>
    <w:rsid w:val="008B204B"/>
    <w:rsid w:val="008B2CD6"/>
    <w:rsid w:val="008C0D64"/>
    <w:rsid w:val="008C23FD"/>
    <w:rsid w:val="008C49AE"/>
    <w:rsid w:val="008C59F7"/>
    <w:rsid w:val="008D1725"/>
    <w:rsid w:val="008D2143"/>
    <w:rsid w:val="008D25D0"/>
    <w:rsid w:val="008D67DC"/>
    <w:rsid w:val="008E4E7E"/>
    <w:rsid w:val="008E7687"/>
    <w:rsid w:val="008F0E3C"/>
    <w:rsid w:val="008F11FA"/>
    <w:rsid w:val="008F33AE"/>
    <w:rsid w:val="008F4ACA"/>
    <w:rsid w:val="008F7010"/>
    <w:rsid w:val="0090250B"/>
    <w:rsid w:val="00903770"/>
    <w:rsid w:val="009050E6"/>
    <w:rsid w:val="00907868"/>
    <w:rsid w:val="00912A4E"/>
    <w:rsid w:val="00912F98"/>
    <w:rsid w:val="009132B5"/>
    <w:rsid w:val="00917FBB"/>
    <w:rsid w:val="009219CA"/>
    <w:rsid w:val="009223D3"/>
    <w:rsid w:val="00923EA8"/>
    <w:rsid w:val="009243E5"/>
    <w:rsid w:val="00924C12"/>
    <w:rsid w:val="00927CBA"/>
    <w:rsid w:val="009319CA"/>
    <w:rsid w:val="00931D7A"/>
    <w:rsid w:val="00935D8D"/>
    <w:rsid w:val="0094156B"/>
    <w:rsid w:val="00942FE8"/>
    <w:rsid w:val="00943DB9"/>
    <w:rsid w:val="00955B30"/>
    <w:rsid w:val="00957E70"/>
    <w:rsid w:val="00963B32"/>
    <w:rsid w:val="00970DAB"/>
    <w:rsid w:val="00972A45"/>
    <w:rsid w:val="00972B56"/>
    <w:rsid w:val="0097321D"/>
    <w:rsid w:val="00975D4D"/>
    <w:rsid w:val="00985C40"/>
    <w:rsid w:val="009872A3"/>
    <w:rsid w:val="0099061C"/>
    <w:rsid w:val="00990832"/>
    <w:rsid w:val="00990902"/>
    <w:rsid w:val="00992531"/>
    <w:rsid w:val="009935D7"/>
    <w:rsid w:val="0099366A"/>
    <w:rsid w:val="00995CD5"/>
    <w:rsid w:val="00996FF5"/>
    <w:rsid w:val="009A0E90"/>
    <w:rsid w:val="009A1787"/>
    <w:rsid w:val="009A1FB1"/>
    <w:rsid w:val="009A2B9C"/>
    <w:rsid w:val="009A4F5A"/>
    <w:rsid w:val="009B1F44"/>
    <w:rsid w:val="009B4573"/>
    <w:rsid w:val="009C002A"/>
    <w:rsid w:val="009C207C"/>
    <w:rsid w:val="009D1CB7"/>
    <w:rsid w:val="009D3790"/>
    <w:rsid w:val="009D41F3"/>
    <w:rsid w:val="009D44F2"/>
    <w:rsid w:val="009E0B19"/>
    <w:rsid w:val="009E278C"/>
    <w:rsid w:val="009E54DD"/>
    <w:rsid w:val="009E7366"/>
    <w:rsid w:val="009F18EA"/>
    <w:rsid w:val="009F6EDC"/>
    <w:rsid w:val="00A01742"/>
    <w:rsid w:val="00A035CE"/>
    <w:rsid w:val="00A042A0"/>
    <w:rsid w:val="00A0537F"/>
    <w:rsid w:val="00A0602E"/>
    <w:rsid w:val="00A06332"/>
    <w:rsid w:val="00A06C1F"/>
    <w:rsid w:val="00A07FFA"/>
    <w:rsid w:val="00A11FB4"/>
    <w:rsid w:val="00A14A3C"/>
    <w:rsid w:val="00A1550B"/>
    <w:rsid w:val="00A164C8"/>
    <w:rsid w:val="00A237A5"/>
    <w:rsid w:val="00A25176"/>
    <w:rsid w:val="00A25604"/>
    <w:rsid w:val="00A2750E"/>
    <w:rsid w:val="00A3361D"/>
    <w:rsid w:val="00A35782"/>
    <w:rsid w:val="00A36126"/>
    <w:rsid w:val="00A362F9"/>
    <w:rsid w:val="00A43AA9"/>
    <w:rsid w:val="00A43EE6"/>
    <w:rsid w:val="00A522B7"/>
    <w:rsid w:val="00A52A61"/>
    <w:rsid w:val="00A57259"/>
    <w:rsid w:val="00A579E1"/>
    <w:rsid w:val="00A60F49"/>
    <w:rsid w:val="00A61E15"/>
    <w:rsid w:val="00A649B6"/>
    <w:rsid w:val="00A65E9E"/>
    <w:rsid w:val="00A66F91"/>
    <w:rsid w:val="00A670EC"/>
    <w:rsid w:val="00A70229"/>
    <w:rsid w:val="00A77F70"/>
    <w:rsid w:val="00A80DFA"/>
    <w:rsid w:val="00A90010"/>
    <w:rsid w:val="00A918D1"/>
    <w:rsid w:val="00A91AF0"/>
    <w:rsid w:val="00A93A9A"/>
    <w:rsid w:val="00A96936"/>
    <w:rsid w:val="00AA5C16"/>
    <w:rsid w:val="00AA689D"/>
    <w:rsid w:val="00AA7499"/>
    <w:rsid w:val="00AB1A14"/>
    <w:rsid w:val="00AC31D4"/>
    <w:rsid w:val="00AC531C"/>
    <w:rsid w:val="00AC6098"/>
    <w:rsid w:val="00AD2E7C"/>
    <w:rsid w:val="00AE1B82"/>
    <w:rsid w:val="00AE1D17"/>
    <w:rsid w:val="00AE2BF6"/>
    <w:rsid w:val="00AE3370"/>
    <w:rsid w:val="00AE64CA"/>
    <w:rsid w:val="00AE7B1E"/>
    <w:rsid w:val="00AF493B"/>
    <w:rsid w:val="00AF7092"/>
    <w:rsid w:val="00AF737C"/>
    <w:rsid w:val="00B00287"/>
    <w:rsid w:val="00B119F8"/>
    <w:rsid w:val="00B1324D"/>
    <w:rsid w:val="00B13B7C"/>
    <w:rsid w:val="00B157E2"/>
    <w:rsid w:val="00B2074C"/>
    <w:rsid w:val="00B21D49"/>
    <w:rsid w:val="00B245B3"/>
    <w:rsid w:val="00B24A45"/>
    <w:rsid w:val="00B25B92"/>
    <w:rsid w:val="00B26948"/>
    <w:rsid w:val="00B3004A"/>
    <w:rsid w:val="00B34D31"/>
    <w:rsid w:val="00B34D51"/>
    <w:rsid w:val="00B36A0E"/>
    <w:rsid w:val="00B36BA1"/>
    <w:rsid w:val="00B40A2F"/>
    <w:rsid w:val="00B40D67"/>
    <w:rsid w:val="00B42BD8"/>
    <w:rsid w:val="00B43C45"/>
    <w:rsid w:val="00B45FB7"/>
    <w:rsid w:val="00B4783E"/>
    <w:rsid w:val="00B55EE8"/>
    <w:rsid w:val="00B56E6C"/>
    <w:rsid w:val="00B60C3B"/>
    <w:rsid w:val="00B61CBE"/>
    <w:rsid w:val="00B63D0E"/>
    <w:rsid w:val="00B67261"/>
    <w:rsid w:val="00B71687"/>
    <w:rsid w:val="00B71DFF"/>
    <w:rsid w:val="00B82F30"/>
    <w:rsid w:val="00B83039"/>
    <w:rsid w:val="00B84A4B"/>
    <w:rsid w:val="00B858C3"/>
    <w:rsid w:val="00B908D5"/>
    <w:rsid w:val="00B93877"/>
    <w:rsid w:val="00B93E01"/>
    <w:rsid w:val="00BA0C4E"/>
    <w:rsid w:val="00BA5B00"/>
    <w:rsid w:val="00BA78B6"/>
    <w:rsid w:val="00BB1469"/>
    <w:rsid w:val="00BB1A07"/>
    <w:rsid w:val="00BB3F1F"/>
    <w:rsid w:val="00BB57C9"/>
    <w:rsid w:val="00BB6DAD"/>
    <w:rsid w:val="00BB6DFB"/>
    <w:rsid w:val="00BB6F98"/>
    <w:rsid w:val="00BB7346"/>
    <w:rsid w:val="00BC1429"/>
    <w:rsid w:val="00BC1555"/>
    <w:rsid w:val="00BC60A9"/>
    <w:rsid w:val="00BD4CB8"/>
    <w:rsid w:val="00BD7894"/>
    <w:rsid w:val="00BE0C8A"/>
    <w:rsid w:val="00BE0E9D"/>
    <w:rsid w:val="00BE233E"/>
    <w:rsid w:val="00BE334D"/>
    <w:rsid w:val="00BE45DB"/>
    <w:rsid w:val="00BE4988"/>
    <w:rsid w:val="00BE7500"/>
    <w:rsid w:val="00BE7EFB"/>
    <w:rsid w:val="00BF1C24"/>
    <w:rsid w:val="00BF3A14"/>
    <w:rsid w:val="00BF5E73"/>
    <w:rsid w:val="00BF7304"/>
    <w:rsid w:val="00C03E52"/>
    <w:rsid w:val="00C06939"/>
    <w:rsid w:val="00C21E3B"/>
    <w:rsid w:val="00C30374"/>
    <w:rsid w:val="00C35B1A"/>
    <w:rsid w:val="00C41C7D"/>
    <w:rsid w:val="00C42794"/>
    <w:rsid w:val="00C453ED"/>
    <w:rsid w:val="00C46828"/>
    <w:rsid w:val="00C47714"/>
    <w:rsid w:val="00C63023"/>
    <w:rsid w:val="00C63743"/>
    <w:rsid w:val="00C75E5F"/>
    <w:rsid w:val="00C76C6C"/>
    <w:rsid w:val="00C80EC5"/>
    <w:rsid w:val="00C85E6A"/>
    <w:rsid w:val="00C86BB9"/>
    <w:rsid w:val="00C8772C"/>
    <w:rsid w:val="00C945BB"/>
    <w:rsid w:val="00C957E6"/>
    <w:rsid w:val="00CA1503"/>
    <w:rsid w:val="00CA2E68"/>
    <w:rsid w:val="00CA43FD"/>
    <w:rsid w:val="00CA5F3D"/>
    <w:rsid w:val="00CB00B2"/>
    <w:rsid w:val="00CB12F2"/>
    <w:rsid w:val="00CB18EB"/>
    <w:rsid w:val="00CB1D07"/>
    <w:rsid w:val="00CB441E"/>
    <w:rsid w:val="00CB7EDF"/>
    <w:rsid w:val="00CC021F"/>
    <w:rsid w:val="00CC0490"/>
    <w:rsid w:val="00CC72E9"/>
    <w:rsid w:val="00CC7D3D"/>
    <w:rsid w:val="00CD12DD"/>
    <w:rsid w:val="00CD25C2"/>
    <w:rsid w:val="00CD46A3"/>
    <w:rsid w:val="00CD47E8"/>
    <w:rsid w:val="00CD4D4E"/>
    <w:rsid w:val="00CD6E29"/>
    <w:rsid w:val="00CD76D8"/>
    <w:rsid w:val="00CE24E5"/>
    <w:rsid w:val="00CE41DB"/>
    <w:rsid w:val="00CE4D96"/>
    <w:rsid w:val="00CE60B5"/>
    <w:rsid w:val="00CF247F"/>
    <w:rsid w:val="00CF7282"/>
    <w:rsid w:val="00D01C01"/>
    <w:rsid w:val="00D078C4"/>
    <w:rsid w:val="00D12D1A"/>
    <w:rsid w:val="00D13D88"/>
    <w:rsid w:val="00D1410D"/>
    <w:rsid w:val="00D15EA5"/>
    <w:rsid w:val="00D2100B"/>
    <w:rsid w:val="00D21ADF"/>
    <w:rsid w:val="00D23B89"/>
    <w:rsid w:val="00D26157"/>
    <w:rsid w:val="00D267AC"/>
    <w:rsid w:val="00D3089E"/>
    <w:rsid w:val="00D31D7A"/>
    <w:rsid w:val="00D33005"/>
    <w:rsid w:val="00D33E60"/>
    <w:rsid w:val="00D40043"/>
    <w:rsid w:val="00D40CB4"/>
    <w:rsid w:val="00D433A9"/>
    <w:rsid w:val="00D460E7"/>
    <w:rsid w:val="00D60CDD"/>
    <w:rsid w:val="00D623A7"/>
    <w:rsid w:val="00D62AB2"/>
    <w:rsid w:val="00D63ABC"/>
    <w:rsid w:val="00D6433E"/>
    <w:rsid w:val="00D675F1"/>
    <w:rsid w:val="00D73B96"/>
    <w:rsid w:val="00D75EC5"/>
    <w:rsid w:val="00D807FF"/>
    <w:rsid w:val="00D80807"/>
    <w:rsid w:val="00D86917"/>
    <w:rsid w:val="00D92F9A"/>
    <w:rsid w:val="00D9427D"/>
    <w:rsid w:val="00D96128"/>
    <w:rsid w:val="00D96A0B"/>
    <w:rsid w:val="00DA36EE"/>
    <w:rsid w:val="00DA3944"/>
    <w:rsid w:val="00DA452E"/>
    <w:rsid w:val="00DA5128"/>
    <w:rsid w:val="00DB29FB"/>
    <w:rsid w:val="00DB308D"/>
    <w:rsid w:val="00DB5C45"/>
    <w:rsid w:val="00DB5F40"/>
    <w:rsid w:val="00DB7533"/>
    <w:rsid w:val="00DD1E47"/>
    <w:rsid w:val="00DD35B8"/>
    <w:rsid w:val="00DD61A9"/>
    <w:rsid w:val="00DD6EF1"/>
    <w:rsid w:val="00DE12C5"/>
    <w:rsid w:val="00DE4958"/>
    <w:rsid w:val="00DE4B6D"/>
    <w:rsid w:val="00DE6515"/>
    <w:rsid w:val="00DE78CE"/>
    <w:rsid w:val="00DF2F69"/>
    <w:rsid w:val="00DF5B0C"/>
    <w:rsid w:val="00E021AD"/>
    <w:rsid w:val="00E02E45"/>
    <w:rsid w:val="00E04361"/>
    <w:rsid w:val="00E051BB"/>
    <w:rsid w:val="00E064FD"/>
    <w:rsid w:val="00E1037A"/>
    <w:rsid w:val="00E1053A"/>
    <w:rsid w:val="00E12533"/>
    <w:rsid w:val="00E20D76"/>
    <w:rsid w:val="00E20FAC"/>
    <w:rsid w:val="00E256DE"/>
    <w:rsid w:val="00E26AF3"/>
    <w:rsid w:val="00E276E0"/>
    <w:rsid w:val="00E3039B"/>
    <w:rsid w:val="00E314EA"/>
    <w:rsid w:val="00E32427"/>
    <w:rsid w:val="00E33FDA"/>
    <w:rsid w:val="00E34839"/>
    <w:rsid w:val="00E3585C"/>
    <w:rsid w:val="00E406D5"/>
    <w:rsid w:val="00E465D7"/>
    <w:rsid w:val="00E52597"/>
    <w:rsid w:val="00E530E9"/>
    <w:rsid w:val="00E56701"/>
    <w:rsid w:val="00E62754"/>
    <w:rsid w:val="00E64D2D"/>
    <w:rsid w:val="00E7766D"/>
    <w:rsid w:val="00E81EE6"/>
    <w:rsid w:val="00E86B53"/>
    <w:rsid w:val="00E86E7B"/>
    <w:rsid w:val="00E9110B"/>
    <w:rsid w:val="00E913AB"/>
    <w:rsid w:val="00EA2B6F"/>
    <w:rsid w:val="00EB3478"/>
    <w:rsid w:val="00EB3D02"/>
    <w:rsid w:val="00EB4628"/>
    <w:rsid w:val="00EB4B39"/>
    <w:rsid w:val="00EB6FE3"/>
    <w:rsid w:val="00EB71DA"/>
    <w:rsid w:val="00EC24D5"/>
    <w:rsid w:val="00EC326F"/>
    <w:rsid w:val="00EC5347"/>
    <w:rsid w:val="00ED77C1"/>
    <w:rsid w:val="00EE0F65"/>
    <w:rsid w:val="00EF5368"/>
    <w:rsid w:val="00F15B98"/>
    <w:rsid w:val="00F17CF0"/>
    <w:rsid w:val="00F216CE"/>
    <w:rsid w:val="00F246A1"/>
    <w:rsid w:val="00F37917"/>
    <w:rsid w:val="00F41075"/>
    <w:rsid w:val="00F43A50"/>
    <w:rsid w:val="00F4514D"/>
    <w:rsid w:val="00F5341C"/>
    <w:rsid w:val="00F5513E"/>
    <w:rsid w:val="00F565CD"/>
    <w:rsid w:val="00F63F3F"/>
    <w:rsid w:val="00F66382"/>
    <w:rsid w:val="00F66FA5"/>
    <w:rsid w:val="00F71678"/>
    <w:rsid w:val="00F725CE"/>
    <w:rsid w:val="00F72C2F"/>
    <w:rsid w:val="00F730E3"/>
    <w:rsid w:val="00F755E9"/>
    <w:rsid w:val="00F86585"/>
    <w:rsid w:val="00F909CD"/>
    <w:rsid w:val="00F90D39"/>
    <w:rsid w:val="00F927AA"/>
    <w:rsid w:val="00F974D1"/>
    <w:rsid w:val="00FA02D2"/>
    <w:rsid w:val="00FA16E0"/>
    <w:rsid w:val="00FA363E"/>
    <w:rsid w:val="00FA3666"/>
    <w:rsid w:val="00FB1C8B"/>
    <w:rsid w:val="00FB5A50"/>
    <w:rsid w:val="00FB5E11"/>
    <w:rsid w:val="00FC4397"/>
    <w:rsid w:val="00FC443E"/>
    <w:rsid w:val="00FC5670"/>
    <w:rsid w:val="00FD05AD"/>
    <w:rsid w:val="00FD0666"/>
    <w:rsid w:val="00FD16B8"/>
    <w:rsid w:val="00FD2214"/>
    <w:rsid w:val="00FD2EE2"/>
    <w:rsid w:val="00FD7295"/>
    <w:rsid w:val="00FE0543"/>
    <w:rsid w:val="00FE153F"/>
    <w:rsid w:val="00FE16D0"/>
    <w:rsid w:val="00FE2187"/>
    <w:rsid w:val="00FE320C"/>
    <w:rsid w:val="00FE394E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12B13A4F38D74F97AB9F07E65AEB6E" ma:contentTypeVersion="3" ma:contentTypeDescription="Create a new document." ma:contentTypeScope="" ma:versionID="f413a6335a949acf9c14c19b1cb73d7a">
  <xsd:schema xmlns:xsd="http://www.w3.org/2001/XMLSchema" xmlns:xs="http://www.w3.org/2001/XMLSchema" xmlns:p="http://schemas.microsoft.com/office/2006/metadata/properties" xmlns:ns2="5aa06a3a-4414-4580-8afb-31ad53db1831" targetNamespace="http://schemas.microsoft.com/office/2006/metadata/properties" ma:root="true" ma:fieldsID="90a171109d4d550547030ede45cdf548" ns2:_="">
    <xsd:import namespace="5aa06a3a-4414-4580-8afb-31ad53db18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6a3a-4414-4580-8afb-31ad53db18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aa06a3a-4414-4580-8afb-31ad53db1831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9482672-3764-4499-8ECE-DB2827F9D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06a3a-4414-4580-8afb-31ad53db18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507</TotalTime>
  <Pages>2</Pages>
  <Words>650</Words>
  <Characters>2532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492</cp:revision>
  <cp:lastPrinted>2025-11-14T09:55:00Z</cp:lastPrinted>
  <dcterms:created xsi:type="dcterms:W3CDTF">2018-03-23T13:02:00Z</dcterms:created>
  <dcterms:modified xsi:type="dcterms:W3CDTF">2025-11-14T11:20:00Z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0x010100EF12B13A4F38D74F97AB9F07E65AEB6E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