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65B6D031" w:rsidR="00E4164D" w:rsidRPr="00755A56" w:rsidRDefault="00257310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5213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972BC1">
        <w:rPr>
          <w:rFonts w:asciiTheme="majorBidi" w:hAnsiTheme="majorBidi" w:cstheme="majorBidi" w:hint="cs"/>
          <w:sz w:val="32"/>
          <w:szCs w:val="32"/>
          <w:cs/>
        </w:rPr>
        <w:t>เ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ก</w:t>
      </w:r>
      <w:r w:rsidR="00972BC1">
        <w:rPr>
          <w:rFonts w:asciiTheme="majorBidi" w:hAnsiTheme="majorBidi" w:cstheme="majorBidi" w:hint="cs"/>
          <w:sz w:val="32"/>
          <w:szCs w:val="32"/>
          <w:cs/>
          <w:lang w:val="th-TH"/>
        </w:rPr>
        <w:t>้า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52134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2134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521340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521340">
        <w:rPr>
          <w:rFonts w:asciiTheme="majorBidi" w:hAnsiTheme="majorBidi" w:cstheme="majorBidi"/>
          <w:sz w:val="32"/>
          <w:szCs w:val="32"/>
        </w:rPr>
        <w:t xml:space="preserve"> </w:t>
      </w:r>
      <w:r w:rsidR="00972BC1">
        <w:rPr>
          <w:rFonts w:asciiTheme="majorBidi" w:hAnsiTheme="majorBidi" w:cstheme="majorBidi" w:hint="cs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5213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4D" w:rsidRPr="00755A56">
        <w:rPr>
          <w:rFonts w:asciiTheme="majorBidi" w:hAnsiTheme="majorBidi" w:cstheme="majorBidi"/>
          <w:sz w:val="32"/>
          <w:szCs w:val="32"/>
        </w:rPr>
        <w:t>256</w:t>
      </w:r>
      <w:r w:rsidR="00045930">
        <w:rPr>
          <w:rFonts w:asciiTheme="majorBidi" w:hAnsiTheme="majorBidi" w:cstheme="majorBidi"/>
          <w:sz w:val="32"/>
          <w:szCs w:val="32"/>
        </w:rPr>
        <w:t>8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CCDEF5E" w14:textId="51C07970" w:rsidR="00972BC1" w:rsidRPr="00755A56" w:rsidRDefault="00972BC1" w:rsidP="00972BC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              </w:t>
      </w:r>
      <w:r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สำหรับงวดสามเดือนและ</w:t>
      </w:r>
      <w:r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>เก้า</w:t>
      </w:r>
      <w:r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เดือนสิ้นสุดวันที่ </w:t>
      </w:r>
      <w:r w:rsidRPr="007E2049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30 </w:t>
      </w:r>
      <w:r w:rsidRPr="007E204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7E2049">
        <w:rPr>
          <w:rFonts w:asciiTheme="majorBidi" w:eastAsia="Angsana New" w:hAnsiTheme="majorBidi" w:cstheme="majorBidi"/>
          <w:spacing w:val="8"/>
          <w:sz w:val="30"/>
          <w:szCs w:val="30"/>
          <w:cs/>
          <w:lang w:val="en-US"/>
        </w:rPr>
        <w:t xml:space="preserve"> </w:t>
      </w:r>
      <w:r w:rsidRPr="007E2049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>256</w:t>
      </w:r>
      <w:r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>8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   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งบการเปลี่ยนแปลงส่วนของผู้ถือหุ้นเฉพาะกิจการ</w:t>
      </w:r>
      <w:r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เก้า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7E20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30 </w:t>
      </w:r>
      <w:r w:rsidRPr="007E20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กันยายน </w:t>
      </w:r>
      <w:r w:rsidRPr="007E2049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972BC1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5E288087" w14:textId="77777777" w:rsidR="00E4164D" w:rsidRPr="00193930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BC3466C" w14:textId="77777777" w:rsidR="00842569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lang w:val="th-TH"/>
        </w:rPr>
      </w:pPr>
      <w:r w:rsidRPr="00842569">
        <w:rPr>
          <w:rFonts w:ascii="Angsana New" w:hAnsi="Angsana New"/>
          <w:sz w:val="30"/>
          <w:szCs w:val="30"/>
          <w:cs/>
          <w:lang w:val="th-TH"/>
        </w:rPr>
        <w:t>(</w:t>
      </w:r>
      <w:r w:rsidRPr="00842569">
        <w:rPr>
          <w:rFonts w:ascii="Angsana New" w:hAnsi="Angsana New" w:hint="cs"/>
          <w:sz w:val="30"/>
          <w:szCs w:val="30"/>
          <w:cs/>
          <w:lang w:val="th-TH"/>
        </w:rPr>
        <w:t>โศภิษฐ์</w:t>
      </w:r>
      <w:r w:rsidRPr="008425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42569">
        <w:rPr>
          <w:rFonts w:ascii="Angsana New" w:hAnsi="Angsana New" w:hint="cs"/>
          <w:sz w:val="30"/>
          <w:szCs w:val="30"/>
          <w:cs/>
          <w:lang w:val="th-TH"/>
        </w:rPr>
        <w:t>พรหมพล</w:t>
      </w:r>
      <w:r w:rsidRPr="00842569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5D7150C9" w14:textId="77777777" w:rsidR="00842569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lang w:val="th-TH"/>
        </w:rPr>
      </w:pPr>
      <w:r w:rsidRPr="00842569">
        <w:rPr>
          <w:rFonts w:ascii="Angsana New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04D04818" w14:textId="51AFE782" w:rsidR="00A25277" w:rsidRPr="00842569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842569">
        <w:rPr>
          <w:rFonts w:ascii="Angsana New" w:hAnsi="Angsana New" w:hint="cs"/>
          <w:sz w:val="30"/>
          <w:szCs w:val="30"/>
          <w:cs/>
          <w:lang w:val="th-TH"/>
        </w:rPr>
        <w:t>เลขทะเบียน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10042</w:t>
      </w:r>
    </w:p>
    <w:p w14:paraId="41C04F5C" w14:textId="77777777" w:rsidR="00842569" w:rsidRPr="00C26231" w:rsidRDefault="00842569" w:rsidP="0084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6EA17CA6" w14:textId="7997F71B" w:rsidR="005B3E62" w:rsidRPr="002002CF" w:rsidRDefault="00635E93" w:rsidP="002273F6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10</w:t>
      </w:r>
      <w:r w:rsidR="00972BC1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972BC1" w:rsidRPr="002002CF">
        <w:rPr>
          <w:rFonts w:ascii="Angsana New" w:hAnsi="Angsana New"/>
          <w:sz w:val="30"/>
          <w:szCs w:val="30"/>
          <w:cs/>
          <w:lang w:val="en-US" w:bidi="th-TH"/>
        </w:rPr>
        <w:t xml:space="preserve">พฤศจิกายน </w:t>
      </w:r>
      <w:r w:rsidR="00082BA4" w:rsidRPr="002002CF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247304">
        <w:rPr>
          <w:rFonts w:ascii="Angsana New" w:hAnsi="Angsana New"/>
          <w:b w:val="0"/>
          <w:bCs/>
          <w:sz w:val="30"/>
          <w:szCs w:val="30"/>
          <w:lang w:val="en-US" w:bidi="th-TH"/>
        </w:rPr>
        <w:t>8</w:t>
      </w:r>
    </w:p>
    <w:sectPr w:rsidR="005B3E62" w:rsidRPr="002002CF" w:rsidSect="00957EC6">
      <w:headerReference w:type="default" r:id="rId19"/>
      <w:footerReference w:type="default" r:id="rId20"/>
      <w:headerReference w:type="first" r:id="rId21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BCAB" w14:textId="77777777" w:rsidR="00C71F00" w:rsidRDefault="00C71F00" w:rsidP="004956B4">
      <w:r>
        <w:separator/>
      </w:r>
    </w:p>
  </w:endnote>
  <w:endnote w:type="continuationSeparator" w:id="0">
    <w:p w14:paraId="64305CF3" w14:textId="77777777" w:rsidR="00C71F00" w:rsidRDefault="00C71F00" w:rsidP="004956B4">
      <w:r>
        <w:continuationSeparator/>
      </w:r>
    </w:p>
  </w:endnote>
  <w:endnote w:type="continuationNotice" w:id="1">
    <w:p w14:paraId="514EC55D" w14:textId="77777777" w:rsidR="00C71F00" w:rsidRDefault="00C71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10832" w14:textId="77777777" w:rsidR="009D5D83" w:rsidRDefault="009D5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2A6B" w14:textId="77777777" w:rsidR="009D5D83" w:rsidRDefault="009D5D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76DC" w14:textId="77777777" w:rsidR="00C71F00" w:rsidRDefault="00C71F00" w:rsidP="004956B4">
      <w:r>
        <w:separator/>
      </w:r>
    </w:p>
  </w:footnote>
  <w:footnote w:type="continuationSeparator" w:id="0">
    <w:p w14:paraId="6004AA1D" w14:textId="77777777" w:rsidR="00C71F00" w:rsidRDefault="00C71F00" w:rsidP="004956B4">
      <w:r>
        <w:continuationSeparator/>
      </w:r>
    </w:p>
  </w:footnote>
  <w:footnote w:type="continuationNotice" w:id="1">
    <w:p w14:paraId="2B561D01" w14:textId="77777777" w:rsidR="00C71F00" w:rsidRDefault="00C71F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834" w14:textId="77777777" w:rsidR="009D5D83" w:rsidRDefault="009D5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9EFA" w14:textId="0DF9BC94" w:rsidR="0030722E" w:rsidRDefault="0030722E" w:rsidP="001608D9">
    <w:pPr>
      <w:pStyle w:val="Header"/>
      <w:rPr>
        <w:rFonts w:ascii="Angsana New" w:hAnsi="Angsana New"/>
        <w:sz w:val="52"/>
        <w:szCs w:val="52"/>
      </w:rPr>
    </w:pPr>
  </w:p>
  <w:p w14:paraId="119A4AFD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71C65CCC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595A963B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1C058EA6" w14:textId="77777777" w:rsidR="00972BC1" w:rsidRDefault="00972BC1" w:rsidP="001608D9">
    <w:pPr>
      <w:pStyle w:val="Header"/>
      <w:rPr>
        <w:rFonts w:ascii="Angsana New" w:hAnsi="Angsana New"/>
        <w:sz w:val="52"/>
        <w:szCs w:val="52"/>
      </w:rPr>
    </w:pPr>
  </w:p>
  <w:p w14:paraId="1A2E8B4E" w14:textId="77777777" w:rsidR="00972BC1" w:rsidRPr="00972BC1" w:rsidRDefault="00972BC1" w:rsidP="001608D9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B275" w14:textId="77777777" w:rsidR="009D5D83" w:rsidRDefault="009D5D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74C4" w14:textId="5C72AD57" w:rsidR="0030722E" w:rsidRDefault="0030722E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70C19E" w14:textId="1EC08A2A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8136D6" w14:textId="072197D2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123B" w14:textId="192A2B17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C3DA0A" w14:textId="51906C73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9D682C" w14:textId="2DB23C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A4151" w14:textId="69688D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BEB01" w14:textId="77777777" w:rsidR="001166B7" w:rsidRP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A5A0D" w14:textId="5844AA95" w:rsidR="0030722E" w:rsidRDefault="0030722E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510C11" w14:textId="0931B505" w:rsidR="00483D4C" w:rsidRDefault="00483D4C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A3E8E" w14:textId="653EC133" w:rsidR="00B70FC9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86A5C8" w14:textId="77777777" w:rsidR="00B70FC9" w:rsidRPr="00BF6E26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930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BA4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A0F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BE0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B7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62A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930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3F9D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2D5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CF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3F6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04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10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AF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ADF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3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2F5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62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4F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C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E93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DE5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049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545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569"/>
    <w:rsid w:val="00842651"/>
    <w:rsid w:val="00842908"/>
    <w:rsid w:val="00842D7E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3DF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57EC6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BC1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5D83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8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886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7FF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0FC9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00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0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41A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9BA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90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3A2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0F2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C614F-2BDE-48A3-B296-A1176F54C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</TotalTime>
  <Pages>3</Pages>
  <Words>439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Kornsiri, Chongaksorn</cp:lastModifiedBy>
  <cp:revision>27</cp:revision>
  <cp:lastPrinted>2024-10-20T07:22:00Z</cp:lastPrinted>
  <dcterms:created xsi:type="dcterms:W3CDTF">2023-11-03T09:22:00Z</dcterms:created>
  <dcterms:modified xsi:type="dcterms:W3CDTF">2025-11-06T06:36:00Z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