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B5BE9" w14:textId="77777777" w:rsidR="00460343" w:rsidRPr="00BF557E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BF557E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BF557E">
        <w:rPr>
          <w:rFonts w:ascii="Angsana New" w:hAnsi="Angsana New" w:hint="cs"/>
          <w:b w:val="0"/>
          <w:bCs/>
          <w:sz w:val="30"/>
          <w:szCs w:val="30"/>
        </w:rPr>
        <w:tab/>
      </w:r>
      <w:r w:rsidRPr="00BF557E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BF557E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340A1E7" w:rsidR="00460343" w:rsidRPr="00BF557E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BF557E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4345C940" w14:textId="77777777" w:rsidR="00460343" w:rsidRPr="00BF557E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149A5F0" w14:textId="77777777" w:rsidR="004A3D72" w:rsidRPr="00BF557E" w:rsidRDefault="00743E9F" w:rsidP="004A3D72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  <w:bookmarkStart w:id="0" w:name="_Hlk180327036"/>
    </w:p>
    <w:p w14:paraId="4446FEAA" w14:textId="6830E944" w:rsidR="004A3D72" w:rsidRPr="00BF557E" w:rsidRDefault="004A3D72" w:rsidP="004A3D72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  <w:bookmarkEnd w:id="0"/>
    </w:p>
    <w:p w14:paraId="7E517D92" w14:textId="77777777" w:rsidR="008E5969" w:rsidRPr="00BF557E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BF557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30A1FB6C" w:rsidR="00284B26" w:rsidRPr="00BF557E" w:rsidRDefault="007B59AE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FA04BF0" w14:textId="46EA90A0" w:rsidR="006766CC" w:rsidRPr="00BF557E" w:rsidRDefault="006766CC" w:rsidP="006766CC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หุ้นกู้ด้อยสิทธิที่มีลักษณะคล้ายทุนฯ</w:t>
      </w:r>
    </w:p>
    <w:p w14:paraId="67188548" w14:textId="61D2F8C9" w:rsidR="00B6432D" w:rsidRPr="00BF557E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BF557E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22045960" w14:textId="6C8ECEE1" w:rsidR="00585F37" w:rsidRPr="00BF557E" w:rsidRDefault="00385940" w:rsidP="00574065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 w:rsidR="004823E4" w:rsidRPr="00BF557E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="00C0601F" w:rsidRPr="00BF557E">
        <w:rPr>
          <w:rFonts w:ascii="Angsana New" w:hAnsi="Angsana New" w:hint="cs"/>
          <w:sz w:val="30"/>
          <w:szCs w:val="30"/>
          <w:cs/>
          <w:lang w:bidi="th-TH"/>
        </w:rPr>
        <w:t>อหุ้น</w:t>
      </w:r>
    </w:p>
    <w:p w14:paraId="137A63CA" w14:textId="1F34DECD" w:rsidR="00BE63D7" w:rsidRPr="00BF557E" w:rsidRDefault="00BE63D7" w:rsidP="00574065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E4975CF" w14:textId="27CDB508" w:rsidR="00FD0C49" w:rsidRPr="00BF557E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7A248A12" w:rsidR="009F7298" w:rsidRPr="00BF557E" w:rsidRDefault="00E93DDA" w:rsidP="00E93DDA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D4FAC30" w14:textId="391A520C" w:rsidR="00743E9F" w:rsidRPr="00BF557E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70A508AC" w14:textId="4BCCC713" w:rsidR="003516BF" w:rsidRPr="00BF557E" w:rsidRDefault="003516B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BF557E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CA6B8E" w14:textId="43F2716F" w:rsidR="003B4DA5" w:rsidRPr="00BF557E" w:rsidRDefault="003B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 w:rsidRPr="00BF557E">
        <w:rPr>
          <w:rFonts w:ascii="Angsana New" w:hAnsi="Angsana New"/>
          <w:sz w:val="30"/>
          <w:szCs w:val="30"/>
          <w:cs/>
        </w:rPr>
        <w:br w:type="page"/>
      </w:r>
    </w:p>
    <w:p w14:paraId="352969A9" w14:textId="77777777" w:rsidR="008F334E" w:rsidRPr="00BF557E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BF557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BF557E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5AD93EAC" w:rsidR="008F334E" w:rsidRPr="00BF557E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557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764FA6" w:rsidRPr="00BF557E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BF557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4CB2" w:rsidRPr="00BF557E">
        <w:rPr>
          <w:rFonts w:asciiTheme="majorBidi" w:hAnsiTheme="majorBidi" w:cstheme="majorBidi"/>
          <w:sz w:val="30"/>
          <w:szCs w:val="30"/>
        </w:rPr>
        <w:t xml:space="preserve"> </w:t>
      </w:r>
      <w:r w:rsidR="00453B24" w:rsidRPr="00BF557E">
        <w:rPr>
          <w:rFonts w:asciiTheme="majorBidi" w:hAnsiTheme="majorBidi" w:cstheme="majorBidi"/>
          <w:sz w:val="30"/>
          <w:szCs w:val="30"/>
        </w:rPr>
        <w:t>10</w:t>
      </w:r>
      <w:r w:rsidR="00586788" w:rsidRPr="00BF557E">
        <w:rPr>
          <w:rFonts w:asciiTheme="majorBidi" w:hAnsiTheme="majorBidi" w:cstheme="majorBidi"/>
          <w:sz w:val="30"/>
          <w:szCs w:val="30"/>
        </w:rPr>
        <w:t xml:space="preserve"> </w:t>
      </w:r>
      <w:r w:rsidR="00586788" w:rsidRPr="00BF557E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F0073" w:rsidRPr="00BF557E">
        <w:rPr>
          <w:rFonts w:asciiTheme="majorBidi" w:hAnsiTheme="majorBidi" w:cstheme="majorBidi"/>
          <w:sz w:val="30"/>
          <w:szCs w:val="30"/>
        </w:rPr>
        <w:t>256</w:t>
      </w:r>
      <w:r w:rsidR="00E65305" w:rsidRPr="00BF557E">
        <w:rPr>
          <w:rFonts w:asciiTheme="majorBidi" w:hAnsiTheme="majorBidi" w:cstheme="majorBidi"/>
          <w:sz w:val="30"/>
          <w:szCs w:val="30"/>
        </w:rPr>
        <w:t>8</w:t>
      </w:r>
    </w:p>
    <w:p w14:paraId="3350DF95" w14:textId="125FFA35" w:rsidR="008F334E" w:rsidRPr="00BF557E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BF557E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BF557E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1E619B85" w:rsidR="00171FC1" w:rsidRPr="00BF557E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2"/>
          <w:sz w:val="30"/>
          <w:szCs w:val="30"/>
        </w:rPr>
      </w:pPr>
      <w:bookmarkStart w:id="1" w:name="_Hlk97118703"/>
      <w:r w:rsidRPr="00BF557E">
        <w:rPr>
          <w:rFonts w:asciiTheme="majorBidi" w:eastAsia="Times New Roman" w:hAnsiTheme="majorBidi" w:hint="cs"/>
          <w:spacing w:val="-8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BF557E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BF557E">
        <w:rPr>
          <w:rFonts w:asciiTheme="majorBidi" w:eastAsia="Times New Roman" w:hAnsiTheme="majorBidi"/>
          <w:sz w:val="30"/>
          <w:szCs w:val="30"/>
        </w:rPr>
        <w:t>34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pacing w:val="-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</w:t>
      </w:r>
      <w:r w:rsidRPr="00BF557E">
        <w:rPr>
          <w:rFonts w:asciiTheme="majorBidi" w:eastAsia="Times New Roman" w:hAnsiTheme="majorBidi" w:hint="cs"/>
          <w:spacing w:val="-8"/>
          <w:sz w:val="30"/>
          <w:szCs w:val="30"/>
          <w:cs/>
        </w:rPr>
        <w:t>ใหม่ๆ</w:t>
      </w:r>
      <w:r w:rsidRPr="00BF557E">
        <w:rPr>
          <w:rFonts w:asciiTheme="majorBidi" w:eastAsia="Times New Roman" w:hAnsiTheme="majorBidi"/>
          <w:spacing w:val="-8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F557E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BF557E">
        <w:rPr>
          <w:rFonts w:asciiTheme="majorBidi" w:eastAsia="Times New Roman" w:hAnsiTheme="majorBidi"/>
          <w:spacing w:val="2"/>
          <w:sz w:val="30"/>
          <w:szCs w:val="30"/>
        </w:rPr>
        <w:t>31</w:t>
      </w:r>
      <w:r w:rsidRPr="00BF557E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pacing w:val="2"/>
          <w:sz w:val="30"/>
          <w:szCs w:val="30"/>
          <w:cs/>
        </w:rPr>
        <w:t>ธันวาคม</w:t>
      </w:r>
      <w:r w:rsidRPr="00BF557E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BF557E">
        <w:rPr>
          <w:rFonts w:asciiTheme="majorBidi" w:eastAsia="Times New Roman" w:hAnsiTheme="majorBidi"/>
          <w:spacing w:val="2"/>
          <w:sz w:val="30"/>
          <w:szCs w:val="30"/>
        </w:rPr>
        <w:t>256</w:t>
      </w:r>
      <w:r w:rsidR="00E65305" w:rsidRPr="00BF557E">
        <w:rPr>
          <w:rFonts w:asciiTheme="majorBidi" w:eastAsia="Times New Roman" w:hAnsiTheme="majorBidi"/>
          <w:spacing w:val="2"/>
          <w:sz w:val="30"/>
          <w:szCs w:val="30"/>
        </w:rPr>
        <w:t>7</w:t>
      </w:r>
    </w:p>
    <w:p w14:paraId="6A8D1FF8" w14:textId="66F6ABC5" w:rsidR="00247148" w:rsidRPr="00BF557E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7B1908" w14:textId="5F6A517B" w:rsidR="00494ABD" w:rsidRPr="00BF557E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BF557E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/>
          <w:sz w:val="30"/>
          <w:szCs w:val="30"/>
        </w:rPr>
        <w:t xml:space="preserve">31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/>
          <w:sz w:val="30"/>
          <w:szCs w:val="30"/>
        </w:rPr>
        <w:t>256</w:t>
      </w:r>
      <w:r w:rsidR="00E65305" w:rsidRPr="00BF557E">
        <w:rPr>
          <w:rFonts w:asciiTheme="majorBidi" w:eastAsia="Times New Roman" w:hAnsiTheme="majorBidi"/>
          <w:sz w:val="30"/>
          <w:szCs w:val="30"/>
        </w:rPr>
        <w:t>7</w:t>
      </w:r>
    </w:p>
    <w:bookmarkEnd w:id="2"/>
    <w:p w14:paraId="4CD4DD9A" w14:textId="77777777" w:rsidR="0034783A" w:rsidRPr="00BF557E" w:rsidRDefault="0034783A" w:rsidP="00F607B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DC905C" w14:textId="33BA4925" w:rsidR="00B61540" w:rsidRPr="00BF557E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CB090BE" w14:textId="77777777" w:rsidR="0034783A" w:rsidRPr="00BF557E" w:rsidRDefault="0034783A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39E51FB2" w14:textId="29D2C278" w:rsidR="006C6760" w:rsidRPr="00BF557E" w:rsidRDefault="00E65305" w:rsidP="00040471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  <w:r w:rsidRPr="00BF557E">
        <w:rPr>
          <w:rFonts w:asciiTheme="majorBidi" w:eastAsia="Times New Roman" w:hAnsiTheme="majorBidi" w:hint="cs"/>
          <w:sz w:val="30"/>
          <w:szCs w:val="30"/>
          <w:cs/>
        </w:rPr>
        <w:t>สำหรับความสัมพันธ์กับบุคคลหรือกิจการที่เกี่ยวข้องกัน</w:t>
      </w:r>
      <w:r w:rsidR="00C6178D" w:rsidRPr="00BF557E">
        <w:rPr>
          <w:rFonts w:asciiTheme="majorBidi" w:eastAsia="Times New Roman" w:hAnsiTheme="majorBidi" w:hint="cs"/>
          <w:sz w:val="30"/>
          <w:szCs w:val="30"/>
          <w:cs/>
        </w:rPr>
        <w:t>ที่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มีการเปลี่ยนแปลงอย่างมีสาระสำคัญในระหว่าง</w:t>
      </w:r>
      <w:r w:rsidR="00475D42" w:rsidRPr="00BF557E">
        <w:rPr>
          <w:rFonts w:asciiTheme="majorBidi" w:eastAsia="Times New Roman" w:hAnsiTheme="majorBidi" w:hint="cs"/>
          <w:sz w:val="30"/>
          <w:szCs w:val="30"/>
          <w:cs/>
        </w:rPr>
        <w:t xml:space="preserve">         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งวด</w:t>
      </w:r>
      <w:r w:rsidR="00586788" w:rsidRPr="00BF557E">
        <w:rPr>
          <w:rFonts w:asciiTheme="majorBidi" w:eastAsia="Times New Roman" w:hAnsiTheme="majorBidi" w:hint="cs"/>
          <w:sz w:val="30"/>
          <w:szCs w:val="30"/>
          <w:cs/>
        </w:rPr>
        <w:t>เ</w:t>
      </w:r>
      <w:r w:rsidR="00BE63D7" w:rsidRPr="00BF557E">
        <w:rPr>
          <w:rFonts w:asciiTheme="majorBidi" w:eastAsia="Times New Roman" w:hAnsiTheme="majorBidi" w:hint="cs"/>
          <w:sz w:val="30"/>
          <w:szCs w:val="30"/>
          <w:cs/>
        </w:rPr>
        <w:t>ก</w:t>
      </w:r>
      <w:r w:rsidR="00586788" w:rsidRPr="00BF557E">
        <w:rPr>
          <w:rFonts w:asciiTheme="majorBidi" w:eastAsia="Times New Roman" w:hAnsiTheme="majorBidi" w:hint="cs"/>
          <w:sz w:val="30"/>
          <w:szCs w:val="30"/>
          <w:cs/>
        </w:rPr>
        <w:t>้า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เดือนสิ้นสุดวันที่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6178D" w:rsidRPr="00BF557E">
        <w:rPr>
          <w:rFonts w:asciiTheme="majorBidi" w:eastAsia="Times New Roman" w:hAnsiTheme="majorBidi"/>
          <w:sz w:val="30"/>
          <w:szCs w:val="30"/>
        </w:rPr>
        <w:t>3</w:t>
      </w:r>
      <w:r w:rsidR="00BE63D7" w:rsidRPr="00BF557E">
        <w:rPr>
          <w:rFonts w:asciiTheme="majorBidi" w:eastAsia="Times New Roman" w:hAnsiTheme="majorBidi"/>
          <w:sz w:val="30"/>
          <w:szCs w:val="30"/>
        </w:rPr>
        <w:t>0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86788" w:rsidRPr="00BF557E">
        <w:rPr>
          <w:rFonts w:asciiTheme="majorBidi" w:eastAsia="Times New Roman" w:hAnsiTheme="majorBidi" w:hint="cs"/>
          <w:sz w:val="30"/>
          <w:szCs w:val="30"/>
          <w:cs/>
        </w:rPr>
        <w:t>กันยา</w:t>
      </w:r>
      <w:r w:rsidR="00BE63D7" w:rsidRPr="00BF557E">
        <w:rPr>
          <w:rFonts w:asciiTheme="majorBidi" w:eastAsia="Times New Roman" w:hAnsiTheme="majorBidi" w:hint="cs"/>
          <w:sz w:val="30"/>
          <w:szCs w:val="30"/>
          <w:cs/>
        </w:rPr>
        <w:t>ยน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6178D" w:rsidRPr="00BF557E">
        <w:rPr>
          <w:rFonts w:asciiTheme="majorBidi" w:eastAsia="Times New Roman" w:hAnsiTheme="majorBidi"/>
          <w:sz w:val="30"/>
          <w:szCs w:val="30"/>
        </w:rPr>
        <w:t>2568</w:t>
      </w:r>
      <w:r w:rsidRPr="00BF557E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BF557E">
        <w:rPr>
          <w:rFonts w:asciiTheme="majorBidi" w:eastAsia="Times New Roman" w:hAnsiTheme="majorBidi" w:hint="cs"/>
          <w:sz w:val="30"/>
          <w:szCs w:val="30"/>
          <w:cs/>
        </w:rPr>
        <w:t>โดยกลุ่มบริษัทมีรายการระหว่างกันที่มีนัยสำคัญในระหว่างงวดดังต่อไปนี้</w:t>
      </w:r>
    </w:p>
    <w:p w14:paraId="645D2D3A" w14:textId="77777777" w:rsidR="00C6178D" w:rsidRPr="00BF557E" w:rsidRDefault="00C6178D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  <w:cs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4"/>
        <w:gridCol w:w="1481"/>
        <w:gridCol w:w="5725"/>
      </w:tblGrid>
      <w:tr w:rsidR="00C6178D" w:rsidRPr="00BF557E" w14:paraId="1A6B805E" w14:textId="77777777" w:rsidTr="00ED03B2">
        <w:trPr>
          <w:trHeight w:val="19"/>
          <w:tblHeader/>
        </w:trPr>
        <w:tc>
          <w:tcPr>
            <w:tcW w:w="2604" w:type="dxa"/>
          </w:tcPr>
          <w:p w14:paraId="1243B66F" w14:textId="77777777" w:rsidR="00C6178D" w:rsidRPr="00BF557E" w:rsidRDefault="00C6178D" w:rsidP="00935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81" w:type="dxa"/>
          </w:tcPr>
          <w:p w14:paraId="4ABA778C" w14:textId="77777777" w:rsidR="00C6178D" w:rsidRPr="00BF557E" w:rsidRDefault="00C6178D" w:rsidP="009357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725" w:type="dxa"/>
          </w:tcPr>
          <w:p w14:paraId="6E890AAD" w14:textId="77777777" w:rsidR="00C6178D" w:rsidRPr="00BF557E" w:rsidRDefault="00C6178D" w:rsidP="0093577E">
            <w:pPr>
              <w:tabs>
                <w:tab w:val="clear" w:pos="227"/>
              </w:tabs>
              <w:spacing w:line="240" w:lineRule="auto"/>
              <w:ind w:left="252" w:right="10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178D" w:rsidRPr="00BF557E" w14:paraId="08F9BF32" w14:textId="77777777" w:rsidTr="00ED03B2">
        <w:trPr>
          <w:trHeight w:val="19"/>
        </w:trPr>
        <w:tc>
          <w:tcPr>
            <w:tcW w:w="2604" w:type="dxa"/>
          </w:tcPr>
          <w:p w14:paraId="292850D2" w14:textId="173BFDB3" w:rsidR="00C6178D" w:rsidRPr="00BF557E" w:rsidRDefault="00C6178D" w:rsidP="0093577E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Emery Oleochemicals LLC</w:t>
            </w:r>
          </w:p>
        </w:tc>
        <w:tc>
          <w:tcPr>
            <w:tcW w:w="1481" w:type="dxa"/>
          </w:tcPr>
          <w:p w14:paraId="0AB14463" w14:textId="3ADAF595" w:rsidR="00C6178D" w:rsidRPr="00BF557E" w:rsidRDefault="00C6178D" w:rsidP="009357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5725" w:type="dxa"/>
          </w:tcPr>
          <w:p w14:paraId="4D993101" w14:textId="421D2676" w:rsidR="00C6178D" w:rsidRPr="00BF557E" w:rsidRDefault="00C6178D" w:rsidP="0093577E">
            <w:pPr>
              <w:tabs>
                <w:tab w:val="clear" w:pos="227"/>
              </w:tabs>
              <w:spacing w:line="240" w:lineRule="auto"/>
              <w:ind w:left="159" w:right="1037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เป็นการร่วมค้าทางอ้อม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853CE7" w:rsidRPr="00BF557E" w14:paraId="758395AC" w14:textId="77777777" w:rsidTr="00ED03B2">
        <w:trPr>
          <w:trHeight w:val="19"/>
        </w:trPr>
        <w:tc>
          <w:tcPr>
            <w:tcW w:w="2604" w:type="dxa"/>
          </w:tcPr>
          <w:p w14:paraId="4E1D1C52" w14:textId="27F4F03C" w:rsidR="00853CE7" w:rsidRPr="00BF557E" w:rsidRDefault="00AA43EF" w:rsidP="0093577E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BF557E">
              <w:rPr>
                <w:rFonts w:asciiTheme="majorBidi" w:hAnsiTheme="majorBidi"/>
                <w:sz w:val="30"/>
                <w:szCs w:val="30"/>
              </w:rPr>
              <w:t>Vencorex</w:t>
            </w:r>
            <w:proofErr w:type="spellEnd"/>
            <w:r w:rsidRPr="00BF557E">
              <w:rPr>
                <w:rFonts w:asciiTheme="majorBidi" w:hAnsiTheme="majorBidi"/>
                <w:sz w:val="30"/>
                <w:szCs w:val="30"/>
              </w:rPr>
              <w:t xml:space="preserve"> France S.A.S.U. </w:t>
            </w:r>
          </w:p>
        </w:tc>
        <w:tc>
          <w:tcPr>
            <w:tcW w:w="1481" w:type="dxa"/>
          </w:tcPr>
          <w:p w14:paraId="4DD4521A" w14:textId="50189533" w:rsidR="00853CE7" w:rsidRPr="00BF557E" w:rsidRDefault="00AA43EF" w:rsidP="009357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5725" w:type="dxa"/>
          </w:tcPr>
          <w:p w14:paraId="3092FDAB" w14:textId="77777777" w:rsidR="00AA43EF" w:rsidRPr="00BF557E" w:rsidRDefault="00AA43EF" w:rsidP="0093577E">
            <w:pPr>
              <w:tabs>
                <w:tab w:val="clear" w:pos="227"/>
              </w:tabs>
              <w:spacing w:line="240" w:lineRule="auto"/>
              <w:ind w:left="159" w:right="1037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บริษัทย่อยทางอ้อมถือหุ้น</w:t>
            </w:r>
          </w:p>
          <w:p w14:paraId="655E80E4" w14:textId="5AFAF879" w:rsidR="00853CE7" w:rsidRPr="00BF557E" w:rsidRDefault="00AA43EF" w:rsidP="0093577E">
            <w:pPr>
              <w:tabs>
                <w:tab w:val="clear" w:pos="227"/>
              </w:tabs>
              <w:spacing w:line="240" w:lineRule="auto"/>
              <w:ind w:left="159" w:right="1037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 xml:space="preserve">  ร้อยละ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="Angsana New" w:hAnsi="Angsana New"/>
                <w:sz w:val="30"/>
                <w:szCs w:val="30"/>
              </w:rPr>
              <w:t>100</w:t>
            </w: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 xml:space="preserve"> จนถึงเดือนพฤษภาคม </w:t>
            </w:r>
            <w:r w:rsidRPr="00BF557E">
              <w:rPr>
                <w:rFonts w:ascii="Angsana New" w:hAnsi="Angsana New"/>
                <w:sz w:val="30"/>
                <w:szCs w:val="30"/>
              </w:rPr>
              <w:t>2568</w:t>
            </w:r>
            <w:r w:rsidR="00ED03B2" w:rsidRPr="00BF55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03B2" w:rsidRPr="00BF55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D03B2" w:rsidRPr="00BF55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="00ED03B2" w:rsidRPr="00BF557E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</w:tr>
    </w:tbl>
    <w:p w14:paraId="4FD76832" w14:textId="0B6961A0" w:rsidR="00586788" w:rsidRPr="00BF557E" w:rsidRDefault="00586788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  <w:cs/>
        </w:rPr>
      </w:pPr>
    </w:p>
    <w:p w14:paraId="64D2DC36" w14:textId="77777777" w:rsidR="00586788" w:rsidRPr="00BF557E" w:rsidRDefault="0058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sz w:val="30"/>
          <w:szCs w:val="30"/>
          <w:cs/>
        </w:rPr>
      </w:pPr>
      <w:r w:rsidRPr="00BF557E">
        <w:rPr>
          <w:rFonts w:asciiTheme="majorBidi" w:eastAsia="Times New Roman" w:hAnsiTheme="majorBidi"/>
          <w:sz w:val="30"/>
          <w:szCs w:val="30"/>
          <w:cs/>
        </w:rPr>
        <w:br w:type="page"/>
      </w: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586788" w:rsidRPr="00BF557E" w14:paraId="45907D9B" w14:textId="77777777" w:rsidTr="005D7823">
        <w:trPr>
          <w:tblHeader/>
        </w:trPr>
        <w:tc>
          <w:tcPr>
            <w:tcW w:w="4135" w:type="dxa"/>
          </w:tcPr>
          <w:p w14:paraId="7CEA7178" w14:textId="77777777" w:rsidR="00586788" w:rsidRPr="00BF557E" w:rsidRDefault="00586788" w:rsidP="0058678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49100174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91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06149889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5F2C67A1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86788" w:rsidRPr="00BF557E" w14:paraId="519478B9" w14:textId="77777777" w:rsidTr="005D7823">
        <w:trPr>
          <w:tblHeader/>
        </w:trPr>
        <w:tc>
          <w:tcPr>
            <w:tcW w:w="4135" w:type="dxa"/>
          </w:tcPr>
          <w:p w14:paraId="532F6F49" w14:textId="77777777" w:rsidR="00586788" w:rsidRPr="00BF557E" w:rsidRDefault="00586788" w:rsidP="0058678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BF557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04" w:type="dxa"/>
          </w:tcPr>
          <w:p w14:paraId="5DCD2466" w14:textId="6FFE8274" w:rsidR="00586788" w:rsidRPr="00BF557E" w:rsidRDefault="00186C2A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21FA57F0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C0C67D5" w14:textId="4FBAB44C" w:rsidR="00586788" w:rsidRPr="00BF557E" w:rsidRDefault="00186C2A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2" w:type="dxa"/>
          </w:tcPr>
          <w:p w14:paraId="22F82176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4285F7F" w14:textId="4B2D05C0" w:rsidR="00586788" w:rsidRPr="00BF557E" w:rsidRDefault="00186C2A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3BE44462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F2034C0" w14:textId="48084F5D" w:rsidR="00586788" w:rsidRPr="00BF557E" w:rsidRDefault="00186C2A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86788" w:rsidRPr="00BF557E" w14:paraId="201D5827" w14:textId="77777777" w:rsidTr="005D7823">
        <w:trPr>
          <w:tblHeader/>
        </w:trPr>
        <w:tc>
          <w:tcPr>
            <w:tcW w:w="4135" w:type="dxa"/>
          </w:tcPr>
          <w:p w14:paraId="47E83C48" w14:textId="77777777" w:rsidR="00586788" w:rsidRPr="00BF557E" w:rsidRDefault="00586788" w:rsidP="0058678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335D5F4A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6788" w:rsidRPr="00BF557E" w14:paraId="41F2BF0F" w14:textId="77777777" w:rsidTr="005D7823">
        <w:tc>
          <w:tcPr>
            <w:tcW w:w="4135" w:type="dxa"/>
          </w:tcPr>
          <w:p w14:paraId="20CB8179" w14:textId="77777777" w:rsidR="00586788" w:rsidRPr="00BF557E" w:rsidRDefault="00586788" w:rsidP="00586788">
            <w:pPr>
              <w:spacing w:line="240" w:lineRule="auto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3A32C65D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8F0BB98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56599FF1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759C5B4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A026C78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A082EE2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6FB4E2C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6788" w:rsidRPr="00BF557E" w14:paraId="142BBB15" w14:textId="77777777" w:rsidTr="005D7823">
        <w:tc>
          <w:tcPr>
            <w:tcW w:w="4135" w:type="dxa"/>
          </w:tcPr>
          <w:p w14:paraId="18986A75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2A38D356" w14:textId="44DC852C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13,333</w:t>
            </w:r>
          </w:p>
        </w:tc>
        <w:tc>
          <w:tcPr>
            <w:tcW w:w="274" w:type="dxa"/>
          </w:tcPr>
          <w:p w14:paraId="611052FF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A4CE8C9" w14:textId="165E9721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18,204</w:t>
            </w:r>
          </w:p>
        </w:tc>
        <w:tc>
          <w:tcPr>
            <w:tcW w:w="272" w:type="dxa"/>
          </w:tcPr>
          <w:p w14:paraId="038B534C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30729C8" w14:textId="5AEDAECF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13,196</w:t>
            </w:r>
          </w:p>
        </w:tc>
        <w:tc>
          <w:tcPr>
            <w:tcW w:w="274" w:type="dxa"/>
          </w:tcPr>
          <w:p w14:paraId="14DAA6B7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3A71C8" w14:textId="2B172C38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18,049</w:t>
            </w:r>
          </w:p>
        </w:tc>
      </w:tr>
      <w:tr w:rsidR="00586788" w:rsidRPr="00BF557E" w14:paraId="4527B1B3" w14:textId="77777777" w:rsidTr="005D7823">
        <w:tc>
          <w:tcPr>
            <w:tcW w:w="4135" w:type="dxa"/>
          </w:tcPr>
          <w:p w14:paraId="6CB4DBA9" w14:textId="77777777" w:rsidR="00586788" w:rsidRPr="00BF557E" w:rsidRDefault="00586788" w:rsidP="0058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15BC3B9" w14:textId="39B8B767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219,362</w:t>
            </w:r>
          </w:p>
        </w:tc>
        <w:tc>
          <w:tcPr>
            <w:tcW w:w="274" w:type="dxa"/>
          </w:tcPr>
          <w:p w14:paraId="68708E9C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1BE0FF" w14:textId="45D87ED1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278,001</w:t>
            </w:r>
          </w:p>
        </w:tc>
        <w:tc>
          <w:tcPr>
            <w:tcW w:w="272" w:type="dxa"/>
          </w:tcPr>
          <w:p w14:paraId="659366CF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2DBFAAC" w14:textId="469AC911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218,706</w:t>
            </w:r>
          </w:p>
        </w:tc>
        <w:tc>
          <w:tcPr>
            <w:tcW w:w="274" w:type="dxa"/>
          </w:tcPr>
          <w:p w14:paraId="2C2C92C5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0753D3" w14:textId="5C0661C1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277,349</w:t>
            </w:r>
          </w:p>
        </w:tc>
      </w:tr>
      <w:tr w:rsidR="00586788" w:rsidRPr="00BF557E" w14:paraId="09B71CE1" w14:textId="77777777" w:rsidTr="005D7823">
        <w:tc>
          <w:tcPr>
            <w:tcW w:w="4135" w:type="dxa"/>
          </w:tcPr>
          <w:p w14:paraId="1ED8F705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489503D" w14:textId="5DB5736B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4" w:type="dxa"/>
          </w:tcPr>
          <w:p w14:paraId="22D7EA56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45A53B" w14:textId="411A143A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2" w:type="dxa"/>
          </w:tcPr>
          <w:p w14:paraId="1AE0A6EC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7706116" w14:textId="64EFF30C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4" w:type="dxa"/>
          </w:tcPr>
          <w:p w14:paraId="6D49490E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F84838A" w14:textId="06B608B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586788" w:rsidRPr="00BF557E" w:rsidDel="00545430" w14:paraId="41F8A630" w14:textId="77777777" w:rsidTr="005D7823">
        <w:tc>
          <w:tcPr>
            <w:tcW w:w="4135" w:type="dxa"/>
          </w:tcPr>
          <w:p w14:paraId="50DB8BC0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118D1E71" w14:textId="18844F45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6DD598C9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65338A7" w14:textId="487B668D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2" w:type="dxa"/>
          </w:tcPr>
          <w:p w14:paraId="31B12C38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4FA3A1B" w14:textId="5224D4B0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3E940EE0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10B84F6" w14:textId="0EF0CB25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586788" w:rsidRPr="00BF557E" w:rsidDel="00545430" w14:paraId="2DDB622A" w14:textId="77777777" w:rsidTr="005D7823">
        <w:tc>
          <w:tcPr>
            <w:tcW w:w="4135" w:type="dxa"/>
          </w:tcPr>
          <w:p w14:paraId="7B0C4A96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219663D1" w14:textId="3E340387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4" w:type="dxa"/>
          </w:tcPr>
          <w:p w14:paraId="217FFE34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47C9FC" w14:textId="0880990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2" w:type="dxa"/>
          </w:tcPr>
          <w:p w14:paraId="4B1CB21F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6EA267B" w14:textId="261DEF2A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4" w:type="dxa"/>
          </w:tcPr>
          <w:p w14:paraId="7FD300A4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C8A1D" w14:textId="1B5D78C5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586788" w:rsidRPr="00BF557E" w:rsidDel="00545430" w14:paraId="77F8C921" w14:textId="77777777" w:rsidTr="005D7823">
        <w:tc>
          <w:tcPr>
            <w:tcW w:w="4135" w:type="dxa"/>
          </w:tcPr>
          <w:p w14:paraId="0AFE4240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74057C2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A738464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CAAE525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32576BC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48F047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C368F70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42985A4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788" w:rsidRPr="00BF557E" w:rsidDel="00545430" w14:paraId="59D90D50" w14:textId="77777777" w:rsidTr="005D7823">
        <w:tc>
          <w:tcPr>
            <w:tcW w:w="4135" w:type="dxa"/>
          </w:tcPr>
          <w:p w14:paraId="1E48EE34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6EE6F410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D2E0C57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A9C2944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3E7F05E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3FD17BE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F84CCCE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4B1F38C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788" w:rsidRPr="00BF557E" w:rsidDel="00545430" w14:paraId="610BD83B" w14:textId="77777777" w:rsidTr="005D7823">
        <w:tc>
          <w:tcPr>
            <w:tcW w:w="4135" w:type="dxa"/>
          </w:tcPr>
          <w:p w14:paraId="76E08C87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F7C0869" w14:textId="6C78382B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45B773D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3FA49DB" w14:textId="6A6ECC43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3F04992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435F5A" w14:textId="657B2C09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28,181</w:t>
            </w:r>
          </w:p>
        </w:tc>
        <w:tc>
          <w:tcPr>
            <w:tcW w:w="274" w:type="dxa"/>
          </w:tcPr>
          <w:p w14:paraId="77ADB617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2F8B9C" w14:textId="1EDD046E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34,384</w:t>
            </w:r>
          </w:p>
        </w:tc>
      </w:tr>
      <w:tr w:rsidR="00586788" w:rsidRPr="00BF557E" w:rsidDel="00545430" w14:paraId="3AE42C8F" w14:textId="77777777" w:rsidTr="005D7823">
        <w:tc>
          <w:tcPr>
            <w:tcW w:w="4135" w:type="dxa"/>
          </w:tcPr>
          <w:p w14:paraId="1E73333E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448182E7" w14:textId="5B0FB990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787A64B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A0364EF" w14:textId="6BED5E53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F440EED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0FD555E" w14:textId="079EC083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6,197</w:t>
            </w:r>
          </w:p>
        </w:tc>
        <w:tc>
          <w:tcPr>
            <w:tcW w:w="274" w:type="dxa"/>
          </w:tcPr>
          <w:p w14:paraId="61C0C49F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B4400EC" w14:textId="30E266AF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</w:tr>
      <w:tr w:rsidR="00586788" w:rsidRPr="00BF557E" w:rsidDel="00545430" w14:paraId="27A091AE" w14:textId="77777777" w:rsidTr="005D7823">
        <w:tc>
          <w:tcPr>
            <w:tcW w:w="4135" w:type="dxa"/>
          </w:tcPr>
          <w:p w14:paraId="5E8E4715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1349E85E" w14:textId="054EB18B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5641BAB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C862778" w14:textId="57C87249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1A4F0DA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B88EE6" w14:textId="546ECDFC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2,148</w:t>
            </w:r>
          </w:p>
        </w:tc>
        <w:tc>
          <w:tcPr>
            <w:tcW w:w="274" w:type="dxa"/>
          </w:tcPr>
          <w:p w14:paraId="564ECDC5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38D719" w14:textId="638A4FB3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2,228</w:t>
            </w:r>
          </w:p>
        </w:tc>
      </w:tr>
      <w:tr w:rsidR="00586788" w:rsidRPr="00BF557E" w:rsidDel="00545430" w14:paraId="27312998" w14:textId="77777777" w:rsidTr="005D7823">
        <w:tc>
          <w:tcPr>
            <w:tcW w:w="4135" w:type="dxa"/>
          </w:tcPr>
          <w:p w14:paraId="56019182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15380524" w14:textId="36FDC803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129F28C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14AAEBD" w14:textId="7587EE14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91E6640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4553B4" w14:textId="44CFD9AE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4" w:type="dxa"/>
          </w:tcPr>
          <w:p w14:paraId="74A911E7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20D251" w14:textId="13048290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</w:tr>
      <w:tr w:rsidR="00586788" w:rsidRPr="00BF557E" w:rsidDel="00545430" w14:paraId="490B0BFC" w14:textId="77777777" w:rsidTr="005D7823">
        <w:tc>
          <w:tcPr>
            <w:tcW w:w="4135" w:type="dxa"/>
          </w:tcPr>
          <w:p w14:paraId="24158097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7F2E88F" w14:textId="40EEDC81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D0AFA1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CEEB318" w14:textId="000DDE40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596016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BC7E097" w14:textId="4D67D14D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4" w:type="dxa"/>
          </w:tcPr>
          <w:p w14:paraId="1DFFEE54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E66CE73" w14:textId="4E25AE9F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586788" w:rsidRPr="00BF557E" w:rsidDel="00545430" w14:paraId="657EBE09" w14:textId="77777777" w:rsidTr="005D7823">
        <w:tc>
          <w:tcPr>
            <w:tcW w:w="4135" w:type="dxa"/>
          </w:tcPr>
          <w:p w14:paraId="47D7A647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3712C291" w14:textId="268E0A4B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5BF072B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82FC4C" w14:textId="2A20EB9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815DD3A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D4F061" w14:textId="345AA3C1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  <w:tc>
          <w:tcPr>
            <w:tcW w:w="274" w:type="dxa"/>
          </w:tcPr>
          <w:p w14:paraId="7916B23F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C10236" w14:textId="6AEDBD0F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</w:tr>
      <w:tr w:rsidR="00586788" w:rsidRPr="00BF557E" w:rsidDel="00545430" w14:paraId="4AD78081" w14:textId="77777777" w:rsidTr="005D7823">
        <w:tc>
          <w:tcPr>
            <w:tcW w:w="4135" w:type="dxa"/>
          </w:tcPr>
          <w:p w14:paraId="4A4D592D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1463017F" w14:textId="322DB963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53D1910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3F74FEF" w14:textId="71225779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1C2447D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4CA3FE2" w14:textId="37ED1DF2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4" w:type="dxa"/>
          </w:tcPr>
          <w:p w14:paraId="6E019E16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1A9BCA" w14:textId="2DF46F29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586788" w:rsidRPr="00BF557E" w:rsidDel="00545430" w14:paraId="6F0B82E9" w14:textId="77777777" w:rsidTr="005D7823">
        <w:tc>
          <w:tcPr>
            <w:tcW w:w="4135" w:type="dxa"/>
          </w:tcPr>
          <w:p w14:paraId="4869B2D3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9FE19F4" w14:textId="1F2DD226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365C30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47B8044" w14:textId="285285AA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0F4A0F2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3CF41A7" w14:textId="37B070A5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74" w:type="dxa"/>
          </w:tcPr>
          <w:p w14:paraId="4116600F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7008BA" w14:textId="1B45F1A4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586788" w:rsidRPr="00BF557E" w:rsidDel="00545430" w14:paraId="6D9E3A02" w14:textId="77777777" w:rsidTr="005D7823">
        <w:tc>
          <w:tcPr>
            <w:tcW w:w="4135" w:type="dxa"/>
          </w:tcPr>
          <w:p w14:paraId="7C1FF98B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71B53A7C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091A3F4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4B99AF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553CACE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A9820F7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935A5A7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A20F685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788" w:rsidRPr="00BF557E" w:rsidDel="00545430" w14:paraId="578F2071" w14:textId="77777777" w:rsidTr="005D7823">
        <w:tc>
          <w:tcPr>
            <w:tcW w:w="4135" w:type="dxa"/>
          </w:tcPr>
          <w:p w14:paraId="574B7401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04AE294D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7327C5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C97E44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FDDE68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49FE3E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FAB6EC9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EC5DBD5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788" w:rsidRPr="00BF557E" w:rsidDel="00545430" w14:paraId="7F3AC782" w14:textId="77777777" w:rsidTr="005D7823">
        <w:tc>
          <w:tcPr>
            <w:tcW w:w="4135" w:type="dxa"/>
          </w:tcPr>
          <w:p w14:paraId="28DC7362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2C433265" w14:textId="0E37F653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10,418</w:t>
            </w:r>
          </w:p>
        </w:tc>
        <w:tc>
          <w:tcPr>
            <w:tcW w:w="274" w:type="dxa"/>
          </w:tcPr>
          <w:p w14:paraId="28F12496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154471" w14:textId="5CFEF6B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11,944</w:t>
            </w:r>
          </w:p>
        </w:tc>
        <w:tc>
          <w:tcPr>
            <w:tcW w:w="272" w:type="dxa"/>
          </w:tcPr>
          <w:p w14:paraId="38EF7480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5516FC" w14:textId="2E3025BA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8,271</w:t>
            </w:r>
          </w:p>
        </w:tc>
        <w:tc>
          <w:tcPr>
            <w:tcW w:w="274" w:type="dxa"/>
          </w:tcPr>
          <w:p w14:paraId="3C5F9C23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AF5B558" w14:textId="5C9907A5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10,069</w:t>
            </w:r>
          </w:p>
        </w:tc>
      </w:tr>
      <w:tr w:rsidR="00586788" w:rsidRPr="00BF557E" w:rsidDel="00545430" w14:paraId="0BBB78AF" w14:textId="77777777" w:rsidTr="005D7823">
        <w:tc>
          <w:tcPr>
            <w:tcW w:w="4135" w:type="dxa"/>
          </w:tcPr>
          <w:p w14:paraId="0D04BE91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0A0F695E" w14:textId="68FCE1AA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74" w:type="dxa"/>
          </w:tcPr>
          <w:p w14:paraId="0C49E077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934FA3E" w14:textId="3C4BB3D5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3,198</w:t>
            </w:r>
          </w:p>
        </w:tc>
        <w:tc>
          <w:tcPr>
            <w:tcW w:w="272" w:type="dxa"/>
          </w:tcPr>
          <w:p w14:paraId="5070DB2A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94AE68" w14:textId="14D85597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2,751</w:t>
            </w:r>
          </w:p>
        </w:tc>
        <w:tc>
          <w:tcPr>
            <w:tcW w:w="274" w:type="dxa"/>
          </w:tcPr>
          <w:p w14:paraId="26F37E96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4BF9CF" w14:textId="736A8B06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2,940</w:t>
            </w:r>
          </w:p>
        </w:tc>
      </w:tr>
      <w:tr w:rsidR="00586788" w:rsidRPr="00BF557E" w:rsidDel="00545430" w14:paraId="7F43E208" w14:textId="77777777" w:rsidTr="005D7823">
        <w:tc>
          <w:tcPr>
            <w:tcW w:w="4135" w:type="dxa"/>
          </w:tcPr>
          <w:p w14:paraId="32117611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62EB2F42" w14:textId="2D3E7361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4" w:type="dxa"/>
          </w:tcPr>
          <w:p w14:paraId="7380E2F2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28F544D" w14:textId="45FEC78D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FA1E783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13B68C0" w14:textId="3827AB57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4" w:type="dxa"/>
          </w:tcPr>
          <w:p w14:paraId="1F2E77A0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4B001DA" w14:textId="7930CDC3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6788" w:rsidRPr="00BF557E" w:rsidDel="00545430" w14:paraId="6301CECE" w14:textId="77777777" w:rsidTr="005D7823">
        <w:tc>
          <w:tcPr>
            <w:tcW w:w="4135" w:type="dxa"/>
          </w:tcPr>
          <w:p w14:paraId="6A4344F0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1B8AB17" w14:textId="4FDD0D61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4886D85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E4AD3" w14:textId="200C64A5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AE973BD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90A19DC" w14:textId="5CD89B69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4" w:type="dxa"/>
          </w:tcPr>
          <w:p w14:paraId="438F0508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C0E443" w14:textId="5F31C591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586788" w:rsidRPr="00BF557E" w:rsidDel="00545430" w14:paraId="29B6A23B" w14:textId="77777777" w:rsidTr="005D7823">
        <w:tc>
          <w:tcPr>
            <w:tcW w:w="4135" w:type="dxa"/>
          </w:tcPr>
          <w:p w14:paraId="5767A753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3E8B09F9" w14:textId="5DAEB07B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4" w:type="dxa"/>
          </w:tcPr>
          <w:p w14:paraId="770A61BB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543FB0" w14:textId="03D70F59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72" w:type="dxa"/>
          </w:tcPr>
          <w:p w14:paraId="0F1C2D6A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06F341" w14:textId="0C46EAED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4" w:type="dxa"/>
          </w:tcPr>
          <w:p w14:paraId="70AEE3D8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067D081" w14:textId="12DC0BB8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586788" w:rsidRPr="00BF557E" w:rsidDel="00545430" w14:paraId="6BCE9626" w14:textId="77777777" w:rsidTr="005D7823">
        <w:tc>
          <w:tcPr>
            <w:tcW w:w="4135" w:type="dxa"/>
          </w:tcPr>
          <w:p w14:paraId="5E7A8235" w14:textId="77777777" w:rsidR="00586788" w:rsidRPr="00BF557E" w:rsidRDefault="00586788" w:rsidP="0058678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1CE20C23" w14:textId="598D8972" w:rsidR="00586788" w:rsidRPr="00BF557E" w:rsidRDefault="004E4BA5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74" w:type="dxa"/>
          </w:tcPr>
          <w:p w14:paraId="26F86F3C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3D02671" w14:textId="6C747862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2" w:type="dxa"/>
          </w:tcPr>
          <w:p w14:paraId="035F8822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2F633FB" w14:textId="665E839F" w:rsidR="00586788" w:rsidRPr="00BF557E" w:rsidRDefault="002633D7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4" w:type="dxa"/>
          </w:tcPr>
          <w:p w14:paraId="3A34DD6E" w14:textId="77777777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91F961D" w14:textId="6CD0F7A3" w:rsidR="00586788" w:rsidRPr="00BF557E" w:rsidRDefault="00586788" w:rsidP="00586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2633D7" w:rsidRPr="00BF557E" w:rsidDel="00545430" w14:paraId="200F4B0B" w14:textId="77777777" w:rsidTr="005D7823">
        <w:tc>
          <w:tcPr>
            <w:tcW w:w="4135" w:type="dxa"/>
          </w:tcPr>
          <w:p w14:paraId="26B481BD" w14:textId="0B4132C3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5E200F4" w14:textId="1D186732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274" w:type="dxa"/>
          </w:tcPr>
          <w:p w14:paraId="7A4B93E9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0765AD7" w14:textId="0B65269C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1,777</w:t>
            </w:r>
          </w:p>
        </w:tc>
        <w:tc>
          <w:tcPr>
            <w:tcW w:w="272" w:type="dxa"/>
          </w:tcPr>
          <w:p w14:paraId="1787B41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C138801" w14:textId="39A670DE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1,471</w:t>
            </w:r>
          </w:p>
        </w:tc>
        <w:tc>
          <w:tcPr>
            <w:tcW w:w="274" w:type="dxa"/>
          </w:tcPr>
          <w:p w14:paraId="24555F1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A2CB456" w14:textId="4144C233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1,528</w:t>
            </w:r>
          </w:p>
        </w:tc>
      </w:tr>
      <w:tr w:rsidR="002633D7" w:rsidRPr="00BF557E" w:rsidDel="00545430" w14:paraId="3EC30121" w14:textId="77777777" w:rsidTr="005D7823">
        <w:tc>
          <w:tcPr>
            <w:tcW w:w="4135" w:type="dxa"/>
          </w:tcPr>
          <w:p w14:paraId="6F6311CF" w14:textId="0F163AEE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46AF2284" w14:textId="23980215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4" w:type="dxa"/>
          </w:tcPr>
          <w:p w14:paraId="47CC0695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92559CB" w14:textId="5692257F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8F2AE85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1DDBD8" w14:textId="76FE4065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4" w:type="dxa"/>
          </w:tcPr>
          <w:p w14:paraId="7187916E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E3305B" w14:textId="3FB5506E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3D7" w:rsidRPr="00BF557E" w:rsidDel="00545430" w14:paraId="0DD16F58" w14:textId="77777777" w:rsidTr="005D7823">
        <w:tc>
          <w:tcPr>
            <w:tcW w:w="4135" w:type="dxa"/>
          </w:tcPr>
          <w:p w14:paraId="5A0F2262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11A6E9D0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B648CBB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B77B64D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99960A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11DF765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5A8978A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FCA454C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D7" w:rsidRPr="00BF557E" w:rsidDel="00545430" w14:paraId="1DFC6F34" w14:textId="77777777" w:rsidTr="005D7823">
        <w:tc>
          <w:tcPr>
            <w:tcW w:w="4135" w:type="dxa"/>
          </w:tcPr>
          <w:p w14:paraId="1980D908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7F12C44C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E0180E3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ABA3FE1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6319C85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84E3E82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C0D0CD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C171E90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D7" w:rsidRPr="00BF557E" w:rsidDel="00545430" w14:paraId="7A52D4A8" w14:textId="77777777" w:rsidTr="005D7823">
        <w:tc>
          <w:tcPr>
            <w:tcW w:w="4135" w:type="dxa"/>
          </w:tcPr>
          <w:p w14:paraId="570D9242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3EB0E556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35AFBA5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474B5E4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C72DA93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37FEDD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8392660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81EC4C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D7" w:rsidRPr="00BF557E" w:rsidDel="00545430" w14:paraId="32BC5B21" w14:textId="77777777" w:rsidTr="005D7823">
        <w:tc>
          <w:tcPr>
            <w:tcW w:w="4135" w:type="dxa"/>
          </w:tcPr>
          <w:p w14:paraId="36A94AD3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04" w:type="dxa"/>
          </w:tcPr>
          <w:p w14:paraId="17A861E9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1C0F8A5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30F92FA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7867423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C222B19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5DC2364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468DD7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D7" w:rsidRPr="00BF557E" w:rsidDel="00545430" w14:paraId="504A33E3" w14:textId="77777777" w:rsidTr="005D7823">
        <w:tc>
          <w:tcPr>
            <w:tcW w:w="4135" w:type="dxa"/>
          </w:tcPr>
          <w:p w14:paraId="7F00DBA6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5EF76743" w14:textId="689262AA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4" w:type="dxa"/>
          </w:tcPr>
          <w:p w14:paraId="54416E33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D2D73D7" w14:textId="6B174B3F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 xml:space="preserve"> 6,991 </w:t>
            </w:r>
          </w:p>
        </w:tc>
        <w:tc>
          <w:tcPr>
            <w:tcW w:w="272" w:type="dxa"/>
          </w:tcPr>
          <w:p w14:paraId="03C1ECBB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1A36B85" w14:textId="271F1330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4,024</w:t>
            </w:r>
          </w:p>
        </w:tc>
        <w:tc>
          <w:tcPr>
            <w:tcW w:w="274" w:type="dxa"/>
          </w:tcPr>
          <w:p w14:paraId="35609FE3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E2A7BF" w14:textId="6F4F41A2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5,233</w:t>
            </w:r>
          </w:p>
        </w:tc>
      </w:tr>
      <w:tr w:rsidR="002633D7" w:rsidRPr="00BF557E" w:rsidDel="00545430" w14:paraId="5590B48F" w14:textId="77777777" w:rsidTr="005D7823">
        <w:tc>
          <w:tcPr>
            <w:tcW w:w="4135" w:type="dxa"/>
          </w:tcPr>
          <w:p w14:paraId="49B55BB6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4D8C4390" w14:textId="69C2CA40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4" w:type="dxa"/>
          </w:tcPr>
          <w:p w14:paraId="1908BB1D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FF0C2A" w14:textId="7EB28D35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 xml:space="preserve"> 251 </w:t>
            </w:r>
          </w:p>
        </w:tc>
        <w:tc>
          <w:tcPr>
            <w:tcW w:w="272" w:type="dxa"/>
          </w:tcPr>
          <w:p w14:paraId="1982B626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929244" w14:textId="3CC8297F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4" w:type="dxa"/>
          </w:tcPr>
          <w:p w14:paraId="000218F8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B848289" w14:textId="67B99A7D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2633D7" w:rsidRPr="00BF557E" w:rsidDel="00545430" w14:paraId="587C8F4B" w14:textId="77777777" w:rsidTr="005D7823">
        <w:tc>
          <w:tcPr>
            <w:tcW w:w="4135" w:type="dxa"/>
          </w:tcPr>
          <w:p w14:paraId="2B6BC437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60534BE5" w14:textId="70D5E6DE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69368D4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2988A7" w14:textId="2B3E35C8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46C170E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1BD4A40" w14:textId="7868AAA0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74" w:type="dxa"/>
          </w:tcPr>
          <w:p w14:paraId="35D6751B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F57704F" w14:textId="001ACA9F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647</w:t>
            </w:r>
          </w:p>
        </w:tc>
      </w:tr>
      <w:tr w:rsidR="002633D7" w:rsidRPr="00BF557E" w:rsidDel="00545430" w14:paraId="03B8B684" w14:textId="77777777" w:rsidTr="005D7823">
        <w:tc>
          <w:tcPr>
            <w:tcW w:w="4135" w:type="dxa"/>
          </w:tcPr>
          <w:p w14:paraId="3D920F2E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75D36DF" w14:textId="0DF1C853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4" w:type="dxa"/>
          </w:tcPr>
          <w:p w14:paraId="3E0ED6B6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A4FEBD1" w14:textId="4079A4D1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2" w:type="dxa"/>
          </w:tcPr>
          <w:p w14:paraId="471699C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9153902" w14:textId="2FA870DF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4" w:type="dxa"/>
          </w:tcPr>
          <w:p w14:paraId="4E38EEE6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931B9FA" w14:textId="72CF5A84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2633D7" w:rsidRPr="00BF557E" w:rsidDel="00545430" w14:paraId="754D6FBD" w14:textId="77777777" w:rsidTr="005D7823">
        <w:tc>
          <w:tcPr>
            <w:tcW w:w="4135" w:type="dxa"/>
          </w:tcPr>
          <w:p w14:paraId="603EA1D2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5DD2D426" w14:textId="425F00CA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4" w:type="dxa"/>
          </w:tcPr>
          <w:p w14:paraId="7C218DFE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E514176" w14:textId="54021ECB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72" w:type="dxa"/>
          </w:tcPr>
          <w:p w14:paraId="7E490CD4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37E0D5C" w14:textId="0DDDA480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74" w:type="dxa"/>
          </w:tcPr>
          <w:p w14:paraId="25D3757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C4D1C8F" w14:textId="32169749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2633D7" w:rsidRPr="00BF557E" w:rsidDel="00545430" w14:paraId="2C80ACA3" w14:textId="77777777" w:rsidTr="005D7823">
        <w:tc>
          <w:tcPr>
            <w:tcW w:w="4135" w:type="dxa"/>
          </w:tcPr>
          <w:p w14:paraId="36C4A50A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30FC4261" w14:textId="2BFC861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4" w:type="dxa"/>
          </w:tcPr>
          <w:p w14:paraId="588B6398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78AEAF" w14:textId="50A92B7A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2" w:type="dxa"/>
          </w:tcPr>
          <w:p w14:paraId="0ED26211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808EEA2" w14:textId="1EB439D3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4" w:type="dxa"/>
          </w:tcPr>
          <w:p w14:paraId="49B78921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1148D62" w14:textId="220FCD55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2633D7" w:rsidRPr="00BF557E" w:rsidDel="00545430" w14:paraId="7231EF81" w14:textId="77777777" w:rsidTr="005D7823">
        <w:tc>
          <w:tcPr>
            <w:tcW w:w="4135" w:type="dxa"/>
          </w:tcPr>
          <w:p w14:paraId="5F6BC05B" w14:textId="77777777" w:rsidR="002633D7" w:rsidRPr="00BF557E" w:rsidRDefault="002633D7" w:rsidP="002633D7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43BF466A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BFD24CE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979B393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EAE5D8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806855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2F6F0E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5C42E53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D7" w:rsidRPr="00BF557E" w:rsidDel="00545430" w14:paraId="1D240B33" w14:textId="77777777" w:rsidTr="005D7823">
        <w:tc>
          <w:tcPr>
            <w:tcW w:w="4135" w:type="dxa"/>
          </w:tcPr>
          <w:p w14:paraId="00BE2167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19141183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1F07EB2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39492B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AB8D84B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04E731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CA10109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B1700A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D7" w:rsidRPr="00BF557E" w:rsidDel="00545430" w14:paraId="7B092BB0" w14:textId="77777777" w:rsidTr="005D7823">
        <w:tc>
          <w:tcPr>
            <w:tcW w:w="4135" w:type="dxa"/>
          </w:tcPr>
          <w:p w14:paraId="0ACE55A8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28B8D55D" w14:textId="5BA707ED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156,639</w:t>
            </w:r>
          </w:p>
        </w:tc>
        <w:tc>
          <w:tcPr>
            <w:tcW w:w="274" w:type="dxa"/>
          </w:tcPr>
          <w:p w14:paraId="55DE27A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A312F8" w14:textId="3929E590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192,414</w:t>
            </w:r>
          </w:p>
        </w:tc>
        <w:tc>
          <w:tcPr>
            <w:tcW w:w="272" w:type="dxa"/>
          </w:tcPr>
          <w:p w14:paraId="791B98DF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2C4889E" w14:textId="1819C7D1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151,328</w:t>
            </w:r>
          </w:p>
        </w:tc>
        <w:tc>
          <w:tcPr>
            <w:tcW w:w="274" w:type="dxa"/>
          </w:tcPr>
          <w:p w14:paraId="38B9D49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C1C76DF" w14:textId="1925D24A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187,079</w:t>
            </w:r>
          </w:p>
        </w:tc>
      </w:tr>
      <w:tr w:rsidR="002633D7" w:rsidRPr="00BF557E" w:rsidDel="00545430" w14:paraId="62740938" w14:textId="77777777" w:rsidTr="005D7823">
        <w:tc>
          <w:tcPr>
            <w:tcW w:w="4135" w:type="dxa"/>
          </w:tcPr>
          <w:p w14:paraId="29DE079C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45D6AB23" w14:textId="40A76013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15,780</w:t>
            </w:r>
          </w:p>
        </w:tc>
        <w:tc>
          <w:tcPr>
            <w:tcW w:w="274" w:type="dxa"/>
          </w:tcPr>
          <w:p w14:paraId="577031C9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632BE38" w14:textId="4C6E290E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30,085</w:t>
            </w:r>
          </w:p>
        </w:tc>
        <w:tc>
          <w:tcPr>
            <w:tcW w:w="272" w:type="dxa"/>
          </w:tcPr>
          <w:p w14:paraId="63B827C8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ADB21C3" w14:textId="0B1F6665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14,461</w:t>
            </w:r>
          </w:p>
        </w:tc>
        <w:tc>
          <w:tcPr>
            <w:tcW w:w="274" w:type="dxa"/>
          </w:tcPr>
          <w:p w14:paraId="33AB0437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2CD8BAB" w14:textId="54C17038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25,330</w:t>
            </w:r>
          </w:p>
        </w:tc>
      </w:tr>
      <w:tr w:rsidR="002633D7" w:rsidRPr="00BF557E" w:rsidDel="00545430" w14:paraId="363F9829" w14:textId="77777777" w:rsidTr="005D7823">
        <w:tc>
          <w:tcPr>
            <w:tcW w:w="4135" w:type="dxa"/>
          </w:tcPr>
          <w:p w14:paraId="18928AFA" w14:textId="44B645D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กำไรจากตราสารอนุพันธ์สุทธิ</w:t>
            </w:r>
          </w:p>
        </w:tc>
        <w:tc>
          <w:tcPr>
            <w:tcW w:w="1104" w:type="dxa"/>
          </w:tcPr>
          <w:p w14:paraId="48EA664C" w14:textId="3752371F" w:rsidR="002633D7" w:rsidRPr="00BF557E" w:rsidRDefault="006955E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4" w:type="dxa"/>
          </w:tcPr>
          <w:p w14:paraId="63634467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44189A" w14:textId="6B01CBDA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2" w:type="dxa"/>
          </w:tcPr>
          <w:p w14:paraId="3970CF72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7D319DD" w14:textId="33881377" w:rsidR="002633D7" w:rsidRPr="00BF557E" w:rsidRDefault="006955E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4" w:type="dxa"/>
          </w:tcPr>
          <w:p w14:paraId="3893F7C5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951B28" w14:textId="083688B8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2633D7" w:rsidRPr="00BF557E" w:rsidDel="00545430" w14:paraId="669D518D" w14:textId="77777777" w:rsidTr="005D7823">
        <w:tc>
          <w:tcPr>
            <w:tcW w:w="4135" w:type="dxa"/>
          </w:tcPr>
          <w:p w14:paraId="40BD3370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56B21A9" w14:textId="395487F2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4" w:type="dxa"/>
          </w:tcPr>
          <w:p w14:paraId="69F71F4B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78645A" w14:textId="30872A4A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72" w:type="dxa"/>
          </w:tcPr>
          <w:p w14:paraId="4DAE9DF2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EEE312B" w14:textId="29B7E721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4" w:type="dxa"/>
          </w:tcPr>
          <w:p w14:paraId="52E119CF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0A7F637" w14:textId="20C76C6B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2633D7" w:rsidRPr="00BF557E" w:rsidDel="00545430" w14:paraId="2AECF631" w14:textId="77777777" w:rsidTr="005D7823">
        <w:tc>
          <w:tcPr>
            <w:tcW w:w="4135" w:type="dxa"/>
          </w:tcPr>
          <w:p w14:paraId="3C4E898E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BFFE5AD" w14:textId="7595E0D4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4" w:type="dxa"/>
          </w:tcPr>
          <w:p w14:paraId="131AF691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C71CE8D" w14:textId="644E7263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72" w:type="dxa"/>
          </w:tcPr>
          <w:p w14:paraId="050DC1B5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BCCDEFE" w14:textId="2EE53BB0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4" w:type="dxa"/>
          </w:tcPr>
          <w:p w14:paraId="7D93B6D9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6DA9759" w14:textId="4859EB1C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2633D7" w:rsidRPr="00BF557E" w:rsidDel="00545430" w14:paraId="51FB440B" w14:textId="77777777" w:rsidTr="005D7823">
        <w:tc>
          <w:tcPr>
            <w:tcW w:w="4135" w:type="dxa"/>
          </w:tcPr>
          <w:p w14:paraId="5FAD8CDE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2001FD0A" w14:textId="11DF2166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07551AB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6ED924D" w14:textId="646A7D1B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43126EF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36B44C" w14:textId="2B2F97D8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0EAF898D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F3C93B3" w14:textId="7E6CC044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633D7" w:rsidRPr="00BF557E" w:rsidDel="00545430" w14:paraId="3DA58990" w14:textId="77777777" w:rsidTr="005D7823">
        <w:tc>
          <w:tcPr>
            <w:tcW w:w="4135" w:type="dxa"/>
          </w:tcPr>
          <w:p w14:paraId="2F6E4A51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3525C39E" w14:textId="2990BB5B" w:rsidR="002633D7" w:rsidRPr="00BF557E" w:rsidRDefault="004E4BA5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4" w:type="dxa"/>
          </w:tcPr>
          <w:p w14:paraId="04CE551A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AA36B9B" w14:textId="1554771E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2" w:type="dxa"/>
          </w:tcPr>
          <w:p w14:paraId="6A641D1B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BD8222" w14:textId="709D31A9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4" w:type="dxa"/>
          </w:tcPr>
          <w:p w14:paraId="0A36065B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59E86C8" w14:textId="31602022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2633D7" w:rsidRPr="00BF557E" w:rsidDel="00545430" w14:paraId="20BBE56B" w14:textId="77777777" w:rsidTr="005D7823">
        <w:tc>
          <w:tcPr>
            <w:tcW w:w="4135" w:type="dxa"/>
          </w:tcPr>
          <w:p w14:paraId="58970981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3554782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4912A7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15B0C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B2A9A14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C65D36C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96CAE46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9669DAD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D7" w:rsidRPr="00BF557E" w:rsidDel="00545430" w14:paraId="10970D27" w14:textId="77777777" w:rsidTr="005D7823">
        <w:tc>
          <w:tcPr>
            <w:tcW w:w="4135" w:type="dxa"/>
          </w:tcPr>
          <w:p w14:paraId="7724435C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45392412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C29A5EC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CF3158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BA4B1F2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84B5480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CF58632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22A01E2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D7" w:rsidRPr="00BF557E" w:rsidDel="00545430" w14:paraId="35C0F50F" w14:textId="77777777" w:rsidTr="005D7823">
        <w:tc>
          <w:tcPr>
            <w:tcW w:w="4135" w:type="dxa"/>
          </w:tcPr>
          <w:p w14:paraId="0DE040AD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6F1DE677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91F5738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61E013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FDE25D9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85ED3DD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8F2C3E9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452C0F3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D7" w:rsidRPr="00BF557E" w:rsidDel="00545430" w14:paraId="52059BC4" w14:textId="77777777" w:rsidTr="005D7823">
        <w:tc>
          <w:tcPr>
            <w:tcW w:w="4135" w:type="dxa"/>
          </w:tcPr>
          <w:p w14:paraId="4685FE91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1D83CA68" w14:textId="11ABF4DE" w:rsidR="002633D7" w:rsidRPr="00BF557E" w:rsidRDefault="00186C2A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</w:rPr>
              <w:t>253</w:t>
            </w:r>
          </w:p>
        </w:tc>
        <w:tc>
          <w:tcPr>
            <w:tcW w:w="274" w:type="dxa"/>
          </w:tcPr>
          <w:p w14:paraId="63F8C76E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A07A405" w14:textId="4A5D92FF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72" w:type="dxa"/>
          </w:tcPr>
          <w:p w14:paraId="722C4495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74FF022" w14:textId="25B4D874" w:rsidR="002633D7" w:rsidRPr="00BF557E" w:rsidRDefault="00186C2A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</w:rPr>
              <w:t>111</w:t>
            </w:r>
          </w:p>
        </w:tc>
        <w:tc>
          <w:tcPr>
            <w:tcW w:w="274" w:type="dxa"/>
          </w:tcPr>
          <w:p w14:paraId="40BC0053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7653DEF" w14:textId="4E071E93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2633D7" w:rsidRPr="00BF557E" w:rsidDel="00545430" w14:paraId="76699B4A" w14:textId="77777777" w:rsidTr="005D7823">
        <w:tc>
          <w:tcPr>
            <w:tcW w:w="4135" w:type="dxa"/>
          </w:tcPr>
          <w:p w14:paraId="3C3592E8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6E51ACEA" w14:textId="77777777" w:rsidR="002633D7" w:rsidRPr="00BF557E" w:rsidRDefault="002633D7" w:rsidP="002633D7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BF557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E6376A8" w14:textId="1F2356E3" w:rsidR="002633D7" w:rsidRPr="00BF557E" w:rsidRDefault="00186C2A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4" w:type="dxa"/>
            <w:vAlign w:val="bottom"/>
          </w:tcPr>
          <w:p w14:paraId="58CBE95D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1C488ED" w14:textId="78A95C5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2" w:type="dxa"/>
            <w:vAlign w:val="bottom"/>
          </w:tcPr>
          <w:p w14:paraId="0BC5B468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3AA6B81F" w14:textId="1F395D16" w:rsidR="002633D7" w:rsidRPr="00BF557E" w:rsidRDefault="00186C2A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4" w:type="dxa"/>
            <w:vAlign w:val="bottom"/>
          </w:tcPr>
          <w:p w14:paraId="28F25BE6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4BC49D6" w14:textId="0D17CDDA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2633D7" w:rsidRPr="00BF557E" w:rsidDel="00545430" w14:paraId="486B9F22" w14:textId="77777777" w:rsidTr="005D7823">
        <w:tc>
          <w:tcPr>
            <w:tcW w:w="4135" w:type="dxa"/>
          </w:tcPr>
          <w:p w14:paraId="4C774C29" w14:textId="77777777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17B1987D" w14:textId="0FF65325" w:rsidR="002633D7" w:rsidRPr="00BF557E" w:rsidRDefault="00186C2A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 w:hint="cs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74" w:type="dxa"/>
          </w:tcPr>
          <w:p w14:paraId="1333B3DA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1876DC3" w14:textId="3ACE0F99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2" w:type="dxa"/>
          </w:tcPr>
          <w:p w14:paraId="038ABB31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7C3C091C" w14:textId="02A87255" w:rsidR="002633D7" w:rsidRPr="00BF557E" w:rsidRDefault="00186C2A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4" w:type="dxa"/>
          </w:tcPr>
          <w:p w14:paraId="26366DDC" w14:textId="77777777" w:rsidR="002633D7" w:rsidRPr="00BF557E" w:rsidRDefault="002633D7" w:rsidP="00263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1215FF9" w14:textId="033D0E8D" w:rsidR="002633D7" w:rsidRPr="00BF557E" w:rsidRDefault="002633D7" w:rsidP="0026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</w:p>
        </w:tc>
      </w:tr>
    </w:tbl>
    <w:p w14:paraId="4234081A" w14:textId="77777777" w:rsidR="00A214A6" w:rsidRPr="00BF557E" w:rsidRDefault="00A214A6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B83BDF9" w14:textId="7842DF26" w:rsidR="00586788" w:rsidRPr="00BF557E" w:rsidRDefault="0058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  <w:r w:rsidRPr="00BF557E">
        <w:rPr>
          <w:rFonts w:ascii="Angsana New" w:hAnsi="Angsana New"/>
          <w:b/>
          <w:bCs/>
          <w:sz w:val="24"/>
          <w:szCs w:val="24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0"/>
        <w:gridCol w:w="270"/>
        <w:gridCol w:w="1081"/>
        <w:gridCol w:w="269"/>
        <w:gridCol w:w="1170"/>
      </w:tblGrid>
      <w:tr w:rsidR="00E1062E" w:rsidRPr="00BF557E" w14:paraId="2D9DD30B" w14:textId="77777777" w:rsidTr="00C92215">
        <w:trPr>
          <w:tblHeader/>
        </w:trPr>
        <w:tc>
          <w:tcPr>
            <w:tcW w:w="4140" w:type="dxa"/>
          </w:tcPr>
          <w:p w14:paraId="2096E7C4" w14:textId="77777777" w:rsidR="00E1062E" w:rsidRPr="00BF557E" w:rsidRDefault="00E1062E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845FECD" w14:textId="77777777" w:rsidR="00E1062E" w:rsidRPr="00BF557E" w:rsidRDefault="00E1062E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4CEBF2" w14:textId="77777777" w:rsidR="00E1062E" w:rsidRPr="00BF557E" w:rsidRDefault="00E1062E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0464D9" w14:textId="77777777" w:rsidR="00E1062E" w:rsidRPr="00BF557E" w:rsidRDefault="00E1062E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40471" w:rsidRPr="00BF557E" w14:paraId="43503274" w14:textId="77777777" w:rsidTr="00040471">
        <w:trPr>
          <w:trHeight w:val="60"/>
          <w:tblHeader/>
        </w:trPr>
        <w:tc>
          <w:tcPr>
            <w:tcW w:w="4140" w:type="dxa"/>
          </w:tcPr>
          <w:p w14:paraId="1AB60A5D" w14:textId="77777777" w:rsidR="00040471" w:rsidRPr="00BF557E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54B8628F" w14:textId="77777777" w:rsidR="00040471" w:rsidRPr="00BF557E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27C91069" w14:textId="54244684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  <w:p w14:paraId="4F2E20BA" w14:textId="0C50EB16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7AA6D31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2BC0AD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498B7873" w14:textId="2355A5B4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698B82F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2AB660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  <w:p w14:paraId="178CD684" w14:textId="17A32F55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110E3C48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B3DB7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17EB9217" w14:textId="7528860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40471" w:rsidRPr="00BF557E" w14:paraId="281A89DC" w14:textId="77777777" w:rsidTr="00040471">
        <w:trPr>
          <w:trHeight w:val="60"/>
          <w:tblHeader/>
        </w:trPr>
        <w:tc>
          <w:tcPr>
            <w:tcW w:w="4140" w:type="dxa"/>
          </w:tcPr>
          <w:p w14:paraId="76AC6B85" w14:textId="77777777" w:rsidR="00040471" w:rsidRPr="00BF557E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FA5D649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0471" w:rsidRPr="00BF557E" w14:paraId="6E29831A" w14:textId="77777777" w:rsidTr="00C92215">
        <w:tc>
          <w:tcPr>
            <w:tcW w:w="4140" w:type="dxa"/>
          </w:tcPr>
          <w:p w14:paraId="1D278082" w14:textId="77777777" w:rsidR="00040471" w:rsidRPr="00BF557E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F79CEED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4097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EB792F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4FC4F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AA01C51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B6B436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61A3D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1699EA2B" w14:textId="77777777" w:rsidTr="00C92215">
        <w:tc>
          <w:tcPr>
            <w:tcW w:w="4140" w:type="dxa"/>
          </w:tcPr>
          <w:p w14:paraId="499780D8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436B6CF" w14:textId="0B1FE66F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1,483</w:t>
            </w:r>
          </w:p>
        </w:tc>
        <w:tc>
          <w:tcPr>
            <w:tcW w:w="270" w:type="dxa"/>
          </w:tcPr>
          <w:p w14:paraId="521002F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E5016" w14:textId="56329B3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270" w:type="dxa"/>
          </w:tcPr>
          <w:p w14:paraId="1663491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F7BCD0" w14:textId="7A84B8A0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1,413</w:t>
            </w:r>
          </w:p>
        </w:tc>
        <w:tc>
          <w:tcPr>
            <w:tcW w:w="269" w:type="dxa"/>
          </w:tcPr>
          <w:p w14:paraId="3013600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73505" w14:textId="0076F7D5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1,954</w:t>
            </w:r>
          </w:p>
        </w:tc>
      </w:tr>
      <w:tr w:rsidR="00040471" w:rsidRPr="00BF557E" w14:paraId="0BC0DA96" w14:textId="77777777" w:rsidTr="00C92215">
        <w:tc>
          <w:tcPr>
            <w:tcW w:w="4140" w:type="dxa"/>
          </w:tcPr>
          <w:p w14:paraId="29B93616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5CA1E4" w14:textId="61D7E48C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B6EA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02FA4" w14:textId="6E79A9E1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08AE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25DC86F" w14:textId="2B7EA7D6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269" w:type="dxa"/>
          </w:tcPr>
          <w:p w14:paraId="12DF489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03228" w14:textId="6F0E4FA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6,195</w:t>
            </w:r>
          </w:p>
        </w:tc>
      </w:tr>
      <w:tr w:rsidR="00040471" w:rsidRPr="00BF557E" w14:paraId="08BC1E7E" w14:textId="77777777" w:rsidTr="00C92215">
        <w:tc>
          <w:tcPr>
            <w:tcW w:w="4140" w:type="dxa"/>
          </w:tcPr>
          <w:p w14:paraId="008E6CDC" w14:textId="77777777" w:rsidR="00040471" w:rsidRPr="00BF557E" w:rsidRDefault="00040471" w:rsidP="0004047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2F2E885" w14:textId="33D902DB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2,631</w:t>
            </w:r>
          </w:p>
        </w:tc>
        <w:tc>
          <w:tcPr>
            <w:tcW w:w="270" w:type="dxa"/>
          </w:tcPr>
          <w:p w14:paraId="6BCF23C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CC9F0" w14:textId="4C77043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2,177</w:t>
            </w:r>
          </w:p>
        </w:tc>
        <w:tc>
          <w:tcPr>
            <w:tcW w:w="270" w:type="dxa"/>
          </w:tcPr>
          <w:p w14:paraId="0DFBAFA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B8EDE6F" w14:textId="6A898504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1,775</w:t>
            </w:r>
          </w:p>
        </w:tc>
        <w:tc>
          <w:tcPr>
            <w:tcW w:w="269" w:type="dxa"/>
          </w:tcPr>
          <w:p w14:paraId="02F7FB5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279EB" w14:textId="131309D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</w:tr>
      <w:tr w:rsidR="00040471" w:rsidRPr="00BF557E" w14:paraId="2F4779C0" w14:textId="77777777" w:rsidTr="00C92215">
        <w:tc>
          <w:tcPr>
            <w:tcW w:w="4140" w:type="dxa"/>
          </w:tcPr>
          <w:p w14:paraId="33EA8464" w14:textId="77777777" w:rsidR="00040471" w:rsidRPr="00BF557E" w:rsidRDefault="00040471" w:rsidP="0004047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46E5C825" w14:textId="52EF4487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783C08C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9DC97" w14:textId="0CE985F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0B00511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634B195" w14:textId="535D7F36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69" w:type="dxa"/>
          </w:tcPr>
          <w:p w14:paraId="4E8D781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612AF" w14:textId="5C6C933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040471" w:rsidRPr="00BF557E" w14:paraId="09EAEF37" w14:textId="77777777" w:rsidTr="00C92215">
        <w:tc>
          <w:tcPr>
            <w:tcW w:w="4140" w:type="dxa"/>
          </w:tcPr>
          <w:p w14:paraId="64167ABD" w14:textId="77777777" w:rsidR="00040471" w:rsidRPr="00BF557E" w:rsidRDefault="00040471" w:rsidP="0004047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BF55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6F8325" w14:textId="19BB379D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13,065</w:t>
            </w:r>
          </w:p>
        </w:tc>
        <w:tc>
          <w:tcPr>
            <w:tcW w:w="270" w:type="dxa"/>
          </w:tcPr>
          <w:p w14:paraId="4A06FE2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510499" w14:textId="75C5930C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14,643</w:t>
            </w:r>
          </w:p>
        </w:tc>
        <w:tc>
          <w:tcPr>
            <w:tcW w:w="270" w:type="dxa"/>
          </w:tcPr>
          <w:p w14:paraId="042A20A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F343E13" w14:textId="7EAD5F78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12,575</w:t>
            </w:r>
          </w:p>
        </w:tc>
        <w:tc>
          <w:tcPr>
            <w:tcW w:w="269" w:type="dxa"/>
          </w:tcPr>
          <w:p w14:paraId="723E45B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04EC52" w14:textId="4C59256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14,004</w:t>
            </w:r>
          </w:p>
        </w:tc>
      </w:tr>
      <w:tr w:rsidR="00040471" w:rsidRPr="00BF557E" w14:paraId="5174A152" w14:textId="77777777" w:rsidTr="00C92215">
        <w:tc>
          <w:tcPr>
            <w:tcW w:w="4140" w:type="dxa"/>
          </w:tcPr>
          <w:p w14:paraId="14E7DA43" w14:textId="77777777" w:rsidR="00040471" w:rsidRPr="00BF557E" w:rsidRDefault="00040471" w:rsidP="0004047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D088B" w14:textId="148666E7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18,060</w:t>
            </w:r>
          </w:p>
        </w:tc>
        <w:tc>
          <w:tcPr>
            <w:tcW w:w="270" w:type="dxa"/>
          </w:tcPr>
          <w:p w14:paraId="122D8BE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DA4E3" w14:textId="37A71B4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270" w:type="dxa"/>
          </w:tcPr>
          <w:p w14:paraId="3B8B959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6CF3E" w14:textId="57B0BFE0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20,659</w:t>
            </w:r>
          </w:p>
        </w:tc>
        <w:tc>
          <w:tcPr>
            <w:tcW w:w="269" w:type="dxa"/>
          </w:tcPr>
          <w:p w14:paraId="3B79745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71CA8F" w14:textId="12FC107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24,207</w:t>
            </w:r>
          </w:p>
        </w:tc>
      </w:tr>
      <w:tr w:rsidR="00040471" w:rsidRPr="00BF557E" w14:paraId="54B03DDE" w14:textId="77777777" w:rsidTr="00C92215">
        <w:tc>
          <w:tcPr>
            <w:tcW w:w="4140" w:type="dxa"/>
          </w:tcPr>
          <w:p w14:paraId="025DAAA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14:paraId="5E6940D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8F5A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38E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86CE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65E7F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804AE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6D39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471" w:rsidRPr="00BF557E" w14:paraId="211ACB59" w14:textId="77777777" w:rsidTr="00C92215">
        <w:tc>
          <w:tcPr>
            <w:tcW w:w="4140" w:type="dxa"/>
          </w:tcPr>
          <w:p w14:paraId="08424AB7" w14:textId="7FCAC678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7238F28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CC05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AC1C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8239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5B2CB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CEDA1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1A95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471" w:rsidRPr="00BF557E" w14:paraId="7F9E1715" w14:textId="77777777" w:rsidTr="00C92215">
        <w:tc>
          <w:tcPr>
            <w:tcW w:w="4140" w:type="dxa"/>
          </w:tcPr>
          <w:p w14:paraId="1BF7CD28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863760" w14:textId="722416CC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1407081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D0B67" w14:textId="599C33C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113B541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16094B" w14:textId="42351492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69" w:type="dxa"/>
          </w:tcPr>
          <w:p w14:paraId="646F3D4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F1ED2" w14:textId="58F89F0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040471" w:rsidRPr="00BF557E" w14:paraId="27EC5825" w14:textId="77777777" w:rsidTr="00C92215">
        <w:tc>
          <w:tcPr>
            <w:tcW w:w="4140" w:type="dxa"/>
          </w:tcPr>
          <w:p w14:paraId="6EE874B1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D19213" w14:textId="6D8B92B5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DD2C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BB0AD" w14:textId="587A911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59FE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3476ED" w14:textId="7E514C9B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2,287</w:t>
            </w:r>
          </w:p>
        </w:tc>
        <w:tc>
          <w:tcPr>
            <w:tcW w:w="269" w:type="dxa"/>
          </w:tcPr>
          <w:p w14:paraId="7FC32E7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9CF22" w14:textId="54FA4DD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040471" w:rsidRPr="00BF557E" w14:paraId="21909EAE" w14:textId="77777777" w:rsidTr="00C92215">
        <w:tc>
          <w:tcPr>
            <w:tcW w:w="4140" w:type="dxa"/>
          </w:tcPr>
          <w:p w14:paraId="30FE429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4E12DF" w14:textId="0C68DD6A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3F36B15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DC5D3" w14:textId="711BE8C1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CDAEF1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1425F9" w14:textId="3C2A101E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69" w:type="dxa"/>
          </w:tcPr>
          <w:p w14:paraId="4E016D4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A93B0" w14:textId="21896A6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040471" w:rsidRPr="00BF557E" w14:paraId="589677E6" w14:textId="77777777" w:rsidTr="00C92215">
        <w:tc>
          <w:tcPr>
            <w:tcW w:w="4140" w:type="dxa"/>
          </w:tcPr>
          <w:p w14:paraId="44244796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EDB1F2F" w14:textId="2EE43F47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774811C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13D5" w14:textId="56BD1B1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9659FE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AB5473A" w14:textId="5D2A3B07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69" w:type="dxa"/>
          </w:tcPr>
          <w:p w14:paraId="377A46C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9F770" w14:textId="2FC3D2D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040471" w:rsidRPr="00BF557E" w14:paraId="44F9264F" w14:textId="77777777" w:rsidTr="00C92215">
        <w:tc>
          <w:tcPr>
            <w:tcW w:w="4140" w:type="dxa"/>
          </w:tcPr>
          <w:p w14:paraId="1F82A832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7B4061" w14:textId="27496DAD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7D61CE9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01CCD" w14:textId="2FC424D5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329DAE2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62DF0AB" w14:textId="263A2F9C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69" w:type="dxa"/>
          </w:tcPr>
          <w:p w14:paraId="0B76B14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7CC75D" w14:textId="067BC79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040471" w:rsidRPr="00BF557E" w14:paraId="497CE700" w14:textId="77777777" w:rsidTr="00C92215">
        <w:tc>
          <w:tcPr>
            <w:tcW w:w="4140" w:type="dxa"/>
          </w:tcPr>
          <w:p w14:paraId="253F7147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E97CB3" w14:textId="5A7A5813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1,185</w:t>
            </w:r>
          </w:p>
        </w:tc>
        <w:tc>
          <w:tcPr>
            <w:tcW w:w="270" w:type="dxa"/>
          </w:tcPr>
          <w:p w14:paraId="5161929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411068" w14:textId="12C5C81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1,300</w:t>
            </w:r>
          </w:p>
        </w:tc>
        <w:tc>
          <w:tcPr>
            <w:tcW w:w="270" w:type="dxa"/>
          </w:tcPr>
          <w:p w14:paraId="061F3B0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7293052" w14:textId="5D647787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3,328</w:t>
            </w:r>
          </w:p>
        </w:tc>
        <w:tc>
          <w:tcPr>
            <w:tcW w:w="269" w:type="dxa"/>
          </w:tcPr>
          <w:p w14:paraId="022FA86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5B9555" w14:textId="55A4A4A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1,448</w:t>
            </w:r>
          </w:p>
        </w:tc>
      </w:tr>
      <w:tr w:rsidR="00040471" w:rsidRPr="00BF557E" w14:paraId="78428F72" w14:textId="77777777" w:rsidTr="00C92215">
        <w:tc>
          <w:tcPr>
            <w:tcW w:w="4140" w:type="dxa"/>
          </w:tcPr>
          <w:p w14:paraId="57B6C4FD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AFFD8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DA87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54AC3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F31F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C0C99D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A77718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4C115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43E89315" w14:textId="77777777" w:rsidTr="00C92215">
        <w:tc>
          <w:tcPr>
            <w:tcW w:w="4140" w:type="dxa"/>
          </w:tcPr>
          <w:p w14:paraId="2C85FBE1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2B1CBD2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0856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9FE1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6352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E2608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A9EE85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38F9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6894D48E" w14:textId="77777777" w:rsidTr="00C92215">
        <w:tc>
          <w:tcPr>
            <w:tcW w:w="4140" w:type="dxa"/>
          </w:tcPr>
          <w:p w14:paraId="4C5F76CD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5D7F14" w14:textId="19A5DDE4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6EE0C541" w14:textId="1930504A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C4826" w14:textId="4898C8A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68A54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598AB71" w14:textId="02CF2DB2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69" w:type="dxa"/>
          </w:tcPr>
          <w:p w14:paraId="2CF5FF6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547EE4" w14:textId="7BA27B4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40471" w:rsidRPr="00BF557E" w14:paraId="4BC1D9E3" w14:textId="77777777" w:rsidTr="00C92215">
        <w:tc>
          <w:tcPr>
            <w:tcW w:w="4140" w:type="dxa"/>
          </w:tcPr>
          <w:p w14:paraId="30AB42C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2E6593" w14:textId="6A542E8F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4FFB8D9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73EE38" w14:textId="2855B8E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86805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4F61A3E" w14:textId="0AFC7D58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69" w:type="dxa"/>
          </w:tcPr>
          <w:p w14:paraId="405987F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C2584A" w14:textId="235F85E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040471" w:rsidRPr="00BF557E" w14:paraId="5E7A2EB0" w14:textId="77777777" w:rsidTr="00C92215">
        <w:tc>
          <w:tcPr>
            <w:tcW w:w="4140" w:type="dxa"/>
          </w:tcPr>
          <w:p w14:paraId="66D0AC7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5F4C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C471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F29D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4448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D76478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DA23D3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32B8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12EA30AF" w14:textId="77777777" w:rsidTr="00C92215">
        <w:tc>
          <w:tcPr>
            <w:tcW w:w="4140" w:type="dxa"/>
          </w:tcPr>
          <w:p w14:paraId="105E02D0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19E961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1CB5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2F5F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3DC5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D942A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4E0132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CC33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1F9F65D7" w14:textId="77777777" w:rsidTr="00C92215">
        <w:tc>
          <w:tcPr>
            <w:tcW w:w="4140" w:type="dxa"/>
          </w:tcPr>
          <w:p w14:paraId="3D5A6E49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45AFA6" w14:textId="724A4BD5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057E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A437D" w14:textId="0408D54A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C005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158244" w14:textId="7CDD3505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69" w:type="dxa"/>
          </w:tcPr>
          <w:p w14:paraId="3A3325D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ECF31" w14:textId="3BBC526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1,824</w:t>
            </w:r>
          </w:p>
        </w:tc>
      </w:tr>
      <w:tr w:rsidR="00040471" w:rsidRPr="00BF557E" w14:paraId="527CA05C" w14:textId="77777777" w:rsidTr="00C92215">
        <w:tc>
          <w:tcPr>
            <w:tcW w:w="4140" w:type="dxa"/>
          </w:tcPr>
          <w:p w14:paraId="4112B72E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A43E5" w14:textId="274C29C2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B560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80EA7E" w14:textId="61EB1F3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B0BF5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A91EBB" w14:textId="5C6CF701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269" w:type="dxa"/>
          </w:tcPr>
          <w:p w14:paraId="690CD9A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05CC55" w14:textId="2789BCC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1,824</w:t>
            </w:r>
          </w:p>
        </w:tc>
      </w:tr>
      <w:tr w:rsidR="00040471" w:rsidRPr="00BF557E" w14:paraId="5DAC280B" w14:textId="77777777" w:rsidTr="00040471">
        <w:tc>
          <w:tcPr>
            <w:tcW w:w="4140" w:type="dxa"/>
          </w:tcPr>
          <w:p w14:paraId="1220CE3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93602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BB78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1C218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E814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9F2165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751205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527DA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36F10672" w14:textId="77777777" w:rsidTr="00040471">
        <w:tc>
          <w:tcPr>
            <w:tcW w:w="4140" w:type="dxa"/>
          </w:tcPr>
          <w:p w14:paraId="4DFE35B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5F0BB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03BD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4D6A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C01A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457A7C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1CD4F4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7D8B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49539BDA" w14:textId="77777777" w:rsidTr="00040471">
        <w:tc>
          <w:tcPr>
            <w:tcW w:w="4140" w:type="dxa"/>
          </w:tcPr>
          <w:p w14:paraId="7F607F0D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F7016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D5A4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D46C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1638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255D4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A78889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C14B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3943FE90" w14:textId="77777777" w:rsidTr="00040471">
        <w:tc>
          <w:tcPr>
            <w:tcW w:w="4140" w:type="dxa"/>
          </w:tcPr>
          <w:p w14:paraId="119B48DF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4757E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2DD1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824A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2F31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CC4535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2BEA50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D9E7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651F7C7D" w14:textId="77777777" w:rsidTr="00C92215">
        <w:tc>
          <w:tcPr>
            <w:tcW w:w="4140" w:type="dxa"/>
          </w:tcPr>
          <w:p w14:paraId="308911CD" w14:textId="1B8D6398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57CBD3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3B55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13DC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AB28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91008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9CEEA9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0A02E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6A0D6ADD" w14:textId="77777777" w:rsidTr="00C92215">
        <w:tc>
          <w:tcPr>
            <w:tcW w:w="4140" w:type="dxa"/>
          </w:tcPr>
          <w:p w14:paraId="03F7B64F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19A195" w14:textId="0C760649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8A36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16AD3" w14:textId="433BD0C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C1AA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5C6ADF7" w14:textId="1C356417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51,061</w:t>
            </w:r>
          </w:p>
        </w:tc>
        <w:tc>
          <w:tcPr>
            <w:tcW w:w="269" w:type="dxa"/>
          </w:tcPr>
          <w:p w14:paraId="220CB2E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7F70C" w14:textId="14ED992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48,291</w:t>
            </w:r>
          </w:p>
        </w:tc>
      </w:tr>
      <w:tr w:rsidR="00040471" w:rsidRPr="00BF557E" w14:paraId="6BDC6C1B" w14:textId="77777777" w:rsidTr="00C92215">
        <w:tc>
          <w:tcPr>
            <w:tcW w:w="4140" w:type="dxa"/>
          </w:tcPr>
          <w:p w14:paraId="1FC98285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A0E0D1" w14:textId="7660FF18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06DD63C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48B4EF" w14:textId="68C4D7A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5E521C2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F0ECA3B" w14:textId="5A2E9456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69" w:type="dxa"/>
          </w:tcPr>
          <w:p w14:paraId="4570E68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492350" w14:textId="7A185F2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  <w:tr w:rsidR="00040471" w:rsidRPr="00BF557E" w14:paraId="7C1CB82A" w14:textId="77777777" w:rsidTr="00C92215">
        <w:tc>
          <w:tcPr>
            <w:tcW w:w="4140" w:type="dxa"/>
          </w:tcPr>
          <w:p w14:paraId="022C42E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0FF5A1" w14:textId="7E4FAE12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3A4F0D8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72ED8" w14:textId="6292037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455CC16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2754BD7" w14:textId="0ACD40FA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51,937</w:t>
            </w:r>
          </w:p>
        </w:tc>
        <w:tc>
          <w:tcPr>
            <w:tcW w:w="269" w:type="dxa"/>
          </w:tcPr>
          <w:p w14:paraId="38EB376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B8F1B0" w14:textId="1408398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49,238</w:t>
            </w:r>
          </w:p>
        </w:tc>
      </w:tr>
      <w:tr w:rsidR="00040471" w:rsidRPr="00BF557E" w14:paraId="42B63837" w14:textId="77777777" w:rsidTr="00C92215">
        <w:tc>
          <w:tcPr>
            <w:tcW w:w="4140" w:type="dxa"/>
          </w:tcPr>
          <w:p w14:paraId="74D20B2E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3E184" w14:textId="6FB0601F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270" w:type="dxa"/>
          </w:tcPr>
          <w:p w14:paraId="64EF5DE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1E4F8" w14:textId="169B2E31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  <w:tc>
          <w:tcPr>
            <w:tcW w:w="270" w:type="dxa"/>
          </w:tcPr>
          <w:p w14:paraId="53E9E29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EA5EB22" w14:textId="12389985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269" w:type="dxa"/>
          </w:tcPr>
          <w:p w14:paraId="4E3A470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C2A810" w14:textId="1A93FDBC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(67)</w:t>
            </w:r>
          </w:p>
        </w:tc>
      </w:tr>
      <w:tr w:rsidR="00040471" w:rsidRPr="00BF557E" w14:paraId="2138EF49" w14:textId="77777777" w:rsidTr="00C92215">
        <w:tc>
          <w:tcPr>
            <w:tcW w:w="4140" w:type="dxa"/>
          </w:tcPr>
          <w:p w14:paraId="63977DF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C8E485" w14:textId="688BD411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46F3901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BB107" w14:textId="5A47D85A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54F317E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CE817BD" w14:textId="3C302DCC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51,861</w:t>
            </w:r>
          </w:p>
        </w:tc>
        <w:tc>
          <w:tcPr>
            <w:tcW w:w="269" w:type="dxa"/>
          </w:tcPr>
          <w:p w14:paraId="3EE370F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70D21A" w14:textId="3A79DB4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49,171</w:t>
            </w:r>
          </w:p>
        </w:tc>
      </w:tr>
      <w:tr w:rsidR="00040471" w:rsidRPr="00BF557E" w14:paraId="4772EC39" w14:textId="77777777" w:rsidTr="00C92215">
        <w:tc>
          <w:tcPr>
            <w:tcW w:w="4140" w:type="dxa"/>
          </w:tcPr>
          <w:p w14:paraId="20409412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D342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5BBA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D554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C790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BCCAC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4BC131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4B78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1ACCF415" w14:textId="77777777" w:rsidTr="00C92215">
        <w:tc>
          <w:tcPr>
            <w:tcW w:w="4140" w:type="dxa"/>
          </w:tcPr>
          <w:p w14:paraId="1EDD298A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58F5D0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019A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5D6A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294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11436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453087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81BB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0E64DECF" w14:textId="77777777" w:rsidTr="00C92215">
        <w:tc>
          <w:tcPr>
            <w:tcW w:w="4140" w:type="dxa"/>
          </w:tcPr>
          <w:p w14:paraId="43BC9BFA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5B89CB3" w14:textId="14F9A94A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84,537</w:t>
            </w:r>
          </w:p>
        </w:tc>
        <w:tc>
          <w:tcPr>
            <w:tcW w:w="270" w:type="dxa"/>
          </w:tcPr>
          <w:p w14:paraId="06605D2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1E6F3" w14:textId="42B4EC0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44,870</w:t>
            </w:r>
          </w:p>
        </w:tc>
        <w:tc>
          <w:tcPr>
            <w:tcW w:w="270" w:type="dxa"/>
          </w:tcPr>
          <w:p w14:paraId="2A65CCF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74437F" w14:textId="333336CE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84,445</w:t>
            </w:r>
          </w:p>
        </w:tc>
        <w:tc>
          <w:tcPr>
            <w:tcW w:w="269" w:type="dxa"/>
          </w:tcPr>
          <w:p w14:paraId="6D4E21F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A2831" w14:textId="2071385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44,802</w:t>
            </w:r>
          </w:p>
        </w:tc>
      </w:tr>
      <w:tr w:rsidR="00040471" w:rsidRPr="00BF557E" w14:paraId="366E858F" w14:textId="77777777" w:rsidTr="00C92215">
        <w:tc>
          <w:tcPr>
            <w:tcW w:w="4140" w:type="dxa"/>
          </w:tcPr>
          <w:p w14:paraId="4EC45A1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DC18C68" w14:textId="48E03EA5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4606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2209D" w14:textId="31CF195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9E36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E6B5E0" w14:textId="2EED5BE7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69" w:type="dxa"/>
          </w:tcPr>
          <w:p w14:paraId="21DC0DB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7204B" w14:textId="328B02C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040471" w:rsidRPr="00BF557E" w14:paraId="001A2461" w14:textId="77777777" w:rsidTr="00C92215">
        <w:tc>
          <w:tcPr>
            <w:tcW w:w="4140" w:type="dxa"/>
          </w:tcPr>
          <w:p w14:paraId="49068E26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B88216C" w14:textId="6131F1C2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5076E90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58AC0" w14:textId="710BE7C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2738DB3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3EA35F" w14:textId="53D43128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69" w:type="dxa"/>
          </w:tcPr>
          <w:p w14:paraId="3D0E5DE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358AC9" w14:textId="19F737DC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040471" w:rsidRPr="00BF557E" w14:paraId="2CC9E560" w14:textId="77777777" w:rsidTr="00C92215">
        <w:tc>
          <w:tcPr>
            <w:tcW w:w="4140" w:type="dxa"/>
          </w:tcPr>
          <w:p w14:paraId="05F24B53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B405777" w14:textId="35B4AE17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2E684DC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D95CD" w14:textId="70C8DBC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6E8BBA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72E788" w14:textId="475D6D14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0829104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2D674" w14:textId="3C26AE0A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040471" w:rsidRPr="00BF557E" w14:paraId="1116C580" w14:textId="77777777" w:rsidTr="00C92215">
        <w:tc>
          <w:tcPr>
            <w:tcW w:w="4140" w:type="dxa"/>
          </w:tcPr>
          <w:p w14:paraId="5871676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96205" w14:textId="2D15F8FA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270" w:type="dxa"/>
          </w:tcPr>
          <w:p w14:paraId="44520DB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60725" w14:textId="64A4F4A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2,010</w:t>
            </w:r>
          </w:p>
        </w:tc>
        <w:tc>
          <w:tcPr>
            <w:tcW w:w="270" w:type="dxa"/>
          </w:tcPr>
          <w:p w14:paraId="05ACD71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2C4F748" w14:textId="68B27425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1,797</w:t>
            </w:r>
          </w:p>
        </w:tc>
        <w:tc>
          <w:tcPr>
            <w:tcW w:w="269" w:type="dxa"/>
          </w:tcPr>
          <w:p w14:paraId="694F622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74E8E1" w14:textId="32EF9B8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</w:tr>
      <w:tr w:rsidR="00040471" w:rsidRPr="00BF557E" w14:paraId="09B86289" w14:textId="77777777" w:rsidTr="00C92215">
        <w:tc>
          <w:tcPr>
            <w:tcW w:w="4140" w:type="dxa"/>
          </w:tcPr>
          <w:p w14:paraId="31A37719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1CCB61" w14:textId="5AE4A503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86,835</w:t>
            </w:r>
          </w:p>
        </w:tc>
        <w:tc>
          <w:tcPr>
            <w:tcW w:w="270" w:type="dxa"/>
          </w:tcPr>
          <w:p w14:paraId="56B3252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A505A3" w14:textId="274A98E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47,201</w:t>
            </w:r>
          </w:p>
        </w:tc>
        <w:tc>
          <w:tcPr>
            <w:tcW w:w="270" w:type="dxa"/>
          </w:tcPr>
          <w:p w14:paraId="22D6081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8015E4F" w14:textId="6DD0AEC0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86,816</w:t>
            </w:r>
          </w:p>
        </w:tc>
        <w:tc>
          <w:tcPr>
            <w:tcW w:w="269" w:type="dxa"/>
          </w:tcPr>
          <w:p w14:paraId="378BAB2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31E8B0" w14:textId="2D2EB1C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47,094</w:t>
            </w:r>
          </w:p>
        </w:tc>
      </w:tr>
      <w:tr w:rsidR="00040471" w:rsidRPr="00BF557E" w14:paraId="0F19A038" w14:textId="77777777" w:rsidTr="00E65305">
        <w:trPr>
          <w:trHeight w:val="215"/>
        </w:trPr>
        <w:tc>
          <w:tcPr>
            <w:tcW w:w="4140" w:type="dxa"/>
          </w:tcPr>
          <w:p w14:paraId="4A3E486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6D231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6EFC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88C23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0730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9AB23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7B3781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12E64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63B693BA" w14:textId="77777777" w:rsidTr="00C92215">
        <w:tc>
          <w:tcPr>
            <w:tcW w:w="4140" w:type="dxa"/>
          </w:tcPr>
          <w:p w14:paraId="006B4688" w14:textId="03743E1F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E7D8E0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F368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AD78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B446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8AEF7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910905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E9F6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1E54ACCE" w14:textId="77777777" w:rsidTr="00C92215">
        <w:tc>
          <w:tcPr>
            <w:tcW w:w="4140" w:type="dxa"/>
          </w:tcPr>
          <w:p w14:paraId="6E4E27D3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75AC103" w14:textId="0836A689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7FAB779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6C998" w14:textId="529803D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3540B6D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B3423B" w14:textId="323DE04B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69" w:type="dxa"/>
          </w:tcPr>
          <w:p w14:paraId="0E00890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5C934" w14:textId="35931FFE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040471" w:rsidRPr="00BF557E" w14:paraId="3AB8FC7A" w14:textId="77777777" w:rsidTr="00C92215">
        <w:tc>
          <w:tcPr>
            <w:tcW w:w="4140" w:type="dxa"/>
          </w:tcPr>
          <w:p w14:paraId="3176174E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A68D538" w14:textId="339F8F04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C87C9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F9B7F" w14:textId="2CD92501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D224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47951D7" w14:textId="359C0EA6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69" w:type="dxa"/>
          </w:tcPr>
          <w:p w14:paraId="4D45809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6318BD" w14:textId="683F2205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040471" w:rsidRPr="00BF557E" w14:paraId="3EB144FA" w14:textId="77777777" w:rsidTr="00C92215">
        <w:tc>
          <w:tcPr>
            <w:tcW w:w="4140" w:type="dxa"/>
          </w:tcPr>
          <w:p w14:paraId="65BAAAD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539B242" w14:textId="4B29D52E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51785CE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8FE17B" w14:textId="216D6A8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57C9F8E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5FCD13" w14:textId="6BD3FF5D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69" w:type="dxa"/>
          </w:tcPr>
          <w:p w14:paraId="484B537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653B" w14:textId="5909165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040471" w:rsidRPr="00BF557E" w14:paraId="5BE192F8" w14:textId="77777777" w:rsidTr="00C92215">
        <w:tc>
          <w:tcPr>
            <w:tcW w:w="4140" w:type="dxa"/>
          </w:tcPr>
          <w:p w14:paraId="31AFFBA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756A896" w14:textId="0C654172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628E57A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6C293" w14:textId="7D9CD51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2923276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AB04B0" w14:textId="55EE5F99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69" w:type="dxa"/>
          </w:tcPr>
          <w:p w14:paraId="6FDFBA3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7A77E" w14:textId="4CAB29D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040471" w:rsidRPr="00BF557E" w14:paraId="2E68E6E4" w14:textId="77777777" w:rsidTr="00C92215">
        <w:tc>
          <w:tcPr>
            <w:tcW w:w="4140" w:type="dxa"/>
          </w:tcPr>
          <w:p w14:paraId="77D01A38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8AC64A" w14:textId="09F983F4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37E5C6B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065A44" w14:textId="04A7027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5FC1A41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2C1DC55" w14:textId="0385F8C0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69" w:type="dxa"/>
          </w:tcPr>
          <w:p w14:paraId="022E5CA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56037" w14:textId="5D70672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040471" w:rsidRPr="00BF557E" w14:paraId="47CD59B0" w14:textId="77777777" w:rsidTr="00C92215">
        <w:tc>
          <w:tcPr>
            <w:tcW w:w="4140" w:type="dxa"/>
          </w:tcPr>
          <w:p w14:paraId="096E7932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C27C3" w14:textId="197B5523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1,249</w:t>
            </w:r>
          </w:p>
        </w:tc>
        <w:tc>
          <w:tcPr>
            <w:tcW w:w="270" w:type="dxa"/>
          </w:tcPr>
          <w:p w14:paraId="2EFE515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822C12" w14:textId="16152F9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1,432</w:t>
            </w:r>
          </w:p>
        </w:tc>
        <w:tc>
          <w:tcPr>
            <w:tcW w:w="270" w:type="dxa"/>
          </w:tcPr>
          <w:p w14:paraId="35E1AFB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E1EDF04" w14:textId="344814E4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1,887</w:t>
            </w:r>
          </w:p>
        </w:tc>
        <w:tc>
          <w:tcPr>
            <w:tcW w:w="269" w:type="dxa"/>
          </w:tcPr>
          <w:p w14:paraId="715E66A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427F2" w14:textId="3C324BC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2,190</w:t>
            </w:r>
          </w:p>
        </w:tc>
      </w:tr>
      <w:tr w:rsidR="00040471" w:rsidRPr="00BF557E" w14:paraId="60E9603F" w14:textId="77777777" w:rsidTr="00C92215">
        <w:tc>
          <w:tcPr>
            <w:tcW w:w="4140" w:type="dxa"/>
          </w:tcPr>
          <w:p w14:paraId="2BF6888F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1A4B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83D3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07CA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B1C8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A92960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4915CF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A71BF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158E875C" w14:textId="77777777" w:rsidTr="00C92215">
        <w:trPr>
          <w:trHeight w:val="341"/>
        </w:trPr>
        <w:tc>
          <w:tcPr>
            <w:tcW w:w="4140" w:type="dxa"/>
          </w:tcPr>
          <w:p w14:paraId="741E38A9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</w:tcPr>
          <w:p w14:paraId="46709B30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E5A93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E5A6F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28130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362B7C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D31FCA2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B5C68A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471" w:rsidRPr="00BF557E" w14:paraId="2A8BC0B4" w14:textId="77777777" w:rsidTr="00C92215">
        <w:tc>
          <w:tcPr>
            <w:tcW w:w="4140" w:type="dxa"/>
          </w:tcPr>
          <w:p w14:paraId="17EB8521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5EF903" w14:textId="17E0D607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383C08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7CFB98" w14:textId="709156B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CCAAE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7C4E144" w14:textId="61DE6E4E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6702D20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405F0F" w14:textId="05F3C75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40471" w:rsidRPr="00BF557E" w14:paraId="6D66A9A7" w14:textId="77777777" w:rsidTr="00C92215">
        <w:trPr>
          <w:trHeight w:val="233"/>
        </w:trPr>
        <w:tc>
          <w:tcPr>
            <w:tcW w:w="4140" w:type="dxa"/>
          </w:tcPr>
          <w:p w14:paraId="4E6C95C7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ACBB6" w14:textId="3A67D818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725C57B" w14:textId="77777777" w:rsidR="00040471" w:rsidRPr="00BF557E" w:rsidDel="00C4573B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15DAA6" w14:textId="6839A17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71D969" w14:textId="77777777" w:rsidR="00040471" w:rsidRPr="00BF557E" w:rsidDel="00C4573B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EAE7971" w14:textId="0FB1D9FE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6675DE42" w14:textId="77777777" w:rsidR="00040471" w:rsidRPr="00BF557E" w:rsidDel="00C4573B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DC6DA1" w14:textId="74342E0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040471" w:rsidRPr="00BF557E" w14:paraId="462BEA2E" w14:textId="77777777" w:rsidTr="00B4249A">
        <w:trPr>
          <w:trHeight w:val="368"/>
        </w:trPr>
        <w:tc>
          <w:tcPr>
            <w:tcW w:w="4140" w:type="dxa"/>
          </w:tcPr>
          <w:p w14:paraId="168768A7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C6813E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918A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14163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spacing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5EBE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57597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9107A6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3CC2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0471" w:rsidRPr="00BF557E" w14:paraId="6C3D8568" w14:textId="77777777" w:rsidTr="00C92215">
        <w:tc>
          <w:tcPr>
            <w:tcW w:w="4140" w:type="dxa"/>
          </w:tcPr>
          <w:p w14:paraId="1DC3C3C6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A3A4D55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59DE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69F13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spacing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169A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00008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220ACA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C87A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0471" w:rsidRPr="00BF557E" w14:paraId="1B531BA6" w14:textId="77777777" w:rsidTr="00C92215">
        <w:tc>
          <w:tcPr>
            <w:tcW w:w="4140" w:type="dxa"/>
          </w:tcPr>
          <w:p w14:paraId="0F33E24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7C0B5E" w14:textId="1E8E9B9B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CCE59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91E1C0" w14:textId="2BDBDC6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E462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8276532" w14:textId="58B41B52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69" w:type="dxa"/>
          </w:tcPr>
          <w:p w14:paraId="5A620D1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E55EB" w14:textId="4A7C785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040471" w:rsidRPr="00BF557E" w14:paraId="4ED1CAB7" w14:textId="77777777" w:rsidTr="00C92215">
        <w:tc>
          <w:tcPr>
            <w:tcW w:w="4140" w:type="dxa"/>
          </w:tcPr>
          <w:p w14:paraId="5E586BC5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12B54D0" w14:textId="37FABA9F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66166C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101D8" w14:textId="2CA40C7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EA06BC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B545104" w14:textId="701BC44E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6CB4F37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D4DE2" w14:textId="24214C6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040471" w:rsidRPr="00BF557E" w14:paraId="5B8011FE" w14:textId="77777777" w:rsidTr="00C92215">
        <w:tc>
          <w:tcPr>
            <w:tcW w:w="4140" w:type="dxa"/>
          </w:tcPr>
          <w:p w14:paraId="5DA4A74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B2EE25" w14:textId="3FDF76C5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B66CB9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9E65DB" w14:textId="0C7D0DA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4B66D4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58A49A1" w14:textId="526D0399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269" w:type="dxa"/>
          </w:tcPr>
          <w:p w14:paraId="6537785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113738" w14:textId="3B93E00C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1,011</w:t>
            </w:r>
          </w:p>
        </w:tc>
      </w:tr>
      <w:tr w:rsidR="00040471" w:rsidRPr="00BF557E" w14:paraId="0AEB4BDC" w14:textId="77777777" w:rsidTr="00C92215">
        <w:trPr>
          <w:trHeight w:val="159"/>
        </w:trPr>
        <w:tc>
          <w:tcPr>
            <w:tcW w:w="4140" w:type="dxa"/>
          </w:tcPr>
          <w:p w14:paraId="5B3F3562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EFD0F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0377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CE917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spacing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6B97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D53D0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94187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BEAC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471" w:rsidRPr="00BF557E" w14:paraId="7E3765A8" w14:textId="77777777" w:rsidTr="00C92215">
        <w:trPr>
          <w:trHeight w:val="159"/>
        </w:trPr>
        <w:tc>
          <w:tcPr>
            <w:tcW w:w="4140" w:type="dxa"/>
          </w:tcPr>
          <w:p w14:paraId="7FC9EFCA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101136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2AD3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CCCDEE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spacing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527D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FD58B5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E50542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B99FE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471" w:rsidRPr="00BF557E" w14:paraId="3A43874A" w14:textId="77777777" w:rsidTr="00C92215">
        <w:trPr>
          <w:trHeight w:val="159"/>
        </w:trPr>
        <w:tc>
          <w:tcPr>
            <w:tcW w:w="4140" w:type="dxa"/>
          </w:tcPr>
          <w:p w14:paraId="2E43E5F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DD9884B" w14:textId="352DA754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1D4EB07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D48B96" w14:textId="2EFB8A9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6AFBE8D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203095" w14:textId="79527D26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69" w:type="dxa"/>
          </w:tcPr>
          <w:p w14:paraId="36F4B20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F621B" w14:textId="43BAD0A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040471" w:rsidRPr="00BF557E" w14:paraId="2D13B139" w14:textId="77777777" w:rsidTr="00C92215">
        <w:trPr>
          <w:trHeight w:val="159"/>
        </w:trPr>
        <w:tc>
          <w:tcPr>
            <w:tcW w:w="4140" w:type="dxa"/>
          </w:tcPr>
          <w:p w14:paraId="4BAA07C9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F9850E" w14:textId="33790C98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25E8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11EDC" w14:textId="030128D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9B22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A3EF36" w14:textId="377D9DC2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71CC62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BAB34" w14:textId="70E3915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40471" w:rsidRPr="00BF557E" w14:paraId="2C32A58F" w14:textId="77777777" w:rsidTr="00C92215">
        <w:trPr>
          <w:trHeight w:val="166"/>
        </w:trPr>
        <w:tc>
          <w:tcPr>
            <w:tcW w:w="4140" w:type="dxa"/>
          </w:tcPr>
          <w:p w14:paraId="6782AE8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B6F1EB5" w14:textId="0A762F99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13,034</w:t>
            </w:r>
          </w:p>
        </w:tc>
        <w:tc>
          <w:tcPr>
            <w:tcW w:w="270" w:type="dxa"/>
          </w:tcPr>
          <w:p w14:paraId="10F9C42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78B39" w14:textId="5E87787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13,469</w:t>
            </w:r>
          </w:p>
        </w:tc>
        <w:tc>
          <w:tcPr>
            <w:tcW w:w="270" w:type="dxa"/>
          </w:tcPr>
          <w:p w14:paraId="45D4EF3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4EAAF5C" w14:textId="7B5FEF98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11,748</w:t>
            </w:r>
          </w:p>
        </w:tc>
        <w:tc>
          <w:tcPr>
            <w:tcW w:w="269" w:type="dxa"/>
          </w:tcPr>
          <w:p w14:paraId="0A5618B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FECF8" w14:textId="654B044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12,145</w:t>
            </w:r>
          </w:p>
        </w:tc>
      </w:tr>
      <w:tr w:rsidR="00040471" w:rsidRPr="00BF557E" w14:paraId="0027CD09" w14:textId="77777777" w:rsidTr="00C92215">
        <w:trPr>
          <w:trHeight w:val="166"/>
        </w:trPr>
        <w:tc>
          <w:tcPr>
            <w:tcW w:w="4140" w:type="dxa"/>
          </w:tcPr>
          <w:p w14:paraId="2E063305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E01903" w14:textId="4B300B40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362C6BE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3407EE" w14:textId="0E267E2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24212A3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75CC038" w14:textId="6D77400F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69" w:type="dxa"/>
          </w:tcPr>
          <w:p w14:paraId="2C46E81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228E6" w14:textId="09EF090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040471" w:rsidRPr="00BF557E" w14:paraId="30F826F8" w14:textId="77777777" w:rsidTr="00C92215">
        <w:trPr>
          <w:trHeight w:val="166"/>
        </w:trPr>
        <w:tc>
          <w:tcPr>
            <w:tcW w:w="4140" w:type="dxa"/>
          </w:tcPr>
          <w:p w14:paraId="11F17EB5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68E37" w14:textId="20DF035E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13,798</w:t>
            </w:r>
          </w:p>
        </w:tc>
        <w:tc>
          <w:tcPr>
            <w:tcW w:w="270" w:type="dxa"/>
          </w:tcPr>
          <w:p w14:paraId="42DABF7C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F0CC7D" w14:textId="75C34D4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14,272</w:t>
            </w:r>
          </w:p>
        </w:tc>
        <w:tc>
          <w:tcPr>
            <w:tcW w:w="270" w:type="dxa"/>
          </w:tcPr>
          <w:p w14:paraId="1CE1CC73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D6D26FB" w14:textId="362669D1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12,481</w:t>
            </w:r>
          </w:p>
        </w:tc>
        <w:tc>
          <w:tcPr>
            <w:tcW w:w="269" w:type="dxa"/>
          </w:tcPr>
          <w:p w14:paraId="7F7D1E6E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056B73" w14:textId="323B36F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12,913</w:t>
            </w:r>
          </w:p>
        </w:tc>
      </w:tr>
      <w:tr w:rsidR="00040471" w:rsidRPr="00BF557E" w14:paraId="345A8B4D" w14:textId="77777777" w:rsidTr="00C92215">
        <w:trPr>
          <w:trHeight w:val="166"/>
        </w:trPr>
        <w:tc>
          <w:tcPr>
            <w:tcW w:w="4140" w:type="dxa"/>
          </w:tcPr>
          <w:p w14:paraId="3AFBCC3D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D7195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364D7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03DD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1EBC7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7BEF67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4018CB9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03AB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52656041" w14:textId="77777777" w:rsidTr="00C92215">
        <w:trPr>
          <w:trHeight w:val="166"/>
        </w:trPr>
        <w:tc>
          <w:tcPr>
            <w:tcW w:w="4140" w:type="dxa"/>
          </w:tcPr>
          <w:p w14:paraId="109EE19E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3A42194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193F0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25266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FB49A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200811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8642C3D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1E97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1D39844B" w14:textId="77777777" w:rsidTr="00C92215">
        <w:trPr>
          <w:trHeight w:val="166"/>
        </w:trPr>
        <w:tc>
          <w:tcPr>
            <w:tcW w:w="4140" w:type="dxa"/>
          </w:tcPr>
          <w:p w14:paraId="162A6D0A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5E0C9" w14:textId="57539087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AD7C27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0A4D6" w14:textId="7814456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04FDA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4443B2E" w14:textId="2B8A3356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1,216</w:t>
            </w:r>
          </w:p>
        </w:tc>
        <w:tc>
          <w:tcPr>
            <w:tcW w:w="269" w:type="dxa"/>
          </w:tcPr>
          <w:p w14:paraId="089F3D83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079059" w14:textId="773056F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2,612</w:t>
            </w:r>
          </w:p>
        </w:tc>
      </w:tr>
      <w:tr w:rsidR="00040471" w:rsidRPr="00BF557E" w14:paraId="3A68F84F" w14:textId="77777777" w:rsidTr="00C92215">
        <w:trPr>
          <w:trHeight w:val="166"/>
        </w:trPr>
        <w:tc>
          <w:tcPr>
            <w:tcW w:w="4140" w:type="dxa"/>
          </w:tcPr>
          <w:p w14:paraId="4295028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8F6B68" w14:textId="3BDC6AA7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18579D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E5EBEA" w14:textId="3CB81CB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84D97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6E59509" w14:textId="208D0159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1,216</w:t>
            </w:r>
          </w:p>
        </w:tc>
        <w:tc>
          <w:tcPr>
            <w:tcW w:w="269" w:type="dxa"/>
          </w:tcPr>
          <w:p w14:paraId="40936BC9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ADEF9" w14:textId="14861D0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2,612</w:t>
            </w:r>
          </w:p>
        </w:tc>
      </w:tr>
      <w:tr w:rsidR="00040471" w:rsidRPr="00BF557E" w14:paraId="3B1DAFBA" w14:textId="77777777" w:rsidTr="00C92215">
        <w:trPr>
          <w:trHeight w:val="166"/>
        </w:trPr>
        <w:tc>
          <w:tcPr>
            <w:tcW w:w="4140" w:type="dxa"/>
          </w:tcPr>
          <w:p w14:paraId="680AC04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7FF60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E6340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202801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7E2B8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4C17ED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E2AE6D3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E610C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4BEB336B" w14:textId="77777777" w:rsidTr="00C92215">
        <w:trPr>
          <w:trHeight w:val="166"/>
        </w:trPr>
        <w:tc>
          <w:tcPr>
            <w:tcW w:w="4140" w:type="dxa"/>
          </w:tcPr>
          <w:p w14:paraId="7CEB56D2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sz w:val="30"/>
                <w:szCs w:val="30"/>
              </w:rPr>
              <w:br w:type="page"/>
            </w: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B6EB7D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F8F32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52DC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A2978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C5DC4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A14B8A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BD79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471" w:rsidRPr="00BF557E" w14:paraId="39057154" w14:textId="77777777" w:rsidTr="00C92215">
        <w:trPr>
          <w:trHeight w:val="166"/>
        </w:trPr>
        <w:tc>
          <w:tcPr>
            <w:tcW w:w="4140" w:type="dxa"/>
          </w:tcPr>
          <w:p w14:paraId="19206F1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53337B" w14:textId="11F459D2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EAB2E6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DE0AC1" w14:textId="7E31B83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F68DA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A764BC2" w14:textId="214A8C32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76,897</w:t>
            </w:r>
          </w:p>
        </w:tc>
        <w:tc>
          <w:tcPr>
            <w:tcW w:w="269" w:type="dxa"/>
          </w:tcPr>
          <w:p w14:paraId="07454625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A0A5CD" w14:textId="36EC80D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51,684</w:t>
            </w:r>
          </w:p>
        </w:tc>
      </w:tr>
      <w:tr w:rsidR="00040471" w:rsidRPr="00BF557E" w14:paraId="1E2740A4" w14:textId="77777777" w:rsidTr="00672EBB">
        <w:trPr>
          <w:trHeight w:val="166"/>
        </w:trPr>
        <w:tc>
          <w:tcPr>
            <w:tcW w:w="4140" w:type="dxa"/>
          </w:tcPr>
          <w:p w14:paraId="20D984C6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C770ED" w14:textId="662675E6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41B80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DFCA74" w14:textId="547446B5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668C85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D29B5FD" w14:textId="6296512F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76,897</w:t>
            </w:r>
          </w:p>
        </w:tc>
        <w:tc>
          <w:tcPr>
            <w:tcW w:w="269" w:type="dxa"/>
          </w:tcPr>
          <w:p w14:paraId="5437856C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066A41" w14:textId="2A186A5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51,684</w:t>
            </w:r>
          </w:p>
        </w:tc>
      </w:tr>
      <w:tr w:rsidR="00040471" w:rsidRPr="00BF557E" w14:paraId="46B26A22" w14:textId="77777777" w:rsidTr="00672EBB">
        <w:trPr>
          <w:trHeight w:val="166"/>
        </w:trPr>
        <w:tc>
          <w:tcPr>
            <w:tcW w:w="4140" w:type="dxa"/>
          </w:tcPr>
          <w:p w14:paraId="51721907" w14:textId="311CB0A3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70B92" w14:textId="6C85E3A0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39456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1E9F35" w14:textId="26048A5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E6051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251AF69" w14:textId="3BB55045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2C31A86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DD6D2F" w14:textId="05B44D1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(835)</w:t>
            </w:r>
          </w:p>
        </w:tc>
      </w:tr>
      <w:tr w:rsidR="00040471" w:rsidRPr="00BF557E" w14:paraId="6D387844" w14:textId="77777777" w:rsidTr="00672EBB">
        <w:trPr>
          <w:trHeight w:val="166"/>
        </w:trPr>
        <w:tc>
          <w:tcPr>
            <w:tcW w:w="4140" w:type="dxa"/>
          </w:tcPr>
          <w:p w14:paraId="1DBC60E1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DD61D7" w14:textId="677A609E" w:rsidR="00040471" w:rsidRPr="00BF557E" w:rsidRDefault="006955E7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FF6798" w14:textId="77777777" w:rsidR="00040471" w:rsidRPr="00BF557E" w:rsidDel="00C4573B" w:rsidRDefault="00040471" w:rsidP="000404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spacing w:line="240" w:lineRule="auto"/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362109" w14:textId="173D29A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E48FD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862C8FC" w14:textId="345B586E" w:rsidR="00040471" w:rsidRPr="00BF557E" w:rsidRDefault="003E4069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76,897</w:t>
            </w:r>
          </w:p>
        </w:tc>
        <w:tc>
          <w:tcPr>
            <w:tcW w:w="269" w:type="dxa"/>
          </w:tcPr>
          <w:p w14:paraId="20C5326E" w14:textId="77777777" w:rsidR="00040471" w:rsidRPr="00BF557E" w:rsidDel="00C4573B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2C795B" w14:textId="70FE621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50,849</w:t>
            </w:r>
          </w:p>
        </w:tc>
      </w:tr>
    </w:tbl>
    <w:p w14:paraId="1CD35732" w14:textId="09ABC5ED" w:rsidR="00040471" w:rsidRPr="00BF557E" w:rsidRDefault="00040471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DD4BD69" w14:textId="77777777" w:rsidR="00040471" w:rsidRPr="00BF557E" w:rsidRDefault="0004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F557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8AE8F28" w14:textId="6DC79606" w:rsidR="00392039" w:rsidRPr="00BF557E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F557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6B740E73" w14:textId="77777777" w:rsidR="00755A56" w:rsidRPr="00BF557E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7D766F8" w14:textId="2DE2F754" w:rsidR="00C9272E" w:rsidRPr="00BF557E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5634B" w:rsidRPr="00BF557E">
        <w:rPr>
          <w:rFonts w:ascii="Angsana New" w:hAnsi="Angsana New" w:hint="cs"/>
          <w:sz w:val="30"/>
          <w:szCs w:val="30"/>
        </w:rPr>
        <w:t>3</w:t>
      </w:r>
      <w:r w:rsidR="00E5634B" w:rsidRPr="00BF557E">
        <w:rPr>
          <w:rFonts w:ascii="Angsana New" w:hAnsi="Angsana New"/>
          <w:sz w:val="30"/>
          <w:szCs w:val="30"/>
        </w:rPr>
        <w:t>0</w:t>
      </w:r>
      <w:r w:rsidR="00E5634B" w:rsidRPr="00BF557E">
        <w:rPr>
          <w:rFonts w:ascii="Angsana New" w:hAnsi="Angsana New" w:hint="cs"/>
          <w:sz w:val="30"/>
          <w:szCs w:val="30"/>
        </w:rPr>
        <w:t xml:space="preserve"> </w:t>
      </w:r>
      <w:r w:rsidR="00040471" w:rsidRPr="00BF557E">
        <w:rPr>
          <w:rFonts w:ascii="Angsana New" w:hAnsi="Angsana New" w:hint="cs"/>
          <w:sz w:val="30"/>
          <w:szCs w:val="30"/>
          <w:cs/>
        </w:rPr>
        <w:t>กันยา</w:t>
      </w:r>
      <w:r w:rsidR="00E5634B" w:rsidRPr="00BF557E">
        <w:rPr>
          <w:rFonts w:ascii="Angsana New" w:hAnsi="Angsana New" w:hint="cs"/>
          <w:sz w:val="30"/>
          <w:szCs w:val="30"/>
          <w:cs/>
        </w:rPr>
        <w:t>ยน</w:t>
      </w:r>
      <w:r w:rsidR="00E5634B" w:rsidRPr="00BF557E">
        <w:rPr>
          <w:rFonts w:ascii="Angsana New" w:hAnsi="Angsana New" w:hint="cs"/>
          <w:sz w:val="30"/>
          <w:szCs w:val="30"/>
        </w:rPr>
        <w:t xml:space="preserve"> </w:t>
      </w:r>
      <w:r w:rsidRPr="00BF557E">
        <w:rPr>
          <w:rFonts w:ascii="Angsana New" w:hAnsi="Angsana New" w:hint="cs"/>
          <w:sz w:val="30"/>
          <w:szCs w:val="30"/>
        </w:rPr>
        <w:t>256</w:t>
      </w:r>
      <w:r w:rsidR="005C201E" w:rsidRPr="00BF557E">
        <w:rPr>
          <w:rFonts w:ascii="Angsana New" w:hAnsi="Angsana New"/>
          <w:sz w:val="30"/>
          <w:szCs w:val="30"/>
        </w:rPr>
        <w:t>8</w:t>
      </w:r>
      <w:r w:rsidRPr="00BF557E">
        <w:rPr>
          <w:rFonts w:ascii="Angsana New" w:hAnsi="Angsana New" w:hint="cs"/>
          <w:sz w:val="30"/>
          <w:szCs w:val="30"/>
        </w:rPr>
        <w:t xml:space="preserve"> </w:t>
      </w:r>
      <w:r w:rsidR="00F2242F" w:rsidRPr="00BF557E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36E9023B" w14:textId="77777777" w:rsidR="00850318" w:rsidRPr="00BF557E" w:rsidRDefault="00850318" w:rsidP="008E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22E9880E" w14:textId="77777777" w:rsidR="00F8212E" w:rsidRPr="00BF557E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F557E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74154EA2" w14:textId="77777777" w:rsidR="00F8212E" w:rsidRPr="00BF557E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บริษัทมีสัญญาซื้อขายโพรพิลีนรวมจำนวน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2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ฉบับ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โดยตามสัญญาแต่ละฉบับกำหนดราคาขายอ้างอิงจากราคาเม็ดพลาสติกโพลิโพรพิลีนและราคาโพรพิลีนในตลาดโลก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10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ถึง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15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2573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2580</w:t>
      </w:r>
    </w:p>
    <w:p w14:paraId="70769CFA" w14:textId="77777777" w:rsidR="00F8212E" w:rsidRPr="00BF557E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677DE861" w14:textId="77777777" w:rsidR="00827A3E" w:rsidRPr="00BF557E" w:rsidRDefault="00827A3E" w:rsidP="00827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F557E">
        <w:rPr>
          <w:rFonts w:ascii="Angsana New" w:hAnsi="Angsana New" w:hint="cs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6448BCAF" w14:textId="77777777" w:rsidR="00827A3E" w:rsidRPr="00BF557E" w:rsidRDefault="00827A3E" w:rsidP="00827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>บริษัทมีสัญญาการจำหน่ายสาธารณูปการจำนวน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8 </w:t>
      </w:r>
      <w:r w:rsidRPr="00BF557E">
        <w:rPr>
          <w:rFonts w:ascii="Angsana New" w:hAnsi="Angsana New" w:hint="cs"/>
          <w:sz w:val="30"/>
          <w:szCs w:val="30"/>
          <w:cs/>
        </w:rPr>
        <w:t>ฉบับ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เพื่อจำหน่ายสาธารณูปการต่าง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ๆ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เช่น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ไฟฟ้า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ไอน้ำ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และน้ำปรับสภาพ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สัญญามีระยะเวลาตั้งแต่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12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ถึง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22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9 </w:t>
      </w:r>
      <w:r w:rsidRPr="00BF557E">
        <w:rPr>
          <w:rFonts w:ascii="Angsana New" w:hAnsi="Angsana New" w:hint="cs"/>
          <w:sz w:val="30"/>
          <w:szCs w:val="30"/>
          <w:cs/>
        </w:rPr>
        <w:t>เดือน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2571 </w:t>
      </w:r>
      <w:r w:rsidRPr="00BF557E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2581</w:t>
      </w:r>
    </w:p>
    <w:p w14:paraId="557B718B" w14:textId="77777777" w:rsidR="00827A3E" w:rsidRPr="00BF557E" w:rsidRDefault="00827A3E" w:rsidP="00827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BBFD7E1" w14:textId="77777777" w:rsidR="00827A3E" w:rsidRPr="00BF557E" w:rsidRDefault="00827A3E" w:rsidP="00827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บริษัทและบริษัทย่อยหลายแห่งมีสัญญาซื้อขายไฟฟ้า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ไอน้ำและน้ำเพื่อการอุตสาหกรรมจำนวนหลายฉบับกับกิจการที่เกี่ยวข้องกัน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 </w:t>
      </w:r>
      <w:r w:rsidRPr="00BF557E">
        <w:rPr>
          <w:rFonts w:ascii="Angsana New" w:hAnsi="Angsana New" w:hint="cs"/>
          <w:sz w:val="30"/>
          <w:szCs w:val="30"/>
          <w:cs/>
        </w:rPr>
        <w:t>แห่ง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สัญญามีระยะเวลาตั้งแต่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6 </w:t>
      </w:r>
      <w:r w:rsidRPr="00BF557E">
        <w:rPr>
          <w:rFonts w:ascii="Angsana New" w:hAnsi="Angsana New" w:hint="cs"/>
          <w:sz w:val="30"/>
          <w:szCs w:val="30"/>
          <w:cs/>
        </w:rPr>
        <w:t>เดือน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ถึง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25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และจะมีผลสิ้นสุดในช่วงเดือนมีนาคม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2569 </w:t>
      </w:r>
      <w:r w:rsidRPr="00BF557E">
        <w:rPr>
          <w:rFonts w:ascii="Angsana New" w:hAnsi="Angsana New" w:hint="cs"/>
          <w:sz w:val="30"/>
          <w:szCs w:val="30"/>
          <w:cs/>
        </w:rPr>
        <w:t>ถึงเดือนมิถุนายน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2588 </w:t>
      </w:r>
      <w:r w:rsidRPr="00BF557E">
        <w:rPr>
          <w:rFonts w:ascii="Angsana New" w:hAnsi="Angsana New" w:hint="cs"/>
          <w:sz w:val="30"/>
          <w:szCs w:val="30"/>
          <w:cs/>
        </w:rPr>
        <w:t>และสัญญาอีกฉบับจะมีผลบังคับต่อเนื่องโดยอัตโนมัติ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3B51905E" w14:textId="77777777" w:rsidR="00827A3E" w:rsidRPr="00BF557E" w:rsidRDefault="00827A3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171140A" w14:textId="77777777" w:rsidR="00F8212E" w:rsidRPr="00BF557E" w:rsidRDefault="00F8212E" w:rsidP="00F8212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F557E">
        <w:rPr>
          <w:rFonts w:ascii="Angsana New" w:hAnsi="Angsana New" w:hint="cs"/>
          <w:i/>
          <w:iCs/>
          <w:sz w:val="30"/>
          <w:szCs w:val="30"/>
          <w:cs/>
        </w:rPr>
        <w:t>สัญญาจัดหาน้ำมันดิบและวัตถุดิบอื่นระยะยาว</w:t>
      </w:r>
    </w:p>
    <w:p w14:paraId="3A1A88CB" w14:textId="77777777" w:rsidR="00F8212E" w:rsidRPr="00BF557E" w:rsidRDefault="00F8212E" w:rsidP="00F8212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>บริษัทมีสัญญาจัดหาน้ำมันดิบและวัตถุดิบอื่นจำนวน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 </w:t>
      </w:r>
      <w:r w:rsidRPr="00BF557E">
        <w:rPr>
          <w:rFonts w:ascii="Angsana New" w:hAnsi="Angsana New" w:hint="cs"/>
          <w:sz w:val="30"/>
          <w:szCs w:val="30"/>
          <w:cs/>
        </w:rPr>
        <w:t>ฉบับกับบริษัทใหญ่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โดยตามสัญญากำหนดราคาอิงตามราคาตลาดของน้ำมันดิบและวัตถุดิบอื่น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สัญญาฉบับหนึ่งมีระยะเวลา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18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ซึ่งต่อมาได้มีผลบังคับต่อเนื่องโดยอัตโนมัติและจะมีผลสิ้นสุดในเดือนกุมภาพันธ์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2569 </w:t>
      </w:r>
      <w:r w:rsidRPr="00BF557E">
        <w:rPr>
          <w:rFonts w:ascii="Angsana New" w:hAnsi="Angsana New" w:hint="cs"/>
          <w:sz w:val="30"/>
          <w:szCs w:val="30"/>
          <w:cs/>
        </w:rPr>
        <w:t>และสัญญาอีกฉบับหนี่งมีระยะเวลา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20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ซึ่งต่อมาได้มีผลบังคับต่อเนื่องโดยอัตโนมัติและจะมีผลสิ้นสุดในเดือนธันวาคม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2568 </w:t>
      </w:r>
      <w:r w:rsidRPr="00BF557E">
        <w:rPr>
          <w:rFonts w:ascii="Angsana New" w:hAnsi="Angsana New" w:hint="cs"/>
          <w:sz w:val="30"/>
          <w:szCs w:val="30"/>
          <w:cs/>
        </w:rPr>
        <w:t>ทั้งนี้สัญญาทั้ง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 </w:t>
      </w:r>
      <w:r w:rsidRPr="00BF557E">
        <w:rPr>
          <w:rFonts w:ascii="Angsana New" w:hAnsi="Angsana New" w:hint="cs"/>
          <w:sz w:val="30"/>
          <w:szCs w:val="30"/>
          <w:cs/>
        </w:rPr>
        <w:t>ฉบับจะมีผลบังคับต่อเนื่องโดยอัตโนมัติ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27877893" w14:textId="388797EC" w:rsidR="00827A3E" w:rsidRPr="00BF557E" w:rsidRDefault="00827A3E" w:rsidP="00827A3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330C7D21" w14:textId="77777777" w:rsidR="00827A3E" w:rsidRPr="00BF557E" w:rsidRDefault="00827A3E" w:rsidP="00827A3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BF557E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สัญญาความร่วมมือทางธุรกิจ</w:t>
      </w:r>
      <w:r w:rsidRPr="00BF557E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 </w:t>
      </w:r>
    </w:p>
    <w:p w14:paraId="01292446" w14:textId="77777777" w:rsidR="00827A3E" w:rsidRPr="00BF557E" w:rsidRDefault="00827A3E" w:rsidP="00827A3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>บริษัทเข้าทำสัญญาในการให้ความร่วมมือทางธุรกิจกับบริษัทใหญ่เพื่อกำหนดหลักเกณฑ์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เงื่อนไข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และแนวทางปฏิบัติในการขยายระยะเวลาการชำระเงินค่าน้ำมันดิบและวัตถุดิบอื่น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จากเดิม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90 </w:t>
      </w:r>
      <w:r w:rsidRPr="00BF557E">
        <w:rPr>
          <w:rFonts w:ascii="Angsana New" w:hAnsi="Angsana New" w:hint="cs"/>
          <w:sz w:val="30"/>
          <w:szCs w:val="30"/>
          <w:cs/>
        </w:rPr>
        <w:t>วัน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เป็นไม่เกิน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150 </w:t>
      </w:r>
      <w:r w:rsidRPr="00BF557E">
        <w:rPr>
          <w:rFonts w:ascii="Angsana New" w:hAnsi="Angsana New" w:hint="cs"/>
          <w:sz w:val="30"/>
          <w:szCs w:val="30"/>
          <w:cs/>
        </w:rPr>
        <w:t>วัน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8 </w:t>
      </w:r>
      <w:r w:rsidRPr="00BF557E">
        <w:rPr>
          <w:rFonts w:ascii="Angsana New" w:hAnsi="Angsana New" w:hint="cs"/>
          <w:sz w:val="30"/>
          <w:szCs w:val="30"/>
          <w:cs/>
        </w:rPr>
        <w:t>เดือน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นับตั้งแต่วันที่สัญญามีผลบังคับใช้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2568</w:t>
      </w:r>
    </w:p>
    <w:p w14:paraId="474EBF44" w14:textId="77777777" w:rsidR="00827A3E" w:rsidRPr="00BF557E" w:rsidRDefault="00827A3E" w:rsidP="00827A3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6DCB2F48" w14:textId="77777777" w:rsidR="00827A3E" w:rsidRPr="00BF557E" w:rsidRDefault="00827A3E" w:rsidP="00827A3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143AC30" w14:textId="77777777" w:rsidR="00827A3E" w:rsidRPr="00BF557E" w:rsidRDefault="00827A3E" w:rsidP="00827A3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1595C0F" w14:textId="77777777" w:rsidR="00F8212E" w:rsidRPr="00BF557E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Hlk195779631"/>
      <w:r w:rsidRPr="00BF557E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สัญญาป้องกันความเสี่ยงของราคาน้ำมันดิบคงเหลือ</w:t>
      </w:r>
    </w:p>
    <w:p w14:paraId="2C2D5F00" w14:textId="75666D29" w:rsidR="00F8212E" w:rsidRPr="00BF557E" w:rsidRDefault="00F8212E" w:rsidP="00F8212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เพื่อป้องกันความเสี่ยงด้านราค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ณ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วันที่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30 </w:t>
      </w:r>
      <w:r w:rsidR="00040471" w:rsidRPr="00BF557E">
        <w:rPr>
          <w:rFonts w:ascii="Angsana New" w:hAnsi="Angsana New" w:hint="cs"/>
          <w:sz w:val="30"/>
          <w:szCs w:val="30"/>
          <w:cs/>
        </w:rPr>
        <w:t>กันยา</w:t>
      </w:r>
      <w:r w:rsidRPr="00BF557E">
        <w:rPr>
          <w:rFonts w:ascii="Angsana New" w:hAnsi="Angsana New" w:hint="cs"/>
          <w:sz w:val="30"/>
          <w:szCs w:val="30"/>
          <w:cs/>
        </w:rPr>
        <w:t>ยน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2568 </w:t>
      </w:r>
      <w:r w:rsidRPr="00BF557E">
        <w:rPr>
          <w:rFonts w:ascii="Angsana New" w:hAnsi="Angsana New" w:hint="cs"/>
          <w:sz w:val="30"/>
          <w:szCs w:val="30"/>
          <w:cs/>
        </w:rPr>
        <w:t>บริษัทมีปริมาณน้ำมันภายใต้สัญญาดังกล่าวจำนวน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="00827A3E" w:rsidRPr="00BF557E">
        <w:rPr>
          <w:rFonts w:ascii="Angsana New" w:hAnsi="Angsana New"/>
          <w:sz w:val="30"/>
          <w:szCs w:val="30"/>
        </w:rPr>
        <w:t xml:space="preserve">75,000 </w:t>
      </w:r>
      <w:r w:rsidRPr="00BF557E">
        <w:rPr>
          <w:rFonts w:ascii="Angsana New" w:hAnsi="Angsana New"/>
          <w:sz w:val="30"/>
          <w:szCs w:val="30"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บาร์เรล</w:t>
      </w:r>
    </w:p>
    <w:bookmarkEnd w:id="3"/>
    <w:p w14:paraId="63A25BA3" w14:textId="77777777" w:rsidR="00F8212E" w:rsidRPr="00BF557E" w:rsidRDefault="00F8212E" w:rsidP="00F8212E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66A277D8" w14:textId="77777777" w:rsidR="00F8212E" w:rsidRPr="00BF557E" w:rsidRDefault="00F8212E" w:rsidP="00F821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BF557E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01DC8E70" w14:textId="1AE1FF67" w:rsidR="00F8212E" w:rsidRPr="00BF557E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บริษัทใหญ่และกิจการที่เกี่ยวข้องกันหลายแห่ง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>1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 xml:space="preserve">   โดยสัญญามีผลสิ้นสุดในช่วงเดือนธันวาคม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>2568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ถึงเดือนมีนาคม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>2569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551008F" w14:textId="77777777" w:rsidR="00F8212E" w:rsidRPr="00BF557E" w:rsidRDefault="00F8212E" w:rsidP="00F8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0F8F2554" w14:textId="77777777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F557E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33F5E318" w14:textId="52921173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2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3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 xml:space="preserve">   โดยมีวงเงินกู้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20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7B15E074" w14:textId="217B71D8" w:rsidR="00040471" w:rsidRPr="00BF557E" w:rsidRDefault="0004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150AFD7" w14:textId="1B8C41AD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2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="007B55AE" w:rsidRPr="00BF557E">
        <w:rPr>
          <w:rFonts w:ascii="Angsana New" w:hAnsi="Angsana New"/>
          <w:spacing w:val="-2"/>
          <w:sz w:val="30"/>
          <w:szCs w:val="30"/>
        </w:rPr>
        <w:t xml:space="preserve">    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วงเงินกู้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47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5F767B95" w14:textId="77777777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6FF0F9" w14:textId="3A3D8667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บริษัทมีสัญญาเงินให้กู้ยืมระยะ</w:t>
      </w:r>
      <w:r w:rsidR="00DC6D71" w:rsidRPr="00BF557E">
        <w:rPr>
          <w:rFonts w:ascii="Angsana New" w:hAnsi="Angsana New" w:hint="cs"/>
          <w:spacing w:val="-2"/>
          <w:sz w:val="30"/>
          <w:szCs w:val="30"/>
          <w:cs/>
        </w:rPr>
        <w:t>ยาว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ซึ่งไม่มีหลักประกัน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1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4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 xml:space="preserve">    โดยมีวงเงินกู้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3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647C653C" w14:textId="77777777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3449467" w14:textId="758C9AC6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บริษัทมีสัญญาเงินให้กู้ยืมซึ่งไม่มีหลักประกัน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โดยมีวงเงินกู้รวม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206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B55AE" w:rsidRPr="00BF557E">
        <w:rPr>
          <w:rFonts w:ascii="Angsana New" w:hAnsi="Angsana New"/>
          <w:spacing w:val="-2"/>
          <w:sz w:val="30"/>
          <w:szCs w:val="30"/>
        </w:rPr>
        <w:t xml:space="preserve">      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โดยประกอบด้วย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3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วงเงิน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มีอายุสัญญา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1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6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, 2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6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, 4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3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</w:p>
    <w:p w14:paraId="48FDF295" w14:textId="77777777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1501CB0" w14:textId="08E72724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บริษัทมีสัญญาเงินให้กู้ยืมระยะสั้นซึ่งไม่มีหลักประกัน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11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 xml:space="preserve">         โดยมีวงเงินกู้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21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09696E9F" w14:textId="77777777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C585B5" w14:textId="0F69AE94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บริษัทมีสัญญาเงินให้กู้ยืมระยะสั้นซึ่งไม่มีหลักประกัน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86C2A" w:rsidRPr="00BF557E">
        <w:rPr>
          <w:rFonts w:ascii="Angsana New" w:hAnsi="Angsana New"/>
          <w:spacing w:val="-2"/>
          <w:sz w:val="30"/>
          <w:szCs w:val="30"/>
        </w:rPr>
        <w:t>10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แก่กิจการที่เกี่ยวข้องกันแห่งหนึ่ง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 xml:space="preserve">        โดยมีวงเงินกู้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86C2A" w:rsidRPr="00BF557E">
        <w:rPr>
          <w:rFonts w:ascii="Angsana New" w:hAnsi="Angsana New"/>
          <w:spacing w:val="-2"/>
          <w:sz w:val="30"/>
          <w:szCs w:val="30"/>
        </w:rPr>
        <w:t>29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ล้านยูโร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6729D32D" w14:textId="77777777" w:rsidR="00827A3E" w:rsidRPr="00BF557E" w:rsidRDefault="00827A3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D284382" w14:textId="77777777" w:rsidR="00827A3E" w:rsidRPr="00BF557E" w:rsidRDefault="00827A3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83440A3" w14:textId="77777777" w:rsidR="00827A3E" w:rsidRPr="00BF557E" w:rsidRDefault="00827A3E" w:rsidP="00827A3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lastRenderedPageBreak/>
        <w:t>บริษัทมีสัญญาเงินกู้ยืมระยะสั้นโดยการใช้บริการโอนเงินระหว่างบัญชีผ่านระบบ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LMS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ซึ่งไม่มีหลักประกันอายุสัญญา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3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จากกิจการที่เกี่ยวข้องกัน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7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90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ล้านบาทถึง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1,500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BIBOR O/N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ลบส่วนต่างอัตราดอกเบี้ย</w:t>
      </w:r>
    </w:p>
    <w:p w14:paraId="37A098F6" w14:textId="77777777" w:rsidR="00827A3E" w:rsidRPr="00BF557E" w:rsidRDefault="00827A3E" w:rsidP="00827A3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718F6DA" w14:textId="292C3437" w:rsidR="00827A3E" w:rsidRPr="00BF557E" w:rsidRDefault="00827A3E" w:rsidP="00827A3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วงเงิน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86C2A" w:rsidRPr="00BF557E">
        <w:rPr>
          <w:rFonts w:ascii="Angsana New" w:hAnsi="Angsana New"/>
          <w:spacing w:val="-2"/>
          <w:sz w:val="30"/>
          <w:szCs w:val="30"/>
        </w:rPr>
        <w:t>599</w:t>
      </w:r>
      <w:r w:rsidRPr="00BF557E">
        <w:rPr>
          <w:rFonts w:ascii="Angsana New" w:hAnsi="Angsana New"/>
          <w:spacing w:val="-2"/>
          <w:sz w:val="30"/>
          <w:szCs w:val="30"/>
          <w:cs/>
        </w:rPr>
        <w:t>.</w:t>
      </w:r>
      <w:r w:rsidR="00186C2A" w:rsidRPr="00BF557E">
        <w:rPr>
          <w:rFonts w:ascii="Angsana New" w:hAnsi="Angsana New"/>
          <w:spacing w:val="-2"/>
          <w:sz w:val="30"/>
          <w:szCs w:val="30"/>
        </w:rPr>
        <w:t>77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ล้านเหรียญสหรัฐฯ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จากกิจการที่เกี่ยวข้องกัน</w:t>
      </w:r>
      <w:r w:rsidR="00F72B40" w:rsidRPr="00BF557E">
        <w:rPr>
          <w:rFonts w:ascii="Angsana New" w:hAnsi="Angsana New"/>
          <w:spacing w:val="-2"/>
          <w:sz w:val="30"/>
          <w:szCs w:val="30"/>
        </w:rPr>
        <w:t xml:space="preserve">   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เงินกู้ยืมดังกล่าวมีอัตราดอกเบี้ยคงที่</w:t>
      </w:r>
    </w:p>
    <w:p w14:paraId="03C2C8BD" w14:textId="77777777" w:rsidR="00827A3E" w:rsidRPr="00BF557E" w:rsidRDefault="00827A3E" w:rsidP="00827A3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29BAF55" w14:textId="542160A2" w:rsidR="00827A3E" w:rsidRPr="00BF557E" w:rsidRDefault="00827A3E" w:rsidP="00827A3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วงเงิน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86C2A" w:rsidRPr="00BF557E">
        <w:rPr>
          <w:rFonts w:ascii="Angsana New" w:hAnsi="Angsana New"/>
          <w:spacing w:val="-2"/>
          <w:sz w:val="30"/>
          <w:szCs w:val="30"/>
        </w:rPr>
        <w:t>500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ล้านเหรียญสหรัฐฯ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จากกิจการที่เกี่ยวข้องกันแห่งหนึ่ง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เงินกู้ยืมดังกล่าวมีอัตราดอกเบี้ยคงที่</w:t>
      </w:r>
    </w:p>
    <w:p w14:paraId="30A73038" w14:textId="77777777" w:rsidR="00F8212E" w:rsidRPr="00BF557E" w:rsidRDefault="00F8212E" w:rsidP="00F8212E">
      <w:pPr>
        <w:pStyle w:val="BodyText"/>
        <w:spacing w:after="0" w:line="240" w:lineRule="auto"/>
        <w:ind w:right="-43"/>
        <w:jc w:val="thaiDistribute"/>
        <w:rPr>
          <w:rFonts w:ascii="Angsana New" w:hAnsi="Angsana New"/>
          <w:strike/>
          <w:spacing w:val="-2"/>
          <w:sz w:val="30"/>
          <w:szCs w:val="30"/>
        </w:rPr>
      </w:pPr>
    </w:p>
    <w:p w14:paraId="18F1A86A" w14:textId="69F1050C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Inter-Company Borrowing &amp; Lending : ICBL)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กับกิจการที่</w:t>
      </w:r>
      <w:r w:rsidR="00F72B40" w:rsidRPr="00BF557E">
        <w:rPr>
          <w:rFonts w:ascii="Angsana New" w:hAnsi="Angsana New"/>
          <w:spacing w:val="-2"/>
          <w:sz w:val="30"/>
          <w:szCs w:val="30"/>
        </w:rPr>
        <w:t xml:space="preserve">  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เกี่ยวข้องกัน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1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ซึ่งจะมีผลสิ้นสุด</w:t>
      </w:r>
      <w:r w:rsidR="00F72B40" w:rsidRPr="00BF557E">
        <w:rPr>
          <w:rFonts w:ascii="Angsana New" w:hAnsi="Angsana New"/>
          <w:spacing w:val="-2"/>
          <w:sz w:val="30"/>
          <w:szCs w:val="30"/>
        </w:rPr>
        <w:t xml:space="preserve">         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ในวันที่</w:t>
      </w:r>
      <w:r w:rsidR="00F72B40" w:rsidRPr="00BF557E">
        <w:rPr>
          <w:rFonts w:ascii="Angsana New" w:hAnsi="Angsana New"/>
          <w:spacing w:val="-2"/>
          <w:sz w:val="30"/>
          <w:szCs w:val="30"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30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2569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โดยมีวงเงินกู้ยืม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200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ล้านบาทและวงเงินให้กู้ยืม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1,000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="00F72B40" w:rsidRPr="00BF557E">
        <w:rPr>
          <w:rFonts w:ascii="Angsana New" w:hAnsi="Angsana New"/>
          <w:spacing w:val="-2"/>
          <w:sz w:val="30"/>
          <w:szCs w:val="30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โดยใช้อัตราดอกเบี้ยเงินกู้ยืมระยะสั้น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BIBOR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หรืออัตราดอกเบี้ยเงินกู้ยืมอ้างอิงอื่น</w:t>
      </w:r>
      <w:r w:rsidR="00F72B40" w:rsidRPr="00BF557E">
        <w:rPr>
          <w:rFonts w:ascii="Angsana New" w:hAnsi="Angsana New"/>
          <w:spacing w:val="-2"/>
          <w:sz w:val="30"/>
          <w:szCs w:val="30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ที่เหมาะสมตามที่ผู้ให้กู้กำหนดหากสภาวะตลาดเปลี่ยนแปลงไป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โดยคำนึงถึงผลตอบแทนเงินลงทุน</w:t>
      </w:r>
      <w:r w:rsidR="00F72B40" w:rsidRPr="00BF557E">
        <w:rPr>
          <w:rFonts w:ascii="Angsana New" w:hAnsi="Angsana New"/>
          <w:spacing w:val="-2"/>
          <w:sz w:val="30"/>
          <w:szCs w:val="30"/>
        </w:rPr>
        <w:t xml:space="preserve">    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ระยะสั้น</w:t>
      </w:r>
      <w:r w:rsidR="00F72B40" w:rsidRPr="00BF557E">
        <w:rPr>
          <w:rFonts w:ascii="Angsana New" w:hAnsi="Angsana New"/>
          <w:spacing w:val="-2"/>
          <w:sz w:val="30"/>
          <w:szCs w:val="30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09D6BCB5" w14:textId="77777777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E122933" w14:textId="50EBCD4A" w:rsidR="00F8212E" w:rsidRPr="00BF557E" w:rsidRDefault="00F8212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Inter Company Loan)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กับกิจการที่เกี่ยวข้องกัน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86C2A" w:rsidRPr="00BF557E">
        <w:rPr>
          <w:rFonts w:ascii="Angsana New" w:hAnsi="Angsana New"/>
          <w:spacing w:val="-2"/>
          <w:sz w:val="30"/>
          <w:szCs w:val="30"/>
        </w:rPr>
        <w:t>1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ซึ่งจะมีผลสิ้นสุดในวันที่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>20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>2569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โดยมีวงเงินกู้ยืม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>100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ล้านเหรียญสหรัฐ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เงินกู้ยืมดังกล่าวมีอัตราดอกเบี้ยอ้างอิงตามตลาด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โดยใช้อัตราดอกเบี้ยเงินกู้ยืมระยะสั้น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SOFR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 xml:space="preserve">            โดยคำนึงถึงผลตอบแทนเงินลงทุนระยะสั้น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  ผู้กู้ยืม</w:t>
      </w:r>
    </w:p>
    <w:p w14:paraId="33C4CB65" w14:textId="77777777" w:rsidR="00827A3E" w:rsidRPr="00BF557E" w:rsidRDefault="00827A3E" w:rsidP="00F8212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AD81A76" w14:textId="32D1AF8F" w:rsidR="00040471" w:rsidRPr="00BF557E" w:rsidRDefault="00827A3E" w:rsidP="00827A3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Inter Company Loan)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กับกิจการที่เกี่ยวข้องกัน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1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ซึ่งจะมีผลสิ้นสุดในวันที่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30 </w:t>
      </w:r>
      <w:r w:rsidR="00124A95" w:rsidRPr="00BF557E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2569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โดยมีวงเงินกู้ยืม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60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ล้านเหรียญสหรัฐ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เงินกู้ยืมดังกล่าวมีอัตราดอกเบี้ยอ้างอิงตามตลาด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โดยใช้อัตราดอกเบี้ยเงินกู้ยืมระยะสั้น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</w:rPr>
        <w:t xml:space="preserve">SOFR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BF5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72B40" w:rsidRPr="00BF557E">
        <w:rPr>
          <w:rFonts w:ascii="Angsana New" w:hAnsi="Angsana New"/>
          <w:spacing w:val="-2"/>
          <w:sz w:val="30"/>
          <w:szCs w:val="30"/>
        </w:rPr>
        <w:t xml:space="preserve">            </w:t>
      </w:r>
      <w:r w:rsidRPr="00BF557E">
        <w:rPr>
          <w:rFonts w:ascii="Angsana New" w:hAnsi="Angsana New" w:hint="cs"/>
          <w:spacing w:val="-2"/>
          <w:sz w:val="30"/>
          <w:szCs w:val="30"/>
          <w:cs/>
        </w:rPr>
        <w:t>โดยคำนึงถึงอัตราดอกเบี้ยเงินกู้ยืมระยะสั้นและอันดับความน่าเชื่อถือของบริษัทหรือผู้กู้ยืม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7A41D563" w14:textId="77777777" w:rsidR="00827A3E" w:rsidRPr="00BF557E" w:rsidRDefault="00827A3E" w:rsidP="00827A3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367E3" w14:textId="77777777" w:rsidR="00827A3E" w:rsidRPr="00BF557E" w:rsidRDefault="00827A3E" w:rsidP="00827A3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EB6DC6A" w14:textId="77777777" w:rsidR="00827A3E" w:rsidRPr="00BF557E" w:rsidRDefault="00827A3E" w:rsidP="00827A3E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9C33AE7" w14:textId="77777777" w:rsidR="00F8212E" w:rsidRPr="00BF557E" w:rsidRDefault="00F8212E" w:rsidP="00F821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BF557E">
        <w:rPr>
          <w:rFonts w:ascii="Angsana New" w:hAnsi="Angsana New" w:hint="cs"/>
          <w:i/>
          <w:iCs/>
          <w:sz w:val="30"/>
          <w:szCs w:val="30"/>
          <w:cs/>
          <w:lang w:eastAsia="ja-JP"/>
        </w:rPr>
        <w:lastRenderedPageBreak/>
        <w:t>สัญญาบริการ</w:t>
      </w:r>
    </w:p>
    <w:p w14:paraId="01B7A4A9" w14:textId="77777777" w:rsidR="00F8212E" w:rsidRPr="00BF557E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>บริษัทมีสัญญาจ้างเหมาบริการรักษาความปลอดภัยกับกิจการที่เกี่ยวข้องกันแห่งหนึ่ง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โดยกิจการที่เกี่ยวข้องกันนี้จะให้บริการรักษาความปลอดภัยแก่ทรัพย์สิน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พนักงานและผู้ที่มาติดต่อที่อยู่ในบริเวณพื้นที่ของบริษัท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</w:rPr>
        <w:t>1</w:t>
      </w:r>
      <w:r w:rsidRPr="00BF557E">
        <w:rPr>
          <w:rFonts w:ascii="Angsana New" w:hAnsi="Angsana New"/>
          <w:sz w:val="30"/>
          <w:szCs w:val="30"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2568</w:t>
      </w:r>
    </w:p>
    <w:p w14:paraId="7D349AB8" w14:textId="77777777" w:rsidR="00F8212E" w:rsidRPr="00BF557E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6206EF1" w14:textId="0E7BA440" w:rsidR="00F8212E" w:rsidRPr="00BF557E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>บริษัทได้ทำสัญญาบริการเทคโนโลยีสารสนเทศและการสื่อสารกับกิจการที่เกี่ยวข้องกันแห่งหนึ่ง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โดยกิจการที่เกี่ยวข้องกันจะให้บริการงานบำรุงรักษาและปรับปรุงระบบเทคโนโลยีสารสนเทศ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การบริหารจัดการโครงสร้างระบบและศูนย์ข้อมูล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การแก้ไขปัญหาและให้คำแนะนำ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รวมถึงการออกแบบและพัฒนาระบบตามความต้องการ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 xml:space="preserve">   ซึ่งสัญญาดังกล่าวมีระยะเวลาตั้งแต่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1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ถึง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15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2569 </w:t>
      </w:r>
      <w:r w:rsidRPr="00BF557E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2571</w:t>
      </w:r>
    </w:p>
    <w:p w14:paraId="054D0C44" w14:textId="77777777" w:rsidR="00F8212E" w:rsidRPr="00BF557E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77DC31B7" w14:textId="65D1EAE0" w:rsidR="00F8212E" w:rsidRPr="00BF557E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bookmarkStart w:id="4" w:name="_Hlk195780462"/>
      <w:r w:rsidRPr="00BF557E">
        <w:rPr>
          <w:rFonts w:ascii="Angsana New" w:hAnsi="Angsana New" w:hint="cs"/>
          <w:sz w:val="30"/>
          <w:szCs w:val="30"/>
          <w:cs/>
        </w:rPr>
        <w:t>บริษัทมีสัญญาใช้บริการเรือขนส่งอีเทนขนาดใหญ่กับบริษัทใหญ่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15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นับจากวันที่มี       การส่งมอบเรือขนส่ง</w:t>
      </w:r>
    </w:p>
    <w:p w14:paraId="556C2F57" w14:textId="77777777" w:rsidR="00F8212E" w:rsidRPr="00BF557E" w:rsidRDefault="00F8212E" w:rsidP="00F8212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261122B" w14:textId="77777777" w:rsidR="00F8212E" w:rsidRPr="00BF557E" w:rsidRDefault="00F8212E" w:rsidP="00F821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BF557E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สัญญาเช่า</w:t>
      </w:r>
    </w:p>
    <w:p w14:paraId="5102D53C" w14:textId="77777777" w:rsidR="00F8212E" w:rsidRPr="00BF557E" w:rsidRDefault="00F8212E" w:rsidP="00837F16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F557E">
        <w:rPr>
          <w:rFonts w:ascii="Angsana New" w:hAnsi="Angsana New" w:hint="cs"/>
          <w:sz w:val="30"/>
          <w:szCs w:val="30"/>
          <w:cs/>
        </w:rPr>
        <w:t>บริษัทมีสัญญาบริหารการใช้ท่าเรือและถังเก็บกับกิจการที่เกี่ยวข้องกันแห่งหนึ่ง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>15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z w:val="30"/>
          <w:szCs w:val="30"/>
          <w:cs/>
        </w:rPr>
        <w:t>ปี</w:t>
      </w:r>
      <w:r w:rsidRPr="00BF557E">
        <w:rPr>
          <w:rFonts w:ascii="Angsana New" w:hAnsi="Angsana New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z w:val="30"/>
          <w:szCs w:val="30"/>
        </w:rPr>
        <w:t xml:space="preserve">       </w:t>
      </w:r>
      <w:r w:rsidRPr="00BF557E">
        <w:rPr>
          <w:rFonts w:ascii="Angsana New" w:hAnsi="Angsana New" w:hint="cs"/>
          <w:sz w:val="30"/>
          <w:szCs w:val="30"/>
          <w:cs/>
        </w:rPr>
        <w:t>นับจากวันที่โรงงานสามารถเริ่มดำเนินการผลิตเชิงพาณิชย์</w:t>
      </w:r>
    </w:p>
    <w:bookmarkEnd w:id="4"/>
    <w:p w14:paraId="6DEC724B" w14:textId="77777777" w:rsidR="00F8212E" w:rsidRPr="00BF557E" w:rsidRDefault="00F8212E" w:rsidP="008E5B62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25003709" w14:textId="61FE63E5" w:rsidR="00B63C41" w:rsidRPr="00BF557E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74B3EF3" w14:textId="77777777" w:rsidR="003F7720" w:rsidRPr="00BF557E" w:rsidRDefault="003F7720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EC23B6" w:rsidRPr="00BF557E" w14:paraId="7312A2FA" w14:textId="77777777" w:rsidTr="00C92215">
        <w:tc>
          <w:tcPr>
            <w:tcW w:w="1828" w:type="pct"/>
          </w:tcPr>
          <w:p w14:paraId="6E739C00" w14:textId="77777777" w:rsidR="00EC23B6" w:rsidRPr="00BF557E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6434A468" w14:textId="77777777" w:rsidR="00EC23B6" w:rsidRPr="00BF557E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52942616" w14:textId="77777777" w:rsidR="00EC23B6" w:rsidRPr="00BF557E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88600F2" w14:textId="77777777" w:rsidR="00EC23B6" w:rsidRPr="00BF557E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67DF0D6B" w14:textId="77777777" w:rsidR="00EC23B6" w:rsidRPr="00BF557E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471" w:rsidRPr="00BF557E" w14:paraId="301E0A57" w14:textId="77777777" w:rsidTr="00C92215">
        <w:tc>
          <w:tcPr>
            <w:tcW w:w="1828" w:type="pct"/>
          </w:tcPr>
          <w:p w14:paraId="2D033A3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6FDE4C3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E1FB9B2" w14:textId="08AE9EE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223AD1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B52E5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AC0972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738630" w14:textId="3E1CEB7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FEFC32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1F196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40471" w:rsidRPr="00BF557E" w14:paraId="111E12FA" w14:textId="77777777" w:rsidTr="00C92215">
        <w:tc>
          <w:tcPr>
            <w:tcW w:w="1828" w:type="pct"/>
          </w:tcPr>
          <w:p w14:paraId="0B7F6C7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3272032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5AEFBFCA" w14:textId="53DBF68A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3A9D934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28F8E4" w14:textId="14284431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0E12FB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EFBCF1" w14:textId="37298E3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7D305E5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A0F685" w14:textId="38B84B9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40471" w:rsidRPr="00BF557E" w14:paraId="33742EE5" w14:textId="77777777" w:rsidTr="00C92215">
        <w:tc>
          <w:tcPr>
            <w:tcW w:w="1828" w:type="pct"/>
          </w:tcPr>
          <w:p w14:paraId="49CABF4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21A264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403B0679" w14:textId="125A2DF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0471" w:rsidRPr="00BF557E" w14:paraId="4563AE08" w14:textId="77777777" w:rsidTr="003F2169">
        <w:tc>
          <w:tcPr>
            <w:tcW w:w="1828" w:type="pct"/>
          </w:tcPr>
          <w:p w14:paraId="0B37D6FE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783F92E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39F3B6CF" w14:textId="276725B1" w:rsidR="00040471" w:rsidRPr="00BF557E" w:rsidRDefault="00186C2A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/>
                <w:sz w:val="30"/>
                <w:szCs w:val="30"/>
              </w:rPr>
              <w:t>18</w:t>
            </w:r>
            <w:r w:rsidR="004C5493" w:rsidRPr="00BF557E">
              <w:rPr>
                <w:rFonts w:asciiTheme="majorBidi" w:hAnsiTheme="majorBidi"/>
                <w:sz w:val="30"/>
                <w:szCs w:val="30"/>
              </w:rPr>
              <w:t>,</w:t>
            </w:r>
            <w:r w:rsidRPr="00BF557E">
              <w:rPr>
                <w:rFonts w:asciiTheme="majorBidi" w:hAnsiTheme="majorBidi"/>
                <w:sz w:val="30"/>
                <w:szCs w:val="30"/>
              </w:rPr>
              <w:t>060</w:t>
            </w:r>
          </w:p>
        </w:tc>
        <w:tc>
          <w:tcPr>
            <w:tcW w:w="144" w:type="pct"/>
          </w:tcPr>
          <w:p w14:paraId="55B8E5A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vAlign w:val="center"/>
          </w:tcPr>
          <w:p w14:paraId="314F62A8" w14:textId="5E544F1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19,766</w:t>
            </w:r>
          </w:p>
        </w:tc>
        <w:tc>
          <w:tcPr>
            <w:tcW w:w="145" w:type="pct"/>
          </w:tcPr>
          <w:p w14:paraId="4D888DD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0AB63D89" w14:textId="4C5E780B" w:rsidR="00040471" w:rsidRPr="00BF557E" w:rsidRDefault="00186C2A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/>
                <w:sz w:val="30"/>
                <w:szCs w:val="30"/>
              </w:rPr>
              <w:t>20</w:t>
            </w:r>
            <w:r w:rsidR="004C5493" w:rsidRPr="00BF557E">
              <w:rPr>
                <w:rFonts w:asciiTheme="majorBidi" w:hAnsiTheme="majorBidi"/>
                <w:sz w:val="30"/>
                <w:szCs w:val="30"/>
              </w:rPr>
              <w:t>,</w:t>
            </w:r>
            <w:r w:rsidRPr="00BF557E">
              <w:rPr>
                <w:rFonts w:asciiTheme="majorBidi" w:hAnsiTheme="majorBidi"/>
                <w:sz w:val="30"/>
                <w:szCs w:val="30"/>
              </w:rPr>
              <w:t>659</w:t>
            </w:r>
          </w:p>
        </w:tc>
        <w:tc>
          <w:tcPr>
            <w:tcW w:w="144" w:type="pct"/>
          </w:tcPr>
          <w:p w14:paraId="0C636EB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9C0474" w14:textId="5DD6513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24,207</w:t>
            </w:r>
          </w:p>
        </w:tc>
      </w:tr>
      <w:tr w:rsidR="00040471" w:rsidRPr="00BF557E" w14:paraId="6162AFA0" w14:textId="77777777" w:rsidTr="003F2169">
        <w:tc>
          <w:tcPr>
            <w:tcW w:w="1828" w:type="pct"/>
          </w:tcPr>
          <w:p w14:paraId="1C184538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6A2446C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C9E3C" w14:textId="5E9EE613" w:rsidR="00040471" w:rsidRPr="00BF557E" w:rsidRDefault="00186C2A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/>
                <w:sz w:val="30"/>
                <w:szCs w:val="30"/>
              </w:rPr>
              <w:t>25</w:t>
            </w:r>
            <w:r w:rsidR="004C5493" w:rsidRPr="00BF557E">
              <w:rPr>
                <w:rFonts w:asciiTheme="majorBidi" w:hAnsiTheme="majorBidi"/>
                <w:sz w:val="30"/>
                <w:szCs w:val="30"/>
              </w:rPr>
              <w:t>,</w:t>
            </w:r>
            <w:r w:rsidRPr="00BF557E">
              <w:rPr>
                <w:rFonts w:asciiTheme="majorBidi" w:hAnsiTheme="majorBidi"/>
                <w:sz w:val="30"/>
                <w:szCs w:val="30"/>
              </w:rPr>
              <w:t>465</w:t>
            </w:r>
          </w:p>
        </w:tc>
        <w:tc>
          <w:tcPr>
            <w:tcW w:w="144" w:type="pct"/>
          </w:tcPr>
          <w:p w14:paraId="3B0F180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968CF" w14:textId="636A9911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28,201</w:t>
            </w:r>
          </w:p>
        </w:tc>
        <w:tc>
          <w:tcPr>
            <w:tcW w:w="145" w:type="pct"/>
          </w:tcPr>
          <w:p w14:paraId="62D6A3B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481FE" w14:textId="7C5E43C3" w:rsidR="00040471" w:rsidRPr="00BF557E" w:rsidRDefault="00186C2A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/>
                <w:sz w:val="30"/>
                <w:szCs w:val="30"/>
              </w:rPr>
              <w:t>11</w:t>
            </w:r>
            <w:r w:rsidR="004C5493" w:rsidRPr="00BF557E">
              <w:rPr>
                <w:rFonts w:asciiTheme="majorBidi" w:hAnsiTheme="majorBidi"/>
                <w:sz w:val="30"/>
                <w:szCs w:val="30"/>
              </w:rPr>
              <w:t>,</w:t>
            </w:r>
            <w:r w:rsidRPr="00BF557E">
              <w:rPr>
                <w:rFonts w:asciiTheme="majorBidi" w:hAnsiTheme="majorBidi"/>
                <w:sz w:val="30"/>
                <w:szCs w:val="30"/>
              </w:rPr>
              <w:t>184</w:t>
            </w:r>
          </w:p>
        </w:tc>
        <w:tc>
          <w:tcPr>
            <w:tcW w:w="144" w:type="pct"/>
          </w:tcPr>
          <w:p w14:paraId="480BE28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AFE85E1" w14:textId="01F5D48E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12,735</w:t>
            </w:r>
          </w:p>
        </w:tc>
      </w:tr>
      <w:tr w:rsidR="00040471" w:rsidRPr="00BF557E" w14:paraId="27268C46" w14:textId="77777777" w:rsidTr="003F2169">
        <w:tc>
          <w:tcPr>
            <w:tcW w:w="1828" w:type="pct"/>
          </w:tcPr>
          <w:p w14:paraId="21F87162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5322716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663E9B" w14:textId="41E1B1CB" w:rsidR="00040471" w:rsidRPr="00BF557E" w:rsidRDefault="00186C2A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/>
                <w:b/>
                <w:bCs/>
                <w:sz w:val="30"/>
                <w:szCs w:val="30"/>
              </w:rPr>
              <w:t>43</w:t>
            </w:r>
            <w:r w:rsidR="004C5493" w:rsidRPr="00BF557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7549BC" w:rsidRPr="00BF557E">
              <w:rPr>
                <w:rFonts w:asciiTheme="majorBidi" w:hAnsi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44" w:type="pct"/>
          </w:tcPr>
          <w:p w14:paraId="4C7CC29C" w14:textId="170E087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942AFB7" w14:textId="0B7F031C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47,967</w:t>
            </w:r>
          </w:p>
        </w:tc>
        <w:tc>
          <w:tcPr>
            <w:tcW w:w="145" w:type="pct"/>
          </w:tcPr>
          <w:p w14:paraId="3E5BDF8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9B85BA" w14:textId="79435D15" w:rsidR="00040471" w:rsidRPr="00BF557E" w:rsidRDefault="00186C2A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="004C5493" w:rsidRPr="00BF557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F557E">
              <w:rPr>
                <w:rFonts w:asciiTheme="majorBidi" w:hAnsi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144" w:type="pct"/>
          </w:tcPr>
          <w:p w14:paraId="1A660D2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8148B08" w14:textId="4EE7FE3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36,942</w:t>
            </w:r>
          </w:p>
        </w:tc>
      </w:tr>
      <w:tr w:rsidR="00040471" w:rsidRPr="00BF557E" w14:paraId="06E6F089" w14:textId="77777777" w:rsidTr="006B2287">
        <w:tc>
          <w:tcPr>
            <w:tcW w:w="1828" w:type="pct"/>
          </w:tcPr>
          <w:p w14:paraId="0CE00F28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0AB22E1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709E5FB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BEFD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CC2238" w14:textId="7DEFB01B" w:rsidR="004C5493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/>
                <w:sz w:val="30"/>
                <w:szCs w:val="30"/>
              </w:rPr>
              <w:t>(</w:t>
            </w:r>
            <w:r w:rsidR="00186C2A" w:rsidRPr="00BF557E">
              <w:rPr>
                <w:rFonts w:asciiTheme="majorBidi" w:hAnsiTheme="majorBidi"/>
                <w:sz w:val="30"/>
                <w:szCs w:val="30"/>
              </w:rPr>
              <w:t>136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0496D5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7BF3DEB8" w14:textId="22A70C29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5" w:type="pct"/>
          </w:tcPr>
          <w:p w14:paraId="7ABBB89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5038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A61EE1" w14:textId="58803468" w:rsidR="004C5493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</w:tcPr>
          <w:p w14:paraId="15FB47E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113BE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0AA19D" w14:textId="71342AA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040471" w:rsidRPr="00BF557E" w14:paraId="53E17E3D" w14:textId="77777777" w:rsidTr="006B2287">
        <w:tc>
          <w:tcPr>
            <w:tcW w:w="1828" w:type="pct"/>
          </w:tcPr>
          <w:p w14:paraId="64A66BD8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F55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5F84208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E09376" w14:textId="7F251A50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43,389</w:t>
            </w:r>
          </w:p>
        </w:tc>
        <w:tc>
          <w:tcPr>
            <w:tcW w:w="144" w:type="pct"/>
          </w:tcPr>
          <w:p w14:paraId="44860D7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5BEF115" w14:textId="7D8A433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5" w:type="pct"/>
          </w:tcPr>
          <w:p w14:paraId="6933999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97B2A1" w14:textId="2DA2AE66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31,824</w:t>
            </w:r>
          </w:p>
        </w:tc>
        <w:tc>
          <w:tcPr>
            <w:tcW w:w="144" w:type="pct"/>
          </w:tcPr>
          <w:p w14:paraId="05ACD1F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FF8D6D" w14:textId="7954BCFA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</w:tr>
    </w:tbl>
    <w:p w14:paraId="55B180D2" w14:textId="5F641BD1" w:rsidR="001A0C06" w:rsidRPr="00BF557E" w:rsidRDefault="001A0C06">
      <w:pPr>
        <w:rPr>
          <w:rFonts w:asciiTheme="majorBidi" w:hAnsiTheme="majorBidi" w:cstheme="majorBidi"/>
          <w:sz w:val="30"/>
          <w:szCs w:val="30"/>
        </w:rPr>
      </w:pPr>
    </w:p>
    <w:p w14:paraId="6A8EED66" w14:textId="3358B4F8" w:rsidR="00040471" w:rsidRPr="00BF557E" w:rsidRDefault="0004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F557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B82F3C" w:rsidRPr="00BF557E" w14:paraId="02060DF6" w14:textId="77777777" w:rsidTr="00B82F3C">
        <w:tc>
          <w:tcPr>
            <w:tcW w:w="1828" w:type="pct"/>
          </w:tcPr>
          <w:p w14:paraId="49662FBF" w14:textId="77777777" w:rsidR="00B82F3C" w:rsidRPr="00BF557E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0428B19" w14:textId="77777777" w:rsidR="00B82F3C" w:rsidRPr="00BF557E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F5F7590" w14:textId="2003C31F" w:rsidR="00B82F3C" w:rsidRPr="00BF557E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C2DEB68" w14:textId="77777777" w:rsidR="00B82F3C" w:rsidRPr="00BF557E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6226B54C" w14:textId="596BCABF" w:rsidR="00B82F3C" w:rsidRPr="00BF557E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040471" w:rsidRPr="00BF557E" w14:paraId="7BDA07E1" w14:textId="77777777" w:rsidTr="00D651F1">
        <w:tc>
          <w:tcPr>
            <w:tcW w:w="1828" w:type="pct"/>
          </w:tcPr>
          <w:p w14:paraId="55F82F26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D35A9C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C03E57" w14:textId="01F830F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0248F2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93EB30" w14:textId="486B703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6B2502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B8C499" w14:textId="1C39779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85B0DC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82C7039" w14:textId="408F95A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40471" w:rsidRPr="00BF557E" w14:paraId="72DDFBAF" w14:textId="77777777" w:rsidTr="00D651F1">
        <w:tc>
          <w:tcPr>
            <w:tcW w:w="1828" w:type="pct"/>
          </w:tcPr>
          <w:p w14:paraId="6FE79E56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3B24B2B" w14:textId="7BAC8D05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9FA8944" w14:textId="5F6D29A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6B70A49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B67C345" w14:textId="79E46494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36BB1CB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4A3D00" w14:textId="49F36B5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121307A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18BB7F" w14:textId="1A69BFE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40471" w:rsidRPr="00BF557E" w14:paraId="17100370" w14:textId="77777777" w:rsidTr="00B82F3C">
        <w:tc>
          <w:tcPr>
            <w:tcW w:w="1828" w:type="pct"/>
          </w:tcPr>
          <w:p w14:paraId="0B6EE0C5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7B18F0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38079C9D" w14:textId="3B19DAF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0471" w:rsidRPr="00BF557E" w14:paraId="51FF4549" w14:textId="77777777" w:rsidTr="00C92215">
        <w:tc>
          <w:tcPr>
            <w:tcW w:w="1828" w:type="pct"/>
          </w:tcPr>
          <w:p w14:paraId="2DF1A6E9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2A9CFB5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362B8A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53CC0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C6A95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A5C54E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325FD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94665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E28101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471" w:rsidRPr="00BF557E" w14:paraId="42E04896" w14:textId="77777777" w:rsidTr="00506DC1">
        <w:tc>
          <w:tcPr>
            <w:tcW w:w="1828" w:type="pct"/>
          </w:tcPr>
          <w:p w14:paraId="4911DB0F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ยังไม่ถึง</w:t>
            </w:r>
            <w:r w:rsidRPr="00BF55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4D0DAA9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570C8C" w14:textId="56AA6ABF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17,936</w:t>
            </w:r>
          </w:p>
        </w:tc>
        <w:tc>
          <w:tcPr>
            <w:tcW w:w="144" w:type="pct"/>
          </w:tcPr>
          <w:p w14:paraId="4689239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6270B56" w14:textId="4EAA929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19,694</w:t>
            </w:r>
          </w:p>
        </w:tc>
        <w:tc>
          <w:tcPr>
            <w:tcW w:w="145" w:type="pct"/>
          </w:tcPr>
          <w:p w14:paraId="72EA8D8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5339D" w14:textId="1CAAA3A9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20,432</w:t>
            </w:r>
          </w:p>
        </w:tc>
        <w:tc>
          <w:tcPr>
            <w:tcW w:w="144" w:type="pct"/>
          </w:tcPr>
          <w:p w14:paraId="18D9DC5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6A1F6" w14:textId="0852E47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23,461</w:t>
            </w:r>
          </w:p>
        </w:tc>
      </w:tr>
      <w:tr w:rsidR="00040471" w:rsidRPr="00BF557E" w14:paraId="490961B8" w14:textId="77777777" w:rsidTr="00506DC1">
        <w:tc>
          <w:tcPr>
            <w:tcW w:w="1828" w:type="pct"/>
          </w:tcPr>
          <w:p w14:paraId="314D83D3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F557E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05C70D9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6249A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B1658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9123F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1E9E5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D4BF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4927B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471A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471" w:rsidRPr="00BF557E" w14:paraId="3E0D1B6D" w14:textId="77777777" w:rsidTr="00506DC1">
        <w:tc>
          <w:tcPr>
            <w:tcW w:w="1828" w:type="pct"/>
          </w:tcPr>
          <w:p w14:paraId="07F6BD51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1FC98E5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759A2" w14:textId="74CE83BB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4" w:type="pct"/>
          </w:tcPr>
          <w:p w14:paraId="21E6592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6AA40" w14:textId="00C5E075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5" w:type="pct"/>
          </w:tcPr>
          <w:p w14:paraId="3DEE098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F72CD" w14:textId="11536D68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44" w:type="pct"/>
          </w:tcPr>
          <w:p w14:paraId="5014139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152AA" w14:textId="6F124FF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040471" w:rsidRPr="00BF557E" w14:paraId="54F01A39" w14:textId="77777777" w:rsidTr="00506DC1">
        <w:tc>
          <w:tcPr>
            <w:tcW w:w="1828" w:type="pct"/>
          </w:tcPr>
          <w:p w14:paraId="17E1EC02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127C02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441B4" w14:textId="6F6E5B7B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59A1E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52383" w14:textId="42408DD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E50377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C0EF8" w14:textId="27003230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4" w:type="pct"/>
          </w:tcPr>
          <w:p w14:paraId="1A8711E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72555" w14:textId="2C918D5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0471" w:rsidRPr="00BF557E" w14:paraId="54D565E8" w14:textId="77777777" w:rsidTr="00506DC1">
        <w:tc>
          <w:tcPr>
            <w:tcW w:w="1828" w:type="pct"/>
          </w:tcPr>
          <w:p w14:paraId="11A3B5EC" w14:textId="3D07E07F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086DF1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99D0B" w14:textId="77B86143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7A9C7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6988" w14:textId="0D292095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CA5A4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52CE8" w14:textId="4D922C96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C88A1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5B9D" w14:textId="3B47BD3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0471" w:rsidRPr="00BF557E" w14:paraId="256DDA7D" w14:textId="77777777" w:rsidTr="00506DC1">
        <w:tc>
          <w:tcPr>
            <w:tcW w:w="1828" w:type="pct"/>
          </w:tcPr>
          <w:p w14:paraId="2909FB3C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7EF7F75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0746" w14:textId="5F87950F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65F8B84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C38B2A" w14:textId="6B003213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5" w:type="pct"/>
          </w:tcPr>
          <w:p w14:paraId="15BE834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F1D66" w14:textId="02B066CB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66D7AD6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3BF46" w14:textId="50E58BA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040471" w:rsidRPr="00BF557E" w14:paraId="622778A0" w14:textId="77777777" w:rsidTr="00506DC1">
        <w:tc>
          <w:tcPr>
            <w:tcW w:w="1828" w:type="pct"/>
          </w:tcPr>
          <w:p w14:paraId="0263C335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48447AE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2BE809" w14:textId="704CE9FF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18,060</w:t>
            </w:r>
          </w:p>
        </w:tc>
        <w:tc>
          <w:tcPr>
            <w:tcW w:w="144" w:type="pct"/>
          </w:tcPr>
          <w:p w14:paraId="5D714BE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79C451" w14:textId="018DF56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145" w:type="pct"/>
          </w:tcPr>
          <w:p w14:paraId="006D4AB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D92367" w14:textId="181E1A77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b/>
                <w:bCs/>
                <w:sz w:val="30"/>
                <w:szCs w:val="30"/>
              </w:rPr>
              <w:t>20,659</w:t>
            </w:r>
          </w:p>
        </w:tc>
        <w:tc>
          <w:tcPr>
            <w:tcW w:w="144" w:type="pct"/>
          </w:tcPr>
          <w:p w14:paraId="5430121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32E27B" w14:textId="112C8AC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24,207</w:t>
            </w:r>
          </w:p>
        </w:tc>
      </w:tr>
      <w:tr w:rsidR="00040471" w:rsidRPr="00BF557E" w14:paraId="770B76AE" w14:textId="77777777" w:rsidTr="00C92215">
        <w:tc>
          <w:tcPr>
            <w:tcW w:w="1828" w:type="pct"/>
          </w:tcPr>
          <w:p w14:paraId="1F4B7A3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D9BDBD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4D440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237D5F3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7AC7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3FF4E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A2E0B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93990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663A05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471" w:rsidRPr="00BF557E" w14:paraId="309C85FD" w14:textId="77777777" w:rsidTr="00C92215">
        <w:tc>
          <w:tcPr>
            <w:tcW w:w="1828" w:type="pct"/>
          </w:tcPr>
          <w:p w14:paraId="0DD4F730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3E1B973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8534A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842E24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EFD3A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976BE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14877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9EB42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73269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471" w:rsidRPr="00BF557E" w14:paraId="22E694B0" w14:textId="77777777" w:rsidTr="00F74415">
        <w:tc>
          <w:tcPr>
            <w:tcW w:w="1828" w:type="pct"/>
          </w:tcPr>
          <w:p w14:paraId="7FCCFC8B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7601653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93FD04" w14:textId="19FE6F94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24,569</w:t>
            </w:r>
          </w:p>
        </w:tc>
        <w:tc>
          <w:tcPr>
            <w:tcW w:w="144" w:type="pct"/>
          </w:tcPr>
          <w:p w14:paraId="7E5E51CC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750D07" w14:textId="2069BFF5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26,830</w:t>
            </w:r>
          </w:p>
        </w:tc>
        <w:tc>
          <w:tcPr>
            <w:tcW w:w="145" w:type="pct"/>
          </w:tcPr>
          <w:p w14:paraId="3C817A3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A846B" w14:textId="5BFE03B8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10,863</w:t>
            </w:r>
          </w:p>
        </w:tc>
        <w:tc>
          <w:tcPr>
            <w:tcW w:w="144" w:type="pct"/>
          </w:tcPr>
          <w:p w14:paraId="35F6E10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483F1" w14:textId="0873039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12,381</w:t>
            </w:r>
          </w:p>
        </w:tc>
      </w:tr>
      <w:tr w:rsidR="00040471" w:rsidRPr="00BF557E" w14:paraId="0E65695D" w14:textId="77777777" w:rsidTr="00F74415">
        <w:tc>
          <w:tcPr>
            <w:tcW w:w="1828" w:type="pct"/>
          </w:tcPr>
          <w:p w14:paraId="02E2D92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53B0EC3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62749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1F8C5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57A40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3C397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68359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99A86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D49C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471" w:rsidRPr="00BF557E" w14:paraId="73FD57BE" w14:textId="77777777" w:rsidTr="00F74415">
        <w:tc>
          <w:tcPr>
            <w:tcW w:w="1828" w:type="pct"/>
          </w:tcPr>
          <w:p w14:paraId="6387BC1F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6948D8F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83E32" w14:textId="665F3001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44" w:type="pct"/>
          </w:tcPr>
          <w:p w14:paraId="7936BC0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9789F" w14:textId="13F5CD1C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145" w:type="pct"/>
          </w:tcPr>
          <w:p w14:paraId="08F5384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C4DA3" w14:textId="48DECA99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" w:type="pct"/>
          </w:tcPr>
          <w:p w14:paraId="35BB4440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62383" w14:textId="3F5EB132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040471" w:rsidRPr="00BF557E" w14:paraId="202D7E32" w14:textId="77777777" w:rsidTr="00F74415">
        <w:tc>
          <w:tcPr>
            <w:tcW w:w="1828" w:type="pct"/>
          </w:tcPr>
          <w:p w14:paraId="591BF74D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0EB38BD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C767C" w14:textId="4723416C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5C8A6C5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BBBE5" w14:textId="57CA5A0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5" w:type="pct"/>
          </w:tcPr>
          <w:p w14:paraId="51141C0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51317" w14:textId="260F2E12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3A103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C733B" w14:textId="2EC09B1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0471" w:rsidRPr="00BF557E" w14:paraId="5FBC5E83" w14:textId="77777777" w:rsidTr="00F74415">
        <w:tc>
          <w:tcPr>
            <w:tcW w:w="1828" w:type="pct"/>
          </w:tcPr>
          <w:p w14:paraId="0C4EFCE3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4D485732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6B4604FC" w14:textId="08BBFD08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4" w:type="pct"/>
          </w:tcPr>
          <w:p w14:paraId="783A1FFE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vAlign w:val="center"/>
          </w:tcPr>
          <w:p w14:paraId="68EA5B91" w14:textId="08EBA000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1C7B31B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652EB5B9" w14:textId="2F671DE4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BFE6CC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vAlign w:val="center"/>
          </w:tcPr>
          <w:p w14:paraId="7A9FCE5A" w14:textId="2E0B7A1C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0471" w:rsidRPr="00BF557E" w14:paraId="0223ABB1" w14:textId="77777777" w:rsidTr="00F74415">
        <w:tc>
          <w:tcPr>
            <w:tcW w:w="1828" w:type="pct"/>
          </w:tcPr>
          <w:p w14:paraId="58829F54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6274E4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1ED4D" w14:textId="6576CBA6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78298D1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15CD2B" w14:textId="5265C5FD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5" w:type="pct"/>
          </w:tcPr>
          <w:p w14:paraId="786CDE88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2079D" w14:textId="531DAF64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</w:tcPr>
          <w:p w14:paraId="7A0ABD6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11923C" w14:textId="09583E1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040471" w:rsidRPr="00BF557E" w14:paraId="1453722F" w14:textId="77777777" w:rsidTr="00F74415">
        <w:tc>
          <w:tcPr>
            <w:tcW w:w="1828" w:type="pct"/>
          </w:tcPr>
          <w:p w14:paraId="2D7E5901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3293B9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DF80CC" w14:textId="6698B96A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25,465</w:t>
            </w:r>
          </w:p>
        </w:tc>
        <w:tc>
          <w:tcPr>
            <w:tcW w:w="144" w:type="pct"/>
          </w:tcPr>
          <w:p w14:paraId="7C5CD86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E65CB5" w14:textId="25695846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28,201</w:t>
            </w:r>
          </w:p>
        </w:tc>
        <w:tc>
          <w:tcPr>
            <w:tcW w:w="145" w:type="pct"/>
          </w:tcPr>
          <w:p w14:paraId="707F404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D1CA4B" w14:textId="66FB70D2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11,184</w:t>
            </w:r>
          </w:p>
        </w:tc>
        <w:tc>
          <w:tcPr>
            <w:tcW w:w="144" w:type="pct"/>
          </w:tcPr>
          <w:p w14:paraId="774A8BA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DCF298" w14:textId="1952E1DB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12,735</w:t>
            </w:r>
          </w:p>
        </w:tc>
      </w:tr>
      <w:tr w:rsidR="00040471" w:rsidRPr="00BF557E" w14:paraId="174040B6" w14:textId="77777777" w:rsidTr="00F74415">
        <w:tc>
          <w:tcPr>
            <w:tcW w:w="1828" w:type="pct"/>
          </w:tcPr>
          <w:p w14:paraId="60503B0F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00F691F5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9AFE4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A1FE0" w14:textId="3DC93339" w:rsidR="004C5493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144" w:type="pct"/>
          </w:tcPr>
          <w:p w14:paraId="4CB58CDF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BEA2AB4" w14:textId="556C355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5" w:type="pct"/>
          </w:tcPr>
          <w:p w14:paraId="11751BE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28A0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C1E98" w14:textId="2B51F55D" w:rsidR="004C5493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</w:tcPr>
          <w:p w14:paraId="4FEE977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F359FCD" w14:textId="1BAF5ECF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040471" w:rsidRPr="00BF557E" w14:paraId="32589BF7" w14:textId="77777777" w:rsidTr="00F74415">
        <w:tc>
          <w:tcPr>
            <w:tcW w:w="1828" w:type="pct"/>
          </w:tcPr>
          <w:p w14:paraId="16FF334D" w14:textId="77777777" w:rsidR="00040471" w:rsidRPr="00BF557E" w:rsidRDefault="00040471" w:rsidP="00040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575FD8C1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0B3E68" w14:textId="49921EDC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43,389</w:t>
            </w:r>
          </w:p>
        </w:tc>
        <w:tc>
          <w:tcPr>
            <w:tcW w:w="144" w:type="pct"/>
          </w:tcPr>
          <w:p w14:paraId="3165CA8A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17D0CC" w14:textId="3347487C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5" w:type="pct"/>
          </w:tcPr>
          <w:p w14:paraId="11B1F296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B41B1D" w14:textId="4AF9375A" w:rsidR="00040471" w:rsidRPr="00BF557E" w:rsidRDefault="004C5493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31,824</w:t>
            </w:r>
          </w:p>
        </w:tc>
        <w:tc>
          <w:tcPr>
            <w:tcW w:w="144" w:type="pct"/>
          </w:tcPr>
          <w:p w14:paraId="02811157" w14:textId="77777777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C82D600" w14:textId="31D4F348" w:rsidR="00040471" w:rsidRPr="00BF557E" w:rsidRDefault="00040471" w:rsidP="00040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</w:tr>
    </w:tbl>
    <w:p w14:paraId="55EE7396" w14:textId="77777777" w:rsidR="00F07A96" w:rsidRPr="00BF557E" w:rsidRDefault="00F07A9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1962CE7" w14:textId="4B3801E1" w:rsidR="004C4198" w:rsidRPr="00BF557E" w:rsidRDefault="003F7720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BF557E">
        <w:rPr>
          <w:rFonts w:asciiTheme="majorBidi" w:hAnsiTheme="majorBidi" w:cstheme="majorBidi" w:hint="cs"/>
          <w:sz w:val="30"/>
          <w:szCs w:val="30"/>
          <w:cs/>
        </w:rPr>
        <w:t>โ</w:t>
      </w:r>
      <w:r w:rsidR="00E66ED8" w:rsidRPr="00BF557E">
        <w:rPr>
          <w:rFonts w:asciiTheme="majorBidi" w:hAnsiTheme="majorBidi" w:cstheme="majorBidi"/>
          <w:sz w:val="30"/>
          <w:szCs w:val="30"/>
          <w:cs/>
          <w:lang w:val="th-TH"/>
        </w:rPr>
        <w:t>ดยปกติระยะเวลาการให้สินเชื่อแก่ลูกค้าของ</w:t>
      </w:r>
      <w:r w:rsidR="00E66ED8" w:rsidRPr="00BF557E">
        <w:rPr>
          <w:rFonts w:asciiTheme="majorBidi" w:hAnsiTheme="majorBidi" w:cstheme="majorBidi"/>
          <w:sz w:val="30"/>
          <w:szCs w:val="30"/>
          <w:cs/>
        </w:rPr>
        <w:t>กลุ่ม</w:t>
      </w:r>
      <w:r w:rsidR="00E66ED8" w:rsidRPr="00BF557E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E66ED8" w:rsidRPr="00BF557E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BF557E">
        <w:rPr>
          <w:rFonts w:asciiTheme="majorBidi" w:hAnsiTheme="majorBidi" w:cstheme="majorBidi"/>
          <w:sz w:val="30"/>
          <w:szCs w:val="30"/>
        </w:rPr>
        <w:t>7</w:t>
      </w:r>
      <w:r w:rsidR="00E66ED8" w:rsidRPr="00BF55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ED8" w:rsidRPr="00BF557E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BF557E">
        <w:rPr>
          <w:rFonts w:asciiTheme="majorBidi" w:hAnsiTheme="majorBidi" w:cstheme="majorBidi"/>
          <w:sz w:val="30"/>
          <w:szCs w:val="30"/>
        </w:rPr>
        <w:t>135</w:t>
      </w:r>
      <w:r w:rsidR="00E66ED8" w:rsidRPr="00BF557E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0C684061" w14:textId="0708EC6D" w:rsidR="00040471" w:rsidRPr="00BF557E" w:rsidRDefault="0004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F557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99E605" w14:textId="1DA5CAB2" w:rsidR="00706143" w:rsidRPr="00BF557E" w:rsidRDefault="004A3D72" w:rsidP="00706143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DD2047" w:rsidRPr="00BF557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61480D2" w14:textId="77777777" w:rsidR="00DD2047" w:rsidRPr="00BF557E" w:rsidRDefault="00DD2047" w:rsidP="0067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lang w:val="th-TH"/>
        </w:rPr>
      </w:pPr>
    </w:p>
    <w:p w14:paraId="62185DE5" w14:textId="4E7257DA" w:rsidR="00B02150" w:rsidRPr="00BF557E" w:rsidRDefault="00706143" w:rsidP="00DD2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F557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การปรับโครงสร้างธุรกิจของกลุ่มบริษัท</w:t>
      </w:r>
      <w:r w:rsidRPr="00BF557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BF557E">
        <w:rPr>
          <w:rFonts w:asciiTheme="majorBidi" w:hAnsiTheme="majorBidi" w:cstheme="majorBidi"/>
          <w:i/>
          <w:iCs/>
          <w:sz w:val="30"/>
          <w:szCs w:val="30"/>
          <w:lang w:val="th-TH"/>
        </w:rPr>
        <w:t>Vencorex</w:t>
      </w:r>
    </w:p>
    <w:p w14:paraId="20581144" w14:textId="27546770" w:rsidR="00B02150" w:rsidRPr="00BF557E" w:rsidRDefault="004C5F06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BF557E">
        <w:rPr>
          <w:rFonts w:asciiTheme="majorBidi" w:hAnsiTheme="majorBidi"/>
          <w:sz w:val="30"/>
          <w:szCs w:val="30"/>
        </w:rPr>
        <w:t>6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BF557E">
        <w:rPr>
          <w:rFonts w:asciiTheme="majorBidi" w:hAnsiTheme="majorBidi"/>
          <w:sz w:val="30"/>
          <w:szCs w:val="30"/>
        </w:rPr>
        <w:t>2567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France S.A.S.U. (“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France”)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TDI S.A.S.U. (“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TDI”) </w:t>
      </w:r>
      <w:r w:rsidRPr="00BF557E">
        <w:rPr>
          <w:rFonts w:asciiTheme="majorBidi" w:hAnsiTheme="majorBidi" w:hint="cs"/>
          <w:sz w:val="30"/>
          <w:szCs w:val="30"/>
          <w:cs/>
        </w:rPr>
        <w:t>ซึ่งทั้งสองเป็นบริษัทย่อยทางอ้อมของกลุ่มบริษัท ได้ยื่นคำร้องต่อศาลแพ่ง เมืองลียง ประเทศฝรั่งเศส (“</w:t>
      </w:r>
      <w:r w:rsidRPr="00BF557E">
        <w:rPr>
          <w:rFonts w:asciiTheme="majorBidi" w:hAnsiTheme="majorBidi"/>
          <w:sz w:val="30"/>
          <w:szCs w:val="30"/>
        </w:rPr>
        <w:t xml:space="preserve">Commercial Court in Lyon”) </w:t>
      </w:r>
      <w:r w:rsidRPr="00BF557E">
        <w:rPr>
          <w:rFonts w:asciiTheme="majorBidi" w:hAnsiTheme="majorBidi" w:hint="cs"/>
          <w:sz w:val="30"/>
          <w:szCs w:val="30"/>
          <w:cs/>
        </w:rPr>
        <w:t>เพื่อขอเข้าสู่กระบวนการปรับปรุงโครงสร้างทางธุรกิจในชั้นศาล ตามกฎหมายของประเทศฝรั่งเศส (</w:t>
      </w:r>
      <w:r w:rsidRPr="00BF557E">
        <w:rPr>
          <w:rFonts w:asciiTheme="majorBidi" w:hAnsiTheme="majorBidi"/>
          <w:sz w:val="30"/>
          <w:szCs w:val="30"/>
        </w:rPr>
        <w:t xml:space="preserve">Book VI of the French Commercial Code)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และเมื่อวันที่ </w:t>
      </w:r>
      <w:r w:rsidRPr="00BF557E">
        <w:rPr>
          <w:rFonts w:asciiTheme="majorBidi" w:hAnsiTheme="majorBidi"/>
          <w:sz w:val="30"/>
          <w:szCs w:val="30"/>
        </w:rPr>
        <w:t>10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BF557E">
        <w:rPr>
          <w:rFonts w:asciiTheme="majorBidi" w:hAnsiTheme="majorBidi"/>
          <w:sz w:val="30"/>
          <w:szCs w:val="30"/>
        </w:rPr>
        <w:t>2567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Commercial Court in Lyon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ได้มีคำสั่งรับคำร้องของ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France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TDI </w:t>
      </w:r>
      <w:r w:rsidRPr="00BF557E">
        <w:rPr>
          <w:rFonts w:asciiTheme="majorBidi" w:hAnsiTheme="majorBidi" w:hint="cs"/>
          <w:sz w:val="30"/>
          <w:szCs w:val="30"/>
          <w:cs/>
        </w:rPr>
        <w:t>ในการเข้าสู่กระบวนการดังกล่าว</w:t>
      </w:r>
      <w:r w:rsidR="00E37131" w:rsidRPr="00BF557E">
        <w:rPr>
          <w:rFonts w:asciiTheme="majorBidi" w:hAnsiTheme="majorBidi" w:hint="cs"/>
          <w:sz w:val="30"/>
          <w:szCs w:val="30"/>
          <w:cs/>
        </w:rPr>
        <w:t xml:space="preserve"> และอยู่ระหว่างการบริหารจัดการบริษัทอื่นๆ</w:t>
      </w:r>
      <w:r w:rsidR="00E37131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E37131" w:rsidRPr="00BF557E">
        <w:rPr>
          <w:rFonts w:asciiTheme="majorBidi" w:hAnsiTheme="majorBidi" w:hint="cs"/>
          <w:sz w:val="30"/>
          <w:szCs w:val="30"/>
          <w:cs/>
        </w:rPr>
        <w:t>ในกลุ่ม</w:t>
      </w:r>
      <w:r w:rsidR="00E37131" w:rsidRPr="00BF557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="00E37131"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="00DD6773" w:rsidRPr="00BF557E">
        <w:rPr>
          <w:rFonts w:asciiTheme="majorBidi" w:hAnsiTheme="majorBidi" w:hint="cs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กลุ่มบริษัทและบริษัทได้รับรู้ประมาณการหนี้สินสำหรับกระบวนการปรับปรุงโครงสร้างธุรกิจทั้งหมดและค่าเผื่อผลขาดทุนจากการด้อยค่าของสินทรัพย์ที่เกี่ยวข้องในงบกำไรขาดทุนรวมและงบกำไรขาดทุนเฉพาะกิจการไว้อย่างครบถ้วนแล้ว ทั้งนี้ปัจจุบัน</w:t>
      </w:r>
      <w:r w:rsidR="00000B50" w:rsidRPr="00BF557E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France</w:t>
      </w:r>
      <w:r w:rsidR="00000B50" w:rsidRPr="00BF557E">
        <w:rPr>
          <w:rFonts w:asciiTheme="majorBidi" w:hAnsiTheme="majorBidi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ได้ดำเนินการจำหน่ายสินทรัพย์บางส่วนและโอนสิทธิความเป็นเจ้าของในสินทรัพย์ดังกล่าวให้แก่ผู้ซื้อเป็นที่เรียบร้อยแล้วในเดือนเมษายน </w:t>
      </w:r>
      <w:r w:rsidRPr="00BF557E">
        <w:rPr>
          <w:rFonts w:asciiTheme="majorBidi" w:hAnsiTheme="majorBidi"/>
          <w:sz w:val="30"/>
          <w:szCs w:val="30"/>
        </w:rPr>
        <w:t>2568</w:t>
      </w:r>
    </w:p>
    <w:p w14:paraId="7CF576CE" w14:textId="77777777" w:rsidR="00B02150" w:rsidRPr="00BF557E" w:rsidRDefault="00B02150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22"/>
          <w:szCs w:val="22"/>
        </w:rPr>
      </w:pPr>
    </w:p>
    <w:p w14:paraId="15FE1F7D" w14:textId="26D67894" w:rsidR="00B02150" w:rsidRPr="00BF557E" w:rsidRDefault="00B02150" w:rsidP="00B0215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  <w:cs/>
        </w:rPr>
      </w:pPr>
      <w:r w:rsidRPr="00BF557E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F557E">
        <w:rPr>
          <w:rFonts w:asciiTheme="majorBidi" w:hAnsiTheme="majorBidi" w:hint="cs"/>
          <w:sz w:val="30"/>
          <w:szCs w:val="30"/>
        </w:rPr>
        <w:t>13 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BF557E">
        <w:rPr>
          <w:rFonts w:asciiTheme="majorBidi" w:hAnsiTheme="majorBidi" w:hint="cs"/>
          <w:sz w:val="30"/>
          <w:szCs w:val="30"/>
        </w:rPr>
        <w:t>2568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ศาลได้พิจารณาอนุมัติให้กระบวนการปรับโครงสร้างธุรกิจของ </w:t>
      </w:r>
      <w:proofErr w:type="spellStart"/>
      <w:r w:rsidRPr="00BF557E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F557E">
        <w:rPr>
          <w:rFonts w:asciiTheme="majorBidi" w:hAnsiTheme="majorBidi" w:hint="cs"/>
          <w:sz w:val="30"/>
          <w:szCs w:val="30"/>
        </w:rPr>
        <w:t xml:space="preserve"> France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BF557E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F557E">
        <w:rPr>
          <w:rFonts w:asciiTheme="majorBidi" w:hAnsiTheme="majorBidi" w:hint="cs"/>
          <w:sz w:val="30"/>
          <w:szCs w:val="30"/>
        </w:rPr>
        <w:t xml:space="preserve"> TDI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สิ้นสุดลง และเข้าสู่กระบวนการเลิกกิจการและชำระบัญชี </w:t>
      </w:r>
      <w:r w:rsidRPr="00BF557E">
        <w:rPr>
          <w:rFonts w:asciiTheme="majorBidi" w:hAnsiTheme="majorBidi" w:hint="cs"/>
          <w:sz w:val="30"/>
          <w:szCs w:val="30"/>
        </w:rPr>
        <w:t>(Liquidation Proceedings)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ต่อไป</w:t>
      </w:r>
      <w:r w:rsidR="00E549AC" w:rsidRPr="00BF557E">
        <w:rPr>
          <w:rFonts w:asciiTheme="majorBidi" w:hAnsiTheme="majorBidi" w:hint="cs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โดยได้มีการแต่งตั้งผู้ชำระบัญชีเข้ามาควบคุมดูแลสินทรัพย์และหนี้สินที่เหลืออยู่ขอ</w:t>
      </w:r>
      <w:r w:rsidR="00DD6773" w:rsidRPr="00BF557E">
        <w:rPr>
          <w:rFonts w:asciiTheme="majorBidi" w:hAnsiTheme="majorBidi" w:hint="cs"/>
          <w:sz w:val="30"/>
          <w:szCs w:val="30"/>
          <w:cs/>
        </w:rPr>
        <w:t xml:space="preserve">ง </w:t>
      </w:r>
      <w:proofErr w:type="spellStart"/>
      <w:r w:rsidRPr="00BF557E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F557E">
        <w:rPr>
          <w:rFonts w:asciiTheme="majorBidi" w:hAnsiTheme="majorBidi" w:hint="cs"/>
          <w:sz w:val="30"/>
          <w:szCs w:val="30"/>
        </w:rPr>
        <w:t xml:space="preserve"> France </w:t>
      </w:r>
      <w:r w:rsidRPr="00BF557E">
        <w:rPr>
          <w:rFonts w:asciiTheme="majorBidi" w:hAnsiTheme="majorBidi" w:hint="cs"/>
          <w:sz w:val="30"/>
          <w:szCs w:val="30"/>
          <w:cs/>
        </w:rPr>
        <w:t>และ</w:t>
      </w:r>
      <w:r w:rsidR="00E549AC" w:rsidRPr="00BF557E">
        <w:rPr>
          <w:rFonts w:asciiTheme="majorBidi" w:hAnsiTheme="majorBidi" w:hint="cs"/>
          <w:sz w:val="30"/>
          <w:szCs w:val="30"/>
          <w:cs/>
        </w:rPr>
        <w:t xml:space="preserve">             </w:t>
      </w:r>
      <w:proofErr w:type="spellStart"/>
      <w:r w:rsidRPr="00BF557E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F557E">
        <w:rPr>
          <w:rFonts w:asciiTheme="majorBidi" w:hAnsiTheme="majorBidi" w:hint="cs"/>
          <w:sz w:val="30"/>
          <w:szCs w:val="30"/>
        </w:rPr>
        <w:t xml:space="preserve"> TDI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ดังนั้น ฝ่ายบริหารจึงพิจารณาว่ากลุ่มบริษัทได้สิ้นสุดการควบคุมในบริษัทดังกล่าวและได้นำ</w:t>
      </w:r>
      <w:r w:rsidR="000925A6" w:rsidRPr="00BF557E"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บริษัทย่อยทางอ้อมออกจากการจัดทำงบการเงินรวมโดยมีผลตั้งแต่วันที่ </w:t>
      </w:r>
      <w:r w:rsidRPr="00BF557E">
        <w:rPr>
          <w:rFonts w:asciiTheme="majorBidi" w:hAnsiTheme="majorBidi" w:hint="cs"/>
          <w:sz w:val="30"/>
          <w:szCs w:val="30"/>
        </w:rPr>
        <w:t>13 </w:t>
      </w:r>
      <w:r w:rsidRPr="00BF557E">
        <w:rPr>
          <w:rFonts w:asciiTheme="majorBidi" w:hAnsiTheme="majorBidi" w:hint="cs"/>
          <w:sz w:val="30"/>
          <w:szCs w:val="30"/>
          <w:cs/>
        </w:rPr>
        <w:t>พฤษภาคม</w:t>
      </w:r>
      <w:r w:rsidRPr="00BF557E">
        <w:rPr>
          <w:rFonts w:asciiTheme="majorBidi" w:hAnsiTheme="majorBidi" w:hint="cs"/>
          <w:sz w:val="30"/>
          <w:szCs w:val="30"/>
        </w:rPr>
        <w:t xml:space="preserve"> 256</w:t>
      </w:r>
      <w:r w:rsidR="00186C2A" w:rsidRPr="00BF557E">
        <w:rPr>
          <w:rFonts w:asciiTheme="majorBidi" w:hAnsiTheme="majorBidi" w:hint="cs"/>
          <w:sz w:val="30"/>
          <w:szCs w:val="30"/>
        </w:rPr>
        <w:t>8</w:t>
      </w:r>
    </w:p>
    <w:p w14:paraId="28CC8E8D" w14:textId="6FDBAF83" w:rsidR="004C5F06" w:rsidRPr="00BF557E" w:rsidRDefault="004C5F06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22"/>
          <w:szCs w:val="22"/>
        </w:rPr>
      </w:pPr>
    </w:p>
    <w:p w14:paraId="5FC10257" w14:textId="7DA4EAF2" w:rsidR="00B02150" w:rsidRPr="00BF557E" w:rsidRDefault="00B02150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 xml:space="preserve">กลุ่มบริษัทได้ตัดรายการสินทรัพย์และหนี้สินของ </w:t>
      </w:r>
      <w:proofErr w:type="spellStart"/>
      <w:r w:rsidRPr="00BF557E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F557E">
        <w:rPr>
          <w:rFonts w:asciiTheme="majorBidi" w:hAnsiTheme="majorBidi" w:hint="cs"/>
          <w:sz w:val="30"/>
          <w:szCs w:val="30"/>
        </w:rPr>
        <w:t xml:space="preserve"> France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BF557E">
        <w:rPr>
          <w:rFonts w:asciiTheme="majorBidi" w:hAnsiTheme="majorBidi" w:hint="cs"/>
          <w:sz w:val="30"/>
          <w:szCs w:val="30"/>
        </w:rPr>
        <w:t>Vencorex</w:t>
      </w:r>
      <w:proofErr w:type="spellEnd"/>
      <w:r w:rsidRPr="00BF557E">
        <w:rPr>
          <w:rFonts w:asciiTheme="majorBidi" w:hAnsiTheme="majorBidi" w:hint="cs"/>
          <w:sz w:val="30"/>
          <w:szCs w:val="30"/>
        </w:rPr>
        <w:t xml:space="preserve"> TDI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ออก โดยตัดรายการสินทรัพย์รวม </w:t>
      </w:r>
      <w:r w:rsidRPr="00BF557E">
        <w:rPr>
          <w:rFonts w:asciiTheme="majorBidi" w:hAnsiTheme="majorBidi" w:hint="cs"/>
          <w:sz w:val="30"/>
          <w:szCs w:val="30"/>
        </w:rPr>
        <w:t>1,</w:t>
      </w:r>
      <w:r w:rsidR="00B8771D" w:rsidRPr="00BF557E">
        <w:rPr>
          <w:rFonts w:asciiTheme="majorBidi" w:hAnsiTheme="majorBidi"/>
          <w:sz w:val="30"/>
          <w:szCs w:val="30"/>
        </w:rPr>
        <w:t>168</w:t>
      </w:r>
      <w:r w:rsidRPr="00BF557E">
        <w:rPr>
          <w:rFonts w:asciiTheme="majorBidi" w:hAnsiTheme="majorBidi" w:hint="cs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ล้านบาท และหนี้สินรวม </w:t>
      </w:r>
      <w:r w:rsidR="00B8771D" w:rsidRPr="00BF557E">
        <w:rPr>
          <w:rFonts w:asciiTheme="majorBidi" w:hAnsiTheme="majorBidi"/>
          <w:sz w:val="30"/>
          <w:szCs w:val="30"/>
        </w:rPr>
        <w:t>2,963</w:t>
      </w:r>
      <w:r w:rsidRPr="00BF557E">
        <w:rPr>
          <w:rFonts w:asciiTheme="majorBidi" w:hAnsiTheme="majorBidi" w:hint="cs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ล้านบาท</w:t>
      </w:r>
      <w:r w:rsidR="004C0099" w:rsidRPr="00BF557E">
        <w:rPr>
          <w:rFonts w:asciiTheme="majorBidi" w:hAnsiTheme="majorBidi"/>
          <w:sz w:val="30"/>
          <w:szCs w:val="30"/>
        </w:rPr>
        <w:t xml:space="preserve"> </w:t>
      </w:r>
      <w:r w:rsidR="00D74FF0" w:rsidRPr="00BF557E">
        <w:rPr>
          <w:rFonts w:asciiTheme="majorBidi" w:hAnsiTheme="majorBidi" w:hint="cs"/>
          <w:sz w:val="30"/>
          <w:szCs w:val="30"/>
          <w:cs/>
        </w:rPr>
        <w:t>รวมถึงผลต่างจากการแปลงค่างบการเงินของบริษัทดังกล่าว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ออกจากงบการเงินรวม ผลต่างจากการสิ้นสุดการเป็นบริษัทย่อยสุทธิจำนวน </w:t>
      </w:r>
      <w:r w:rsidRPr="00BF557E">
        <w:rPr>
          <w:rFonts w:asciiTheme="majorBidi" w:hAnsiTheme="majorBidi" w:hint="cs"/>
          <w:sz w:val="30"/>
          <w:szCs w:val="30"/>
        </w:rPr>
        <w:t xml:space="preserve">1,842 </w:t>
      </w:r>
      <w:r w:rsidRPr="00BF557E">
        <w:rPr>
          <w:rFonts w:asciiTheme="majorBidi" w:hAnsiTheme="majorBidi" w:hint="cs"/>
          <w:sz w:val="30"/>
          <w:szCs w:val="30"/>
          <w:cs/>
        </w:rPr>
        <w:t>ล้านบาท บันทึกใน</w:t>
      </w:r>
      <w:r w:rsidR="00D74FF0" w:rsidRPr="00BF557E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BF557E">
        <w:rPr>
          <w:rFonts w:asciiTheme="majorBidi" w:hAnsiTheme="majorBidi" w:hint="cs"/>
          <w:sz w:val="30"/>
          <w:szCs w:val="30"/>
          <w:cs/>
        </w:rPr>
        <w:t>งบกำไรขาดทุนเบ็ดเสร็จรวมสำหรับงวด</w:t>
      </w:r>
      <w:r w:rsidR="00040471" w:rsidRPr="00BF557E">
        <w:rPr>
          <w:rFonts w:asciiTheme="majorBidi" w:hAnsiTheme="majorBidi" w:hint="cs"/>
          <w:sz w:val="30"/>
          <w:szCs w:val="30"/>
          <w:cs/>
        </w:rPr>
        <w:t>เ</w:t>
      </w:r>
      <w:r w:rsidRPr="00BF557E">
        <w:rPr>
          <w:rFonts w:asciiTheme="majorBidi" w:hAnsiTheme="majorBidi" w:hint="cs"/>
          <w:sz w:val="30"/>
          <w:szCs w:val="30"/>
          <w:cs/>
        </w:rPr>
        <w:t>ก</w:t>
      </w:r>
      <w:r w:rsidR="00040471" w:rsidRPr="00BF557E">
        <w:rPr>
          <w:rFonts w:asciiTheme="majorBidi" w:hAnsiTheme="majorBidi" w:hint="cs"/>
          <w:sz w:val="30"/>
          <w:szCs w:val="30"/>
          <w:cs/>
        </w:rPr>
        <w:t>้า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Pr="00BF557E">
        <w:rPr>
          <w:rFonts w:asciiTheme="majorBidi" w:hAnsiTheme="majorBidi" w:hint="cs"/>
          <w:sz w:val="30"/>
          <w:szCs w:val="30"/>
        </w:rPr>
        <w:t>30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</w:t>
      </w:r>
      <w:r w:rsidR="00040471" w:rsidRPr="00BF557E">
        <w:rPr>
          <w:rFonts w:asciiTheme="majorBidi" w:hAnsiTheme="majorBidi" w:hint="cs"/>
          <w:sz w:val="30"/>
          <w:szCs w:val="30"/>
          <w:cs/>
        </w:rPr>
        <w:t>กันยา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ยน </w:t>
      </w:r>
      <w:r w:rsidRPr="00BF557E">
        <w:rPr>
          <w:rFonts w:asciiTheme="majorBidi" w:hAnsiTheme="majorBidi" w:hint="cs"/>
          <w:sz w:val="30"/>
          <w:szCs w:val="30"/>
        </w:rPr>
        <w:t>2568</w:t>
      </w:r>
    </w:p>
    <w:p w14:paraId="7A233702" w14:textId="77777777" w:rsidR="00DD6773" w:rsidRPr="00BF557E" w:rsidRDefault="00DD6773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22"/>
          <w:szCs w:val="22"/>
        </w:rPr>
      </w:pPr>
    </w:p>
    <w:p w14:paraId="75BD983A" w14:textId="013DCF5E" w:rsidR="00DD2047" w:rsidRPr="00BF557E" w:rsidRDefault="00014442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/>
          <w:sz w:val="30"/>
          <w:szCs w:val="30"/>
        </w:rPr>
        <w:t>6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สิงหาคม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/>
          <w:sz w:val="30"/>
          <w:szCs w:val="30"/>
        </w:rPr>
        <w:t>2568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Holding </w:t>
      </w:r>
      <w:r w:rsidR="00DA6707" w:rsidRPr="00BF557E">
        <w:rPr>
          <w:rFonts w:asciiTheme="majorBidi" w:hAnsiTheme="majorBidi" w:hint="cs"/>
          <w:sz w:val="30"/>
          <w:szCs w:val="30"/>
          <w:cs/>
        </w:rPr>
        <w:t>ซึ่งเป็นบริษัทย่อยทางอ้อมของกลุ่มบริษัท</w:t>
      </w:r>
      <w:r w:rsidRPr="00BF557E">
        <w:rPr>
          <w:rFonts w:asciiTheme="majorBidi" w:hAnsiTheme="majorBidi" w:hint="cs"/>
          <w:sz w:val="30"/>
          <w:szCs w:val="30"/>
          <w:cs/>
        </w:rPr>
        <w:t>ได้มีมติอนุมัติให้บริษัท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Holding </w:t>
      </w:r>
      <w:r w:rsidRPr="00BF557E">
        <w:rPr>
          <w:rFonts w:asciiTheme="majorBidi" w:hAnsiTheme="majorBidi" w:hint="cs"/>
          <w:sz w:val="30"/>
          <w:szCs w:val="30"/>
          <w:cs/>
        </w:rPr>
        <w:t>เข้าทำสัญญาซื้อขายหุ้นเพื่อขายหุ้นสามัญทั้งหมดร้อยละ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/>
          <w:sz w:val="30"/>
          <w:szCs w:val="30"/>
        </w:rPr>
        <w:t>100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US, Inc. (“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U.S.”) </w:t>
      </w:r>
      <w:r w:rsidRPr="00BF557E">
        <w:rPr>
          <w:rFonts w:asciiTheme="majorBidi" w:hAnsiTheme="majorBidi" w:hint="cs"/>
          <w:sz w:val="30"/>
          <w:szCs w:val="30"/>
          <w:cs/>
        </w:rPr>
        <w:t>และ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บริษัท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(Thailand) Company Limited (“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Thailand”) </w:t>
      </w:r>
      <w:r w:rsidRPr="00BF557E">
        <w:rPr>
          <w:rFonts w:asciiTheme="majorBidi" w:hAnsiTheme="majorBidi" w:hint="cs"/>
          <w:sz w:val="30"/>
          <w:szCs w:val="30"/>
          <w:cs/>
        </w:rPr>
        <w:t>ให้แก่บริษัทย่อยของบริษัท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Covestro AG </w:t>
      </w:r>
      <w:r w:rsidRPr="00BF557E">
        <w:rPr>
          <w:rFonts w:asciiTheme="majorBidi" w:hAnsiTheme="majorBidi" w:hint="cs"/>
          <w:sz w:val="30"/>
          <w:szCs w:val="30"/>
          <w:cs/>
        </w:rPr>
        <w:t>โดยสัญญาซื้อขายหุ้นได้ถูกลงนามแล้วเมื่อวันที่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/>
          <w:sz w:val="30"/>
          <w:szCs w:val="30"/>
        </w:rPr>
        <w:t>13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สิงหาคม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/>
          <w:sz w:val="30"/>
          <w:szCs w:val="30"/>
        </w:rPr>
        <w:t>2568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และคาดการณ์โอนหุ้นแล้วเสร็จหลังจากได้รับอนุญาตให้รวมธุรกิจตามกฎหมายที่เกี่ยวข้อง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โดยการทำธุรกรรมนี้เป็นส่วนหนึ่งของการปรับโครงสร้างภายใต้กลุ่ม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BF557E">
        <w:rPr>
          <w:rFonts w:asciiTheme="majorBidi" w:hAnsiTheme="majorBidi"/>
          <w:sz w:val="30"/>
          <w:szCs w:val="30"/>
        </w:rPr>
        <w:t>Vencorex</w:t>
      </w:r>
      <w:proofErr w:type="spellEnd"/>
      <w:r w:rsidRPr="00BF557E">
        <w:rPr>
          <w:rFonts w:asciiTheme="majorBidi" w:hAnsiTheme="majorBidi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ณ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วันที่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/>
          <w:sz w:val="30"/>
          <w:szCs w:val="30"/>
        </w:rPr>
        <w:t>30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กันยายน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/>
          <w:sz w:val="30"/>
          <w:szCs w:val="30"/>
        </w:rPr>
        <w:t>2568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EA57F4" w:rsidRPr="00BF557E">
        <w:rPr>
          <w:rFonts w:asciiTheme="majorBidi" w:hAnsiTheme="majorBidi" w:hint="cs"/>
          <w:sz w:val="30"/>
          <w:szCs w:val="30"/>
          <w:cs/>
        </w:rPr>
        <w:t>การซื้อขายหุ้นยังไม่เสร็จสิ้น โดย</w:t>
      </w:r>
      <w:r w:rsidRPr="00BF557E">
        <w:rPr>
          <w:rFonts w:asciiTheme="majorBidi" w:hAnsiTheme="majorBidi" w:hint="cs"/>
          <w:sz w:val="30"/>
          <w:szCs w:val="30"/>
          <w:cs/>
        </w:rPr>
        <w:t>บริษัทดังกล่าวมีสินทรัพย์และหนี้สินรวม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/>
          <w:sz w:val="30"/>
          <w:szCs w:val="30"/>
        </w:rPr>
        <w:t>719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/>
          <w:sz w:val="30"/>
          <w:szCs w:val="30"/>
        </w:rPr>
        <w:t>2</w:t>
      </w:r>
      <w:r w:rsidRPr="00BF557E">
        <w:rPr>
          <w:rFonts w:asciiTheme="majorBidi" w:hAnsiTheme="majorBidi"/>
          <w:sz w:val="30"/>
          <w:szCs w:val="30"/>
        </w:rPr>
        <w:t>,</w:t>
      </w:r>
      <w:r w:rsidR="00186C2A" w:rsidRPr="00BF557E">
        <w:rPr>
          <w:rFonts w:asciiTheme="majorBidi" w:hAnsiTheme="majorBidi"/>
          <w:sz w:val="30"/>
          <w:szCs w:val="30"/>
        </w:rPr>
        <w:t>989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ล้านบาท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ตามลำดับ</w:t>
      </w:r>
    </w:p>
    <w:p w14:paraId="607653A7" w14:textId="77777777" w:rsidR="00672195" w:rsidRPr="00BF557E" w:rsidRDefault="00672195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74F7F5AE" w14:textId="19C4D2EA" w:rsidR="004F3079" w:rsidRPr="00BF557E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ที่ดิน</w:t>
      </w:r>
      <w:r w:rsidRPr="00BF557E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182EE46D" w14:textId="77777777" w:rsidR="004C0099" w:rsidRPr="00BF557E" w:rsidRDefault="004C0099" w:rsidP="004C0099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b/>
          <w:bCs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85"/>
        <w:gridCol w:w="721"/>
        <w:gridCol w:w="1465"/>
        <w:gridCol w:w="271"/>
        <w:gridCol w:w="1528"/>
      </w:tblGrid>
      <w:tr w:rsidR="001D2F07" w:rsidRPr="00BF557E" w14:paraId="42E7F22E" w14:textId="77777777" w:rsidTr="005F487E">
        <w:tc>
          <w:tcPr>
            <w:tcW w:w="2827" w:type="pct"/>
            <w:vAlign w:val="bottom"/>
          </w:tcPr>
          <w:p w14:paraId="176B4099" w14:textId="30B8D588" w:rsidR="005941C2" w:rsidRPr="00BF557E" w:rsidRDefault="00E5634B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F487E" w:rsidRPr="00BF55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BF55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F487E" w:rsidRPr="00BF55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BF55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F487E" w:rsidRPr="00BF55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BF55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93" w:type="pct"/>
            <w:vAlign w:val="bottom"/>
          </w:tcPr>
          <w:p w14:paraId="721B9C31" w14:textId="2FDB3D5A" w:rsidR="005941C2" w:rsidRPr="00BF557E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9" w:type="pct"/>
            <w:vAlign w:val="bottom"/>
          </w:tcPr>
          <w:p w14:paraId="722F5AFA" w14:textId="79C0BCE5" w:rsidR="005941C2" w:rsidRPr="00BF557E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F55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  <w:vAlign w:val="bottom"/>
          </w:tcPr>
          <w:p w14:paraId="1DC23011" w14:textId="77777777" w:rsidR="005941C2" w:rsidRPr="00BF557E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69E7483B" w14:textId="77777777" w:rsidR="005941C2" w:rsidRPr="00BF557E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BF557E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2F07" w:rsidRPr="00BF557E" w14:paraId="5C7DDE69" w14:textId="77777777" w:rsidTr="005F487E">
        <w:tc>
          <w:tcPr>
            <w:tcW w:w="2827" w:type="pct"/>
            <w:vAlign w:val="bottom"/>
          </w:tcPr>
          <w:p w14:paraId="685C9598" w14:textId="77777777" w:rsidR="005941C2" w:rsidRPr="00BF557E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" w:type="pct"/>
          </w:tcPr>
          <w:p w14:paraId="53ADF3DE" w14:textId="77777777" w:rsidR="005941C2" w:rsidRPr="00BF557E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1" w:type="pct"/>
            <w:gridSpan w:val="3"/>
            <w:vAlign w:val="bottom"/>
          </w:tcPr>
          <w:p w14:paraId="200AE19C" w14:textId="2843FF82" w:rsidR="005941C2" w:rsidRPr="00BF557E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BF557E" w14:paraId="171E9E6F" w14:textId="77777777" w:rsidTr="005F487E">
        <w:tc>
          <w:tcPr>
            <w:tcW w:w="2827" w:type="pct"/>
          </w:tcPr>
          <w:p w14:paraId="0B099EF5" w14:textId="3887B712" w:rsidR="005941C2" w:rsidRPr="00BF557E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393" w:type="pct"/>
          </w:tcPr>
          <w:p w14:paraId="43D8B558" w14:textId="77777777" w:rsidR="005941C2" w:rsidRPr="00BF557E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</w:tcPr>
          <w:p w14:paraId="17E8005E" w14:textId="3F377C75" w:rsidR="005941C2" w:rsidRPr="00BF557E" w:rsidRDefault="00186C2A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="00F25B40" w:rsidRPr="00BF557E">
              <w:rPr>
                <w:rFonts w:asciiTheme="majorBidi" w:hAnsiTheme="majorBidi" w:cstheme="majorBidi"/>
                <w:sz w:val="30"/>
                <w:szCs w:val="30"/>
              </w:rPr>
              <w:t>,099</w:t>
            </w:r>
          </w:p>
        </w:tc>
        <w:tc>
          <w:tcPr>
            <w:tcW w:w="148" w:type="pct"/>
          </w:tcPr>
          <w:p w14:paraId="3A62C222" w14:textId="77777777" w:rsidR="005941C2" w:rsidRPr="00BF557E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79BE5DBA" w14:textId="4822BD4B" w:rsidR="005941C2" w:rsidRPr="00BF557E" w:rsidRDefault="00186C2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6C1F73" w:rsidRPr="00BF55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635</w:t>
            </w:r>
          </w:p>
        </w:tc>
      </w:tr>
      <w:tr w:rsidR="001D2F07" w:rsidRPr="00BF557E" w14:paraId="29F37FF6" w14:textId="77777777" w:rsidTr="005F487E">
        <w:tc>
          <w:tcPr>
            <w:tcW w:w="2827" w:type="pct"/>
          </w:tcPr>
          <w:p w14:paraId="2F3D07D5" w14:textId="0AFBB6E4" w:rsidR="005941C2" w:rsidRPr="00BF557E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393" w:type="pct"/>
          </w:tcPr>
          <w:p w14:paraId="31ABE921" w14:textId="77777777" w:rsidR="005941C2" w:rsidRPr="00BF557E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</w:tcPr>
          <w:p w14:paraId="018BE64F" w14:textId="755FE727" w:rsidR="005941C2" w:rsidRPr="00BF557E" w:rsidRDefault="00F25B40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(9,844)</w:t>
            </w:r>
          </w:p>
        </w:tc>
        <w:tc>
          <w:tcPr>
            <w:tcW w:w="148" w:type="pct"/>
          </w:tcPr>
          <w:p w14:paraId="6F0F133A" w14:textId="77777777" w:rsidR="005941C2" w:rsidRPr="00BF557E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3061908F" w14:textId="310013F0" w:rsidR="005941C2" w:rsidRPr="00BF557E" w:rsidRDefault="006C1F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(6,516)</w:t>
            </w:r>
          </w:p>
        </w:tc>
      </w:tr>
      <w:tr w:rsidR="005941C2" w:rsidRPr="00BF557E" w14:paraId="1ABFA3FD" w14:textId="77777777" w:rsidTr="005F487E">
        <w:tc>
          <w:tcPr>
            <w:tcW w:w="2827" w:type="pct"/>
          </w:tcPr>
          <w:p w14:paraId="0145C4D8" w14:textId="6EF026D9" w:rsidR="0053047D" w:rsidRPr="00BF557E" w:rsidRDefault="005941C2" w:rsidP="00BA1B74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393" w:type="pct"/>
          </w:tcPr>
          <w:p w14:paraId="53A52AA4" w14:textId="5F086B65" w:rsidR="00897473" w:rsidRPr="00BF557E" w:rsidRDefault="00897473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9" w:type="pct"/>
          </w:tcPr>
          <w:p w14:paraId="58343DCF" w14:textId="00B36E6C" w:rsidR="0053047D" w:rsidRPr="00BF557E" w:rsidRDefault="00F25B40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(14,620)</w:t>
            </w:r>
          </w:p>
        </w:tc>
        <w:tc>
          <w:tcPr>
            <w:tcW w:w="148" w:type="pct"/>
          </w:tcPr>
          <w:p w14:paraId="67340052" w14:textId="77777777" w:rsidR="005941C2" w:rsidRPr="00BF557E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50FD26A0" w14:textId="26D9E123" w:rsidR="0053047D" w:rsidRPr="00BF557E" w:rsidRDefault="006C1F73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(11,056)</w:t>
            </w:r>
          </w:p>
        </w:tc>
      </w:tr>
    </w:tbl>
    <w:p w14:paraId="5D17BE7F" w14:textId="77777777" w:rsidR="004C0099" w:rsidRPr="00BF557E" w:rsidRDefault="004C0099" w:rsidP="008866E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12635D4D" w14:textId="40B32066" w:rsidR="008866E3" w:rsidRPr="00BF557E" w:rsidRDefault="008866E3" w:rsidP="00C723A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BF557E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5F487E" w:rsidRPr="00BF557E">
        <w:rPr>
          <w:rFonts w:asciiTheme="majorBidi" w:hAnsiTheme="majorBidi" w:cstheme="majorBidi" w:hint="cs"/>
          <w:spacing w:val="8"/>
          <w:sz w:val="30"/>
          <w:szCs w:val="30"/>
          <w:cs/>
        </w:rPr>
        <w:t>เ</w:t>
      </w:r>
      <w:r w:rsidR="00E5634B" w:rsidRPr="00BF557E">
        <w:rPr>
          <w:rFonts w:asciiTheme="majorBidi" w:hAnsiTheme="majorBidi" w:cstheme="majorBidi" w:hint="cs"/>
          <w:spacing w:val="8"/>
          <w:sz w:val="30"/>
          <w:szCs w:val="30"/>
          <w:cs/>
        </w:rPr>
        <w:t>ก</w:t>
      </w:r>
      <w:r w:rsidR="005F487E" w:rsidRPr="00BF557E">
        <w:rPr>
          <w:rFonts w:asciiTheme="majorBidi" w:hAnsiTheme="majorBidi" w:cstheme="majorBidi" w:hint="cs"/>
          <w:spacing w:val="8"/>
          <w:sz w:val="30"/>
          <w:szCs w:val="30"/>
          <w:cs/>
        </w:rPr>
        <w:t>้า</w:t>
      </w:r>
      <w:r w:rsidRPr="00BF557E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Pr="00BF557E">
        <w:rPr>
          <w:rFonts w:asciiTheme="majorBidi" w:hAnsiTheme="majorBidi" w:cstheme="majorBidi"/>
          <w:spacing w:val="8"/>
          <w:sz w:val="30"/>
          <w:szCs w:val="30"/>
        </w:rPr>
        <w:t>3</w:t>
      </w:r>
      <w:r w:rsidR="00E5634B" w:rsidRPr="00BF557E">
        <w:rPr>
          <w:rFonts w:asciiTheme="majorBidi" w:hAnsiTheme="majorBidi" w:cstheme="majorBidi"/>
          <w:spacing w:val="8"/>
          <w:sz w:val="30"/>
          <w:szCs w:val="30"/>
        </w:rPr>
        <w:t>0</w:t>
      </w:r>
      <w:r w:rsidRPr="00BF557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5F487E" w:rsidRPr="00BF557E">
        <w:rPr>
          <w:rFonts w:asciiTheme="majorBidi" w:hAnsiTheme="majorBidi" w:cstheme="majorBidi" w:hint="cs"/>
          <w:spacing w:val="8"/>
          <w:sz w:val="30"/>
          <w:szCs w:val="30"/>
          <w:cs/>
        </w:rPr>
        <w:t>กันยา</w:t>
      </w:r>
      <w:r w:rsidR="00E5634B" w:rsidRPr="00BF557E">
        <w:rPr>
          <w:rFonts w:asciiTheme="majorBidi" w:hAnsiTheme="majorBidi" w:cstheme="majorBidi" w:hint="cs"/>
          <w:spacing w:val="8"/>
          <w:sz w:val="30"/>
          <w:szCs w:val="30"/>
          <w:cs/>
        </w:rPr>
        <w:t>ยน</w:t>
      </w:r>
      <w:r w:rsidRPr="00BF557E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BA1B74" w:rsidRPr="00BF557E">
        <w:rPr>
          <w:rFonts w:asciiTheme="majorBidi" w:hAnsiTheme="majorBidi" w:cstheme="majorBidi"/>
          <w:spacing w:val="8"/>
          <w:sz w:val="30"/>
          <w:szCs w:val="30"/>
        </w:rPr>
        <w:t>8</w:t>
      </w:r>
      <w:r w:rsidRPr="00BF557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F557E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>ได้บันทึกเป็นส่วนหนึ่งของต้นทุนซื้อสินทรัพย์จำนวน</w:t>
      </w:r>
      <w:r w:rsidR="008A3A6E"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F6E0A" w:rsidRPr="00BF557E">
        <w:rPr>
          <w:rFonts w:asciiTheme="majorBidi" w:hAnsiTheme="majorBidi" w:cstheme="majorBidi"/>
          <w:spacing w:val="-2"/>
          <w:sz w:val="30"/>
          <w:szCs w:val="30"/>
        </w:rPr>
        <w:t>52</w:t>
      </w:r>
      <w:r w:rsidRPr="00BF55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2"/>
          <w:sz w:val="30"/>
          <w:szCs w:val="30"/>
          <w:cs/>
        </w:rPr>
        <w:t>ในงบฐานะการเงินรวม กลุ่มบริษัทมีต้นทุนการกู้ยืม</w:t>
      </w:r>
      <w:r w:rsidRPr="00BF557E">
        <w:rPr>
          <w:rFonts w:asciiTheme="majorBidi" w:hAnsiTheme="majorBidi" w:cstheme="majorBidi"/>
          <w:sz w:val="30"/>
          <w:szCs w:val="30"/>
          <w:cs/>
        </w:rPr>
        <w:t>ในอัตราร้อยละ</w:t>
      </w:r>
      <w:r w:rsidRPr="00BF557E">
        <w:rPr>
          <w:rFonts w:asciiTheme="majorBidi" w:hAnsiTheme="majorBidi" w:cstheme="majorBidi"/>
          <w:sz w:val="30"/>
          <w:szCs w:val="30"/>
        </w:rPr>
        <w:t xml:space="preserve"> </w:t>
      </w:r>
      <w:r w:rsidR="00DF6E0A" w:rsidRPr="00BF557E">
        <w:rPr>
          <w:rFonts w:asciiTheme="majorBidi" w:hAnsiTheme="majorBidi" w:cstheme="majorBidi"/>
          <w:sz w:val="30"/>
          <w:szCs w:val="30"/>
        </w:rPr>
        <w:t>5.00</w:t>
      </w:r>
      <w:r w:rsidRPr="00BF557E">
        <w:rPr>
          <w:rFonts w:asciiTheme="majorBidi" w:hAnsiTheme="majorBidi" w:cstheme="majorBidi"/>
          <w:sz w:val="30"/>
          <w:szCs w:val="30"/>
        </w:rPr>
        <w:t xml:space="preserve"> </w:t>
      </w:r>
      <w:r w:rsidRPr="00BF557E">
        <w:rPr>
          <w:rFonts w:asciiTheme="majorBidi" w:hAnsiTheme="majorBidi" w:cstheme="majorBidi"/>
          <w:sz w:val="30"/>
          <w:szCs w:val="30"/>
          <w:cs/>
        </w:rPr>
        <w:t>ต่อปี</w:t>
      </w:r>
      <w:r w:rsidR="00CC470B" w:rsidRPr="00BF55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z w:val="30"/>
          <w:szCs w:val="30"/>
          <w:cs/>
        </w:rPr>
        <w:t>ซึ่งได้รวมเป็นราคาทุนของสินทรัพย์</w:t>
      </w:r>
      <w:r w:rsidRPr="00BF557E">
        <w:rPr>
          <w:rFonts w:asciiTheme="majorBidi" w:hAnsiTheme="majorBidi" w:cstheme="majorBidi"/>
          <w:sz w:val="30"/>
          <w:szCs w:val="30"/>
        </w:rPr>
        <w:t xml:space="preserve"> </w:t>
      </w:r>
    </w:p>
    <w:p w14:paraId="08FF14EA" w14:textId="77777777" w:rsidR="008866E3" w:rsidRPr="00BF557E" w:rsidRDefault="008866E3" w:rsidP="00886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FB65910" w14:textId="63B0801D" w:rsidR="008866E3" w:rsidRPr="00BF557E" w:rsidRDefault="008866E3" w:rsidP="00BA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F557E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5D9417B6" w14:textId="437827F6" w:rsidR="00BA1B74" w:rsidRPr="00BF557E" w:rsidRDefault="008866E3" w:rsidP="003414B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5634B" w:rsidRPr="00BF557E">
        <w:rPr>
          <w:rFonts w:asciiTheme="majorBidi" w:hAnsiTheme="majorBidi" w:cstheme="majorBidi"/>
          <w:spacing w:val="8"/>
          <w:sz w:val="30"/>
          <w:szCs w:val="30"/>
        </w:rPr>
        <w:t xml:space="preserve">30 </w:t>
      </w:r>
      <w:r w:rsidR="005F487E" w:rsidRPr="00BF557E">
        <w:rPr>
          <w:rFonts w:asciiTheme="majorBidi" w:hAnsiTheme="majorBidi" w:cstheme="majorBidi" w:hint="cs"/>
          <w:spacing w:val="8"/>
          <w:sz w:val="30"/>
          <w:szCs w:val="30"/>
          <w:cs/>
        </w:rPr>
        <w:t>กันยา</w:t>
      </w:r>
      <w:r w:rsidR="00E5634B" w:rsidRPr="00BF557E">
        <w:rPr>
          <w:rFonts w:asciiTheme="majorBidi" w:hAnsiTheme="majorBidi" w:cstheme="majorBidi" w:hint="cs"/>
          <w:spacing w:val="8"/>
          <w:sz w:val="30"/>
          <w:szCs w:val="30"/>
          <w:cs/>
        </w:rPr>
        <w:t>ยน</w:t>
      </w:r>
      <w:r w:rsidR="00E5634B" w:rsidRPr="00BF557E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BA1B74" w:rsidRPr="00BF557E">
        <w:rPr>
          <w:rFonts w:asciiTheme="majorBidi" w:hAnsiTheme="majorBidi" w:cstheme="majorBidi"/>
          <w:spacing w:val="8"/>
          <w:sz w:val="30"/>
          <w:szCs w:val="30"/>
        </w:rPr>
        <w:t xml:space="preserve">2568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มูลค่าตามบัญชีของที่ดิน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อาคารและอุปกรณ์ของกลุ่มบริษัทจำนวน</w:t>
      </w:r>
      <w:r w:rsidR="00172B1F" w:rsidRPr="00BF557E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DF6E0A" w:rsidRPr="00BF557E">
        <w:rPr>
          <w:rFonts w:asciiTheme="majorBidi" w:hAnsiTheme="majorBidi"/>
          <w:spacing w:val="2"/>
          <w:sz w:val="30"/>
          <w:szCs w:val="30"/>
        </w:rPr>
        <w:t>8,368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อย่างไรก็ตาม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บัญชี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097376D0" w14:textId="77777777" w:rsidR="00DF550E" w:rsidRPr="00BF557E" w:rsidRDefault="00DF550E" w:rsidP="003414B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55A7422" w14:textId="7E33953A" w:rsidR="001C1839" w:rsidRPr="00BF557E" w:rsidRDefault="007B59AE" w:rsidP="00F2247A">
      <w:pPr>
        <w:pStyle w:val="ListParagraph"/>
        <w:numPr>
          <w:ilvl w:val="0"/>
          <w:numId w:val="26"/>
        </w:numPr>
        <w:tabs>
          <w:tab w:val="left" w:pos="2070"/>
        </w:tabs>
        <w:spacing w:line="240" w:lineRule="atLeast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52D70FA9" w14:textId="77777777" w:rsidR="00F2247A" w:rsidRPr="00BF557E" w:rsidRDefault="00F2247A" w:rsidP="00F2247A">
      <w:pPr>
        <w:pStyle w:val="ListParagraph"/>
        <w:tabs>
          <w:tab w:val="left" w:pos="2070"/>
        </w:tabs>
        <w:spacing w:line="240" w:lineRule="atLeast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D5EA704" w14:textId="343AB315" w:rsidR="00BE615B" w:rsidRPr="00BF557E" w:rsidRDefault="00F85A82" w:rsidP="00A63AB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1C3" w:rsidRPr="00BF557E">
        <w:rPr>
          <w:rFonts w:asciiTheme="majorBidi" w:hAnsiTheme="majorBidi"/>
          <w:spacing w:val="2"/>
          <w:sz w:val="30"/>
          <w:szCs w:val="30"/>
        </w:rPr>
        <w:t>20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1C3" w:rsidRPr="00BF557E">
        <w:rPr>
          <w:rFonts w:asciiTheme="majorBidi" w:hAnsiTheme="majorBidi"/>
          <w:spacing w:val="2"/>
          <w:sz w:val="30"/>
          <w:szCs w:val="30"/>
        </w:rPr>
        <w:t>2568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บริษัทได้ลงนามในสัญญาสินเชื่อประเภท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Revolving </w:t>
      </w:r>
      <w:r w:rsidR="00F11DB9" w:rsidRPr="00BF557E">
        <w:rPr>
          <w:rFonts w:asciiTheme="majorBidi" w:hAnsiTheme="majorBidi" w:hint="cs"/>
          <w:spacing w:val="2"/>
          <w:sz w:val="30"/>
          <w:szCs w:val="30"/>
          <w:cs/>
        </w:rPr>
        <w:t>กับ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สถาบันการเงินแห่งหนึ่ง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BF557E">
        <w:rPr>
          <w:rFonts w:asciiTheme="majorBidi" w:hAnsiTheme="majorBidi" w:hint="cs"/>
          <w:spacing w:val="2"/>
          <w:sz w:val="30"/>
          <w:szCs w:val="30"/>
          <w:cs/>
        </w:rPr>
        <w:t>ซึ่งเป็นวงเงินสินเชื่อระยะสั้นและวงเงินเลตเตอร์ออฟเครดิต</w:t>
      </w:r>
      <w:r w:rsidR="00D10E0D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BF557E">
        <w:rPr>
          <w:rFonts w:asciiTheme="majorBidi" w:hAnsiTheme="majorBidi" w:hint="cs"/>
          <w:spacing w:val="2"/>
          <w:sz w:val="30"/>
          <w:szCs w:val="30"/>
          <w:cs/>
        </w:rPr>
        <w:t>วงเงินรวม</w:t>
      </w:r>
      <w:r w:rsidR="00D10E0D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1C3" w:rsidRPr="00BF557E">
        <w:rPr>
          <w:rFonts w:asciiTheme="majorBidi" w:hAnsiTheme="majorBidi"/>
          <w:spacing w:val="2"/>
          <w:sz w:val="30"/>
          <w:szCs w:val="30"/>
        </w:rPr>
        <w:t>20,000</w:t>
      </w:r>
      <w:r w:rsidR="00D10E0D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BF557E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="00A63AB3" w:rsidRPr="00BF557E">
        <w:rPr>
          <w:rFonts w:asciiTheme="majorBidi" w:hAnsiTheme="majorBidi"/>
          <w:spacing w:val="2"/>
          <w:sz w:val="30"/>
          <w:szCs w:val="30"/>
        </w:rPr>
        <w:t xml:space="preserve"> </w:t>
      </w:r>
      <w:r w:rsidR="00A63AB3" w:rsidRPr="00BF557E">
        <w:rPr>
          <w:rFonts w:asciiTheme="majorBidi" w:hAnsiTheme="majorBidi" w:hint="cs"/>
          <w:spacing w:val="2"/>
          <w:sz w:val="30"/>
          <w:szCs w:val="30"/>
          <w:cs/>
        </w:rPr>
        <w:t>ต่อมา</w:t>
      </w:r>
      <w:r w:rsidR="00BE615B" w:rsidRPr="00BF557E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/>
          <w:spacing w:val="2"/>
          <w:sz w:val="30"/>
          <w:szCs w:val="30"/>
        </w:rPr>
        <w:t>3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 w:hint="cs"/>
          <w:spacing w:val="2"/>
          <w:sz w:val="30"/>
          <w:szCs w:val="30"/>
          <w:cs/>
        </w:rPr>
        <w:t>กรกฎาคม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/>
          <w:spacing w:val="2"/>
          <w:sz w:val="30"/>
          <w:szCs w:val="30"/>
        </w:rPr>
        <w:t>2568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 w:hint="cs"/>
          <w:spacing w:val="2"/>
          <w:sz w:val="30"/>
          <w:szCs w:val="30"/>
          <w:cs/>
        </w:rPr>
        <w:t>บริษัทได้ลงนามในสัญญาแก้ไขเปลี่ยนแปลงและแทนที่สัญญาสินเชื่อประเภท</w:t>
      </w:r>
      <w:r w:rsidR="00A63AB3" w:rsidRPr="00BF557E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/>
          <w:spacing w:val="2"/>
          <w:sz w:val="30"/>
          <w:szCs w:val="30"/>
        </w:rPr>
        <w:t xml:space="preserve">Revolving </w:t>
      </w:r>
      <w:r w:rsidR="00BE615B" w:rsidRPr="00BF557E">
        <w:rPr>
          <w:rFonts w:asciiTheme="majorBidi" w:hAnsiTheme="majorBidi" w:hint="cs"/>
          <w:spacing w:val="2"/>
          <w:sz w:val="30"/>
          <w:szCs w:val="30"/>
          <w:cs/>
        </w:rPr>
        <w:t>เดิม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03EC1" w:rsidRPr="00BF557E">
        <w:rPr>
          <w:rFonts w:asciiTheme="majorBidi" w:hAnsiTheme="majorBidi" w:hint="cs"/>
          <w:spacing w:val="2"/>
          <w:sz w:val="30"/>
          <w:szCs w:val="30"/>
          <w:cs/>
        </w:rPr>
        <w:t>โดยเปลี่ยน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 w:hint="cs"/>
          <w:spacing w:val="2"/>
          <w:sz w:val="30"/>
          <w:szCs w:val="30"/>
          <w:cs/>
        </w:rPr>
        <w:t>จากวงเงิน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/>
          <w:spacing w:val="2"/>
          <w:sz w:val="30"/>
          <w:szCs w:val="30"/>
        </w:rPr>
        <w:t>20,000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 w:hint="cs"/>
          <w:spacing w:val="2"/>
          <w:sz w:val="30"/>
          <w:szCs w:val="30"/>
          <w:cs/>
        </w:rPr>
        <w:t>เป็นวงเงิน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/>
          <w:spacing w:val="2"/>
          <w:sz w:val="30"/>
          <w:szCs w:val="30"/>
        </w:rPr>
        <w:t>30,000</w:t>
      </w:r>
      <w:r w:rsidR="00BE615B"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E615B" w:rsidRPr="00BF557E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</w:p>
    <w:p w14:paraId="5339FFCC" w14:textId="77777777" w:rsidR="00BE615B" w:rsidRPr="00BF557E" w:rsidRDefault="00BE615B" w:rsidP="00BE61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7317098D" w14:textId="77777777" w:rsidR="00BE615B" w:rsidRPr="00BF557E" w:rsidRDefault="00BE615B" w:rsidP="00BE61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14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กรกฎาคม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2568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บริษัทได้ลงนามในสัญญาสินเชื่อประเภท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Revolving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กับสถาบันการเงินแห่งหนึ่ง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ซึ่งเป็นวงเงินสินเชื่อระยะสั้นจำนวน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3,000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</w:p>
    <w:p w14:paraId="55D65B42" w14:textId="77777777" w:rsidR="00BE615B" w:rsidRPr="00BF557E" w:rsidRDefault="00BE615B" w:rsidP="00BE61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57A8720A" w14:textId="7EDB2E35" w:rsidR="00C176C5" w:rsidRPr="00BF557E" w:rsidRDefault="00BE615B" w:rsidP="00B55E1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8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สิงหาคม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2568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บริษัทได้ลงนามในสัญญาแก้ไขเปลี่ยนแปลงและแทนที่สัญญาสินเชื่อประเภท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Revolving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เดิมกับสถาบันการเงินแห่งหนึ่ง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ซึ่งเป็นวงเงินเลตเตอร์ออฟเครดิต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จากวงเงิน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17,500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เป็นวงเงิน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22,500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</w:p>
    <w:p w14:paraId="47CCC477" w14:textId="65C914E7" w:rsidR="004C0099" w:rsidRPr="00BF557E" w:rsidRDefault="00C176C5" w:rsidP="00D10E0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 w:hint="cs"/>
          <w:spacing w:val="2"/>
          <w:sz w:val="30"/>
          <w:szCs w:val="30"/>
          <w:cs/>
        </w:rPr>
        <w:lastRenderedPageBreak/>
        <w:t>กลุ่มบริษัทต้องปฏิบัติตามเงื่อนไขบางประการเกี่ยวกับการรักษาอัตร</w:t>
      </w:r>
      <w:r w:rsidR="008C5C86" w:rsidRPr="00BF557E">
        <w:rPr>
          <w:rFonts w:asciiTheme="majorBidi" w:hAnsiTheme="majorBidi" w:hint="cs"/>
          <w:spacing w:val="2"/>
          <w:sz w:val="30"/>
          <w:szCs w:val="30"/>
          <w:cs/>
        </w:rPr>
        <w:t>า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ส่วนทางการเงินต่างๆ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และเงื่อนไขอื่นตามที่ระบุไว้ในสัญญา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โดยบริษัทย่อย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F3FD0" w:rsidRPr="00BF557E">
        <w:rPr>
          <w:rFonts w:asciiTheme="majorBidi" w:hAnsiTheme="majorBidi"/>
          <w:spacing w:val="2"/>
          <w:sz w:val="30"/>
          <w:szCs w:val="30"/>
        </w:rPr>
        <w:t>2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แห่งได้ขอผ่อนผันการดำรงอัตราส่วนทางการเงินของเงินกู้ยืมระยะยาวจากสถาบันการเงิน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ทั้งนี้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F3FD0" w:rsidRPr="00BF557E">
        <w:rPr>
          <w:rFonts w:asciiTheme="majorBidi" w:hAnsiTheme="majorBidi"/>
          <w:spacing w:val="2"/>
          <w:sz w:val="30"/>
          <w:szCs w:val="30"/>
        </w:rPr>
        <w:t>30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F487E" w:rsidRPr="00BF557E">
        <w:rPr>
          <w:rFonts w:asciiTheme="majorBidi" w:hAnsiTheme="majorBidi" w:hint="cs"/>
          <w:spacing w:val="2"/>
          <w:sz w:val="30"/>
          <w:szCs w:val="30"/>
          <w:cs/>
        </w:rPr>
        <w:t>กันยา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ยน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F3FD0" w:rsidRPr="00BF557E">
        <w:rPr>
          <w:rFonts w:asciiTheme="majorBidi" w:hAnsiTheme="majorBidi"/>
          <w:spacing w:val="2"/>
          <w:sz w:val="30"/>
          <w:szCs w:val="30"/>
        </w:rPr>
        <w:t>2568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บริษัทย่อยทั้ง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5F3FD0" w:rsidRPr="00BF557E">
        <w:rPr>
          <w:rFonts w:asciiTheme="majorBidi" w:hAnsiTheme="majorBidi"/>
          <w:spacing w:val="2"/>
          <w:sz w:val="30"/>
          <w:szCs w:val="30"/>
        </w:rPr>
        <w:t>2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แห่งได้รับการผ่อนผันในการรักษาอัตราส่วนทางการเงินตามที่สถาบันการเงินกำหนด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และจัดประเภทเงินกู้ยืมดังกล่าวเป็นหนี้สินไม่หมุนเวียนในงบฐานะการเงิน</w:t>
      </w:r>
    </w:p>
    <w:p w14:paraId="4A3C2B4F" w14:textId="77777777" w:rsidR="00224570" w:rsidRPr="00BF557E" w:rsidRDefault="00224570" w:rsidP="00D10E0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487CD43B" w14:textId="77777777" w:rsidR="00224570" w:rsidRPr="00BF557E" w:rsidRDefault="00224570" w:rsidP="0022457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BF557E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การซื้อคืนและยกเลิกหุ้นกู้</w:t>
      </w:r>
    </w:p>
    <w:p w14:paraId="77E6BEB6" w14:textId="33A582BB" w:rsidR="00224570" w:rsidRPr="00BF557E" w:rsidRDefault="00224570" w:rsidP="0022457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 w:hint="cs"/>
          <w:spacing w:val="2"/>
          <w:sz w:val="30"/>
          <w:szCs w:val="30"/>
          <w:cs/>
        </w:rPr>
        <w:t>ในระหว่างงวดเก้าเดือนสิ้นสุดวันที่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30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2568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บริษัท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จีซี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ศูนย์บริหารเงิน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จำกัด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(“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GCTC”)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ซึ่งเป็นบริษัทย่อยของบริษัท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ได้ทำคำเสนอซื้อคืนหุ้นกู้เป็นการทั่วไป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เพื่อซื้อคืนและยกเลิกหุ้นกู้บางส่วน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จำนวนเงินทั้งสิ้น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141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>.</w:t>
      </w:r>
      <w:r w:rsidRPr="00BF557E">
        <w:rPr>
          <w:rFonts w:asciiTheme="majorBidi" w:hAnsiTheme="majorBidi"/>
          <w:spacing w:val="2"/>
          <w:sz w:val="30"/>
          <w:szCs w:val="30"/>
        </w:rPr>
        <w:t>022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ล้านเหรียญสหรัฐอเมริกา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กลุ่มบริษัทบันทึกกำไรจากรายการดังกล่าวจำนวน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186C2A" w:rsidRPr="00BF557E">
        <w:rPr>
          <w:rFonts w:asciiTheme="majorBidi" w:hAnsiTheme="majorBidi" w:hint="cs"/>
          <w:spacing w:val="2"/>
          <w:sz w:val="30"/>
          <w:szCs w:val="30"/>
        </w:rPr>
        <w:t>594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เป็นรายได้อื่นในงบกำไรขาดทุนรวม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โดยการซื้อคืนและยกเลิกหุ้นกู้แบ่งออกเป็น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รุ่น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ดังนี้</w:t>
      </w:r>
    </w:p>
    <w:p w14:paraId="4F01E098" w14:textId="77777777" w:rsidR="00196474" w:rsidRPr="00BF557E" w:rsidRDefault="00196474" w:rsidP="0022457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14"/>
          <w:szCs w:val="14"/>
        </w:rPr>
      </w:pPr>
    </w:p>
    <w:p w14:paraId="6A2F3FCE" w14:textId="77777777" w:rsidR="00224570" w:rsidRPr="00BF557E" w:rsidRDefault="00224570" w:rsidP="00837F16">
      <w:pPr>
        <w:tabs>
          <w:tab w:val="clear" w:pos="454"/>
          <w:tab w:val="clear" w:pos="680"/>
          <w:tab w:val="clear" w:pos="907"/>
          <w:tab w:val="left" w:pos="990"/>
          <w:tab w:val="left" w:pos="1080"/>
        </w:tabs>
        <w:spacing w:line="240" w:lineRule="auto"/>
        <w:ind w:left="990" w:right="-14" w:hanging="45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/>
          <w:spacing w:val="2"/>
          <w:sz w:val="30"/>
          <w:szCs w:val="30"/>
          <w:cs/>
        </w:rPr>
        <w:t>-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ab/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ดำเนินการซื้อคืนและยกเลิกหุ้นกู้บางส่วนเป็นจำนวนเงินทั้งสิ้น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99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>.</w:t>
      </w:r>
      <w:r w:rsidRPr="00BF557E">
        <w:rPr>
          <w:rFonts w:asciiTheme="majorBidi" w:hAnsiTheme="majorBidi"/>
          <w:spacing w:val="2"/>
          <w:sz w:val="30"/>
          <w:szCs w:val="30"/>
        </w:rPr>
        <w:t>482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ล้านเหรียญสหรัฐอเมริกา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โดยหุ้นกู้ดังกล่าวเป็นหุ้นกู้ที่ไม่มีหลักประกันและไม่ด้อยสิทธิ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ซึ่งได้ออกและเสนอขายให้กับนักลงทุน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และสถาบันต่างประเทศในเดือนมีนาคม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2564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 xml:space="preserve">จำนวน </w:t>
      </w:r>
      <w:r w:rsidRPr="00BF557E">
        <w:rPr>
          <w:rFonts w:asciiTheme="majorBidi" w:hAnsiTheme="majorBidi"/>
          <w:spacing w:val="2"/>
          <w:sz w:val="30"/>
          <w:szCs w:val="30"/>
        </w:rPr>
        <w:t>550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 xml:space="preserve"> ล้านเหรียญสหรัฐอเมริกา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อายุ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30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ปี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อัตราดอกเบี้ยคงที่ร้อยละ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4.30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ต่อปี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ส่งผลให้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30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2568 GCTC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มีมูลค่าหุ้นกู้เหรียญสหรัฐอเมริกา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ที่จะครบกำหนดในปี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2594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คงเหลือทั้งสิ้นจำนวน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274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>.</w:t>
      </w:r>
      <w:r w:rsidRPr="00BF557E">
        <w:rPr>
          <w:rFonts w:asciiTheme="majorBidi" w:hAnsiTheme="majorBidi"/>
          <w:spacing w:val="2"/>
          <w:sz w:val="30"/>
          <w:szCs w:val="30"/>
        </w:rPr>
        <w:t>849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ล้านเหรียญสหรัฐอเมริกา</w:t>
      </w:r>
    </w:p>
    <w:p w14:paraId="3DACAD98" w14:textId="77777777" w:rsidR="00196474" w:rsidRPr="00BF557E" w:rsidRDefault="00196474" w:rsidP="00837F16">
      <w:pPr>
        <w:tabs>
          <w:tab w:val="clear" w:pos="454"/>
          <w:tab w:val="clear" w:pos="680"/>
          <w:tab w:val="clear" w:pos="907"/>
          <w:tab w:val="left" w:pos="990"/>
          <w:tab w:val="left" w:pos="1080"/>
        </w:tabs>
        <w:spacing w:line="240" w:lineRule="auto"/>
        <w:ind w:left="990" w:right="-14" w:hanging="450"/>
        <w:jc w:val="thaiDistribute"/>
        <w:rPr>
          <w:rFonts w:asciiTheme="majorBidi" w:hAnsiTheme="majorBidi"/>
          <w:spacing w:val="2"/>
          <w:sz w:val="14"/>
          <w:szCs w:val="14"/>
        </w:rPr>
      </w:pPr>
    </w:p>
    <w:p w14:paraId="31AFAD0F" w14:textId="77777777" w:rsidR="00224570" w:rsidRPr="00BF557E" w:rsidRDefault="00224570" w:rsidP="00837F16">
      <w:pPr>
        <w:tabs>
          <w:tab w:val="clear" w:pos="454"/>
          <w:tab w:val="clear" w:pos="680"/>
          <w:tab w:val="clear" w:pos="907"/>
          <w:tab w:val="left" w:pos="990"/>
          <w:tab w:val="left" w:pos="1080"/>
        </w:tabs>
        <w:spacing w:line="240" w:lineRule="auto"/>
        <w:ind w:left="990" w:right="-14" w:hanging="45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/>
          <w:spacing w:val="2"/>
          <w:sz w:val="30"/>
          <w:szCs w:val="30"/>
          <w:cs/>
        </w:rPr>
        <w:t>-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ab/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ดำเนินการซื้อคืนและยกเลิกหุ้นกู้บางส่วนเป็นจำนวนเงินทั้งสิ้น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 41.540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ล้านเหรียญสหรัฐอเมริกา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โดยหุ้นกู้ดังกล่าวเป็นหุ้นกู้ที่ไม่มีหลักประกันและไม่ด้อยสิทธิ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ซึ่งได้ออกและเสนอขายให้กับนักลงทุน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และสถาบันต่างประเทศในเดือนมีนาคม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2565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จำนวน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300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ล้านเหรียญสหรัฐอเมริกา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อายุ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30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ปี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อัตราดอกเบี้ยคงที่ร้อยละ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5.20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ต่อปี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ส่งผลให้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30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2568 GCTC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มีมูลค่าหุ้นกู้เหรียญสหรัฐอเมริกา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ที่จะครบกำหนดในปี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2595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คงเหลือทั้งสิ้นจำนวน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61.440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ล้านเหรียญสหรัฐอเมริกา</w:t>
      </w:r>
    </w:p>
    <w:p w14:paraId="75608B35" w14:textId="3F93B900" w:rsidR="005F487E" w:rsidRPr="00BF557E" w:rsidRDefault="005F4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598B3EC4" w14:textId="77777777" w:rsidR="00F13A4C" w:rsidRPr="00BF557E" w:rsidRDefault="00F1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1AB87D63" w14:textId="77777777" w:rsidR="00F13A4C" w:rsidRPr="00BF557E" w:rsidRDefault="00F1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7DFEFA8E" w14:textId="77777777" w:rsidR="00F13A4C" w:rsidRPr="00BF557E" w:rsidRDefault="00F1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3C66694E" w14:textId="77777777" w:rsidR="00F13A4C" w:rsidRPr="00BF557E" w:rsidRDefault="00F1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389783E5" w14:textId="77777777" w:rsidR="00745092" w:rsidRPr="00BF557E" w:rsidRDefault="00745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04C94CDD" w14:textId="77777777" w:rsidR="00745092" w:rsidRPr="00BF557E" w:rsidRDefault="00745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5C8D3189" w14:textId="77777777" w:rsidR="00745092" w:rsidRPr="00BF557E" w:rsidRDefault="00745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73A6E2B4" w14:textId="77777777" w:rsidR="00F13A4C" w:rsidRPr="00BF557E" w:rsidRDefault="00F1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04840DCE" w14:textId="77777777" w:rsidR="00F13A4C" w:rsidRPr="00BF557E" w:rsidRDefault="00F1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2"/>
          <w:sz w:val="30"/>
          <w:szCs w:val="30"/>
        </w:rPr>
      </w:pPr>
    </w:p>
    <w:p w14:paraId="0652172E" w14:textId="3FB11EBC" w:rsidR="006766CC" w:rsidRPr="00BF557E" w:rsidRDefault="006766CC" w:rsidP="001C1839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หุ้นกู้ด้อยสิทธิที่มีลักษณะคล้ายทุนฯ</w:t>
      </w:r>
    </w:p>
    <w:p w14:paraId="7EC78925" w14:textId="77777777" w:rsidR="002503EE" w:rsidRPr="00BF557E" w:rsidRDefault="002503EE" w:rsidP="002503EE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E613F9" w14:textId="483CDD47" w:rsidR="00486533" w:rsidRPr="00BF557E" w:rsidRDefault="00486533" w:rsidP="00486533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10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กันยายน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2568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บริษัทย่อยได้ออกและเสนอขายหุ้นกู้ด้อยสิทธิที่มีลักษณะคล้ายทุนฯ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สกุลเงินเหรียญสหรัฐอเมริกา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10991233" w14:textId="18E3EF93" w:rsidR="00486533" w:rsidRPr="00BF557E" w:rsidRDefault="00486533" w:rsidP="00C505BF">
      <w:pPr>
        <w:pStyle w:val="ListParagraph"/>
        <w:numPr>
          <w:ilvl w:val="2"/>
          <w:numId w:val="25"/>
        </w:numPr>
        <w:tabs>
          <w:tab w:val="left" w:pos="2070"/>
        </w:tabs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600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ล้านเหรียญสหรัฐอเมริกาหรือเทียบเท่า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19</w:t>
      </w:r>
      <w:r w:rsidRPr="00BF557E">
        <w:rPr>
          <w:rFonts w:asciiTheme="majorBidi" w:hAnsiTheme="majorBidi"/>
          <w:sz w:val="30"/>
          <w:szCs w:val="30"/>
          <w:cs/>
        </w:rPr>
        <w:t>,</w:t>
      </w:r>
      <w:r w:rsidR="005E7D5E" w:rsidRPr="00BF557E">
        <w:rPr>
          <w:rFonts w:asciiTheme="majorBidi" w:hAnsiTheme="majorBidi"/>
          <w:sz w:val="30"/>
          <w:szCs w:val="30"/>
        </w:rPr>
        <w:t>094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ล้านบาท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หุ้นกู้มีอัตราดอกเบี้ยสำหรับ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5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ปี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3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เดือนแรก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อยู่ที่ร้อยละ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6</w:t>
      </w:r>
      <w:r w:rsidRPr="00BF557E">
        <w:rPr>
          <w:rFonts w:asciiTheme="majorBidi" w:hAnsiTheme="majorBidi"/>
          <w:sz w:val="30"/>
          <w:szCs w:val="30"/>
          <w:cs/>
        </w:rPr>
        <w:t>.</w:t>
      </w:r>
      <w:r w:rsidR="005E7D5E" w:rsidRPr="00BF557E">
        <w:rPr>
          <w:rFonts w:asciiTheme="majorBidi" w:hAnsiTheme="majorBidi"/>
          <w:sz w:val="30"/>
          <w:szCs w:val="30"/>
        </w:rPr>
        <w:t>50</w:t>
      </w:r>
      <w:r w:rsidRPr="00BF557E">
        <w:rPr>
          <w:rFonts w:asciiTheme="majorBidi" w:hAnsiTheme="majorBidi"/>
          <w:sz w:val="30"/>
          <w:szCs w:val="30"/>
          <w:cs/>
        </w:rPr>
        <w:t xml:space="preserve">  </w:t>
      </w:r>
      <w:r w:rsidRPr="00BF557E">
        <w:rPr>
          <w:rFonts w:asciiTheme="majorBidi" w:hAnsiTheme="majorBidi" w:hint="cs"/>
          <w:sz w:val="30"/>
          <w:szCs w:val="30"/>
          <w:cs/>
        </w:rPr>
        <w:t>ต่อปี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</w:p>
    <w:p w14:paraId="5B5BE0BA" w14:textId="4327D305" w:rsidR="00486533" w:rsidRPr="00BF557E" w:rsidRDefault="00486533" w:rsidP="00C505BF">
      <w:pPr>
        <w:pStyle w:val="ListParagraph"/>
        <w:numPr>
          <w:ilvl w:val="2"/>
          <w:numId w:val="25"/>
        </w:numPr>
        <w:tabs>
          <w:tab w:val="left" w:pos="2070"/>
        </w:tabs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500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ล้านเหรียญสหรัฐอเมริกาหรือเทียบเท่า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15</w:t>
      </w:r>
      <w:r w:rsidRPr="00BF557E">
        <w:rPr>
          <w:rFonts w:asciiTheme="majorBidi" w:hAnsiTheme="majorBidi"/>
          <w:sz w:val="30"/>
          <w:szCs w:val="30"/>
          <w:cs/>
        </w:rPr>
        <w:t>,</w:t>
      </w:r>
      <w:r w:rsidR="005E7D5E" w:rsidRPr="00BF557E">
        <w:rPr>
          <w:rFonts w:asciiTheme="majorBidi" w:hAnsiTheme="majorBidi"/>
          <w:sz w:val="30"/>
          <w:szCs w:val="30"/>
        </w:rPr>
        <w:t>912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ล้านบาท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หุ้นกู้มีอัตราดอกเบี้ยสำหรับ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10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ปีแรก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อยู่ที่ร้อยละ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7</w:t>
      </w:r>
      <w:r w:rsidRPr="00BF557E">
        <w:rPr>
          <w:rFonts w:asciiTheme="majorBidi" w:hAnsiTheme="majorBidi"/>
          <w:sz w:val="30"/>
          <w:szCs w:val="30"/>
          <w:cs/>
        </w:rPr>
        <w:t>.</w:t>
      </w:r>
      <w:r w:rsidR="005E7D5E" w:rsidRPr="00BF557E">
        <w:rPr>
          <w:rFonts w:asciiTheme="majorBidi" w:hAnsiTheme="majorBidi"/>
          <w:sz w:val="30"/>
          <w:szCs w:val="30"/>
        </w:rPr>
        <w:t>125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ต่อปี</w:t>
      </w:r>
    </w:p>
    <w:p w14:paraId="6EC9343B" w14:textId="3148DC23" w:rsidR="00486533" w:rsidRPr="00BF557E" w:rsidRDefault="00486533" w:rsidP="00486533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>ซึ่งจะชำระคืนเงินต้นเพียงครั้งเดียวเมื่อเลิกบริษัทย่อยหรือเมื่อมีการเลิกกิจการของผู้ค้ำประกัน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รือเมื่อบริษัทย่อยใช้สิทธิไถ่ถอนหุ้นกู้ก่อนกำหนดตามเงื่อนไขที่ระบุไว้ในข้อกำหนดสิทธิของหุ้นกู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หลังจากนั้นอัตราดอกเบี้ยของหุ้นกู้จะปรับเปลี่ยนตามข้อกำหนดสิทธิของหุ้นกู้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ดอกเบี้ยมีกำหนดชำระทุกๆ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หกเดือนตลอดอายุของหุ้นกู้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ริษัทย่อย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โดยไม่จำกัดเวลาและจำนวนที่ค้างชำระ</w:t>
      </w:r>
      <w:r w:rsidR="00F72B40" w:rsidRPr="00BF557E">
        <w:rPr>
          <w:rFonts w:asciiTheme="majorBidi" w:hAnsiTheme="majorBidi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การเลื่อนการจ่ายผลตอบแทนใดๆ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ที่ดำเนินการอย่างถูกต้องตามข้อกำหนดของตราสาร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จะถือเป็นผลตอบแทนค้างจ่าย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ซึ่งผลตอบแทนค้างจ่ายดังกล่าวจะมีสิทธิได้รับผลตอบแทนเพิ่มเติมตั้งแต่วันที่ครบ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12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เดือนนับจากวันที่มีการเลื่อนการจ่ายครั้งแรก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โดยให้ถือเสมือนว่าจำนวนผลตอบแทนค้างจ่ายนั้นเป็นเงินต้นของตราสาร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และคำนวณผลตอบแทนเพิ่มเติมดังกล่าวโดยใช้อัตราผลตอบแทนที่ใช้บังคับในขณะนั้น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หากในวันจ่ายผลตอบแทนใด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การจ่ายผลตอบแทนที่ครบกำหนดในวันนั้นไม่ได้รับชำระเต็มจำนวน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บริษัทย่อยจะไม่สามารถกระทำการดังต่อไปนี้</w:t>
      </w:r>
    </w:p>
    <w:p w14:paraId="37E5B485" w14:textId="77777777" w:rsidR="00486533" w:rsidRPr="00BF557E" w:rsidRDefault="00486533" w:rsidP="00486533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/>
          <w:sz w:val="30"/>
          <w:szCs w:val="30"/>
          <w:cs/>
        </w:rPr>
        <w:t xml:space="preserve">          (</w:t>
      </w:r>
      <w:r w:rsidRPr="00BF557E">
        <w:rPr>
          <w:rFonts w:asciiTheme="majorBidi" w:hAnsiTheme="majorBidi" w:hint="cs"/>
          <w:sz w:val="30"/>
          <w:szCs w:val="30"/>
          <w:cs/>
        </w:rPr>
        <w:t>ก</w:t>
      </w:r>
      <w:r w:rsidRPr="00BF557E">
        <w:rPr>
          <w:rFonts w:asciiTheme="majorBidi" w:hAnsiTheme="majorBidi"/>
          <w:sz w:val="30"/>
          <w:szCs w:val="30"/>
          <w:cs/>
        </w:rPr>
        <w:t xml:space="preserve">) </w:t>
      </w:r>
      <w:r w:rsidRPr="00BF557E">
        <w:rPr>
          <w:rFonts w:asciiTheme="majorBidi" w:hAnsiTheme="majorBidi" w:hint="cs"/>
          <w:sz w:val="30"/>
          <w:szCs w:val="30"/>
          <w:cs/>
        </w:rPr>
        <w:t>ประกาศหรือจ่ายเงินปันผล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ผลตอบแทน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หรือการชำระเงินอื่นใดให้แก่ตราสารที่มีอันดับต่ำกว่า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หรือ</w:t>
      </w:r>
      <w:r w:rsidRPr="00BF557E">
        <w:rPr>
          <w:rFonts w:asciiTheme="majorBidi" w:hAnsiTheme="majorBidi"/>
          <w:sz w:val="30"/>
          <w:szCs w:val="30"/>
          <w:cs/>
        </w:rPr>
        <w:t xml:space="preserve">   </w:t>
      </w:r>
      <w:r w:rsidRPr="00BF557E">
        <w:rPr>
          <w:rFonts w:asciiTheme="majorBidi" w:hAnsiTheme="majorBidi" w:hint="cs"/>
          <w:sz w:val="30"/>
          <w:szCs w:val="30"/>
          <w:cs/>
        </w:rPr>
        <w:t>ตราสารที่มีอันดับเท่ากัน</w:t>
      </w:r>
      <w:r w:rsidRPr="00BF557E">
        <w:rPr>
          <w:rFonts w:asciiTheme="majorBidi" w:hAnsiTheme="majorBidi"/>
          <w:sz w:val="30"/>
          <w:szCs w:val="30"/>
          <w:cs/>
        </w:rPr>
        <w:t xml:space="preserve"> (</w:t>
      </w:r>
      <w:r w:rsidRPr="00BF557E">
        <w:rPr>
          <w:rFonts w:asciiTheme="majorBidi" w:hAnsiTheme="majorBidi" w:hint="cs"/>
          <w:sz w:val="30"/>
          <w:szCs w:val="30"/>
          <w:cs/>
        </w:rPr>
        <w:t>ยกเว้นในกรณีของตราสารที่มีอันดับเท่ากันซึ่งการจ่ายผลตอบแทนจะกระทำโดยแบ่งสัดส่วนแบบโปร</w:t>
      </w:r>
      <w:r w:rsidRPr="00BF557E">
        <w:rPr>
          <w:rFonts w:asciiTheme="majorBidi" w:hAnsiTheme="majorBidi"/>
          <w:sz w:val="30"/>
          <w:szCs w:val="30"/>
          <w:cs/>
        </w:rPr>
        <w:t>-</w:t>
      </w:r>
      <w:r w:rsidRPr="00BF557E">
        <w:rPr>
          <w:rFonts w:asciiTheme="majorBidi" w:hAnsiTheme="majorBidi" w:hint="cs"/>
          <w:sz w:val="30"/>
          <w:szCs w:val="30"/>
          <w:cs/>
        </w:rPr>
        <w:t>ราตา</w:t>
      </w:r>
      <w:r w:rsidRPr="00BF557E">
        <w:rPr>
          <w:rFonts w:asciiTheme="majorBidi" w:hAnsiTheme="majorBidi"/>
          <w:sz w:val="30"/>
          <w:szCs w:val="30"/>
          <w:cs/>
        </w:rPr>
        <w:t xml:space="preserve"> (</w:t>
      </w:r>
      <w:r w:rsidRPr="00BF557E">
        <w:rPr>
          <w:rFonts w:asciiTheme="majorBidi" w:hAnsiTheme="majorBidi"/>
          <w:sz w:val="30"/>
          <w:szCs w:val="30"/>
        </w:rPr>
        <w:t xml:space="preserve">pro-rata) </w:t>
      </w:r>
      <w:r w:rsidRPr="00BF557E">
        <w:rPr>
          <w:rFonts w:asciiTheme="majorBidi" w:hAnsiTheme="majorBidi" w:hint="cs"/>
          <w:sz w:val="30"/>
          <w:szCs w:val="30"/>
          <w:cs/>
        </w:rPr>
        <w:t>ร่วมกับการจ่ายผลตอบแทนของตราสารชุดนี้</w:t>
      </w:r>
      <w:r w:rsidRPr="00BF557E">
        <w:rPr>
          <w:rFonts w:asciiTheme="majorBidi" w:hAnsiTheme="majorBidi"/>
          <w:sz w:val="30"/>
          <w:szCs w:val="30"/>
          <w:cs/>
        </w:rPr>
        <w:t>)</w:t>
      </w:r>
    </w:p>
    <w:p w14:paraId="024B1A2D" w14:textId="77777777" w:rsidR="00486533" w:rsidRPr="00BF557E" w:rsidRDefault="00486533" w:rsidP="00486533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/>
          <w:sz w:val="30"/>
          <w:szCs w:val="30"/>
          <w:cs/>
        </w:rPr>
        <w:t xml:space="preserve">          (</w:t>
      </w:r>
      <w:r w:rsidRPr="00BF557E">
        <w:rPr>
          <w:rFonts w:asciiTheme="majorBidi" w:hAnsiTheme="majorBidi" w:hint="cs"/>
          <w:sz w:val="30"/>
          <w:szCs w:val="30"/>
          <w:cs/>
        </w:rPr>
        <w:t>ข</w:t>
      </w:r>
      <w:r w:rsidRPr="00BF557E">
        <w:rPr>
          <w:rFonts w:asciiTheme="majorBidi" w:hAnsiTheme="majorBidi"/>
          <w:sz w:val="30"/>
          <w:szCs w:val="30"/>
          <w:cs/>
        </w:rPr>
        <w:t xml:space="preserve">) </w:t>
      </w:r>
      <w:r w:rsidRPr="00BF557E">
        <w:rPr>
          <w:rFonts w:asciiTheme="majorBidi" w:hAnsiTheme="majorBidi" w:hint="cs"/>
          <w:sz w:val="30"/>
          <w:szCs w:val="30"/>
          <w:cs/>
        </w:rPr>
        <w:t>ไถ่ถอน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ลดทุน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ยกเลิก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ซื้อคืน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หรือได้มาซึ่งตราสารที่มีอันดับต่ำกว่า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หรือที่มีอันดับเท่ากันด้วยค่าตอบแทนใด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ๆ</w:t>
      </w:r>
      <w:r w:rsidRPr="00BF557E">
        <w:rPr>
          <w:rFonts w:asciiTheme="majorBidi" w:hAnsiTheme="majorBidi"/>
          <w:sz w:val="30"/>
          <w:szCs w:val="30"/>
          <w:cs/>
        </w:rPr>
        <w:t xml:space="preserve"> (</w:t>
      </w:r>
      <w:r w:rsidRPr="00BF557E">
        <w:rPr>
          <w:rFonts w:asciiTheme="majorBidi" w:hAnsiTheme="majorBidi" w:hint="cs"/>
          <w:sz w:val="30"/>
          <w:szCs w:val="30"/>
          <w:cs/>
        </w:rPr>
        <w:t>ยกเว้นในกรณีของตราสารที่มีอันดับเท่ากันซึ่งดำเนินการโดยแบ่งสัดส่วนแบบโปร</w:t>
      </w:r>
      <w:r w:rsidRPr="00BF557E">
        <w:rPr>
          <w:rFonts w:asciiTheme="majorBidi" w:hAnsiTheme="majorBidi"/>
          <w:sz w:val="30"/>
          <w:szCs w:val="30"/>
          <w:cs/>
        </w:rPr>
        <w:t>-</w:t>
      </w:r>
      <w:r w:rsidRPr="00BF557E">
        <w:rPr>
          <w:rFonts w:asciiTheme="majorBidi" w:hAnsiTheme="majorBidi" w:hint="cs"/>
          <w:sz w:val="30"/>
          <w:szCs w:val="30"/>
          <w:cs/>
        </w:rPr>
        <w:t>ราตา</w:t>
      </w:r>
      <w:r w:rsidRPr="00BF557E">
        <w:rPr>
          <w:rFonts w:asciiTheme="majorBidi" w:hAnsiTheme="majorBidi"/>
          <w:sz w:val="30"/>
          <w:szCs w:val="30"/>
          <w:cs/>
        </w:rPr>
        <w:t xml:space="preserve"> (</w:t>
      </w:r>
      <w:r w:rsidRPr="00BF557E">
        <w:rPr>
          <w:rFonts w:asciiTheme="majorBidi" w:hAnsiTheme="majorBidi"/>
          <w:sz w:val="30"/>
          <w:szCs w:val="30"/>
        </w:rPr>
        <w:t xml:space="preserve">pro-rata) </w:t>
      </w:r>
      <w:r w:rsidRPr="00BF557E">
        <w:rPr>
          <w:rFonts w:asciiTheme="majorBidi" w:hAnsiTheme="majorBidi" w:hint="cs"/>
          <w:sz w:val="30"/>
          <w:szCs w:val="30"/>
          <w:cs/>
        </w:rPr>
        <w:t>ร่วมกับการซื้อคืนตราสารของผู้ออกหรือผู้ค้ำประกัน</w:t>
      </w:r>
      <w:r w:rsidRPr="00BF557E">
        <w:rPr>
          <w:rFonts w:asciiTheme="majorBidi" w:hAnsiTheme="majorBidi"/>
          <w:sz w:val="30"/>
          <w:szCs w:val="30"/>
          <w:cs/>
        </w:rPr>
        <w:t>)</w:t>
      </w:r>
    </w:p>
    <w:p w14:paraId="1637EB3F" w14:textId="77777777" w:rsidR="00486533" w:rsidRPr="00BF557E" w:rsidRDefault="00486533" w:rsidP="00486533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A487A85" w14:textId="02998F2F" w:rsidR="00486533" w:rsidRPr="00BF557E" w:rsidRDefault="00486533" w:rsidP="00486533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>ทั้งนี้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บริษัทเป็นผู้ค้ำประกัน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โดยความรับผิดสูงสุดจะถูกจำกัดไว้เบื้องต้นที่จำนวนไม่เกินร้อยละ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120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ของมูลค่าหุ้นกู้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ในกรณีที่ในวันจ่ายผลตอบแทน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จำนวนหนี้ที่ผู้ค้ำประกันต้องรับผิดชอบตามการค้ำประกัน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มีมูลค่าสูงกว่าวงเงินค้ำประกันสูงสุด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ผู้ค้ำประกันจะต้องดำเนินการเพิ่มวงเงินค้ำประกันสูงสุดขึ้นอีกร้อยละ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E7D5E" w:rsidRPr="00BF557E">
        <w:rPr>
          <w:rFonts w:asciiTheme="majorBidi" w:hAnsiTheme="majorBidi"/>
          <w:sz w:val="30"/>
          <w:szCs w:val="30"/>
        </w:rPr>
        <w:t>20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ของมูลค่าหุ้นกู้ที่ยังคงค้างอยู่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การค้ำประกันดังกล่าวถือเป็นภาระผูกพันโดยตรง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ไม่มีหลักประกัน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และอยู่ในลำดับชั้นรองของผู้ค้ำประกัน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ซึ่งมีลำดับเท่าเทียมกับตราสารหนี้ไม่มีประกันและด้อยสิทธิอื่นของผู้ค้ำประกันที่มีลำดับการชำระหนี้เท่ากัน</w:t>
      </w:r>
      <w:r w:rsidRPr="00BF557E">
        <w:rPr>
          <w:rFonts w:asciiTheme="majorBidi" w:hAnsiTheme="majorBidi"/>
          <w:sz w:val="30"/>
          <w:szCs w:val="30"/>
          <w:cs/>
        </w:rPr>
        <w:t xml:space="preserve"> (</w:t>
      </w:r>
      <w:r w:rsidRPr="00BF557E">
        <w:rPr>
          <w:rFonts w:asciiTheme="majorBidi" w:hAnsiTheme="majorBidi"/>
          <w:sz w:val="30"/>
          <w:szCs w:val="30"/>
        </w:rPr>
        <w:t xml:space="preserve">Parity Securities) </w:t>
      </w:r>
      <w:r w:rsidRPr="00BF557E">
        <w:rPr>
          <w:rFonts w:asciiTheme="majorBidi" w:hAnsiTheme="majorBidi" w:hint="cs"/>
          <w:sz w:val="30"/>
          <w:szCs w:val="30"/>
          <w:cs/>
        </w:rPr>
        <w:t>ซึ่งผู้ค้ำประกันจะชำระคืนเพียงครั้งเดียวเมื่อเลิกบริษัทย่อยหรือเมื่อมีการเลิกกิจการของผู้ค้ำประกัน</w:t>
      </w:r>
    </w:p>
    <w:p w14:paraId="49913EB8" w14:textId="77777777" w:rsidR="00486533" w:rsidRPr="00BF557E" w:rsidRDefault="00486533" w:rsidP="00486533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5CDA775" w14:textId="02FC7CC0" w:rsidR="00C723AD" w:rsidRPr="00BF557E" w:rsidRDefault="003C0A02" w:rsidP="003C0A02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lastRenderedPageBreak/>
        <w:t>ภายหลังจากที่บริษัทย่อยได้ออกและเสนอขายหุ้นกู้ด้อยสิทธิที่มีลักษณะคล้ายทุนฯ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สกุลเงินเหรียญสหรัฐอเมริกา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บริษัทได้เข้าทำสัญญาเงินกู้ยืมระยะยาวกับบริษัทย่อย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และดำเนินการบริหารความเสี่ยงจากอัตราแลกเปลี่ยนและดอกเบี้ยของเงินกู้ยืมดังกล่าวโดยการเข้าทำสัญญาแลกเปลี่ยนสกุลเงินและอัตราดอกเบี้ยจากสกุลเงินเหรียญสหรัฐอเมริกาเป็นสกุลเงินบาทกับสถาบันการเงิ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ครอบคลุมตามจำนวนเงินกู้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สกุลเงินกู้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และระยะเวลากู้ยืมให้สอดคล้องกับภาระหนี้ที่มีกับบริษัทย่อย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โดยมีอัตราแลกเปลี่ยนของสัญญาเท่ากับอัตราแลกเปลี่ยน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ณ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วันเบิกเงินกู้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>10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กันยายน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>2568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ที่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>31</w:t>
      </w:r>
      <w:r w:rsidRPr="00BF557E">
        <w:rPr>
          <w:rFonts w:asciiTheme="majorBidi" w:hAnsiTheme="majorBidi"/>
          <w:sz w:val="30"/>
          <w:szCs w:val="30"/>
          <w:cs/>
        </w:rPr>
        <w:t>.</w:t>
      </w:r>
      <w:r w:rsidRPr="00BF557E">
        <w:rPr>
          <w:rFonts w:asciiTheme="majorBidi" w:hAnsiTheme="majorBidi"/>
          <w:sz w:val="30"/>
          <w:szCs w:val="30"/>
        </w:rPr>
        <w:t>82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บาทต่อเหรียญสหรัฐอเมริกา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โดยกลุ่มบริษัทมีอัตราดอกเบี้ยที่ลดลงเมื่อเทียบเคียงกับหุ้นกู้ด้อยสิทธิที่มีลักษณะคล้ายทุนฯ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สกุลเงินเหรียญสหรัฐอเมริกาจากร้อยละ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6.5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Pr="00BF557E">
        <w:rPr>
          <w:rFonts w:asciiTheme="majorBidi" w:hAnsiTheme="majorBidi"/>
          <w:sz w:val="30"/>
          <w:szCs w:val="30"/>
        </w:rPr>
        <w:t xml:space="preserve">7.125 </w:t>
      </w:r>
      <w:r w:rsidRPr="00BF557E">
        <w:rPr>
          <w:rFonts w:asciiTheme="majorBidi" w:hAnsiTheme="majorBidi" w:hint="cs"/>
          <w:sz w:val="30"/>
          <w:szCs w:val="30"/>
          <w:cs/>
        </w:rPr>
        <w:t>ต่อปี เหลือร้อยละ</w:t>
      </w:r>
      <w:r w:rsidRPr="00BF557E">
        <w:rPr>
          <w:rFonts w:asciiTheme="majorBidi" w:hAnsiTheme="majorBidi"/>
          <w:sz w:val="30"/>
          <w:szCs w:val="30"/>
        </w:rPr>
        <w:t xml:space="preserve"> 4.19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ถึง </w:t>
      </w:r>
      <w:r w:rsidRPr="00BF557E">
        <w:rPr>
          <w:rFonts w:asciiTheme="majorBidi" w:hAnsiTheme="majorBidi"/>
          <w:sz w:val="30"/>
          <w:szCs w:val="30"/>
        </w:rPr>
        <w:t>4.48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ต่อปี</w:t>
      </w:r>
    </w:p>
    <w:p w14:paraId="2F791E9F" w14:textId="77777777" w:rsidR="003C0A02" w:rsidRPr="00BF557E" w:rsidRDefault="003C0A02" w:rsidP="003C0A02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28D38A9" w14:textId="212D0673" w:rsidR="00B20300" w:rsidRPr="00BF557E" w:rsidRDefault="00B20300" w:rsidP="001C1839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t>ส</w:t>
      </w:r>
      <w:r w:rsidR="006D60D3"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t>่</w:t>
      </w:r>
      <w:r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t>วนงานดำเนินงาน</w:t>
      </w:r>
      <w:r w:rsidR="00AC07D0"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BF557E" w:rsidRDefault="007E7A4A" w:rsidP="001C1839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</w:rPr>
      </w:pPr>
    </w:p>
    <w:p w14:paraId="34F5248F" w14:textId="68E980B1" w:rsidR="000736CD" w:rsidRPr="00BF557E" w:rsidRDefault="00263128" w:rsidP="00F85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BF557E">
        <w:rPr>
          <w:rFonts w:asciiTheme="majorBidi" w:hAnsiTheme="majorBidi"/>
          <w:sz w:val="30"/>
          <w:szCs w:val="30"/>
        </w:rPr>
        <w:t>6</w:t>
      </w:r>
      <w:r w:rsidRPr="00BF557E">
        <w:rPr>
          <w:rFonts w:asciiTheme="majorBidi" w:hAnsiTheme="majorBidi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BF557E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BF557E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BF557E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650F524A" w14:textId="07964EFB" w:rsidR="00D859C7" w:rsidRPr="00BF557E" w:rsidRDefault="00D859C7" w:rsidP="00324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1D2F07" w:rsidRPr="00BF557E" w14:paraId="5817926A" w14:textId="7BB11B5B" w:rsidTr="005171B2">
        <w:tc>
          <w:tcPr>
            <w:tcW w:w="1080" w:type="dxa"/>
          </w:tcPr>
          <w:p w14:paraId="46210795" w14:textId="763915F7" w:rsidR="005905AF" w:rsidRPr="00BF557E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</w:tcPr>
          <w:p w14:paraId="7C2CA735" w14:textId="0B4B54B6" w:rsidR="005905AF" w:rsidRPr="00BF557E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BF557E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BF557E">
              <w:rPr>
                <w:rFonts w:asciiTheme="majorBidi" w:hAnsiTheme="majorBidi"/>
                <w:sz w:val="30"/>
                <w:szCs w:val="30"/>
              </w:rPr>
              <w:br/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1D2F07" w:rsidRPr="00BF557E" w14:paraId="25A2209B" w14:textId="6D96F334" w:rsidTr="005171B2">
        <w:tc>
          <w:tcPr>
            <w:tcW w:w="1080" w:type="dxa"/>
          </w:tcPr>
          <w:p w14:paraId="1B58D795" w14:textId="0D49B318" w:rsidR="005905AF" w:rsidRPr="00BF557E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</w:tcPr>
          <w:p w14:paraId="3A533842" w14:textId="41E1C49A" w:rsidR="005905AF" w:rsidRPr="00BF557E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BF557E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BF557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BF557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1D2F07" w:rsidRPr="00BF557E" w14:paraId="55930DE1" w14:textId="4EB7F667" w:rsidTr="005171B2">
        <w:tc>
          <w:tcPr>
            <w:tcW w:w="1080" w:type="dxa"/>
          </w:tcPr>
          <w:p w14:paraId="57C9B1F9" w14:textId="6F74182A" w:rsidR="005905AF" w:rsidRPr="00BF557E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</w:tcPr>
          <w:p w14:paraId="6FBD8B39" w14:textId="6C588C19" w:rsidR="005905AF" w:rsidRPr="00BF557E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1D2F07" w:rsidRPr="00BF557E" w14:paraId="27A20FE6" w14:textId="51A2F0BE" w:rsidTr="005171B2">
        <w:tc>
          <w:tcPr>
            <w:tcW w:w="1080" w:type="dxa"/>
          </w:tcPr>
          <w:p w14:paraId="05885A77" w14:textId="51CDACD0" w:rsidR="005905AF" w:rsidRPr="00BF557E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</w:tcPr>
          <w:p w14:paraId="5B034605" w14:textId="6CB716E7" w:rsidR="005905AF" w:rsidRPr="00BF557E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1D2F07" w:rsidRPr="00BF557E" w14:paraId="4C95182F" w14:textId="0E30AFD6" w:rsidTr="005171B2">
        <w:tc>
          <w:tcPr>
            <w:tcW w:w="1080" w:type="dxa"/>
          </w:tcPr>
          <w:p w14:paraId="0F48BB7B" w14:textId="7A97280C" w:rsidR="005905AF" w:rsidRPr="00BF557E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</w:tcPr>
          <w:p w14:paraId="744D17C0" w14:textId="51F59629" w:rsidR="005905AF" w:rsidRPr="00BF557E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BF557E" w14:paraId="4A9DAC6C" w14:textId="46A426C6" w:rsidTr="005171B2">
        <w:tc>
          <w:tcPr>
            <w:tcW w:w="1080" w:type="dxa"/>
          </w:tcPr>
          <w:p w14:paraId="0ECDB199" w14:textId="584B1356" w:rsidR="005905AF" w:rsidRPr="00BF557E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</w:tcPr>
          <w:p w14:paraId="0422EAFD" w14:textId="33875EC2" w:rsidR="005905AF" w:rsidRPr="00BF557E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4ADFE5A" w14:textId="77777777" w:rsidR="009F29B4" w:rsidRPr="00BF557E" w:rsidRDefault="009F29B4" w:rsidP="006D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7826DC8F" w14:textId="14246FD1" w:rsidR="004C0099" w:rsidRPr="00BF557E" w:rsidRDefault="00711CAF" w:rsidP="00F1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F557E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BF557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F557E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ค่าเสื่อมราคา </w:t>
      </w:r>
      <w:r w:rsidRPr="00BF557E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BF557E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BF557E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BF557E">
        <w:rPr>
          <w:rFonts w:asciiTheme="majorBidi" w:hAnsiTheme="majorBidi" w:cstheme="majorBidi"/>
          <w:spacing w:val="-4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BF557E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BF557E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407FB811" w:rsidR="00EC23B6" w:rsidRPr="00BF557E" w:rsidRDefault="00EC23B6" w:rsidP="00EC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EC23B6" w:rsidRPr="00BF557E" w:rsidSect="00553AC5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6"/>
        <w:gridCol w:w="178"/>
        <w:gridCol w:w="1099"/>
        <w:gridCol w:w="179"/>
        <w:gridCol w:w="1116"/>
      </w:tblGrid>
      <w:tr w:rsidR="001D2F07" w:rsidRPr="00BF557E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BF557E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BF557E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D2F07" w:rsidRPr="00BF557E" w14:paraId="60041F44" w14:textId="77777777" w:rsidTr="00B75027">
        <w:trPr>
          <w:cantSplit/>
        </w:trPr>
        <w:tc>
          <w:tcPr>
            <w:tcW w:w="3613" w:type="dxa"/>
          </w:tcPr>
          <w:p w14:paraId="48B55486" w14:textId="47558463" w:rsidR="00600A57" w:rsidRPr="00BF557E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5F487E" w:rsidRPr="00BF557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</w:t>
            </w:r>
            <w:r w:rsidR="00E5634B" w:rsidRPr="00BF557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</w:t>
            </w:r>
            <w:r w:rsidR="005F487E" w:rsidRPr="00BF557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้า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E5634B"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F487E" w:rsidRPr="00BF557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E5634B" w:rsidRPr="00BF557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="00E5634B"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F7EE8"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54" w:type="dxa"/>
          </w:tcPr>
          <w:p w14:paraId="6F7868ED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BF557E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BF557E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BF557E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33EDE6B2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BF557E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</w:tcPr>
          <w:p w14:paraId="3DFDCE18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78" w:type="dxa"/>
          </w:tcPr>
          <w:p w14:paraId="11BB55D4" w14:textId="77777777" w:rsidR="00600A57" w:rsidRPr="00BF557E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BF557E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BF557E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D2F07" w:rsidRPr="00BF557E" w14:paraId="6CA1DAB6" w14:textId="77777777" w:rsidTr="007A02C1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BF557E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BF557E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F557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A02C1" w:rsidRPr="00BF557E" w14:paraId="132F789E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7A02C1" w:rsidRPr="00BF557E" w:rsidRDefault="007A02C1" w:rsidP="007A02C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center"/>
          </w:tcPr>
          <w:p w14:paraId="5FA6903F" w14:textId="2FF685E9" w:rsidR="007A02C1" w:rsidRPr="00BF557E" w:rsidRDefault="007A02C1" w:rsidP="007A02C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204,587 </w:t>
            </w:r>
          </w:p>
        </w:tc>
        <w:tc>
          <w:tcPr>
            <w:tcW w:w="186" w:type="dxa"/>
          </w:tcPr>
          <w:p w14:paraId="13F89B67" w14:textId="4145C70B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436E8214" w14:textId="1437DBEA" w:rsidR="007A02C1" w:rsidRPr="00BF557E" w:rsidRDefault="007A02C1" w:rsidP="007A02C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46,154 </w:t>
            </w:r>
          </w:p>
        </w:tc>
        <w:tc>
          <w:tcPr>
            <w:tcW w:w="182" w:type="dxa"/>
            <w:vAlign w:val="center"/>
          </w:tcPr>
          <w:p w14:paraId="018113EF" w14:textId="3DFC66D1" w:rsidR="007A02C1" w:rsidRPr="00BF557E" w:rsidRDefault="007A02C1" w:rsidP="007A02C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FE6630F" w14:textId="17012C5B" w:rsidR="007A02C1" w:rsidRPr="00BF557E" w:rsidRDefault="007A02C1" w:rsidP="007A02C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67,896 </w:t>
            </w:r>
          </w:p>
        </w:tc>
        <w:tc>
          <w:tcPr>
            <w:tcW w:w="181" w:type="dxa"/>
            <w:vAlign w:val="center"/>
          </w:tcPr>
          <w:p w14:paraId="547308DF" w14:textId="60EC4422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5C2830D2" w14:textId="1F709157" w:rsidR="007A02C1" w:rsidRPr="00BF557E" w:rsidRDefault="007A02C1" w:rsidP="007A02C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14,201 </w:t>
            </w:r>
          </w:p>
        </w:tc>
        <w:tc>
          <w:tcPr>
            <w:tcW w:w="181" w:type="dxa"/>
            <w:vAlign w:val="center"/>
          </w:tcPr>
          <w:p w14:paraId="0CE5D204" w14:textId="5B4957A5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67B6A23E" w14:textId="3E9BBCAA" w:rsidR="007A02C1" w:rsidRPr="00BF557E" w:rsidRDefault="007A02C1" w:rsidP="007A02C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60,227 </w:t>
            </w:r>
          </w:p>
        </w:tc>
        <w:tc>
          <w:tcPr>
            <w:tcW w:w="180" w:type="dxa"/>
            <w:vAlign w:val="center"/>
          </w:tcPr>
          <w:p w14:paraId="647B069A" w14:textId="7A188202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5EB9393B" w14:textId="0D3290BE" w:rsidR="007A02C1" w:rsidRPr="00BF557E" w:rsidRDefault="007A02C1" w:rsidP="007A02C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1,505 </w:t>
            </w:r>
          </w:p>
        </w:tc>
        <w:tc>
          <w:tcPr>
            <w:tcW w:w="178" w:type="dxa"/>
            <w:vAlign w:val="center"/>
          </w:tcPr>
          <w:p w14:paraId="02D56CDF" w14:textId="28FE7E48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0BE51B8" w14:textId="36C28A9F" w:rsidR="007A02C1" w:rsidRPr="00BF557E" w:rsidRDefault="007A02C1" w:rsidP="007A02C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051EE37" w14:textId="60717AC9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522C93D0" w14:textId="7C0A6C88" w:rsidR="007A02C1" w:rsidRPr="00BF557E" w:rsidRDefault="007A02C1" w:rsidP="007A02C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394,570 </w:t>
            </w:r>
          </w:p>
        </w:tc>
      </w:tr>
      <w:tr w:rsidR="007A02C1" w:rsidRPr="00BF557E" w14:paraId="0C16E84A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7A02C1" w:rsidRPr="00BF557E" w:rsidRDefault="007A02C1" w:rsidP="007A02C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vAlign w:val="center"/>
          </w:tcPr>
          <w:p w14:paraId="03C720ED" w14:textId="1F7C0633" w:rsidR="007A02C1" w:rsidRPr="00BF557E" w:rsidRDefault="007A02C1" w:rsidP="007A02C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78,389 </w:t>
            </w:r>
          </w:p>
        </w:tc>
        <w:tc>
          <w:tcPr>
            <w:tcW w:w="186" w:type="dxa"/>
          </w:tcPr>
          <w:p w14:paraId="0946E2AB" w14:textId="5948E3EA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center"/>
          </w:tcPr>
          <w:p w14:paraId="7F7260EE" w14:textId="36F28BA0" w:rsidR="007A02C1" w:rsidRPr="00BF557E" w:rsidRDefault="007A02C1" w:rsidP="007A02C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4,977 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61FD8E1C" w14:textId="11E35A76" w:rsidR="007A02C1" w:rsidRPr="00BF557E" w:rsidRDefault="007A02C1" w:rsidP="007A02C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vAlign w:val="center"/>
          </w:tcPr>
          <w:p w14:paraId="5741A78E" w14:textId="5A121278" w:rsidR="007A02C1" w:rsidRPr="00BF557E" w:rsidRDefault="007A02C1" w:rsidP="007A02C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2,485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CC5D532" w14:textId="62FEA930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bottom w:val="single" w:sz="4" w:space="0" w:color="auto"/>
            </w:tcBorders>
            <w:vAlign w:val="center"/>
          </w:tcPr>
          <w:p w14:paraId="1C909424" w14:textId="07D326B4" w:rsidR="007A02C1" w:rsidRPr="00BF557E" w:rsidRDefault="007A02C1" w:rsidP="007A02C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2,198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718FECA9" w14:textId="27B4457C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bottom w:val="single" w:sz="4" w:space="0" w:color="auto"/>
            </w:tcBorders>
            <w:vAlign w:val="center"/>
          </w:tcPr>
          <w:p w14:paraId="39770974" w14:textId="40916150" w:rsidR="007A02C1" w:rsidRPr="00BF557E" w:rsidRDefault="007A02C1" w:rsidP="007A02C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26B27CEF" w14:textId="19407C71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vAlign w:val="center"/>
          </w:tcPr>
          <w:p w14:paraId="286FB5D7" w14:textId="0576DC3A" w:rsidR="007A02C1" w:rsidRPr="00BF557E" w:rsidRDefault="007A02C1" w:rsidP="007A02C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2,112 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609FCADA" w14:textId="463F60B4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bottom w:val="single" w:sz="4" w:space="0" w:color="auto"/>
            </w:tcBorders>
            <w:vAlign w:val="center"/>
          </w:tcPr>
          <w:p w14:paraId="6D35ED8D" w14:textId="4EEAEC1B" w:rsidR="007A02C1" w:rsidRPr="00BF557E" w:rsidRDefault="007A02C1" w:rsidP="007A02C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(90,161)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48E72AB1" w14:textId="7C805B31" w:rsidR="007A02C1" w:rsidRPr="00BF557E" w:rsidRDefault="007A02C1" w:rsidP="007A02C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center"/>
          </w:tcPr>
          <w:p w14:paraId="675D9480" w14:textId="6EF2F815" w:rsidR="007A02C1" w:rsidRPr="00BF557E" w:rsidRDefault="007A02C1" w:rsidP="007A02C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75027" w:rsidRPr="00BF557E" w14:paraId="3BC676FB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8165" w14:textId="3BC12B0A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282,976 </w:t>
            </w:r>
          </w:p>
        </w:tc>
        <w:tc>
          <w:tcPr>
            <w:tcW w:w="186" w:type="dxa"/>
            <w:vAlign w:val="center"/>
          </w:tcPr>
          <w:p w14:paraId="30290CEF" w14:textId="48DF21C5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1EF70" w14:textId="2A5749C3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51,131 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43AB6185" w14:textId="5EA57E9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103F" w14:textId="3A9E440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70,381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5C810E10" w14:textId="64A48F71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5919" w14:textId="1601B9C9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16,399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E37F365" w14:textId="5B4111E9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1EF8" w14:textId="7168B163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60,227 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5B8DC930" w14:textId="586A2544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2002" w14:textId="40EC5D72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3,617 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7414EA4E" w14:textId="46C9B328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9CA8" w14:textId="4A091458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(90,161)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451FCFA5" w14:textId="595E4F15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B505" w14:textId="0B6F7F8C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394,570 </w:t>
            </w:r>
          </w:p>
        </w:tc>
      </w:tr>
      <w:tr w:rsidR="00B75027" w:rsidRPr="00BF557E" w14:paraId="39A7F8C6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4D2FD52" w14:textId="2884801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(276,114)</w:t>
            </w:r>
          </w:p>
        </w:tc>
        <w:tc>
          <w:tcPr>
            <w:tcW w:w="186" w:type="dxa"/>
            <w:vAlign w:val="center"/>
          </w:tcPr>
          <w:p w14:paraId="5D4D176B" w14:textId="533206BA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71883B9C" w14:textId="7B974570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(48,981)</w:t>
            </w:r>
          </w:p>
        </w:tc>
        <w:tc>
          <w:tcPr>
            <w:tcW w:w="182" w:type="dxa"/>
            <w:vAlign w:val="center"/>
          </w:tcPr>
          <w:p w14:paraId="1263C46A" w14:textId="754FE3C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872C9FC" w14:textId="14E24082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(63,052)</w:t>
            </w:r>
          </w:p>
        </w:tc>
        <w:tc>
          <w:tcPr>
            <w:tcW w:w="181" w:type="dxa"/>
            <w:vAlign w:val="center"/>
          </w:tcPr>
          <w:p w14:paraId="06BB9A39" w14:textId="5EAD724C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center"/>
          </w:tcPr>
          <w:p w14:paraId="66182FBB" w14:textId="6B854194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(15,256)</w:t>
            </w:r>
          </w:p>
        </w:tc>
        <w:tc>
          <w:tcPr>
            <w:tcW w:w="181" w:type="dxa"/>
            <w:vAlign w:val="center"/>
          </w:tcPr>
          <w:p w14:paraId="48EC0D86" w14:textId="49DA7924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14:paraId="22CF996F" w14:textId="77EBC460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(44,960)</w:t>
            </w:r>
          </w:p>
        </w:tc>
        <w:tc>
          <w:tcPr>
            <w:tcW w:w="180" w:type="dxa"/>
            <w:vAlign w:val="center"/>
          </w:tcPr>
          <w:p w14:paraId="113E034E" w14:textId="59F2BC50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center"/>
          </w:tcPr>
          <w:p w14:paraId="131181DC" w14:textId="7993DFDA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(3,066)</w:t>
            </w:r>
          </w:p>
        </w:tc>
        <w:tc>
          <w:tcPr>
            <w:tcW w:w="178" w:type="dxa"/>
            <w:vAlign w:val="center"/>
          </w:tcPr>
          <w:p w14:paraId="21AF8314" w14:textId="086DBD59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14:paraId="65446BE8" w14:textId="443CABF1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90,059 </w:t>
            </w:r>
          </w:p>
        </w:tc>
        <w:tc>
          <w:tcPr>
            <w:tcW w:w="179" w:type="dxa"/>
            <w:vAlign w:val="center"/>
          </w:tcPr>
          <w:p w14:paraId="0CEC94BA" w14:textId="63374F66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6B125732" w14:textId="3384EB19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(361,370)</w:t>
            </w:r>
          </w:p>
        </w:tc>
      </w:tr>
      <w:tr w:rsidR="00B75027" w:rsidRPr="00BF557E" w14:paraId="3941B486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1706EF3E" w14:textId="0D3BDAA1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(2,527)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0014E263" w14:textId="4138E982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3C3DA0AB" w14:textId="277BB5EC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(2,297)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23499C83" w14:textId="4FFEF3ED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5A060D47" w14:textId="02E0B919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(3,463)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353845C5" w14:textId="3F06C1F9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4AD95C66" w14:textId="110881E8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(654)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FBA99FD" w14:textId="5D6644C6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04B225BA" w14:textId="6C8C1F34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(10,628)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415E077E" w14:textId="502F2AEB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4F524C15" w14:textId="5277DD38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(1,355)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233D9D45" w14:textId="7505BEA5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0DC7192A" w14:textId="390B95D8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337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2A1D2378" w14:textId="5BEDEBC5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3AE689D0" w14:textId="3131716B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(20,587)</w:t>
            </w:r>
          </w:p>
        </w:tc>
      </w:tr>
      <w:tr w:rsidR="00B75027" w:rsidRPr="00BF557E" w14:paraId="6D388F83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B75027" w:rsidRPr="00BF557E" w:rsidRDefault="00B75027" w:rsidP="00B75027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064560A" w14:textId="777777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F8B4F5B" w14:textId="777777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</w:tcPr>
          <w:p w14:paraId="5C97AE04" w14:textId="777777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14:paraId="709A1CE5" w14:textId="777777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43AE63C" w14:textId="777777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29F517B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505B2AD" w14:textId="777777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75027" w:rsidRPr="00BF557E" w14:paraId="363F6CF8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B75027" w:rsidRPr="00BF557E" w:rsidRDefault="00B75027" w:rsidP="00B75027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7CD97BB0" w14:textId="673C07EF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5,843 </w:t>
            </w:r>
          </w:p>
        </w:tc>
        <w:tc>
          <w:tcPr>
            <w:tcW w:w="186" w:type="dxa"/>
            <w:vAlign w:val="center"/>
          </w:tcPr>
          <w:p w14:paraId="3E6AFC55" w14:textId="3F62F532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295F2A36" w14:textId="530DEADC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(30)</w:t>
            </w:r>
          </w:p>
        </w:tc>
        <w:tc>
          <w:tcPr>
            <w:tcW w:w="182" w:type="dxa"/>
            <w:vAlign w:val="center"/>
          </w:tcPr>
          <w:p w14:paraId="42E33195" w14:textId="57F7E7EA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0F20469" w14:textId="5C88EEB9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4,071 </w:t>
            </w:r>
          </w:p>
        </w:tc>
        <w:tc>
          <w:tcPr>
            <w:tcW w:w="181" w:type="dxa"/>
            <w:vAlign w:val="center"/>
          </w:tcPr>
          <w:p w14:paraId="7F9FFD78" w14:textId="014C4AAC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37CBCFD1" w14:textId="505DFCF4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552 </w:t>
            </w:r>
          </w:p>
        </w:tc>
        <w:tc>
          <w:tcPr>
            <w:tcW w:w="181" w:type="dxa"/>
            <w:vAlign w:val="center"/>
          </w:tcPr>
          <w:p w14:paraId="20F05C12" w14:textId="376952F2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4008DB88" w14:textId="524C825D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4,839 </w:t>
            </w:r>
          </w:p>
        </w:tc>
        <w:tc>
          <w:tcPr>
            <w:tcW w:w="180" w:type="dxa"/>
            <w:vAlign w:val="center"/>
          </w:tcPr>
          <w:p w14:paraId="2EDAC4B4" w14:textId="3C8E5BC1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19B8EE22" w14:textId="07966DB8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494 </w:t>
            </w:r>
          </w:p>
        </w:tc>
        <w:tc>
          <w:tcPr>
            <w:tcW w:w="178" w:type="dxa"/>
            <w:vAlign w:val="center"/>
          </w:tcPr>
          <w:p w14:paraId="66943F6D" w14:textId="786FAC6F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05237D3" w14:textId="4C735EC7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(124)</w:t>
            </w:r>
          </w:p>
        </w:tc>
        <w:tc>
          <w:tcPr>
            <w:tcW w:w="179" w:type="dxa"/>
            <w:vAlign w:val="center"/>
          </w:tcPr>
          <w:p w14:paraId="4D3483D3" w14:textId="517ADE19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72B21E40" w14:textId="222F69E2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15,645 </w:t>
            </w:r>
          </w:p>
        </w:tc>
      </w:tr>
      <w:tr w:rsidR="00B75027" w:rsidRPr="00BF557E" w14:paraId="0C93C892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665890E0" w14:textId="3054BA71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418 </w:t>
            </w:r>
          </w:p>
        </w:tc>
        <w:tc>
          <w:tcPr>
            <w:tcW w:w="186" w:type="dxa"/>
            <w:vAlign w:val="center"/>
          </w:tcPr>
          <w:p w14:paraId="6EBACC25" w14:textId="52655841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0F36A16E" w14:textId="26FBA954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228 </w:t>
            </w:r>
          </w:p>
        </w:tc>
        <w:tc>
          <w:tcPr>
            <w:tcW w:w="182" w:type="dxa"/>
            <w:vAlign w:val="center"/>
          </w:tcPr>
          <w:p w14:paraId="3DDBA159" w14:textId="189805FD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2DC9A980" w14:textId="368EAA2A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97 </w:t>
            </w:r>
          </w:p>
        </w:tc>
        <w:tc>
          <w:tcPr>
            <w:tcW w:w="181" w:type="dxa"/>
            <w:vAlign w:val="center"/>
          </w:tcPr>
          <w:p w14:paraId="2C7868FF" w14:textId="66D95A76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2260BBC8" w14:textId="47CEFE5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81" w:type="dxa"/>
            <w:vAlign w:val="center"/>
          </w:tcPr>
          <w:p w14:paraId="7410A385" w14:textId="5E9FE0C9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3D5E2A8A" w14:textId="010C030A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80" w:type="dxa"/>
            <w:vAlign w:val="center"/>
          </w:tcPr>
          <w:p w14:paraId="6092C879" w14:textId="3C62C18C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7A21A9B6" w14:textId="75630905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2,140 </w:t>
            </w:r>
          </w:p>
        </w:tc>
        <w:tc>
          <w:tcPr>
            <w:tcW w:w="178" w:type="dxa"/>
            <w:vAlign w:val="center"/>
          </w:tcPr>
          <w:p w14:paraId="7878B090" w14:textId="6F371F20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1A717C" w14:textId="761C235B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(1,878)</w:t>
            </w:r>
          </w:p>
        </w:tc>
        <w:tc>
          <w:tcPr>
            <w:tcW w:w="179" w:type="dxa"/>
            <w:vAlign w:val="center"/>
          </w:tcPr>
          <w:p w14:paraId="16806E8D" w14:textId="71A756BF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581DDC28" w14:textId="0432AD21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1,157 </w:t>
            </w:r>
          </w:p>
        </w:tc>
      </w:tr>
      <w:tr w:rsidR="00B75027" w:rsidRPr="00BF557E" w14:paraId="01667B72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4B1C0857" w14:textId="27287C98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(2,031)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0D78D4D0" w14:textId="14F78E55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6F88F5EB" w14:textId="62E65C0A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(708)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744F27B6" w14:textId="1B2A895D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1BB36E53" w14:textId="6FF0669F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(983)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4D9C2DB5" w14:textId="3B7040A1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7B92647F" w14:textId="68544E14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(107)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3A2663FB" w14:textId="367F54D0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6DD67A29" w14:textId="26CC8E15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(2,179)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581958E6" w14:textId="33A7E7CF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5F745FDF" w14:textId="39DB9510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(2,199)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0E8ED292" w14:textId="30B1F1C2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1830D560" w14:textId="69AEEA1D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751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24768F68" w14:textId="3BB7CC48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73683FDA" w14:textId="31DB0D2B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(7,456)</w:t>
            </w:r>
          </w:p>
        </w:tc>
      </w:tr>
      <w:tr w:rsidR="00B75027" w:rsidRPr="00BF557E" w14:paraId="0AF2CDD7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6704C25D" w14:textId="3B94F2C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(9,069)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3CA14F8A" w14:textId="781C08C0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13752E3D" w14:textId="1B408D54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(2,802)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117B8A1E" w14:textId="49E48615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4B6E5DF7" w14:textId="7741E1F3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(2,155)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6417A7FE" w14:textId="5C6C24AC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7A949E40" w14:textId="732D33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(518)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3287FB6E" w14:textId="4DE58894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25C5804E" w14:textId="60751E4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(5,628)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24D805E8" w14:textId="4B74C2C5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0E675965" w14:textId="0686964F" w:rsidR="00B75027" w:rsidRPr="00BF557E" w:rsidRDefault="00B75027" w:rsidP="00B7502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(195)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2DDD2F71" w14:textId="35945EF1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1971BAED" w14:textId="7E1FD54D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255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3B1CC467" w14:textId="1524B968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59A786FF" w14:textId="083200B0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(20,112)</w:t>
            </w:r>
          </w:p>
        </w:tc>
      </w:tr>
      <w:tr w:rsidR="00B75027" w:rsidRPr="00BF557E" w14:paraId="59D1CB96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BF557E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BF557E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B75027" w:rsidRPr="00BF557E" w:rsidRDefault="00B75027" w:rsidP="00B75027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BF557E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152B5B31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74F83F" w14:textId="44AF53B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(14)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0C647D8E" w14:textId="66889E97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7040D2B7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6315D06" w14:textId="3B5613C2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2ECA57A4" w14:textId="5EF8B08A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20F8F580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3910BB7" w14:textId="01E09D23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91 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0E7B3CDB" w14:textId="3BC7BF90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2C6C9AA9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8DA5B14" w14:textId="09EEE24F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(290)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5BE4C69C" w14:textId="79B56782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15FB2518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A43F49" w14:textId="5D761471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(342)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221CD3F3" w14:textId="5960DFD9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25699A93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6FBD1A4" w14:textId="5ECACEBA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(151)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45A65B8B" w14:textId="180B17A0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5FE94D06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12AA9B" w14:textId="5F5BCD8C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5927BE3F" w14:textId="3CE976B1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7972FC66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4BA4ABB" w14:textId="143CBEDE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(701)</w:t>
            </w:r>
          </w:p>
        </w:tc>
      </w:tr>
      <w:tr w:rsidR="00B75027" w:rsidRPr="00BF557E" w14:paraId="07528F23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BF55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BF557E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tcBorders>
              <w:top w:val="nil"/>
            </w:tcBorders>
            <w:vAlign w:val="center"/>
          </w:tcPr>
          <w:p w14:paraId="0EF752AF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6570F04" w14:textId="01254C93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" w:type="dxa"/>
            <w:tcBorders>
              <w:top w:val="nil"/>
            </w:tcBorders>
            <w:vAlign w:val="center"/>
          </w:tcPr>
          <w:p w14:paraId="24E7BF08" w14:textId="2238F5FA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14:paraId="6C512C81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9860AF" w14:textId="72E8E975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</w:tcBorders>
            <w:vAlign w:val="center"/>
          </w:tcPr>
          <w:p w14:paraId="15C1FE0E" w14:textId="059980F8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79E8CC0C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E3C28D1" w14:textId="2AE04CA3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(173)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74F6A992" w14:textId="790CD26C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</w:tcBorders>
            <w:vAlign w:val="center"/>
          </w:tcPr>
          <w:p w14:paraId="0652A067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5D44977" w14:textId="77DD780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(906)</w:t>
            </w:r>
          </w:p>
        </w:tc>
        <w:tc>
          <w:tcPr>
            <w:tcW w:w="181" w:type="dxa"/>
            <w:tcBorders>
              <w:top w:val="nil"/>
            </w:tcBorders>
            <w:vAlign w:val="center"/>
          </w:tcPr>
          <w:p w14:paraId="2C1324C9" w14:textId="3F50ECF3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59A3B181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5770297" w14:textId="06C89FB6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(53)</w:t>
            </w:r>
          </w:p>
        </w:tc>
        <w:tc>
          <w:tcPr>
            <w:tcW w:w="180" w:type="dxa"/>
            <w:tcBorders>
              <w:top w:val="nil"/>
            </w:tcBorders>
            <w:vAlign w:val="center"/>
          </w:tcPr>
          <w:p w14:paraId="71AB574F" w14:textId="74787154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</w:tcBorders>
            <w:vAlign w:val="center"/>
          </w:tcPr>
          <w:p w14:paraId="74EB6D2F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54166A9" w14:textId="1B4D05FD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420 </w:t>
            </w:r>
          </w:p>
        </w:tc>
        <w:tc>
          <w:tcPr>
            <w:tcW w:w="178" w:type="dxa"/>
            <w:tcBorders>
              <w:top w:val="nil"/>
            </w:tcBorders>
            <w:vAlign w:val="center"/>
          </w:tcPr>
          <w:p w14:paraId="490C5010" w14:textId="7C9600F4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</w:tcBorders>
            <w:vAlign w:val="center"/>
          </w:tcPr>
          <w:p w14:paraId="3547B73A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8685A83" w14:textId="347CDD6F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9" w:type="dxa"/>
            <w:tcBorders>
              <w:top w:val="nil"/>
            </w:tcBorders>
            <w:vAlign w:val="center"/>
          </w:tcPr>
          <w:p w14:paraId="56655896" w14:textId="637B28B5" w:rsidR="00B75027" w:rsidRPr="00BF557E" w:rsidRDefault="00B75027" w:rsidP="00B750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</w:tcBorders>
            <w:vAlign w:val="center"/>
          </w:tcPr>
          <w:p w14:paraId="68483096" w14:textId="77777777" w:rsidR="00B614CA" w:rsidRPr="00BF557E" w:rsidRDefault="00B614CA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9045C38" w14:textId="4B49C645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(700)</w:t>
            </w:r>
          </w:p>
        </w:tc>
      </w:tr>
      <w:tr w:rsidR="00B75027" w:rsidRPr="00BF557E" w14:paraId="0E43A77C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00268C40" w14:textId="0547ADA5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186" w:type="dxa"/>
            <w:vAlign w:val="center"/>
          </w:tcPr>
          <w:p w14:paraId="61DF2D51" w14:textId="7E41399B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49DA73DD" w14:textId="2611C901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(148)</w:t>
            </w:r>
          </w:p>
        </w:tc>
        <w:tc>
          <w:tcPr>
            <w:tcW w:w="182" w:type="dxa"/>
            <w:vAlign w:val="center"/>
          </w:tcPr>
          <w:p w14:paraId="5C9BBBAD" w14:textId="6CF54D9B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5D7BC63F" w14:textId="58E190CB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(155)</w:t>
            </w:r>
          </w:p>
        </w:tc>
        <w:tc>
          <w:tcPr>
            <w:tcW w:w="181" w:type="dxa"/>
            <w:vAlign w:val="center"/>
          </w:tcPr>
          <w:p w14:paraId="70713607" w14:textId="7BF174A3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42328DE6" w14:textId="2A63208C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181" w:type="dxa"/>
            <w:vAlign w:val="center"/>
          </w:tcPr>
          <w:p w14:paraId="287A8500" w14:textId="1E9EF089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7F4D1FAC" w14:textId="51F36D7C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2,073 </w:t>
            </w:r>
          </w:p>
        </w:tc>
        <w:tc>
          <w:tcPr>
            <w:tcW w:w="180" w:type="dxa"/>
            <w:vAlign w:val="center"/>
          </w:tcPr>
          <w:p w14:paraId="4CC4FF0C" w14:textId="4BA09A20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3C79490D" w14:textId="0250C399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818 </w:t>
            </w:r>
          </w:p>
        </w:tc>
        <w:tc>
          <w:tcPr>
            <w:tcW w:w="178" w:type="dxa"/>
            <w:vAlign w:val="center"/>
          </w:tcPr>
          <w:p w14:paraId="13F43B76" w14:textId="21AF9AD0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B99D923" w14:textId="2F71DE2E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23 </w:t>
            </w:r>
          </w:p>
        </w:tc>
        <w:tc>
          <w:tcPr>
            <w:tcW w:w="179" w:type="dxa"/>
            <w:vAlign w:val="center"/>
          </w:tcPr>
          <w:p w14:paraId="782BE130" w14:textId="06D5A1BE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466AE799" w14:textId="527ECA84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2,664 </w:t>
            </w:r>
          </w:p>
        </w:tc>
      </w:tr>
      <w:tr w:rsidR="00B75027" w:rsidRPr="00BF557E" w14:paraId="66B32779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5A20FBA2" w14:textId="3FA5E4C3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(4,772)</w:t>
            </w:r>
          </w:p>
        </w:tc>
        <w:tc>
          <w:tcPr>
            <w:tcW w:w="186" w:type="dxa"/>
            <w:vAlign w:val="center"/>
          </w:tcPr>
          <w:p w14:paraId="3E625A1B" w14:textId="274BDB95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5E2798FF" w14:textId="462858F6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(3,456)</w:t>
            </w:r>
          </w:p>
        </w:tc>
        <w:tc>
          <w:tcPr>
            <w:tcW w:w="182" w:type="dxa"/>
            <w:vAlign w:val="center"/>
          </w:tcPr>
          <w:p w14:paraId="30254AA6" w14:textId="19AF3743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21AD9E3E" w14:textId="6429F377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793 </w:t>
            </w:r>
          </w:p>
        </w:tc>
        <w:tc>
          <w:tcPr>
            <w:tcW w:w="181" w:type="dxa"/>
            <w:vAlign w:val="center"/>
          </w:tcPr>
          <w:p w14:paraId="1C9C857F" w14:textId="791497B5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3BBA0BDD" w14:textId="72F8037C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(1,277)</w:t>
            </w:r>
          </w:p>
        </w:tc>
        <w:tc>
          <w:tcPr>
            <w:tcW w:w="181" w:type="dxa"/>
            <w:vAlign w:val="center"/>
          </w:tcPr>
          <w:p w14:paraId="6B65F5FF" w14:textId="527E6B78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419B3A3D" w14:textId="40FB0C72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(1,158)</w:t>
            </w:r>
          </w:p>
        </w:tc>
        <w:tc>
          <w:tcPr>
            <w:tcW w:w="180" w:type="dxa"/>
            <w:vAlign w:val="center"/>
          </w:tcPr>
          <w:p w14:paraId="7B1600B6" w14:textId="6B45AC24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16263C0F" w14:textId="34639113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1,327 </w:t>
            </w:r>
          </w:p>
        </w:tc>
        <w:tc>
          <w:tcPr>
            <w:tcW w:w="178" w:type="dxa"/>
            <w:vAlign w:val="center"/>
          </w:tcPr>
          <w:p w14:paraId="53DABB54" w14:textId="68D2CEF0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95161FB" w14:textId="16DC1533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(960)</w:t>
            </w:r>
          </w:p>
        </w:tc>
        <w:tc>
          <w:tcPr>
            <w:tcW w:w="179" w:type="dxa"/>
            <w:vAlign w:val="center"/>
          </w:tcPr>
          <w:p w14:paraId="12289335" w14:textId="4CAA9E69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39A4147F" w14:textId="11105E8E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(9,503)</w:t>
            </w:r>
          </w:p>
        </w:tc>
      </w:tr>
      <w:tr w:rsidR="00B75027" w:rsidRPr="00BF557E" w14:paraId="27B8D4E0" w14:textId="77777777" w:rsidTr="00B75027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B75027" w:rsidRPr="00BF557E" w:rsidRDefault="00B75027" w:rsidP="00B75027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6C10DE28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DAED02F" w14:textId="3DF145D5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111EDD2F" w14:textId="624CF8CA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</w:tcPr>
          <w:p w14:paraId="00CED0E5" w14:textId="49768158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</w:tcPr>
          <w:p w14:paraId="757F8FEA" w14:textId="791C3051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CB8AE3E" w14:textId="7728F3C1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40158CB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2B8162D" w14:textId="5C1D9D50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A311328" w14:textId="256984EF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5027" w:rsidRPr="00BF557E" w14:paraId="565B9DA4" w14:textId="77777777" w:rsidTr="00B75027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B75027" w:rsidRPr="00BF557E" w:rsidRDefault="00B75027" w:rsidP="00B75027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2EFDA816" w14:textId="5FC344F9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(3,672)</w:t>
            </w:r>
          </w:p>
        </w:tc>
        <w:tc>
          <w:tcPr>
            <w:tcW w:w="186" w:type="dxa"/>
            <w:vAlign w:val="center"/>
          </w:tcPr>
          <w:p w14:paraId="54261AA6" w14:textId="2433A8BD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14:paraId="54D93728" w14:textId="03F51C94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(3,742)</w:t>
            </w:r>
          </w:p>
        </w:tc>
        <w:tc>
          <w:tcPr>
            <w:tcW w:w="182" w:type="dxa"/>
            <w:vAlign w:val="center"/>
          </w:tcPr>
          <w:p w14:paraId="2C25E61B" w14:textId="71E7B3DE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44F954DA" w14:textId="19A2D10F" w:rsidR="00B75027" w:rsidRPr="00BF557E" w:rsidRDefault="00B75027" w:rsidP="00B7502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1,019 </w:t>
            </w:r>
          </w:p>
        </w:tc>
        <w:tc>
          <w:tcPr>
            <w:tcW w:w="181" w:type="dxa"/>
            <w:vAlign w:val="center"/>
          </w:tcPr>
          <w:p w14:paraId="2C390E22" w14:textId="260CFCC2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14:paraId="23DFE726" w14:textId="6EDDB40A" w:rsidR="00B75027" w:rsidRPr="00BF557E" w:rsidRDefault="00B75027" w:rsidP="00B75027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(972)</w:t>
            </w:r>
          </w:p>
        </w:tc>
        <w:tc>
          <w:tcPr>
            <w:tcW w:w="181" w:type="dxa"/>
            <w:vAlign w:val="center"/>
          </w:tcPr>
          <w:p w14:paraId="5FB36A81" w14:textId="56EDC12B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0109BE91" w14:textId="1944BCE4" w:rsidR="00B75027" w:rsidRPr="00BF557E" w:rsidRDefault="00B75027" w:rsidP="00B75027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(1,235)</w:t>
            </w:r>
          </w:p>
        </w:tc>
        <w:tc>
          <w:tcPr>
            <w:tcW w:w="180" w:type="dxa"/>
            <w:vAlign w:val="center"/>
          </w:tcPr>
          <w:p w14:paraId="6DE08322" w14:textId="6AE9DE35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5913B3F9" w14:textId="4E1DF2BC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(1,299)</w:t>
            </w:r>
          </w:p>
        </w:tc>
        <w:tc>
          <w:tcPr>
            <w:tcW w:w="178" w:type="dxa"/>
            <w:vAlign w:val="center"/>
          </w:tcPr>
          <w:p w14:paraId="63EC502A" w14:textId="7A59C1EC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BCC4CFF" w14:textId="0F663C40" w:rsidR="00B75027" w:rsidRPr="00BF557E" w:rsidRDefault="00B75027" w:rsidP="00B75027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802 </w:t>
            </w:r>
          </w:p>
        </w:tc>
        <w:tc>
          <w:tcPr>
            <w:tcW w:w="179" w:type="dxa"/>
            <w:vAlign w:val="center"/>
          </w:tcPr>
          <w:p w14:paraId="67B2C87F" w14:textId="488BF850" w:rsidR="00B75027" w:rsidRPr="00BF557E" w:rsidRDefault="00B75027" w:rsidP="00B75027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50C2A5B3" w14:textId="19FF0A84" w:rsidR="00B75027" w:rsidRPr="00BF557E" w:rsidRDefault="00B75027" w:rsidP="00B7502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(9,099)</w:t>
            </w:r>
          </w:p>
        </w:tc>
      </w:tr>
    </w:tbl>
    <w:p w14:paraId="6830E78E" w14:textId="77777777" w:rsidR="002213B7" w:rsidRPr="00BF557E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2DB3B456" w:rsidR="00E575CC" w:rsidRPr="00BF557E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BF557E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BF557E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BF557E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BF557E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BF557E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BF557E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BF557E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BF557E">
        <w:rPr>
          <w:rFonts w:asciiTheme="majorBidi" w:hAnsiTheme="majorBidi"/>
          <w:i/>
          <w:iCs/>
          <w:sz w:val="20"/>
          <w:szCs w:val="20"/>
        </w:rPr>
        <w:t> </w:t>
      </w:r>
    </w:p>
    <w:p w14:paraId="5308BC63" w14:textId="77777777" w:rsidR="00EE3840" w:rsidRPr="00BF557E" w:rsidRDefault="00EE3840">
      <w:r w:rsidRPr="00BF557E">
        <w:br w:type="page"/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5F487E" w:rsidRPr="00BF557E" w14:paraId="6788FA28" w14:textId="77777777" w:rsidTr="005D7823">
        <w:trPr>
          <w:cantSplit/>
        </w:trPr>
        <w:tc>
          <w:tcPr>
            <w:tcW w:w="3613" w:type="dxa"/>
          </w:tcPr>
          <w:p w14:paraId="6DD56F29" w14:textId="77777777" w:rsidR="005F487E" w:rsidRPr="00BF557E" w:rsidRDefault="005F487E" w:rsidP="005D7823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0166E0F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F487E" w:rsidRPr="00BF557E" w14:paraId="6C9AB1BA" w14:textId="77777777" w:rsidTr="005D7823">
        <w:trPr>
          <w:cantSplit/>
        </w:trPr>
        <w:tc>
          <w:tcPr>
            <w:tcW w:w="3613" w:type="dxa"/>
          </w:tcPr>
          <w:p w14:paraId="0CF1C007" w14:textId="77777777" w:rsidR="005F487E" w:rsidRPr="00BF557E" w:rsidRDefault="005F487E" w:rsidP="005D782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BF557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BF557E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F557E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54" w:type="dxa"/>
          </w:tcPr>
          <w:p w14:paraId="31608ACF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B9FEDD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D73520D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4C1FC0E5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937FAE9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A1C828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088AF21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36B33D8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54D761C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7B8DDDF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6A249BB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9767DF2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71CA64C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C8A465E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BA7703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0F749977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73028E0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9CC728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629122B2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74ECE658" w14:textId="77777777" w:rsidR="005F487E" w:rsidRPr="00BF557E" w:rsidRDefault="005F487E" w:rsidP="005D7823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F4DBC73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4352A2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45C5D5EF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51AD1DC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95CEB21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B550E3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ED1710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487E" w:rsidRPr="00BF557E" w14:paraId="017FF70F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05A12283" w14:textId="77777777" w:rsidR="005F487E" w:rsidRPr="00BF557E" w:rsidRDefault="005F487E" w:rsidP="005D7823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11B5AB79" w14:textId="77777777" w:rsidR="005F487E" w:rsidRPr="00BF557E" w:rsidRDefault="005F487E" w:rsidP="005D7823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F557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F487E" w:rsidRPr="00BF557E" w14:paraId="541FF345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2535B379" w14:textId="77777777" w:rsidR="005F487E" w:rsidRPr="00BF557E" w:rsidRDefault="005F487E" w:rsidP="005D7823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center"/>
          </w:tcPr>
          <w:p w14:paraId="1832E534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253,508 </w:t>
            </w:r>
          </w:p>
        </w:tc>
        <w:tc>
          <w:tcPr>
            <w:tcW w:w="186" w:type="dxa"/>
            <w:vAlign w:val="center"/>
          </w:tcPr>
          <w:p w14:paraId="738FBC5D" w14:textId="58946A7A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6C3A3461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60,213 </w:t>
            </w:r>
          </w:p>
        </w:tc>
        <w:tc>
          <w:tcPr>
            <w:tcW w:w="182" w:type="dxa"/>
            <w:vAlign w:val="center"/>
          </w:tcPr>
          <w:p w14:paraId="0FF867C0" w14:textId="53A7953F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47B0E3A0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75,005 </w:t>
            </w:r>
          </w:p>
        </w:tc>
        <w:tc>
          <w:tcPr>
            <w:tcW w:w="181" w:type="dxa"/>
            <w:vAlign w:val="center"/>
          </w:tcPr>
          <w:p w14:paraId="681957C6" w14:textId="01E1E125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2F49414A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11,743 </w:t>
            </w:r>
          </w:p>
        </w:tc>
        <w:tc>
          <w:tcPr>
            <w:tcW w:w="181" w:type="dxa"/>
            <w:vAlign w:val="center"/>
          </w:tcPr>
          <w:p w14:paraId="285A7F1D" w14:textId="33B2601A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32CB3D19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71,880 </w:t>
            </w:r>
          </w:p>
        </w:tc>
        <w:tc>
          <w:tcPr>
            <w:tcW w:w="180" w:type="dxa"/>
            <w:vAlign w:val="center"/>
          </w:tcPr>
          <w:p w14:paraId="39F3BF73" w14:textId="14CB7658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570470A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2,909 </w:t>
            </w:r>
          </w:p>
        </w:tc>
        <w:tc>
          <w:tcPr>
            <w:tcW w:w="180" w:type="dxa"/>
            <w:vAlign w:val="center"/>
          </w:tcPr>
          <w:p w14:paraId="606364C7" w14:textId="6FD2F92D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601E0E84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7C1FD131" w14:textId="2055E35B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6BA92C9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475,258 </w:t>
            </w:r>
          </w:p>
        </w:tc>
      </w:tr>
      <w:tr w:rsidR="005F487E" w:rsidRPr="00BF557E" w14:paraId="57F5E5AE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68C47F3F" w14:textId="77777777" w:rsidR="005F487E" w:rsidRPr="00BF557E" w:rsidRDefault="005F487E" w:rsidP="005D7823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5552844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90,327 </w:t>
            </w:r>
          </w:p>
        </w:tc>
        <w:tc>
          <w:tcPr>
            <w:tcW w:w="186" w:type="dxa"/>
            <w:vAlign w:val="center"/>
          </w:tcPr>
          <w:p w14:paraId="59A98350" w14:textId="50C5B312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571F8700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7,380 </w:t>
            </w:r>
          </w:p>
        </w:tc>
        <w:tc>
          <w:tcPr>
            <w:tcW w:w="182" w:type="dxa"/>
            <w:vAlign w:val="center"/>
          </w:tcPr>
          <w:p w14:paraId="6F8AFD43" w14:textId="5F15861A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4222F39E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3,247 </w:t>
            </w:r>
          </w:p>
        </w:tc>
        <w:tc>
          <w:tcPr>
            <w:tcW w:w="181" w:type="dxa"/>
            <w:vAlign w:val="center"/>
          </w:tcPr>
          <w:p w14:paraId="51E8CD0A" w14:textId="5186FC24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6B0ECDE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2,592 </w:t>
            </w:r>
          </w:p>
        </w:tc>
        <w:tc>
          <w:tcPr>
            <w:tcW w:w="181" w:type="dxa"/>
            <w:vAlign w:val="center"/>
          </w:tcPr>
          <w:p w14:paraId="31FDE585" w14:textId="5D1D8296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45AE79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5E74A377" w14:textId="5C87D6F3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3BAFEADE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2,359 </w:t>
            </w:r>
          </w:p>
        </w:tc>
        <w:tc>
          <w:tcPr>
            <w:tcW w:w="180" w:type="dxa"/>
            <w:vAlign w:val="center"/>
          </w:tcPr>
          <w:p w14:paraId="66D209EF" w14:textId="0BAE380D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22D3F40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(105,905)</w:t>
            </w:r>
          </w:p>
        </w:tc>
        <w:tc>
          <w:tcPr>
            <w:tcW w:w="179" w:type="dxa"/>
            <w:vAlign w:val="center"/>
          </w:tcPr>
          <w:p w14:paraId="3844D6EE" w14:textId="19FFE7B0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43F6390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F487E" w:rsidRPr="00BF557E" w14:paraId="5353645C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0F7929E4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8D5F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343,835 </w:t>
            </w:r>
          </w:p>
        </w:tc>
        <w:tc>
          <w:tcPr>
            <w:tcW w:w="186" w:type="dxa"/>
            <w:vAlign w:val="center"/>
          </w:tcPr>
          <w:p w14:paraId="234518CF" w14:textId="4B7390D5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579E5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67,593 </w:t>
            </w:r>
          </w:p>
        </w:tc>
        <w:tc>
          <w:tcPr>
            <w:tcW w:w="182" w:type="dxa"/>
            <w:vAlign w:val="center"/>
          </w:tcPr>
          <w:p w14:paraId="14B1FE9E" w14:textId="57C66E2F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9E4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78,252 </w:t>
            </w:r>
          </w:p>
        </w:tc>
        <w:tc>
          <w:tcPr>
            <w:tcW w:w="181" w:type="dxa"/>
            <w:vAlign w:val="center"/>
          </w:tcPr>
          <w:p w14:paraId="06A11FEC" w14:textId="4283D7A8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2615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14,335 </w:t>
            </w:r>
          </w:p>
        </w:tc>
        <w:tc>
          <w:tcPr>
            <w:tcW w:w="181" w:type="dxa"/>
            <w:vAlign w:val="center"/>
          </w:tcPr>
          <w:p w14:paraId="696C76A8" w14:textId="502796B9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0EC38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71,880 </w:t>
            </w:r>
          </w:p>
        </w:tc>
        <w:tc>
          <w:tcPr>
            <w:tcW w:w="180" w:type="dxa"/>
            <w:vAlign w:val="center"/>
          </w:tcPr>
          <w:p w14:paraId="0142C404" w14:textId="624E15F8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6C3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5,268 </w:t>
            </w:r>
          </w:p>
        </w:tc>
        <w:tc>
          <w:tcPr>
            <w:tcW w:w="180" w:type="dxa"/>
            <w:vAlign w:val="center"/>
          </w:tcPr>
          <w:p w14:paraId="6953AB53" w14:textId="35A8F236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0792D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(105,905)</w:t>
            </w:r>
          </w:p>
        </w:tc>
        <w:tc>
          <w:tcPr>
            <w:tcW w:w="179" w:type="dxa"/>
            <w:vAlign w:val="center"/>
          </w:tcPr>
          <w:p w14:paraId="43958E03" w14:textId="0968054F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5DAA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475,258 </w:t>
            </w:r>
          </w:p>
        </w:tc>
      </w:tr>
      <w:tr w:rsidR="005F487E" w:rsidRPr="00BF557E" w14:paraId="13BF5115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413DEFC5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02423F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(325,587)</w:t>
            </w:r>
          </w:p>
        </w:tc>
        <w:tc>
          <w:tcPr>
            <w:tcW w:w="186" w:type="dxa"/>
            <w:vAlign w:val="center"/>
          </w:tcPr>
          <w:p w14:paraId="0583CA6B" w14:textId="2B88064F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2BF913A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(64,213)</w:t>
            </w:r>
          </w:p>
        </w:tc>
        <w:tc>
          <w:tcPr>
            <w:tcW w:w="182" w:type="dxa"/>
            <w:vAlign w:val="center"/>
          </w:tcPr>
          <w:p w14:paraId="0D730EE0" w14:textId="727DD9A3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120E4C94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(71,996)</w:t>
            </w:r>
          </w:p>
        </w:tc>
        <w:tc>
          <w:tcPr>
            <w:tcW w:w="181" w:type="dxa"/>
            <w:vAlign w:val="center"/>
          </w:tcPr>
          <w:p w14:paraId="499C9781" w14:textId="56F52C0F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176D07D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(13,382)</w:t>
            </w:r>
          </w:p>
        </w:tc>
        <w:tc>
          <w:tcPr>
            <w:tcW w:w="181" w:type="dxa"/>
            <w:vAlign w:val="center"/>
          </w:tcPr>
          <w:p w14:paraId="4CD3A345" w14:textId="19CE1612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6E2B5CD0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(55,096)</w:t>
            </w:r>
          </w:p>
        </w:tc>
        <w:tc>
          <w:tcPr>
            <w:tcW w:w="180" w:type="dxa"/>
            <w:vAlign w:val="center"/>
          </w:tcPr>
          <w:p w14:paraId="10949419" w14:textId="68ADC84C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2F02325D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(4,594)</w:t>
            </w:r>
          </w:p>
        </w:tc>
        <w:tc>
          <w:tcPr>
            <w:tcW w:w="180" w:type="dxa"/>
            <w:vAlign w:val="center"/>
          </w:tcPr>
          <w:p w14:paraId="0252E4DE" w14:textId="2D60D0E5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4122CC4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105,756 </w:t>
            </w:r>
          </w:p>
        </w:tc>
        <w:tc>
          <w:tcPr>
            <w:tcW w:w="179" w:type="dxa"/>
            <w:vAlign w:val="center"/>
          </w:tcPr>
          <w:p w14:paraId="6F03790A" w14:textId="76A06E4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73475CC8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(429,112)</w:t>
            </w:r>
          </w:p>
        </w:tc>
      </w:tr>
      <w:tr w:rsidR="005F487E" w:rsidRPr="00BF557E" w14:paraId="17B34941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2D963FD0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vAlign w:val="center"/>
          </w:tcPr>
          <w:p w14:paraId="781AD65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(2,727)</w:t>
            </w:r>
          </w:p>
        </w:tc>
        <w:tc>
          <w:tcPr>
            <w:tcW w:w="186" w:type="dxa"/>
            <w:vAlign w:val="center"/>
          </w:tcPr>
          <w:p w14:paraId="389DC842" w14:textId="1C66D0C1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1818612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(2,407)</w:t>
            </w:r>
          </w:p>
        </w:tc>
        <w:tc>
          <w:tcPr>
            <w:tcW w:w="182" w:type="dxa"/>
            <w:vAlign w:val="center"/>
          </w:tcPr>
          <w:p w14:paraId="7A549C9D" w14:textId="611336E0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1B0925C1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(3,574)</w:t>
            </w:r>
          </w:p>
        </w:tc>
        <w:tc>
          <w:tcPr>
            <w:tcW w:w="181" w:type="dxa"/>
            <w:vAlign w:val="center"/>
          </w:tcPr>
          <w:p w14:paraId="48FA142F" w14:textId="16A82819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3CE53C5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(670)</w:t>
            </w:r>
          </w:p>
        </w:tc>
        <w:tc>
          <w:tcPr>
            <w:tcW w:w="181" w:type="dxa"/>
            <w:vAlign w:val="center"/>
          </w:tcPr>
          <w:p w14:paraId="4147E92F" w14:textId="1231625F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7EC9904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(10,946)</w:t>
            </w:r>
          </w:p>
        </w:tc>
        <w:tc>
          <w:tcPr>
            <w:tcW w:w="180" w:type="dxa"/>
            <w:vAlign w:val="center"/>
          </w:tcPr>
          <w:p w14:paraId="15B0FCB1" w14:textId="6DE9F974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41DAC06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(1,504)</w:t>
            </w:r>
          </w:p>
        </w:tc>
        <w:tc>
          <w:tcPr>
            <w:tcW w:w="180" w:type="dxa"/>
            <w:vAlign w:val="center"/>
          </w:tcPr>
          <w:p w14:paraId="00133E48" w14:textId="763A9B68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7D48F8FD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303 </w:t>
            </w:r>
          </w:p>
        </w:tc>
        <w:tc>
          <w:tcPr>
            <w:tcW w:w="179" w:type="dxa"/>
            <w:vAlign w:val="center"/>
          </w:tcPr>
          <w:p w14:paraId="738501E3" w14:textId="03B39E0C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50A6526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(21,525)</w:t>
            </w:r>
          </w:p>
        </w:tc>
      </w:tr>
      <w:tr w:rsidR="005F487E" w:rsidRPr="00BF557E" w14:paraId="66AFD59E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540DF94F" w14:textId="77777777" w:rsidR="005F487E" w:rsidRPr="00BF557E" w:rsidRDefault="005F487E" w:rsidP="005D7823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37223C78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776893B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97B7AC4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121A55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32D0E94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3920736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42B61DB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F55F415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F81CE8D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DDDA0E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70314F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482551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6CC695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AF140E8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454077B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487E" w:rsidRPr="00BF557E" w14:paraId="5E3B5CD8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02A309BC" w14:textId="77777777" w:rsidR="005F487E" w:rsidRPr="00BF557E" w:rsidRDefault="005F487E" w:rsidP="005D7823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43B9240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16,864 </w:t>
            </w:r>
          </w:p>
        </w:tc>
        <w:tc>
          <w:tcPr>
            <w:tcW w:w="186" w:type="dxa"/>
            <w:vAlign w:val="center"/>
          </w:tcPr>
          <w:p w14:paraId="30A7D2E6" w14:textId="2F633D9A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31528E6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1,041 </w:t>
            </w:r>
          </w:p>
        </w:tc>
        <w:tc>
          <w:tcPr>
            <w:tcW w:w="182" w:type="dxa"/>
            <w:vAlign w:val="center"/>
          </w:tcPr>
          <w:p w14:paraId="472EF9BD" w14:textId="392D2889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702F911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2,839 </w:t>
            </w:r>
          </w:p>
        </w:tc>
        <w:tc>
          <w:tcPr>
            <w:tcW w:w="181" w:type="dxa"/>
            <w:vAlign w:val="center"/>
          </w:tcPr>
          <w:p w14:paraId="6BDDF97E" w14:textId="4C170918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3DB94465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81" w:type="dxa"/>
            <w:vAlign w:val="center"/>
          </w:tcPr>
          <w:p w14:paraId="0781A6A5" w14:textId="0B9781F9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13E2B42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6,172 </w:t>
            </w:r>
          </w:p>
        </w:tc>
        <w:tc>
          <w:tcPr>
            <w:tcW w:w="180" w:type="dxa"/>
            <w:vAlign w:val="center"/>
          </w:tcPr>
          <w:p w14:paraId="7B25F616" w14:textId="4413BBEB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7A5E937D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3,581 </w:t>
            </w:r>
          </w:p>
        </w:tc>
        <w:tc>
          <w:tcPr>
            <w:tcW w:w="180" w:type="dxa"/>
            <w:vAlign w:val="center"/>
          </w:tcPr>
          <w:p w14:paraId="194D1906" w14:textId="4168EA2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3DC5C35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(860)</w:t>
            </w:r>
          </w:p>
        </w:tc>
        <w:tc>
          <w:tcPr>
            <w:tcW w:w="179" w:type="dxa"/>
            <w:vAlign w:val="center"/>
          </w:tcPr>
          <w:p w14:paraId="66E39102" w14:textId="1CC2D66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433EE09A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29,969 </w:t>
            </w:r>
          </w:p>
        </w:tc>
      </w:tr>
      <w:tr w:rsidR="005F487E" w:rsidRPr="00BF557E" w14:paraId="0BB1122F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2665AFB3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261228B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424 </w:t>
            </w:r>
          </w:p>
        </w:tc>
        <w:tc>
          <w:tcPr>
            <w:tcW w:w="186" w:type="dxa"/>
            <w:vAlign w:val="center"/>
          </w:tcPr>
          <w:p w14:paraId="21B0C149" w14:textId="0D3F0D59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14F3C7F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2" w:type="dxa"/>
            <w:vAlign w:val="center"/>
          </w:tcPr>
          <w:p w14:paraId="674B1C47" w14:textId="1478DE99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4788CFE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173 </w:t>
            </w:r>
          </w:p>
        </w:tc>
        <w:tc>
          <w:tcPr>
            <w:tcW w:w="181" w:type="dxa"/>
            <w:vAlign w:val="center"/>
          </w:tcPr>
          <w:p w14:paraId="669D5B70" w14:textId="2AC4B889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3DC9B53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58 </w:t>
            </w:r>
          </w:p>
        </w:tc>
        <w:tc>
          <w:tcPr>
            <w:tcW w:w="181" w:type="dxa"/>
            <w:vAlign w:val="center"/>
          </w:tcPr>
          <w:p w14:paraId="7E393360" w14:textId="4E61EE6B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7374DF8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281 </w:t>
            </w:r>
          </w:p>
        </w:tc>
        <w:tc>
          <w:tcPr>
            <w:tcW w:w="180" w:type="dxa"/>
            <w:vAlign w:val="center"/>
          </w:tcPr>
          <w:p w14:paraId="65AF8552" w14:textId="441D0C0D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199A87D0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1,527 </w:t>
            </w:r>
          </w:p>
        </w:tc>
        <w:tc>
          <w:tcPr>
            <w:tcW w:w="180" w:type="dxa"/>
            <w:vAlign w:val="center"/>
          </w:tcPr>
          <w:p w14:paraId="5858F50D" w14:textId="70EBC04B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67BDE04B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(1,151)</w:t>
            </w:r>
          </w:p>
        </w:tc>
        <w:tc>
          <w:tcPr>
            <w:tcW w:w="179" w:type="dxa"/>
            <w:vAlign w:val="center"/>
          </w:tcPr>
          <w:p w14:paraId="7A527EA6" w14:textId="79A7EF0D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49D1AB9A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1,346 </w:t>
            </w:r>
          </w:p>
        </w:tc>
      </w:tr>
      <w:tr w:rsidR="005F487E" w:rsidRPr="00BF557E" w14:paraId="6DDBFD72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23134362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vAlign w:val="center"/>
          </w:tcPr>
          <w:p w14:paraId="350CC3D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(1,730)</w:t>
            </w:r>
          </w:p>
        </w:tc>
        <w:tc>
          <w:tcPr>
            <w:tcW w:w="186" w:type="dxa"/>
            <w:vAlign w:val="center"/>
          </w:tcPr>
          <w:p w14:paraId="45C11220" w14:textId="46EFBEFD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1AE1305E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(768)</w:t>
            </w:r>
          </w:p>
        </w:tc>
        <w:tc>
          <w:tcPr>
            <w:tcW w:w="182" w:type="dxa"/>
            <w:vAlign w:val="center"/>
          </w:tcPr>
          <w:p w14:paraId="4C09385A" w14:textId="7C004A5A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18C3A300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(1,524)</w:t>
            </w:r>
          </w:p>
        </w:tc>
        <w:tc>
          <w:tcPr>
            <w:tcW w:w="181" w:type="dxa"/>
            <w:vAlign w:val="center"/>
          </w:tcPr>
          <w:p w14:paraId="2450E35C" w14:textId="57E818F0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4E2F084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(153)</w:t>
            </w:r>
          </w:p>
        </w:tc>
        <w:tc>
          <w:tcPr>
            <w:tcW w:w="181" w:type="dxa"/>
            <w:vAlign w:val="center"/>
          </w:tcPr>
          <w:p w14:paraId="7D5D6D0C" w14:textId="1E046B38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042D5CB9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(2,635)</w:t>
            </w:r>
          </w:p>
        </w:tc>
        <w:tc>
          <w:tcPr>
            <w:tcW w:w="180" w:type="dxa"/>
            <w:vAlign w:val="center"/>
          </w:tcPr>
          <w:p w14:paraId="5B4AE652" w14:textId="296414DB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6372ABB5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(3,061)</w:t>
            </w:r>
          </w:p>
        </w:tc>
        <w:tc>
          <w:tcPr>
            <w:tcW w:w="180" w:type="dxa"/>
            <w:vAlign w:val="center"/>
          </w:tcPr>
          <w:p w14:paraId="41322961" w14:textId="1F3CED31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3C6A33E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605 </w:t>
            </w:r>
          </w:p>
        </w:tc>
        <w:tc>
          <w:tcPr>
            <w:tcW w:w="179" w:type="dxa"/>
            <w:vAlign w:val="center"/>
          </w:tcPr>
          <w:p w14:paraId="5156BBBA" w14:textId="3A8ACA6C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076CA3FE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(9,266)</w:t>
            </w:r>
          </w:p>
        </w:tc>
      </w:tr>
      <w:tr w:rsidR="005F487E" w:rsidRPr="00BF557E" w14:paraId="3ED2720A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2B96E4C5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vAlign w:val="center"/>
          </w:tcPr>
          <w:p w14:paraId="56D311D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(8,932)</w:t>
            </w:r>
          </w:p>
        </w:tc>
        <w:tc>
          <w:tcPr>
            <w:tcW w:w="186" w:type="dxa"/>
            <w:vAlign w:val="center"/>
          </w:tcPr>
          <w:p w14:paraId="7A602863" w14:textId="767EB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55FA628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(3,068)</w:t>
            </w:r>
          </w:p>
        </w:tc>
        <w:tc>
          <w:tcPr>
            <w:tcW w:w="182" w:type="dxa"/>
            <w:vAlign w:val="center"/>
          </w:tcPr>
          <w:p w14:paraId="01A221DF" w14:textId="3231566F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43FA192A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(2,253)</w:t>
            </w:r>
          </w:p>
        </w:tc>
        <w:tc>
          <w:tcPr>
            <w:tcW w:w="181" w:type="dxa"/>
            <w:vAlign w:val="center"/>
          </w:tcPr>
          <w:p w14:paraId="6CA44017" w14:textId="7E119FBA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center"/>
          </w:tcPr>
          <w:p w14:paraId="743BA3DE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(479)</w:t>
            </w:r>
          </w:p>
        </w:tc>
        <w:tc>
          <w:tcPr>
            <w:tcW w:w="181" w:type="dxa"/>
            <w:vAlign w:val="center"/>
          </w:tcPr>
          <w:p w14:paraId="2F0A830C" w14:textId="2A920FD9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center"/>
          </w:tcPr>
          <w:p w14:paraId="41521F8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(7,690)</w:t>
            </w:r>
          </w:p>
        </w:tc>
        <w:tc>
          <w:tcPr>
            <w:tcW w:w="180" w:type="dxa"/>
            <w:vAlign w:val="center"/>
          </w:tcPr>
          <w:p w14:paraId="0690526B" w14:textId="7F80EFFE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69B6743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(228)</w:t>
            </w:r>
          </w:p>
        </w:tc>
        <w:tc>
          <w:tcPr>
            <w:tcW w:w="180" w:type="dxa"/>
            <w:vAlign w:val="center"/>
          </w:tcPr>
          <w:p w14:paraId="1795354E" w14:textId="7F6432A9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center"/>
          </w:tcPr>
          <w:p w14:paraId="522AA43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271 </w:t>
            </w:r>
          </w:p>
        </w:tc>
        <w:tc>
          <w:tcPr>
            <w:tcW w:w="179" w:type="dxa"/>
            <w:vAlign w:val="center"/>
          </w:tcPr>
          <w:p w14:paraId="48EA9245" w14:textId="79845F15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69FA350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(22,379)</w:t>
            </w:r>
          </w:p>
        </w:tc>
      </w:tr>
      <w:tr w:rsidR="005F487E" w:rsidRPr="00BF557E" w14:paraId="25F6B07E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2A6DD18F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BF557E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BF557E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520D3251" w14:textId="77777777" w:rsidR="005F487E" w:rsidRPr="00BF557E" w:rsidRDefault="005F487E" w:rsidP="005D7823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BF557E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BF557E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center"/>
          </w:tcPr>
          <w:p w14:paraId="5F501F5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FCE7B1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6" w:type="dxa"/>
            <w:vAlign w:val="center"/>
          </w:tcPr>
          <w:p w14:paraId="4F54BCDB" w14:textId="76513BF9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center"/>
          </w:tcPr>
          <w:p w14:paraId="00DDEA70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C778C19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82" w:type="dxa"/>
            <w:vAlign w:val="center"/>
          </w:tcPr>
          <w:p w14:paraId="71468AE0" w14:textId="29CD9DFE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3A4A98FA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ADB9459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1" w:type="dxa"/>
            <w:vAlign w:val="center"/>
          </w:tcPr>
          <w:p w14:paraId="34D6F8E4" w14:textId="05299C08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center"/>
          </w:tcPr>
          <w:p w14:paraId="3617258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3106CE89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38 </w:t>
            </w:r>
          </w:p>
        </w:tc>
        <w:tc>
          <w:tcPr>
            <w:tcW w:w="181" w:type="dxa"/>
            <w:vAlign w:val="center"/>
          </w:tcPr>
          <w:p w14:paraId="6D2E1D3B" w14:textId="4076BCC4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center"/>
          </w:tcPr>
          <w:p w14:paraId="1D245ADE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6BEC8F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(9,255)</w:t>
            </w:r>
          </w:p>
        </w:tc>
        <w:tc>
          <w:tcPr>
            <w:tcW w:w="180" w:type="dxa"/>
            <w:vAlign w:val="center"/>
          </w:tcPr>
          <w:p w14:paraId="3031AA04" w14:textId="1083ECB2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7C542AF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400A1C4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(10)</w:t>
            </w:r>
          </w:p>
        </w:tc>
        <w:tc>
          <w:tcPr>
            <w:tcW w:w="180" w:type="dxa"/>
            <w:vAlign w:val="center"/>
          </w:tcPr>
          <w:p w14:paraId="674AAED9" w14:textId="41F870A2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center"/>
          </w:tcPr>
          <w:p w14:paraId="3722A21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6B0E50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0B4E4E5A" w14:textId="66409E44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56209741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3B577A2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(9,218)</w:t>
            </w:r>
          </w:p>
        </w:tc>
      </w:tr>
      <w:tr w:rsidR="005F487E" w:rsidRPr="00BF557E" w14:paraId="00321F23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03DDA8B2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BF55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BF557E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99D5CC0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BF557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center"/>
          </w:tcPr>
          <w:p w14:paraId="54FC1268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55B05C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" w:type="dxa"/>
            <w:vAlign w:val="center"/>
          </w:tcPr>
          <w:p w14:paraId="6FF8C57B" w14:textId="2576C774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center"/>
          </w:tcPr>
          <w:p w14:paraId="35BCF001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C5014A1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(9,450)</w:t>
            </w:r>
          </w:p>
        </w:tc>
        <w:tc>
          <w:tcPr>
            <w:tcW w:w="182" w:type="dxa"/>
            <w:vAlign w:val="center"/>
          </w:tcPr>
          <w:p w14:paraId="17343C28" w14:textId="5032DF8E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center"/>
          </w:tcPr>
          <w:p w14:paraId="49F491F0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68F81F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1" w:type="dxa"/>
            <w:vAlign w:val="center"/>
          </w:tcPr>
          <w:p w14:paraId="0A7AFD5D" w14:textId="2853A351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center"/>
          </w:tcPr>
          <w:p w14:paraId="2B569794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3401C47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(855)</w:t>
            </w:r>
          </w:p>
        </w:tc>
        <w:tc>
          <w:tcPr>
            <w:tcW w:w="181" w:type="dxa"/>
            <w:vAlign w:val="center"/>
          </w:tcPr>
          <w:p w14:paraId="42DB99F8" w14:textId="2634893D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center"/>
          </w:tcPr>
          <w:p w14:paraId="7DAE9F8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F2ACF1E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(80)</w:t>
            </w:r>
          </w:p>
        </w:tc>
        <w:tc>
          <w:tcPr>
            <w:tcW w:w="180" w:type="dxa"/>
            <w:vAlign w:val="center"/>
          </w:tcPr>
          <w:p w14:paraId="18587A0F" w14:textId="301C213C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center"/>
          </w:tcPr>
          <w:p w14:paraId="154F41DB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C9E2F1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404 </w:t>
            </w:r>
          </w:p>
        </w:tc>
        <w:tc>
          <w:tcPr>
            <w:tcW w:w="180" w:type="dxa"/>
            <w:vAlign w:val="center"/>
          </w:tcPr>
          <w:p w14:paraId="7B80AE6F" w14:textId="7305DEC6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center"/>
          </w:tcPr>
          <w:p w14:paraId="12B0E3EB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724712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9" w:type="dxa"/>
            <w:vAlign w:val="center"/>
          </w:tcPr>
          <w:p w14:paraId="3C14F91F" w14:textId="5804776F" w:rsidR="005F487E" w:rsidRPr="00BF557E" w:rsidRDefault="005F487E" w:rsidP="005D7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0BA5F6F4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8FF963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(9,938)</w:t>
            </w:r>
          </w:p>
        </w:tc>
      </w:tr>
      <w:tr w:rsidR="005F487E" w:rsidRPr="00BF557E" w14:paraId="0F1D858C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1DE137E4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6429E5D1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1,424 </w:t>
            </w:r>
          </w:p>
        </w:tc>
        <w:tc>
          <w:tcPr>
            <w:tcW w:w="186" w:type="dxa"/>
            <w:vAlign w:val="center"/>
          </w:tcPr>
          <w:p w14:paraId="36626FCC" w14:textId="58CE7AB1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7967BC0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(97)</w:t>
            </w:r>
          </w:p>
        </w:tc>
        <w:tc>
          <w:tcPr>
            <w:tcW w:w="182" w:type="dxa"/>
            <w:vAlign w:val="center"/>
          </w:tcPr>
          <w:p w14:paraId="1BA526FF" w14:textId="4AB732F6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29D5BF0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307 </w:t>
            </w:r>
          </w:p>
        </w:tc>
        <w:tc>
          <w:tcPr>
            <w:tcW w:w="181" w:type="dxa"/>
            <w:vAlign w:val="center"/>
          </w:tcPr>
          <w:p w14:paraId="080D7650" w14:textId="2BAD2E0C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0780929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(62)</w:t>
            </w:r>
          </w:p>
        </w:tc>
        <w:tc>
          <w:tcPr>
            <w:tcW w:w="181" w:type="dxa"/>
            <w:vAlign w:val="center"/>
          </w:tcPr>
          <w:p w14:paraId="6A844ED2" w14:textId="4881C16D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70D0AF5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(53)</w:t>
            </w:r>
          </w:p>
        </w:tc>
        <w:tc>
          <w:tcPr>
            <w:tcW w:w="180" w:type="dxa"/>
            <w:vAlign w:val="center"/>
          </w:tcPr>
          <w:p w14:paraId="10E2BF40" w14:textId="4233D9F5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65CFA16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(8)</w:t>
            </w:r>
          </w:p>
        </w:tc>
        <w:tc>
          <w:tcPr>
            <w:tcW w:w="180" w:type="dxa"/>
            <w:vAlign w:val="center"/>
          </w:tcPr>
          <w:p w14:paraId="69711F73" w14:textId="43404FA9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33D06FD8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(94)</w:t>
            </w:r>
          </w:p>
        </w:tc>
        <w:tc>
          <w:tcPr>
            <w:tcW w:w="179" w:type="dxa"/>
            <w:vAlign w:val="center"/>
          </w:tcPr>
          <w:p w14:paraId="5E5F8EFA" w14:textId="3E66CA45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12FD010A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1,417 </w:t>
            </w:r>
          </w:p>
        </w:tc>
      </w:tr>
      <w:tr w:rsidR="005F487E" w:rsidRPr="00BF557E" w14:paraId="0FA79881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7A990613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5B8B0C4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8,056 </w:t>
            </w:r>
          </w:p>
        </w:tc>
        <w:tc>
          <w:tcPr>
            <w:tcW w:w="186" w:type="dxa"/>
            <w:vAlign w:val="center"/>
          </w:tcPr>
          <w:p w14:paraId="0062BF90" w14:textId="0445B212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675B9A8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(12,311)</w:t>
            </w:r>
          </w:p>
        </w:tc>
        <w:tc>
          <w:tcPr>
            <w:tcW w:w="182" w:type="dxa"/>
            <w:vAlign w:val="center"/>
          </w:tcPr>
          <w:p w14:paraId="4044151F" w14:textId="712AE22D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0EEB139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(419)</w:t>
            </w:r>
          </w:p>
        </w:tc>
        <w:tc>
          <w:tcPr>
            <w:tcW w:w="181" w:type="dxa"/>
            <w:vAlign w:val="center"/>
          </w:tcPr>
          <w:p w14:paraId="6B5B4CB6" w14:textId="2DCC511C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289ADF8D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(1,121)</w:t>
            </w:r>
          </w:p>
        </w:tc>
        <w:tc>
          <w:tcPr>
            <w:tcW w:w="181" w:type="dxa"/>
            <w:vAlign w:val="center"/>
          </w:tcPr>
          <w:p w14:paraId="587EDA65" w14:textId="34E64B64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158D3B0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(13,260)</w:t>
            </w:r>
          </w:p>
        </w:tc>
        <w:tc>
          <w:tcPr>
            <w:tcW w:w="180" w:type="dxa"/>
            <w:vAlign w:val="center"/>
          </w:tcPr>
          <w:p w14:paraId="661EF37B" w14:textId="5A3D59B4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4C6F9165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2,205 </w:t>
            </w:r>
          </w:p>
        </w:tc>
        <w:tc>
          <w:tcPr>
            <w:tcW w:w="180" w:type="dxa"/>
            <w:vAlign w:val="center"/>
          </w:tcPr>
          <w:p w14:paraId="6F29B61E" w14:textId="153CD872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2E3C825A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(1,219)</w:t>
            </w:r>
          </w:p>
        </w:tc>
        <w:tc>
          <w:tcPr>
            <w:tcW w:w="179" w:type="dxa"/>
            <w:vAlign w:val="center"/>
          </w:tcPr>
          <w:p w14:paraId="62618E6F" w14:textId="086A96F5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53A22D10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(18,069)</w:t>
            </w:r>
          </w:p>
        </w:tc>
      </w:tr>
      <w:tr w:rsidR="005F487E" w:rsidRPr="00BF557E" w14:paraId="543AD56E" w14:textId="77777777" w:rsidTr="005D7823">
        <w:trPr>
          <w:cantSplit/>
          <w:trHeight w:val="288"/>
        </w:trPr>
        <w:tc>
          <w:tcPr>
            <w:tcW w:w="3613" w:type="dxa"/>
            <w:vAlign w:val="bottom"/>
          </w:tcPr>
          <w:p w14:paraId="2B92509A" w14:textId="77777777" w:rsidR="005F487E" w:rsidRPr="00BF557E" w:rsidRDefault="005F487E" w:rsidP="005D7823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BF55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272ADF3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2C20E75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9B1714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75465CD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4BD2203F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72BE242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993E1DB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94C6D45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1408BA53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E0B5DB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0AD52C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4D42F5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30E805B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E5EE43F" w14:textId="7777777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9671FC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487E" w:rsidRPr="00BF557E" w14:paraId="6D4F7099" w14:textId="77777777" w:rsidTr="005D7823">
        <w:trPr>
          <w:cantSplit/>
          <w:trHeight w:val="80"/>
        </w:trPr>
        <w:tc>
          <w:tcPr>
            <w:tcW w:w="3613" w:type="dxa"/>
            <w:vAlign w:val="bottom"/>
          </w:tcPr>
          <w:p w14:paraId="701AC961" w14:textId="77777777" w:rsidR="005F487E" w:rsidRPr="00BF557E" w:rsidRDefault="005F487E" w:rsidP="005D7823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4EAC8812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8,233 </w:t>
            </w:r>
          </w:p>
        </w:tc>
        <w:tc>
          <w:tcPr>
            <w:tcW w:w="186" w:type="dxa"/>
            <w:vAlign w:val="center"/>
          </w:tcPr>
          <w:p w14:paraId="4BED01DD" w14:textId="00CD00E2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center"/>
          </w:tcPr>
          <w:p w14:paraId="5E6D67A1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(12,564)</w:t>
            </w:r>
          </w:p>
        </w:tc>
        <w:tc>
          <w:tcPr>
            <w:tcW w:w="182" w:type="dxa"/>
            <w:vAlign w:val="center"/>
          </w:tcPr>
          <w:p w14:paraId="262D7E5B" w14:textId="1533DE3F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  <w:vAlign w:val="center"/>
          </w:tcPr>
          <w:p w14:paraId="3A552DFE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(1,543)</w:t>
            </w:r>
          </w:p>
        </w:tc>
        <w:tc>
          <w:tcPr>
            <w:tcW w:w="181" w:type="dxa"/>
            <w:vAlign w:val="center"/>
          </w:tcPr>
          <w:p w14:paraId="70D2474E" w14:textId="12507558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center"/>
          </w:tcPr>
          <w:p w14:paraId="4E0679F7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(985)</w:t>
            </w:r>
          </w:p>
        </w:tc>
        <w:tc>
          <w:tcPr>
            <w:tcW w:w="181" w:type="dxa"/>
            <w:vAlign w:val="center"/>
          </w:tcPr>
          <w:p w14:paraId="6981D1AB" w14:textId="01E6F82D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center"/>
          </w:tcPr>
          <w:p w14:paraId="34557E44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(13,059)</w:t>
            </w:r>
          </w:p>
        </w:tc>
        <w:tc>
          <w:tcPr>
            <w:tcW w:w="180" w:type="dxa"/>
            <w:vAlign w:val="center"/>
          </w:tcPr>
          <w:p w14:paraId="4ED9B4D1" w14:textId="7EA73616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center"/>
          </w:tcPr>
          <w:p w14:paraId="10FAA606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3,141 </w:t>
            </w:r>
          </w:p>
        </w:tc>
        <w:tc>
          <w:tcPr>
            <w:tcW w:w="180" w:type="dxa"/>
            <w:vAlign w:val="center"/>
          </w:tcPr>
          <w:p w14:paraId="7ABFDD76" w14:textId="5A483CEB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center"/>
          </w:tcPr>
          <w:p w14:paraId="2D9FFB4B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(1,295)</w:t>
            </w:r>
          </w:p>
        </w:tc>
        <w:tc>
          <w:tcPr>
            <w:tcW w:w="179" w:type="dxa"/>
            <w:vAlign w:val="center"/>
          </w:tcPr>
          <w:p w14:paraId="6D7836CC" w14:textId="7C2DD8F7" w:rsidR="005F487E" w:rsidRPr="00BF557E" w:rsidRDefault="005F487E" w:rsidP="005D7823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center"/>
          </w:tcPr>
          <w:p w14:paraId="37DB260C" w14:textId="77777777" w:rsidR="005F487E" w:rsidRPr="00BF557E" w:rsidRDefault="005F487E" w:rsidP="005D782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557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(18,072)</w:t>
            </w:r>
          </w:p>
        </w:tc>
      </w:tr>
    </w:tbl>
    <w:p w14:paraId="7C9BF44F" w14:textId="2930BA6D" w:rsidR="00EE3840" w:rsidRPr="00BF557E" w:rsidRDefault="00EE3840"/>
    <w:p w14:paraId="440DFD1A" w14:textId="77777777" w:rsidR="009F1EA0" w:rsidRPr="00BF557E" w:rsidRDefault="009F1EA0" w:rsidP="009F1EA0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BF557E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BF557E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BF557E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BF557E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BF557E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BF557E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BF557E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BF557E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BF557E" w:rsidRDefault="002213B7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BF557E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BF557E" w:rsidSect="000E1333"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A4E27DF" w14:textId="75AF8B58" w:rsidR="003968AF" w:rsidRPr="00BF557E" w:rsidRDefault="00B05793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ขาดทุน</w:t>
      </w:r>
      <w:r w:rsidR="003968AF" w:rsidRPr="00BF55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6C11ED3E" w14:textId="1F0C2AA1" w:rsidR="0077515E" w:rsidRPr="00BF557E" w:rsidRDefault="0077515E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5F487E" w:rsidRPr="00BF557E" w14:paraId="4A51D416" w14:textId="77777777" w:rsidTr="005F487E">
        <w:trPr>
          <w:trHeight w:val="60"/>
          <w:tblHeader/>
        </w:trPr>
        <w:tc>
          <w:tcPr>
            <w:tcW w:w="2233" w:type="pct"/>
          </w:tcPr>
          <w:p w14:paraId="2B005B73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47C11F39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56D79C61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8972ACD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87E" w:rsidRPr="00BF557E" w14:paraId="4DFF1A50" w14:textId="77777777" w:rsidTr="005F487E">
        <w:trPr>
          <w:trHeight w:val="60"/>
          <w:tblHeader/>
        </w:trPr>
        <w:tc>
          <w:tcPr>
            <w:tcW w:w="2233" w:type="pct"/>
          </w:tcPr>
          <w:p w14:paraId="4042331F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46B01204" w14:textId="1BE3C150" w:rsidR="005F487E" w:rsidRPr="00BF557E" w:rsidRDefault="00186C2A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6BAFF08D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AC4DE7" w14:textId="34774DA6" w:rsidR="005F487E" w:rsidRPr="00BF557E" w:rsidRDefault="00186C2A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08357A5A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A38399" w14:textId="2940C505" w:rsidR="005F487E" w:rsidRPr="00BF557E" w:rsidRDefault="00186C2A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49FC4133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D5E1957" w14:textId="458096CF" w:rsidR="005F487E" w:rsidRPr="00BF557E" w:rsidRDefault="00186C2A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</w:tr>
      <w:tr w:rsidR="005F487E" w:rsidRPr="00BF557E" w14:paraId="6D3B2B5E" w14:textId="77777777" w:rsidTr="005F487E">
        <w:trPr>
          <w:trHeight w:val="60"/>
          <w:tblHeader/>
        </w:trPr>
        <w:tc>
          <w:tcPr>
            <w:tcW w:w="2233" w:type="pct"/>
          </w:tcPr>
          <w:p w14:paraId="4EA144B4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1BD59ED6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62DA" w:rsidRPr="00BF557E" w14:paraId="4584F55B" w14:textId="77777777" w:rsidTr="008162DA">
        <w:trPr>
          <w:trHeight w:val="60"/>
        </w:trPr>
        <w:tc>
          <w:tcPr>
            <w:tcW w:w="2233" w:type="pct"/>
          </w:tcPr>
          <w:p w14:paraId="053492C3" w14:textId="77777777" w:rsidR="00C22421" w:rsidRPr="00BF557E" w:rsidRDefault="008162DA" w:rsidP="00C2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ขาดทุนสำหรับงวดที่เป็นของผู้ถือหุ้นสามัญ</w:t>
            </w:r>
          </w:p>
          <w:p w14:paraId="11FB94C3" w14:textId="24A05DC7" w:rsidR="008162DA" w:rsidRPr="00BF557E" w:rsidRDefault="00C22421" w:rsidP="00C2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162DA" w:rsidRPr="00BF557E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81" w:type="pct"/>
          </w:tcPr>
          <w:p w14:paraId="51B8F20B" w14:textId="77777777" w:rsidR="008162DA" w:rsidRPr="00BF557E" w:rsidRDefault="008162DA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6A79F" w14:textId="5B77B2AA" w:rsidR="00021B56" w:rsidRPr="00BF557E" w:rsidRDefault="00021B56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(2,915.38)</w:t>
            </w:r>
          </w:p>
        </w:tc>
        <w:tc>
          <w:tcPr>
            <w:tcW w:w="146" w:type="pct"/>
          </w:tcPr>
          <w:p w14:paraId="77D97419" w14:textId="77777777" w:rsidR="008162DA" w:rsidRPr="00BF557E" w:rsidRDefault="008162DA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C47CE4D" w14:textId="781D2774" w:rsidR="008162DA" w:rsidRPr="00BF557E" w:rsidRDefault="008162DA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(19,312.14)</w:t>
            </w:r>
          </w:p>
        </w:tc>
        <w:tc>
          <w:tcPr>
            <w:tcW w:w="137" w:type="pct"/>
          </w:tcPr>
          <w:p w14:paraId="19C25D7B" w14:textId="77777777" w:rsidR="008162DA" w:rsidRPr="00BF557E" w:rsidRDefault="008162DA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9C934F" w14:textId="77777777" w:rsidR="008162DA" w:rsidRPr="00BF557E" w:rsidRDefault="008162DA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88F4C0" w14:textId="34F9DD70" w:rsidR="00021B56" w:rsidRPr="00BF557E" w:rsidRDefault="00021B56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(1,657.72)</w:t>
            </w:r>
          </w:p>
        </w:tc>
        <w:tc>
          <w:tcPr>
            <w:tcW w:w="142" w:type="pct"/>
          </w:tcPr>
          <w:p w14:paraId="31224504" w14:textId="77777777" w:rsidR="008162DA" w:rsidRPr="00BF557E" w:rsidRDefault="008162DA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ABE6713" w14:textId="716EB9AB" w:rsidR="008162DA" w:rsidRPr="00BF557E" w:rsidRDefault="008162DA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(19,680.97)</w:t>
            </w:r>
          </w:p>
        </w:tc>
      </w:tr>
      <w:tr w:rsidR="008162DA" w:rsidRPr="00BF557E" w14:paraId="57C73552" w14:textId="77777777" w:rsidTr="00334064">
        <w:trPr>
          <w:trHeight w:val="60"/>
        </w:trPr>
        <w:tc>
          <w:tcPr>
            <w:tcW w:w="2233" w:type="pct"/>
          </w:tcPr>
          <w:p w14:paraId="619D4546" w14:textId="77777777" w:rsidR="008162DA" w:rsidRPr="00BF557E" w:rsidRDefault="008162DA" w:rsidP="00816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ดอกเบี้ยจ่ายสำหรับงวดของหุ้นกู้ด้อยสิทธิ</w:t>
            </w:r>
          </w:p>
          <w:p w14:paraId="18C57968" w14:textId="4D296D8D" w:rsidR="008162DA" w:rsidRPr="00BF557E" w:rsidRDefault="008162DA" w:rsidP="00816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ที่มีลักษณะคล้ายทุนฯ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5147046" w14:textId="77777777" w:rsidR="008162DA" w:rsidRPr="00BF557E" w:rsidRDefault="008162DA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F39FC" w14:textId="1DE6C4BF" w:rsidR="00021B56" w:rsidRPr="00BF557E" w:rsidRDefault="00021B56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(369.14)</w:t>
            </w:r>
          </w:p>
        </w:tc>
        <w:tc>
          <w:tcPr>
            <w:tcW w:w="146" w:type="pct"/>
          </w:tcPr>
          <w:p w14:paraId="2AF06306" w14:textId="77777777" w:rsidR="008162DA" w:rsidRPr="00BF557E" w:rsidRDefault="008162DA" w:rsidP="0081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63139500" w14:textId="7D598D7C" w:rsidR="008162DA" w:rsidRPr="00BF557E" w:rsidRDefault="00334064" w:rsidP="00520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01480735" w14:textId="77777777" w:rsidR="008162DA" w:rsidRPr="00BF557E" w:rsidRDefault="008162DA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43492670" w14:textId="550D1E75" w:rsidR="008162DA" w:rsidRPr="00BF557E" w:rsidRDefault="00021B56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(224.96)</w:t>
            </w:r>
          </w:p>
        </w:tc>
        <w:tc>
          <w:tcPr>
            <w:tcW w:w="142" w:type="pct"/>
            <w:vAlign w:val="bottom"/>
          </w:tcPr>
          <w:p w14:paraId="68547AA4" w14:textId="77777777" w:rsidR="008162DA" w:rsidRPr="00BF557E" w:rsidRDefault="008162DA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BF1D6B9" w14:textId="6F95DC09" w:rsidR="008162DA" w:rsidRPr="00BF557E" w:rsidRDefault="00334064" w:rsidP="00520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064" w:rsidRPr="00BF557E" w14:paraId="24AE1BAD" w14:textId="77777777" w:rsidTr="004B45F0">
        <w:trPr>
          <w:trHeight w:val="30"/>
        </w:trPr>
        <w:tc>
          <w:tcPr>
            <w:tcW w:w="2233" w:type="pct"/>
          </w:tcPr>
          <w:p w14:paraId="5E0A2914" w14:textId="77777777" w:rsidR="00C22421" w:rsidRPr="00BF557E" w:rsidRDefault="00334064" w:rsidP="00334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</w:t>
            </w:r>
            <w:r w:rsidRPr="00BF557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ที่เป็นของผู้ถือหุ้นสามัญ</w:t>
            </w:r>
          </w:p>
          <w:p w14:paraId="67022DD3" w14:textId="7749E69B" w:rsidR="00334064" w:rsidRPr="00BF557E" w:rsidRDefault="00C22421" w:rsidP="00334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334064"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265A542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A4E6FF" w14:textId="6DFB80D5" w:rsidR="00021B56" w:rsidRPr="00BF557E" w:rsidRDefault="00021B56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(3,284.52)</w:t>
            </w:r>
          </w:p>
        </w:tc>
        <w:tc>
          <w:tcPr>
            <w:tcW w:w="146" w:type="pct"/>
          </w:tcPr>
          <w:p w14:paraId="263E9B55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4AD9C56C" w14:textId="57D338B5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(19,312.14)</w:t>
            </w:r>
          </w:p>
        </w:tc>
        <w:tc>
          <w:tcPr>
            <w:tcW w:w="137" w:type="pct"/>
          </w:tcPr>
          <w:p w14:paraId="1F77AD42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F5EB26F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3E7B77" w14:textId="2416CE18" w:rsidR="00021B56" w:rsidRPr="00BF557E" w:rsidRDefault="00021B56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(1,882.6</w:t>
            </w:r>
            <w:r w:rsidR="00F2762E"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11370CD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1DB49E2" w14:textId="5D3361B3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(19,680.97)</w:t>
            </w:r>
          </w:p>
        </w:tc>
      </w:tr>
      <w:tr w:rsidR="00334064" w:rsidRPr="00BF557E" w14:paraId="5CE662A3" w14:textId="77777777" w:rsidTr="005F07EB">
        <w:trPr>
          <w:trHeight w:val="30"/>
        </w:trPr>
        <w:tc>
          <w:tcPr>
            <w:tcW w:w="2233" w:type="pct"/>
          </w:tcPr>
          <w:p w14:paraId="72379178" w14:textId="77777777" w:rsidR="00334064" w:rsidRPr="00BF557E" w:rsidRDefault="00334064" w:rsidP="00334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466874A5" w14:textId="7264E97F" w:rsidR="00334064" w:rsidRPr="00BF557E" w:rsidRDefault="00334064" w:rsidP="00334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/>
                <w:sz w:val="30"/>
                <w:szCs w:val="30"/>
              </w:rPr>
              <w:t>30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A1B5B6D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4FABA5" w14:textId="368F4A34" w:rsidR="00021B56" w:rsidRPr="00BF557E" w:rsidRDefault="00021B56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B789A47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vAlign w:val="bottom"/>
          </w:tcPr>
          <w:p w14:paraId="5CC37E9E" w14:textId="5F7B0C79" w:rsidR="00334064" w:rsidRPr="00BF557E" w:rsidRDefault="00334064" w:rsidP="00B60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37" w:type="pct"/>
            <w:vAlign w:val="bottom"/>
          </w:tcPr>
          <w:p w14:paraId="52DD51BB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0F956713" w14:textId="3D95DB15" w:rsidR="00334064" w:rsidRPr="00BF557E" w:rsidRDefault="00021B56" w:rsidP="00B60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  <w:vAlign w:val="bottom"/>
          </w:tcPr>
          <w:p w14:paraId="71A00C35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240131F6" w14:textId="1F88D23C" w:rsidR="00334064" w:rsidRPr="00BF557E" w:rsidRDefault="00334064" w:rsidP="00B60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</w:tr>
      <w:tr w:rsidR="00334064" w:rsidRPr="00BF557E" w14:paraId="6DAFC964" w14:textId="77777777" w:rsidTr="008162DA">
        <w:trPr>
          <w:trHeight w:val="30"/>
        </w:trPr>
        <w:tc>
          <w:tcPr>
            <w:tcW w:w="2233" w:type="pct"/>
          </w:tcPr>
          <w:p w14:paraId="10557AE3" w14:textId="3B321D97" w:rsidR="00334064" w:rsidRPr="00BF557E" w:rsidRDefault="00334064" w:rsidP="00334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BF55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BF55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F55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BF55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3A57FFC0" w14:textId="0E74F970" w:rsidR="00334064" w:rsidRPr="00BF557E" w:rsidRDefault="00021B56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(0.73)</w:t>
            </w:r>
          </w:p>
        </w:tc>
        <w:tc>
          <w:tcPr>
            <w:tcW w:w="146" w:type="pct"/>
          </w:tcPr>
          <w:p w14:paraId="5CFB45CF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2EB206F8" w14:textId="7ECEC525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(4.28)</w:t>
            </w:r>
          </w:p>
        </w:tc>
        <w:tc>
          <w:tcPr>
            <w:tcW w:w="137" w:type="pct"/>
          </w:tcPr>
          <w:p w14:paraId="7EC219BA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7761F944" w14:textId="61CA9A7A" w:rsidR="00334064" w:rsidRPr="00BF557E" w:rsidRDefault="00021B56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(0.42)</w:t>
            </w:r>
          </w:p>
        </w:tc>
        <w:tc>
          <w:tcPr>
            <w:tcW w:w="142" w:type="pct"/>
          </w:tcPr>
          <w:p w14:paraId="04A499EC" w14:textId="77777777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14:paraId="39B19BB9" w14:textId="79D9D426" w:rsidR="00334064" w:rsidRPr="00BF557E" w:rsidRDefault="00334064" w:rsidP="00334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(4.36)</w:t>
            </w:r>
          </w:p>
        </w:tc>
      </w:tr>
    </w:tbl>
    <w:p w14:paraId="1142BB1D" w14:textId="77777777" w:rsidR="005F487E" w:rsidRPr="00BF557E" w:rsidRDefault="005F487E" w:rsidP="005F487E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5F487E" w:rsidRPr="00BF557E" w14:paraId="579A78E1" w14:textId="77777777" w:rsidTr="005F487E">
        <w:trPr>
          <w:trHeight w:val="60"/>
          <w:tblHeader/>
        </w:trPr>
        <w:tc>
          <w:tcPr>
            <w:tcW w:w="2233" w:type="pct"/>
          </w:tcPr>
          <w:p w14:paraId="4810F371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4D5820D3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8F01246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3CF9D62E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87E" w:rsidRPr="00BF557E" w14:paraId="7A3DBA3A" w14:textId="77777777" w:rsidTr="005F487E">
        <w:trPr>
          <w:trHeight w:val="60"/>
          <w:tblHeader/>
        </w:trPr>
        <w:tc>
          <w:tcPr>
            <w:tcW w:w="2233" w:type="pct"/>
          </w:tcPr>
          <w:p w14:paraId="5C1C253B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3ECD2BF0" w14:textId="2185FE52" w:rsidR="005F487E" w:rsidRPr="00BF557E" w:rsidRDefault="00186C2A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601B786B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8E77FBC" w14:textId="685BD3D6" w:rsidR="005F487E" w:rsidRPr="00BF557E" w:rsidRDefault="00186C2A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  <w:tc>
          <w:tcPr>
            <w:tcW w:w="137" w:type="pct"/>
          </w:tcPr>
          <w:p w14:paraId="041C0121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63FA72" w14:textId="6CD49272" w:rsidR="005F487E" w:rsidRPr="00BF557E" w:rsidRDefault="00186C2A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338BCEBE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871502" w14:textId="50C286EF" w:rsidR="005F487E" w:rsidRPr="00BF557E" w:rsidRDefault="00186C2A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</w:rPr>
              <w:t>2567</w:t>
            </w:r>
          </w:p>
        </w:tc>
      </w:tr>
      <w:tr w:rsidR="005F487E" w:rsidRPr="00BF557E" w14:paraId="7ABEA556" w14:textId="77777777" w:rsidTr="005F487E">
        <w:trPr>
          <w:trHeight w:val="60"/>
          <w:tblHeader/>
        </w:trPr>
        <w:tc>
          <w:tcPr>
            <w:tcW w:w="2233" w:type="pct"/>
          </w:tcPr>
          <w:p w14:paraId="2D1E2E5E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79E5AA2E" w14:textId="77777777" w:rsidR="005F487E" w:rsidRPr="00BF557E" w:rsidRDefault="005F487E" w:rsidP="005F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34683" w:rsidRPr="00BF557E" w14:paraId="4BB5379F" w14:textId="77777777" w:rsidTr="005F487E">
        <w:trPr>
          <w:trHeight w:val="60"/>
        </w:trPr>
        <w:tc>
          <w:tcPr>
            <w:tcW w:w="2233" w:type="pct"/>
          </w:tcPr>
          <w:p w14:paraId="4FF40BA6" w14:textId="77777777" w:rsidR="00C22421" w:rsidRPr="00BF557E" w:rsidRDefault="00F34683" w:rsidP="00C2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ขาดทุนสำหรับงวดที่เป็นของผู้ถือหุ้นสามัญ</w:t>
            </w:r>
          </w:p>
          <w:p w14:paraId="7ED9D38B" w14:textId="799CCA20" w:rsidR="00F34683" w:rsidRPr="00BF557E" w:rsidRDefault="00C22421" w:rsidP="00C22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F34683" w:rsidRPr="00BF557E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81" w:type="pct"/>
          </w:tcPr>
          <w:p w14:paraId="14B182AD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56CB7" w14:textId="385C5B78" w:rsidR="001B16BC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(9,098.71)</w:t>
            </w:r>
          </w:p>
        </w:tc>
        <w:tc>
          <w:tcPr>
            <w:tcW w:w="146" w:type="pct"/>
          </w:tcPr>
          <w:p w14:paraId="50786DA3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712F928" w14:textId="6E1A5DD6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(18,072.42)</w:t>
            </w:r>
          </w:p>
        </w:tc>
        <w:tc>
          <w:tcPr>
            <w:tcW w:w="137" w:type="pct"/>
          </w:tcPr>
          <w:p w14:paraId="6DED3F6E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1E8DAF9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75F3D" w14:textId="60A39E3B" w:rsidR="001B16BC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(2,076.25)</w:t>
            </w:r>
          </w:p>
        </w:tc>
        <w:tc>
          <w:tcPr>
            <w:tcW w:w="142" w:type="pct"/>
          </w:tcPr>
          <w:p w14:paraId="4CFD7FCD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41CB0BE" w14:textId="0355FBC3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(13,925.53)</w:t>
            </w:r>
          </w:p>
        </w:tc>
      </w:tr>
      <w:tr w:rsidR="00F34683" w:rsidRPr="00BF557E" w14:paraId="52B6EFC1" w14:textId="77777777" w:rsidTr="00A821E0">
        <w:trPr>
          <w:trHeight w:val="60"/>
        </w:trPr>
        <w:tc>
          <w:tcPr>
            <w:tcW w:w="2233" w:type="pct"/>
          </w:tcPr>
          <w:p w14:paraId="2B5766F4" w14:textId="77777777" w:rsidR="00F34683" w:rsidRPr="00BF557E" w:rsidRDefault="00F34683" w:rsidP="00F3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ดอกเบี้ยจ่ายสำหรับงวดของหุ้นกู้ด้อยสิทธิ</w:t>
            </w:r>
          </w:p>
          <w:p w14:paraId="0223BD5C" w14:textId="495C9496" w:rsidR="00F34683" w:rsidRPr="00BF557E" w:rsidRDefault="00F34683" w:rsidP="00F3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BF557E">
              <w:rPr>
                <w:rFonts w:ascii="Angsana New" w:hAnsi="Angsana New" w:hint="cs"/>
                <w:sz w:val="30"/>
                <w:szCs w:val="30"/>
                <w:cs/>
              </w:rPr>
              <w:t>ที่มีลักษณะคล้ายทุนฯ</w:t>
            </w:r>
            <w:r w:rsidRPr="00BF557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A59EDC2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2429CC" w14:textId="1A788C22" w:rsidR="001B16BC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(811.72)</w:t>
            </w:r>
          </w:p>
        </w:tc>
        <w:tc>
          <w:tcPr>
            <w:tcW w:w="146" w:type="pct"/>
          </w:tcPr>
          <w:p w14:paraId="76643380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D18B5C6" w14:textId="523F9069" w:rsidR="00F34683" w:rsidRPr="00BF557E" w:rsidRDefault="00F34683" w:rsidP="00520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38026BEF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4FF3852B" w14:textId="3669C514" w:rsidR="00F34683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(667.54)</w:t>
            </w:r>
          </w:p>
        </w:tc>
        <w:tc>
          <w:tcPr>
            <w:tcW w:w="142" w:type="pct"/>
            <w:vAlign w:val="bottom"/>
          </w:tcPr>
          <w:p w14:paraId="4C489830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80353EA" w14:textId="257D341D" w:rsidR="00F34683" w:rsidRPr="00BF557E" w:rsidRDefault="00F34683" w:rsidP="00520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4683" w:rsidRPr="00BF557E" w14:paraId="4F8C9199" w14:textId="77777777" w:rsidTr="00A821E0">
        <w:trPr>
          <w:trHeight w:val="30"/>
        </w:trPr>
        <w:tc>
          <w:tcPr>
            <w:tcW w:w="2233" w:type="pct"/>
          </w:tcPr>
          <w:p w14:paraId="33F923CF" w14:textId="77777777" w:rsidR="00C22421" w:rsidRPr="00BF557E" w:rsidRDefault="00F34683" w:rsidP="00F3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</w:t>
            </w:r>
            <w:r w:rsidRPr="00BF557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</w:t>
            </w:r>
            <w:r w:rsidR="00C22421" w:rsidRPr="00BF55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  <w:p w14:paraId="4F189E59" w14:textId="437B9B3D" w:rsidR="00F34683" w:rsidRPr="00BF557E" w:rsidRDefault="00C22421" w:rsidP="00F3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F34683"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284CDA4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7F90FF" w14:textId="1D19DD60" w:rsidR="001B16BC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(9,910.43)</w:t>
            </w:r>
          </w:p>
        </w:tc>
        <w:tc>
          <w:tcPr>
            <w:tcW w:w="146" w:type="pct"/>
          </w:tcPr>
          <w:p w14:paraId="7EEA9094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07B9670B" w14:textId="008E399D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(18,072.42)</w:t>
            </w:r>
          </w:p>
        </w:tc>
        <w:tc>
          <w:tcPr>
            <w:tcW w:w="137" w:type="pct"/>
          </w:tcPr>
          <w:p w14:paraId="6EB2CC69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4D5DBDD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8D9EB" w14:textId="3B550D59" w:rsidR="001B16BC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(2,743.79)</w:t>
            </w:r>
          </w:p>
        </w:tc>
        <w:tc>
          <w:tcPr>
            <w:tcW w:w="142" w:type="pct"/>
          </w:tcPr>
          <w:p w14:paraId="57ACFD49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27DCF75" w14:textId="2A638366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(13,925.53)</w:t>
            </w:r>
          </w:p>
        </w:tc>
      </w:tr>
      <w:tr w:rsidR="00F34683" w:rsidRPr="00BF557E" w14:paraId="708FFAC3" w14:textId="77777777" w:rsidTr="00A821E0">
        <w:trPr>
          <w:trHeight w:val="60"/>
        </w:trPr>
        <w:tc>
          <w:tcPr>
            <w:tcW w:w="2233" w:type="pct"/>
          </w:tcPr>
          <w:p w14:paraId="4869E633" w14:textId="77777777" w:rsidR="00F34683" w:rsidRPr="00BF557E" w:rsidRDefault="00F34683" w:rsidP="00F3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5EBA691B" w14:textId="21B113CA" w:rsidR="00F34683" w:rsidRPr="00BF557E" w:rsidRDefault="00F34683" w:rsidP="00F3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/>
                <w:sz w:val="30"/>
                <w:szCs w:val="30"/>
              </w:rPr>
              <w:t>30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D0BD89C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F1870" w14:textId="1F499900" w:rsidR="001B16BC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4B393C2E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vAlign w:val="bottom"/>
          </w:tcPr>
          <w:p w14:paraId="6DC69317" w14:textId="370D6811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37" w:type="pct"/>
            <w:vAlign w:val="bottom"/>
          </w:tcPr>
          <w:p w14:paraId="7605C626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568F961E" w14:textId="473B49C4" w:rsidR="00F34683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  <w:vAlign w:val="bottom"/>
          </w:tcPr>
          <w:p w14:paraId="5D7ECF8B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64ECEEBF" w14:textId="716871FE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</w:tr>
      <w:tr w:rsidR="00F34683" w:rsidRPr="00BF557E" w14:paraId="1A631C1E" w14:textId="77777777" w:rsidTr="005D7823">
        <w:trPr>
          <w:trHeight w:val="432"/>
        </w:trPr>
        <w:tc>
          <w:tcPr>
            <w:tcW w:w="2233" w:type="pct"/>
          </w:tcPr>
          <w:p w14:paraId="2C10B1DE" w14:textId="23BD2B3C" w:rsidR="00F34683" w:rsidRPr="00BF557E" w:rsidRDefault="00F34683" w:rsidP="00F3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17845696" w14:textId="0F707F64" w:rsidR="00F34683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(2.2</w:t>
            </w:r>
            <w:r w:rsidR="00690432"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AFA702A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4ADD387" w14:textId="146B843D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(4.01)</w:t>
            </w:r>
          </w:p>
        </w:tc>
        <w:tc>
          <w:tcPr>
            <w:tcW w:w="137" w:type="pct"/>
          </w:tcPr>
          <w:p w14:paraId="1B989479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4784A2CC" w14:textId="6938F8B8" w:rsidR="00F34683" w:rsidRPr="00BF557E" w:rsidRDefault="001B16BC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(0.61)</w:t>
            </w:r>
          </w:p>
        </w:tc>
        <w:tc>
          <w:tcPr>
            <w:tcW w:w="142" w:type="pct"/>
          </w:tcPr>
          <w:p w14:paraId="466658D5" w14:textId="77777777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14:paraId="5F6AAC5C" w14:textId="204012D1" w:rsidR="00F34683" w:rsidRPr="00BF557E" w:rsidRDefault="00F34683" w:rsidP="00F34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(3.09)</w:t>
            </w:r>
          </w:p>
        </w:tc>
      </w:tr>
    </w:tbl>
    <w:p w14:paraId="4173A94A" w14:textId="77777777" w:rsidR="008B056A" w:rsidRPr="00BF557E" w:rsidRDefault="008B056A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5E7509" w14:textId="017877C0" w:rsidR="000736CD" w:rsidRPr="00BF557E" w:rsidRDefault="000736CD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งวด</w:t>
      </w:r>
      <w:r w:rsidR="001E30AB" w:rsidRPr="00BF557E">
        <w:rPr>
          <w:rFonts w:asciiTheme="majorBidi" w:hAnsiTheme="majorBidi" w:hint="cs"/>
          <w:spacing w:val="2"/>
          <w:sz w:val="30"/>
          <w:szCs w:val="30"/>
          <w:cs/>
        </w:rPr>
        <w:t>สามเดือนและ</w:t>
      </w:r>
      <w:r w:rsidR="005F487E" w:rsidRPr="00BF557E">
        <w:rPr>
          <w:rFonts w:asciiTheme="majorBidi" w:hAnsiTheme="majorBidi" w:hint="cs"/>
          <w:spacing w:val="2"/>
          <w:sz w:val="30"/>
          <w:szCs w:val="30"/>
          <w:cs/>
        </w:rPr>
        <w:t>เ</w:t>
      </w:r>
      <w:r w:rsidR="008B056A" w:rsidRPr="00BF557E">
        <w:rPr>
          <w:rFonts w:asciiTheme="majorBidi" w:hAnsiTheme="majorBidi" w:hint="cs"/>
          <w:spacing w:val="2"/>
          <w:sz w:val="30"/>
          <w:szCs w:val="30"/>
          <w:cs/>
        </w:rPr>
        <w:t>ก</w:t>
      </w:r>
      <w:r w:rsidR="005F487E" w:rsidRPr="00BF557E">
        <w:rPr>
          <w:rFonts w:asciiTheme="majorBidi" w:hAnsiTheme="majorBidi" w:hint="cs"/>
          <w:spacing w:val="2"/>
          <w:sz w:val="30"/>
          <w:szCs w:val="30"/>
          <w:cs/>
        </w:rPr>
        <w:t>้า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 xml:space="preserve">เดือนสิ้นสุดวันที่ </w:t>
      </w:r>
      <w:r w:rsidR="008B056A" w:rsidRPr="00BF557E">
        <w:rPr>
          <w:rFonts w:asciiTheme="majorBidi" w:hAnsiTheme="majorBidi"/>
          <w:spacing w:val="2"/>
          <w:sz w:val="30"/>
          <w:szCs w:val="30"/>
        </w:rPr>
        <w:t xml:space="preserve">30 </w:t>
      </w:r>
      <w:r w:rsidR="005F487E" w:rsidRPr="00BF557E">
        <w:rPr>
          <w:rFonts w:asciiTheme="majorBidi" w:hAnsiTheme="majorBidi" w:hint="cs"/>
          <w:spacing w:val="2"/>
          <w:sz w:val="30"/>
          <w:szCs w:val="30"/>
          <w:cs/>
        </w:rPr>
        <w:t>กันยา</w:t>
      </w:r>
      <w:r w:rsidR="008B056A" w:rsidRPr="00BF557E">
        <w:rPr>
          <w:rFonts w:asciiTheme="majorBidi" w:hAnsiTheme="majorBidi" w:hint="cs"/>
          <w:spacing w:val="2"/>
          <w:sz w:val="30"/>
          <w:szCs w:val="30"/>
          <w:cs/>
        </w:rPr>
        <w:t xml:space="preserve">ยน </w:t>
      </w:r>
      <w:r w:rsidRPr="00BF557E">
        <w:rPr>
          <w:rFonts w:asciiTheme="majorBidi" w:hAnsiTheme="majorBidi"/>
          <w:spacing w:val="2"/>
          <w:sz w:val="30"/>
          <w:szCs w:val="30"/>
        </w:rPr>
        <w:t>256</w:t>
      </w:r>
      <w:r w:rsidR="00AF7EE8" w:rsidRPr="00BF557E">
        <w:rPr>
          <w:rFonts w:asciiTheme="majorBidi" w:hAnsiTheme="majorBidi"/>
          <w:spacing w:val="2"/>
          <w:sz w:val="30"/>
          <w:szCs w:val="30"/>
        </w:rPr>
        <w:t>8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BF557E">
        <w:rPr>
          <w:rFonts w:asciiTheme="majorBidi" w:hAnsiTheme="majorBidi"/>
          <w:spacing w:val="2"/>
          <w:sz w:val="30"/>
          <w:szCs w:val="30"/>
        </w:rPr>
        <w:t>256</w:t>
      </w:r>
      <w:r w:rsidR="00AF7EE8" w:rsidRPr="00BF557E">
        <w:rPr>
          <w:rFonts w:asciiTheme="majorBidi" w:hAnsiTheme="majorBidi"/>
          <w:spacing w:val="2"/>
          <w:sz w:val="30"/>
          <w:szCs w:val="30"/>
        </w:rPr>
        <w:t>7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BF557E">
        <w:rPr>
          <w:rFonts w:asciiTheme="majorBidi" w:hAnsiTheme="majorBidi"/>
          <w:spacing w:val="2"/>
          <w:sz w:val="30"/>
          <w:szCs w:val="30"/>
        </w:rPr>
        <w:t xml:space="preserve"> </w:t>
      </w:r>
      <w:r w:rsidR="00B05793" w:rsidRPr="00BF557E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AF00D8" w:rsidRPr="00BF557E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BF557E">
        <w:rPr>
          <w:rFonts w:asciiTheme="majorBidi" w:hAnsiTheme="majorBidi" w:hint="cs"/>
          <w:spacing w:val="2"/>
          <w:sz w:val="30"/>
          <w:szCs w:val="30"/>
          <w:cs/>
        </w:rPr>
        <w:t>เท่ากับ</w:t>
      </w:r>
      <w:r w:rsidR="00B05793" w:rsidRPr="00BF557E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AF00D8" w:rsidRPr="00BF557E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18DF267F" w14:textId="77777777" w:rsidR="005F487E" w:rsidRPr="00BF557E" w:rsidRDefault="005F4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BF557E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C0D68A4" w14:textId="0936DD94" w:rsidR="008B056A" w:rsidRPr="00BF557E" w:rsidRDefault="008B056A" w:rsidP="008B056A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3D3AEEAB" w14:textId="77777777" w:rsidR="008B056A" w:rsidRPr="00BF557E" w:rsidRDefault="008B056A" w:rsidP="008B056A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297"/>
        <w:gridCol w:w="231"/>
        <w:gridCol w:w="1352"/>
      </w:tblGrid>
      <w:tr w:rsidR="008B056A" w:rsidRPr="00BF557E" w:rsidDel="00D43E7A" w14:paraId="4D2E50D1" w14:textId="77777777" w:rsidTr="001A633F">
        <w:trPr>
          <w:tblHeader/>
        </w:trPr>
        <w:tc>
          <w:tcPr>
            <w:tcW w:w="3060" w:type="dxa"/>
            <w:vAlign w:val="bottom"/>
          </w:tcPr>
          <w:p w14:paraId="30D5D970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036A1E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90ACA5D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2E024297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7C17333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</w:tcPr>
          <w:p w14:paraId="436D24EC" w14:textId="77777777" w:rsidR="008B056A" w:rsidRPr="00BF557E" w:rsidDel="00D43E7A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B056A" w:rsidRPr="00BF557E" w14:paraId="52D80615" w14:textId="77777777" w:rsidTr="001A633F">
        <w:trPr>
          <w:tblHeader/>
        </w:trPr>
        <w:tc>
          <w:tcPr>
            <w:tcW w:w="3060" w:type="dxa"/>
          </w:tcPr>
          <w:p w14:paraId="04DF4F06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E75EA4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267BAB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17630A8B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D982B8B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61CB6469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056A" w:rsidRPr="00BF557E" w14:paraId="14D1713F" w14:textId="77777777" w:rsidTr="001A633F">
        <w:tc>
          <w:tcPr>
            <w:tcW w:w="3060" w:type="dxa"/>
          </w:tcPr>
          <w:p w14:paraId="446E29B9" w14:textId="410DAB33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C5B8D"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51436CBB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22AF2990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97" w:type="dxa"/>
          </w:tcPr>
          <w:p w14:paraId="34DA34CE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228A538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C571BC6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056A" w:rsidRPr="00BF557E" w14:paraId="417A97C7" w14:textId="77777777" w:rsidTr="001A633F">
        <w:tc>
          <w:tcPr>
            <w:tcW w:w="3060" w:type="dxa"/>
          </w:tcPr>
          <w:p w14:paraId="41F22A18" w14:textId="3E9C60DE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5B8D" w:rsidRPr="00BF55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0245BB01" w14:textId="248A0346" w:rsidR="008B056A" w:rsidRPr="00BF557E" w:rsidRDefault="005969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B056A"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B056A" w:rsidRPr="00BF557E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8B056A"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B056A" w:rsidRPr="00BF55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823D880" w14:textId="395FF223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696A" w:rsidRPr="00BF557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7" w:type="dxa"/>
          </w:tcPr>
          <w:p w14:paraId="223576C1" w14:textId="42F382EB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59696A" w:rsidRPr="00BF557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1" w:type="dxa"/>
          </w:tcPr>
          <w:p w14:paraId="781982D5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5BD127A" w14:textId="5A2A5BF7" w:rsidR="008B056A" w:rsidRPr="00BF557E" w:rsidRDefault="005969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2,254</w:t>
            </w:r>
          </w:p>
        </w:tc>
      </w:tr>
      <w:tr w:rsidR="008B056A" w:rsidRPr="00BF557E" w14:paraId="78F938AF" w14:textId="77777777" w:rsidTr="001A633F">
        <w:tc>
          <w:tcPr>
            <w:tcW w:w="3060" w:type="dxa"/>
          </w:tcPr>
          <w:p w14:paraId="171D95BF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5067BCE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C86940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77A86CD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2925C6A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3EFFE3D" w14:textId="77777777" w:rsidR="008B056A" w:rsidRPr="00BF557E" w:rsidRDefault="008B056A" w:rsidP="001A6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B8D" w:rsidRPr="00BF557E" w14:paraId="34860500" w14:textId="77777777" w:rsidTr="001A633F">
        <w:tc>
          <w:tcPr>
            <w:tcW w:w="3060" w:type="dxa"/>
          </w:tcPr>
          <w:p w14:paraId="0C007934" w14:textId="4E2D0866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9367B76" w14:textId="77777777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2B20DB" w14:textId="77777777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39833DF" w14:textId="77777777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10AC255" w14:textId="77777777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CE2C4B" w14:textId="77777777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B8D" w:rsidRPr="00BF557E" w14:paraId="6896F48E" w14:textId="77777777" w:rsidTr="001A633F">
        <w:tc>
          <w:tcPr>
            <w:tcW w:w="3060" w:type="dxa"/>
          </w:tcPr>
          <w:p w14:paraId="147A9CFB" w14:textId="3B99AF23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EE503B4" w14:textId="72CBFC23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2CBE4E8" w14:textId="60B01F5D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BF557E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BF557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7" w:type="dxa"/>
          </w:tcPr>
          <w:p w14:paraId="1319944A" w14:textId="0325A22B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231" w:type="dxa"/>
          </w:tcPr>
          <w:p w14:paraId="575AA609" w14:textId="77777777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BA0883A" w14:textId="3CCAEEB5" w:rsidR="00BC5B8D" w:rsidRPr="00BF557E" w:rsidRDefault="00BC5B8D" w:rsidP="00BC5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3,38</w:t>
            </w:r>
            <w:r w:rsidR="00FB7C4F" w:rsidRPr="00BF557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5A375A6E" w14:textId="4D22852E" w:rsidR="008A2E1B" w:rsidRPr="00BF557E" w:rsidRDefault="008A2E1B" w:rsidP="00610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4B0A298" w14:textId="5150A6E1" w:rsidR="005116B7" w:rsidRPr="00BF557E" w:rsidRDefault="00C016C5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BF557E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BF557E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BF557E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BF557E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BF557E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4F6D6126" w14:textId="77777777" w:rsidR="004823E4" w:rsidRPr="00BF557E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6D7D62" w14:textId="77777777" w:rsidR="004823E4" w:rsidRPr="00BF557E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6E32B2F" w14:textId="77777777" w:rsidR="004823E4" w:rsidRPr="00BF557E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DB3BEA8" w14:textId="386FDFA2" w:rsidR="005116B7" w:rsidRPr="00BF557E" w:rsidRDefault="003B1077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F55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BF557E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BF557E" w:rsidSect="000E1333">
          <w:headerReference w:type="default" r:id="rId13"/>
          <w:footerReference w:type="default" r:id="rId14"/>
          <w:headerReference w:type="first" r:id="rId15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EC23B6" w:rsidRPr="00BF557E" w14:paraId="6E21F1F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8507EA7" w14:textId="77777777" w:rsidR="00EC23B6" w:rsidRPr="00BF557E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317ABAD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23B6" w:rsidRPr="00BF557E" w14:paraId="707ADD2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274CCD7A" w14:textId="77777777" w:rsidR="00EC23B6" w:rsidRPr="00BF557E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8738A13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384E30E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6C0755FE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C23B6" w:rsidRPr="00BF557E" w14:paraId="6014F954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83AA0A" w14:textId="3C190094" w:rsidR="00EC23B6" w:rsidRPr="00BF557E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B056A"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F487E" w:rsidRPr="00BF557E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8B056A" w:rsidRPr="00BF557E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="008B056A" w:rsidRPr="00BF557E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AF7EE8"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1F1F5E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7033BE7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1DF632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27A9782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132AAB" w14:textId="77777777" w:rsidR="00EC23B6" w:rsidRPr="00BF557E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E58D729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430F3E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4ACA514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E45A4CA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0CFBFE3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D012D87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13C4127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9C35FA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CFBC99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82F381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CC45EFF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7D533F" w14:textId="77777777" w:rsidR="00EC23B6" w:rsidRPr="00BF557E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6EF8656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E013AD4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03AA997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588BFC6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A31F86E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A147298" w14:textId="77777777" w:rsidR="00EC23B6" w:rsidRPr="00BF557E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7D7D1ADD" w14:textId="77777777" w:rsidR="00EC23B6" w:rsidRPr="00BF557E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437C94FC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D6C5566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C23B6" w:rsidRPr="00BF557E" w14:paraId="42580A7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1FADEC1A" w14:textId="77777777" w:rsidR="00EC23B6" w:rsidRPr="00BF557E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6E475A17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C23B6" w:rsidRPr="00BF557E" w14:paraId="3294EAFC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69700B4" w14:textId="77777777" w:rsidR="00EC23B6" w:rsidRPr="00BF557E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A02C213" w14:textId="77777777" w:rsidR="00EC23B6" w:rsidRPr="00BF557E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DC0DB9" w14:textId="77777777" w:rsidR="00EC23B6" w:rsidRPr="00BF557E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073C3D" w14:textId="77777777" w:rsidR="00EC23B6" w:rsidRPr="00BF557E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EB552" w14:textId="77777777" w:rsidR="00EC23B6" w:rsidRPr="00BF557E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D75F" w14:textId="77777777" w:rsidR="00EC23B6" w:rsidRPr="00BF557E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B9140E" w14:textId="77777777" w:rsidR="00EC23B6" w:rsidRPr="00BF557E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D432DEF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46034A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F90313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F7DDE5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088CE9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127DA5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76AE2DA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8DC313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B81A6D1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E95D85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B576A2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6865" w:rsidRPr="00BF557E" w14:paraId="16B617C6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6079FFD" w14:textId="77777777" w:rsidR="00B16865" w:rsidRPr="00BF557E" w:rsidRDefault="00B16865" w:rsidP="00B1686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D91699A" w14:textId="6BFACF88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8D17BC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D43228" w14:textId="0FF8766A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94FE79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34EE9" w14:textId="15B79AB5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70A27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BD34E9" w14:textId="080B9DBD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34,111</w:t>
            </w:r>
          </w:p>
        </w:tc>
        <w:tc>
          <w:tcPr>
            <w:tcW w:w="236" w:type="dxa"/>
          </w:tcPr>
          <w:p w14:paraId="60A3B811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D953D3" w14:textId="67A2329D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34,111</w:t>
            </w:r>
          </w:p>
        </w:tc>
        <w:tc>
          <w:tcPr>
            <w:tcW w:w="236" w:type="dxa"/>
          </w:tcPr>
          <w:p w14:paraId="43716B7E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359032" w14:textId="405D5C5A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E9BCAF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F85C6A" w14:textId="494A40A6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FE3C5A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5E2D79" w14:textId="7739CD3B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360A3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9F1358" w14:textId="2FDD98DF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6865" w:rsidRPr="00BF557E" w14:paraId="4F959E30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62BAC39F" w14:textId="77777777" w:rsidR="00B16865" w:rsidRPr="00BF557E" w:rsidRDefault="00B16865" w:rsidP="00B16865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31EF898C" w14:textId="6AC21A15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7C9115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D6A892" w14:textId="336F8134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0DCFFD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10CC7" w14:textId="7F17A93D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36" w:type="dxa"/>
          </w:tcPr>
          <w:p w14:paraId="62840F66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4FA57A" w14:textId="4C517B29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236" w:type="dxa"/>
          </w:tcPr>
          <w:p w14:paraId="2D8C28F7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0C5814" w14:textId="6593DA14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236" w:type="dxa"/>
          </w:tcPr>
          <w:p w14:paraId="759BFAFD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BF8A255" w14:textId="0FE7E54F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78A2C6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093E34" w14:textId="4590BCDC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36" w:type="dxa"/>
            <w:vAlign w:val="bottom"/>
          </w:tcPr>
          <w:p w14:paraId="7CA4142C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DA6E088" w14:textId="24D1112F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00A7AF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2DBC18" w14:textId="06640695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B16865" w:rsidRPr="00BF557E" w14:paraId="5ACAC335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9E27D7E" w14:textId="77777777" w:rsidR="00B16865" w:rsidRPr="00BF557E" w:rsidRDefault="00B16865" w:rsidP="00B16865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40F50D63" w14:textId="02487CB1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0F54CD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34FB0A" w14:textId="69DBB2AE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36" w:type="dxa"/>
          </w:tcPr>
          <w:p w14:paraId="2A8F7BD0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D8D917C" w14:textId="039640A8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13215C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F37BB2" w14:textId="363B302B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DD3B1F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31FDD6" w14:textId="0E86E00B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36" w:type="dxa"/>
          </w:tcPr>
          <w:p w14:paraId="04E3D1F6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FA8E54" w14:textId="63BB801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32FCB0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14D36A" w14:textId="4BB4553B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36" w:type="dxa"/>
            <w:vAlign w:val="bottom"/>
          </w:tcPr>
          <w:p w14:paraId="35FF5D6E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B00939" w14:textId="1B3DFAF4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5E9565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95F451" w14:textId="2945B13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922</w:t>
            </w:r>
          </w:p>
        </w:tc>
      </w:tr>
      <w:tr w:rsidR="00B16865" w:rsidRPr="00BF557E" w14:paraId="6923FB5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AFA4CB" w14:textId="77777777" w:rsidR="00B16865" w:rsidRPr="00BF557E" w:rsidRDefault="00B16865" w:rsidP="00B16865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051BFBD" w14:textId="797DB538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356DC8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C16D5F" w14:textId="1163C1CE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</w:t>
            </w:r>
            <w:r w:rsidR="00186C2A"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36" w:type="dxa"/>
            <w:vAlign w:val="bottom"/>
          </w:tcPr>
          <w:p w14:paraId="368DA3F6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D7F506" w14:textId="5244AA13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12,607</w:t>
            </w:r>
          </w:p>
        </w:tc>
        <w:tc>
          <w:tcPr>
            <w:tcW w:w="236" w:type="dxa"/>
            <w:vAlign w:val="bottom"/>
          </w:tcPr>
          <w:p w14:paraId="61DFCD28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CE599C" w14:textId="43D53362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50ACF5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08136F" w14:textId="1F51E932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13,076</w:t>
            </w:r>
          </w:p>
        </w:tc>
        <w:tc>
          <w:tcPr>
            <w:tcW w:w="236" w:type="dxa"/>
            <w:vAlign w:val="bottom"/>
          </w:tcPr>
          <w:p w14:paraId="5EDE80C2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FE80D9" w14:textId="3D0F45BE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</w:t>
            </w:r>
            <w:r w:rsidR="00186C2A"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194</w:t>
            </w:r>
          </w:p>
        </w:tc>
        <w:tc>
          <w:tcPr>
            <w:tcW w:w="236" w:type="dxa"/>
            <w:vAlign w:val="bottom"/>
          </w:tcPr>
          <w:p w14:paraId="76A1CDA9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BBB84" w14:textId="76E8A81F" w:rsidR="00B16865" w:rsidRPr="00BF557E" w:rsidRDefault="00186C2A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164</w:t>
            </w:r>
          </w:p>
        </w:tc>
        <w:tc>
          <w:tcPr>
            <w:tcW w:w="236" w:type="dxa"/>
            <w:vAlign w:val="bottom"/>
          </w:tcPr>
          <w:p w14:paraId="323578D1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868B6CD" w14:textId="4CF3A994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1,</w:t>
            </w:r>
            <w:r w:rsidR="00186C2A"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718</w:t>
            </w:r>
          </w:p>
        </w:tc>
        <w:tc>
          <w:tcPr>
            <w:tcW w:w="236" w:type="dxa"/>
            <w:vAlign w:val="bottom"/>
          </w:tcPr>
          <w:p w14:paraId="7439BE3F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4466AD" w14:textId="36F3A254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13,</w:t>
            </w:r>
            <w:r w:rsidR="00186C2A"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076</w:t>
            </w:r>
          </w:p>
        </w:tc>
      </w:tr>
      <w:tr w:rsidR="00B16865" w:rsidRPr="00BF557E" w14:paraId="7A715B1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46E72E1" w14:textId="77777777" w:rsidR="00B16865" w:rsidRPr="00BF557E" w:rsidRDefault="00B16865" w:rsidP="00B16865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C39EAA5" w14:textId="38D60797" w:rsidR="00B16865" w:rsidRPr="00BF557E" w:rsidRDefault="00186C2A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130</w:t>
            </w:r>
          </w:p>
        </w:tc>
        <w:tc>
          <w:tcPr>
            <w:tcW w:w="236" w:type="dxa"/>
          </w:tcPr>
          <w:p w14:paraId="14EB8BAB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59DCCA" w14:textId="1D57C5A9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</w:t>
            </w:r>
            <w:r w:rsidR="00186C2A"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177F7AB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651D22" w14:textId="5F4E8F99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1B7C2A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736CB" w14:textId="63E7D0BF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7DD3EC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37FE32" w14:textId="6B6B1EF9" w:rsidR="00B16865" w:rsidRPr="00BF557E" w:rsidRDefault="00186C2A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236" w:type="dxa"/>
          </w:tcPr>
          <w:p w14:paraId="4E1F8880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C46327" w14:textId="6BF2EB16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1CA20A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812F6D" w14:textId="3C9FC504" w:rsidR="00B16865" w:rsidRPr="00BF557E" w:rsidRDefault="00186C2A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236" w:type="dxa"/>
            <w:vAlign w:val="bottom"/>
          </w:tcPr>
          <w:p w14:paraId="0B05419E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B2F5C8" w14:textId="473FA8FB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8BDA03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379590" w14:textId="645BCB2F" w:rsidR="00B16865" w:rsidRPr="00BF557E" w:rsidRDefault="00186C2A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177</w:t>
            </w:r>
          </w:p>
        </w:tc>
      </w:tr>
      <w:tr w:rsidR="00B16865" w:rsidRPr="00BF557E" w14:paraId="2FFAC54D" w14:textId="77777777" w:rsidTr="00BF1F22">
        <w:trPr>
          <w:trHeight w:val="261"/>
        </w:trPr>
        <w:tc>
          <w:tcPr>
            <w:tcW w:w="3420" w:type="dxa"/>
            <w:vAlign w:val="bottom"/>
          </w:tcPr>
          <w:p w14:paraId="69BFD6B8" w14:textId="77777777" w:rsidR="00B16865" w:rsidRPr="00BF557E" w:rsidRDefault="00B16865" w:rsidP="00B16865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F9D438E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35A24F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7A09720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6D28C14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654B2DC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A5E625C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21F0455B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9A1770C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6260C9AB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6259BCF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BD7233F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7019ED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29F8478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CA9D499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2A4DC5BA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4A749BD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20C490FC" w14:textId="77777777" w:rsidR="00B16865" w:rsidRPr="00BF557E" w:rsidRDefault="00B16865" w:rsidP="00B16865">
            <w:pPr>
              <w:rPr>
                <w:sz w:val="16"/>
                <w:szCs w:val="16"/>
              </w:rPr>
            </w:pPr>
          </w:p>
        </w:tc>
      </w:tr>
      <w:tr w:rsidR="00B16865" w:rsidRPr="00BF557E" w14:paraId="7128F2A7" w14:textId="77777777" w:rsidTr="00BF1F22">
        <w:trPr>
          <w:trHeight w:val="261"/>
        </w:trPr>
        <w:tc>
          <w:tcPr>
            <w:tcW w:w="3420" w:type="dxa"/>
            <w:vAlign w:val="bottom"/>
          </w:tcPr>
          <w:p w14:paraId="426FE5D4" w14:textId="77777777" w:rsidR="00B16865" w:rsidRPr="00BF557E" w:rsidRDefault="00B16865" w:rsidP="00B168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9D0BB19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A69A0E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70DB1D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929AB6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461448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84D1AA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6C59D8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0BFB3AB" w14:textId="77777777" w:rsidR="00B16865" w:rsidRPr="00BF557E" w:rsidRDefault="00B16865" w:rsidP="00B168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5C9F3C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557ADE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5767B8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32EC37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9CC2CF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EA6E52" w14:textId="77777777" w:rsidR="00B16865" w:rsidRPr="00BF557E" w:rsidRDefault="00B16865" w:rsidP="00B168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7970193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2450AD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37C262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6865" w:rsidRPr="00BF557E" w14:paraId="3B9EF70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AF1F4B1" w14:textId="77777777" w:rsidR="00B16865" w:rsidRPr="00BF557E" w:rsidRDefault="00B16865" w:rsidP="00B1686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F45063D" w14:textId="41BC7E9A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0D2721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1A2F614" w14:textId="45C69FC1" w:rsidR="00B16865" w:rsidRPr="00BF557E" w:rsidRDefault="00186C2A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436</w:t>
            </w:r>
          </w:p>
        </w:tc>
        <w:tc>
          <w:tcPr>
            <w:tcW w:w="236" w:type="dxa"/>
            <w:vAlign w:val="bottom"/>
          </w:tcPr>
          <w:p w14:paraId="73C735FA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6EBA6C" w14:textId="150630B6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EF28BC9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993F5" w14:textId="298770CA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DDF43F" w14:textId="77777777" w:rsidR="00B16865" w:rsidRPr="00BF557E" w:rsidRDefault="00B16865" w:rsidP="00B168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EFF159" w14:textId="391A3403" w:rsidR="00B16865" w:rsidRPr="00BF557E" w:rsidRDefault="00186C2A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436</w:t>
            </w:r>
          </w:p>
        </w:tc>
        <w:tc>
          <w:tcPr>
            <w:tcW w:w="236" w:type="dxa"/>
            <w:vAlign w:val="bottom"/>
          </w:tcPr>
          <w:p w14:paraId="290AC2B8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CDCC92A" w14:textId="04EB62BA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1E0C33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4C6E65A" w14:textId="6288E907" w:rsidR="00B16865" w:rsidRPr="00BF557E" w:rsidRDefault="00186C2A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436</w:t>
            </w:r>
          </w:p>
        </w:tc>
        <w:tc>
          <w:tcPr>
            <w:tcW w:w="236" w:type="dxa"/>
            <w:vAlign w:val="bottom"/>
          </w:tcPr>
          <w:p w14:paraId="3D800521" w14:textId="77777777" w:rsidR="00B16865" w:rsidRPr="00BF557E" w:rsidRDefault="00B16865" w:rsidP="00B168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51952F" w14:textId="3EAE6F3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D50FE2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F027A" w14:textId="4A2BA51D" w:rsidR="00B16865" w:rsidRPr="00BF557E" w:rsidRDefault="00186C2A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436</w:t>
            </w:r>
          </w:p>
        </w:tc>
      </w:tr>
      <w:tr w:rsidR="00B16865" w:rsidRPr="00BF557E" w14:paraId="2B2CC01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C78D423" w14:textId="77777777" w:rsidR="00B16865" w:rsidRPr="00BF557E" w:rsidRDefault="00B16865" w:rsidP="00B1686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26F2CD1" w14:textId="6397E6EA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170932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C890A3" w14:textId="5582977E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61B660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9E4FC6" w14:textId="0DFA999D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C674309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837D86" w14:textId="60D84EEE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32,746</w:t>
            </w:r>
          </w:p>
        </w:tc>
        <w:tc>
          <w:tcPr>
            <w:tcW w:w="236" w:type="dxa"/>
            <w:vAlign w:val="bottom"/>
          </w:tcPr>
          <w:p w14:paraId="1F733B93" w14:textId="77777777" w:rsidR="00B16865" w:rsidRPr="00BF557E" w:rsidRDefault="00B16865" w:rsidP="00B168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C12B3B" w14:textId="73B941D9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32,746</w:t>
            </w:r>
          </w:p>
        </w:tc>
        <w:tc>
          <w:tcPr>
            <w:tcW w:w="236" w:type="dxa"/>
            <w:vAlign w:val="bottom"/>
          </w:tcPr>
          <w:p w14:paraId="67A42C15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3BFD91" w14:textId="65105CC6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7B78A5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D02B07" w14:textId="1B56A5A6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25*</w:t>
            </w:r>
          </w:p>
        </w:tc>
        <w:tc>
          <w:tcPr>
            <w:tcW w:w="236" w:type="dxa"/>
            <w:vAlign w:val="bottom"/>
          </w:tcPr>
          <w:p w14:paraId="140FAAA0" w14:textId="77777777" w:rsidR="00B16865" w:rsidRPr="00BF557E" w:rsidRDefault="00B16865" w:rsidP="00B168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117200" w14:textId="60A5249C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4F347B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9D1B4A" w14:textId="614A5D4B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</w:p>
        </w:tc>
      </w:tr>
      <w:tr w:rsidR="00B16865" w:rsidRPr="00BF557E" w14:paraId="3C51815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6ED24D3B" w14:textId="77777777" w:rsidR="00B16865" w:rsidRPr="00BF557E" w:rsidRDefault="00B16865" w:rsidP="00B1686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F557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E9BB96" w14:textId="01EC003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CE1360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A3852" w14:textId="55D0DD13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F7197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15727E" w14:textId="48BE0A5B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5D60DF0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FE17292" w14:textId="06E242E5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120,182</w:t>
            </w:r>
          </w:p>
        </w:tc>
        <w:tc>
          <w:tcPr>
            <w:tcW w:w="236" w:type="dxa"/>
            <w:vAlign w:val="bottom"/>
          </w:tcPr>
          <w:p w14:paraId="36F548B2" w14:textId="77777777" w:rsidR="00B16865" w:rsidRPr="00BF557E" w:rsidRDefault="00B16865" w:rsidP="00B168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F29FAA" w14:textId="50EEC4CB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120,182</w:t>
            </w:r>
          </w:p>
        </w:tc>
        <w:tc>
          <w:tcPr>
            <w:tcW w:w="236" w:type="dxa"/>
            <w:vAlign w:val="bottom"/>
          </w:tcPr>
          <w:p w14:paraId="48E43624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FDE6CE" w14:textId="55BBAA48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8C63F9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E41A1B" w14:textId="38D359DE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119,030</w:t>
            </w:r>
          </w:p>
        </w:tc>
        <w:tc>
          <w:tcPr>
            <w:tcW w:w="236" w:type="dxa"/>
            <w:vAlign w:val="bottom"/>
          </w:tcPr>
          <w:p w14:paraId="45CA3EB2" w14:textId="77777777" w:rsidR="00B16865" w:rsidRPr="00BF557E" w:rsidRDefault="00B16865" w:rsidP="00B168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D4180A" w14:textId="2C08C8F1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AB2E9F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284E53" w14:textId="1282B6E3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119,030</w:t>
            </w:r>
          </w:p>
        </w:tc>
      </w:tr>
      <w:tr w:rsidR="00B16865" w:rsidRPr="00BF557E" w14:paraId="1FFF1E3C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DDBF9D8" w14:textId="77777777" w:rsidR="00B16865" w:rsidRPr="00BF557E" w:rsidRDefault="00B16865" w:rsidP="00B1686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B0C9B07" w14:textId="6F953A8B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1,702</w:t>
            </w:r>
          </w:p>
        </w:tc>
        <w:tc>
          <w:tcPr>
            <w:tcW w:w="236" w:type="dxa"/>
            <w:vAlign w:val="bottom"/>
          </w:tcPr>
          <w:p w14:paraId="4DA420ED" w14:textId="7777777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C900595" w14:textId="125D7773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</w:t>
            </w:r>
          </w:p>
        </w:tc>
        <w:tc>
          <w:tcPr>
            <w:tcW w:w="236" w:type="dxa"/>
            <w:vAlign w:val="bottom"/>
          </w:tcPr>
          <w:p w14:paraId="2C32E4AB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B4F29" w14:textId="75D96516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098A5F9" w14:textId="77777777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3FF46" w14:textId="3007E7EB" w:rsidR="00B16865" w:rsidRPr="00BF557E" w:rsidRDefault="00B16865" w:rsidP="00B1686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04F4A6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2A6470" w14:textId="01CFF521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1,737</w:t>
            </w:r>
          </w:p>
        </w:tc>
        <w:tc>
          <w:tcPr>
            <w:tcW w:w="236" w:type="dxa"/>
            <w:vAlign w:val="bottom"/>
          </w:tcPr>
          <w:p w14:paraId="415BF840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04F87BF" w14:textId="7E3BAA0D" w:rsidR="00B16865" w:rsidRPr="00BF557E" w:rsidRDefault="00B16865" w:rsidP="00B168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174B5C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B2B8E7" w14:textId="4AC56E7E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1,737</w:t>
            </w:r>
          </w:p>
        </w:tc>
        <w:tc>
          <w:tcPr>
            <w:tcW w:w="236" w:type="dxa"/>
            <w:vAlign w:val="bottom"/>
          </w:tcPr>
          <w:p w14:paraId="516C4BC5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A3B40F" w14:textId="25D68601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3F8815" w14:textId="77777777" w:rsidR="00B16865" w:rsidRPr="00BF557E" w:rsidRDefault="00B16865" w:rsidP="00B16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43EEF" w14:textId="7D01EF87" w:rsidR="00B16865" w:rsidRPr="00BF557E" w:rsidRDefault="00B16865" w:rsidP="00B1686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1,737</w:t>
            </w:r>
          </w:p>
        </w:tc>
      </w:tr>
      <w:tr w:rsidR="00B16865" w:rsidRPr="00BF557E" w14:paraId="054B8340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19379B3F" w14:textId="77777777" w:rsidR="00B16865" w:rsidRPr="00BF557E" w:rsidRDefault="00B16865" w:rsidP="00B16865">
            <w:pPr>
              <w:pStyle w:val="acctfourfigures"/>
              <w:spacing w:before="12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BF557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557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BF557E" w:rsidRDefault="00195EF2">
      <w:r w:rsidRPr="00BF557E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EC23B6" w:rsidRPr="00BF557E" w14:paraId="438F5BCA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4164690" w14:textId="77777777" w:rsidR="00EC23B6" w:rsidRPr="00BF557E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59DD8B4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23B6" w:rsidRPr="00BF557E" w14:paraId="1E3284B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DC12B86" w14:textId="77777777" w:rsidR="00EC23B6" w:rsidRPr="00BF557E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26AF9709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94208B7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35552328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933C3" w:rsidRPr="00BF557E" w14:paraId="3F2B2678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31AD38D" w14:textId="4AB10A14" w:rsidR="00D933C3" w:rsidRPr="00BF557E" w:rsidRDefault="00D933C3" w:rsidP="00D93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F557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0F909F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2BE793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05FB4A5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C4D573D" w14:textId="72A1C0EE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18A298" w14:textId="77777777" w:rsidR="00D933C3" w:rsidRPr="00BF557E" w:rsidRDefault="00D933C3" w:rsidP="00D933C3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FD00753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AB5E540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558528D" w14:textId="3F28A9E2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863E6EF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B2AD090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48FF323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10230A3" w14:textId="316F62DA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10C36A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64DE9C8E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B28D24C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7A405033" w14:textId="781877DC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519CE8" w14:textId="77777777" w:rsidR="00D933C3" w:rsidRPr="00BF557E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5FD3BBC" w14:textId="71ADC40E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EE971C3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CBE3734" w14:textId="7497FFC3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858BF5A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FB1A407" w14:textId="3FF71505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CEE938E" w14:textId="77777777" w:rsidR="00D933C3" w:rsidRPr="00BF557E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179FA7D3" w14:textId="403948A1" w:rsidR="00D933C3" w:rsidRPr="00BF557E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F5F93B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1673363" w14:textId="62F9AB5E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3C3" w:rsidRPr="00BF557E" w14:paraId="59A3F17F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756FAAB3" w14:textId="77777777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57F47E73" w14:textId="154828B8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933C3" w:rsidRPr="00BF557E" w14:paraId="56360C63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01746850" w14:textId="468D2E9E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9D26A00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3970E5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ACDFE6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166B2C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1A510C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41FE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6A0737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39854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17B611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B08510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ED9D51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8F27C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3B5283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D97921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608C579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8C8EAB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4A1C8D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3C3" w:rsidRPr="00BF557E" w14:paraId="56993E9E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72861086" w14:textId="530C37A9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1C34C75D" w14:textId="685AEEDC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D0F6CE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990344" w14:textId="6C6B447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1F3E04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9AF218" w14:textId="6D03553F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F469055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1BF268" w14:textId="3D9E821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32,740</w:t>
            </w:r>
          </w:p>
        </w:tc>
        <w:tc>
          <w:tcPr>
            <w:tcW w:w="236" w:type="dxa"/>
          </w:tcPr>
          <w:p w14:paraId="182F5E58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431249" w14:textId="27A33E9F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32,745</w:t>
            </w:r>
          </w:p>
        </w:tc>
        <w:tc>
          <w:tcPr>
            <w:tcW w:w="236" w:type="dxa"/>
          </w:tcPr>
          <w:p w14:paraId="64215CD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F2F07A" w14:textId="4E4A55CC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0072C0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3F2876" w14:textId="33804F3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F000253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E65DA42" w14:textId="296E4438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72E0FA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2DD033" w14:textId="4325F98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33C3" w:rsidRPr="00BF557E" w14:paraId="784F518E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50042A9C" w14:textId="3D11411E" w:rsidR="00D933C3" w:rsidRPr="00BF557E" w:rsidRDefault="00D933C3" w:rsidP="00D933C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E37C23" w14:textId="31BBC915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1E1FE9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BAF546" w14:textId="77369A69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07125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E175CD" w14:textId="03F5ACD8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</w:tcPr>
          <w:p w14:paraId="3B711FC0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DBE043" w14:textId="7BB6E5EB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77377089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E51DE6" w14:textId="274825FE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36" w:type="dxa"/>
          </w:tcPr>
          <w:p w14:paraId="04B8CA37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032424C" w14:textId="3DF7FF1A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263ECA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43BBC6" w14:textId="696ADFC1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vAlign w:val="bottom"/>
          </w:tcPr>
          <w:p w14:paraId="3A878674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3DDCB7" w14:textId="3C35E72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494AB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55B60" w14:textId="09CEFF8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D933C3" w:rsidRPr="00BF557E" w14:paraId="433B34F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5F8B311" w14:textId="18864573" w:rsidR="00D933C3" w:rsidRPr="00BF557E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0FA5E09" w14:textId="4679B081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FF61DFE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FE95EE2" w14:textId="3B949521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36" w:type="dxa"/>
          </w:tcPr>
          <w:p w14:paraId="76E9DFA0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534E547" w14:textId="383320E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4C9AD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ADD70AA" w14:textId="55F6056F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3810EF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EE7F50" w14:textId="343F259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</w:tcPr>
          <w:p w14:paraId="6196D569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2860392" w14:textId="50B9B941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43DD7F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950284" w14:textId="54E4BBA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bottom"/>
          </w:tcPr>
          <w:p w14:paraId="478E5054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9AC8035" w14:textId="0C1CC75D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BF34F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60AF8B" w14:textId="21FDB79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D933C3" w:rsidRPr="00BF557E" w14:paraId="5DA18B22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516C0741" w14:textId="2B35C231" w:rsidR="00D933C3" w:rsidRPr="00BF557E" w:rsidRDefault="00D933C3" w:rsidP="00D933C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85F1770" w14:textId="49C6800E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1300D3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37005" w14:textId="21605A3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  <w:vAlign w:val="bottom"/>
          </w:tcPr>
          <w:p w14:paraId="33BD7A0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700703D" w14:textId="06F81AF4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13,094</w:t>
            </w:r>
          </w:p>
        </w:tc>
        <w:tc>
          <w:tcPr>
            <w:tcW w:w="236" w:type="dxa"/>
            <w:vAlign w:val="bottom"/>
          </w:tcPr>
          <w:p w14:paraId="36DE7F05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BBB8C3" w14:textId="543EA364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ABD16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8E3277" w14:textId="181CA96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  <w:tc>
          <w:tcPr>
            <w:tcW w:w="236" w:type="dxa"/>
            <w:vAlign w:val="bottom"/>
          </w:tcPr>
          <w:p w14:paraId="0832E057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D52CAB" w14:textId="62B8EA0C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11,068</w:t>
            </w:r>
          </w:p>
        </w:tc>
        <w:tc>
          <w:tcPr>
            <w:tcW w:w="236" w:type="dxa"/>
            <w:vAlign w:val="bottom"/>
          </w:tcPr>
          <w:p w14:paraId="671F6566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81EC9F" w14:textId="39F3DE9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vAlign w:val="bottom"/>
          </w:tcPr>
          <w:p w14:paraId="255F5F30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D37C98" w14:textId="64924BDB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1,970</w:t>
            </w:r>
          </w:p>
        </w:tc>
        <w:tc>
          <w:tcPr>
            <w:tcW w:w="236" w:type="dxa"/>
            <w:vAlign w:val="bottom"/>
          </w:tcPr>
          <w:p w14:paraId="0A5FA9FD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3090F6D" w14:textId="33EBA7B4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</w:tr>
      <w:tr w:rsidR="00D933C3" w:rsidRPr="00BF557E" w14:paraId="1744AF3A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9637C95" w14:textId="38DFF2BA" w:rsidR="00D933C3" w:rsidRPr="00BF557E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8AF22D1" w14:textId="0FDCC4D2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D778BB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23F5861" w14:textId="35908BA8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232E4EC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2917526" w14:textId="138655A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47FD82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1D541BD" w14:textId="78E8424C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47BD84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3E19DE" w14:textId="36CCE684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2D7313D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CE0AA9" w14:textId="317E1FB5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7BB529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1AF7A" w14:textId="7EE20368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0E159D09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362135" w14:textId="6D523AC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A4DE46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FEC30" w14:textId="337B69B2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D933C3" w:rsidRPr="00BF557E" w14:paraId="7262079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410309FB" w14:textId="77777777" w:rsidR="00D933C3" w:rsidRPr="00BF557E" w:rsidRDefault="00D933C3" w:rsidP="00D933C3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CA2A7B8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0906E5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305A8337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B68B0EC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A57FC58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786EB2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733B7B60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BF9147A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2D9356E0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789EF4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1676A65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D95909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0D3995E6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538540B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0CFD32BE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8906987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072D5D54" w14:textId="77777777" w:rsidR="00D933C3" w:rsidRPr="00BF557E" w:rsidRDefault="00D933C3" w:rsidP="00D933C3">
            <w:pPr>
              <w:rPr>
                <w:sz w:val="16"/>
                <w:szCs w:val="16"/>
              </w:rPr>
            </w:pPr>
          </w:p>
        </w:tc>
      </w:tr>
      <w:tr w:rsidR="00D933C3" w:rsidRPr="00BF557E" w14:paraId="5BAC3AA2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5CA7F9B" w14:textId="33E47B64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48E1D13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FE2B7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D6F5C3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9EF8C8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5BADA50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C55F7B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90E1534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C505C49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F121AE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A5DCC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813FD4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E8B370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3881F7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DEB601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F9039A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0C107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E0D084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3C3" w:rsidRPr="00BF557E" w14:paraId="38DF00D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79523B28" w14:textId="48F96ADA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2B4535B" w14:textId="42434C3E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EEC491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F7C7D6" w14:textId="250BE5FC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Pr="00BF55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0BA62C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96CB792" w14:textId="37C1AE52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ACB543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56AF609" w14:textId="441D316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6D7D40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6AF31D" w14:textId="18C803BB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  <w:tc>
          <w:tcPr>
            <w:tcW w:w="236" w:type="dxa"/>
            <w:vAlign w:val="bottom"/>
          </w:tcPr>
          <w:p w14:paraId="73FD8AD4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0C3EB6A" w14:textId="5FF58572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2B19D9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8B7998" w14:textId="3E46D9B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  <w:tc>
          <w:tcPr>
            <w:tcW w:w="236" w:type="dxa"/>
            <w:vAlign w:val="bottom"/>
          </w:tcPr>
          <w:p w14:paraId="20C474F1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BC70849" w14:textId="65FD96BB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959DF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DA6845" w14:textId="41B3D28E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</w:tr>
      <w:tr w:rsidR="00D933C3" w:rsidRPr="00BF557E" w14:paraId="46D98411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E30603E" w14:textId="0F944FE6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0E91B72" w14:textId="28AAAFCF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CE8DA1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1C0938" w14:textId="7DE1ABB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9A835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CAEA364" w14:textId="0E6C7C3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2BED892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871715" w14:textId="633D82ED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100,739</w:t>
            </w:r>
          </w:p>
        </w:tc>
        <w:tc>
          <w:tcPr>
            <w:tcW w:w="236" w:type="dxa"/>
            <w:vAlign w:val="bottom"/>
          </w:tcPr>
          <w:p w14:paraId="6F8D4363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5F271A" w14:textId="7BDB6399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100,739</w:t>
            </w:r>
          </w:p>
        </w:tc>
        <w:tc>
          <w:tcPr>
            <w:tcW w:w="236" w:type="dxa"/>
            <w:vAlign w:val="bottom"/>
          </w:tcPr>
          <w:p w14:paraId="726BC6E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BB013C" w14:textId="5F7053C4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2B28F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EB710" w14:textId="0AF3CDE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40*</w:t>
            </w:r>
          </w:p>
        </w:tc>
        <w:tc>
          <w:tcPr>
            <w:tcW w:w="236" w:type="dxa"/>
            <w:vAlign w:val="bottom"/>
          </w:tcPr>
          <w:p w14:paraId="5F51B0E9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FCBB27" w14:textId="0806C52F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A49F36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7C9E81" w14:textId="268BAE2C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</w:p>
        </w:tc>
      </w:tr>
      <w:tr w:rsidR="00D933C3" w:rsidRPr="00BF557E" w14:paraId="5AFC2B43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1AC6BC6" w14:textId="085AE461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F557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AF5E79" w14:textId="47916C8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C8361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D05DE3" w14:textId="016AFBE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AE8A28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F6FF51" w14:textId="5787C619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BAD97A5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9F913E" w14:textId="1896CD75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6D9404E9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28D558E" w14:textId="0AEBD92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63180C9D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A8CFAF" w14:textId="206F14BA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342E96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EC0B4E" w14:textId="651427F5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  <w:tc>
          <w:tcPr>
            <w:tcW w:w="236" w:type="dxa"/>
            <w:vAlign w:val="bottom"/>
          </w:tcPr>
          <w:p w14:paraId="717A8EDE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C7CB32" w14:textId="32D2299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CAEA0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F81A0A1" w14:textId="6FE45AC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</w:tr>
      <w:tr w:rsidR="00D933C3" w:rsidRPr="00BF557E" w14:paraId="212DDD0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7147D0A" w14:textId="5275AF50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080D97FE" w14:textId="57E84E2E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8C96F6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880AE0" w14:textId="18F8D15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6615ECFE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31C042" w14:textId="7E804312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9A9AB12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14BE8E" w14:textId="43A5C4AB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DF58E1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617CFD" w14:textId="66F43F72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7504DA29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325872" w14:textId="12341CB5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77E980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745B667" w14:textId="0AE25BAF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787384A0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2B3EDF5" w14:textId="4F48F96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BC7EFC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605F1F" w14:textId="655213F2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</w:tr>
      <w:tr w:rsidR="00EC23B6" w:rsidRPr="00BF557E" w14:paraId="33C0A569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77849121" w14:textId="77777777" w:rsidR="00EC23B6" w:rsidRPr="00BF557E" w:rsidRDefault="00EC23B6" w:rsidP="00C92215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BF557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557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013D4CFB" w14:textId="27BEF8A6" w:rsidR="00EC23B6" w:rsidRPr="00BF557E" w:rsidRDefault="00EC23B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C23B6" w:rsidRPr="00BF557E" w14:paraId="28A2C81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76969ACD" w14:textId="77777777" w:rsidR="00EC23B6" w:rsidRPr="00BF557E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ABDA655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F55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C23B6" w:rsidRPr="00BF557E" w14:paraId="4098FD17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07E329EC" w14:textId="77777777" w:rsidR="00EC23B6" w:rsidRPr="00BF557E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30CBF71C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BD3C5BD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2655B1F6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3201D" w:rsidRPr="00BF557E" w14:paraId="4E2E0238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8322336" w14:textId="101C9218" w:rsidR="00EC23B6" w:rsidRPr="00BF557E" w:rsidRDefault="00D933C3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B056A"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F487E" w:rsidRPr="00BF557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8B056A" w:rsidRPr="00BF557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="008B056A"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7DAFE0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D0F55F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6224EA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D2EF1F5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0532C0" w14:textId="77777777" w:rsidR="00EC23B6" w:rsidRPr="00BF557E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B78B536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0CC9AB5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457CD2C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66EC65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4287DB13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0EC2F75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FE58741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38283E2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10A4295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A8FA90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AA13523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805CD9" w14:textId="77777777" w:rsidR="00EC23B6" w:rsidRPr="00BF557E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876E891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4C4E6B4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0D37409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B1765A4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BA345D4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51BABC97" w14:textId="77777777" w:rsidR="00EC23B6" w:rsidRPr="00BF557E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1E040" w14:textId="77777777" w:rsidR="00EC23B6" w:rsidRPr="00BF557E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0B64A03D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E640559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A734A" w:rsidRPr="00BF557E" w14:paraId="036E044D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61804D8" w14:textId="77777777" w:rsidR="00EC23B6" w:rsidRPr="00BF557E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27EBEE3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A734A" w:rsidRPr="00BF557E" w14:paraId="19630BE6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EA7BEF0" w14:textId="77777777" w:rsidR="00EC23B6" w:rsidRPr="00BF557E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4C32B" w14:textId="77777777" w:rsidR="00EC23B6" w:rsidRPr="00BF557E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03B7C" w14:textId="77777777" w:rsidR="00EC23B6" w:rsidRPr="00BF557E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86EF6B" w14:textId="77777777" w:rsidR="00EC23B6" w:rsidRPr="00BF557E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9BC0F4" w14:textId="77777777" w:rsidR="00EC23B6" w:rsidRPr="00BF557E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A460564" w14:textId="77777777" w:rsidR="00EC23B6" w:rsidRPr="00BF557E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49A25F" w14:textId="77777777" w:rsidR="00EC23B6" w:rsidRPr="00BF557E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E6F691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8E13A2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2940A76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623E31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F891CE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E418F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25EDDA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22BB68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77C5E52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3B4BF3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DD9326" w14:textId="77777777" w:rsidR="00EC23B6" w:rsidRPr="00BF557E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041" w:rsidRPr="00BF557E" w14:paraId="062DEAD8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07CC2A09" w14:textId="77777777" w:rsidR="00D00041" w:rsidRPr="00BF557E" w:rsidRDefault="00D00041" w:rsidP="00D0004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E754694" w14:textId="766D3021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217528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2984DC3" w14:textId="55DC4C76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EBD73B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ACBE6A" w14:textId="1A166C63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711BA09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E1A905C" w14:textId="65209A25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  <w:lang w:val="en-US" w:bidi="th-TH"/>
              </w:rPr>
              <w:t>20,541</w:t>
            </w:r>
          </w:p>
        </w:tc>
        <w:tc>
          <w:tcPr>
            <w:tcW w:w="236" w:type="dxa"/>
          </w:tcPr>
          <w:p w14:paraId="6C20EFE3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9FC8D5" w14:textId="217CD394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  <w:lang w:val="en-US" w:bidi="th-TH"/>
              </w:rPr>
              <w:t>20,541</w:t>
            </w:r>
          </w:p>
        </w:tc>
        <w:tc>
          <w:tcPr>
            <w:tcW w:w="236" w:type="dxa"/>
            <w:gridSpan w:val="2"/>
          </w:tcPr>
          <w:p w14:paraId="7AE86679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B01AA8" w14:textId="5C7A86E5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FB6BAF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5EEB72" w14:textId="07F875C5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7B4A35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DAAC45" w14:textId="087A0526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0FA4D1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9329FEB" w14:textId="3BBFCD9B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0041" w:rsidRPr="00BF557E" w14:paraId="6E9D126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A97063C" w14:textId="77777777" w:rsidR="00D00041" w:rsidRPr="00BF557E" w:rsidRDefault="00D00041" w:rsidP="00D00041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ED6F440" w14:textId="245A38CC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652DE5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F9E5A5F" w14:textId="3441A288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FDC07C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CE23F2" w14:textId="63D2FBE2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36" w:type="dxa"/>
            <w:gridSpan w:val="2"/>
          </w:tcPr>
          <w:p w14:paraId="5445DF04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7899012" w14:textId="3DC2526E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68C06F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4AB1726" w14:textId="2EE7576A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36" w:type="dxa"/>
            <w:gridSpan w:val="2"/>
          </w:tcPr>
          <w:p w14:paraId="22A3E8D2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52775DE" w14:textId="7384D682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E17441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35BAB4" w14:textId="68046F28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36" w:type="dxa"/>
            <w:gridSpan w:val="2"/>
            <w:vAlign w:val="bottom"/>
          </w:tcPr>
          <w:p w14:paraId="3948641B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353C0C" w14:textId="388CD61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4D62D6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D59AB7" w14:textId="6100E52D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D00041" w:rsidRPr="00BF557E" w14:paraId="2F46E388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AD7F4E7" w14:textId="77777777" w:rsidR="00D00041" w:rsidRPr="00BF557E" w:rsidRDefault="00D00041" w:rsidP="00D0004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9DB0294" w14:textId="635EAE6A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EDE9B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AE96EE" w14:textId="415E64A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236" w:type="dxa"/>
          </w:tcPr>
          <w:p w14:paraId="39E11243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865A1A" w14:textId="7A6F41C3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F3B4F0A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542A4C" w14:textId="193AD2F9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E75C29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AC74D5E" w14:textId="2807B504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236" w:type="dxa"/>
            <w:gridSpan w:val="2"/>
          </w:tcPr>
          <w:p w14:paraId="1AEFBE2B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5F3D7D" w14:textId="550084BC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C6E001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8C64B3" w14:textId="16D4FD44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236" w:type="dxa"/>
            <w:gridSpan w:val="2"/>
            <w:vAlign w:val="bottom"/>
          </w:tcPr>
          <w:p w14:paraId="2EFFF4CE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5F4B25" w14:textId="2B31A86C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D288C8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D63F4A" w14:textId="4A98C8D8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853</w:t>
            </w:r>
          </w:p>
        </w:tc>
      </w:tr>
      <w:tr w:rsidR="00D00041" w:rsidRPr="00BF557E" w14:paraId="26269D2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4D93B697" w14:textId="77777777" w:rsidR="00D00041" w:rsidRPr="00BF557E" w:rsidRDefault="00D00041" w:rsidP="00D00041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6D0A50F" w14:textId="2AC0E813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5900FE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881A97" w14:textId="45501E42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236" w:type="dxa"/>
            <w:vAlign w:val="bottom"/>
          </w:tcPr>
          <w:p w14:paraId="3270F8AF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30125A5" w14:textId="06C992B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11,103</w:t>
            </w:r>
          </w:p>
        </w:tc>
        <w:tc>
          <w:tcPr>
            <w:tcW w:w="236" w:type="dxa"/>
            <w:gridSpan w:val="2"/>
            <w:vAlign w:val="bottom"/>
          </w:tcPr>
          <w:p w14:paraId="4E0DFD23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9B50B86" w14:textId="544C68D6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87C510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9F9ED3" w14:textId="331D1B1B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11,369</w:t>
            </w:r>
          </w:p>
        </w:tc>
        <w:tc>
          <w:tcPr>
            <w:tcW w:w="236" w:type="dxa"/>
            <w:gridSpan w:val="2"/>
            <w:vAlign w:val="bottom"/>
          </w:tcPr>
          <w:p w14:paraId="169CDE58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B0AA52C" w14:textId="3745FEC0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11,192</w:t>
            </w:r>
          </w:p>
        </w:tc>
        <w:tc>
          <w:tcPr>
            <w:tcW w:w="236" w:type="dxa"/>
            <w:gridSpan w:val="2"/>
            <w:vAlign w:val="bottom"/>
          </w:tcPr>
          <w:p w14:paraId="026F3C3D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066ACEE" w14:textId="7858E6A0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36" w:type="dxa"/>
            <w:gridSpan w:val="2"/>
            <w:vAlign w:val="bottom"/>
          </w:tcPr>
          <w:p w14:paraId="7E04E5D9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CF2C04C" w14:textId="5C92FD11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36" w:type="dxa"/>
            <w:gridSpan w:val="2"/>
            <w:vAlign w:val="bottom"/>
          </w:tcPr>
          <w:p w14:paraId="27C7E0AE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EE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A03281C" w14:textId="7BFC8D5E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11,369</w:t>
            </w:r>
          </w:p>
        </w:tc>
      </w:tr>
      <w:tr w:rsidR="00D00041" w:rsidRPr="00BF557E" w14:paraId="34C06ACC" w14:textId="77777777" w:rsidTr="00541EF5">
        <w:trPr>
          <w:trHeight w:val="261"/>
        </w:trPr>
        <w:tc>
          <w:tcPr>
            <w:tcW w:w="3420" w:type="dxa"/>
            <w:vAlign w:val="bottom"/>
          </w:tcPr>
          <w:p w14:paraId="7C517939" w14:textId="4B51784A" w:rsidR="00D00041" w:rsidRPr="00BF557E" w:rsidRDefault="00D00041" w:rsidP="00D0004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CA48467" w14:textId="03BF7F5A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36" w:type="dxa"/>
          </w:tcPr>
          <w:p w14:paraId="2E7857A2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9C6B120" w14:textId="67B54919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85F935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4CB64543" w14:textId="7256CD79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78C0179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121222D" w14:textId="07158F79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8DA10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D4256C1" w14:textId="1646DF6D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36" w:type="dxa"/>
            <w:gridSpan w:val="2"/>
          </w:tcPr>
          <w:p w14:paraId="6506F3C4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6C2953F" w14:textId="3709FDFE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1E47313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1F4392" w14:textId="33381B75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36" w:type="dxa"/>
            <w:gridSpan w:val="2"/>
            <w:vAlign w:val="bottom"/>
          </w:tcPr>
          <w:p w14:paraId="2E6FFD34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951711C" w14:textId="654E8CCF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46D0202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44F2E177" w14:textId="42322D79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D00041" w:rsidRPr="00BF557E" w14:paraId="78BC9EAD" w14:textId="77777777" w:rsidTr="00A3114C">
        <w:trPr>
          <w:trHeight w:val="261"/>
        </w:trPr>
        <w:tc>
          <w:tcPr>
            <w:tcW w:w="3420" w:type="dxa"/>
            <w:vAlign w:val="bottom"/>
          </w:tcPr>
          <w:p w14:paraId="56416CA4" w14:textId="77777777" w:rsidR="00D00041" w:rsidRPr="00BF557E" w:rsidRDefault="00D00041" w:rsidP="00D0004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26F1B28F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5BEFC4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F0A078B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D05B6E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A504F12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5F643A6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</w:tcPr>
          <w:p w14:paraId="438E168A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D0380CD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4A711C0D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04E07EB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7C92C378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561D199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34B2AFED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613ECAA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</w:tcPr>
          <w:p w14:paraId="056B203C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9C0558A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629E94BA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00041" w:rsidRPr="00BF557E" w14:paraId="67D887B4" w14:textId="77777777" w:rsidTr="00A3114C">
        <w:trPr>
          <w:trHeight w:val="261"/>
        </w:trPr>
        <w:tc>
          <w:tcPr>
            <w:tcW w:w="3420" w:type="dxa"/>
            <w:vAlign w:val="bottom"/>
          </w:tcPr>
          <w:p w14:paraId="77203D65" w14:textId="77777777" w:rsidR="00D00041" w:rsidRPr="00BF557E" w:rsidRDefault="00D00041" w:rsidP="00D0004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AE030EC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C1907E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DD12BE9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8E401D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3E9AC2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C3F8FE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33ED22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1D086C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D8CD42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473565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D8240E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EC080C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FDA1D3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362A52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7023945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5BEFB8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1085602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0041" w:rsidRPr="00BF557E" w14:paraId="62A9D38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78DB03B1" w14:textId="77777777" w:rsidR="00D00041" w:rsidRPr="00BF557E" w:rsidRDefault="00D00041" w:rsidP="00D0004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5298E72" w14:textId="7B0EAA0F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4A69AE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FC50FE1" w14:textId="6C2B5F2C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236" w:type="dxa"/>
            <w:vAlign w:val="bottom"/>
          </w:tcPr>
          <w:p w14:paraId="15FEF226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9C5340" w14:textId="784095BE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832A7FA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A62E0B0" w14:textId="60BD9B46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5282A1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E6A00EE" w14:textId="1AFBB25A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236" w:type="dxa"/>
            <w:gridSpan w:val="2"/>
            <w:vAlign w:val="bottom"/>
          </w:tcPr>
          <w:p w14:paraId="13B264E8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DD5E5D5" w14:textId="00B220C2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DEF624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95B424" w14:textId="3CC726CF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236" w:type="dxa"/>
            <w:gridSpan w:val="2"/>
            <w:vAlign w:val="bottom"/>
          </w:tcPr>
          <w:p w14:paraId="172CCCF4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BF7A7E" w14:textId="1884A56C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CB030C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40C3F1" w14:textId="66F06D8A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  <w:tr w:rsidR="00D00041" w:rsidRPr="00BF557E" w14:paraId="2EDF7010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825FB14" w14:textId="77777777" w:rsidR="00D00041" w:rsidRPr="00BF557E" w:rsidRDefault="00D00041" w:rsidP="00D0004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41DF7D8" w14:textId="0908C932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BA018C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DA16CD" w14:textId="311B3884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7A98021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A53AAB" w14:textId="7C53E003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9C8934E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EC7E15E" w14:textId="59CD543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76,897</w:t>
            </w:r>
          </w:p>
        </w:tc>
        <w:tc>
          <w:tcPr>
            <w:tcW w:w="236" w:type="dxa"/>
            <w:vAlign w:val="bottom"/>
          </w:tcPr>
          <w:p w14:paraId="451D984F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B68DB47" w14:textId="1A2E74A8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76,897</w:t>
            </w:r>
          </w:p>
        </w:tc>
        <w:tc>
          <w:tcPr>
            <w:tcW w:w="236" w:type="dxa"/>
            <w:gridSpan w:val="2"/>
            <w:vAlign w:val="bottom"/>
          </w:tcPr>
          <w:p w14:paraId="20B0FEB3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27CC94" w14:textId="56C2AE8E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E02268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794C50C" w14:textId="664B951F" w:rsidR="00D00041" w:rsidRPr="00BF557E" w:rsidRDefault="008702AE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76,879</w:t>
            </w:r>
            <w:r w:rsidR="00D00041" w:rsidRPr="00BF557E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vAlign w:val="bottom"/>
          </w:tcPr>
          <w:p w14:paraId="51585252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45B0262" w14:textId="32B4028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774756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F890FF" w14:textId="18DDD893" w:rsidR="00D00041" w:rsidRPr="00BF557E" w:rsidRDefault="008702AE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76,879</w:t>
            </w:r>
          </w:p>
        </w:tc>
      </w:tr>
      <w:tr w:rsidR="00D00041" w:rsidRPr="00BF557E" w14:paraId="1C381A8E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CDADF18" w14:textId="77777777" w:rsidR="00D00041" w:rsidRPr="00BF557E" w:rsidRDefault="00D00041" w:rsidP="00D0004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F557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3AD67ED" w14:textId="13257854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789829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372250C" w14:textId="1F85DAF3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43A7E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44B44A" w14:textId="6D2D6B19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4C53D6B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D21719" w14:textId="41269BA4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78,463</w:t>
            </w:r>
          </w:p>
        </w:tc>
        <w:tc>
          <w:tcPr>
            <w:tcW w:w="236" w:type="dxa"/>
            <w:vAlign w:val="bottom"/>
          </w:tcPr>
          <w:p w14:paraId="7FCD0321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6FDFC4D" w14:textId="1FCC1FAA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78,463</w:t>
            </w:r>
          </w:p>
        </w:tc>
        <w:tc>
          <w:tcPr>
            <w:tcW w:w="236" w:type="dxa"/>
            <w:gridSpan w:val="2"/>
            <w:vAlign w:val="bottom"/>
          </w:tcPr>
          <w:p w14:paraId="08C504CC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955AC1A" w14:textId="5A42CC40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B81872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8E8D54" w14:textId="120B73CC" w:rsidR="00D00041" w:rsidRPr="00BF557E" w:rsidRDefault="00144563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80,771</w:t>
            </w:r>
          </w:p>
        </w:tc>
        <w:tc>
          <w:tcPr>
            <w:tcW w:w="236" w:type="dxa"/>
            <w:gridSpan w:val="2"/>
            <w:vAlign w:val="bottom"/>
          </w:tcPr>
          <w:p w14:paraId="2AD0A709" w14:textId="77777777" w:rsidR="00D00041" w:rsidRPr="00BF557E" w:rsidRDefault="00D00041" w:rsidP="00D0004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1A4BDBE" w14:textId="2D9A860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0FE1B6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52EC18" w14:textId="73A3D4B4" w:rsidR="00D00041" w:rsidRPr="00BF557E" w:rsidRDefault="00144563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80,771</w:t>
            </w:r>
          </w:p>
        </w:tc>
      </w:tr>
      <w:tr w:rsidR="00D00041" w:rsidRPr="00BF557E" w14:paraId="1F61D26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5F7827" w14:textId="77777777" w:rsidR="00D00041" w:rsidRPr="00BF557E" w:rsidRDefault="00D00041" w:rsidP="00D0004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C913D57" w14:textId="0FEE60EF" w:rsidR="00D00041" w:rsidRPr="00BF557E" w:rsidRDefault="00D00041" w:rsidP="00D0004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1,702</w:t>
            </w:r>
          </w:p>
        </w:tc>
        <w:tc>
          <w:tcPr>
            <w:tcW w:w="236" w:type="dxa"/>
            <w:vAlign w:val="bottom"/>
          </w:tcPr>
          <w:p w14:paraId="6AEB3641" w14:textId="77777777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8D3AFF" w14:textId="4C6B45E3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1D2B52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13A4BB" w14:textId="73F3C413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7A37FC3" w14:textId="77777777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6692FE9" w14:textId="69B5F7E6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FCFD6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2B54EEA" w14:textId="1B576862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1,702</w:t>
            </w:r>
          </w:p>
        </w:tc>
        <w:tc>
          <w:tcPr>
            <w:tcW w:w="236" w:type="dxa"/>
            <w:gridSpan w:val="2"/>
            <w:vAlign w:val="bottom"/>
          </w:tcPr>
          <w:p w14:paraId="00A11864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15C58" w14:textId="23BFB704" w:rsidR="00D00041" w:rsidRPr="00BF557E" w:rsidRDefault="00D00041" w:rsidP="00D0004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B0664A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51192D" w14:textId="20A0FBF3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1,702</w:t>
            </w:r>
          </w:p>
        </w:tc>
        <w:tc>
          <w:tcPr>
            <w:tcW w:w="236" w:type="dxa"/>
            <w:gridSpan w:val="2"/>
            <w:vAlign w:val="bottom"/>
          </w:tcPr>
          <w:p w14:paraId="1F3F833B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9A2488" w14:textId="124CC951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E78604A" w14:textId="77777777" w:rsidR="00D00041" w:rsidRPr="00BF557E" w:rsidRDefault="00D00041" w:rsidP="00D0004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12E82C" w14:textId="07A3BB82" w:rsidR="00D00041" w:rsidRPr="00BF557E" w:rsidRDefault="00D00041" w:rsidP="00D0004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1,702</w:t>
            </w:r>
          </w:p>
        </w:tc>
      </w:tr>
      <w:tr w:rsidR="00D00041" w:rsidRPr="00BF557E" w14:paraId="2D67C68D" w14:textId="77777777" w:rsidTr="00C92215">
        <w:trPr>
          <w:trHeight w:val="594"/>
        </w:trPr>
        <w:tc>
          <w:tcPr>
            <w:tcW w:w="15030" w:type="dxa"/>
            <w:gridSpan w:val="28"/>
            <w:vAlign w:val="bottom"/>
          </w:tcPr>
          <w:p w14:paraId="06D17AFC" w14:textId="77777777" w:rsidR="00D00041" w:rsidRPr="00BF557E" w:rsidRDefault="00D00041" w:rsidP="00D0004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BF557E">
              <w:rPr>
                <w:sz w:val="36"/>
                <w:szCs w:val="32"/>
              </w:rPr>
              <w:t xml:space="preserve"> </w:t>
            </w:r>
            <w:r w:rsidRPr="00BF557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4A8E5C93" w14:textId="77777777" w:rsidR="00EC23B6" w:rsidRPr="00BF557E" w:rsidRDefault="00EC23B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C23B6" w:rsidRPr="00BF557E" w14:paraId="23B3B21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A657D1C" w14:textId="77777777" w:rsidR="00EC23B6" w:rsidRPr="00BF557E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27D8067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F55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C23B6" w:rsidRPr="00BF557E" w14:paraId="1090EB16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3FC4829D" w14:textId="77777777" w:rsidR="00EC23B6" w:rsidRPr="00BF557E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0D3927B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7FA76387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53A23325" w14:textId="77777777" w:rsidR="00EC23B6" w:rsidRPr="00BF557E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933C3" w:rsidRPr="00BF557E" w14:paraId="01E7B03A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29759E6" w14:textId="5CCB084D" w:rsidR="00D933C3" w:rsidRPr="00BF557E" w:rsidRDefault="00D933C3" w:rsidP="00D93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F557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160DAD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F178BFA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61BF67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B976528" w14:textId="11F89422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1098F4" w14:textId="77777777" w:rsidR="00D933C3" w:rsidRPr="00BF557E" w:rsidRDefault="00D933C3" w:rsidP="00D933C3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23ED55E7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3054799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D699664" w14:textId="5C9899C3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BB651B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F41C8F5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9C72B94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CADB029" w14:textId="48DFBF08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E4BC465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6DBEA3ED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5A3B6BB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DB5A294" w14:textId="34A5F2AF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F557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C2AF097" w14:textId="77777777" w:rsidR="00D933C3" w:rsidRPr="00BF557E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65CAF31" w14:textId="2C88C385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CB9B8A6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EDADF2" w14:textId="3BB6A4BC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5836D748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AEDD21A" w14:textId="261899B9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20A20D55" w14:textId="77777777" w:rsidR="00D933C3" w:rsidRPr="00BF557E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64036" w14:textId="36AF93DF" w:rsidR="00D933C3" w:rsidRPr="00BF557E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F557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33A124A" w14:textId="77777777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55DC5CF9" w14:textId="127BDE24" w:rsidR="00D933C3" w:rsidRPr="00BF557E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3C3" w:rsidRPr="00BF557E" w14:paraId="32E7083F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30604689" w14:textId="77777777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87EC8B7" w14:textId="3B09E120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F55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933C3" w:rsidRPr="00BF557E" w14:paraId="270DDBA3" w14:textId="77777777" w:rsidTr="00B25129">
        <w:tc>
          <w:tcPr>
            <w:tcW w:w="3420" w:type="dxa"/>
            <w:vAlign w:val="bottom"/>
            <w:hideMark/>
          </w:tcPr>
          <w:p w14:paraId="643424CA" w14:textId="13A7E39F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F74334C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E0C33F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AF4385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BE13E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10EE69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B17FA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B7C18F7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6A500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84F912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53FBFC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F6C138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5F76E8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617BF8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DDC331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D96106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013FC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F96E6C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3C3" w:rsidRPr="00BF557E" w14:paraId="06846C3A" w14:textId="77777777" w:rsidTr="00B25129">
        <w:tc>
          <w:tcPr>
            <w:tcW w:w="3420" w:type="dxa"/>
            <w:vAlign w:val="bottom"/>
          </w:tcPr>
          <w:p w14:paraId="59AFB63F" w14:textId="23348BAB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4EF6FA8" w14:textId="4F7B0423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9B5D3E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4EBDD" w14:textId="56B7CAC8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E95D0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A34E15" w14:textId="52F04ACC" w:rsidR="00D933C3" w:rsidRPr="00BF557E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</w:tcPr>
          <w:p w14:paraId="0DF74271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1BC8F1D" w14:textId="284787E4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12,712</w:t>
            </w:r>
          </w:p>
        </w:tc>
        <w:tc>
          <w:tcPr>
            <w:tcW w:w="236" w:type="dxa"/>
          </w:tcPr>
          <w:p w14:paraId="19CB2FD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2F81371" w14:textId="18B33DD4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12,717</w:t>
            </w:r>
          </w:p>
        </w:tc>
        <w:tc>
          <w:tcPr>
            <w:tcW w:w="236" w:type="dxa"/>
            <w:gridSpan w:val="2"/>
          </w:tcPr>
          <w:p w14:paraId="220EADF2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33D2DD" w14:textId="51EEF885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72D39BB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D0CA5C8" w14:textId="1E0DC89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7940C43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4B56F84" w14:textId="1F9F5859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83F17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D4671D" w14:textId="724A458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33C3" w:rsidRPr="00BF557E" w14:paraId="7404B4D5" w14:textId="77777777" w:rsidTr="00B25129">
        <w:tc>
          <w:tcPr>
            <w:tcW w:w="3420" w:type="dxa"/>
            <w:vAlign w:val="bottom"/>
          </w:tcPr>
          <w:p w14:paraId="21389263" w14:textId="5A8BC326" w:rsidR="00D933C3" w:rsidRPr="00BF557E" w:rsidRDefault="00D933C3" w:rsidP="00D933C3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1254A4FA" w14:textId="77C3A841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49C976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28803" w14:textId="23DC2ED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8B442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C58014B" w14:textId="42FDC785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073698B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48DE26C" w14:textId="4361857C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3434A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7D5E330" w14:textId="433FC729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33795219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4F629F" w14:textId="1F14DF38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8749ED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12BCC9C" w14:textId="494AADA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  <w:vAlign w:val="bottom"/>
          </w:tcPr>
          <w:p w14:paraId="78554965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EDA7E4" w14:textId="5988AA5C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4ECDF1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F50A0" w14:textId="7249700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D933C3" w:rsidRPr="00BF557E" w14:paraId="44ADCB71" w14:textId="77777777" w:rsidTr="00B25129">
        <w:tc>
          <w:tcPr>
            <w:tcW w:w="3420" w:type="dxa"/>
            <w:vAlign w:val="bottom"/>
          </w:tcPr>
          <w:p w14:paraId="739A3DBF" w14:textId="193C7B26" w:rsidR="00D933C3" w:rsidRPr="00BF557E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7F3FB7A7" w14:textId="68467D5E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7577D4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82EB17" w14:textId="2588D4DC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</w:tcPr>
          <w:p w14:paraId="14819A7D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106BAD" w14:textId="702672C0" w:rsidR="00D933C3" w:rsidRPr="00BF557E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FFFA38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D30C65D" w14:textId="2AFB3521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36953B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007E229" w14:textId="54E0D5A9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</w:tcPr>
          <w:p w14:paraId="197BFDC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C2E487" w14:textId="320DFE15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C5DBD9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88FCE46" w14:textId="70767ED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  <w:vAlign w:val="bottom"/>
          </w:tcPr>
          <w:p w14:paraId="1FE94759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62D4BB" w14:textId="0C7A63ED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187FB01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8B50C83" w14:textId="27B1F291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D933C3" w:rsidRPr="00BF557E" w14:paraId="1CD68F38" w14:textId="77777777" w:rsidTr="00B25129">
        <w:tc>
          <w:tcPr>
            <w:tcW w:w="3420" w:type="dxa"/>
            <w:vAlign w:val="bottom"/>
          </w:tcPr>
          <w:p w14:paraId="5A627D53" w14:textId="306586FF" w:rsidR="00D933C3" w:rsidRPr="00BF557E" w:rsidRDefault="00D933C3" w:rsidP="00D933C3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F6EB9BD" w14:textId="7F56D87D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D8404F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27D676" w14:textId="6AB06FD1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236" w:type="dxa"/>
            <w:vAlign w:val="bottom"/>
          </w:tcPr>
          <w:p w14:paraId="375B5CD0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04596D" w14:textId="62E3766A" w:rsidR="00D933C3" w:rsidRPr="00BF557E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11,321</w:t>
            </w:r>
          </w:p>
        </w:tc>
        <w:tc>
          <w:tcPr>
            <w:tcW w:w="236" w:type="dxa"/>
            <w:gridSpan w:val="2"/>
            <w:vAlign w:val="bottom"/>
          </w:tcPr>
          <w:p w14:paraId="0CE7777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6DF44BC" w14:textId="554D7852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5CA9BA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3E81EB6" w14:textId="654AD9F9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  <w:tc>
          <w:tcPr>
            <w:tcW w:w="236" w:type="dxa"/>
            <w:gridSpan w:val="2"/>
            <w:vAlign w:val="bottom"/>
          </w:tcPr>
          <w:p w14:paraId="1AEEF34D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F899E0" w14:textId="220D9B2F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11,061</w:t>
            </w:r>
          </w:p>
        </w:tc>
        <w:tc>
          <w:tcPr>
            <w:tcW w:w="236" w:type="dxa"/>
            <w:gridSpan w:val="2"/>
            <w:vAlign w:val="bottom"/>
          </w:tcPr>
          <w:p w14:paraId="6B341C76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34BEE5" w14:textId="515415B5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gridSpan w:val="2"/>
            <w:vAlign w:val="bottom"/>
          </w:tcPr>
          <w:p w14:paraId="078C43EB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B1630FD" w14:textId="0107CC3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0D62309B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AEF63DB" w14:textId="2A58DE8B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</w:tr>
      <w:tr w:rsidR="00D933C3" w:rsidRPr="00BF557E" w14:paraId="3E059425" w14:textId="77777777" w:rsidTr="00B25129">
        <w:tc>
          <w:tcPr>
            <w:tcW w:w="3420" w:type="dxa"/>
            <w:vAlign w:val="bottom"/>
          </w:tcPr>
          <w:p w14:paraId="6E4115D5" w14:textId="72FA52CE" w:rsidR="00D933C3" w:rsidRPr="00BF557E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1EF78F3" w14:textId="3E7C19E2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FFE3C2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D16F60" w14:textId="3BEDD11E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7EAAB746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645ECF1" w14:textId="1075B8E6" w:rsidR="00D933C3" w:rsidRPr="00BF557E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39FC4C5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34CB712" w14:textId="1BE31889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1810F8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34FD55B" w14:textId="5A3B71B4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</w:tcPr>
          <w:p w14:paraId="38B8E70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844273" w14:textId="705356ED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F60B1E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79D5" w14:textId="0D434381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  <w:vAlign w:val="bottom"/>
          </w:tcPr>
          <w:p w14:paraId="38EFA4A4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C8BED43" w14:textId="4755B13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19FA54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2A5644D" w14:textId="6900B4C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D933C3" w:rsidRPr="00BF557E" w14:paraId="6B849A51" w14:textId="77777777" w:rsidTr="009179E8">
        <w:tc>
          <w:tcPr>
            <w:tcW w:w="3420" w:type="dxa"/>
            <w:vAlign w:val="bottom"/>
          </w:tcPr>
          <w:p w14:paraId="771135CA" w14:textId="77777777" w:rsidR="00D933C3" w:rsidRPr="00BF557E" w:rsidRDefault="00D933C3" w:rsidP="00D933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6A498B3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26F3239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EE67BBE" w14:textId="77777777" w:rsidR="00D933C3" w:rsidRPr="00BF557E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25E2F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782023D" w14:textId="77777777" w:rsidR="00D933C3" w:rsidRPr="00BF557E" w:rsidRDefault="00D933C3" w:rsidP="00D933C3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19CC170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</w:tcPr>
          <w:p w14:paraId="55B5D960" w14:textId="77777777" w:rsidR="00D933C3" w:rsidRPr="00BF557E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C612319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758C4D25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2788732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04E73B4C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5DA7394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1890CB9C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5DFE728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</w:tcPr>
          <w:p w14:paraId="79B3A7F1" w14:textId="77777777" w:rsidR="00D933C3" w:rsidRPr="00BF557E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C3ED48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116BB17C" w14:textId="77777777" w:rsidR="00D933C3" w:rsidRPr="00BF557E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3C3" w:rsidRPr="00BF557E" w14:paraId="556E41A5" w14:textId="77777777" w:rsidTr="009179E8">
        <w:tc>
          <w:tcPr>
            <w:tcW w:w="3420" w:type="dxa"/>
            <w:vAlign w:val="bottom"/>
          </w:tcPr>
          <w:p w14:paraId="5920FF13" w14:textId="139F821A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1E65A3C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20A3E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3DF67E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6247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E523AF5" w14:textId="77777777" w:rsidR="00D933C3" w:rsidRPr="00BF557E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3AC8C4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D8ED112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F75F60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F12DCC9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ACEEF9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58AC2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D080EC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EEBF24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27A704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3EFD40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864DF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694AFB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33C3" w:rsidRPr="00BF557E" w14:paraId="79AFC486" w14:textId="77777777" w:rsidTr="00B25129">
        <w:tc>
          <w:tcPr>
            <w:tcW w:w="3420" w:type="dxa"/>
            <w:vAlign w:val="bottom"/>
            <w:hideMark/>
          </w:tcPr>
          <w:p w14:paraId="01D93535" w14:textId="10A811C7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4DAD2B4" w14:textId="249A362D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D1E975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4F60276" w14:textId="3633F4F8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vAlign w:val="bottom"/>
          </w:tcPr>
          <w:p w14:paraId="4CC95909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6984E3" w14:textId="5F1B293A" w:rsidR="00D933C3" w:rsidRPr="00BF557E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21BD167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03D4D8F" w14:textId="77A3A8F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AD54B6E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3BB84B1" w14:textId="79F18DAF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5BDE49F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C7CC56" w14:textId="117BAFCD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0F6F00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C6264CE" w14:textId="05B5B2A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05C1F1C8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C653472" w14:textId="6793A43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99F71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A9A871" w14:textId="1CBBB90B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D933C3" w:rsidRPr="00BF557E" w14:paraId="5D4EBB8D" w14:textId="77777777" w:rsidTr="009179E8">
        <w:tc>
          <w:tcPr>
            <w:tcW w:w="3420" w:type="dxa"/>
            <w:vAlign w:val="bottom"/>
            <w:hideMark/>
          </w:tcPr>
          <w:p w14:paraId="671341D6" w14:textId="3DDAF142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8D1A401" w14:textId="58311000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8D9E78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052ED8" w14:textId="3EAB4B8B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E2F8B9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06CAC65" w14:textId="17C739BE" w:rsidR="00D933C3" w:rsidRPr="00BF557E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41E7AB3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0562754" w14:textId="5E70EDE9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vAlign w:val="bottom"/>
          </w:tcPr>
          <w:p w14:paraId="142F9690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0AFCC03" w14:textId="6D009B0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gridSpan w:val="2"/>
            <w:vAlign w:val="bottom"/>
          </w:tcPr>
          <w:p w14:paraId="73323D51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9674F66" w14:textId="2B0F8F8B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5DF4EA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898E53" w14:textId="6DEF4BB8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42,648*</w:t>
            </w:r>
          </w:p>
        </w:tc>
        <w:tc>
          <w:tcPr>
            <w:tcW w:w="236" w:type="dxa"/>
            <w:gridSpan w:val="2"/>
            <w:vAlign w:val="bottom"/>
          </w:tcPr>
          <w:p w14:paraId="1E25CD69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B460505" w14:textId="6EE787C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3B5C6B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555946" w14:textId="21B87A60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</w:t>
            </w:r>
            <w:r w:rsidRPr="00BF557E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BF557E">
              <w:rPr>
                <w:rFonts w:ascii="Angsana New" w:hAnsi="Angsana New"/>
                <w:sz w:val="26"/>
                <w:szCs w:val="26"/>
              </w:rPr>
              <w:t>,648</w:t>
            </w:r>
          </w:p>
        </w:tc>
      </w:tr>
      <w:tr w:rsidR="00D933C3" w:rsidRPr="00BF557E" w14:paraId="17CF31E9" w14:textId="77777777" w:rsidTr="00B25129">
        <w:tc>
          <w:tcPr>
            <w:tcW w:w="3420" w:type="dxa"/>
            <w:vAlign w:val="bottom"/>
            <w:hideMark/>
          </w:tcPr>
          <w:p w14:paraId="307E0A5B" w14:textId="2F60855B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F557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6021BE" w14:textId="0E055236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FB6A4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2A554E" w14:textId="248EB5DE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176DDF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4DEEA5D" w14:textId="6C3B6483" w:rsidR="00D933C3" w:rsidRPr="00BF557E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6D1D045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A2FC2C8" w14:textId="3D27C114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vAlign w:val="bottom"/>
          </w:tcPr>
          <w:p w14:paraId="055032B9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B6A24B" w14:textId="2890C66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gridSpan w:val="2"/>
            <w:vAlign w:val="bottom"/>
          </w:tcPr>
          <w:p w14:paraId="297D1534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EA32C67" w14:textId="1A0D332E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EB5452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30E8CA8" w14:textId="1DA039C1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  <w:tc>
          <w:tcPr>
            <w:tcW w:w="236" w:type="dxa"/>
            <w:gridSpan w:val="2"/>
            <w:vAlign w:val="bottom"/>
          </w:tcPr>
          <w:p w14:paraId="0036CBB9" w14:textId="77777777" w:rsidR="00D933C3" w:rsidRPr="00BF557E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1321EA5" w14:textId="3B8FCD16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CE80C1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2E21B0" w14:textId="37A0B95A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</w:tr>
      <w:tr w:rsidR="00D933C3" w:rsidRPr="00BF557E" w14:paraId="433D333C" w14:textId="77777777" w:rsidTr="00B25129">
        <w:tc>
          <w:tcPr>
            <w:tcW w:w="3420" w:type="dxa"/>
            <w:vAlign w:val="bottom"/>
          </w:tcPr>
          <w:p w14:paraId="02BA6A60" w14:textId="38D83CF8" w:rsidR="00D933C3" w:rsidRPr="00BF557E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5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48F973A" w14:textId="716E062D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A9684F" w14:textId="77777777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513802F" w14:textId="226F991D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78294A9C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204412" w14:textId="0F554257" w:rsidR="00D933C3" w:rsidRPr="00BF557E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7E05B0D" w14:textId="77777777" w:rsidR="00D933C3" w:rsidRPr="00BF557E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511ECDF" w14:textId="7E78D9ED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B8F71C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1ECCDAE" w14:textId="1D47BB33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349B6441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861D580" w14:textId="7043279E" w:rsidR="00D933C3" w:rsidRPr="00BF557E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4858B4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E7FDCFD" w14:textId="3625D1AF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7A4DA974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06AB54A" w14:textId="1F673EFD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8B98BF5" w14:textId="77777777" w:rsidR="00D933C3" w:rsidRPr="00BF557E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3B190F" w14:textId="25C45A8F" w:rsidR="00D933C3" w:rsidRPr="00BF557E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F557E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EC23B6" w:rsidRPr="00BF557E" w14:paraId="6B33A06D" w14:textId="77777777" w:rsidTr="00C92215">
        <w:trPr>
          <w:trHeight w:val="594"/>
        </w:trPr>
        <w:tc>
          <w:tcPr>
            <w:tcW w:w="15030" w:type="dxa"/>
            <w:gridSpan w:val="28"/>
            <w:vAlign w:val="bottom"/>
          </w:tcPr>
          <w:p w14:paraId="1DE35606" w14:textId="77777777" w:rsidR="00EC23B6" w:rsidRPr="00BF557E" w:rsidRDefault="00EC23B6" w:rsidP="00C9221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3567D3C3" w14:textId="77777777" w:rsidR="00EC23B6" w:rsidRPr="00BF557E" w:rsidRDefault="00EC23B6" w:rsidP="00C9221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557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BF557E">
              <w:rPr>
                <w:sz w:val="36"/>
                <w:szCs w:val="32"/>
              </w:rPr>
              <w:t xml:space="preserve"> </w:t>
            </w:r>
            <w:r w:rsidRPr="00BF557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BF557E" w:rsidRDefault="00C40A17"/>
    <w:p w14:paraId="58D3EA1A" w14:textId="50754E8E" w:rsidR="006A0FCA" w:rsidRPr="00BF557E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  <w:sectPr w:rsidR="006A0FCA" w:rsidRPr="00BF557E" w:rsidSect="000E1333">
          <w:headerReference w:type="default" r:id="rId16"/>
          <w:footerReference w:type="default" r:id="rId17"/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B1718C4" w14:textId="53182AC9" w:rsidR="00F03B2B" w:rsidRPr="00BF557E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55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Pr="00BF55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BF557E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1D2F07" w:rsidRPr="00BF557E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0849060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056A"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F487E" w:rsidRPr="00BF55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B056A" w:rsidRPr="00BF557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8B056A" w:rsidRPr="00BF55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933C3"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BF557E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BF557E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BF557E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D2F07" w:rsidRPr="00BF557E" w14:paraId="4BAFC5AC" w14:textId="77777777" w:rsidTr="007061C9">
        <w:trPr>
          <w:trHeight w:val="353"/>
          <w:tblHeader/>
        </w:trPr>
        <w:tc>
          <w:tcPr>
            <w:tcW w:w="3496" w:type="pct"/>
            <w:vAlign w:val="bottom"/>
          </w:tcPr>
          <w:p w14:paraId="04D7F535" w14:textId="77777777" w:rsidR="00096A9B" w:rsidRPr="00BF557E" w:rsidRDefault="00096A9B" w:rsidP="00706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BF557E" w:rsidRDefault="00096A9B" w:rsidP="007061C9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F55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2F07" w:rsidRPr="00BF557E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BF557E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2D0F150C" w:rsidR="00096A9B" w:rsidRPr="00BF557E" w:rsidRDefault="00B34602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781D31E2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430E37A9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D2F07" w:rsidRPr="00BF557E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623038AF" w:rsidR="00096A9B" w:rsidRPr="00BF557E" w:rsidRDefault="00B34602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9481B" w:rsidRPr="00BF557E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42" w:type="pct"/>
          </w:tcPr>
          <w:p w14:paraId="56B16BF6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2FB905EF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</w:tr>
      <w:tr w:rsidR="001D2F07" w:rsidRPr="00BF557E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BF557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BF557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1CE87D3A" w:rsidR="00096A9B" w:rsidRPr="00BF557E" w:rsidRDefault="00B34602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42" w:type="pct"/>
          </w:tcPr>
          <w:p w14:paraId="14245BB4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1F261900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1D2F07" w:rsidRPr="00BF557E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41F22989" w:rsidR="00096A9B" w:rsidRPr="00BF557E" w:rsidRDefault="00B34602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99481B" w:rsidRPr="00BF55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21F6697B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1FCC1E59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1D2F07" w:rsidRPr="00BF557E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61DE30C6" w:rsidR="00096A9B" w:rsidRPr="00BF557E" w:rsidRDefault="00B34602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99481B"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142" w:type="pct"/>
          </w:tcPr>
          <w:p w14:paraId="35D4E86C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0039CE60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3,243</w:t>
            </w:r>
          </w:p>
        </w:tc>
      </w:tr>
      <w:tr w:rsidR="001D2F07" w:rsidRPr="00BF557E" w14:paraId="2DCED44F" w14:textId="77777777" w:rsidTr="005171B2">
        <w:tc>
          <w:tcPr>
            <w:tcW w:w="3496" w:type="pct"/>
          </w:tcPr>
          <w:p w14:paraId="30C64D4D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BF557E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2440CAD8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BF557E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2F07" w:rsidRPr="00BF557E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7E444938" w:rsidR="00096A9B" w:rsidRPr="00BF557E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BF557E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BF557E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685BC048" w:rsidR="00096A9B" w:rsidRPr="00BF557E" w:rsidRDefault="00B34602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2" w:type="pct"/>
          </w:tcPr>
          <w:p w14:paraId="3CBBFB28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0C44F2A5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1D2F07" w:rsidRPr="00BF557E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6C57E8C8" w:rsidR="00096A9B" w:rsidRPr="00BF557E" w:rsidRDefault="00B34602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2" w:type="pct"/>
          </w:tcPr>
          <w:p w14:paraId="79CB52AA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6A8EE887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1D2F07" w:rsidRPr="00BF557E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3B42F660" w:rsidR="00096A9B" w:rsidRPr="00BF557E" w:rsidRDefault="00B34602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2" w:type="pct"/>
          </w:tcPr>
          <w:p w14:paraId="5DC29E3D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4175064E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</w:tr>
      <w:tr w:rsidR="001D2F07" w:rsidRPr="00BF557E" w14:paraId="72AD674D" w14:textId="77777777" w:rsidTr="005F487E">
        <w:trPr>
          <w:trHeight w:val="30"/>
        </w:trPr>
        <w:tc>
          <w:tcPr>
            <w:tcW w:w="3496" w:type="pct"/>
          </w:tcPr>
          <w:p w14:paraId="6698ECBE" w14:textId="498ED1FC" w:rsidR="004823E4" w:rsidRPr="00BF557E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BF557E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31C1321B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BF557E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D2F07" w:rsidRPr="00BF557E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BF557E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BF557E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BF557E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0C002F50" w:rsidR="00096A9B" w:rsidRPr="00BF557E" w:rsidRDefault="00B34602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2" w:type="pct"/>
          </w:tcPr>
          <w:p w14:paraId="470F925D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7C8BCCB9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1D2F07" w:rsidRPr="00BF557E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75366B7E" w:rsidR="00096A9B" w:rsidRPr="00BF557E" w:rsidRDefault="00B34602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9,700</w:t>
            </w:r>
          </w:p>
        </w:tc>
        <w:tc>
          <w:tcPr>
            <w:tcW w:w="142" w:type="pct"/>
          </w:tcPr>
          <w:p w14:paraId="661B59BB" w14:textId="77777777" w:rsidR="00096A9B" w:rsidRPr="00BF557E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051BF46D" w:rsidR="00096A9B" w:rsidRPr="00BF557E" w:rsidRDefault="00B34602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6,820</w:t>
            </w:r>
          </w:p>
        </w:tc>
      </w:tr>
      <w:tr w:rsidR="001D2F07" w:rsidRPr="00BF557E" w14:paraId="1CD24F2A" w14:textId="77777777" w:rsidTr="005171B2">
        <w:tc>
          <w:tcPr>
            <w:tcW w:w="3496" w:type="pct"/>
            <w:hideMark/>
          </w:tcPr>
          <w:p w14:paraId="7C288AF7" w14:textId="1E4861D5" w:rsidR="000E4183" w:rsidRPr="00BF557E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BF557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และกิจการร่วมค้า</w:t>
            </w:r>
            <w:r w:rsidRPr="00BF557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E4183" w:rsidRPr="00BF557E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2CB46857" w:rsidR="000E4183" w:rsidRPr="00BF557E" w:rsidRDefault="00B34602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5,678</w:t>
            </w:r>
          </w:p>
        </w:tc>
        <w:tc>
          <w:tcPr>
            <w:tcW w:w="142" w:type="pct"/>
          </w:tcPr>
          <w:p w14:paraId="54CABF59" w14:textId="77777777" w:rsidR="000E4183" w:rsidRPr="00BF557E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6F56DB68" w:rsidR="000E4183" w:rsidRPr="00BF557E" w:rsidRDefault="001A22B6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83,840</w:t>
            </w:r>
          </w:p>
        </w:tc>
      </w:tr>
      <w:tr w:rsidR="001D2F07" w:rsidRPr="00BF557E" w14:paraId="02C9DF9F" w14:textId="77777777" w:rsidTr="00BD52C0">
        <w:tc>
          <w:tcPr>
            <w:tcW w:w="3496" w:type="pct"/>
            <w:hideMark/>
          </w:tcPr>
          <w:p w14:paraId="4B33B81A" w14:textId="492F5F24" w:rsidR="000E4183" w:rsidRPr="00BF557E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3F236" w14:textId="55C05456" w:rsidR="000E4183" w:rsidRPr="00BF557E" w:rsidRDefault="00B34602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3,845</w:t>
            </w:r>
          </w:p>
        </w:tc>
        <w:tc>
          <w:tcPr>
            <w:tcW w:w="142" w:type="pct"/>
          </w:tcPr>
          <w:p w14:paraId="63BFE472" w14:textId="77777777" w:rsidR="000E4183" w:rsidRPr="00BF557E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BD9A8" w14:textId="62F3A2B6" w:rsidR="000E4183" w:rsidRPr="00BF557E" w:rsidRDefault="00B34602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57E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0E4183" w:rsidRPr="00BF557E" w14:paraId="4946BAA8" w14:textId="77777777" w:rsidTr="005171B2">
        <w:tc>
          <w:tcPr>
            <w:tcW w:w="3496" w:type="pct"/>
            <w:hideMark/>
          </w:tcPr>
          <w:p w14:paraId="15948538" w14:textId="77777777" w:rsidR="000E4183" w:rsidRPr="00BF557E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412B9BD7" w:rsidR="000E4183" w:rsidRPr="00BF557E" w:rsidRDefault="00B34602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19,279</w:t>
            </w:r>
          </w:p>
        </w:tc>
        <w:tc>
          <w:tcPr>
            <w:tcW w:w="142" w:type="pct"/>
          </w:tcPr>
          <w:p w14:paraId="25176457" w14:textId="77777777" w:rsidR="000E4183" w:rsidRPr="00BF557E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19094806" w:rsidR="000E4183" w:rsidRPr="00BF557E" w:rsidRDefault="001A22B6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5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90,990</w:t>
            </w:r>
          </w:p>
        </w:tc>
      </w:tr>
    </w:tbl>
    <w:p w14:paraId="36C54F1E" w14:textId="77777777" w:rsidR="004823E4" w:rsidRPr="00BF557E" w:rsidRDefault="004823E4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35822212" w14:textId="45C49CC7" w:rsidR="00A82F35" w:rsidRPr="00BF557E" w:rsidRDefault="00A82F35" w:rsidP="00A82F3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F557E"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 w:rsidRPr="00BF557E"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 w:rsidRPr="00BF557E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  <w:r w:rsidRPr="00BF557E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สัญญาซื้อสาธารณูปการและบริการอื่น ๆ</w:t>
      </w:r>
      <w:r w:rsidR="00344DD6" w:rsidRPr="00BF557E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  <w:r w:rsidRPr="00BF557E">
        <w:rPr>
          <w:rFonts w:ascii="Angsana New" w:hAnsi="Angsana New" w:hint="cs"/>
          <w:i/>
          <w:iCs/>
          <w:sz w:val="30"/>
          <w:szCs w:val="30"/>
          <w:cs/>
          <w:lang w:val="en-GB"/>
        </w:rPr>
        <w:t>ที่สำคัญ</w:t>
      </w:r>
      <w:r w:rsidRPr="00BF557E">
        <w:rPr>
          <w:rFonts w:ascii="Angsana New" w:hAnsi="Angsana New"/>
          <w:i/>
          <w:iCs/>
          <w:sz w:val="30"/>
          <w:szCs w:val="30"/>
          <w:cs/>
          <w:lang w:val="en-GB"/>
        </w:rPr>
        <w:t>ที่มีปริมาณซื้อขั้นต่ำ</w:t>
      </w:r>
      <w:r w:rsidRPr="00BF557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13C5AE1" w14:textId="77777777" w:rsidR="00FA5656" w:rsidRPr="00BF557E" w:rsidRDefault="00FA5656" w:rsidP="00C8443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lang w:bidi="th-TH"/>
        </w:rPr>
      </w:pPr>
    </w:p>
    <w:p w14:paraId="4DF54028" w14:textId="410DBF78" w:rsidR="00FB59DA" w:rsidRPr="00BF557E" w:rsidRDefault="00FB59DA" w:rsidP="000C264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>ในระหว่างงวด</w:t>
      </w:r>
      <w:r w:rsidR="005F487E"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เ</w:t>
      </w:r>
      <w:r w:rsidR="008B056A"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</w:t>
      </w:r>
      <w:r w:rsidR="005F487E"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้า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เดือนสิ้นสุดวันที่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8B056A" w:rsidRPr="00BF557E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Pr="00BF55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F487E"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กันยา</w:t>
      </w:r>
      <w:r w:rsidR="008B056A"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ยน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บริษัทได้ทำสัญญาซื้ออีเทนโดยสัญญามีระยะเวลา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>โดยปริมาณการซื้อขั้นต่ำ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ราคาซื้อผลิตภัณฑ์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และการต่ออายุสัญญาเป็นไปตามที่กำหนดในสัญญา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</w:p>
    <w:p w14:paraId="2F375352" w14:textId="77777777" w:rsidR="00A60247" w:rsidRPr="00BF557E" w:rsidRDefault="00A60247" w:rsidP="00A60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cs/>
          <w:lang w:val="en-GB"/>
        </w:rPr>
      </w:pPr>
    </w:p>
    <w:p w14:paraId="78844A2D" w14:textId="0CE9F16F" w:rsidR="00A60247" w:rsidRPr="00BF557E" w:rsidRDefault="00A60247" w:rsidP="00C8443F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F557E">
        <w:rPr>
          <w:rFonts w:asciiTheme="majorBidi" w:hAnsiTheme="majorBidi" w:hint="cs"/>
          <w:sz w:val="30"/>
          <w:szCs w:val="30"/>
          <w:cs/>
        </w:rPr>
        <w:t>ณ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วันที่</w:t>
      </w:r>
      <w:r w:rsidRPr="00BF557E">
        <w:rPr>
          <w:rFonts w:asciiTheme="majorBidi" w:hAnsiTheme="majorBidi" w:hint="eastAsia"/>
          <w:sz w:val="30"/>
          <w:szCs w:val="30"/>
        </w:rPr>
        <w:t> </w:t>
      </w:r>
      <w:r w:rsidR="008B056A" w:rsidRPr="00BF557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8B056A" w:rsidRPr="00BF557E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="008B056A" w:rsidRPr="00BF55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F487E"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กันยา</w:t>
      </w:r>
      <w:r w:rsidR="008B056A"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ยน</w:t>
      </w:r>
      <w:r w:rsidR="008B056A"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>256</w:t>
      </w:r>
      <w:r w:rsidR="00D933C3" w:rsidRPr="00BF557E">
        <w:rPr>
          <w:rFonts w:asciiTheme="majorBidi" w:hAnsiTheme="majorBidi"/>
          <w:sz w:val="30"/>
          <w:szCs w:val="30"/>
        </w:rPr>
        <w:t>8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>31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ธันวาคม</w:t>
      </w:r>
      <w:r w:rsidRPr="00BF557E">
        <w:rPr>
          <w:rFonts w:asciiTheme="majorBidi" w:hAnsiTheme="majorBidi" w:hint="eastAsia"/>
          <w:sz w:val="30"/>
          <w:szCs w:val="30"/>
        </w:rPr>
        <w:t> </w:t>
      </w:r>
      <w:r w:rsidRPr="00BF557E">
        <w:rPr>
          <w:rFonts w:asciiTheme="majorBidi" w:hAnsiTheme="majorBidi"/>
          <w:sz w:val="30"/>
          <w:szCs w:val="30"/>
        </w:rPr>
        <w:t>256</w:t>
      </w:r>
      <w:r w:rsidR="00D933C3" w:rsidRPr="00BF557E">
        <w:rPr>
          <w:rFonts w:asciiTheme="majorBidi" w:hAnsiTheme="majorBidi"/>
          <w:sz w:val="30"/>
          <w:szCs w:val="30"/>
        </w:rPr>
        <w:t>7</w:t>
      </w:r>
    </w:p>
    <w:p w14:paraId="1C902ACF" w14:textId="639A3D8F" w:rsidR="005F487E" w:rsidRPr="00BF557E" w:rsidRDefault="005F4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bidi="ar-SA"/>
        </w:rPr>
      </w:pPr>
      <w:r w:rsidRPr="00BF557E">
        <w:rPr>
          <w:rFonts w:asciiTheme="majorBidi" w:hAnsiTheme="majorBidi"/>
          <w:sz w:val="30"/>
          <w:szCs w:val="30"/>
        </w:rPr>
        <w:br w:type="page"/>
      </w:r>
    </w:p>
    <w:p w14:paraId="715A8800" w14:textId="77777777" w:rsidR="00234BF8" w:rsidRPr="00BF557E" w:rsidRDefault="00234BF8" w:rsidP="00234BF8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F55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39206608" w14:textId="77777777" w:rsidR="00234BF8" w:rsidRPr="00BF557E" w:rsidRDefault="00234BF8" w:rsidP="00234BF8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D7DB001" w14:textId="77777777" w:rsidR="00EB340D" w:rsidRPr="00BF557E" w:rsidRDefault="00EB340D" w:rsidP="00EB340D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5" w:name="_Hlk7173166"/>
      <w:bookmarkStart w:id="6" w:name="_Hlk7192586"/>
      <w:r w:rsidRPr="00BF557E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09D5F633" w14:textId="77777777" w:rsidR="00EB340D" w:rsidRPr="00BF557E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bookmarkStart w:id="7" w:name="_Hlk7192634"/>
    </w:p>
    <w:p w14:paraId="7052C24A" w14:textId="77777777" w:rsidR="00EB340D" w:rsidRPr="00BF557E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ในระหว่างไตรมาสที่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ปี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2557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สิงหาคม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26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17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กุมภาพันธ์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2560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พฤษภาคม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ธันวาคม </w:t>
      </w:r>
      <w:r w:rsidRPr="00BF557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ส่วนโจทก์ที่เหลือ ศาลอุทธรณ์พิพากษาให้บริษัทชดใช้ค่าเสียหายพร้อมดอกเบี้ยตามคำพิพากษาศาลชั้นต้น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31F480D4" w14:textId="77777777" w:rsidR="00EB340D" w:rsidRPr="00BF557E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bookmarkEnd w:id="5"/>
    <w:bookmarkEnd w:id="6"/>
    <w:bookmarkEnd w:id="7"/>
    <w:p w14:paraId="0BFF06E2" w14:textId="77777777" w:rsidR="00EB340D" w:rsidRPr="00BF557E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 w:bidi="th-TH"/>
        </w:rPr>
      </w:pP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28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2561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38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24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</w:rPr>
        <w:t xml:space="preserve">               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25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กุมภาพันธ์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2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กันยายน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ศาลอุทธรณ์ภาค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30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ต่อม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า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14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เพิ่มเติมในวันที่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26 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พฤศจิกายน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BF557E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มีนาคม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BF557E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BF557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BF557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F557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BF557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Pr="00BF557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BF557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19 </w:t>
      </w:r>
      <w:r w:rsidRPr="00BF557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BF557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F557E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Pr="00BF557E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Pr="00BF557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13 </w:t>
      </w:r>
      <w:r w:rsidRPr="00BF557E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กันยายน</w:t>
      </w:r>
      <w:r w:rsidRPr="00BF557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2565               </w:t>
      </w:r>
      <w:r w:rsidRPr="00BF557E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51B7B29D" w14:textId="77777777" w:rsidR="00EB340D" w:rsidRPr="00BF557E" w:rsidRDefault="00EB340D" w:rsidP="00EB340D">
      <w:pPr>
        <w:pStyle w:val="block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 w:bidi="th-TH"/>
        </w:rPr>
      </w:pPr>
    </w:p>
    <w:p w14:paraId="77A27470" w14:textId="77777777" w:rsidR="005F487E" w:rsidRPr="00BF557E" w:rsidRDefault="005F4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BF557E">
        <w:rPr>
          <w:rFonts w:asciiTheme="majorBidi" w:hAnsiTheme="majorBidi"/>
          <w:sz w:val="30"/>
          <w:szCs w:val="30"/>
          <w:cs/>
        </w:rPr>
        <w:br w:type="page"/>
      </w:r>
    </w:p>
    <w:p w14:paraId="346F3B55" w14:textId="047BF9E0" w:rsidR="00307EE0" w:rsidRPr="00BF557E" w:rsidRDefault="00EB340D" w:rsidP="00307EE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lastRenderedPageBreak/>
        <w:t>ต่อมาเมื่อวันที่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/>
          <w:sz w:val="30"/>
          <w:szCs w:val="30"/>
          <w:lang w:val="en-US" w:bidi="th-TH"/>
        </w:rPr>
        <w:t xml:space="preserve">28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/>
          <w:sz w:val="30"/>
          <w:szCs w:val="30"/>
          <w:lang w:val="en-US" w:bidi="th-TH"/>
        </w:rPr>
        <w:t xml:space="preserve">2566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/>
          <w:sz w:val="30"/>
          <w:szCs w:val="30"/>
          <w:lang w:val="en-US" w:bidi="th-TH"/>
        </w:rPr>
        <w:t xml:space="preserve">2556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เห็นว่า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บริษัทได้ชดใช้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เยียวยา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  <w:r w:rsidR="005752E1" w:rsidRPr="00BF557E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5752E1"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เมื่อวันที่</w:t>
      </w:r>
      <w:r w:rsidR="005752E1"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5752E1" w:rsidRPr="00BF557E">
        <w:rPr>
          <w:rFonts w:asciiTheme="majorBidi" w:hAnsiTheme="majorBidi"/>
          <w:sz w:val="30"/>
          <w:szCs w:val="30"/>
          <w:lang w:val="en-US" w:bidi="th-TH"/>
        </w:rPr>
        <w:t xml:space="preserve">5 </w:t>
      </w:r>
      <w:r w:rsidR="005752E1"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มิถุนายน</w:t>
      </w:r>
      <w:r w:rsidR="005752E1"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5752E1" w:rsidRPr="00BF557E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="005752E1"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ศาลจังหวัดระยองมีคำพิพากษายกฟ้องโจทก์</w:t>
      </w:r>
      <w:r w:rsidR="005752E1"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677E65"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ซึ่งต่อมาเมื่อวันที่</w:t>
      </w:r>
      <w:r w:rsidR="008D1BFE" w:rsidRPr="00BF557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8D1BFE" w:rsidRPr="00BF557E">
        <w:rPr>
          <w:rFonts w:asciiTheme="majorBidi" w:hAnsiTheme="majorBidi"/>
          <w:sz w:val="30"/>
          <w:szCs w:val="30"/>
          <w:lang w:val="en-US" w:bidi="th-TH"/>
        </w:rPr>
        <w:t xml:space="preserve">25 </w:t>
      </w:r>
      <w:r w:rsidR="00677E65"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ตุลาคม</w:t>
      </w:r>
      <w:r w:rsidR="00677E65" w:rsidRPr="00BF557E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D1BFE" w:rsidRPr="00BF557E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="00677E65"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บริษัทได้รับหมายแจ้งสำเนาอุทธรณ์ของโจทก์จากศาลจังหวัดระยอง</w:t>
      </w:r>
      <w:r w:rsidR="00B33890" w:rsidRPr="00BF557E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A44DD3" w:rsidRPr="00BF557E">
        <w:rPr>
          <w:rFonts w:asciiTheme="majorBidi" w:hAnsiTheme="majorBidi" w:hint="cs"/>
          <w:sz w:val="30"/>
          <w:szCs w:val="30"/>
          <w:cs/>
          <w:lang w:val="en-US" w:bidi="th-TH"/>
        </w:rPr>
        <w:t>ทั้งนี้คดีอยู่ระหว่างการพิจารณาของศาลอุทธรณ์</w:t>
      </w:r>
    </w:p>
    <w:p w14:paraId="5283208A" w14:textId="77777777" w:rsidR="005752E1" w:rsidRPr="00BF557E" w:rsidRDefault="005752E1" w:rsidP="00307EE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48137D1A" w14:textId="77777777" w:rsidR="00EB340D" w:rsidRPr="00BF557E" w:rsidRDefault="00EB340D" w:rsidP="00EB340D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BF557E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2EB327FC" w14:textId="77777777" w:rsidR="00EB340D" w:rsidRPr="00BF557E" w:rsidRDefault="00EB340D" w:rsidP="00EB340D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0920DA6B" w14:textId="06F47939" w:rsidR="00C8443F" w:rsidRPr="00BF557E" w:rsidRDefault="00EB340D" w:rsidP="00C8443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bookmarkStart w:id="8" w:name="_Hlk110412512"/>
      <w:bookmarkStart w:id="9" w:name="_Hlk110412473"/>
      <w:r w:rsidRPr="00BF557E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4"/>
          <w:sz w:val="30"/>
          <w:szCs w:val="30"/>
        </w:rPr>
        <w:t>2563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บริษัทแห่งหนึ่ง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ซึ่งเป็นคู่ค้าเดิมของบริษัทย่อยได้ยื่นฟ้องบริษัทย่อยเป็นคดีแพ่งในข้อหาผิดสัญญา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เรียกเงินคืน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และเรียกค่าเสียหาย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4"/>
          <w:sz w:val="30"/>
          <w:szCs w:val="30"/>
        </w:rPr>
        <w:t>3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คดี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เป็นเงินต้นและดอกเบี้ยทั้งสิ้น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/>
          <w:spacing w:val="-4"/>
          <w:sz w:val="30"/>
          <w:szCs w:val="30"/>
        </w:rPr>
        <w:t>1,069.23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บริษัทย่อยมิได้กระทำผิดสัญญาตามฟ้อง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บริษัทย่อยจึงไม่มีหน้าที่ต้องชำระเงินและค่าเสียหาย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F557E">
        <w:rPr>
          <w:rFonts w:ascii="Angsana New" w:hAnsi="Angsana New" w:hint="cs"/>
          <w:spacing w:val="-4"/>
          <w:sz w:val="30"/>
          <w:szCs w:val="30"/>
          <w:cs/>
        </w:rPr>
        <w:t>โดยได้แต่งตั้งทนายความเพื่อยื่นคำให้การต่อสู้คดี</w:t>
      </w:r>
      <w:r w:rsidRPr="00BF557E">
        <w:rPr>
          <w:rFonts w:ascii="Angsana New" w:hAnsi="Angsana New"/>
          <w:spacing w:val="-4"/>
          <w:sz w:val="30"/>
          <w:szCs w:val="30"/>
          <w:cs/>
        </w:rPr>
        <w:t xml:space="preserve"> </w:t>
      </w:r>
      <w:bookmarkEnd w:id="8"/>
      <w:bookmarkEnd w:id="9"/>
      <w:r w:rsidR="00C8443F" w:rsidRPr="00BF557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            </w:t>
      </w:r>
      <w:r w:rsidR="00BE3D25" w:rsidRPr="00BF557E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C8443F" w:rsidRPr="00BF557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="00F14B02" w:rsidRPr="00BF557E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ทั้งสาม</w:t>
      </w:r>
      <w:r w:rsidR="00BE3D25" w:rsidRPr="00BF557E">
        <w:rPr>
          <w:rFonts w:ascii="Angsana New" w:hAnsi="Angsana New" w:hint="cs"/>
          <w:spacing w:val="-4"/>
          <w:sz w:val="30"/>
          <w:szCs w:val="30"/>
          <w:cs/>
        </w:rPr>
        <w:t>คดีอยู่ระหว่างการพิจารณาของศาลอุทธรณ์</w:t>
      </w:r>
    </w:p>
    <w:p w14:paraId="47CE396C" w14:textId="77777777" w:rsidR="00C8443F" w:rsidRPr="00BF557E" w:rsidRDefault="00C8443F" w:rsidP="00C8443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50472C07" w14:textId="4C67DE76" w:rsidR="00EB340D" w:rsidRPr="00BF557E" w:rsidRDefault="00EB340D" w:rsidP="00C8443F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BF557E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BF557E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BF557E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5570F02B" w14:textId="77777777" w:rsidR="00EB340D" w:rsidRPr="00BF557E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E06F1FB" w14:textId="77777777" w:rsidR="00EC43FC" w:rsidRPr="00BF557E" w:rsidRDefault="00EC43FC" w:rsidP="00EC43FC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    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โดยบริษัทได้ยื่นคำให้การต่อสู้คดีต่อศาลจังหวัดระยองแล้วเมื่อวันที่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ต่อมาเมื่อวันที่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26 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สิงหาคม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2568 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ศาลจังหวัดระยองนัดฟังคำพิพากษาในวันที่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22 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ธันวาคม </w:t>
      </w:r>
      <w:r w:rsidRPr="00BF557E">
        <w:rPr>
          <w:rFonts w:ascii="Angsana New" w:hAnsi="Angsana New"/>
          <w:spacing w:val="-2"/>
          <w:sz w:val="30"/>
          <w:szCs w:val="30"/>
          <w:lang w:val="en-US" w:bidi="th-TH"/>
        </w:rPr>
        <w:t>2568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ดังนั้น</w:t>
      </w:r>
      <w:r w:rsidRPr="00BF557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F557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23C28127" w14:textId="77777777" w:rsidR="00C8443F" w:rsidRPr="00BF557E" w:rsidRDefault="00C8443F" w:rsidP="00234BF8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48245821" w14:textId="77777777" w:rsidR="005F487E" w:rsidRPr="00BF557E" w:rsidRDefault="005F4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BF557E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43DD80C" w14:textId="2E59DA9C" w:rsidR="003516BF" w:rsidRPr="00BF557E" w:rsidRDefault="003516BF" w:rsidP="003516BF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55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2BCE62D7" w14:textId="77777777" w:rsidR="00DF291D" w:rsidRPr="00BF557E" w:rsidRDefault="00DF291D" w:rsidP="0050160E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z w:val="30"/>
          <w:szCs w:val="30"/>
        </w:rPr>
      </w:pPr>
    </w:p>
    <w:p w14:paraId="6F729B87" w14:textId="525F005A" w:rsidR="00F950E9" w:rsidRPr="00BF557E" w:rsidRDefault="00DF291D" w:rsidP="00B34B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F557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การเปลี่ยนแปลงในเงินลงทุน</w:t>
      </w:r>
    </w:p>
    <w:p w14:paraId="2C63D390" w14:textId="77777777" w:rsidR="00B34B5B" w:rsidRPr="00BF557E" w:rsidRDefault="00B34B5B" w:rsidP="00B34B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</w:p>
    <w:p w14:paraId="171B61D9" w14:textId="77777777" w:rsidR="00B229A8" w:rsidRPr="00BF557E" w:rsidRDefault="00B229A8" w:rsidP="00B22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F557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บริษัท</w:t>
      </w:r>
      <w:r w:rsidRPr="00BF557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คุราเร่ จีซี แอดวานซ์ แมททีเรียลส์ จ</w:t>
      </w:r>
      <w:r w:rsidRPr="00BF557E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ำ</w:t>
      </w:r>
      <w:r w:rsidRPr="00BF557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กัด</w:t>
      </w:r>
    </w:p>
    <w:p w14:paraId="53E07134" w14:textId="65F323A7" w:rsidR="00B229A8" w:rsidRPr="00BF557E" w:rsidRDefault="00B229A8" w:rsidP="00307187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F557E">
        <w:rPr>
          <w:rFonts w:asciiTheme="majorBidi" w:hAnsiTheme="majorBidi"/>
          <w:sz w:val="30"/>
          <w:szCs w:val="30"/>
        </w:rPr>
        <w:t>22</w:t>
      </w:r>
      <w:r w:rsidRPr="00BF557E">
        <w:rPr>
          <w:rFonts w:asciiTheme="majorBidi" w:hAnsiTheme="majorBidi" w:hint="cs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BF557E">
        <w:rPr>
          <w:rFonts w:asciiTheme="majorBidi" w:hAnsiTheme="majorBidi"/>
          <w:sz w:val="30"/>
          <w:szCs w:val="30"/>
        </w:rPr>
        <w:t>2568</w:t>
      </w:r>
      <w:r w:rsidRPr="00BF557E">
        <w:rPr>
          <w:rFonts w:asciiTheme="majorBidi" w:hAnsiTheme="majorBidi" w:hint="cs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BF557E">
        <w:rPr>
          <w:rFonts w:asciiTheme="majorBidi" w:hAnsiTheme="majorBidi"/>
          <w:sz w:val="30"/>
          <w:szCs w:val="30"/>
          <w:cs/>
        </w:rPr>
        <w:t xml:space="preserve"> คุราเร่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          </w:t>
      </w:r>
      <w:r w:rsidRPr="00BF557E">
        <w:rPr>
          <w:rFonts w:asciiTheme="majorBidi" w:hAnsiTheme="majorBidi"/>
          <w:sz w:val="30"/>
          <w:szCs w:val="30"/>
          <w:cs/>
        </w:rPr>
        <w:t>จีซี แอดวานซ์ แมททีเรียลส์ จ</w:t>
      </w:r>
      <w:r w:rsidRPr="00BF557E">
        <w:rPr>
          <w:rFonts w:asciiTheme="majorBidi" w:hAnsiTheme="majorBidi" w:hint="cs"/>
          <w:sz w:val="30"/>
          <w:szCs w:val="30"/>
          <w:cs/>
        </w:rPr>
        <w:t>ำ</w:t>
      </w:r>
      <w:r w:rsidRPr="00BF557E">
        <w:rPr>
          <w:rFonts w:asciiTheme="majorBidi" w:hAnsiTheme="majorBidi"/>
          <w:sz w:val="30"/>
          <w:szCs w:val="30"/>
          <w:cs/>
        </w:rPr>
        <w:t>กัด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(“KGC”) </w:t>
      </w:r>
      <w:r w:rsidRPr="00BF557E">
        <w:rPr>
          <w:rFonts w:asciiTheme="majorBidi" w:hAnsiTheme="majorBidi" w:hint="cs"/>
          <w:sz w:val="30"/>
          <w:szCs w:val="30"/>
          <w:cs/>
        </w:rPr>
        <w:t>ซึ่งเป็นบริษัทร่วมทางตรงของกลุ่มบริษัท ให้แก่</w:t>
      </w:r>
      <w:r w:rsidR="00E6249B" w:rsidRPr="00BF557E">
        <w:rPr>
          <w:rFonts w:asciiTheme="majorBidi" w:hAnsiTheme="majorBidi" w:hint="cs"/>
          <w:sz w:val="30"/>
          <w:szCs w:val="30"/>
          <w:cs/>
        </w:rPr>
        <w:t xml:space="preserve">บริษัทย่อยของ </w:t>
      </w:r>
      <w:r w:rsidRPr="00BF557E">
        <w:rPr>
          <w:rFonts w:asciiTheme="majorBidi" w:hAnsiTheme="majorBidi"/>
          <w:sz w:val="30"/>
          <w:szCs w:val="30"/>
        </w:rPr>
        <w:t>Kuraray Company Limited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>(“KRR”)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ในสัดส่วนร้อยละ </w:t>
      </w:r>
      <w:r w:rsidRPr="00BF557E">
        <w:rPr>
          <w:rFonts w:asciiTheme="majorBidi" w:hAnsiTheme="majorBidi"/>
          <w:sz w:val="30"/>
          <w:szCs w:val="30"/>
        </w:rPr>
        <w:t xml:space="preserve">20.1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เพื่อปรับปรุงโครงสร้างทางธุรกิจของบริษัท ต่อมาเมื่อวันที่ </w:t>
      </w:r>
      <w:r w:rsidRPr="00BF557E">
        <w:rPr>
          <w:rFonts w:asciiTheme="majorBidi" w:hAnsiTheme="majorBidi"/>
          <w:sz w:val="30"/>
          <w:szCs w:val="30"/>
        </w:rPr>
        <w:t>14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ตุลาคม </w:t>
      </w:r>
      <w:r w:rsidRPr="00BF557E">
        <w:rPr>
          <w:rFonts w:asciiTheme="majorBidi" w:hAnsiTheme="majorBidi"/>
          <w:sz w:val="30"/>
          <w:szCs w:val="30"/>
        </w:rPr>
        <w:t xml:space="preserve">2568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บริษัทได้เข้าทำสัญญาซื้อขายหุ้นสามัญของ </w:t>
      </w:r>
      <w:r w:rsidRPr="00BF557E">
        <w:rPr>
          <w:rFonts w:asciiTheme="majorBidi" w:hAnsiTheme="majorBidi"/>
          <w:sz w:val="30"/>
          <w:szCs w:val="30"/>
        </w:rPr>
        <w:t xml:space="preserve">KGC </w:t>
      </w:r>
      <w:r w:rsidRPr="00BF557E">
        <w:rPr>
          <w:rFonts w:asciiTheme="majorBidi" w:hAnsiTheme="majorBidi" w:hint="cs"/>
          <w:sz w:val="30"/>
          <w:szCs w:val="30"/>
          <w:cs/>
        </w:rPr>
        <w:t>และได้ดำเนินการโอนหุ้นดังกล่าวให้กับ</w:t>
      </w:r>
      <w:r w:rsidR="00E6249B" w:rsidRPr="00BF557E">
        <w:rPr>
          <w:rFonts w:asciiTheme="majorBidi" w:hAnsiTheme="majorBidi" w:hint="cs"/>
          <w:sz w:val="30"/>
          <w:szCs w:val="30"/>
          <w:cs/>
        </w:rPr>
        <w:t xml:space="preserve">บริษัทย่อยของ </w:t>
      </w:r>
      <w:r w:rsidRPr="00BF557E">
        <w:rPr>
          <w:rFonts w:asciiTheme="majorBidi" w:hAnsiTheme="majorBidi"/>
          <w:sz w:val="30"/>
          <w:szCs w:val="30"/>
        </w:rPr>
        <w:t xml:space="preserve">KRR </w:t>
      </w:r>
      <w:r w:rsidRPr="00BF557E">
        <w:rPr>
          <w:rFonts w:asciiTheme="majorBidi" w:hAnsiTheme="majorBidi" w:hint="cs"/>
          <w:sz w:val="30"/>
          <w:szCs w:val="30"/>
          <w:cs/>
        </w:rPr>
        <w:t>แล้วเสร็จในวันที่</w:t>
      </w:r>
      <w:r w:rsidRPr="00BF557E">
        <w:rPr>
          <w:rFonts w:asciiTheme="majorBidi" w:hAnsiTheme="majorBidi"/>
          <w:sz w:val="30"/>
          <w:szCs w:val="30"/>
        </w:rPr>
        <w:t xml:space="preserve"> 20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ตุลาคม </w:t>
      </w:r>
      <w:r w:rsidRPr="00BF557E">
        <w:rPr>
          <w:rFonts w:asciiTheme="majorBidi" w:hAnsiTheme="majorBidi"/>
          <w:sz w:val="30"/>
          <w:szCs w:val="30"/>
        </w:rPr>
        <w:t xml:space="preserve">2568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ภายหลังการเข้าทำธุรกรรมการขายหุ้นดังกล่าว บริษัทมีสัดส่วนการถือหุ้นใน </w:t>
      </w:r>
      <w:r w:rsidRPr="00BF557E">
        <w:rPr>
          <w:rFonts w:asciiTheme="majorBidi" w:hAnsiTheme="majorBidi"/>
          <w:sz w:val="30"/>
          <w:szCs w:val="30"/>
        </w:rPr>
        <w:t>KGC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 ลดลงจากเดิมร้อยละ </w:t>
      </w:r>
      <w:r w:rsidRPr="00BF557E">
        <w:rPr>
          <w:rFonts w:asciiTheme="majorBidi" w:hAnsiTheme="majorBidi"/>
          <w:sz w:val="30"/>
          <w:szCs w:val="30"/>
        </w:rPr>
        <w:t xml:space="preserve">33.4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ก่อนการขายหุ้น เป็นร้อยละ </w:t>
      </w:r>
      <w:r w:rsidRPr="00BF557E">
        <w:rPr>
          <w:rFonts w:asciiTheme="majorBidi" w:hAnsiTheme="majorBidi"/>
          <w:sz w:val="30"/>
          <w:szCs w:val="30"/>
        </w:rPr>
        <w:t xml:space="preserve">13.3 </w:t>
      </w:r>
      <w:r w:rsidRPr="00BF557E">
        <w:rPr>
          <w:rFonts w:asciiTheme="majorBidi" w:hAnsiTheme="majorBidi" w:hint="cs"/>
          <w:sz w:val="30"/>
          <w:szCs w:val="30"/>
          <w:cs/>
        </w:rPr>
        <w:t xml:space="preserve">ภายหลังการขายหุ้น ซึ่งบริษัทได้จัดประเภทเงินลงทุนส่วนที่เหลือใน </w:t>
      </w:r>
      <w:r w:rsidRPr="00BF557E">
        <w:rPr>
          <w:rFonts w:asciiTheme="majorBidi" w:hAnsiTheme="majorBidi"/>
          <w:sz w:val="30"/>
          <w:szCs w:val="30"/>
        </w:rPr>
        <w:t xml:space="preserve">KGC </w:t>
      </w:r>
      <w:r w:rsidRPr="00BF557E">
        <w:rPr>
          <w:rFonts w:asciiTheme="majorBidi" w:hAnsiTheme="majorBidi" w:hint="cs"/>
          <w:sz w:val="30"/>
          <w:szCs w:val="30"/>
          <w:cs/>
        </w:rPr>
        <w:t>เป็นเงินลงทุนในสินทรัพย์ทางการเงินไม่หมุนเวียนโดยวัดมูลค่าด้วยมูลค่ายุติธรรมผ่านกำไรขาดทุนเบ็ดเสร็จอื่น</w:t>
      </w:r>
      <w:r w:rsidRPr="00BF557E">
        <w:rPr>
          <w:rFonts w:asciiTheme="majorBidi" w:hAnsiTheme="majorBidi"/>
          <w:sz w:val="30"/>
          <w:szCs w:val="30"/>
        </w:rPr>
        <w:t xml:space="preserve"> </w:t>
      </w:r>
    </w:p>
    <w:p w14:paraId="48A17261" w14:textId="77777777" w:rsidR="00B34B5B" w:rsidRPr="00BF557E" w:rsidRDefault="00B34B5B" w:rsidP="00307187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303A471C" w14:textId="77777777" w:rsidR="00B34B5B" w:rsidRPr="00BF557E" w:rsidRDefault="00B34B5B" w:rsidP="00B34B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F557E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Pr="00BF557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i/>
          <w:iCs/>
          <w:sz w:val="30"/>
          <w:szCs w:val="30"/>
          <w:cs/>
        </w:rPr>
        <w:t>ไทยแท้งค์เทอร์มินัล</w:t>
      </w:r>
      <w:r w:rsidRPr="00BF557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</w:p>
    <w:p w14:paraId="66B7923C" w14:textId="0CB80C2A" w:rsidR="00307187" w:rsidRPr="00BF557E" w:rsidRDefault="00B34B5B" w:rsidP="00B34B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22 </w:t>
      </w:r>
      <w:r w:rsidRPr="00BF557E">
        <w:rPr>
          <w:rFonts w:asciiTheme="majorBidi" w:hAnsiTheme="majorBidi" w:hint="cs"/>
          <w:sz w:val="30"/>
          <w:szCs w:val="30"/>
          <w:cs/>
        </w:rPr>
        <w:t>กันยายน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2568 </w:t>
      </w:r>
      <w:r w:rsidRPr="00BF557E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ไทยแท้งค์เทอร์มินัล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จำกัด</w:t>
      </w:r>
      <w:r w:rsidRPr="00BF557E">
        <w:rPr>
          <w:rFonts w:asciiTheme="majorBidi" w:hAnsiTheme="majorBidi"/>
          <w:sz w:val="30"/>
          <w:szCs w:val="30"/>
          <w:cs/>
        </w:rPr>
        <w:t xml:space="preserve"> (“</w:t>
      </w:r>
      <w:r w:rsidRPr="00BF557E">
        <w:rPr>
          <w:rFonts w:asciiTheme="majorBidi" w:hAnsiTheme="majorBidi"/>
          <w:sz w:val="30"/>
          <w:szCs w:val="30"/>
        </w:rPr>
        <w:t xml:space="preserve">TTT”) </w:t>
      </w:r>
      <w:r w:rsidRPr="00BF557E">
        <w:rPr>
          <w:rFonts w:asciiTheme="majorBidi" w:hAnsiTheme="majorBidi" w:hint="cs"/>
          <w:sz w:val="30"/>
          <w:szCs w:val="30"/>
          <w:cs/>
        </w:rPr>
        <w:t>ซึ่งเป็นการร่วมค้าทางตรงของกลุ่มบริษัท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ซึ่งมีมูลค่าที่ตราไว้หุ้นละ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100 </w:t>
      </w:r>
      <w:r w:rsidRPr="00BF557E">
        <w:rPr>
          <w:rFonts w:asciiTheme="majorBidi" w:hAnsiTheme="majorBidi" w:hint="cs"/>
          <w:sz w:val="30"/>
          <w:szCs w:val="30"/>
          <w:cs/>
        </w:rPr>
        <w:t>บาท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ให้แก่บริษัท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พีทีที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แทงค์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เทอร์มินัล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จำกัด</w:t>
      </w:r>
      <w:r w:rsidRPr="00BF557E">
        <w:rPr>
          <w:rFonts w:asciiTheme="majorBidi" w:hAnsiTheme="majorBidi"/>
          <w:sz w:val="30"/>
          <w:szCs w:val="30"/>
          <w:cs/>
        </w:rPr>
        <w:t xml:space="preserve"> (“</w:t>
      </w:r>
      <w:r w:rsidRPr="00BF557E">
        <w:rPr>
          <w:rFonts w:asciiTheme="majorBidi" w:hAnsiTheme="majorBidi"/>
          <w:sz w:val="30"/>
          <w:szCs w:val="30"/>
        </w:rPr>
        <w:t xml:space="preserve">PTT TANK”) </w:t>
      </w:r>
      <w:r w:rsidRPr="00BF557E">
        <w:rPr>
          <w:rFonts w:asciiTheme="majorBidi" w:hAnsiTheme="majorBidi" w:hint="cs"/>
          <w:sz w:val="30"/>
          <w:szCs w:val="30"/>
          <w:cs/>
        </w:rPr>
        <w:t>จำนวน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4,463,999 </w:t>
      </w:r>
      <w:r w:rsidRPr="00BF557E">
        <w:rPr>
          <w:rFonts w:asciiTheme="majorBidi" w:hAnsiTheme="majorBidi" w:hint="cs"/>
          <w:sz w:val="30"/>
          <w:szCs w:val="30"/>
          <w:cs/>
        </w:rPr>
        <w:t>หุ้น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คิดเป็นสัดส่วนประมาณร้อยละ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35.43 </w:t>
      </w:r>
      <w:r w:rsidRPr="00BF557E">
        <w:rPr>
          <w:rFonts w:asciiTheme="majorBidi" w:hAnsiTheme="majorBidi" w:hint="cs"/>
          <w:sz w:val="30"/>
          <w:szCs w:val="30"/>
          <w:cs/>
        </w:rPr>
        <w:t>ของจำนวนหุ้นที่ออกและจำหน่ายได้แล้วทั้งหมดของ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TTT </w:t>
      </w:r>
      <w:r w:rsidRPr="00BF557E">
        <w:rPr>
          <w:rFonts w:asciiTheme="majorBidi" w:hAnsiTheme="majorBidi" w:hint="cs"/>
          <w:sz w:val="30"/>
          <w:szCs w:val="30"/>
          <w:cs/>
        </w:rPr>
        <w:t>ในราคาหุ้นละประมาณ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986.34 </w:t>
      </w:r>
      <w:r w:rsidRPr="00BF557E">
        <w:rPr>
          <w:rFonts w:asciiTheme="majorBidi" w:hAnsiTheme="majorBidi" w:hint="cs"/>
          <w:sz w:val="30"/>
          <w:szCs w:val="30"/>
          <w:cs/>
        </w:rPr>
        <w:t>บาท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คิดเป็นมูลค่ารวมทั้งสิ้นจำนวน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4,403 </w:t>
      </w:r>
      <w:r w:rsidRPr="00BF557E">
        <w:rPr>
          <w:rFonts w:asciiTheme="majorBidi" w:hAnsiTheme="majorBidi" w:hint="cs"/>
          <w:sz w:val="30"/>
          <w:szCs w:val="30"/>
          <w:cs/>
        </w:rPr>
        <w:t>ล้านบาท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ทั้งนี้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บริษัทอาจได้รับค่าตอบแทนเพิ่มเติม</w:t>
      </w:r>
      <w:r w:rsidRPr="00BF557E">
        <w:rPr>
          <w:rFonts w:asciiTheme="majorBidi" w:hAnsiTheme="majorBidi"/>
          <w:sz w:val="30"/>
          <w:szCs w:val="30"/>
          <w:cs/>
        </w:rPr>
        <w:t xml:space="preserve"> (</w:t>
      </w:r>
      <w:r w:rsidRPr="00BF557E">
        <w:rPr>
          <w:rFonts w:asciiTheme="majorBidi" w:hAnsiTheme="majorBidi"/>
          <w:sz w:val="30"/>
          <w:szCs w:val="30"/>
        </w:rPr>
        <w:t xml:space="preserve">Earn Out) </w:t>
      </w:r>
      <w:r w:rsidRPr="00BF557E">
        <w:rPr>
          <w:rFonts w:asciiTheme="majorBidi" w:hAnsiTheme="majorBidi" w:hint="cs"/>
          <w:sz w:val="30"/>
          <w:szCs w:val="30"/>
          <w:cs/>
        </w:rPr>
        <w:t>ซึ่งคำนวณจากมูลค่าปัจจุบันของประมาณการกระแสเงินสดที่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TTT </w:t>
      </w:r>
      <w:r w:rsidRPr="00BF557E">
        <w:rPr>
          <w:rFonts w:asciiTheme="majorBidi" w:hAnsiTheme="majorBidi" w:hint="cs"/>
          <w:sz w:val="30"/>
          <w:szCs w:val="30"/>
          <w:cs/>
        </w:rPr>
        <w:t>จะได้รับจากการต่อสัญญาบริการถังบรรจุอีเทนที่ทำกับบริษัทในช่วงระหว่างปี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2587 </w:t>
      </w:r>
      <w:r w:rsidRPr="00BF557E">
        <w:rPr>
          <w:rFonts w:asciiTheme="majorBidi" w:hAnsiTheme="majorBidi" w:hint="cs"/>
          <w:sz w:val="30"/>
          <w:szCs w:val="30"/>
          <w:cs/>
        </w:rPr>
        <w:t>ถึง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2595 </w:t>
      </w:r>
      <w:r w:rsidRPr="00BF557E">
        <w:rPr>
          <w:rFonts w:asciiTheme="majorBidi" w:hAnsiTheme="majorBidi" w:hint="cs"/>
          <w:sz w:val="30"/>
          <w:szCs w:val="30"/>
          <w:cs/>
        </w:rPr>
        <w:t>เป็นจำนวนสูงสุดไม่เกิน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604 </w:t>
      </w:r>
      <w:r w:rsidRPr="00BF557E">
        <w:rPr>
          <w:rFonts w:asciiTheme="majorBidi" w:hAnsiTheme="majorBidi" w:hint="cs"/>
          <w:sz w:val="30"/>
          <w:szCs w:val="30"/>
          <w:cs/>
        </w:rPr>
        <w:t>ล้านบาท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โดยบริษัทจะได้รับชำระค่าตอบแทนส่วนนี้เมื่อบริษัทได้เข้าทำสัญญาบริการถังบรรจุอีเทนกับ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TTT </w:t>
      </w:r>
      <w:r w:rsidRPr="00BF557E">
        <w:rPr>
          <w:rFonts w:asciiTheme="majorBidi" w:hAnsiTheme="majorBidi" w:hint="cs"/>
          <w:sz w:val="30"/>
          <w:szCs w:val="30"/>
          <w:cs/>
        </w:rPr>
        <w:t>ตามเงื่อนไขที่กำหนดในสัญญาซื้อขายหุ้นแล้ว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นอกจากนี้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ราคาซื้อขายอาจมีการปรับลดลง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หากมูลค่าโครงการสร้างถังบรรจุอีเทนหลังประกวดราคาสูงกว่างบประมาณที่ตั้งไว้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โดยการปรับลดราคาซื้อขายดังกล่าวจะดำเนินการภายหลังวันที่การซื้อขายเสร็จสมบูรณ์ตามหลักเกณฑ์ที่กำหนดไว้ในสัญญา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ภายหลังการเข้าทำธุรกรรมการขายหุ้นดังกล่าว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บริษัทจะยังคงถือหุ้นใน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TTT </w:t>
      </w:r>
      <w:r w:rsidRPr="00BF557E">
        <w:rPr>
          <w:rFonts w:asciiTheme="majorBidi" w:hAnsiTheme="majorBidi" w:hint="cs"/>
          <w:sz w:val="30"/>
          <w:szCs w:val="30"/>
          <w:cs/>
        </w:rPr>
        <w:t>จำนวน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126,000 </w:t>
      </w:r>
      <w:r w:rsidRPr="00BF557E">
        <w:rPr>
          <w:rFonts w:asciiTheme="majorBidi" w:hAnsiTheme="majorBidi" w:hint="cs"/>
          <w:sz w:val="30"/>
          <w:szCs w:val="30"/>
          <w:cs/>
        </w:rPr>
        <w:t>หุ้น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คิดเป็นสัดส่วนร้อยละ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1.00 </w:t>
      </w:r>
      <w:r w:rsidRPr="00BF557E">
        <w:rPr>
          <w:rFonts w:asciiTheme="majorBidi" w:hAnsiTheme="majorBidi" w:hint="cs"/>
          <w:sz w:val="30"/>
          <w:szCs w:val="30"/>
          <w:cs/>
        </w:rPr>
        <w:t>ของจำนวนหุ้นที่ออกและจำหน่ายได้แล้วทั้งหมดของ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TTT </w:t>
      </w:r>
      <w:r w:rsidRPr="00BF557E">
        <w:rPr>
          <w:rFonts w:asciiTheme="majorBidi" w:hAnsiTheme="majorBidi" w:hint="cs"/>
          <w:sz w:val="30"/>
          <w:szCs w:val="30"/>
          <w:cs/>
        </w:rPr>
        <w:t>เพื่อให้โครงสร้างการถือหุ้นของ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TTT </w:t>
      </w:r>
      <w:r w:rsidRPr="00BF557E">
        <w:rPr>
          <w:rFonts w:asciiTheme="majorBidi" w:hAnsiTheme="majorBidi" w:hint="cs"/>
          <w:sz w:val="30"/>
          <w:szCs w:val="30"/>
          <w:cs/>
        </w:rPr>
        <w:t>เป็นไปตามเงื่อนไขที่กำหนดไว้ว่าให้ผู้ถือหุ้นเดิมต้องถือหุ้นรวมกันไม่ต่ำกว่าร้อยละ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51.00 </w:t>
      </w:r>
      <w:r w:rsidRPr="00BF557E">
        <w:rPr>
          <w:rFonts w:asciiTheme="majorBidi" w:hAnsiTheme="majorBidi" w:hint="cs"/>
          <w:sz w:val="30"/>
          <w:szCs w:val="30"/>
          <w:cs/>
        </w:rPr>
        <w:t>ภายใต้สัญญาร่วมลงทุนหน่วยงานภาครัฐและเอกชน</w:t>
      </w:r>
      <w:r w:rsidRPr="00BF557E">
        <w:rPr>
          <w:rFonts w:asciiTheme="majorBidi" w:hAnsiTheme="majorBidi"/>
          <w:sz w:val="30"/>
          <w:szCs w:val="30"/>
          <w:cs/>
        </w:rPr>
        <w:t xml:space="preserve"> (</w:t>
      </w:r>
      <w:r w:rsidRPr="00BF557E">
        <w:rPr>
          <w:rFonts w:asciiTheme="majorBidi" w:hAnsiTheme="majorBidi"/>
          <w:sz w:val="30"/>
          <w:szCs w:val="30"/>
        </w:rPr>
        <w:t xml:space="preserve">PPP) </w:t>
      </w:r>
      <w:r w:rsidRPr="00BF557E">
        <w:rPr>
          <w:rFonts w:asciiTheme="majorBidi" w:hAnsiTheme="majorBidi" w:hint="cs"/>
          <w:sz w:val="30"/>
          <w:szCs w:val="30"/>
          <w:cs/>
        </w:rPr>
        <w:t>ซึ่ง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TTT </w:t>
      </w:r>
      <w:r w:rsidRPr="00BF557E">
        <w:rPr>
          <w:rFonts w:asciiTheme="majorBidi" w:hAnsiTheme="majorBidi" w:hint="cs"/>
          <w:sz w:val="30"/>
          <w:szCs w:val="30"/>
          <w:cs/>
        </w:rPr>
        <w:t>ทำกับการนิคมอุตสาหกรรมแห่งประเทศไทย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และมีมติอนุมัติให้บริษัทเข้าลงนามในสัญญาซื้อขายหุ้นกับ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z w:val="30"/>
          <w:szCs w:val="30"/>
        </w:rPr>
        <w:t xml:space="preserve">PTT TANK </w:t>
      </w:r>
      <w:r w:rsidRPr="00BF557E">
        <w:rPr>
          <w:rFonts w:asciiTheme="majorBidi" w:hAnsiTheme="majorBidi" w:hint="cs"/>
          <w:sz w:val="30"/>
          <w:szCs w:val="30"/>
          <w:cs/>
        </w:rPr>
        <w:t>ซึ่งบริษัทจะนำเสนอธุรกรรมการขายหุ้นดังกล่าวในที่ประชุมวิสามัญผู้ถือหุ้นของบริษัทเพื่อพิจารณาอนุมัติต่อไป</w:t>
      </w:r>
    </w:p>
    <w:p w14:paraId="68EF127C" w14:textId="77777777" w:rsidR="0050160E" w:rsidRPr="00BF557E" w:rsidRDefault="0050160E" w:rsidP="00437BBA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z w:val="30"/>
          <w:szCs w:val="30"/>
          <w:cs/>
        </w:rPr>
      </w:pPr>
    </w:p>
    <w:p w14:paraId="1E63D944" w14:textId="3BA0E9E7" w:rsidR="00F13A4C" w:rsidRDefault="00B229A8" w:rsidP="00437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F557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การปรับโครงสร้างธุรกิจท่าเทียบเรือและคลังเก็บผลิตภัณฑ์</w:t>
      </w:r>
    </w:p>
    <w:p w14:paraId="47B1517C" w14:textId="77777777" w:rsidR="00BF557E" w:rsidRPr="00BF557E" w:rsidRDefault="00BF557E" w:rsidP="00437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b/>
          <w:bCs/>
          <w:i/>
          <w:iCs/>
        </w:rPr>
      </w:pPr>
    </w:p>
    <w:p w14:paraId="4AC2051F" w14:textId="77777777" w:rsidR="00B229A8" w:rsidRPr="00BF557E" w:rsidRDefault="00B229A8" w:rsidP="00B229A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22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2568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ที่ประชุมคณะกรรมการบริษัทได้มีมติเห็นชอบการปรับโครงสร้างธุรกิจท่าเทียบเรือและคลังเก็บผลิตภัณฑ์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โดยบริษัทจะดำเนินการขายทรัพย์สินบางส่วนที่เกี่ยวข้องกับธุรกิจท่าเทียบเรือและคลังเก็บผลิตภัณฑ์ของบริษั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สาขาที่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7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ท่าเทียบเรือและคลังผลิตภัณฑ์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(</w:t>
      </w:r>
      <w:r w:rsidRPr="00BF557E">
        <w:rPr>
          <w:rFonts w:asciiTheme="majorBidi" w:hAnsiTheme="majorBidi"/>
          <w:spacing w:val="2"/>
          <w:sz w:val="30"/>
          <w:szCs w:val="30"/>
        </w:rPr>
        <w:t xml:space="preserve">Buffer Tank Farm - BTF)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ได้แก่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ท่าเทียบเรือ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 xml:space="preserve">      ถังเก็บผลิตภัณฑ์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ระบบขนถ่ายสินค้าทางรถบรรทุก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เครื่องมือและอุปกรณ์อื่นๆ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ที่เกี่ยวข้อง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รวมทั้งการโอน      สิทธิการให้บริการแก่ลูกค้า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และสิทธิในการใช้ที่ดิน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ตลอดจนการโอนใบอนุญาตที่สำคัญที่ใช้ในการประกอบกิจการท่าเทียบเรือและคลังเก็บผลิตภัณฑ์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ให้แก่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บริษัทย่อยของบริษัท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พีทีที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แทงค์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เทอร์มินัล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จำกัด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ที่จะได้จัดตั้งขึ้นใหม่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โดยธุรกรรมการขายทรัพย์สินรวมถึงธุรกรรมที่เกี่ยวข้องดังกล่าวข้างต้นคิดเป็นมูลค่าการขาย           จำนวน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/>
          <w:spacing w:val="2"/>
          <w:sz w:val="30"/>
          <w:szCs w:val="30"/>
        </w:rPr>
        <w:t>4,840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ล้านบาท และภายหลังจากที่บริษัทได้ดำเนินการโอนขายทรัพย์สิน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บริษัทจะเช่าทรัพย์สินกลับบางส่วนรวมถึงเข้ารับบริการท่าเทียบเรือและพื้นที่ส่วนกลาง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ทำให้บริษัทสามารถใช้ทรัพย์สินที่เช่าและรับบริการในการดำเนินงานของบริษัทได้อย่างต่อเนื่อง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โดยไม่กระทบต่อการดำเนินงานของบริษัท</w:t>
      </w:r>
      <w:r w:rsidRPr="00BF557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pacing w:val="2"/>
          <w:sz w:val="30"/>
          <w:szCs w:val="30"/>
          <w:cs/>
        </w:rPr>
        <w:t>ซึ่งบริษัทจะนำเสนอธุรกรรมการปรับโครงสร้างธุรกิจท่าเทียบเรือและคลังเก็บผลิตภัณฑ์ดังกล่าวในที่ประชุมวิสามัญผู้ถือหุ้นของบริษัทเพื่อพิจารณาอนุมัติต่อไป</w:t>
      </w:r>
    </w:p>
    <w:p w14:paraId="1505F446" w14:textId="77777777" w:rsidR="00B34B5B" w:rsidRPr="00BF557E" w:rsidRDefault="00B34B5B" w:rsidP="00B229A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  <w:cs/>
        </w:rPr>
      </w:pPr>
    </w:p>
    <w:p w14:paraId="4C289901" w14:textId="2D54B150" w:rsidR="00B229A8" w:rsidRDefault="00B34B5B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BF557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การลงนามในสัญญาสินเชื่อ</w:t>
      </w:r>
    </w:p>
    <w:p w14:paraId="63FF7878" w14:textId="77777777" w:rsidR="00BF557E" w:rsidRPr="00BF557E" w:rsidRDefault="00BF557E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lang w:val="en-US" w:bidi="th-TH"/>
        </w:rPr>
      </w:pPr>
    </w:p>
    <w:p w14:paraId="1A0A9CBB" w14:textId="77777777" w:rsidR="00B34B5B" w:rsidRPr="00BF557E" w:rsidRDefault="00B34B5B" w:rsidP="00B34B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BF557E">
        <w:rPr>
          <w:rFonts w:asciiTheme="majorBidi" w:hAnsiTheme="majorBidi"/>
          <w:sz w:val="30"/>
          <w:szCs w:val="30"/>
        </w:rPr>
        <w:t xml:space="preserve"> 17 </w:t>
      </w:r>
      <w:r w:rsidRPr="00BF557E">
        <w:rPr>
          <w:rFonts w:asciiTheme="majorBidi" w:hAnsiTheme="majorBidi" w:hint="cs"/>
          <w:sz w:val="30"/>
          <w:szCs w:val="30"/>
          <w:cs/>
        </w:rPr>
        <w:t>ตุลาคม</w:t>
      </w:r>
      <w:r w:rsidRPr="00BF557E">
        <w:rPr>
          <w:rFonts w:asciiTheme="majorBidi" w:hAnsiTheme="majorBidi"/>
          <w:sz w:val="30"/>
          <w:szCs w:val="30"/>
        </w:rPr>
        <w:t xml:space="preserve"> 2568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บริษัทได้ลงนามในสัญญาสินเชื่อประเภท</w:t>
      </w:r>
      <w:r w:rsidRPr="00BF557E">
        <w:rPr>
          <w:rFonts w:asciiTheme="majorBidi" w:hAnsiTheme="majorBidi"/>
          <w:sz w:val="30"/>
          <w:szCs w:val="30"/>
        </w:rPr>
        <w:t xml:space="preserve"> Revolving </w:t>
      </w:r>
      <w:r w:rsidRPr="00BF557E">
        <w:rPr>
          <w:rFonts w:asciiTheme="majorBidi" w:hAnsiTheme="majorBidi" w:hint="cs"/>
          <w:sz w:val="30"/>
          <w:szCs w:val="30"/>
          <w:cs/>
        </w:rPr>
        <w:t>กับสถาบันการเงินแห่งหนึ่ง</w:t>
      </w:r>
      <w:r w:rsidRPr="00BF557E">
        <w:rPr>
          <w:rFonts w:asciiTheme="majorBidi" w:hAnsiTheme="majorBidi"/>
          <w:sz w:val="30"/>
          <w:szCs w:val="30"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ซึ่งเป็นวงเงินเลตเตอร์ออฟเครดิตจำนวน</w:t>
      </w:r>
      <w:r w:rsidRPr="00BF557E">
        <w:rPr>
          <w:rFonts w:asciiTheme="majorBidi" w:hAnsiTheme="majorBidi"/>
          <w:sz w:val="30"/>
          <w:szCs w:val="30"/>
        </w:rPr>
        <w:t xml:space="preserve"> 3,000</w:t>
      </w:r>
      <w:r w:rsidRPr="00BF557E">
        <w:rPr>
          <w:rFonts w:asciiTheme="majorBidi" w:hAnsiTheme="majorBidi"/>
          <w:sz w:val="30"/>
          <w:szCs w:val="30"/>
          <w:cs/>
        </w:rPr>
        <w:t xml:space="preserve"> </w:t>
      </w:r>
      <w:r w:rsidRPr="00BF557E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084C3B7" w14:textId="77777777" w:rsidR="00437BBA" w:rsidRPr="00BF557E" w:rsidRDefault="00437BBA" w:rsidP="00B34B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4210955E" w14:textId="77777777" w:rsidR="00437BBA" w:rsidRDefault="00437BBA" w:rsidP="00437BBA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F557E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การเพิ่มทุนใน </w:t>
      </w:r>
      <w:r w:rsidRPr="00BF557E">
        <w:rPr>
          <w:rFonts w:asciiTheme="majorBidi" w:hAnsiTheme="majorBidi"/>
          <w:b/>
          <w:bCs/>
          <w:i/>
          <w:iCs/>
          <w:sz w:val="30"/>
          <w:szCs w:val="30"/>
        </w:rPr>
        <w:t>PTTGC International Private Limited</w:t>
      </w:r>
    </w:p>
    <w:p w14:paraId="6E2EC6A7" w14:textId="77777777" w:rsidR="00BF557E" w:rsidRPr="00BF557E" w:rsidRDefault="00BF557E" w:rsidP="00437BBA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b/>
          <w:bCs/>
          <w:i/>
          <w:iCs/>
        </w:rPr>
      </w:pPr>
    </w:p>
    <w:p w14:paraId="6819D516" w14:textId="4FD6BEF8" w:rsidR="00437BBA" w:rsidRPr="00437BBA" w:rsidRDefault="005711DF" w:rsidP="00B34B5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BF557E">
        <w:rPr>
          <w:rFonts w:asciiTheme="majorBidi" w:hAnsiTheme="majorBidi" w:hint="cs"/>
          <w:sz w:val="30"/>
          <w:szCs w:val="30"/>
          <w:cs/>
        </w:rPr>
        <w:t>ใน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วันที่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/>
          <w:sz w:val="30"/>
          <w:szCs w:val="30"/>
        </w:rPr>
        <w:t xml:space="preserve">10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/>
          <w:sz w:val="30"/>
          <w:szCs w:val="30"/>
        </w:rPr>
        <w:t>2568 PTTGC International Private Limited (</w:t>
      </w:r>
      <w:r w:rsidR="00AA7115" w:rsidRPr="00BF557E">
        <w:rPr>
          <w:rFonts w:asciiTheme="majorBidi" w:hAnsiTheme="majorBidi"/>
          <w:sz w:val="30"/>
          <w:szCs w:val="30"/>
        </w:rPr>
        <w:t>“</w:t>
      </w:r>
      <w:r w:rsidR="00437BBA" w:rsidRPr="00BF557E">
        <w:rPr>
          <w:rFonts w:asciiTheme="majorBidi" w:hAnsiTheme="majorBidi"/>
          <w:sz w:val="30"/>
          <w:szCs w:val="30"/>
        </w:rPr>
        <w:t>GC Inter</w:t>
      </w:r>
      <w:r w:rsidR="00AA7115" w:rsidRPr="00BF557E">
        <w:rPr>
          <w:rFonts w:asciiTheme="majorBidi" w:hAnsiTheme="majorBidi"/>
          <w:sz w:val="30"/>
          <w:szCs w:val="30"/>
        </w:rPr>
        <w:t>”</w:t>
      </w:r>
      <w:r w:rsidR="00437BBA" w:rsidRPr="00BF557E">
        <w:rPr>
          <w:rFonts w:asciiTheme="majorBidi" w:hAnsiTheme="majorBidi"/>
          <w:sz w:val="30"/>
          <w:szCs w:val="30"/>
        </w:rPr>
        <w:t xml:space="preserve">)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/>
          <w:sz w:val="30"/>
          <w:szCs w:val="30"/>
        </w:rPr>
        <w:t xml:space="preserve">3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/>
          <w:sz w:val="30"/>
          <w:szCs w:val="30"/>
        </w:rPr>
        <w:t xml:space="preserve">2568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เพื่อนำเงินดังกล่าวไปลงทุนใน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/>
          <w:sz w:val="30"/>
          <w:szCs w:val="30"/>
        </w:rPr>
        <w:t xml:space="preserve">PTTGC International (Netherlands) B.V.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ซึ่งเป็นบริษัทย่อยที่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/>
          <w:sz w:val="30"/>
          <w:szCs w:val="30"/>
        </w:rPr>
        <w:t xml:space="preserve">GC Inter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ถือหุ้นอยู่ร้อยละ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/>
          <w:sz w:val="30"/>
          <w:szCs w:val="30"/>
        </w:rPr>
        <w:t xml:space="preserve">100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/>
          <w:sz w:val="30"/>
          <w:szCs w:val="30"/>
        </w:rPr>
        <w:t xml:space="preserve">1,398.24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ล้านยูโร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หรือเทียบเท่าเป็นเงินบาทจำนวนเงิน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D51783">
        <w:rPr>
          <w:rFonts w:asciiTheme="majorBidi" w:hAnsiTheme="majorBidi"/>
          <w:sz w:val="30"/>
          <w:szCs w:val="30"/>
        </w:rPr>
        <w:t>52,648.56</w:t>
      </w:r>
      <w:r w:rsidR="00437BBA" w:rsidRPr="00BF557E">
        <w:rPr>
          <w:rFonts w:asciiTheme="majorBidi" w:hAnsiTheme="majorBidi"/>
          <w:sz w:val="30"/>
          <w:szCs w:val="30"/>
        </w:rPr>
        <w:t xml:space="preserve"> </w:t>
      </w:r>
      <w:r w:rsidR="00437BBA" w:rsidRPr="00BF557E">
        <w:rPr>
          <w:rFonts w:asciiTheme="majorBidi" w:hAnsiTheme="majorBidi" w:hint="cs"/>
          <w:sz w:val="30"/>
          <w:szCs w:val="30"/>
          <w:cs/>
        </w:rPr>
        <w:t>ล้านบาท</w:t>
      </w:r>
      <w:r w:rsidR="00437BBA" w:rsidRPr="00BF557E">
        <w:rPr>
          <w:rFonts w:asciiTheme="majorBidi" w:hAnsiTheme="majorBidi"/>
          <w:sz w:val="30"/>
          <w:szCs w:val="30"/>
          <w:cs/>
        </w:rPr>
        <w:t xml:space="preserve"> </w:t>
      </w:r>
      <w:r w:rsidR="00B448ED" w:rsidRPr="00BF557E">
        <w:rPr>
          <w:rFonts w:asciiTheme="majorBidi" w:hAnsiTheme="majorBidi" w:hint="cs"/>
          <w:sz w:val="30"/>
          <w:szCs w:val="30"/>
          <w:cs/>
        </w:rPr>
        <w:t>ซึ่งบริษัทได้จ่ายชำระเงินค่าหุ้นเต็มจำนวนแล้วในเดือนพฤศจิกายน</w:t>
      </w:r>
      <w:r w:rsidR="000129AC" w:rsidRPr="00BF557E">
        <w:rPr>
          <w:rFonts w:asciiTheme="majorBidi" w:hAnsiTheme="majorBidi"/>
          <w:sz w:val="30"/>
          <w:szCs w:val="30"/>
        </w:rPr>
        <w:t xml:space="preserve"> 2568</w:t>
      </w:r>
    </w:p>
    <w:p w14:paraId="242B7931" w14:textId="77777777" w:rsidR="00B34B5B" w:rsidRPr="00DF291D" w:rsidRDefault="00B34B5B" w:rsidP="00B34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/>
          <w:sz w:val="30"/>
          <w:szCs w:val="30"/>
        </w:rPr>
      </w:pPr>
    </w:p>
    <w:p w14:paraId="7264A493" w14:textId="77777777" w:rsidR="00B34B5B" w:rsidRPr="00F82ABE" w:rsidRDefault="00B34B5B" w:rsidP="00307EE0">
      <w:pPr>
        <w:pStyle w:val="block"/>
        <w:tabs>
          <w:tab w:val="left" w:pos="1260"/>
        </w:tabs>
        <w:spacing w:after="0" w:line="240" w:lineRule="auto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sectPr w:rsidR="00B34B5B" w:rsidRPr="00F82ABE" w:rsidSect="001A4DEA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F3C71" w14:textId="77777777" w:rsidR="00EA1C9C" w:rsidRDefault="00EA1C9C" w:rsidP="004956B4">
      <w:r>
        <w:separator/>
      </w:r>
    </w:p>
  </w:endnote>
  <w:endnote w:type="continuationSeparator" w:id="0">
    <w:p w14:paraId="7BAEA167" w14:textId="77777777" w:rsidR="00EA1C9C" w:rsidRDefault="00EA1C9C" w:rsidP="004956B4">
      <w:r>
        <w:continuationSeparator/>
      </w:r>
    </w:p>
  </w:endnote>
  <w:endnote w:type="continuationNotice" w:id="1">
    <w:p w14:paraId="536E12C8" w14:textId="77777777" w:rsidR="00EA1C9C" w:rsidRDefault="00EA1C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2774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A44FFB5" w14:textId="77777777" w:rsidR="00D377DF" w:rsidRPr="003B4DA5" w:rsidRDefault="00D377D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D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D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D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95923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556DCA" w14:textId="77777777" w:rsidR="00B25129" w:rsidRPr="000945FC" w:rsidRDefault="00B251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624A5" w14:textId="77777777" w:rsidR="00EA1C9C" w:rsidRDefault="00EA1C9C" w:rsidP="004956B4">
      <w:r>
        <w:separator/>
      </w:r>
    </w:p>
  </w:footnote>
  <w:footnote w:type="continuationSeparator" w:id="0">
    <w:p w14:paraId="71BAD5A8" w14:textId="77777777" w:rsidR="00EA1C9C" w:rsidRDefault="00EA1C9C" w:rsidP="004956B4">
      <w:r>
        <w:continuationSeparator/>
      </w:r>
    </w:p>
  </w:footnote>
  <w:footnote w:type="continuationNotice" w:id="1">
    <w:p w14:paraId="47AE6FE4" w14:textId="77777777" w:rsidR="00EA1C9C" w:rsidRDefault="00EA1C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CBBF" w14:textId="77777777" w:rsidR="00D377DF" w:rsidRPr="00586788" w:rsidRDefault="00D377DF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D43B209" w14:textId="77777777" w:rsidR="00586788" w:rsidRPr="00586788" w:rsidRDefault="00586788" w:rsidP="00586788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911F6F5" w14:textId="23908F01" w:rsidR="00586788" w:rsidRPr="00586788" w:rsidRDefault="00586788" w:rsidP="0058678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 w:rsidRPr="00586788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586788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2C8F3" w14:textId="77777777" w:rsidR="00D377DF" w:rsidRPr="00586788" w:rsidRDefault="00D377DF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685D8" w14:textId="77777777" w:rsidR="00586788" w:rsidRPr="00586788" w:rsidRDefault="00586788" w:rsidP="00586788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21599779" w14:textId="77777777" w:rsidR="00586788" w:rsidRPr="00586788" w:rsidRDefault="00586788" w:rsidP="00586788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514B4EF" w14:textId="77777777" w:rsidR="00586788" w:rsidRPr="00586788" w:rsidRDefault="00586788" w:rsidP="0058678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 w:rsidRPr="00586788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586788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590F" w14:textId="77777777" w:rsidR="00586788" w:rsidRPr="00586788" w:rsidRDefault="00586788" w:rsidP="00586788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42E96419" w14:textId="77777777" w:rsidR="00586788" w:rsidRPr="00586788" w:rsidRDefault="00586788" w:rsidP="00586788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EB1F025" w14:textId="77777777" w:rsidR="00586788" w:rsidRPr="00586788" w:rsidRDefault="00586788" w:rsidP="0058678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 w:rsidRPr="00586788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586788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9E7BE" w14:textId="77777777" w:rsidR="00586788" w:rsidRPr="00586788" w:rsidRDefault="00586788" w:rsidP="00586788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พีทีที โกลบอล เคมิคอล จำกัด (มหาชน) และบริษัทย่อย</w:t>
    </w:r>
  </w:p>
  <w:p w14:paraId="2FCC55FE" w14:textId="77777777" w:rsidR="00586788" w:rsidRPr="00586788" w:rsidRDefault="00586788" w:rsidP="00586788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D0BAF63" w14:textId="77777777" w:rsidR="00586788" w:rsidRPr="00586788" w:rsidRDefault="00586788" w:rsidP="0058678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 w:rsidRPr="00586788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586788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Pr="00586788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5A9D8CFD" w14:textId="77777777" w:rsidR="00B25129" w:rsidRPr="00BF6E26" w:rsidRDefault="00B25129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059B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numFmt w:val="decimal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numFmt w:val="decimal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numFmt w:val="decimal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decimal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numFmt w:val="decimal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numFmt w:val="decimal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numFmt w:val="decimal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decimal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9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5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BB56AB"/>
    <w:multiLevelType w:val="hybridMultilevel"/>
    <w:tmpl w:val="37D0A6BA"/>
    <w:lvl w:ilvl="0" w:tplc="F30EEF00">
      <w:start w:val="1"/>
      <w:numFmt w:val="thaiLetters"/>
      <w:lvlText w:val="(%1)"/>
      <w:lvlJc w:val="left"/>
      <w:pPr>
        <w:ind w:left="1759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79" w:hanging="360"/>
      </w:pPr>
    </w:lvl>
    <w:lvl w:ilvl="2" w:tplc="0409001B" w:tentative="1">
      <w:start w:val="1"/>
      <w:numFmt w:val="lowerRoman"/>
      <w:lvlText w:val="%3."/>
      <w:lvlJc w:val="right"/>
      <w:pPr>
        <w:ind w:left="3199" w:hanging="180"/>
      </w:pPr>
    </w:lvl>
    <w:lvl w:ilvl="3" w:tplc="0409000F" w:tentative="1">
      <w:start w:val="1"/>
      <w:numFmt w:val="decimal"/>
      <w:lvlText w:val="%4."/>
      <w:lvlJc w:val="left"/>
      <w:pPr>
        <w:ind w:left="3919" w:hanging="360"/>
      </w:pPr>
    </w:lvl>
    <w:lvl w:ilvl="4" w:tplc="04090019" w:tentative="1">
      <w:start w:val="1"/>
      <w:numFmt w:val="lowerLetter"/>
      <w:lvlText w:val="%5."/>
      <w:lvlJc w:val="left"/>
      <w:pPr>
        <w:ind w:left="4639" w:hanging="360"/>
      </w:pPr>
    </w:lvl>
    <w:lvl w:ilvl="5" w:tplc="0409001B" w:tentative="1">
      <w:start w:val="1"/>
      <w:numFmt w:val="lowerRoman"/>
      <w:lvlText w:val="%6."/>
      <w:lvlJc w:val="right"/>
      <w:pPr>
        <w:ind w:left="5359" w:hanging="180"/>
      </w:pPr>
    </w:lvl>
    <w:lvl w:ilvl="6" w:tplc="0409000F" w:tentative="1">
      <w:start w:val="1"/>
      <w:numFmt w:val="decimal"/>
      <w:lvlText w:val="%7."/>
      <w:lvlJc w:val="left"/>
      <w:pPr>
        <w:ind w:left="6079" w:hanging="360"/>
      </w:pPr>
    </w:lvl>
    <w:lvl w:ilvl="7" w:tplc="04090019" w:tentative="1">
      <w:start w:val="1"/>
      <w:numFmt w:val="lowerLetter"/>
      <w:lvlText w:val="%8."/>
      <w:lvlJc w:val="left"/>
      <w:pPr>
        <w:ind w:left="6799" w:hanging="360"/>
      </w:pPr>
    </w:lvl>
    <w:lvl w:ilvl="8" w:tplc="0409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18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05EC3"/>
    <w:multiLevelType w:val="hybridMultilevel"/>
    <w:tmpl w:val="D5162FE2"/>
    <w:lvl w:ilvl="0" w:tplc="FFFFFFFF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772E878E">
      <w:start w:val="1"/>
      <w:numFmt w:val="thaiLetters"/>
      <w:lvlText w:val="(%2)"/>
      <w:lvlJc w:val="left"/>
      <w:pPr>
        <w:ind w:left="225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970" w:hanging="180"/>
      </w:pPr>
    </w:lvl>
    <w:lvl w:ilvl="3" w:tplc="FFFFFFFF" w:tentative="1">
      <w:start w:val="1"/>
      <w:numFmt w:val="decimal"/>
      <w:lvlText w:val="%4."/>
      <w:lvlJc w:val="left"/>
      <w:pPr>
        <w:ind w:left="3690" w:hanging="360"/>
      </w:pPr>
    </w:lvl>
    <w:lvl w:ilvl="4" w:tplc="FFFFFFFF" w:tentative="1">
      <w:start w:val="1"/>
      <w:numFmt w:val="lowerLetter"/>
      <w:lvlText w:val="%5."/>
      <w:lvlJc w:val="left"/>
      <w:pPr>
        <w:ind w:left="4410" w:hanging="360"/>
      </w:pPr>
    </w:lvl>
    <w:lvl w:ilvl="5" w:tplc="FFFFFFFF" w:tentative="1">
      <w:start w:val="1"/>
      <w:numFmt w:val="lowerRoman"/>
      <w:lvlText w:val="%6."/>
      <w:lvlJc w:val="right"/>
      <w:pPr>
        <w:ind w:left="5130" w:hanging="180"/>
      </w:pPr>
    </w:lvl>
    <w:lvl w:ilvl="6" w:tplc="FFFFFFFF" w:tentative="1">
      <w:start w:val="1"/>
      <w:numFmt w:val="decimal"/>
      <w:lvlText w:val="%7."/>
      <w:lvlJc w:val="left"/>
      <w:pPr>
        <w:ind w:left="5850" w:hanging="360"/>
      </w:pPr>
    </w:lvl>
    <w:lvl w:ilvl="7" w:tplc="FFFFFFFF" w:tentative="1">
      <w:start w:val="1"/>
      <w:numFmt w:val="lowerLetter"/>
      <w:lvlText w:val="%8."/>
      <w:lvlJc w:val="left"/>
      <w:pPr>
        <w:ind w:left="6570" w:hanging="360"/>
      </w:pPr>
    </w:lvl>
    <w:lvl w:ilvl="8" w:tplc="FFFFFFFF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71F1008"/>
    <w:multiLevelType w:val="hybridMultilevel"/>
    <w:tmpl w:val="4D0E60B2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6" w15:restartNumberingAfterBreak="0">
    <w:nsid w:val="66FE60DB"/>
    <w:multiLevelType w:val="hybridMultilevel"/>
    <w:tmpl w:val="050E58E8"/>
    <w:lvl w:ilvl="0" w:tplc="772E878E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0509D"/>
    <w:multiLevelType w:val="singleLevel"/>
    <w:tmpl w:val="75D4D7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77546"/>
    <w:multiLevelType w:val="hybridMultilevel"/>
    <w:tmpl w:val="0228F14C"/>
    <w:lvl w:ilvl="0" w:tplc="596CFF34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i w:val="0"/>
        <w:iCs w:val="0"/>
        <w:sz w:val="30"/>
        <w:szCs w:val="30"/>
      </w:rPr>
    </w:lvl>
    <w:lvl w:ilvl="1" w:tplc="F30EEF00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92401138">
      <w:numFmt w:val="bullet"/>
      <w:lvlText w:val="•"/>
      <w:lvlJc w:val="left"/>
      <w:pPr>
        <w:ind w:left="2340" w:hanging="360"/>
      </w:pPr>
      <w:rPr>
        <w:rFonts w:ascii="Angsana New" w:eastAsia="MS Mincho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6"/>
  </w:num>
  <w:num w:numId="2" w16cid:durableId="2008510125">
    <w:abstractNumId w:val="15"/>
  </w:num>
  <w:num w:numId="3" w16cid:durableId="1601595801">
    <w:abstractNumId w:val="7"/>
  </w:num>
  <w:num w:numId="4" w16cid:durableId="1418407956">
    <w:abstractNumId w:val="8"/>
  </w:num>
  <w:num w:numId="5" w16cid:durableId="1929847187">
    <w:abstractNumId w:val="22"/>
  </w:num>
  <w:num w:numId="6" w16cid:durableId="41702108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3"/>
  </w:num>
  <w:num w:numId="8" w16cid:durableId="2019455686">
    <w:abstractNumId w:val="6"/>
  </w:num>
  <w:num w:numId="9" w16cid:durableId="1513490667">
    <w:abstractNumId w:val="14"/>
  </w:num>
  <w:num w:numId="10" w16cid:durableId="1844120796">
    <w:abstractNumId w:val="33"/>
  </w:num>
  <w:num w:numId="11" w16cid:durableId="32855191">
    <w:abstractNumId w:val="24"/>
  </w:num>
  <w:num w:numId="12" w16cid:durableId="1272976603">
    <w:abstractNumId w:val="5"/>
  </w:num>
  <w:num w:numId="13" w16cid:durableId="684328439">
    <w:abstractNumId w:val="4"/>
  </w:num>
  <w:num w:numId="14" w16cid:durableId="244582018">
    <w:abstractNumId w:val="11"/>
  </w:num>
  <w:num w:numId="15" w16cid:durableId="1529173579">
    <w:abstractNumId w:val="29"/>
  </w:num>
  <w:num w:numId="16" w16cid:durableId="360739429">
    <w:abstractNumId w:val="18"/>
  </w:num>
  <w:num w:numId="17" w16cid:durableId="1402174044">
    <w:abstractNumId w:val="0"/>
  </w:num>
  <w:num w:numId="18" w16cid:durableId="2121800118">
    <w:abstractNumId w:val="2"/>
  </w:num>
  <w:num w:numId="19" w16cid:durableId="341511557">
    <w:abstractNumId w:val="9"/>
  </w:num>
  <w:num w:numId="20" w16cid:durableId="897285404">
    <w:abstractNumId w:val="12"/>
  </w:num>
  <w:num w:numId="21" w16cid:durableId="1014110971">
    <w:abstractNumId w:val="23"/>
  </w:num>
  <w:num w:numId="22" w16cid:durableId="1735011125">
    <w:abstractNumId w:val="31"/>
  </w:num>
  <w:num w:numId="23" w16cid:durableId="1803696778">
    <w:abstractNumId w:val="2"/>
  </w:num>
  <w:num w:numId="24" w16cid:durableId="82189550">
    <w:abstractNumId w:val="19"/>
  </w:num>
  <w:num w:numId="25" w16cid:durableId="192860839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32"/>
  </w:num>
  <w:num w:numId="27" w16cid:durableId="1286932813">
    <w:abstractNumId w:val="20"/>
  </w:num>
  <w:num w:numId="28" w16cid:durableId="2055230772">
    <w:abstractNumId w:val="10"/>
  </w:num>
  <w:num w:numId="29" w16cid:durableId="1248079746">
    <w:abstractNumId w:val="30"/>
  </w:num>
  <w:num w:numId="30" w16cid:durableId="605427020">
    <w:abstractNumId w:val="13"/>
  </w:num>
  <w:num w:numId="31" w16cid:durableId="554970131">
    <w:abstractNumId w:val="27"/>
  </w:num>
  <w:num w:numId="32" w16cid:durableId="377781304">
    <w:abstractNumId w:val="1"/>
  </w:num>
  <w:num w:numId="33" w16cid:durableId="283581663">
    <w:abstractNumId w:val="25"/>
  </w:num>
  <w:num w:numId="34" w16cid:durableId="2098480174">
    <w:abstractNumId w:val="26"/>
  </w:num>
  <w:num w:numId="35" w16cid:durableId="902562234">
    <w:abstractNumId w:val="21"/>
  </w:num>
  <w:num w:numId="36" w16cid:durableId="2101481797">
    <w:abstractNumId w:val="17"/>
  </w:num>
  <w:num w:numId="37" w16cid:durableId="1230307593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B4"/>
    <w:rsid w:val="000005ED"/>
    <w:rsid w:val="000007A2"/>
    <w:rsid w:val="0000080B"/>
    <w:rsid w:val="00000870"/>
    <w:rsid w:val="000008CB"/>
    <w:rsid w:val="00000A38"/>
    <w:rsid w:val="00000AA4"/>
    <w:rsid w:val="00000B50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3A"/>
    <w:rsid w:val="000034A6"/>
    <w:rsid w:val="00003651"/>
    <w:rsid w:val="000036BB"/>
    <w:rsid w:val="00003772"/>
    <w:rsid w:val="000038E0"/>
    <w:rsid w:val="00003922"/>
    <w:rsid w:val="00003987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033"/>
    <w:rsid w:val="0000535D"/>
    <w:rsid w:val="0000544C"/>
    <w:rsid w:val="00005746"/>
    <w:rsid w:val="000057E2"/>
    <w:rsid w:val="00005816"/>
    <w:rsid w:val="00005B82"/>
    <w:rsid w:val="00005D16"/>
    <w:rsid w:val="00005E67"/>
    <w:rsid w:val="00006356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64"/>
    <w:rsid w:val="00011FD3"/>
    <w:rsid w:val="000121A2"/>
    <w:rsid w:val="0001244B"/>
    <w:rsid w:val="0001247C"/>
    <w:rsid w:val="0001249C"/>
    <w:rsid w:val="00012528"/>
    <w:rsid w:val="00012724"/>
    <w:rsid w:val="00012937"/>
    <w:rsid w:val="000129AC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21"/>
    <w:rsid w:val="0001388F"/>
    <w:rsid w:val="00013B38"/>
    <w:rsid w:val="00013E1A"/>
    <w:rsid w:val="00014442"/>
    <w:rsid w:val="000149C6"/>
    <w:rsid w:val="00014A09"/>
    <w:rsid w:val="00014A54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9A4"/>
    <w:rsid w:val="00020B62"/>
    <w:rsid w:val="00020DB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B56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CA4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2B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2D0"/>
    <w:rsid w:val="000373D5"/>
    <w:rsid w:val="000375B1"/>
    <w:rsid w:val="00037798"/>
    <w:rsid w:val="0003793F"/>
    <w:rsid w:val="00037985"/>
    <w:rsid w:val="00037A58"/>
    <w:rsid w:val="00037A5C"/>
    <w:rsid w:val="00037A72"/>
    <w:rsid w:val="00037B04"/>
    <w:rsid w:val="00037B1A"/>
    <w:rsid w:val="00037CF6"/>
    <w:rsid w:val="00037D2A"/>
    <w:rsid w:val="00037EE9"/>
    <w:rsid w:val="00037F1A"/>
    <w:rsid w:val="0004022C"/>
    <w:rsid w:val="00040243"/>
    <w:rsid w:val="00040379"/>
    <w:rsid w:val="00040417"/>
    <w:rsid w:val="00040471"/>
    <w:rsid w:val="0004082A"/>
    <w:rsid w:val="00040AFD"/>
    <w:rsid w:val="00040C31"/>
    <w:rsid w:val="00040E1C"/>
    <w:rsid w:val="00041159"/>
    <w:rsid w:val="00041256"/>
    <w:rsid w:val="00041576"/>
    <w:rsid w:val="0004162C"/>
    <w:rsid w:val="00041684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63C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04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B8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642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4AD"/>
    <w:rsid w:val="00060649"/>
    <w:rsid w:val="0006085D"/>
    <w:rsid w:val="000608AD"/>
    <w:rsid w:val="00060908"/>
    <w:rsid w:val="00060A63"/>
    <w:rsid w:val="00060BCA"/>
    <w:rsid w:val="00060C8E"/>
    <w:rsid w:val="00061112"/>
    <w:rsid w:val="0006118E"/>
    <w:rsid w:val="00061324"/>
    <w:rsid w:val="0006151E"/>
    <w:rsid w:val="0006164F"/>
    <w:rsid w:val="0006180F"/>
    <w:rsid w:val="000619EA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D73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A4C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89B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539"/>
    <w:rsid w:val="0007679B"/>
    <w:rsid w:val="00076A91"/>
    <w:rsid w:val="0007717B"/>
    <w:rsid w:val="000772F9"/>
    <w:rsid w:val="00077520"/>
    <w:rsid w:val="0007765F"/>
    <w:rsid w:val="00077864"/>
    <w:rsid w:val="0007787C"/>
    <w:rsid w:val="000778FF"/>
    <w:rsid w:val="00077B28"/>
    <w:rsid w:val="00077BEA"/>
    <w:rsid w:val="00077D33"/>
    <w:rsid w:val="00080292"/>
    <w:rsid w:val="0008031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6CC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A6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6DF8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672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3BA"/>
    <w:rsid w:val="000C24BA"/>
    <w:rsid w:val="000C2640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3E42"/>
    <w:rsid w:val="000C433A"/>
    <w:rsid w:val="000C47AC"/>
    <w:rsid w:val="000C4E74"/>
    <w:rsid w:val="000C4F26"/>
    <w:rsid w:val="000C548C"/>
    <w:rsid w:val="000C5587"/>
    <w:rsid w:val="000C55D7"/>
    <w:rsid w:val="000C5677"/>
    <w:rsid w:val="000C56A4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49D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35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6C"/>
    <w:rsid w:val="000D6397"/>
    <w:rsid w:val="000D667F"/>
    <w:rsid w:val="000D6779"/>
    <w:rsid w:val="000D6D8E"/>
    <w:rsid w:val="000D7121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333"/>
    <w:rsid w:val="000E14DD"/>
    <w:rsid w:val="000E19EE"/>
    <w:rsid w:val="000E1A58"/>
    <w:rsid w:val="000E1ADF"/>
    <w:rsid w:val="000E1C29"/>
    <w:rsid w:val="000E1D28"/>
    <w:rsid w:val="000E1DDA"/>
    <w:rsid w:val="000E2039"/>
    <w:rsid w:val="000E2087"/>
    <w:rsid w:val="000E21B2"/>
    <w:rsid w:val="000E21DC"/>
    <w:rsid w:val="000E21FC"/>
    <w:rsid w:val="000E22A5"/>
    <w:rsid w:val="000E2606"/>
    <w:rsid w:val="000E2626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83"/>
    <w:rsid w:val="000E41EA"/>
    <w:rsid w:val="000E43FB"/>
    <w:rsid w:val="000E44F2"/>
    <w:rsid w:val="000E49CB"/>
    <w:rsid w:val="000E49D4"/>
    <w:rsid w:val="000E4BAC"/>
    <w:rsid w:val="000E4BD6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789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073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9FA"/>
    <w:rsid w:val="000F1A01"/>
    <w:rsid w:val="000F1A87"/>
    <w:rsid w:val="000F1BFB"/>
    <w:rsid w:val="000F1F5C"/>
    <w:rsid w:val="000F232A"/>
    <w:rsid w:val="000F2804"/>
    <w:rsid w:val="000F291C"/>
    <w:rsid w:val="000F29C8"/>
    <w:rsid w:val="000F2A0D"/>
    <w:rsid w:val="000F3114"/>
    <w:rsid w:val="000F31D4"/>
    <w:rsid w:val="000F33A5"/>
    <w:rsid w:val="000F33B6"/>
    <w:rsid w:val="000F356A"/>
    <w:rsid w:val="000F3633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64A"/>
    <w:rsid w:val="000F57A9"/>
    <w:rsid w:val="000F585C"/>
    <w:rsid w:val="000F587B"/>
    <w:rsid w:val="000F59CF"/>
    <w:rsid w:val="000F5CCD"/>
    <w:rsid w:val="000F604F"/>
    <w:rsid w:val="000F60D4"/>
    <w:rsid w:val="000F6235"/>
    <w:rsid w:val="000F6331"/>
    <w:rsid w:val="000F68A9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77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6F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84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DFE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143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22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5E"/>
    <w:rsid w:val="001203FF"/>
    <w:rsid w:val="0012079A"/>
    <w:rsid w:val="00120C73"/>
    <w:rsid w:val="00120E75"/>
    <w:rsid w:val="00121026"/>
    <w:rsid w:val="00121097"/>
    <w:rsid w:val="001210B1"/>
    <w:rsid w:val="00121317"/>
    <w:rsid w:val="001213CF"/>
    <w:rsid w:val="001216CD"/>
    <w:rsid w:val="00121724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2EDD"/>
    <w:rsid w:val="00123008"/>
    <w:rsid w:val="0012309C"/>
    <w:rsid w:val="0012339B"/>
    <w:rsid w:val="00123513"/>
    <w:rsid w:val="001236F8"/>
    <w:rsid w:val="0012384D"/>
    <w:rsid w:val="00123AE3"/>
    <w:rsid w:val="00123B00"/>
    <w:rsid w:val="00123D77"/>
    <w:rsid w:val="0012409B"/>
    <w:rsid w:val="001245F1"/>
    <w:rsid w:val="00124623"/>
    <w:rsid w:val="0012462A"/>
    <w:rsid w:val="00124704"/>
    <w:rsid w:val="00124A95"/>
    <w:rsid w:val="00124ADC"/>
    <w:rsid w:val="00124BFA"/>
    <w:rsid w:val="00125125"/>
    <w:rsid w:val="001252FE"/>
    <w:rsid w:val="00125792"/>
    <w:rsid w:val="001257AE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6F8E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982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B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563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A72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82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0D0"/>
    <w:rsid w:val="0016129F"/>
    <w:rsid w:val="001613EF"/>
    <w:rsid w:val="001615A1"/>
    <w:rsid w:val="001615CD"/>
    <w:rsid w:val="00161714"/>
    <w:rsid w:val="001619EF"/>
    <w:rsid w:val="00161C60"/>
    <w:rsid w:val="00162020"/>
    <w:rsid w:val="001620C9"/>
    <w:rsid w:val="00162212"/>
    <w:rsid w:val="00162261"/>
    <w:rsid w:val="0016246E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51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026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8B9"/>
    <w:rsid w:val="00172B1F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BF8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3AF"/>
    <w:rsid w:val="0017641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8C0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B20"/>
    <w:rsid w:val="00184CF7"/>
    <w:rsid w:val="00184E9B"/>
    <w:rsid w:val="001853B0"/>
    <w:rsid w:val="001853F3"/>
    <w:rsid w:val="001856AA"/>
    <w:rsid w:val="001857D0"/>
    <w:rsid w:val="00185818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C2A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58D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474"/>
    <w:rsid w:val="00196583"/>
    <w:rsid w:val="001965A3"/>
    <w:rsid w:val="0019667D"/>
    <w:rsid w:val="001967D1"/>
    <w:rsid w:val="00196860"/>
    <w:rsid w:val="00196889"/>
    <w:rsid w:val="001969CF"/>
    <w:rsid w:val="001969EE"/>
    <w:rsid w:val="00196A16"/>
    <w:rsid w:val="00196D9F"/>
    <w:rsid w:val="00196E1E"/>
    <w:rsid w:val="00197023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C06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2B6"/>
    <w:rsid w:val="001A230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DEA"/>
    <w:rsid w:val="001A4E1C"/>
    <w:rsid w:val="001A5159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6BC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15"/>
    <w:rsid w:val="001B3F94"/>
    <w:rsid w:val="001B4014"/>
    <w:rsid w:val="001B40A8"/>
    <w:rsid w:val="001B40C1"/>
    <w:rsid w:val="001B4212"/>
    <w:rsid w:val="001B4287"/>
    <w:rsid w:val="001B434B"/>
    <w:rsid w:val="001B4528"/>
    <w:rsid w:val="001B452F"/>
    <w:rsid w:val="001B45A2"/>
    <w:rsid w:val="001B472A"/>
    <w:rsid w:val="001B490D"/>
    <w:rsid w:val="001B4DED"/>
    <w:rsid w:val="001B4F27"/>
    <w:rsid w:val="001B5826"/>
    <w:rsid w:val="001B5AC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14"/>
    <w:rsid w:val="001B6487"/>
    <w:rsid w:val="001B6859"/>
    <w:rsid w:val="001B689C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39"/>
    <w:rsid w:val="001C1873"/>
    <w:rsid w:val="001C1B11"/>
    <w:rsid w:val="001C1D68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DA4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C47"/>
    <w:rsid w:val="001D0E2F"/>
    <w:rsid w:val="001D0F24"/>
    <w:rsid w:val="001D0FAD"/>
    <w:rsid w:val="001D103E"/>
    <w:rsid w:val="001D116D"/>
    <w:rsid w:val="001D11A0"/>
    <w:rsid w:val="001D1452"/>
    <w:rsid w:val="001D150E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07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9F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5C"/>
    <w:rsid w:val="001D6BEA"/>
    <w:rsid w:val="001D6D35"/>
    <w:rsid w:val="001D6DD4"/>
    <w:rsid w:val="001D6F2E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8A"/>
    <w:rsid w:val="001E0FBF"/>
    <w:rsid w:val="001E11A2"/>
    <w:rsid w:val="001E12C0"/>
    <w:rsid w:val="001E1360"/>
    <w:rsid w:val="001E1904"/>
    <w:rsid w:val="001E19CA"/>
    <w:rsid w:val="001E1C75"/>
    <w:rsid w:val="001E1DE1"/>
    <w:rsid w:val="001E1EB9"/>
    <w:rsid w:val="001E20EB"/>
    <w:rsid w:val="001E2114"/>
    <w:rsid w:val="001E21D4"/>
    <w:rsid w:val="001E239C"/>
    <w:rsid w:val="001E29CD"/>
    <w:rsid w:val="001E2A4C"/>
    <w:rsid w:val="001E2A4F"/>
    <w:rsid w:val="001E30AB"/>
    <w:rsid w:val="001E33E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EC6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62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3D94"/>
    <w:rsid w:val="001F3F50"/>
    <w:rsid w:val="001F41EF"/>
    <w:rsid w:val="001F42FD"/>
    <w:rsid w:val="001F463E"/>
    <w:rsid w:val="001F4728"/>
    <w:rsid w:val="001F4767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6B6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07F03"/>
    <w:rsid w:val="002100B3"/>
    <w:rsid w:val="002101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065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3CA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6A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0B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9B6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57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2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9DB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BF8"/>
    <w:rsid w:val="00234D33"/>
    <w:rsid w:val="002350C7"/>
    <w:rsid w:val="002353A9"/>
    <w:rsid w:val="002353BA"/>
    <w:rsid w:val="002353C7"/>
    <w:rsid w:val="00235652"/>
    <w:rsid w:val="002357CF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1C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92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0BF"/>
    <w:rsid w:val="00247148"/>
    <w:rsid w:val="0024733E"/>
    <w:rsid w:val="00247441"/>
    <w:rsid w:val="0024762D"/>
    <w:rsid w:val="00247942"/>
    <w:rsid w:val="00247C78"/>
    <w:rsid w:val="00250164"/>
    <w:rsid w:val="002503EE"/>
    <w:rsid w:val="00250469"/>
    <w:rsid w:val="002504BF"/>
    <w:rsid w:val="002504DF"/>
    <w:rsid w:val="00250713"/>
    <w:rsid w:val="00250828"/>
    <w:rsid w:val="002509CD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3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22D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4F50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9D6"/>
    <w:rsid w:val="00262EAC"/>
    <w:rsid w:val="0026303B"/>
    <w:rsid w:val="0026308A"/>
    <w:rsid w:val="00263128"/>
    <w:rsid w:val="00263157"/>
    <w:rsid w:val="0026337C"/>
    <w:rsid w:val="002633D7"/>
    <w:rsid w:val="0026378B"/>
    <w:rsid w:val="00263934"/>
    <w:rsid w:val="00263C74"/>
    <w:rsid w:val="00263C82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1F"/>
    <w:rsid w:val="0027263F"/>
    <w:rsid w:val="0027270B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A4"/>
    <w:rsid w:val="00273FF4"/>
    <w:rsid w:val="0027411C"/>
    <w:rsid w:val="00274263"/>
    <w:rsid w:val="00274341"/>
    <w:rsid w:val="0027468F"/>
    <w:rsid w:val="00274823"/>
    <w:rsid w:val="00274A01"/>
    <w:rsid w:val="00274A8C"/>
    <w:rsid w:val="00274BCE"/>
    <w:rsid w:val="00274BE9"/>
    <w:rsid w:val="00274E70"/>
    <w:rsid w:val="00274F6D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274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AB2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BA8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195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05F"/>
    <w:rsid w:val="002A1254"/>
    <w:rsid w:val="002A1295"/>
    <w:rsid w:val="002A130B"/>
    <w:rsid w:val="002A134E"/>
    <w:rsid w:val="002A1611"/>
    <w:rsid w:val="002A17E0"/>
    <w:rsid w:val="002A17F9"/>
    <w:rsid w:val="002A18F3"/>
    <w:rsid w:val="002A1BF7"/>
    <w:rsid w:val="002A1D85"/>
    <w:rsid w:val="002A2076"/>
    <w:rsid w:val="002A2143"/>
    <w:rsid w:val="002A21E2"/>
    <w:rsid w:val="002A230A"/>
    <w:rsid w:val="002A2A27"/>
    <w:rsid w:val="002A2D0E"/>
    <w:rsid w:val="002A2E82"/>
    <w:rsid w:val="002A3068"/>
    <w:rsid w:val="002A30A3"/>
    <w:rsid w:val="002A30AD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4E9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493"/>
    <w:rsid w:val="002A55A8"/>
    <w:rsid w:val="002A5770"/>
    <w:rsid w:val="002A577B"/>
    <w:rsid w:val="002A5807"/>
    <w:rsid w:val="002A58CC"/>
    <w:rsid w:val="002A5958"/>
    <w:rsid w:val="002A5A2F"/>
    <w:rsid w:val="002A5BB6"/>
    <w:rsid w:val="002A5BE1"/>
    <w:rsid w:val="002A5EA5"/>
    <w:rsid w:val="002A6004"/>
    <w:rsid w:val="002A60C3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0ED3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C19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B7E0C"/>
    <w:rsid w:val="002C00E1"/>
    <w:rsid w:val="002C028C"/>
    <w:rsid w:val="002C0292"/>
    <w:rsid w:val="002C052F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026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4FBB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01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46E"/>
    <w:rsid w:val="002D7503"/>
    <w:rsid w:val="002D7572"/>
    <w:rsid w:val="002D775D"/>
    <w:rsid w:val="002D77F0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506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3FCF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1A6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19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5F6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782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8DE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187"/>
    <w:rsid w:val="0030722E"/>
    <w:rsid w:val="003073D1"/>
    <w:rsid w:val="00307430"/>
    <w:rsid w:val="003074E0"/>
    <w:rsid w:val="00307801"/>
    <w:rsid w:val="00307AFB"/>
    <w:rsid w:val="00307B28"/>
    <w:rsid w:val="00307CE3"/>
    <w:rsid w:val="00307CF5"/>
    <w:rsid w:val="00307D09"/>
    <w:rsid w:val="00307D5D"/>
    <w:rsid w:val="00307E9F"/>
    <w:rsid w:val="00307EDD"/>
    <w:rsid w:val="00307EE0"/>
    <w:rsid w:val="00307FE8"/>
    <w:rsid w:val="00310178"/>
    <w:rsid w:val="0031024E"/>
    <w:rsid w:val="003107B6"/>
    <w:rsid w:val="00310832"/>
    <w:rsid w:val="00310A1B"/>
    <w:rsid w:val="00310AB0"/>
    <w:rsid w:val="00310E49"/>
    <w:rsid w:val="00310F74"/>
    <w:rsid w:val="003111DB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BED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055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6FE3"/>
    <w:rsid w:val="00327107"/>
    <w:rsid w:val="00327119"/>
    <w:rsid w:val="003271AC"/>
    <w:rsid w:val="003271F2"/>
    <w:rsid w:val="00327367"/>
    <w:rsid w:val="003273C5"/>
    <w:rsid w:val="003273E8"/>
    <w:rsid w:val="003274BB"/>
    <w:rsid w:val="003276C1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04F"/>
    <w:rsid w:val="00334064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025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4BB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DD8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1E6"/>
    <w:rsid w:val="0034431D"/>
    <w:rsid w:val="00344396"/>
    <w:rsid w:val="003443DA"/>
    <w:rsid w:val="00344567"/>
    <w:rsid w:val="00344735"/>
    <w:rsid w:val="00344B2A"/>
    <w:rsid w:val="00344D02"/>
    <w:rsid w:val="00344DD6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3A"/>
    <w:rsid w:val="0034788B"/>
    <w:rsid w:val="003479CC"/>
    <w:rsid w:val="00347D18"/>
    <w:rsid w:val="00347D53"/>
    <w:rsid w:val="00347D85"/>
    <w:rsid w:val="00347EB1"/>
    <w:rsid w:val="003504A2"/>
    <w:rsid w:val="00350512"/>
    <w:rsid w:val="00350783"/>
    <w:rsid w:val="00350BD0"/>
    <w:rsid w:val="00350DC8"/>
    <w:rsid w:val="00350E5D"/>
    <w:rsid w:val="00350F49"/>
    <w:rsid w:val="00351242"/>
    <w:rsid w:val="003516A5"/>
    <w:rsid w:val="003516BF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715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5"/>
    <w:rsid w:val="00355C8C"/>
    <w:rsid w:val="00355CB8"/>
    <w:rsid w:val="00355D16"/>
    <w:rsid w:val="00356739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9C2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C21"/>
    <w:rsid w:val="00364D28"/>
    <w:rsid w:val="00364DB5"/>
    <w:rsid w:val="00364ED8"/>
    <w:rsid w:val="00364FAE"/>
    <w:rsid w:val="003657F5"/>
    <w:rsid w:val="003658C6"/>
    <w:rsid w:val="00365A93"/>
    <w:rsid w:val="00365B7F"/>
    <w:rsid w:val="00365CA5"/>
    <w:rsid w:val="00365EA6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771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516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AFD"/>
    <w:rsid w:val="00377B26"/>
    <w:rsid w:val="00377B81"/>
    <w:rsid w:val="00377BAE"/>
    <w:rsid w:val="00377BB9"/>
    <w:rsid w:val="00377C8F"/>
    <w:rsid w:val="00380048"/>
    <w:rsid w:val="00380248"/>
    <w:rsid w:val="0038030A"/>
    <w:rsid w:val="00380757"/>
    <w:rsid w:val="0038089F"/>
    <w:rsid w:val="00380936"/>
    <w:rsid w:val="00380B15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3DCB"/>
    <w:rsid w:val="00384057"/>
    <w:rsid w:val="003840EB"/>
    <w:rsid w:val="0038454F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940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08"/>
    <w:rsid w:val="0039088A"/>
    <w:rsid w:val="00390B4B"/>
    <w:rsid w:val="00390B4D"/>
    <w:rsid w:val="00390C4C"/>
    <w:rsid w:val="00390CAD"/>
    <w:rsid w:val="00390CE2"/>
    <w:rsid w:val="00390E65"/>
    <w:rsid w:val="00391219"/>
    <w:rsid w:val="0039128F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484"/>
    <w:rsid w:val="0039353C"/>
    <w:rsid w:val="00393740"/>
    <w:rsid w:val="00393873"/>
    <w:rsid w:val="0039399D"/>
    <w:rsid w:val="00393D4C"/>
    <w:rsid w:val="00393EC1"/>
    <w:rsid w:val="00393F53"/>
    <w:rsid w:val="00394019"/>
    <w:rsid w:val="003941B0"/>
    <w:rsid w:val="003944C7"/>
    <w:rsid w:val="00394AD0"/>
    <w:rsid w:val="00394D4B"/>
    <w:rsid w:val="00394E2F"/>
    <w:rsid w:val="00395431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E67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517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1C2"/>
    <w:rsid w:val="003A78E0"/>
    <w:rsid w:val="003A7DE8"/>
    <w:rsid w:val="003B001A"/>
    <w:rsid w:val="003B0114"/>
    <w:rsid w:val="003B06A5"/>
    <w:rsid w:val="003B073D"/>
    <w:rsid w:val="003B0911"/>
    <w:rsid w:val="003B0EB9"/>
    <w:rsid w:val="003B0EF6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4F5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DA5"/>
    <w:rsid w:val="003B4E8C"/>
    <w:rsid w:val="003B4F0A"/>
    <w:rsid w:val="003B4F0B"/>
    <w:rsid w:val="003B4F6B"/>
    <w:rsid w:val="003B4FA3"/>
    <w:rsid w:val="003B5029"/>
    <w:rsid w:val="003B515F"/>
    <w:rsid w:val="003B5345"/>
    <w:rsid w:val="003B5398"/>
    <w:rsid w:val="003B551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A9A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ACB"/>
    <w:rsid w:val="003B7BB8"/>
    <w:rsid w:val="003C0042"/>
    <w:rsid w:val="003C010A"/>
    <w:rsid w:val="003C033B"/>
    <w:rsid w:val="003C037C"/>
    <w:rsid w:val="003C048E"/>
    <w:rsid w:val="003C04BF"/>
    <w:rsid w:val="003C04E0"/>
    <w:rsid w:val="003C0A02"/>
    <w:rsid w:val="003C0BAC"/>
    <w:rsid w:val="003C10B6"/>
    <w:rsid w:val="003C12DC"/>
    <w:rsid w:val="003C151E"/>
    <w:rsid w:val="003C1616"/>
    <w:rsid w:val="003C16C3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43"/>
    <w:rsid w:val="003C406D"/>
    <w:rsid w:val="003C40A6"/>
    <w:rsid w:val="003C41A9"/>
    <w:rsid w:val="003C4288"/>
    <w:rsid w:val="003C4331"/>
    <w:rsid w:val="003C43FC"/>
    <w:rsid w:val="003C455A"/>
    <w:rsid w:val="003C45E9"/>
    <w:rsid w:val="003C4623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0965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E8F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1CF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BA6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627"/>
    <w:rsid w:val="003E0747"/>
    <w:rsid w:val="003E082C"/>
    <w:rsid w:val="003E0B8C"/>
    <w:rsid w:val="003E11D3"/>
    <w:rsid w:val="003E1280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3F0C"/>
    <w:rsid w:val="003E4069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4DF8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ADF"/>
    <w:rsid w:val="003E7B7A"/>
    <w:rsid w:val="003E7D5D"/>
    <w:rsid w:val="003E7F6C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1E3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1F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764"/>
    <w:rsid w:val="0040085A"/>
    <w:rsid w:val="004009FE"/>
    <w:rsid w:val="00400CA9"/>
    <w:rsid w:val="0040153A"/>
    <w:rsid w:val="00401693"/>
    <w:rsid w:val="0040169C"/>
    <w:rsid w:val="00401741"/>
    <w:rsid w:val="00401910"/>
    <w:rsid w:val="00401BF1"/>
    <w:rsid w:val="00401E7E"/>
    <w:rsid w:val="00401EE8"/>
    <w:rsid w:val="00401F98"/>
    <w:rsid w:val="00401FDF"/>
    <w:rsid w:val="00402016"/>
    <w:rsid w:val="004020F3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C5A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2D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067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BC1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E2D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1FC"/>
    <w:rsid w:val="00430364"/>
    <w:rsid w:val="00430574"/>
    <w:rsid w:val="0043074B"/>
    <w:rsid w:val="00430886"/>
    <w:rsid w:val="00430966"/>
    <w:rsid w:val="00430BC2"/>
    <w:rsid w:val="00430CF5"/>
    <w:rsid w:val="00430FA8"/>
    <w:rsid w:val="0043104D"/>
    <w:rsid w:val="0043117C"/>
    <w:rsid w:val="0043128F"/>
    <w:rsid w:val="00431326"/>
    <w:rsid w:val="0043140D"/>
    <w:rsid w:val="00431438"/>
    <w:rsid w:val="004316B1"/>
    <w:rsid w:val="0043176A"/>
    <w:rsid w:val="004317A7"/>
    <w:rsid w:val="00431A24"/>
    <w:rsid w:val="00431AA9"/>
    <w:rsid w:val="00431D60"/>
    <w:rsid w:val="0043218A"/>
    <w:rsid w:val="004323A8"/>
    <w:rsid w:val="00432505"/>
    <w:rsid w:val="00432B1E"/>
    <w:rsid w:val="00432D20"/>
    <w:rsid w:val="00432F59"/>
    <w:rsid w:val="00432F6D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5D47"/>
    <w:rsid w:val="00436052"/>
    <w:rsid w:val="00436229"/>
    <w:rsid w:val="0043628C"/>
    <w:rsid w:val="004362E9"/>
    <w:rsid w:val="00436338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BBA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A13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D95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8C7"/>
    <w:rsid w:val="00447E99"/>
    <w:rsid w:val="00447F15"/>
    <w:rsid w:val="004500CB"/>
    <w:rsid w:val="00450246"/>
    <w:rsid w:val="00450467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70"/>
    <w:rsid w:val="004527C3"/>
    <w:rsid w:val="0045299D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B24"/>
    <w:rsid w:val="00453DD3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CB3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2D2"/>
    <w:rsid w:val="00460343"/>
    <w:rsid w:val="004603C4"/>
    <w:rsid w:val="00460532"/>
    <w:rsid w:val="0046054A"/>
    <w:rsid w:val="004606D5"/>
    <w:rsid w:val="004607F3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2A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D4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2D7F"/>
    <w:rsid w:val="00483200"/>
    <w:rsid w:val="0048356E"/>
    <w:rsid w:val="00483834"/>
    <w:rsid w:val="004838ED"/>
    <w:rsid w:val="0048399E"/>
    <w:rsid w:val="00483CB7"/>
    <w:rsid w:val="00483F6B"/>
    <w:rsid w:val="004841C3"/>
    <w:rsid w:val="00484343"/>
    <w:rsid w:val="004843CA"/>
    <w:rsid w:val="00484613"/>
    <w:rsid w:val="004846E7"/>
    <w:rsid w:val="004848C6"/>
    <w:rsid w:val="004848CB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33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18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B6F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2AA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3D72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005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1B1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7F1"/>
    <w:rsid w:val="004B2B31"/>
    <w:rsid w:val="004B2CB5"/>
    <w:rsid w:val="004B2D90"/>
    <w:rsid w:val="004B2E21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234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099"/>
    <w:rsid w:val="004C049E"/>
    <w:rsid w:val="004C0654"/>
    <w:rsid w:val="004C07D3"/>
    <w:rsid w:val="004C07DF"/>
    <w:rsid w:val="004C093F"/>
    <w:rsid w:val="004C0B36"/>
    <w:rsid w:val="004C0BF6"/>
    <w:rsid w:val="004C0C52"/>
    <w:rsid w:val="004C0EB7"/>
    <w:rsid w:val="004C0F59"/>
    <w:rsid w:val="004C12A9"/>
    <w:rsid w:val="004C13FC"/>
    <w:rsid w:val="004C19A5"/>
    <w:rsid w:val="004C1C1D"/>
    <w:rsid w:val="004C1C6D"/>
    <w:rsid w:val="004C1D74"/>
    <w:rsid w:val="004C1F4C"/>
    <w:rsid w:val="004C1FF4"/>
    <w:rsid w:val="004C20C3"/>
    <w:rsid w:val="004C210B"/>
    <w:rsid w:val="004C2206"/>
    <w:rsid w:val="004C22ED"/>
    <w:rsid w:val="004C2499"/>
    <w:rsid w:val="004C2777"/>
    <w:rsid w:val="004C2B7F"/>
    <w:rsid w:val="004C2F06"/>
    <w:rsid w:val="004C2F78"/>
    <w:rsid w:val="004C33FD"/>
    <w:rsid w:val="004C34F6"/>
    <w:rsid w:val="004C37B7"/>
    <w:rsid w:val="004C37C6"/>
    <w:rsid w:val="004C38B7"/>
    <w:rsid w:val="004C396E"/>
    <w:rsid w:val="004C3A8A"/>
    <w:rsid w:val="004C3D92"/>
    <w:rsid w:val="004C3EE2"/>
    <w:rsid w:val="004C40A5"/>
    <w:rsid w:val="004C40BF"/>
    <w:rsid w:val="004C4186"/>
    <w:rsid w:val="004C4198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493"/>
    <w:rsid w:val="004C5614"/>
    <w:rsid w:val="004C58C0"/>
    <w:rsid w:val="004C5A0B"/>
    <w:rsid w:val="004C5F06"/>
    <w:rsid w:val="004C5FA1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18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427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52"/>
    <w:rsid w:val="004D63B9"/>
    <w:rsid w:val="004D6588"/>
    <w:rsid w:val="004D659F"/>
    <w:rsid w:val="004D6664"/>
    <w:rsid w:val="004D676A"/>
    <w:rsid w:val="004D67E4"/>
    <w:rsid w:val="004D6866"/>
    <w:rsid w:val="004D6952"/>
    <w:rsid w:val="004D6999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BA5"/>
    <w:rsid w:val="004E4C0C"/>
    <w:rsid w:val="004E4C8F"/>
    <w:rsid w:val="004E505F"/>
    <w:rsid w:val="004E5097"/>
    <w:rsid w:val="004E51D1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28F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C3F"/>
    <w:rsid w:val="004F3D20"/>
    <w:rsid w:val="004F3F25"/>
    <w:rsid w:val="004F405D"/>
    <w:rsid w:val="004F40FA"/>
    <w:rsid w:val="004F4155"/>
    <w:rsid w:val="004F430D"/>
    <w:rsid w:val="004F443F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8B1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9"/>
    <w:rsid w:val="004F69FA"/>
    <w:rsid w:val="004F6A44"/>
    <w:rsid w:val="004F6AE1"/>
    <w:rsid w:val="004F6B8A"/>
    <w:rsid w:val="004F6FB2"/>
    <w:rsid w:val="004F706A"/>
    <w:rsid w:val="004F71BD"/>
    <w:rsid w:val="004F7262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60E"/>
    <w:rsid w:val="00501966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650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07D9E"/>
    <w:rsid w:val="0051001F"/>
    <w:rsid w:val="0051016F"/>
    <w:rsid w:val="005108B4"/>
    <w:rsid w:val="005108C8"/>
    <w:rsid w:val="00510AE0"/>
    <w:rsid w:val="00510C98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D34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04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67"/>
    <w:rsid w:val="00520092"/>
    <w:rsid w:val="00520229"/>
    <w:rsid w:val="0052026E"/>
    <w:rsid w:val="0052035F"/>
    <w:rsid w:val="00520466"/>
    <w:rsid w:val="00520653"/>
    <w:rsid w:val="00520993"/>
    <w:rsid w:val="00520AC4"/>
    <w:rsid w:val="00520C6F"/>
    <w:rsid w:val="00520DA5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5A2"/>
    <w:rsid w:val="005247AF"/>
    <w:rsid w:val="00524AA4"/>
    <w:rsid w:val="00524C7D"/>
    <w:rsid w:val="00525019"/>
    <w:rsid w:val="00525094"/>
    <w:rsid w:val="00525187"/>
    <w:rsid w:val="005251D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EF8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BB9"/>
    <w:rsid w:val="00527CCF"/>
    <w:rsid w:val="00527E43"/>
    <w:rsid w:val="005300D8"/>
    <w:rsid w:val="005302F1"/>
    <w:rsid w:val="005303C6"/>
    <w:rsid w:val="0053047D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D50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D1D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5C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C7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8CC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183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AC5"/>
    <w:rsid w:val="00553C88"/>
    <w:rsid w:val="00553C95"/>
    <w:rsid w:val="00553CAB"/>
    <w:rsid w:val="00553D54"/>
    <w:rsid w:val="00553DD5"/>
    <w:rsid w:val="00553EDE"/>
    <w:rsid w:val="005540B7"/>
    <w:rsid w:val="0055421A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6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CDC"/>
    <w:rsid w:val="00562D3F"/>
    <w:rsid w:val="00562E7A"/>
    <w:rsid w:val="005630A0"/>
    <w:rsid w:val="005631F7"/>
    <w:rsid w:val="0056325A"/>
    <w:rsid w:val="0056326A"/>
    <w:rsid w:val="005634E0"/>
    <w:rsid w:val="00563622"/>
    <w:rsid w:val="00563674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3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1DF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65"/>
    <w:rsid w:val="005740BC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2E1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6E55"/>
    <w:rsid w:val="00577168"/>
    <w:rsid w:val="005771DC"/>
    <w:rsid w:val="0057729A"/>
    <w:rsid w:val="005773FD"/>
    <w:rsid w:val="005774FE"/>
    <w:rsid w:val="00577A14"/>
    <w:rsid w:val="00577A16"/>
    <w:rsid w:val="00577B1D"/>
    <w:rsid w:val="00577B89"/>
    <w:rsid w:val="00577BCE"/>
    <w:rsid w:val="00577CB1"/>
    <w:rsid w:val="00577F05"/>
    <w:rsid w:val="0058000D"/>
    <w:rsid w:val="0058003B"/>
    <w:rsid w:val="005802CB"/>
    <w:rsid w:val="00580561"/>
    <w:rsid w:val="0058058F"/>
    <w:rsid w:val="005808FB"/>
    <w:rsid w:val="00580BC4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5F37"/>
    <w:rsid w:val="0058629C"/>
    <w:rsid w:val="005862CE"/>
    <w:rsid w:val="0058655B"/>
    <w:rsid w:val="005865FF"/>
    <w:rsid w:val="005866AF"/>
    <w:rsid w:val="005866C1"/>
    <w:rsid w:val="00586762"/>
    <w:rsid w:val="00586788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786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4B"/>
    <w:rsid w:val="0059159D"/>
    <w:rsid w:val="00591917"/>
    <w:rsid w:val="00591A22"/>
    <w:rsid w:val="00591A97"/>
    <w:rsid w:val="00591B07"/>
    <w:rsid w:val="00591B55"/>
    <w:rsid w:val="00591BD1"/>
    <w:rsid w:val="00591F9B"/>
    <w:rsid w:val="0059223A"/>
    <w:rsid w:val="00592364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9CA"/>
    <w:rsid w:val="00594AF7"/>
    <w:rsid w:val="005950DC"/>
    <w:rsid w:val="005951FC"/>
    <w:rsid w:val="0059564E"/>
    <w:rsid w:val="005958A7"/>
    <w:rsid w:val="00595BEA"/>
    <w:rsid w:val="00595C19"/>
    <w:rsid w:val="00595DCA"/>
    <w:rsid w:val="00596845"/>
    <w:rsid w:val="0059696A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2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2DA7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9F"/>
    <w:rsid w:val="005A6CD8"/>
    <w:rsid w:val="005A6D5F"/>
    <w:rsid w:val="005A6DB9"/>
    <w:rsid w:val="005A6FB9"/>
    <w:rsid w:val="005A6FE0"/>
    <w:rsid w:val="005A7182"/>
    <w:rsid w:val="005A71B0"/>
    <w:rsid w:val="005A7236"/>
    <w:rsid w:val="005A7395"/>
    <w:rsid w:val="005A776A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1D17"/>
    <w:rsid w:val="005B240E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DAA"/>
    <w:rsid w:val="005B4E99"/>
    <w:rsid w:val="005B515E"/>
    <w:rsid w:val="005B52A2"/>
    <w:rsid w:val="005B563A"/>
    <w:rsid w:val="005B56CE"/>
    <w:rsid w:val="005B5700"/>
    <w:rsid w:val="005B5A35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57C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03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01E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7E1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19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6F4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DDE"/>
    <w:rsid w:val="005D6EAC"/>
    <w:rsid w:val="005D6F4B"/>
    <w:rsid w:val="005D6FE4"/>
    <w:rsid w:val="005D702A"/>
    <w:rsid w:val="005D72DF"/>
    <w:rsid w:val="005D73B9"/>
    <w:rsid w:val="005D75E9"/>
    <w:rsid w:val="005D79D8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40A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4F7E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D5E"/>
    <w:rsid w:val="005E7E15"/>
    <w:rsid w:val="005E7E4C"/>
    <w:rsid w:val="005E7EB3"/>
    <w:rsid w:val="005F025E"/>
    <w:rsid w:val="005F0434"/>
    <w:rsid w:val="005F052B"/>
    <w:rsid w:val="005F07E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361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2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3FD0"/>
    <w:rsid w:val="005F41EA"/>
    <w:rsid w:val="005F4258"/>
    <w:rsid w:val="005F428E"/>
    <w:rsid w:val="005F4388"/>
    <w:rsid w:val="005F44CA"/>
    <w:rsid w:val="005F4642"/>
    <w:rsid w:val="005F4662"/>
    <w:rsid w:val="005F47D5"/>
    <w:rsid w:val="005F487E"/>
    <w:rsid w:val="005F4B3B"/>
    <w:rsid w:val="005F4D09"/>
    <w:rsid w:val="005F4EB9"/>
    <w:rsid w:val="005F5292"/>
    <w:rsid w:val="005F545D"/>
    <w:rsid w:val="005F557F"/>
    <w:rsid w:val="005F5657"/>
    <w:rsid w:val="005F56C0"/>
    <w:rsid w:val="005F57DB"/>
    <w:rsid w:val="005F5BF4"/>
    <w:rsid w:val="005F5CB6"/>
    <w:rsid w:val="005F5EDD"/>
    <w:rsid w:val="005F6057"/>
    <w:rsid w:val="005F6445"/>
    <w:rsid w:val="005F6493"/>
    <w:rsid w:val="005F6554"/>
    <w:rsid w:val="005F6785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4A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2DD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4FEC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056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1C1"/>
    <w:rsid w:val="0062228D"/>
    <w:rsid w:val="006222F3"/>
    <w:rsid w:val="006224B8"/>
    <w:rsid w:val="0062261D"/>
    <w:rsid w:val="00622B36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7B"/>
    <w:rsid w:val="00624984"/>
    <w:rsid w:val="00624A00"/>
    <w:rsid w:val="00624CE9"/>
    <w:rsid w:val="00624DC6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C9C"/>
    <w:rsid w:val="00641D33"/>
    <w:rsid w:val="00641D63"/>
    <w:rsid w:val="00641E0E"/>
    <w:rsid w:val="00641E20"/>
    <w:rsid w:val="0064224E"/>
    <w:rsid w:val="00642404"/>
    <w:rsid w:val="00642507"/>
    <w:rsid w:val="00642585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0F30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0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CF2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69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195"/>
    <w:rsid w:val="00672247"/>
    <w:rsid w:val="0067278A"/>
    <w:rsid w:val="00672838"/>
    <w:rsid w:val="00672B27"/>
    <w:rsid w:val="00672C28"/>
    <w:rsid w:val="00672DA6"/>
    <w:rsid w:val="00672E00"/>
    <w:rsid w:val="00672EBB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BB7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1F4"/>
    <w:rsid w:val="0067646D"/>
    <w:rsid w:val="00676585"/>
    <w:rsid w:val="00676647"/>
    <w:rsid w:val="00676690"/>
    <w:rsid w:val="006766CC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E65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0FC"/>
    <w:rsid w:val="006836CC"/>
    <w:rsid w:val="006837B2"/>
    <w:rsid w:val="006837E9"/>
    <w:rsid w:val="006838CC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87ACB"/>
    <w:rsid w:val="00690019"/>
    <w:rsid w:val="00690120"/>
    <w:rsid w:val="00690248"/>
    <w:rsid w:val="006903B2"/>
    <w:rsid w:val="00690432"/>
    <w:rsid w:val="006905B7"/>
    <w:rsid w:val="00690832"/>
    <w:rsid w:val="00690CDA"/>
    <w:rsid w:val="00690D28"/>
    <w:rsid w:val="00690F4D"/>
    <w:rsid w:val="00690FE9"/>
    <w:rsid w:val="00690FF2"/>
    <w:rsid w:val="00691033"/>
    <w:rsid w:val="00691601"/>
    <w:rsid w:val="00691646"/>
    <w:rsid w:val="006916F5"/>
    <w:rsid w:val="006918FA"/>
    <w:rsid w:val="00691999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2EFB"/>
    <w:rsid w:val="0069323C"/>
    <w:rsid w:val="006932EB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5E7"/>
    <w:rsid w:val="00695696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698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DA4"/>
    <w:rsid w:val="006A2E71"/>
    <w:rsid w:val="006A2F60"/>
    <w:rsid w:val="006A302A"/>
    <w:rsid w:val="006A30CF"/>
    <w:rsid w:val="006A314E"/>
    <w:rsid w:val="006A320F"/>
    <w:rsid w:val="006A3267"/>
    <w:rsid w:val="006A3408"/>
    <w:rsid w:val="006A34F1"/>
    <w:rsid w:val="006A3610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1EA"/>
    <w:rsid w:val="006B22D3"/>
    <w:rsid w:val="006B2423"/>
    <w:rsid w:val="006B270D"/>
    <w:rsid w:val="006B27F7"/>
    <w:rsid w:val="006B2873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508"/>
    <w:rsid w:val="006B479F"/>
    <w:rsid w:val="006B4826"/>
    <w:rsid w:val="006B4A43"/>
    <w:rsid w:val="006B4CC1"/>
    <w:rsid w:val="006B4EC7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72D"/>
    <w:rsid w:val="006B69C5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7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1F56"/>
    <w:rsid w:val="006C1F73"/>
    <w:rsid w:val="006C2130"/>
    <w:rsid w:val="006C242D"/>
    <w:rsid w:val="006C24D9"/>
    <w:rsid w:val="006C295C"/>
    <w:rsid w:val="006C2A4A"/>
    <w:rsid w:val="006C2AB4"/>
    <w:rsid w:val="006C2B6C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CF2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60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52F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0CB"/>
    <w:rsid w:val="006D5367"/>
    <w:rsid w:val="006D53D5"/>
    <w:rsid w:val="006D5429"/>
    <w:rsid w:val="006D542A"/>
    <w:rsid w:val="006D54EF"/>
    <w:rsid w:val="006D5C60"/>
    <w:rsid w:val="006D5EF7"/>
    <w:rsid w:val="006D5F12"/>
    <w:rsid w:val="006D5FFF"/>
    <w:rsid w:val="006D60D3"/>
    <w:rsid w:val="006D6104"/>
    <w:rsid w:val="006D6124"/>
    <w:rsid w:val="006D6405"/>
    <w:rsid w:val="006D644E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432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19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9F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6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A96"/>
    <w:rsid w:val="00704B5A"/>
    <w:rsid w:val="00704BF7"/>
    <w:rsid w:val="0070503D"/>
    <w:rsid w:val="007050E0"/>
    <w:rsid w:val="0070544A"/>
    <w:rsid w:val="0070549A"/>
    <w:rsid w:val="0070555D"/>
    <w:rsid w:val="00705993"/>
    <w:rsid w:val="007059AA"/>
    <w:rsid w:val="00705B6E"/>
    <w:rsid w:val="00705C9A"/>
    <w:rsid w:val="00705CC1"/>
    <w:rsid w:val="00705ED0"/>
    <w:rsid w:val="00705EDA"/>
    <w:rsid w:val="00705F69"/>
    <w:rsid w:val="00706143"/>
    <w:rsid w:val="007061C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1F3B"/>
    <w:rsid w:val="00711FB7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14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14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69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06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2B6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0D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703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698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5F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2B14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38"/>
    <w:rsid w:val="00744F42"/>
    <w:rsid w:val="00744FC5"/>
    <w:rsid w:val="00745068"/>
    <w:rsid w:val="00745092"/>
    <w:rsid w:val="0074518D"/>
    <w:rsid w:val="0074540E"/>
    <w:rsid w:val="007454B5"/>
    <w:rsid w:val="00745654"/>
    <w:rsid w:val="00745888"/>
    <w:rsid w:val="00745A31"/>
    <w:rsid w:val="00745D39"/>
    <w:rsid w:val="00745D4A"/>
    <w:rsid w:val="00746030"/>
    <w:rsid w:val="00746050"/>
    <w:rsid w:val="007461A3"/>
    <w:rsid w:val="007461C2"/>
    <w:rsid w:val="007462D0"/>
    <w:rsid w:val="0074631B"/>
    <w:rsid w:val="0074636A"/>
    <w:rsid w:val="00746449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12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AB3"/>
    <w:rsid w:val="00753C31"/>
    <w:rsid w:val="00753D06"/>
    <w:rsid w:val="00753E21"/>
    <w:rsid w:val="007540FB"/>
    <w:rsid w:val="00754689"/>
    <w:rsid w:val="007549BC"/>
    <w:rsid w:val="00754A54"/>
    <w:rsid w:val="00754B2B"/>
    <w:rsid w:val="00754BE9"/>
    <w:rsid w:val="00754C2E"/>
    <w:rsid w:val="0075515F"/>
    <w:rsid w:val="0075523C"/>
    <w:rsid w:val="00755287"/>
    <w:rsid w:val="00755389"/>
    <w:rsid w:val="007554A3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57E09"/>
    <w:rsid w:val="00760258"/>
    <w:rsid w:val="0076025A"/>
    <w:rsid w:val="007602E7"/>
    <w:rsid w:val="0076039A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31F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67FE3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5B8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9"/>
    <w:rsid w:val="0078259D"/>
    <w:rsid w:val="0078285C"/>
    <w:rsid w:val="007829D9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372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40F"/>
    <w:rsid w:val="007915C9"/>
    <w:rsid w:val="007915F8"/>
    <w:rsid w:val="00791665"/>
    <w:rsid w:val="00791A37"/>
    <w:rsid w:val="00791AA2"/>
    <w:rsid w:val="00791B11"/>
    <w:rsid w:val="00791C5C"/>
    <w:rsid w:val="00791DAF"/>
    <w:rsid w:val="00792105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B34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649"/>
    <w:rsid w:val="00795A91"/>
    <w:rsid w:val="00795BA6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2D5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32"/>
    <w:rsid w:val="007A029A"/>
    <w:rsid w:val="007A02C1"/>
    <w:rsid w:val="007A03DB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63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2EE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85E"/>
    <w:rsid w:val="007B196E"/>
    <w:rsid w:val="007B1973"/>
    <w:rsid w:val="007B1B18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5C"/>
    <w:rsid w:val="007B3A65"/>
    <w:rsid w:val="007B3BD7"/>
    <w:rsid w:val="007B3DAB"/>
    <w:rsid w:val="007B3E85"/>
    <w:rsid w:val="007B3FBF"/>
    <w:rsid w:val="007B3FDA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5AE"/>
    <w:rsid w:val="007B5693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AC8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D07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C93"/>
    <w:rsid w:val="007C1E7B"/>
    <w:rsid w:val="007C1FBE"/>
    <w:rsid w:val="007C213A"/>
    <w:rsid w:val="007C2342"/>
    <w:rsid w:val="007C2396"/>
    <w:rsid w:val="007C2418"/>
    <w:rsid w:val="007C2420"/>
    <w:rsid w:val="007C27CA"/>
    <w:rsid w:val="007C2811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5D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5D7"/>
    <w:rsid w:val="007C7770"/>
    <w:rsid w:val="007C7909"/>
    <w:rsid w:val="007C7ACC"/>
    <w:rsid w:val="007C7C08"/>
    <w:rsid w:val="007C7C91"/>
    <w:rsid w:val="007C7DA5"/>
    <w:rsid w:val="007C7F9F"/>
    <w:rsid w:val="007C7FF8"/>
    <w:rsid w:val="007D0042"/>
    <w:rsid w:val="007D0081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406"/>
    <w:rsid w:val="007D18E1"/>
    <w:rsid w:val="007D1A96"/>
    <w:rsid w:val="007D1FD3"/>
    <w:rsid w:val="007D1FEC"/>
    <w:rsid w:val="007D200D"/>
    <w:rsid w:val="007D2496"/>
    <w:rsid w:val="007D2635"/>
    <w:rsid w:val="007D27C5"/>
    <w:rsid w:val="007D2843"/>
    <w:rsid w:val="007D2AAD"/>
    <w:rsid w:val="007D2AE0"/>
    <w:rsid w:val="007D2BC7"/>
    <w:rsid w:val="007D2C78"/>
    <w:rsid w:val="007D2C7A"/>
    <w:rsid w:val="007D308E"/>
    <w:rsid w:val="007D327D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4E"/>
    <w:rsid w:val="007E188C"/>
    <w:rsid w:val="007E18BF"/>
    <w:rsid w:val="007E1959"/>
    <w:rsid w:val="007E1988"/>
    <w:rsid w:val="007E19E0"/>
    <w:rsid w:val="007E1D0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1DB"/>
    <w:rsid w:val="007E34F1"/>
    <w:rsid w:val="007E358F"/>
    <w:rsid w:val="007E35F4"/>
    <w:rsid w:val="007E3616"/>
    <w:rsid w:val="007E3730"/>
    <w:rsid w:val="007E3861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C3C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E7EEE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B60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2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D66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D6A"/>
    <w:rsid w:val="00802E0E"/>
    <w:rsid w:val="008031E1"/>
    <w:rsid w:val="0080336C"/>
    <w:rsid w:val="0080363E"/>
    <w:rsid w:val="00803755"/>
    <w:rsid w:val="00803B84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DAB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54E"/>
    <w:rsid w:val="00812934"/>
    <w:rsid w:val="00812A22"/>
    <w:rsid w:val="00812B36"/>
    <w:rsid w:val="00812B79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62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2DA"/>
    <w:rsid w:val="00816434"/>
    <w:rsid w:val="0081656E"/>
    <w:rsid w:val="008166A8"/>
    <w:rsid w:val="008168A0"/>
    <w:rsid w:val="008168B8"/>
    <w:rsid w:val="00816A91"/>
    <w:rsid w:val="00816B6D"/>
    <w:rsid w:val="00816C4B"/>
    <w:rsid w:val="00816E6D"/>
    <w:rsid w:val="00816EDF"/>
    <w:rsid w:val="00816F5E"/>
    <w:rsid w:val="008170AB"/>
    <w:rsid w:val="008171EB"/>
    <w:rsid w:val="00817401"/>
    <w:rsid w:val="00817774"/>
    <w:rsid w:val="008177B7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02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4E3E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291"/>
    <w:rsid w:val="008274AC"/>
    <w:rsid w:val="00827584"/>
    <w:rsid w:val="0082761A"/>
    <w:rsid w:val="008276D8"/>
    <w:rsid w:val="00827A3E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A5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7F3"/>
    <w:rsid w:val="00833AE8"/>
    <w:rsid w:val="00833C38"/>
    <w:rsid w:val="00833CA1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16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368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363"/>
    <w:rsid w:val="00846544"/>
    <w:rsid w:val="008465AE"/>
    <w:rsid w:val="008465FF"/>
    <w:rsid w:val="00846659"/>
    <w:rsid w:val="00846706"/>
    <w:rsid w:val="00846A00"/>
    <w:rsid w:val="00846D8F"/>
    <w:rsid w:val="00846F17"/>
    <w:rsid w:val="008473F2"/>
    <w:rsid w:val="0084743F"/>
    <w:rsid w:val="00847707"/>
    <w:rsid w:val="008478C0"/>
    <w:rsid w:val="008479DB"/>
    <w:rsid w:val="00847BA9"/>
    <w:rsid w:val="00847EC4"/>
    <w:rsid w:val="00847F1A"/>
    <w:rsid w:val="00850008"/>
    <w:rsid w:val="0085031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00F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DA"/>
    <w:rsid w:val="00852FE6"/>
    <w:rsid w:val="00853502"/>
    <w:rsid w:val="008539DE"/>
    <w:rsid w:val="00853AF2"/>
    <w:rsid w:val="00853CE7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5F15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DB3"/>
    <w:rsid w:val="00860E3B"/>
    <w:rsid w:val="00860F77"/>
    <w:rsid w:val="00861046"/>
    <w:rsid w:val="008612D8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C93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1E2"/>
    <w:rsid w:val="008702AE"/>
    <w:rsid w:val="00870452"/>
    <w:rsid w:val="00870C4F"/>
    <w:rsid w:val="00870D30"/>
    <w:rsid w:val="00870E0B"/>
    <w:rsid w:val="00871037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60"/>
    <w:rsid w:val="008728BD"/>
    <w:rsid w:val="0087293F"/>
    <w:rsid w:val="00872A61"/>
    <w:rsid w:val="00872A8E"/>
    <w:rsid w:val="00872A9B"/>
    <w:rsid w:val="00872B03"/>
    <w:rsid w:val="00872C8E"/>
    <w:rsid w:val="00873106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D8D"/>
    <w:rsid w:val="00885EFE"/>
    <w:rsid w:val="00886064"/>
    <w:rsid w:val="00886152"/>
    <w:rsid w:val="00886174"/>
    <w:rsid w:val="00886370"/>
    <w:rsid w:val="008863B7"/>
    <w:rsid w:val="00886517"/>
    <w:rsid w:val="008866E3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4B3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2C1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5DE6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473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85B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E1B"/>
    <w:rsid w:val="008A2F99"/>
    <w:rsid w:val="008A342D"/>
    <w:rsid w:val="008A3A6E"/>
    <w:rsid w:val="008A3AB3"/>
    <w:rsid w:val="008A3AD0"/>
    <w:rsid w:val="008A3D9F"/>
    <w:rsid w:val="008A3DD8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46"/>
    <w:rsid w:val="008A7A84"/>
    <w:rsid w:val="008A7B67"/>
    <w:rsid w:val="008A7BD4"/>
    <w:rsid w:val="008A7EF0"/>
    <w:rsid w:val="008A7F2F"/>
    <w:rsid w:val="008B026B"/>
    <w:rsid w:val="008B048F"/>
    <w:rsid w:val="008B056A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026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10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86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4FB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127"/>
    <w:rsid w:val="008D029C"/>
    <w:rsid w:val="008D039A"/>
    <w:rsid w:val="008D047B"/>
    <w:rsid w:val="008D04B6"/>
    <w:rsid w:val="008D06BB"/>
    <w:rsid w:val="008D0759"/>
    <w:rsid w:val="008D08ED"/>
    <w:rsid w:val="008D0E0B"/>
    <w:rsid w:val="008D101E"/>
    <w:rsid w:val="008D1119"/>
    <w:rsid w:val="008D11E4"/>
    <w:rsid w:val="008D1576"/>
    <w:rsid w:val="008D1580"/>
    <w:rsid w:val="008D177C"/>
    <w:rsid w:val="008D19B7"/>
    <w:rsid w:val="008D19FA"/>
    <w:rsid w:val="008D1A2A"/>
    <w:rsid w:val="008D1BFE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168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AB2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73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6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A04"/>
    <w:rsid w:val="008E7BA6"/>
    <w:rsid w:val="008E7BF7"/>
    <w:rsid w:val="008E7CEB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A73"/>
    <w:rsid w:val="008F1F12"/>
    <w:rsid w:val="008F1F5B"/>
    <w:rsid w:val="008F1FB2"/>
    <w:rsid w:val="008F203E"/>
    <w:rsid w:val="008F209C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D6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9C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19C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71"/>
    <w:rsid w:val="00901798"/>
    <w:rsid w:val="009017C4"/>
    <w:rsid w:val="009018E8"/>
    <w:rsid w:val="00901945"/>
    <w:rsid w:val="00901AC2"/>
    <w:rsid w:val="00901B15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0BE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E47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B75"/>
    <w:rsid w:val="00915C34"/>
    <w:rsid w:val="00915DA9"/>
    <w:rsid w:val="00915FEA"/>
    <w:rsid w:val="009163FA"/>
    <w:rsid w:val="009167DD"/>
    <w:rsid w:val="00916A0A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C37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5E"/>
    <w:rsid w:val="0093148E"/>
    <w:rsid w:val="0093166B"/>
    <w:rsid w:val="0093173A"/>
    <w:rsid w:val="009317B7"/>
    <w:rsid w:val="00931810"/>
    <w:rsid w:val="0093198F"/>
    <w:rsid w:val="00931A82"/>
    <w:rsid w:val="00931EA5"/>
    <w:rsid w:val="00931F38"/>
    <w:rsid w:val="009322DB"/>
    <w:rsid w:val="009324C3"/>
    <w:rsid w:val="00932566"/>
    <w:rsid w:val="0093275D"/>
    <w:rsid w:val="00932A7C"/>
    <w:rsid w:val="00932B2A"/>
    <w:rsid w:val="00932C50"/>
    <w:rsid w:val="00932FC8"/>
    <w:rsid w:val="00933382"/>
    <w:rsid w:val="00933661"/>
    <w:rsid w:val="00933710"/>
    <w:rsid w:val="00933779"/>
    <w:rsid w:val="009337B4"/>
    <w:rsid w:val="009337C8"/>
    <w:rsid w:val="009339BF"/>
    <w:rsid w:val="00933DC8"/>
    <w:rsid w:val="00933F9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670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3D9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86"/>
    <w:rsid w:val="00945DF2"/>
    <w:rsid w:val="00945E16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1AB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58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87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57ECE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4F8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4F8"/>
    <w:rsid w:val="0096560D"/>
    <w:rsid w:val="009656BF"/>
    <w:rsid w:val="009658BA"/>
    <w:rsid w:val="009658DB"/>
    <w:rsid w:val="00965DB1"/>
    <w:rsid w:val="009660D6"/>
    <w:rsid w:val="00966109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39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AC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CA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8F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81B"/>
    <w:rsid w:val="00994ACF"/>
    <w:rsid w:val="00994C2B"/>
    <w:rsid w:val="00994DDD"/>
    <w:rsid w:val="00994DF2"/>
    <w:rsid w:val="00994E10"/>
    <w:rsid w:val="00994E66"/>
    <w:rsid w:val="00994FF1"/>
    <w:rsid w:val="00995411"/>
    <w:rsid w:val="00995415"/>
    <w:rsid w:val="00995456"/>
    <w:rsid w:val="0099553C"/>
    <w:rsid w:val="00995718"/>
    <w:rsid w:val="00995834"/>
    <w:rsid w:val="00995A32"/>
    <w:rsid w:val="00995A81"/>
    <w:rsid w:val="00995ABA"/>
    <w:rsid w:val="00995C54"/>
    <w:rsid w:val="00996063"/>
    <w:rsid w:val="009960FB"/>
    <w:rsid w:val="00996426"/>
    <w:rsid w:val="009966EC"/>
    <w:rsid w:val="009969B2"/>
    <w:rsid w:val="00996AD3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455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8D3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213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527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6EEF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02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6AA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97"/>
    <w:rsid w:val="009E17E4"/>
    <w:rsid w:val="009E19D2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9B4"/>
    <w:rsid w:val="009F2A02"/>
    <w:rsid w:val="009F2ABB"/>
    <w:rsid w:val="009F2B8C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614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BAF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354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E51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AC3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B4F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A06"/>
    <w:rsid w:val="00A21A8C"/>
    <w:rsid w:val="00A21B22"/>
    <w:rsid w:val="00A21C30"/>
    <w:rsid w:val="00A21D5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04"/>
    <w:rsid w:val="00A22D61"/>
    <w:rsid w:val="00A22DBF"/>
    <w:rsid w:val="00A22F35"/>
    <w:rsid w:val="00A23082"/>
    <w:rsid w:val="00A23098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4BF"/>
    <w:rsid w:val="00A246A3"/>
    <w:rsid w:val="00A248A1"/>
    <w:rsid w:val="00A24E69"/>
    <w:rsid w:val="00A25000"/>
    <w:rsid w:val="00A2527F"/>
    <w:rsid w:val="00A25335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47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6DA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891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439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37C69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0FD9"/>
    <w:rsid w:val="00A411C7"/>
    <w:rsid w:val="00A41276"/>
    <w:rsid w:val="00A41457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2DC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4DD3"/>
    <w:rsid w:val="00A45205"/>
    <w:rsid w:val="00A452AD"/>
    <w:rsid w:val="00A45518"/>
    <w:rsid w:val="00A4557E"/>
    <w:rsid w:val="00A456AB"/>
    <w:rsid w:val="00A45712"/>
    <w:rsid w:val="00A458BC"/>
    <w:rsid w:val="00A45906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698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26D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1F4"/>
    <w:rsid w:val="00A5526D"/>
    <w:rsid w:val="00A552D8"/>
    <w:rsid w:val="00A55A10"/>
    <w:rsid w:val="00A55B70"/>
    <w:rsid w:val="00A55BEE"/>
    <w:rsid w:val="00A5608A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47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AB3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B1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34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5D7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2E"/>
    <w:rsid w:val="00A75F8E"/>
    <w:rsid w:val="00A761A1"/>
    <w:rsid w:val="00A76405"/>
    <w:rsid w:val="00A7643D"/>
    <w:rsid w:val="00A7655C"/>
    <w:rsid w:val="00A7664B"/>
    <w:rsid w:val="00A7665D"/>
    <w:rsid w:val="00A76955"/>
    <w:rsid w:val="00A76D18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158"/>
    <w:rsid w:val="00A81557"/>
    <w:rsid w:val="00A81659"/>
    <w:rsid w:val="00A8171A"/>
    <w:rsid w:val="00A81774"/>
    <w:rsid w:val="00A81980"/>
    <w:rsid w:val="00A81996"/>
    <w:rsid w:val="00A81A7B"/>
    <w:rsid w:val="00A81A8E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2F35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7D4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6E2"/>
    <w:rsid w:val="00A878B7"/>
    <w:rsid w:val="00A87BD9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7D"/>
    <w:rsid w:val="00A916C6"/>
    <w:rsid w:val="00A916C8"/>
    <w:rsid w:val="00A917F4"/>
    <w:rsid w:val="00A919EC"/>
    <w:rsid w:val="00A91B61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CC5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C2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335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3EF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E50"/>
    <w:rsid w:val="00AA4F6E"/>
    <w:rsid w:val="00AA5157"/>
    <w:rsid w:val="00AA541E"/>
    <w:rsid w:val="00AA548B"/>
    <w:rsid w:val="00AA54DE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6F20"/>
    <w:rsid w:val="00AA708A"/>
    <w:rsid w:val="00AA7115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3A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A19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80"/>
    <w:rsid w:val="00AC57F1"/>
    <w:rsid w:val="00AC582E"/>
    <w:rsid w:val="00AC5A08"/>
    <w:rsid w:val="00AC5A7F"/>
    <w:rsid w:val="00AC5B09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C2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212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D7D4F"/>
    <w:rsid w:val="00AE01F6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A7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6E"/>
    <w:rsid w:val="00AE6EE3"/>
    <w:rsid w:val="00AE700B"/>
    <w:rsid w:val="00AE70F6"/>
    <w:rsid w:val="00AE7100"/>
    <w:rsid w:val="00AE7273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A91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075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DB"/>
    <w:rsid w:val="00AF7DB0"/>
    <w:rsid w:val="00AF7EE8"/>
    <w:rsid w:val="00AF7FD1"/>
    <w:rsid w:val="00AF7FF0"/>
    <w:rsid w:val="00B00432"/>
    <w:rsid w:val="00B00610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57D"/>
    <w:rsid w:val="00B01686"/>
    <w:rsid w:val="00B01855"/>
    <w:rsid w:val="00B01ADC"/>
    <w:rsid w:val="00B01F79"/>
    <w:rsid w:val="00B01F9E"/>
    <w:rsid w:val="00B02150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793"/>
    <w:rsid w:val="00B05906"/>
    <w:rsid w:val="00B05CB9"/>
    <w:rsid w:val="00B05CD1"/>
    <w:rsid w:val="00B05D14"/>
    <w:rsid w:val="00B05E41"/>
    <w:rsid w:val="00B05F8E"/>
    <w:rsid w:val="00B06046"/>
    <w:rsid w:val="00B061DD"/>
    <w:rsid w:val="00B063A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E15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C96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10F"/>
    <w:rsid w:val="00B142F5"/>
    <w:rsid w:val="00B149C7"/>
    <w:rsid w:val="00B14B91"/>
    <w:rsid w:val="00B14C44"/>
    <w:rsid w:val="00B14DA8"/>
    <w:rsid w:val="00B14E1F"/>
    <w:rsid w:val="00B14E31"/>
    <w:rsid w:val="00B14ED0"/>
    <w:rsid w:val="00B14F12"/>
    <w:rsid w:val="00B14F6F"/>
    <w:rsid w:val="00B153EC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865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28"/>
    <w:rsid w:val="00B2066E"/>
    <w:rsid w:val="00B2079D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507"/>
    <w:rsid w:val="00B229A8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51E"/>
    <w:rsid w:val="00B247FB"/>
    <w:rsid w:val="00B24800"/>
    <w:rsid w:val="00B248AE"/>
    <w:rsid w:val="00B249C6"/>
    <w:rsid w:val="00B24D91"/>
    <w:rsid w:val="00B25129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A81"/>
    <w:rsid w:val="00B26B13"/>
    <w:rsid w:val="00B26CE5"/>
    <w:rsid w:val="00B26EAD"/>
    <w:rsid w:val="00B273F1"/>
    <w:rsid w:val="00B276FB"/>
    <w:rsid w:val="00B2783F"/>
    <w:rsid w:val="00B278B2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1D"/>
    <w:rsid w:val="00B320A5"/>
    <w:rsid w:val="00B32127"/>
    <w:rsid w:val="00B3226B"/>
    <w:rsid w:val="00B3262D"/>
    <w:rsid w:val="00B32989"/>
    <w:rsid w:val="00B32A4C"/>
    <w:rsid w:val="00B32A6F"/>
    <w:rsid w:val="00B32FF6"/>
    <w:rsid w:val="00B330DA"/>
    <w:rsid w:val="00B331AF"/>
    <w:rsid w:val="00B333F1"/>
    <w:rsid w:val="00B3354A"/>
    <w:rsid w:val="00B33890"/>
    <w:rsid w:val="00B33A6B"/>
    <w:rsid w:val="00B33CC2"/>
    <w:rsid w:val="00B3414D"/>
    <w:rsid w:val="00B34197"/>
    <w:rsid w:val="00B341EF"/>
    <w:rsid w:val="00B34278"/>
    <w:rsid w:val="00B34602"/>
    <w:rsid w:val="00B34656"/>
    <w:rsid w:val="00B3476D"/>
    <w:rsid w:val="00B3483F"/>
    <w:rsid w:val="00B3497E"/>
    <w:rsid w:val="00B34B24"/>
    <w:rsid w:val="00B34B5B"/>
    <w:rsid w:val="00B35100"/>
    <w:rsid w:val="00B35123"/>
    <w:rsid w:val="00B3515E"/>
    <w:rsid w:val="00B3516D"/>
    <w:rsid w:val="00B35397"/>
    <w:rsid w:val="00B353B3"/>
    <w:rsid w:val="00B35450"/>
    <w:rsid w:val="00B35ACC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67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49A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8ED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463"/>
    <w:rsid w:val="00B46802"/>
    <w:rsid w:val="00B4693D"/>
    <w:rsid w:val="00B46B82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E4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E1C"/>
    <w:rsid w:val="00B55F63"/>
    <w:rsid w:val="00B56114"/>
    <w:rsid w:val="00B56671"/>
    <w:rsid w:val="00B56986"/>
    <w:rsid w:val="00B569A6"/>
    <w:rsid w:val="00B56A29"/>
    <w:rsid w:val="00B56BA5"/>
    <w:rsid w:val="00B56BEA"/>
    <w:rsid w:val="00B56CFB"/>
    <w:rsid w:val="00B56F2D"/>
    <w:rsid w:val="00B571B5"/>
    <w:rsid w:val="00B57290"/>
    <w:rsid w:val="00B5729A"/>
    <w:rsid w:val="00B5732B"/>
    <w:rsid w:val="00B573E6"/>
    <w:rsid w:val="00B5740F"/>
    <w:rsid w:val="00B574A2"/>
    <w:rsid w:val="00B57626"/>
    <w:rsid w:val="00B578D0"/>
    <w:rsid w:val="00B57A62"/>
    <w:rsid w:val="00B57AB8"/>
    <w:rsid w:val="00B60200"/>
    <w:rsid w:val="00B602E4"/>
    <w:rsid w:val="00B60493"/>
    <w:rsid w:val="00B60BDD"/>
    <w:rsid w:val="00B60E2B"/>
    <w:rsid w:val="00B60FB0"/>
    <w:rsid w:val="00B6105C"/>
    <w:rsid w:val="00B61232"/>
    <w:rsid w:val="00B614CA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A2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6E0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521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027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D82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3C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C8A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71D"/>
    <w:rsid w:val="00B87743"/>
    <w:rsid w:val="00B878B4"/>
    <w:rsid w:val="00B878DC"/>
    <w:rsid w:val="00B87911"/>
    <w:rsid w:val="00B87A58"/>
    <w:rsid w:val="00B87A7E"/>
    <w:rsid w:val="00B87BE5"/>
    <w:rsid w:val="00B87BED"/>
    <w:rsid w:val="00B87E96"/>
    <w:rsid w:val="00B87F42"/>
    <w:rsid w:val="00B90021"/>
    <w:rsid w:val="00B90147"/>
    <w:rsid w:val="00B90257"/>
    <w:rsid w:val="00B9030F"/>
    <w:rsid w:val="00B90402"/>
    <w:rsid w:val="00B90453"/>
    <w:rsid w:val="00B9051B"/>
    <w:rsid w:val="00B905A1"/>
    <w:rsid w:val="00B909EE"/>
    <w:rsid w:val="00B90CF9"/>
    <w:rsid w:val="00B90DA4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54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4B9"/>
    <w:rsid w:val="00B93622"/>
    <w:rsid w:val="00B93AD3"/>
    <w:rsid w:val="00B93ADE"/>
    <w:rsid w:val="00B93C19"/>
    <w:rsid w:val="00B93FF5"/>
    <w:rsid w:val="00B940EB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87B"/>
    <w:rsid w:val="00B95A05"/>
    <w:rsid w:val="00B95A0B"/>
    <w:rsid w:val="00B95B49"/>
    <w:rsid w:val="00B95BB9"/>
    <w:rsid w:val="00B95DBE"/>
    <w:rsid w:val="00B95E0C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9C5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1B74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5D8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EEB"/>
    <w:rsid w:val="00BA6F08"/>
    <w:rsid w:val="00BA6F11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C04"/>
    <w:rsid w:val="00BB2D71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E52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B7FA5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BA5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B8D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E14"/>
    <w:rsid w:val="00BD4F91"/>
    <w:rsid w:val="00BD5151"/>
    <w:rsid w:val="00BD5277"/>
    <w:rsid w:val="00BD52B0"/>
    <w:rsid w:val="00BD5411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BA3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8F8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D25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7EB"/>
    <w:rsid w:val="00BE598F"/>
    <w:rsid w:val="00BE5A28"/>
    <w:rsid w:val="00BE5C37"/>
    <w:rsid w:val="00BE5CC2"/>
    <w:rsid w:val="00BE5EB6"/>
    <w:rsid w:val="00BE5EC5"/>
    <w:rsid w:val="00BE5F19"/>
    <w:rsid w:val="00BE615B"/>
    <w:rsid w:val="00BE636C"/>
    <w:rsid w:val="00BE63D7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56A"/>
    <w:rsid w:val="00BF1708"/>
    <w:rsid w:val="00BF186D"/>
    <w:rsid w:val="00BF1999"/>
    <w:rsid w:val="00BF1B10"/>
    <w:rsid w:val="00BF1B5F"/>
    <w:rsid w:val="00BF1E93"/>
    <w:rsid w:val="00BF1EB2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7E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1F3E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4A0"/>
    <w:rsid w:val="00C0565C"/>
    <w:rsid w:val="00C05865"/>
    <w:rsid w:val="00C0587D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3FF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36D"/>
    <w:rsid w:val="00C1563C"/>
    <w:rsid w:val="00C157D8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7CC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6C5"/>
    <w:rsid w:val="00C179F0"/>
    <w:rsid w:val="00C17A25"/>
    <w:rsid w:val="00C17A93"/>
    <w:rsid w:val="00C17D38"/>
    <w:rsid w:val="00C17D66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8C"/>
    <w:rsid w:val="00C21ED0"/>
    <w:rsid w:val="00C21EE4"/>
    <w:rsid w:val="00C22142"/>
    <w:rsid w:val="00C221E1"/>
    <w:rsid w:val="00C222DD"/>
    <w:rsid w:val="00C22316"/>
    <w:rsid w:val="00C22421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0DF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5FBF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5C2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4F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4F91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01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4FC2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A8A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5BF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BF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571"/>
    <w:rsid w:val="00C55639"/>
    <w:rsid w:val="00C55645"/>
    <w:rsid w:val="00C55784"/>
    <w:rsid w:val="00C55863"/>
    <w:rsid w:val="00C558DE"/>
    <w:rsid w:val="00C5593C"/>
    <w:rsid w:val="00C55966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0D87"/>
    <w:rsid w:val="00C6102E"/>
    <w:rsid w:val="00C610C3"/>
    <w:rsid w:val="00C61166"/>
    <w:rsid w:val="00C614B6"/>
    <w:rsid w:val="00C614BA"/>
    <w:rsid w:val="00C61646"/>
    <w:rsid w:val="00C6178D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1F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BCB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9B2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D39"/>
    <w:rsid w:val="00C67E9A"/>
    <w:rsid w:val="00C7038D"/>
    <w:rsid w:val="00C703D4"/>
    <w:rsid w:val="00C705AB"/>
    <w:rsid w:val="00C70642"/>
    <w:rsid w:val="00C70B83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AD"/>
    <w:rsid w:val="00C723FB"/>
    <w:rsid w:val="00C7245A"/>
    <w:rsid w:val="00C724C4"/>
    <w:rsid w:val="00C72514"/>
    <w:rsid w:val="00C7260F"/>
    <w:rsid w:val="00C7264A"/>
    <w:rsid w:val="00C72656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289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69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A8"/>
    <w:rsid w:val="00C816E6"/>
    <w:rsid w:val="00C8182B"/>
    <w:rsid w:val="00C81896"/>
    <w:rsid w:val="00C81B64"/>
    <w:rsid w:val="00C81C9D"/>
    <w:rsid w:val="00C81E42"/>
    <w:rsid w:val="00C81FE7"/>
    <w:rsid w:val="00C820D8"/>
    <w:rsid w:val="00C820E6"/>
    <w:rsid w:val="00C82190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A37"/>
    <w:rsid w:val="00C83B67"/>
    <w:rsid w:val="00C83BEE"/>
    <w:rsid w:val="00C83E0A"/>
    <w:rsid w:val="00C83EBC"/>
    <w:rsid w:val="00C83FDD"/>
    <w:rsid w:val="00C8425B"/>
    <w:rsid w:val="00C84382"/>
    <w:rsid w:val="00C8443F"/>
    <w:rsid w:val="00C8451D"/>
    <w:rsid w:val="00C84701"/>
    <w:rsid w:val="00C8474E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4"/>
    <w:rsid w:val="00C85CAF"/>
    <w:rsid w:val="00C85CD8"/>
    <w:rsid w:val="00C85EDF"/>
    <w:rsid w:val="00C86004"/>
    <w:rsid w:val="00C8616E"/>
    <w:rsid w:val="00C8619C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0C1"/>
    <w:rsid w:val="00C871B3"/>
    <w:rsid w:val="00C8731D"/>
    <w:rsid w:val="00C874AA"/>
    <w:rsid w:val="00C87703"/>
    <w:rsid w:val="00C87A4F"/>
    <w:rsid w:val="00C87D61"/>
    <w:rsid w:val="00C87FA9"/>
    <w:rsid w:val="00C90050"/>
    <w:rsid w:val="00C902D8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0F6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71A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0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0E3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5FD6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6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3A0"/>
    <w:rsid w:val="00CB153D"/>
    <w:rsid w:val="00CB15DE"/>
    <w:rsid w:val="00CB174B"/>
    <w:rsid w:val="00CB191D"/>
    <w:rsid w:val="00CB1B70"/>
    <w:rsid w:val="00CB1B74"/>
    <w:rsid w:val="00CB1C66"/>
    <w:rsid w:val="00CB1D28"/>
    <w:rsid w:val="00CB1F37"/>
    <w:rsid w:val="00CB1F8C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CA5"/>
    <w:rsid w:val="00CB3D04"/>
    <w:rsid w:val="00CB418A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0A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386"/>
    <w:rsid w:val="00CB759F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0F15"/>
    <w:rsid w:val="00CC11AE"/>
    <w:rsid w:val="00CC13E9"/>
    <w:rsid w:val="00CC1641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70B"/>
    <w:rsid w:val="00CC4CDE"/>
    <w:rsid w:val="00CC4E7C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1E4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371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7F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2C84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51"/>
    <w:rsid w:val="00CE4A88"/>
    <w:rsid w:val="00CE4ABD"/>
    <w:rsid w:val="00CE4C1E"/>
    <w:rsid w:val="00CE4DF7"/>
    <w:rsid w:val="00CE4EB2"/>
    <w:rsid w:val="00CE5171"/>
    <w:rsid w:val="00CE54AD"/>
    <w:rsid w:val="00CE56C2"/>
    <w:rsid w:val="00CE56F1"/>
    <w:rsid w:val="00CE5A0F"/>
    <w:rsid w:val="00CE5C7A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7BE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8F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5B1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99D"/>
    <w:rsid w:val="00CF3C1A"/>
    <w:rsid w:val="00CF3C7D"/>
    <w:rsid w:val="00CF3DC9"/>
    <w:rsid w:val="00CF3DDB"/>
    <w:rsid w:val="00CF3E77"/>
    <w:rsid w:val="00CF3ED6"/>
    <w:rsid w:val="00CF41DF"/>
    <w:rsid w:val="00CF453B"/>
    <w:rsid w:val="00CF45D7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4FB0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041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6D6"/>
    <w:rsid w:val="00D037B0"/>
    <w:rsid w:val="00D03D6C"/>
    <w:rsid w:val="00D03EC1"/>
    <w:rsid w:val="00D03ED2"/>
    <w:rsid w:val="00D042C6"/>
    <w:rsid w:val="00D04611"/>
    <w:rsid w:val="00D04871"/>
    <w:rsid w:val="00D04873"/>
    <w:rsid w:val="00D04930"/>
    <w:rsid w:val="00D0493F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E0D"/>
    <w:rsid w:val="00D10E68"/>
    <w:rsid w:val="00D110B9"/>
    <w:rsid w:val="00D111BD"/>
    <w:rsid w:val="00D113D9"/>
    <w:rsid w:val="00D1192B"/>
    <w:rsid w:val="00D119B9"/>
    <w:rsid w:val="00D11E30"/>
    <w:rsid w:val="00D11EB9"/>
    <w:rsid w:val="00D12015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A0E"/>
    <w:rsid w:val="00D13FCD"/>
    <w:rsid w:val="00D1403D"/>
    <w:rsid w:val="00D141ED"/>
    <w:rsid w:val="00D14401"/>
    <w:rsid w:val="00D1441F"/>
    <w:rsid w:val="00D14674"/>
    <w:rsid w:val="00D14696"/>
    <w:rsid w:val="00D14945"/>
    <w:rsid w:val="00D14A4B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2EB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26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17FCB"/>
    <w:rsid w:val="00D203D4"/>
    <w:rsid w:val="00D206B5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27A"/>
    <w:rsid w:val="00D3043A"/>
    <w:rsid w:val="00D3056A"/>
    <w:rsid w:val="00D306A9"/>
    <w:rsid w:val="00D3071C"/>
    <w:rsid w:val="00D30989"/>
    <w:rsid w:val="00D30A22"/>
    <w:rsid w:val="00D30C27"/>
    <w:rsid w:val="00D30E59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A0D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01"/>
    <w:rsid w:val="00D32AE0"/>
    <w:rsid w:val="00D32EEC"/>
    <w:rsid w:val="00D32F96"/>
    <w:rsid w:val="00D3313A"/>
    <w:rsid w:val="00D3347A"/>
    <w:rsid w:val="00D33502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4FC8"/>
    <w:rsid w:val="00D352C2"/>
    <w:rsid w:val="00D35375"/>
    <w:rsid w:val="00D3537D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8B"/>
    <w:rsid w:val="00D36CB0"/>
    <w:rsid w:val="00D36CD3"/>
    <w:rsid w:val="00D36E0E"/>
    <w:rsid w:val="00D37130"/>
    <w:rsid w:val="00D371BD"/>
    <w:rsid w:val="00D371D9"/>
    <w:rsid w:val="00D373D7"/>
    <w:rsid w:val="00D374DA"/>
    <w:rsid w:val="00D377DF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25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11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DAD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B7B"/>
    <w:rsid w:val="00D50E87"/>
    <w:rsid w:val="00D510B2"/>
    <w:rsid w:val="00D5125C"/>
    <w:rsid w:val="00D516C6"/>
    <w:rsid w:val="00D51783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46A"/>
    <w:rsid w:val="00D53752"/>
    <w:rsid w:val="00D5380E"/>
    <w:rsid w:val="00D53868"/>
    <w:rsid w:val="00D53A44"/>
    <w:rsid w:val="00D53B2B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CB"/>
    <w:rsid w:val="00D561DC"/>
    <w:rsid w:val="00D565F4"/>
    <w:rsid w:val="00D566E0"/>
    <w:rsid w:val="00D567B0"/>
    <w:rsid w:val="00D56853"/>
    <w:rsid w:val="00D568AF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3B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8B8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B18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A30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A7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4FF0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7CB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9C7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C70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2C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3C3"/>
    <w:rsid w:val="00D93530"/>
    <w:rsid w:val="00D9393C"/>
    <w:rsid w:val="00D93BC0"/>
    <w:rsid w:val="00D93F79"/>
    <w:rsid w:val="00D940B1"/>
    <w:rsid w:val="00D9413C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1EC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0A6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70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4A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A8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31F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4E1"/>
    <w:rsid w:val="00DC3559"/>
    <w:rsid w:val="00DC3587"/>
    <w:rsid w:val="00DC3594"/>
    <w:rsid w:val="00DC3595"/>
    <w:rsid w:val="00DC366D"/>
    <w:rsid w:val="00DC3929"/>
    <w:rsid w:val="00DC3CD5"/>
    <w:rsid w:val="00DC3F0D"/>
    <w:rsid w:val="00DC3F30"/>
    <w:rsid w:val="00DC4117"/>
    <w:rsid w:val="00DC41C6"/>
    <w:rsid w:val="00DC43A7"/>
    <w:rsid w:val="00DC443D"/>
    <w:rsid w:val="00DC4505"/>
    <w:rsid w:val="00DC46CA"/>
    <w:rsid w:val="00DC46E1"/>
    <w:rsid w:val="00DC4BDB"/>
    <w:rsid w:val="00DC4C3F"/>
    <w:rsid w:val="00DC4C68"/>
    <w:rsid w:val="00DC4E25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71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23B"/>
    <w:rsid w:val="00DD1315"/>
    <w:rsid w:val="00DD181C"/>
    <w:rsid w:val="00DD1E4B"/>
    <w:rsid w:val="00DD2047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AA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73"/>
    <w:rsid w:val="00DD67F9"/>
    <w:rsid w:val="00DD68EC"/>
    <w:rsid w:val="00DD696E"/>
    <w:rsid w:val="00DD6A27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042"/>
    <w:rsid w:val="00DE02EA"/>
    <w:rsid w:val="00DE0358"/>
    <w:rsid w:val="00DE0460"/>
    <w:rsid w:val="00DE052A"/>
    <w:rsid w:val="00DE057D"/>
    <w:rsid w:val="00DE05B6"/>
    <w:rsid w:val="00DE093C"/>
    <w:rsid w:val="00DE0B01"/>
    <w:rsid w:val="00DE0B65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98D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0EC"/>
    <w:rsid w:val="00DF25FF"/>
    <w:rsid w:val="00DF26D7"/>
    <w:rsid w:val="00DF2775"/>
    <w:rsid w:val="00DF279E"/>
    <w:rsid w:val="00DF291D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50E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E0A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46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2E1"/>
    <w:rsid w:val="00E033F6"/>
    <w:rsid w:val="00E036BF"/>
    <w:rsid w:val="00E03726"/>
    <w:rsid w:val="00E03768"/>
    <w:rsid w:val="00E037C2"/>
    <w:rsid w:val="00E03AA3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323"/>
    <w:rsid w:val="00E07827"/>
    <w:rsid w:val="00E078EE"/>
    <w:rsid w:val="00E07985"/>
    <w:rsid w:val="00E07A2B"/>
    <w:rsid w:val="00E07B0A"/>
    <w:rsid w:val="00E07D0F"/>
    <w:rsid w:val="00E07EDA"/>
    <w:rsid w:val="00E10045"/>
    <w:rsid w:val="00E100A6"/>
    <w:rsid w:val="00E10440"/>
    <w:rsid w:val="00E105D9"/>
    <w:rsid w:val="00E1062E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E90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4C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49A"/>
    <w:rsid w:val="00E15651"/>
    <w:rsid w:val="00E15782"/>
    <w:rsid w:val="00E157A2"/>
    <w:rsid w:val="00E15981"/>
    <w:rsid w:val="00E15A30"/>
    <w:rsid w:val="00E15D74"/>
    <w:rsid w:val="00E15DD0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ADF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5D8F"/>
    <w:rsid w:val="00E360C2"/>
    <w:rsid w:val="00E36581"/>
    <w:rsid w:val="00E365E7"/>
    <w:rsid w:val="00E36727"/>
    <w:rsid w:val="00E36BAC"/>
    <w:rsid w:val="00E37079"/>
    <w:rsid w:val="00E37131"/>
    <w:rsid w:val="00E37152"/>
    <w:rsid w:val="00E3729D"/>
    <w:rsid w:val="00E37509"/>
    <w:rsid w:val="00E37794"/>
    <w:rsid w:val="00E37A5A"/>
    <w:rsid w:val="00E37C1B"/>
    <w:rsid w:val="00E37E8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085"/>
    <w:rsid w:val="00E461DF"/>
    <w:rsid w:val="00E461EB"/>
    <w:rsid w:val="00E463A8"/>
    <w:rsid w:val="00E464ED"/>
    <w:rsid w:val="00E46831"/>
    <w:rsid w:val="00E46887"/>
    <w:rsid w:val="00E468C0"/>
    <w:rsid w:val="00E46911"/>
    <w:rsid w:val="00E469BB"/>
    <w:rsid w:val="00E46CA1"/>
    <w:rsid w:val="00E46DB0"/>
    <w:rsid w:val="00E46E50"/>
    <w:rsid w:val="00E46E7C"/>
    <w:rsid w:val="00E472C8"/>
    <w:rsid w:val="00E47353"/>
    <w:rsid w:val="00E4741D"/>
    <w:rsid w:val="00E474E8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3B"/>
    <w:rsid w:val="00E5034C"/>
    <w:rsid w:val="00E5049D"/>
    <w:rsid w:val="00E505AA"/>
    <w:rsid w:val="00E505D7"/>
    <w:rsid w:val="00E506AC"/>
    <w:rsid w:val="00E50924"/>
    <w:rsid w:val="00E50DA7"/>
    <w:rsid w:val="00E50DB1"/>
    <w:rsid w:val="00E513DE"/>
    <w:rsid w:val="00E513E5"/>
    <w:rsid w:val="00E51536"/>
    <w:rsid w:val="00E5175C"/>
    <w:rsid w:val="00E517B9"/>
    <w:rsid w:val="00E517C7"/>
    <w:rsid w:val="00E518C8"/>
    <w:rsid w:val="00E5198D"/>
    <w:rsid w:val="00E51A1C"/>
    <w:rsid w:val="00E51AF6"/>
    <w:rsid w:val="00E51CE2"/>
    <w:rsid w:val="00E51ECC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9AC"/>
    <w:rsid w:val="00E549C1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63D"/>
    <w:rsid w:val="00E55A5B"/>
    <w:rsid w:val="00E55B0C"/>
    <w:rsid w:val="00E55D2E"/>
    <w:rsid w:val="00E55F66"/>
    <w:rsid w:val="00E5630F"/>
    <w:rsid w:val="00E5634B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5CC"/>
    <w:rsid w:val="00E57B79"/>
    <w:rsid w:val="00E57BB4"/>
    <w:rsid w:val="00E57D9F"/>
    <w:rsid w:val="00E57E14"/>
    <w:rsid w:val="00E60182"/>
    <w:rsid w:val="00E60322"/>
    <w:rsid w:val="00E603DF"/>
    <w:rsid w:val="00E60572"/>
    <w:rsid w:val="00E605A1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088"/>
    <w:rsid w:val="00E6219B"/>
    <w:rsid w:val="00E624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CB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305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A13"/>
    <w:rsid w:val="00E66D22"/>
    <w:rsid w:val="00E66DD5"/>
    <w:rsid w:val="00E66ED8"/>
    <w:rsid w:val="00E67063"/>
    <w:rsid w:val="00E6723E"/>
    <w:rsid w:val="00E6737F"/>
    <w:rsid w:val="00E67409"/>
    <w:rsid w:val="00E6759B"/>
    <w:rsid w:val="00E6760C"/>
    <w:rsid w:val="00E679AB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0D6B"/>
    <w:rsid w:val="00E70D71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A96"/>
    <w:rsid w:val="00E71B5F"/>
    <w:rsid w:val="00E71B72"/>
    <w:rsid w:val="00E71BA7"/>
    <w:rsid w:val="00E71C77"/>
    <w:rsid w:val="00E71E00"/>
    <w:rsid w:val="00E72184"/>
    <w:rsid w:val="00E72384"/>
    <w:rsid w:val="00E72715"/>
    <w:rsid w:val="00E7274C"/>
    <w:rsid w:val="00E727B8"/>
    <w:rsid w:val="00E727D7"/>
    <w:rsid w:val="00E72821"/>
    <w:rsid w:val="00E729BC"/>
    <w:rsid w:val="00E72B90"/>
    <w:rsid w:val="00E72CCD"/>
    <w:rsid w:val="00E7302B"/>
    <w:rsid w:val="00E730B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3E76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E1C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BC7"/>
    <w:rsid w:val="00E80C89"/>
    <w:rsid w:val="00E80DF6"/>
    <w:rsid w:val="00E80DFC"/>
    <w:rsid w:val="00E81411"/>
    <w:rsid w:val="00E81509"/>
    <w:rsid w:val="00E8161A"/>
    <w:rsid w:val="00E8165F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D4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5988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7CC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1EB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246"/>
    <w:rsid w:val="00E935E1"/>
    <w:rsid w:val="00E937BA"/>
    <w:rsid w:val="00E93C13"/>
    <w:rsid w:val="00E93DDA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C4C"/>
    <w:rsid w:val="00E94DD8"/>
    <w:rsid w:val="00E94E3F"/>
    <w:rsid w:val="00E94EC3"/>
    <w:rsid w:val="00E94EF4"/>
    <w:rsid w:val="00E95160"/>
    <w:rsid w:val="00E952CB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88D"/>
    <w:rsid w:val="00EA0940"/>
    <w:rsid w:val="00EA0A33"/>
    <w:rsid w:val="00EA0A7F"/>
    <w:rsid w:val="00EA0B51"/>
    <w:rsid w:val="00EA0CB4"/>
    <w:rsid w:val="00EA0D2F"/>
    <w:rsid w:val="00EA0D31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4C5"/>
    <w:rsid w:val="00EA16E9"/>
    <w:rsid w:val="00EA19B9"/>
    <w:rsid w:val="00EA1C8D"/>
    <w:rsid w:val="00EA1C9C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7F4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B74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1FFC"/>
    <w:rsid w:val="00EB203A"/>
    <w:rsid w:val="00EB2138"/>
    <w:rsid w:val="00EB21B9"/>
    <w:rsid w:val="00EB26C7"/>
    <w:rsid w:val="00EB27BB"/>
    <w:rsid w:val="00EB2AA1"/>
    <w:rsid w:val="00EB2EAC"/>
    <w:rsid w:val="00EB2EE2"/>
    <w:rsid w:val="00EB30BF"/>
    <w:rsid w:val="00EB3108"/>
    <w:rsid w:val="00EB31A2"/>
    <w:rsid w:val="00EB31C0"/>
    <w:rsid w:val="00EB31F7"/>
    <w:rsid w:val="00EB340D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694"/>
    <w:rsid w:val="00EB67EE"/>
    <w:rsid w:val="00EB6803"/>
    <w:rsid w:val="00EB6C84"/>
    <w:rsid w:val="00EB6D8F"/>
    <w:rsid w:val="00EB6E4D"/>
    <w:rsid w:val="00EB70DB"/>
    <w:rsid w:val="00EB70DE"/>
    <w:rsid w:val="00EB7176"/>
    <w:rsid w:val="00EB71D9"/>
    <w:rsid w:val="00EB721B"/>
    <w:rsid w:val="00EB73BE"/>
    <w:rsid w:val="00EB75D3"/>
    <w:rsid w:val="00EB76BE"/>
    <w:rsid w:val="00EB793F"/>
    <w:rsid w:val="00EB7A3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3B6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3F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C11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3B2"/>
    <w:rsid w:val="00ED0400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02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B6B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09B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7CF"/>
    <w:rsid w:val="00EE3840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39B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E75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185"/>
    <w:rsid w:val="00EF2332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7AE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58F"/>
    <w:rsid w:val="00F038C0"/>
    <w:rsid w:val="00F03915"/>
    <w:rsid w:val="00F03B2B"/>
    <w:rsid w:val="00F03C07"/>
    <w:rsid w:val="00F03D21"/>
    <w:rsid w:val="00F03E1B"/>
    <w:rsid w:val="00F03E57"/>
    <w:rsid w:val="00F0422E"/>
    <w:rsid w:val="00F04536"/>
    <w:rsid w:val="00F046D7"/>
    <w:rsid w:val="00F04826"/>
    <w:rsid w:val="00F04A2D"/>
    <w:rsid w:val="00F04AE6"/>
    <w:rsid w:val="00F04CB2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09"/>
    <w:rsid w:val="00F078C3"/>
    <w:rsid w:val="00F078FB"/>
    <w:rsid w:val="00F07976"/>
    <w:rsid w:val="00F07990"/>
    <w:rsid w:val="00F07A96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B30"/>
    <w:rsid w:val="00F11C21"/>
    <w:rsid w:val="00F11CB4"/>
    <w:rsid w:val="00F11CB9"/>
    <w:rsid w:val="00F11D5C"/>
    <w:rsid w:val="00F11D71"/>
    <w:rsid w:val="00F11DB9"/>
    <w:rsid w:val="00F11E7E"/>
    <w:rsid w:val="00F122ED"/>
    <w:rsid w:val="00F123BC"/>
    <w:rsid w:val="00F12515"/>
    <w:rsid w:val="00F1273D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686"/>
    <w:rsid w:val="00F13783"/>
    <w:rsid w:val="00F1391B"/>
    <w:rsid w:val="00F13A35"/>
    <w:rsid w:val="00F13A4C"/>
    <w:rsid w:val="00F13AB5"/>
    <w:rsid w:val="00F13B27"/>
    <w:rsid w:val="00F13B69"/>
    <w:rsid w:val="00F13BD7"/>
    <w:rsid w:val="00F13CE7"/>
    <w:rsid w:val="00F13DC2"/>
    <w:rsid w:val="00F14450"/>
    <w:rsid w:val="00F148AA"/>
    <w:rsid w:val="00F14B02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E09"/>
    <w:rsid w:val="00F16FC4"/>
    <w:rsid w:val="00F17087"/>
    <w:rsid w:val="00F1743F"/>
    <w:rsid w:val="00F17496"/>
    <w:rsid w:val="00F177C9"/>
    <w:rsid w:val="00F178C0"/>
    <w:rsid w:val="00F17970"/>
    <w:rsid w:val="00F17B17"/>
    <w:rsid w:val="00F17B74"/>
    <w:rsid w:val="00F17C9D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13C"/>
    <w:rsid w:val="00F21447"/>
    <w:rsid w:val="00F2148D"/>
    <w:rsid w:val="00F2155F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7A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3FD5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40"/>
    <w:rsid w:val="00F25B65"/>
    <w:rsid w:val="00F25CEB"/>
    <w:rsid w:val="00F25E38"/>
    <w:rsid w:val="00F26242"/>
    <w:rsid w:val="00F264ED"/>
    <w:rsid w:val="00F26B4F"/>
    <w:rsid w:val="00F26B9D"/>
    <w:rsid w:val="00F26D6C"/>
    <w:rsid w:val="00F26E18"/>
    <w:rsid w:val="00F2762E"/>
    <w:rsid w:val="00F27841"/>
    <w:rsid w:val="00F2793F"/>
    <w:rsid w:val="00F279D4"/>
    <w:rsid w:val="00F27A3D"/>
    <w:rsid w:val="00F27A8E"/>
    <w:rsid w:val="00F27D2A"/>
    <w:rsid w:val="00F27F32"/>
    <w:rsid w:val="00F3000E"/>
    <w:rsid w:val="00F3018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9F5"/>
    <w:rsid w:val="00F33C66"/>
    <w:rsid w:val="00F3434F"/>
    <w:rsid w:val="00F34356"/>
    <w:rsid w:val="00F34683"/>
    <w:rsid w:val="00F34AB1"/>
    <w:rsid w:val="00F34AC1"/>
    <w:rsid w:val="00F34BAD"/>
    <w:rsid w:val="00F34FC1"/>
    <w:rsid w:val="00F3511D"/>
    <w:rsid w:val="00F35193"/>
    <w:rsid w:val="00F351E2"/>
    <w:rsid w:val="00F352F4"/>
    <w:rsid w:val="00F35553"/>
    <w:rsid w:val="00F3576D"/>
    <w:rsid w:val="00F35A06"/>
    <w:rsid w:val="00F35A8F"/>
    <w:rsid w:val="00F36190"/>
    <w:rsid w:val="00F362DA"/>
    <w:rsid w:val="00F365C8"/>
    <w:rsid w:val="00F3683E"/>
    <w:rsid w:val="00F3696A"/>
    <w:rsid w:val="00F36CE5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235"/>
    <w:rsid w:val="00F533E2"/>
    <w:rsid w:val="00F5362E"/>
    <w:rsid w:val="00F53805"/>
    <w:rsid w:val="00F539B4"/>
    <w:rsid w:val="00F53A4E"/>
    <w:rsid w:val="00F53A85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7B2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DFD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0F7"/>
    <w:rsid w:val="00F7025A"/>
    <w:rsid w:val="00F704B0"/>
    <w:rsid w:val="00F706BF"/>
    <w:rsid w:val="00F708E8"/>
    <w:rsid w:val="00F70997"/>
    <w:rsid w:val="00F70C62"/>
    <w:rsid w:val="00F711EB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40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1B1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B4C"/>
    <w:rsid w:val="00F81C60"/>
    <w:rsid w:val="00F81D4D"/>
    <w:rsid w:val="00F81E6A"/>
    <w:rsid w:val="00F81F14"/>
    <w:rsid w:val="00F81F93"/>
    <w:rsid w:val="00F81F96"/>
    <w:rsid w:val="00F8212E"/>
    <w:rsid w:val="00F82185"/>
    <w:rsid w:val="00F8224D"/>
    <w:rsid w:val="00F82443"/>
    <w:rsid w:val="00F8260B"/>
    <w:rsid w:val="00F8266E"/>
    <w:rsid w:val="00F82689"/>
    <w:rsid w:val="00F82810"/>
    <w:rsid w:val="00F82ABE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0F2"/>
    <w:rsid w:val="00F85389"/>
    <w:rsid w:val="00F853A7"/>
    <w:rsid w:val="00F854CC"/>
    <w:rsid w:val="00F8574E"/>
    <w:rsid w:val="00F859A4"/>
    <w:rsid w:val="00F85A82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0E9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6EE"/>
    <w:rsid w:val="00F96B8B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98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0DD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91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26B"/>
    <w:rsid w:val="00FA53FE"/>
    <w:rsid w:val="00FA54D5"/>
    <w:rsid w:val="00FA556A"/>
    <w:rsid w:val="00FA5656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7C1"/>
    <w:rsid w:val="00FB584B"/>
    <w:rsid w:val="00FB598E"/>
    <w:rsid w:val="00FB59DA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C4F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14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86C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1B1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AEC"/>
    <w:rsid w:val="00FD0C1B"/>
    <w:rsid w:val="00FD0C49"/>
    <w:rsid w:val="00FD0E14"/>
    <w:rsid w:val="00FD0E39"/>
    <w:rsid w:val="00FD0F05"/>
    <w:rsid w:val="00FD0F14"/>
    <w:rsid w:val="00FD0F7B"/>
    <w:rsid w:val="00FD151B"/>
    <w:rsid w:val="00FD15D3"/>
    <w:rsid w:val="00FD18B1"/>
    <w:rsid w:val="00FD1A14"/>
    <w:rsid w:val="00FD1B19"/>
    <w:rsid w:val="00FD1B1D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1D7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16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420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257"/>
    <w:rsid w:val="00FE73F3"/>
    <w:rsid w:val="00FE7451"/>
    <w:rsid w:val="00FE76B5"/>
    <w:rsid w:val="00FE76CE"/>
    <w:rsid w:val="00FE7A1F"/>
    <w:rsid w:val="00FF01D5"/>
    <w:rsid w:val="00FF01DE"/>
    <w:rsid w:val="00FF0230"/>
    <w:rsid w:val="00FF02F0"/>
    <w:rsid w:val="00FF060E"/>
    <w:rsid w:val="00FF0697"/>
    <w:rsid w:val="00FF0A88"/>
    <w:rsid w:val="00FF0F61"/>
    <w:rsid w:val="00FF0FDC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724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character" w:customStyle="1" w:styleId="ui-provider">
    <w:name w:val="ui-provider"/>
    <w:basedOn w:val="DefaultParagraphFont"/>
    <w:rsid w:val="00E94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B06246-E053-42DB-9330-3E32E0D06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135</TotalTime>
  <Pages>30</Pages>
  <Words>6948</Words>
  <Characters>39604</Characters>
  <Application>Microsoft Office Word</Application>
  <DocSecurity>0</DocSecurity>
  <Lines>330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Sukanya H &lt;F-A1-GC&gt;</cp:lastModifiedBy>
  <cp:revision>42</cp:revision>
  <cp:lastPrinted>2024-10-28T10:48:00Z</cp:lastPrinted>
  <dcterms:created xsi:type="dcterms:W3CDTF">2025-10-28T10:09:00Z</dcterms:created>
  <dcterms:modified xsi:type="dcterms:W3CDTF">2025-11-10T02:29:00Z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GrammarlyDocumentId">
    <vt:lpwstr>c2b9fd160c7a4406b68f5ce347186f7485ea0784c054c97ded0bec1c3b24e2c1</vt:lpwstr>
  </property>
  <property fmtid="{D5CDD505-2E9C-101B-9397-08002B2CF9AE}" pid="6" name="ContentTypeId">
    <vt:lpwstr>0x010100FC3C573FF70E394A86433F5E112C33AA</vt:lpwstr>
  </property>
</Properties>
</file>