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7DADE" w14:textId="7F563D54" w:rsidR="00D25D84" w:rsidRPr="001E7FA1" w:rsidRDefault="00D25D84" w:rsidP="00D25D84">
      <w:pPr>
        <w:spacing w:line="240" w:lineRule="atLeast"/>
        <w:jc w:val="center"/>
        <w:rPr>
          <w:rFonts w:cs="Times New Roman"/>
          <w:b/>
          <w:bCs/>
          <w:sz w:val="40"/>
          <w:szCs w:val="40"/>
        </w:rPr>
      </w:pPr>
      <w:bookmarkStart w:id="0" w:name="_Hlk101893073"/>
      <w:r w:rsidRPr="001E7FA1">
        <w:rPr>
          <w:rFonts w:cs="Times New Roman"/>
          <w:b/>
          <w:bCs/>
          <w:sz w:val="40"/>
          <w:szCs w:val="40"/>
        </w:rPr>
        <w:t xml:space="preserve">PTT Global Chemical Public Company Limited </w:t>
      </w:r>
    </w:p>
    <w:p w14:paraId="49E46086" w14:textId="77777777" w:rsidR="00D25D84" w:rsidRPr="001E7FA1" w:rsidRDefault="00D25D84" w:rsidP="00D25D84">
      <w:pPr>
        <w:spacing w:line="240" w:lineRule="atLeast"/>
        <w:jc w:val="center"/>
        <w:rPr>
          <w:rFonts w:cs="Times New Roman"/>
          <w:b/>
          <w:bCs/>
          <w:sz w:val="40"/>
          <w:szCs w:val="40"/>
        </w:rPr>
      </w:pPr>
      <w:r w:rsidRPr="001E7FA1">
        <w:rPr>
          <w:rFonts w:cs="Times New Roman"/>
          <w:b/>
          <w:bCs/>
          <w:sz w:val="40"/>
          <w:szCs w:val="40"/>
        </w:rPr>
        <w:t>and its Subsidiaries</w:t>
      </w:r>
    </w:p>
    <w:p w14:paraId="5957C17B" w14:textId="77777777" w:rsidR="00D25D84" w:rsidRPr="001E7FA1" w:rsidRDefault="00D25D84" w:rsidP="00D25D84">
      <w:pPr>
        <w:jc w:val="center"/>
        <w:rPr>
          <w:rFonts w:cs="Times New Roman"/>
          <w:sz w:val="36"/>
          <w:szCs w:val="36"/>
          <w:cs/>
        </w:rPr>
      </w:pPr>
    </w:p>
    <w:p w14:paraId="16A66C7E" w14:textId="77777777" w:rsidR="00D25D84" w:rsidRPr="001E7FA1" w:rsidRDefault="00D25D84" w:rsidP="00D25D84">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140B3443" w14:textId="219F1994" w:rsidR="00DF4A56" w:rsidRDefault="00D25D84" w:rsidP="00D25D84">
      <w:pPr>
        <w:pStyle w:val="CoverTitle"/>
        <w:spacing w:line="240" w:lineRule="atLeast"/>
        <w:jc w:val="center"/>
        <w:rPr>
          <w:rFonts w:cs="Times New Roman"/>
          <w:szCs w:val="36"/>
        </w:rPr>
      </w:pPr>
      <w:r w:rsidRPr="001E7FA1">
        <w:rPr>
          <w:rFonts w:cs="Times New Roman"/>
          <w:szCs w:val="36"/>
        </w:rPr>
        <w:t>for the three-month</w:t>
      </w:r>
      <w:r w:rsidR="00E533F2">
        <w:rPr>
          <w:rFonts w:cs="Times New Roman"/>
          <w:szCs w:val="36"/>
        </w:rPr>
        <w:t xml:space="preserve"> </w:t>
      </w:r>
      <w:r w:rsidR="00B50677">
        <w:rPr>
          <w:rFonts w:cs="Times New Roman"/>
          <w:szCs w:val="36"/>
        </w:rPr>
        <w:t xml:space="preserve">and </w:t>
      </w:r>
      <w:r w:rsidR="0007597D">
        <w:rPr>
          <w:szCs w:val="45"/>
          <w:lang w:val="en-US" w:bidi="th-TH"/>
        </w:rPr>
        <w:t>nine</w:t>
      </w:r>
      <w:r w:rsidR="00B50677">
        <w:rPr>
          <w:rFonts w:cs="Times New Roman"/>
          <w:szCs w:val="36"/>
        </w:rPr>
        <w:t xml:space="preserve">-month </w:t>
      </w:r>
      <w:r w:rsidR="00B50677" w:rsidRPr="002E38B7">
        <w:rPr>
          <w:rFonts w:cs="Times New Roman"/>
          <w:szCs w:val="36"/>
        </w:rPr>
        <w:t>period</w:t>
      </w:r>
      <w:r w:rsidR="00B50677">
        <w:rPr>
          <w:rFonts w:cs="Times New Roman"/>
          <w:szCs w:val="36"/>
        </w:rPr>
        <w:t>s</w:t>
      </w:r>
      <w:r w:rsidRPr="001E7FA1">
        <w:rPr>
          <w:rFonts w:cs="Times New Roman"/>
          <w:szCs w:val="36"/>
        </w:rPr>
        <w:t xml:space="preserve"> ended</w:t>
      </w:r>
    </w:p>
    <w:p w14:paraId="099CEB54" w14:textId="0CC47BE7" w:rsidR="00D25D84" w:rsidRPr="003C6098" w:rsidRDefault="00B50677" w:rsidP="00D25D84">
      <w:pPr>
        <w:pStyle w:val="CoverTitle"/>
        <w:spacing w:line="240" w:lineRule="atLeast"/>
        <w:jc w:val="center"/>
        <w:rPr>
          <w:rFonts w:cstheme="minorBidi"/>
          <w:sz w:val="32"/>
          <w:szCs w:val="45"/>
          <w:lang w:val="en-US" w:bidi="th-TH"/>
        </w:rPr>
      </w:pPr>
      <w:r w:rsidRPr="002E38B7">
        <w:rPr>
          <w:rFonts w:cs="Times New Roman"/>
          <w:szCs w:val="36"/>
        </w:rPr>
        <w:t>3</w:t>
      </w:r>
      <w:r>
        <w:rPr>
          <w:rFonts w:cs="Times New Roman"/>
          <w:szCs w:val="36"/>
        </w:rPr>
        <w:t>0</w:t>
      </w:r>
      <w:r w:rsidRPr="002E38B7">
        <w:rPr>
          <w:rFonts w:cs="Times New Roman"/>
          <w:szCs w:val="36"/>
        </w:rPr>
        <w:t xml:space="preserve"> </w:t>
      </w:r>
      <w:r w:rsidR="0007597D">
        <w:rPr>
          <w:rFonts w:cs="Times New Roman"/>
          <w:szCs w:val="36"/>
        </w:rPr>
        <w:t>September</w:t>
      </w:r>
      <w:r w:rsidRPr="002E38B7">
        <w:rPr>
          <w:rFonts w:cs="Times New Roman"/>
          <w:szCs w:val="36"/>
        </w:rPr>
        <w:t xml:space="preserve"> </w:t>
      </w:r>
      <w:r w:rsidR="00D25D84" w:rsidRPr="001E7FA1">
        <w:rPr>
          <w:rFonts w:cs="Times New Roman"/>
          <w:szCs w:val="36"/>
        </w:rPr>
        <w:t>202</w:t>
      </w:r>
      <w:r w:rsidR="00025677">
        <w:rPr>
          <w:rFonts w:cstheme="minorBidi"/>
          <w:szCs w:val="45"/>
          <w:lang w:val="en-US" w:bidi="th-TH"/>
        </w:rPr>
        <w:t>5</w:t>
      </w:r>
    </w:p>
    <w:p w14:paraId="63FCA8EA" w14:textId="77777777" w:rsidR="00D25D84" w:rsidRPr="001E7FA1" w:rsidRDefault="00D25D84" w:rsidP="00D25D84">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3940736F" w14:textId="77777777" w:rsidR="00C341CA" w:rsidRPr="001E7FA1" w:rsidRDefault="00C341CA" w:rsidP="00C341CA">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78993B38" w14:textId="77777777" w:rsidR="00C341CA" w:rsidRPr="00E17E8D" w:rsidRDefault="00C341CA" w:rsidP="00C341CA">
      <w:pPr>
        <w:pStyle w:val="CoverTitle"/>
        <w:spacing w:line="240" w:lineRule="atLeast"/>
        <w:jc w:val="center"/>
        <w:rPr>
          <w:rFonts w:cstheme="minorBidi"/>
          <w:spacing w:val="-3"/>
          <w:sz w:val="32"/>
          <w:szCs w:val="40"/>
          <w:cs/>
          <w:lang w:bidi="th-TH"/>
        </w:rPr>
      </w:pPr>
    </w:p>
    <w:p w14:paraId="2981C1A4" w14:textId="77777777" w:rsidR="00C341CA" w:rsidRPr="001E7FA1" w:rsidRDefault="00C341CA" w:rsidP="00C341CA">
      <w:pPr>
        <w:pStyle w:val="acctmainheading"/>
        <w:tabs>
          <w:tab w:val="left" w:pos="7810"/>
        </w:tabs>
        <w:spacing w:after="0" w:line="240" w:lineRule="atLeast"/>
        <w:outlineLvl w:val="0"/>
        <w:rPr>
          <w:rFonts w:cs="Times New Roman"/>
        </w:rPr>
        <w:sectPr w:rsidR="00C341CA" w:rsidRPr="001E7FA1" w:rsidSect="00D0652D">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7ED580C7" w14:textId="77777777" w:rsidR="00C341CA" w:rsidRPr="001E7FA1" w:rsidRDefault="00C341CA" w:rsidP="00C341CA">
      <w:pPr>
        <w:pStyle w:val="acctmainheading"/>
        <w:tabs>
          <w:tab w:val="left" w:pos="7810"/>
        </w:tabs>
        <w:spacing w:after="0" w:line="240" w:lineRule="atLeast"/>
        <w:outlineLvl w:val="0"/>
        <w:rPr>
          <w:rFonts w:cs="Times New Roman"/>
          <w:sz w:val="22"/>
        </w:rPr>
      </w:pPr>
      <w:r w:rsidRPr="001E7FA1">
        <w:rPr>
          <w:rFonts w:cs="Times New Roman"/>
          <w:szCs w:val="28"/>
        </w:rPr>
        <w:lastRenderedPageBreak/>
        <w:t>Independent Auditor’s Report on Review of Interim Financial Information</w:t>
      </w:r>
      <w:r w:rsidRPr="001E7FA1">
        <w:rPr>
          <w:rFonts w:cs="Times New Roman"/>
          <w:sz w:val="22"/>
        </w:rPr>
        <w:tab/>
      </w:r>
    </w:p>
    <w:p w14:paraId="5FBA42AF"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079D1F1A"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31BECEA9" w14:textId="6D068A4D" w:rsidR="00C341CA" w:rsidRPr="001E7FA1" w:rsidRDefault="00C341CA" w:rsidP="00C341CA">
      <w:pPr>
        <w:pStyle w:val="acctmainheading"/>
        <w:tabs>
          <w:tab w:val="left" w:pos="7810"/>
        </w:tabs>
        <w:spacing w:after="0" w:line="240" w:lineRule="atLeast"/>
        <w:outlineLvl w:val="0"/>
        <w:rPr>
          <w:rFonts w:cs="Times New Roman"/>
          <w:sz w:val="24"/>
          <w:szCs w:val="24"/>
        </w:rPr>
      </w:pPr>
      <w:r w:rsidRPr="001E7FA1">
        <w:rPr>
          <w:rFonts w:cs="Times New Roman"/>
          <w:sz w:val="24"/>
          <w:szCs w:val="24"/>
        </w:rPr>
        <w:t>To the Board of Directors of</w:t>
      </w:r>
      <w:r w:rsidR="00C51A1D" w:rsidRPr="001E7FA1">
        <w:rPr>
          <w:rFonts w:cs="Times New Roman"/>
          <w:sz w:val="24"/>
          <w:szCs w:val="24"/>
        </w:rPr>
        <w:t xml:space="preserve"> PTT Global Chemical Public </w:t>
      </w:r>
      <w:r w:rsidRPr="001E7FA1">
        <w:rPr>
          <w:rFonts w:cs="Times New Roman"/>
          <w:sz w:val="24"/>
          <w:szCs w:val="24"/>
        </w:rPr>
        <w:t>Company Limited</w:t>
      </w:r>
    </w:p>
    <w:p w14:paraId="000AF54D" w14:textId="77777777" w:rsidR="00C341CA" w:rsidRPr="001E7FA1" w:rsidRDefault="00C341CA" w:rsidP="00C341CA">
      <w:pPr>
        <w:spacing w:line="240" w:lineRule="atLeast"/>
        <w:rPr>
          <w:rFonts w:cs="Times New Roman"/>
        </w:rPr>
      </w:pPr>
    </w:p>
    <w:p w14:paraId="3F713E86" w14:textId="77777777" w:rsidR="00C341CA" w:rsidRPr="001E7FA1" w:rsidRDefault="00C341CA" w:rsidP="00C341CA">
      <w:pPr>
        <w:spacing w:line="240" w:lineRule="atLeast"/>
        <w:ind w:right="47"/>
        <w:jc w:val="both"/>
        <w:rPr>
          <w:rFonts w:cs="Times New Roman"/>
        </w:rPr>
      </w:pPr>
    </w:p>
    <w:p w14:paraId="640ECC41" w14:textId="7C7F4ED8" w:rsidR="0007597D" w:rsidRPr="001E7FA1" w:rsidRDefault="0007597D" w:rsidP="0007597D">
      <w:pPr>
        <w:jc w:val="thaiDistribute"/>
        <w:rPr>
          <w:rFonts w:cs="Times New Roman"/>
        </w:rPr>
      </w:pPr>
      <w:r w:rsidRPr="001E7FA1">
        <w:rPr>
          <w:rFonts w:cs="Times New Roman"/>
        </w:rPr>
        <w:t>I have reviewed the accompanying consolidated and separate statements of financial position of PTT Global Chemical Public Company Limited and its subsidiaries</w:t>
      </w:r>
      <w:r>
        <w:rPr>
          <w:rFonts w:cs="Times New Roman"/>
        </w:rPr>
        <w:t xml:space="preserve"> (“the Group”)</w:t>
      </w:r>
      <w:r w:rsidRPr="001E7FA1">
        <w:rPr>
          <w:rFonts w:cs="Times New Roman"/>
        </w:rPr>
        <w:t>, and of PTT Global Chemical Public Company Limited</w:t>
      </w:r>
      <w:r>
        <w:rPr>
          <w:rFonts w:cs="Times New Roman"/>
        </w:rPr>
        <w:t xml:space="preserve"> (“the Company”)</w:t>
      </w:r>
      <w:r w:rsidRPr="001E7FA1">
        <w:rPr>
          <w:rFonts w:cs="Times New Roman"/>
        </w:rPr>
        <w:t xml:space="preserve">, respectively, as at </w:t>
      </w:r>
      <w:r>
        <w:rPr>
          <w:rFonts w:cs="Times New Roman"/>
        </w:rPr>
        <w:t>30 September</w:t>
      </w:r>
      <w:r w:rsidRPr="001E7FA1">
        <w:rPr>
          <w:rFonts w:cs="Times New Roman"/>
        </w:rPr>
        <w:t xml:space="preserve"> 202</w:t>
      </w:r>
      <w:r>
        <w:rPr>
          <w:rFonts w:cs="Times New Roman"/>
        </w:rPr>
        <w:t>5</w:t>
      </w:r>
      <w:r w:rsidRPr="001E7FA1">
        <w:rPr>
          <w:rFonts w:cs="Times New Roman"/>
        </w:rPr>
        <w:t xml:space="preserve">; </w:t>
      </w:r>
      <w:r w:rsidRPr="000B23C9">
        <w:rPr>
          <w:rFonts w:cs="Times New Roman"/>
          <w:szCs w:val="22"/>
        </w:rPr>
        <w:t>the consolidated and separate statements of income and comprehensive income</w:t>
      </w:r>
      <w:r>
        <w:rPr>
          <w:rFonts w:cs="Times New Roman"/>
          <w:szCs w:val="22"/>
        </w:rPr>
        <w:t xml:space="preserve"> for the three-month and nine-month periods ended                          30 September 2025</w:t>
      </w:r>
      <w:r w:rsidRPr="001E7FA1">
        <w:rPr>
          <w:rFonts w:cs="Times New Roman"/>
        </w:rPr>
        <w:t xml:space="preserve">, changes in equity and cash flows for the </w:t>
      </w:r>
      <w:r>
        <w:rPr>
          <w:rFonts w:cs="Times New Roman"/>
        </w:rPr>
        <w:t>nine</w:t>
      </w:r>
      <w:r w:rsidRPr="001E7FA1">
        <w:rPr>
          <w:rFonts w:cs="Times New Roman"/>
        </w:rPr>
        <w:t xml:space="preserve">-month period ended </w:t>
      </w:r>
      <w:r>
        <w:rPr>
          <w:rFonts w:cs="Times New Roman"/>
        </w:rPr>
        <w:t>30 September</w:t>
      </w:r>
      <w:r w:rsidRPr="001E7FA1">
        <w:rPr>
          <w:rFonts w:cs="Times New Roman"/>
        </w:rPr>
        <w:t xml:space="preserve"> 202</w:t>
      </w:r>
      <w:r w:rsidR="004044DD">
        <w:rPr>
          <w:rFonts w:cs="Times New Roman"/>
        </w:rPr>
        <w:t>5</w:t>
      </w:r>
      <w:r w:rsidRPr="001E7FA1">
        <w:rPr>
          <w:rFonts w:cs="Times New Roman"/>
        </w:rPr>
        <w:t>; and condensed notes (“interim financial information”).</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 xml:space="preserve">is responsible for the preparation and presentation of this interim financial information in accordance with Thai Accounting Standard 34, “Interim Financial </w:t>
      </w:r>
      <w:r w:rsidRPr="009A0DBC">
        <w:rPr>
          <w:rFonts w:cs="Times New Roman"/>
          <w:spacing w:val="-4"/>
        </w:rPr>
        <w:t>Reporting”.  My responsibility is to express a conclusion on this interim financial information based on my review.</w:t>
      </w:r>
      <w:r w:rsidRPr="001E7FA1">
        <w:rPr>
          <w:rFonts w:cs="Times New Roman"/>
          <w:i/>
          <w:iCs/>
        </w:rPr>
        <w:t xml:space="preserve"> </w:t>
      </w:r>
    </w:p>
    <w:p w14:paraId="05ECF3B3" w14:textId="77777777" w:rsidR="00C341CA" w:rsidRPr="0007597D" w:rsidRDefault="00C341CA" w:rsidP="00C341CA">
      <w:pPr>
        <w:pStyle w:val="RNormal"/>
        <w:jc w:val="left"/>
        <w:rPr>
          <w:lang w:val="en-GB"/>
        </w:rPr>
      </w:pPr>
    </w:p>
    <w:p w14:paraId="6E4DC482" w14:textId="77777777" w:rsidR="00C341CA" w:rsidRPr="001E7FA1" w:rsidRDefault="00C341CA" w:rsidP="00C341CA">
      <w:pPr>
        <w:jc w:val="thaiDistribute"/>
        <w:rPr>
          <w:rFonts w:cs="Times New Roman"/>
          <w:i/>
        </w:rPr>
      </w:pPr>
      <w:r w:rsidRPr="001E7FA1">
        <w:rPr>
          <w:rFonts w:cs="Times New Roman"/>
          <w:i/>
        </w:rPr>
        <w:t>Scope of Review</w:t>
      </w:r>
    </w:p>
    <w:p w14:paraId="3878AF0E" w14:textId="77777777" w:rsidR="00C341CA" w:rsidRPr="001E7FA1" w:rsidRDefault="00C341CA" w:rsidP="00C341CA">
      <w:pPr>
        <w:jc w:val="both"/>
        <w:rPr>
          <w:rFonts w:cs="Times New Roman"/>
        </w:rPr>
      </w:pPr>
    </w:p>
    <w:p w14:paraId="08E0816F" w14:textId="51BF5F32" w:rsidR="00C341CA" w:rsidRDefault="00C341CA" w:rsidP="00C341CA">
      <w:pPr>
        <w:jc w:val="thaiDistribute"/>
        <w:rPr>
          <w:rFonts w:cstheme="minorBidi"/>
          <w:lang w:bidi="th-TH"/>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67B985FB" w14:textId="77777777" w:rsidR="00735899" w:rsidRPr="00735899" w:rsidRDefault="00735899" w:rsidP="00C341CA">
      <w:pPr>
        <w:jc w:val="thaiDistribute"/>
        <w:rPr>
          <w:rFonts w:cstheme="minorBidi"/>
          <w:lang w:bidi="th-TH"/>
        </w:rPr>
      </w:pPr>
    </w:p>
    <w:p w14:paraId="44A2DBA0" w14:textId="1A288DD9" w:rsidR="00D02518" w:rsidRPr="00D02518" w:rsidRDefault="00D02518" w:rsidP="00D02518">
      <w:pPr>
        <w:spacing w:line="240" w:lineRule="atLeast"/>
        <w:jc w:val="both"/>
        <w:rPr>
          <w:i/>
          <w:iCs/>
          <w:szCs w:val="22"/>
        </w:rPr>
      </w:pPr>
      <w:r w:rsidRPr="00D02518">
        <w:rPr>
          <w:i/>
          <w:iCs/>
          <w:szCs w:val="22"/>
        </w:rPr>
        <w:t>Conclusion</w:t>
      </w:r>
    </w:p>
    <w:p w14:paraId="36D05720" w14:textId="77777777" w:rsidR="00D02518" w:rsidRDefault="00D02518" w:rsidP="00D02518">
      <w:pPr>
        <w:spacing w:line="240" w:lineRule="atLeast"/>
        <w:rPr>
          <w:rFonts w:cs="Times New Roman"/>
          <w:szCs w:val="22"/>
          <w:lang w:val="en-US" w:bidi="th-TH"/>
        </w:rPr>
      </w:pPr>
    </w:p>
    <w:p w14:paraId="71AB43D5" w14:textId="5ACF202D" w:rsidR="00D02518" w:rsidRPr="00D02518" w:rsidRDefault="00D02518" w:rsidP="00D02518">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A435A6">
        <w:rPr>
          <w:rFonts w:cs="Times New Roman"/>
          <w:szCs w:val="22"/>
          <w:lang w:val="en-US" w:bidi="th-TH"/>
        </w:rPr>
        <w:t>“</w:t>
      </w:r>
      <w:r w:rsidRPr="00D02518">
        <w:rPr>
          <w:rFonts w:cs="Times New Roman"/>
          <w:szCs w:val="22"/>
          <w:lang w:val="en-US" w:bidi="th-TH"/>
        </w:rPr>
        <w:t>Interim Financial Reporting</w:t>
      </w:r>
      <w:r w:rsidR="00A435A6">
        <w:rPr>
          <w:rFonts w:cs="Times New Roman"/>
          <w:szCs w:val="22"/>
          <w:lang w:val="en-US" w:bidi="th-TH"/>
        </w:rPr>
        <w:t>”</w:t>
      </w:r>
      <w:r w:rsidRPr="00D02518">
        <w:rPr>
          <w:rFonts w:cs="Times New Roman"/>
          <w:szCs w:val="22"/>
          <w:lang w:val="en-US" w:bidi="th-TH"/>
        </w:rPr>
        <w:t>.</w:t>
      </w:r>
    </w:p>
    <w:p w14:paraId="78747119" w14:textId="77777777" w:rsidR="007E0C7E" w:rsidRDefault="007E0C7E" w:rsidP="00D02518">
      <w:pPr>
        <w:spacing w:line="240" w:lineRule="atLeast"/>
        <w:jc w:val="both"/>
        <w:rPr>
          <w:rFonts w:cstheme="minorBidi"/>
          <w:szCs w:val="22"/>
          <w:lang w:val="en-US" w:bidi="th-TH"/>
        </w:rPr>
      </w:pPr>
    </w:p>
    <w:p w14:paraId="39CF3954" w14:textId="5DD72940" w:rsidR="005700A3" w:rsidRDefault="005700A3" w:rsidP="00D02518">
      <w:pPr>
        <w:spacing w:line="240" w:lineRule="atLeast"/>
        <w:ind w:right="-45"/>
        <w:rPr>
          <w:szCs w:val="22"/>
          <w:lang w:val="en-US"/>
        </w:rPr>
      </w:pPr>
    </w:p>
    <w:p w14:paraId="301E2E8D" w14:textId="77777777" w:rsidR="00E23C09" w:rsidRDefault="00E23C09" w:rsidP="00D02518">
      <w:pPr>
        <w:spacing w:line="240" w:lineRule="atLeast"/>
        <w:ind w:right="-45"/>
        <w:rPr>
          <w:szCs w:val="22"/>
          <w:lang w:val="en-US"/>
        </w:rPr>
      </w:pPr>
    </w:p>
    <w:p w14:paraId="20BB4D07" w14:textId="77777777" w:rsidR="00E23C09" w:rsidRDefault="00E23C09" w:rsidP="00D02518">
      <w:pPr>
        <w:spacing w:line="240" w:lineRule="atLeast"/>
        <w:ind w:right="-45"/>
        <w:rPr>
          <w:rFonts w:cs="Times New Roman"/>
        </w:rPr>
      </w:pPr>
    </w:p>
    <w:p w14:paraId="22565F02" w14:textId="77777777" w:rsidR="005700A3" w:rsidRDefault="005700A3" w:rsidP="00D02518">
      <w:pPr>
        <w:spacing w:line="240" w:lineRule="atLeast"/>
        <w:ind w:right="-45"/>
        <w:rPr>
          <w:rFonts w:cs="Times New Roman"/>
        </w:rPr>
      </w:pPr>
    </w:p>
    <w:p w14:paraId="1313151A" w14:textId="5B784D80" w:rsidR="00D02518" w:rsidRPr="001E7FA1" w:rsidRDefault="00D02518" w:rsidP="00D02518">
      <w:pPr>
        <w:spacing w:line="240" w:lineRule="atLeast"/>
        <w:ind w:right="-45"/>
        <w:rPr>
          <w:rFonts w:cs="Times New Roman"/>
        </w:rPr>
      </w:pPr>
      <w:r w:rsidRPr="001E7FA1">
        <w:rPr>
          <w:rFonts w:cs="Times New Roman"/>
        </w:rPr>
        <w:t>(</w:t>
      </w:r>
      <w:r w:rsidR="00614EA3" w:rsidRPr="00614EA3">
        <w:rPr>
          <w:rFonts w:cs="Times New Roman"/>
        </w:rPr>
        <w:t>Sophit</w:t>
      </w:r>
      <w:r w:rsidR="00614EA3">
        <w:rPr>
          <w:rFonts w:cs="Times New Roman"/>
        </w:rPr>
        <w:t xml:space="preserve"> </w:t>
      </w:r>
      <w:r w:rsidR="00614EA3" w:rsidRPr="00614EA3">
        <w:rPr>
          <w:rFonts w:cs="Times New Roman"/>
        </w:rPr>
        <w:t>Prompol</w:t>
      </w:r>
      <w:r w:rsidRPr="001E7FA1">
        <w:rPr>
          <w:rFonts w:cs="Times New Roman"/>
        </w:rPr>
        <w:t>)</w:t>
      </w:r>
    </w:p>
    <w:p w14:paraId="5E1D3BB8" w14:textId="77777777" w:rsidR="00D02518" w:rsidRPr="001E7FA1" w:rsidRDefault="00D02518" w:rsidP="00D02518">
      <w:pPr>
        <w:spacing w:line="240" w:lineRule="atLeast"/>
        <w:ind w:right="-45"/>
        <w:rPr>
          <w:rFonts w:cs="Times New Roman"/>
        </w:rPr>
      </w:pPr>
      <w:r w:rsidRPr="001E7FA1">
        <w:rPr>
          <w:rFonts w:cs="Times New Roman"/>
        </w:rPr>
        <w:t>Certified Public Accountant</w:t>
      </w:r>
    </w:p>
    <w:p w14:paraId="2288E14E" w14:textId="2228858C" w:rsidR="00D02518" w:rsidRPr="001E7FA1" w:rsidRDefault="00D02518" w:rsidP="00D02518">
      <w:pPr>
        <w:spacing w:line="240" w:lineRule="atLeast"/>
        <w:ind w:right="-45"/>
        <w:rPr>
          <w:rFonts w:cs="Times New Roman"/>
        </w:rPr>
      </w:pPr>
      <w:r w:rsidRPr="001E7FA1">
        <w:rPr>
          <w:rFonts w:cs="Times New Roman"/>
        </w:rPr>
        <w:t xml:space="preserve">Registration No. </w:t>
      </w:r>
      <w:r w:rsidR="00614EA3">
        <w:rPr>
          <w:rFonts w:cs="Times New Roman"/>
        </w:rPr>
        <w:t>10042</w:t>
      </w:r>
    </w:p>
    <w:p w14:paraId="5D04C75E" w14:textId="77777777" w:rsidR="00081C21" w:rsidRPr="001E7FA1" w:rsidRDefault="00081C21" w:rsidP="00D02518">
      <w:pPr>
        <w:spacing w:line="240" w:lineRule="atLeast"/>
        <w:ind w:right="-45"/>
        <w:rPr>
          <w:rFonts w:cs="Times New Roman"/>
        </w:rPr>
      </w:pPr>
    </w:p>
    <w:p w14:paraId="1EAB4214" w14:textId="77777777" w:rsidR="00D02518" w:rsidRPr="001E7FA1" w:rsidRDefault="00D02518" w:rsidP="00D02518">
      <w:pPr>
        <w:tabs>
          <w:tab w:val="left" w:pos="5760"/>
        </w:tabs>
        <w:spacing w:line="240" w:lineRule="atLeast"/>
        <w:ind w:right="-45"/>
        <w:jc w:val="both"/>
        <w:rPr>
          <w:rFonts w:cs="Times New Roman"/>
        </w:rPr>
      </w:pPr>
      <w:r w:rsidRPr="001E7FA1">
        <w:rPr>
          <w:rFonts w:cs="Times New Roman"/>
        </w:rPr>
        <w:t>KPMG Phoomchai Audit Ltd.</w:t>
      </w:r>
    </w:p>
    <w:p w14:paraId="68363E83" w14:textId="77777777" w:rsidR="00E97B9D" w:rsidRDefault="00D02518" w:rsidP="00C341CA">
      <w:pPr>
        <w:tabs>
          <w:tab w:val="left" w:pos="5760"/>
        </w:tabs>
        <w:spacing w:line="240" w:lineRule="atLeast"/>
        <w:ind w:right="-45"/>
        <w:jc w:val="both"/>
        <w:rPr>
          <w:rFonts w:cs="Times New Roman"/>
        </w:rPr>
      </w:pPr>
      <w:r w:rsidRPr="001E7FA1">
        <w:rPr>
          <w:rFonts w:cs="Times New Roman"/>
        </w:rPr>
        <w:t>Bangkok</w:t>
      </w:r>
      <w:bookmarkEnd w:id="0"/>
    </w:p>
    <w:p w14:paraId="30F5BFDB" w14:textId="256ECCCA" w:rsidR="009278A0" w:rsidRPr="00E97B9D" w:rsidRDefault="00004E30" w:rsidP="00C341CA">
      <w:pPr>
        <w:tabs>
          <w:tab w:val="left" w:pos="5760"/>
        </w:tabs>
        <w:spacing w:line="240" w:lineRule="atLeast"/>
        <w:ind w:right="-45"/>
        <w:jc w:val="both"/>
        <w:rPr>
          <w:rFonts w:cs="Times New Roman"/>
        </w:rPr>
      </w:pPr>
      <w:r>
        <w:rPr>
          <w:rFonts w:cs="Times New Roman"/>
        </w:rPr>
        <w:t>1</w:t>
      </w:r>
      <w:r w:rsidR="00254FCF">
        <w:rPr>
          <w:rFonts w:cs="Times New Roman"/>
        </w:rPr>
        <w:t>0</w:t>
      </w:r>
      <w:r w:rsidR="0007597D" w:rsidRPr="00E97B9D">
        <w:rPr>
          <w:rFonts w:cs="Times New Roman"/>
        </w:rPr>
        <w:t xml:space="preserve"> </w:t>
      </w:r>
      <w:r w:rsidR="0007597D" w:rsidRPr="00E97B9D">
        <w:rPr>
          <w:lang w:val="en-US" w:bidi="th-TH"/>
        </w:rPr>
        <w:t xml:space="preserve">November </w:t>
      </w:r>
      <w:r w:rsidR="00E23C09" w:rsidRPr="00E97B9D">
        <w:rPr>
          <w:lang w:val="en-US" w:bidi="th-TH"/>
        </w:rPr>
        <w:t>202</w:t>
      </w:r>
      <w:r w:rsidR="00025677">
        <w:rPr>
          <w:lang w:val="en-US" w:bidi="th-TH"/>
        </w:rPr>
        <w:t>5</w:t>
      </w:r>
    </w:p>
    <w:sectPr w:rsidR="009278A0" w:rsidRPr="00E97B9D" w:rsidSect="001218C8">
      <w:headerReference w:type="default" r:id="rId15"/>
      <w:foot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5F1DC" w14:textId="77777777" w:rsidR="00696F87" w:rsidRDefault="00696F87">
      <w:r>
        <w:separator/>
      </w:r>
    </w:p>
  </w:endnote>
  <w:endnote w:type="continuationSeparator" w:id="0">
    <w:p w14:paraId="2008E4D1" w14:textId="77777777" w:rsidR="00696F87" w:rsidRDefault="00696F87">
      <w:r>
        <w:continuationSeparator/>
      </w:r>
    </w:p>
  </w:endnote>
  <w:endnote w:type="continuationNotice" w:id="1">
    <w:p w14:paraId="5B0F3D93" w14:textId="77777777" w:rsidR="00696F87" w:rsidRDefault="00696F8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altName w:val="Calibri"/>
    <w:charset w:val="00"/>
    <w:family w:val="auto"/>
    <w:pitch w:val="variable"/>
    <w:sig w:usb0="80000023" w:usb1="00000000" w:usb2="00000000" w:usb3="00000000" w:csb0="00000001" w:csb1="00000000"/>
  </w:font>
  <w:font w:name="EucrosiaUPC">
    <w:charset w:val="00"/>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C031D"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24B04F38" w14:textId="77777777" w:rsidR="00095741" w:rsidRDefault="00095741" w:rsidP="00C341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E4CBA"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2521A4B" w14:textId="77777777" w:rsidR="00095741" w:rsidRPr="007C40DD" w:rsidRDefault="00095741" w:rsidP="00C341CA">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C2D28" w14:textId="675E88A0" w:rsidR="00735899" w:rsidRPr="0010367B" w:rsidRDefault="00735899">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941B7" w14:textId="77777777" w:rsidR="00696F87" w:rsidRDefault="00696F87">
      <w:r>
        <w:separator/>
      </w:r>
    </w:p>
  </w:footnote>
  <w:footnote w:type="continuationSeparator" w:id="0">
    <w:p w14:paraId="7D5F715A" w14:textId="77777777" w:rsidR="00696F87" w:rsidRDefault="00696F87">
      <w:r>
        <w:continuationSeparator/>
      </w:r>
    </w:p>
  </w:footnote>
  <w:footnote w:type="continuationNotice" w:id="1">
    <w:p w14:paraId="14A1F030" w14:textId="77777777" w:rsidR="00696F87" w:rsidRDefault="00696F8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CA611" w14:textId="77777777" w:rsidR="00095741" w:rsidRDefault="00095741" w:rsidP="00C341CA">
    <w:pPr>
      <w:pStyle w:val="acctmainheading"/>
      <w:tabs>
        <w:tab w:val="left" w:pos="7810"/>
      </w:tabs>
      <w:spacing w:after="0" w:line="240" w:lineRule="atLeast"/>
    </w:pPr>
    <w:r>
      <w:t>Nation Multimedia Group Public Company Limited and its Subsidiaries</w:t>
    </w:r>
  </w:p>
  <w:p w14:paraId="42EBCC84" w14:textId="77777777" w:rsidR="00095741" w:rsidRPr="0093722D" w:rsidRDefault="00095741" w:rsidP="00C341C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6B11C4D5" w14:textId="77777777" w:rsidR="00095741" w:rsidRDefault="00095741" w:rsidP="00C341CA">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23B91A43" w14:textId="77777777" w:rsidR="00095741" w:rsidRDefault="00095741" w:rsidP="00C341CA">
    <w:pPr>
      <w:pStyle w:val="acctmainheading"/>
      <w:spacing w:after="0" w:line="240" w:lineRule="atLeast"/>
      <w:rPr>
        <w:sz w:val="24"/>
        <w:szCs w:val="24"/>
      </w:rPr>
    </w:pPr>
  </w:p>
  <w:p w14:paraId="0F3151FC" w14:textId="77777777" w:rsidR="00095741" w:rsidRPr="007C40DD" w:rsidRDefault="00095741" w:rsidP="00C341C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ADC96" w14:textId="77777777" w:rsidR="00095741" w:rsidRPr="00441D95" w:rsidRDefault="00095741" w:rsidP="00C341CA">
    <w:pPr>
      <w:pStyle w:val="Header"/>
      <w:spacing w:line="240" w:lineRule="atLeast"/>
      <w:jc w:val="left"/>
      <w:rPr>
        <w:sz w:val="28"/>
        <w:szCs w:val="28"/>
      </w:rPr>
    </w:pPr>
  </w:p>
  <w:p w14:paraId="1F4D36F8" w14:textId="77777777" w:rsidR="00095741" w:rsidRPr="00441D95" w:rsidRDefault="00095741" w:rsidP="00C341CA">
    <w:pPr>
      <w:pStyle w:val="Header"/>
      <w:spacing w:line="240" w:lineRule="atLeast"/>
      <w:jc w:val="left"/>
      <w:rPr>
        <w:sz w:val="28"/>
        <w:szCs w:val="28"/>
      </w:rPr>
    </w:pPr>
  </w:p>
  <w:p w14:paraId="70427EB7" w14:textId="77777777" w:rsidR="00095741" w:rsidRPr="00441D95" w:rsidRDefault="00095741" w:rsidP="00C341CA">
    <w:pPr>
      <w:pStyle w:val="Header"/>
      <w:spacing w:line="240" w:lineRule="atLeast"/>
      <w:jc w:val="left"/>
      <w:rPr>
        <w:sz w:val="28"/>
        <w:szCs w:val="28"/>
      </w:rPr>
    </w:pPr>
  </w:p>
  <w:p w14:paraId="42041C48" w14:textId="77777777" w:rsidR="00095741" w:rsidRPr="00441D95" w:rsidRDefault="00095741" w:rsidP="00C341CA">
    <w:pPr>
      <w:pStyle w:val="Header"/>
      <w:spacing w:line="240" w:lineRule="atLeast"/>
      <w:jc w:val="left"/>
      <w:rPr>
        <w:sz w:val="28"/>
        <w:szCs w:val="28"/>
      </w:rPr>
    </w:pPr>
  </w:p>
  <w:p w14:paraId="32BDBBEA" w14:textId="77777777" w:rsidR="00095741" w:rsidRPr="00441D95" w:rsidRDefault="00095741" w:rsidP="00C341CA">
    <w:pPr>
      <w:pStyle w:val="Header"/>
      <w:spacing w:line="240" w:lineRule="atLeast"/>
      <w:jc w:val="left"/>
      <w:rPr>
        <w:sz w:val="28"/>
        <w:szCs w:val="28"/>
      </w:rPr>
    </w:pPr>
  </w:p>
  <w:p w14:paraId="33DEDDF8" w14:textId="77777777" w:rsidR="00095741" w:rsidRPr="00441D95" w:rsidRDefault="00095741" w:rsidP="00C341CA">
    <w:pPr>
      <w:pStyle w:val="Header"/>
      <w:spacing w:line="240" w:lineRule="atLeast"/>
      <w:jc w:val="left"/>
      <w:rPr>
        <w:sz w:val="28"/>
        <w:szCs w:val="28"/>
      </w:rPr>
    </w:pPr>
  </w:p>
  <w:p w14:paraId="07F64465" w14:textId="77777777" w:rsidR="00095741" w:rsidRPr="00441D95" w:rsidRDefault="00095741" w:rsidP="00C341CA">
    <w:pPr>
      <w:pStyle w:val="Header"/>
      <w:spacing w:line="240" w:lineRule="atLeast"/>
      <w:jc w:val="left"/>
      <w:rPr>
        <w:sz w:val="28"/>
        <w:szCs w:val="28"/>
      </w:rPr>
    </w:pPr>
  </w:p>
  <w:p w14:paraId="0DAA8D3E" w14:textId="77777777" w:rsidR="00095741" w:rsidRPr="00441D95" w:rsidRDefault="00095741" w:rsidP="00C341CA">
    <w:pPr>
      <w:pStyle w:val="Header"/>
      <w:spacing w:line="240" w:lineRule="atLeast"/>
      <w:jc w:val="left"/>
      <w:rPr>
        <w:sz w:val="28"/>
        <w:szCs w:val="28"/>
      </w:rPr>
    </w:pPr>
  </w:p>
  <w:p w14:paraId="62F93FFD" w14:textId="77777777" w:rsidR="00095741" w:rsidRPr="00441D95" w:rsidRDefault="00095741" w:rsidP="00C341CA">
    <w:pPr>
      <w:pStyle w:val="Header"/>
      <w:spacing w:line="240" w:lineRule="atLeast"/>
      <w:jc w:val="left"/>
      <w:rPr>
        <w:sz w:val="28"/>
        <w:szCs w:val="28"/>
      </w:rPr>
    </w:pPr>
  </w:p>
  <w:p w14:paraId="0F18BD28" w14:textId="77777777" w:rsidR="00095741" w:rsidRPr="00441D95" w:rsidRDefault="00095741" w:rsidP="00C341CA">
    <w:pPr>
      <w:pStyle w:val="Header"/>
      <w:spacing w:line="240" w:lineRule="atLeast"/>
      <w:jc w:val="left"/>
      <w:rPr>
        <w:sz w:val="28"/>
        <w:szCs w:val="28"/>
      </w:rPr>
    </w:pPr>
  </w:p>
  <w:p w14:paraId="431D5EC1" w14:textId="32DE9E69" w:rsidR="00095741" w:rsidRDefault="00095741" w:rsidP="00C341CA">
    <w:pPr>
      <w:pStyle w:val="Header"/>
      <w:spacing w:line="240" w:lineRule="atLeast"/>
      <w:jc w:val="left"/>
      <w:rPr>
        <w:sz w:val="28"/>
        <w:szCs w:val="28"/>
      </w:rPr>
    </w:pPr>
  </w:p>
  <w:p w14:paraId="216FE522" w14:textId="77777777" w:rsidR="00441D95" w:rsidRDefault="00441D95" w:rsidP="00C341CA">
    <w:pPr>
      <w:pStyle w:val="Header"/>
      <w:spacing w:line="240" w:lineRule="atLeast"/>
      <w:jc w:val="left"/>
      <w:rPr>
        <w:sz w:val="28"/>
        <w:szCs w:val="28"/>
        <w:lang w:bidi="th-TH"/>
      </w:rPr>
    </w:pPr>
  </w:p>
  <w:p w14:paraId="349B20B1" w14:textId="77777777" w:rsidR="0007597D" w:rsidRDefault="0007597D" w:rsidP="00C341CA">
    <w:pPr>
      <w:pStyle w:val="Header"/>
      <w:spacing w:line="240" w:lineRule="atLeast"/>
      <w:jc w:val="left"/>
      <w:rPr>
        <w:sz w:val="28"/>
        <w:szCs w:val="28"/>
        <w:lang w:bidi="th-TH"/>
      </w:rPr>
    </w:pPr>
  </w:p>
  <w:p w14:paraId="00BF4849" w14:textId="77777777" w:rsidR="0007597D" w:rsidRPr="00441D95" w:rsidRDefault="0007597D" w:rsidP="00C341CA">
    <w:pPr>
      <w:pStyle w:val="Header"/>
      <w:spacing w:line="240" w:lineRule="atLeast"/>
      <w:jc w:val="left"/>
      <w:rPr>
        <w:sz w:val="28"/>
        <w:szCs w:val="28"/>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3C21" w14:textId="77777777" w:rsidR="0007597D" w:rsidRDefault="0007597D" w:rsidP="00441D95">
    <w:pPr>
      <w:pStyle w:val="Header"/>
      <w:spacing w:line="240" w:lineRule="atLeast"/>
      <w:jc w:val="left"/>
      <w:rPr>
        <w:i w:val="0"/>
        <w:iCs/>
        <w:sz w:val="28"/>
        <w:szCs w:val="28"/>
      </w:rPr>
    </w:pPr>
  </w:p>
  <w:p w14:paraId="79CA8BD8" w14:textId="77777777" w:rsidR="008708CA" w:rsidRDefault="008708CA" w:rsidP="00441D95">
    <w:pPr>
      <w:pStyle w:val="Header"/>
      <w:spacing w:line="240" w:lineRule="atLeast"/>
      <w:jc w:val="left"/>
      <w:rPr>
        <w:i w:val="0"/>
        <w:iCs/>
        <w:sz w:val="28"/>
        <w:szCs w:val="28"/>
      </w:rPr>
    </w:pPr>
  </w:p>
  <w:p w14:paraId="157AF2F4" w14:textId="77777777" w:rsidR="008708CA" w:rsidRDefault="008708CA" w:rsidP="00441D95">
    <w:pPr>
      <w:pStyle w:val="Header"/>
      <w:spacing w:line="240" w:lineRule="atLeast"/>
      <w:jc w:val="left"/>
      <w:rPr>
        <w:i w:val="0"/>
        <w:iCs/>
        <w:sz w:val="28"/>
        <w:szCs w:val="28"/>
      </w:rPr>
    </w:pPr>
  </w:p>
  <w:p w14:paraId="5AF97270" w14:textId="77777777" w:rsidR="008708CA" w:rsidRDefault="008708CA" w:rsidP="00441D95">
    <w:pPr>
      <w:pStyle w:val="Header"/>
      <w:spacing w:line="240" w:lineRule="atLeast"/>
      <w:jc w:val="left"/>
      <w:rPr>
        <w:i w:val="0"/>
        <w:iCs/>
        <w:sz w:val="28"/>
        <w:szCs w:val="28"/>
      </w:rPr>
    </w:pPr>
  </w:p>
  <w:p w14:paraId="003A659D" w14:textId="77777777" w:rsidR="008708CA" w:rsidRDefault="008708CA" w:rsidP="00441D95">
    <w:pPr>
      <w:pStyle w:val="Header"/>
      <w:spacing w:line="240" w:lineRule="atLeast"/>
      <w:jc w:val="left"/>
      <w:rPr>
        <w:i w:val="0"/>
        <w:iCs/>
        <w:sz w:val="28"/>
        <w:szCs w:val="28"/>
      </w:rPr>
    </w:pPr>
  </w:p>
  <w:p w14:paraId="7FAB771A" w14:textId="77777777" w:rsidR="008708CA" w:rsidRDefault="008708CA" w:rsidP="00441D95">
    <w:pPr>
      <w:pStyle w:val="Header"/>
      <w:spacing w:line="240" w:lineRule="atLeast"/>
      <w:jc w:val="left"/>
      <w:rPr>
        <w:i w:val="0"/>
        <w:iCs/>
        <w:sz w:val="28"/>
        <w:szCs w:val="28"/>
      </w:rPr>
    </w:pPr>
  </w:p>
  <w:p w14:paraId="0EA2DEFD" w14:textId="77777777" w:rsidR="008708CA" w:rsidRPr="0007597D" w:rsidRDefault="008708CA" w:rsidP="00441D95">
    <w:pPr>
      <w:pStyle w:val="Header"/>
      <w:spacing w:line="240" w:lineRule="atLeast"/>
      <w:jc w:val="left"/>
      <w:rPr>
        <w:i w:val="0"/>
        <w:iCs/>
        <w:sz w:val="28"/>
        <w:szCs w:val="28"/>
      </w:rPr>
    </w:pPr>
  </w:p>
  <w:p w14:paraId="4B479DBF" w14:textId="77777777" w:rsidR="0007597D" w:rsidRPr="0007597D" w:rsidRDefault="0007597D" w:rsidP="00441D95">
    <w:pPr>
      <w:pStyle w:val="Header"/>
      <w:spacing w:line="240" w:lineRule="atLeast"/>
      <w:jc w:val="left"/>
      <w:rPr>
        <w:i w:val="0"/>
        <w:iCs/>
        <w:sz w:val="28"/>
        <w:szCs w:val="28"/>
      </w:rPr>
    </w:pPr>
  </w:p>
  <w:p w14:paraId="157B8779" w14:textId="77777777" w:rsidR="0007597D" w:rsidRPr="0007597D" w:rsidRDefault="0007597D" w:rsidP="00441D95">
    <w:pPr>
      <w:pStyle w:val="Header"/>
      <w:spacing w:line="240" w:lineRule="atLeast"/>
      <w:jc w:val="left"/>
      <w:rPr>
        <w:i w:val="0"/>
        <w:iCs/>
        <w:sz w:val="28"/>
        <w:szCs w:val="28"/>
      </w:rPr>
    </w:pPr>
  </w:p>
  <w:p w14:paraId="3F08F3B1" w14:textId="77777777" w:rsidR="0007597D" w:rsidRPr="0007597D" w:rsidRDefault="0007597D" w:rsidP="00441D95">
    <w:pPr>
      <w:pStyle w:val="Header"/>
      <w:spacing w:line="240" w:lineRule="atLeast"/>
      <w:jc w:val="left"/>
      <w:rPr>
        <w:i w:val="0"/>
        <w:iCs/>
        <w:sz w:val="28"/>
        <w:szCs w:val="28"/>
      </w:rPr>
    </w:pPr>
  </w:p>
  <w:p w14:paraId="557992C2" w14:textId="77777777" w:rsidR="0007597D" w:rsidRPr="0007597D" w:rsidRDefault="0007597D" w:rsidP="00441D95">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D392AD1"/>
    <w:multiLevelType w:val="hybridMultilevel"/>
    <w:tmpl w:val="914A4CFA"/>
    <w:lvl w:ilvl="0" w:tplc="04090001">
      <w:start w:val="1"/>
      <w:numFmt w:val="decimal"/>
      <w:lvlText w:val="%1"/>
      <w:lvlJc w:val="left"/>
      <w:pPr>
        <w:ind w:left="5321"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7"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8" w15:restartNumberingAfterBreak="0">
    <w:nsid w:val="54A62D4D"/>
    <w:multiLevelType w:val="hybridMultilevel"/>
    <w:tmpl w:val="3146B122"/>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49568175">
    <w:abstractNumId w:val="0"/>
  </w:num>
  <w:num w:numId="2" w16cid:durableId="2104497180">
    <w:abstractNumId w:val="6"/>
  </w:num>
  <w:num w:numId="3" w16cid:durableId="733163604">
    <w:abstractNumId w:val="10"/>
  </w:num>
  <w:num w:numId="4" w16cid:durableId="329022686">
    <w:abstractNumId w:val="3"/>
  </w:num>
  <w:num w:numId="5" w16cid:durableId="669647800">
    <w:abstractNumId w:val="8"/>
  </w:num>
  <w:num w:numId="6" w16cid:durableId="1959531976">
    <w:abstractNumId w:val="7"/>
  </w:num>
  <w:num w:numId="7" w16cid:durableId="1894150627">
    <w:abstractNumId w:val="5"/>
  </w:num>
  <w:num w:numId="8" w16cid:durableId="349837571">
    <w:abstractNumId w:val="11"/>
    <w:lvlOverride w:ilvl="0">
      <w:startOverride w:val="1"/>
    </w:lvlOverride>
    <w:lvlOverride w:ilvl="1"/>
    <w:lvlOverride w:ilvl="2"/>
    <w:lvlOverride w:ilvl="3"/>
    <w:lvlOverride w:ilvl="4"/>
    <w:lvlOverride w:ilvl="5"/>
    <w:lvlOverride w:ilvl="6"/>
    <w:lvlOverride w:ilvl="7"/>
    <w:lvlOverride w:ilvl="8"/>
  </w:num>
  <w:num w:numId="9" w16cid:durableId="1322544238">
    <w:abstractNumId w:val="11"/>
    <w:lvlOverride w:ilvl="0">
      <w:startOverride w:val="1"/>
    </w:lvlOverride>
    <w:lvlOverride w:ilvl="1"/>
    <w:lvlOverride w:ilvl="2"/>
    <w:lvlOverride w:ilvl="3"/>
    <w:lvlOverride w:ilvl="4"/>
    <w:lvlOverride w:ilvl="5"/>
    <w:lvlOverride w:ilvl="6"/>
    <w:lvlOverride w:ilvl="7"/>
    <w:lvlOverride w:ilvl="8"/>
  </w:num>
  <w:num w:numId="10" w16cid:durableId="1174614105">
    <w:abstractNumId w:val="11"/>
    <w:lvlOverride w:ilvl="0">
      <w:startOverride w:val="1"/>
    </w:lvlOverride>
    <w:lvlOverride w:ilvl="1"/>
    <w:lvlOverride w:ilvl="2"/>
    <w:lvlOverride w:ilvl="3"/>
    <w:lvlOverride w:ilvl="4"/>
    <w:lvlOverride w:ilvl="5"/>
    <w:lvlOverride w:ilvl="6"/>
    <w:lvlOverride w:ilvl="7"/>
    <w:lvlOverride w:ilvl="8"/>
  </w:num>
  <w:num w:numId="11" w16cid:durableId="1358770409">
    <w:abstractNumId w:val="11"/>
    <w:lvlOverride w:ilvl="0">
      <w:startOverride w:val="1"/>
    </w:lvlOverride>
    <w:lvlOverride w:ilvl="1"/>
    <w:lvlOverride w:ilvl="2"/>
    <w:lvlOverride w:ilvl="3"/>
    <w:lvlOverride w:ilvl="4"/>
    <w:lvlOverride w:ilvl="5"/>
    <w:lvlOverride w:ilvl="6"/>
    <w:lvlOverride w:ilvl="7"/>
    <w:lvlOverride w:ilvl="8"/>
  </w:num>
  <w:num w:numId="12" w16cid:durableId="1223905279">
    <w:abstractNumId w:val="11"/>
    <w:lvlOverride w:ilvl="0">
      <w:startOverride w:val="1"/>
    </w:lvlOverride>
    <w:lvlOverride w:ilvl="1"/>
    <w:lvlOverride w:ilvl="2"/>
    <w:lvlOverride w:ilvl="3"/>
    <w:lvlOverride w:ilvl="4"/>
    <w:lvlOverride w:ilvl="5"/>
    <w:lvlOverride w:ilvl="6"/>
    <w:lvlOverride w:ilvl="7"/>
    <w:lvlOverride w:ilvl="8"/>
  </w:num>
  <w:num w:numId="13" w16cid:durableId="1815952735">
    <w:abstractNumId w:val="11"/>
    <w:lvlOverride w:ilvl="0">
      <w:startOverride w:val="1"/>
    </w:lvlOverride>
    <w:lvlOverride w:ilvl="1"/>
    <w:lvlOverride w:ilvl="2"/>
    <w:lvlOverride w:ilvl="3"/>
    <w:lvlOverride w:ilvl="4"/>
    <w:lvlOverride w:ilvl="5"/>
    <w:lvlOverride w:ilvl="6"/>
    <w:lvlOverride w:ilvl="7"/>
    <w:lvlOverride w:ilvl="8"/>
  </w:num>
  <w:num w:numId="14" w16cid:durableId="829365876">
    <w:abstractNumId w:val="11"/>
    <w:lvlOverride w:ilvl="0">
      <w:startOverride w:val="1"/>
    </w:lvlOverride>
    <w:lvlOverride w:ilvl="1"/>
    <w:lvlOverride w:ilvl="2"/>
    <w:lvlOverride w:ilvl="3"/>
    <w:lvlOverride w:ilvl="4"/>
    <w:lvlOverride w:ilvl="5"/>
    <w:lvlOverride w:ilvl="6"/>
    <w:lvlOverride w:ilvl="7"/>
    <w:lvlOverride w:ilvl="8"/>
  </w:num>
  <w:num w:numId="15" w16cid:durableId="17510077">
    <w:abstractNumId w:val="11"/>
    <w:lvlOverride w:ilvl="0">
      <w:startOverride w:val="1"/>
    </w:lvlOverride>
    <w:lvlOverride w:ilvl="1"/>
    <w:lvlOverride w:ilvl="2"/>
    <w:lvlOverride w:ilvl="3"/>
    <w:lvlOverride w:ilvl="4"/>
    <w:lvlOverride w:ilvl="5"/>
    <w:lvlOverride w:ilvl="6"/>
    <w:lvlOverride w:ilvl="7"/>
    <w:lvlOverride w:ilvl="8"/>
  </w:num>
  <w:num w:numId="16" w16cid:durableId="214782214">
    <w:abstractNumId w:val="10"/>
  </w:num>
  <w:num w:numId="17" w16cid:durableId="999773059">
    <w:abstractNumId w:val="10"/>
  </w:num>
  <w:num w:numId="18" w16cid:durableId="859322601">
    <w:abstractNumId w:val="11"/>
    <w:lvlOverride w:ilvl="0">
      <w:startOverride w:val="1"/>
    </w:lvlOverride>
    <w:lvlOverride w:ilvl="1"/>
    <w:lvlOverride w:ilvl="2"/>
    <w:lvlOverride w:ilvl="3"/>
    <w:lvlOverride w:ilvl="4"/>
    <w:lvlOverride w:ilvl="5"/>
    <w:lvlOverride w:ilvl="6"/>
    <w:lvlOverride w:ilvl="7"/>
    <w:lvlOverride w:ilvl="8"/>
  </w:num>
  <w:num w:numId="19" w16cid:durableId="366486808">
    <w:abstractNumId w:val="1"/>
  </w:num>
  <w:num w:numId="20" w16cid:durableId="1803496518">
    <w:abstractNumId w:val="2"/>
  </w:num>
  <w:num w:numId="21" w16cid:durableId="492645998">
    <w:abstractNumId w:val="9"/>
  </w:num>
  <w:num w:numId="22" w16cid:durableId="710107183">
    <w:abstractNumId w:val="4"/>
  </w:num>
  <w:num w:numId="23" w16cid:durableId="77617143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E30"/>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F34"/>
    <w:rsid w:val="0001619A"/>
    <w:rsid w:val="00016342"/>
    <w:rsid w:val="00016614"/>
    <w:rsid w:val="000168B6"/>
    <w:rsid w:val="00016B72"/>
    <w:rsid w:val="00016BCD"/>
    <w:rsid w:val="00016C67"/>
    <w:rsid w:val="00016C89"/>
    <w:rsid w:val="00016F69"/>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677"/>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735"/>
    <w:rsid w:val="00046850"/>
    <w:rsid w:val="00046ACC"/>
    <w:rsid w:val="00046B5A"/>
    <w:rsid w:val="00046D48"/>
    <w:rsid w:val="00046E61"/>
    <w:rsid w:val="0004730F"/>
    <w:rsid w:val="00047B70"/>
    <w:rsid w:val="00047C35"/>
    <w:rsid w:val="000500A2"/>
    <w:rsid w:val="000500B3"/>
    <w:rsid w:val="000503DD"/>
    <w:rsid w:val="000506B6"/>
    <w:rsid w:val="0005076A"/>
    <w:rsid w:val="00050822"/>
    <w:rsid w:val="000508DA"/>
    <w:rsid w:val="00050C89"/>
    <w:rsid w:val="0005117B"/>
    <w:rsid w:val="000514D0"/>
    <w:rsid w:val="00051579"/>
    <w:rsid w:val="00051695"/>
    <w:rsid w:val="000519CF"/>
    <w:rsid w:val="00051FC5"/>
    <w:rsid w:val="0005215F"/>
    <w:rsid w:val="0005220A"/>
    <w:rsid w:val="0005228B"/>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6286"/>
    <w:rsid w:val="0005641B"/>
    <w:rsid w:val="00056802"/>
    <w:rsid w:val="00056914"/>
    <w:rsid w:val="0005695C"/>
    <w:rsid w:val="00056A43"/>
    <w:rsid w:val="00056A4C"/>
    <w:rsid w:val="0005707C"/>
    <w:rsid w:val="00057B94"/>
    <w:rsid w:val="00057C31"/>
    <w:rsid w:val="000601DF"/>
    <w:rsid w:val="00060918"/>
    <w:rsid w:val="00060B83"/>
    <w:rsid w:val="00060C65"/>
    <w:rsid w:val="00060D23"/>
    <w:rsid w:val="00061151"/>
    <w:rsid w:val="00061335"/>
    <w:rsid w:val="0006168E"/>
    <w:rsid w:val="00061926"/>
    <w:rsid w:val="00061E0B"/>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B2"/>
    <w:rsid w:val="0006619C"/>
    <w:rsid w:val="000661BF"/>
    <w:rsid w:val="00066418"/>
    <w:rsid w:val="0006675E"/>
    <w:rsid w:val="0006677B"/>
    <w:rsid w:val="00066A2D"/>
    <w:rsid w:val="00066C50"/>
    <w:rsid w:val="00066D7D"/>
    <w:rsid w:val="00067148"/>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97D"/>
    <w:rsid w:val="00075A39"/>
    <w:rsid w:val="00075B01"/>
    <w:rsid w:val="00075B63"/>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B29"/>
    <w:rsid w:val="00087BD7"/>
    <w:rsid w:val="00087E1D"/>
    <w:rsid w:val="00087E8A"/>
    <w:rsid w:val="00087F0A"/>
    <w:rsid w:val="00090162"/>
    <w:rsid w:val="00090A04"/>
    <w:rsid w:val="00090F9A"/>
    <w:rsid w:val="000911A5"/>
    <w:rsid w:val="000911D5"/>
    <w:rsid w:val="000915CA"/>
    <w:rsid w:val="00091740"/>
    <w:rsid w:val="00091F54"/>
    <w:rsid w:val="0009250E"/>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ED8"/>
    <w:rsid w:val="00095060"/>
    <w:rsid w:val="000956E6"/>
    <w:rsid w:val="00095741"/>
    <w:rsid w:val="00095994"/>
    <w:rsid w:val="00095FB7"/>
    <w:rsid w:val="00096009"/>
    <w:rsid w:val="000960E9"/>
    <w:rsid w:val="000961A0"/>
    <w:rsid w:val="0009651B"/>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65"/>
    <w:rsid w:val="000B6F72"/>
    <w:rsid w:val="000B716D"/>
    <w:rsid w:val="000B7A50"/>
    <w:rsid w:val="000C043D"/>
    <w:rsid w:val="000C1073"/>
    <w:rsid w:val="000C10F8"/>
    <w:rsid w:val="000C1174"/>
    <w:rsid w:val="000C151C"/>
    <w:rsid w:val="000C153B"/>
    <w:rsid w:val="000C19A2"/>
    <w:rsid w:val="000C1AB4"/>
    <w:rsid w:val="000C1DE2"/>
    <w:rsid w:val="000C1EB5"/>
    <w:rsid w:val="000C1FE4"/>
    <w:rsid w:val="000C2216"/>
    <w:rsid w:val="000C2335"/>
    <w:rsid w:val="000C2531"/>
    <w:rsid w:val="000C2611"/>
    <w:rsid w:val="000C2A46"/>
    <w:rsid w:val="000C2AA7"/>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627E"/>
    <w:rsid w:val="000C69DA"/>
    <w:rsid w:val="000C6BA4"/>
    <w:rsid w:val="000C6C20"/>
    <w:rsid w:val="000C6C6C"/>
    <w:rsid w:val="000C6DA7"/>
    <w:rsid w:val="000C6E2B"/>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FB"/>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570"/>
    <w:rsid w:val="000E49F3"/>
    <w:rsid w:val="000E4C3F"/>
    <w:rsid w:val="000E51BC"/>
    <w:rsid w:val="000E54B0"/>
    <w:rsid w:val="000E5575"/>
    <w:rsid w:val="000E5807"/>
    <w:rsid w:val="000E5A9F"/>
    <w:rsid w:val="000E5C92"/>
    <w:rsid w:val="000E5FEE"/>
    <w:rsid w:val="000E60F3"/>
    <w:rsid w:val="000E6312"/>
    <w:rsid w:val="000E6A4D"/>
    <w:rsid w:val="000E7047"/>
    <w:rsid w:val="000E7593"/>
    <w:rsid w:val="000E76D9"/>
    <w:rsid w:val="000E7818"/>
    <w:rsid w:val="000E790B"/>
    <w:rsid w:val="000E7D2B"/>
    <w:rsid w:val="000F0234"/>
    <w:rsid w:val="000F0419"/>
    <w:rsid w:val="000F07F8"/>
    <w:rsid w:val="000F0D43"/>
    <w:rsid w:val="000F1093"/>
    <w:rsid w:val="000F10AA"/>
    <w:rsid w:val="000F1489"/>
    <w:rsid w:val="000F1750"/>
    <w:rsid w:val="000F1997"/>
    <w:rsid w:val="000F1A96"/>
    <w:rsid w:val="000F1ADE"/>
    <w:rsid w:val="000F20AC"/>
    <w:rsid w:val="000F23B8"/>
    <w:rsid w:val="000F296C"/>
    <w:rsid w:val="000F3156"/>
    <w:rsid w:val="000F321A"/>
    <w:rsid w:val="000F329F"/>
    <w:rsid w:val="000F3491"/>
    <w:rsid w:val="000F374F"/>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607F"/>
    <w:rsid w:val="000F6612"/>
    <w:rsid w:val="000F669B"/>
    <w:rsid w:val="000F6802"/>
    <w:rsid w:val="000F6830"/>
    <w:rsid w:val="000F6848"/>
    <w:rsid w:val="000F6A36"/>
    <w:rsid w:val="000F6A41"/>
    <w:rsid w:val="000F6A5D"/>
    <w:rsid w:val="000F6A71"/>
    <w:rsid w:val="000F7485"/>
    <w:rsid w:val="000F7486"/>
    <w:rsid w:val="000F762A"/>
    <w:rsid w:val="000F79B6"/>
    <w:rsid w:val="000F7BB2"/>
    <w:rsid w:val="000F7C4D"/>
    <w:rsid w:val="000F7DE2"/>
    <w:rsid w:val="00100283"/>
    <w:rsid w:val="00100364"/>
    <w:rsid w:val="00100D44"/>
    <w:rsid w:val="00100F61"/>
    <w:rsid w:val="00101600"/>
    <w:rsid w:val="00101AAC"/>
    <w:rsid w:val="001020D6"/>
    <w:rsid w:val="0010214A"/>
    <w:rsid w:val="00102522"/>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A4D"/>
    <w:rsid w:val="00113A95"/>
    <w:rsid w:val="00113C48"/>
    <w:rsid w:val="00113DEF"/>
    <w:rsid w:val="00114032"/>
    <w:rsid w:val="0011436D"/>
    <w:rsid w:val="0011467F"/>
    <w:rsid w:val="00114859"/>
    <w:rsid w:val="00114966"/>
    <w:rsid w:val="00115303"/>
    <w:rsid w:val="00115881"/>
    <w:rsid w:val="00115E5F"/>
    <w:rsid w:val="001161A1"/>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8C8"/>
    <w:rsid w:val="00121FBB"/>
    <w:rsid w:val="00122178"/>
    <w:rsid w:val="0012267A"/>
    <w:rsid w:val="0012270B"/>
    <w:rsid w:val="00122734"/>
    <w:rsid w:val="001227FC"/>
    <w:rsid w:val="00122C79"/>
    <w:rsid w:val="00122F31"/>
    <w:rsid w:val="00123093"/>
    <w:rsid w:val="001231E0"/>
    <w:rsid w:val="00123572"/>
    <w:rsid w:val="0012384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236"/>
    <w:rsid w:val="00145300"/>
    <w:rsid w:val="00145A42"/>
    <w:rsid w:val="00146197"/>
    <w:rsid w:val="00146200"/>
    <w:rsid w:val="00146297"/>
    <w:rsid w:val="00146326"/>
    <w:rsid w:val="0014639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C77"/>
    <w:rsid w:val="00150F31"/>
    <w:rsid w:val="0015131C"/>
    <w:rsid w:val="0015140C"/>
    <w:rsid w:val="001515F2"/>
    <w:rsid w:val="00151881"/>
    <w:rsid w:val="00151927"/>
    <w:rsid w:val="00151B3D"/>
    <w:rsid w:val="00151B60"/>
    <w:rsid w:val="00152543"/>
    <w:rsid w:val="00152617"/>
    <w:rsid w:val="001529FF"/>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30E"/>
    <w:rsid w:val="00157843"/>
    <w:rsid w:val="001579AE"/>
    <w:rsid w:val="00157A0C"/>
    <w:rsid w:val="00157AA7"/>
    <w:rsid w:val="00157D54"/>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B03"/>
    <w:rsid w:val="00170F9C"/>
    <w:rsid w:val="001711A4"/>
    <w:rsid w:val="0017127A"/>
    <w:rsid w:val="001714C9"/>
    <w:rsid w:val="001718BE"/>
    <w:rsid w:val="00172224"/>
    <w:rsid w:val="001727D2"/>
    <w:rsid w:val="001728BD"/>
    <w:rsid w:val="00172AC8"/>
    <w:rsid w:val="00172E4A"/>
    <w:rsid w:val="001730EE"/>
    <w:rsid w:val="00173183"/>
    <w:rsid w:val="00173EDF"/>
    <w:rsid w:val="001740C2"/>
    <w:rsid w:val="00174401"/>
    <w:rsid w:val="00174505"/>
    <w:rsid w:val="00174BE6"/>
    <w:rsid w:val="00175126"/>
    <w:rsid w:val="0017542D"/>
    <w:rsid w:val="00175837"/>
    <w:rsid w:val="00175E8E"/>
    <w:rsid w:val="00175FA5"/>
    <w:rsid w:val="00176422"/>
    <w:rsid w:val="00176B23"/>
    <w:rsid w:val="00176FBC"/>
    <w:rsid w:val="00177022"/>
    <w:rsid w:val="001770FE"/>
    <w:rsid w:val="00177335"/>
    <w:rsid w:val="001773D8"/>
    <w:rsid w:val="00177608"/>
    <w:rsid w:val="0017768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785"/>
    <w:rsid w:val="001847A4"/>
    <w:rsid w:val="00184A8A"/>
    <w:rsid w:val="00184B70"/>
    <w:rsid w:val="00184D94"/>
    <w:rsid w:val="00184D97"/>
    <w:rsid w:val="00185127"/>
    <w:rsid w:val="0018526E"/>
    <w:rsid w:val="001852CA"/>
    <w:rsid w:val="00185627"/>
    <w:rsid w:val="00185674"/>
    <w:rsid w:val="00185928"/>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A99"/>
    <w:rsid w:val="001B3D1E"/>
    <w:rsid w:val="001B3D64"/>
    <w:rsid w:val="001B4357"/>
    <w:rsid w:val="001B43A5"/>
    <w:rsid w:val="001B43F5"/>
    <w:rsid w:val="001B47A4"/>
    <w:rsid w:val="001B48E2"/>
    <w:rsid w:val="001B4B9C"/>
    <w:rsid w:val="001B4FAD"/>
    <w:rsid w:val="001B508F"/>
    <w:rsid w:val="001B50EF"/>
    <w:rsid w:val="001B5142"/>
    <w:rsid w:val="001B51FE"/>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A5E"/>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56B"/>
    <w:rsid w:val="001E680A"/>
    <w:rsid w:val="001E6A45"/>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4C2"/>
    <w:rsid w:val="001F4585"/>
    <w:rsid w:val="001F4CAE"/>
    <w:rsid w:val="001F53B1"/>
    <w:rsid w:val="001F587B"/>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BD8"/>
    <w:rsid w:val="00224D0B"/>
    <w:rsid w:val="00225851"/>
    <w:rsid w:val="00225A34"/>
    <w:rsid w:val="00225C47"/>
    <w:rsid w:val="00225EFE"/>
    <w:rsid w:val="002261C8"/>
    <w:rsid w:val="002267DD"/>
    <w:rsid w:val="00226876"/>
    <w:rsid w:val="00226C8A"/>
    <w:rsid w:val="00226F9B"/>
    <w:rsid w:val="00227051"/>
    <w:rsid w:val="0022774E"/>
    <w:rsid w:val="002277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F6E"/>
    <w:rsid w:val="00254FCF"/>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C71"/>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F3D"/>
    <w:rsid w:val="002B321C"/>
    <w:rsid w:val="002B32C3"/>
    <w:rsid w:val="002B3878"/>
    <w:rsid w:val="002B3A7E"/>
    <w:rsid w:val="002B3B35"/>
    <w:rsid w:val="002B3B3C"/>
    <w:rsid w:val="002B3B4E"/>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41E"/>
    <w:rsid w:val="002C25AF"/>
    <w:rsid w:val="002C27FD"/>
    <w:rsid w:val="002C2C3E"/>
    <w:rsid w:val="002C2F7D"/>
    <w:rsid w:val="002C300F"/>
    <w:rsid w:val="002C339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82"/>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1038B"/>
    <w:rsid w:val="00310515"/>
    <w:rsid w:val="00310537"/>
    <w:rsid w:val="0031072E"/>
    <w:rsid w:val="00310941"/>
    <w:rsid w:val="00310A9F"/>
    <w:rsid w:val="00310E8C"/>
    <w:rsid w:val="00310EED"/>
    <w:rsid w:val="00311450"/>
    <w:rsid w:val="003116DE"/>
    <w:rsid w:val="00311857"/>
    <w:rsid w:val="00311D6C"/>
    <w:rsid w:val="00312069"/>
    <w:rsid w:val="00312355"/>
    <w:rsid w:val="0031261F"/>
    <w:rsid w:val="00312D32"/>
    <w:rsid w:val="00312D3E"/>
    <w:rsid w:val="0031309B"/>
    <w:rsid w:val="0031373C"/>
    <w:rsid w:val="00313923"/>
    <w:rsid w:val="00313D50"/>
    <w:rsid w:val="00313FC9"/>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628"/>
    <w:rsid w:val="003236FB"/>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64"/>
    <w:rsid w:val="00330AE6"/>
    <w:rsid w:val="00330B4A"/>
    <w:rsid w:val="00330BF2"/>
    <w:rsid w:val="00330DEC"/>
    <w:rsid w:val="00330DF2"/>
    <w:rsid w:val="003310B3"/>
    <w:rsid w:val="00331263"/>
    <w:rsid w:val="0033144D"/>
    <w:rsid w:val="003316CF"/>
    <w:rsid w:val="00331842"/>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FF"/>
    <w:rsid w:val="0034609A"/>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D26"/>
    <w:rsid w:val="003A0E21"/>
    <w:rsid w:val="003A1132"/>
    <w:rsid w:val="003A1594"/>
    <w:rsid w:val="003A1679"/>
    <w:rsid w:val="003A17B0"/>
    <w:rsid w:val="003A187C"/>
    <w:rsid w:val="003A1DA9"/>
    <w:rsid w:val="003A24C7"/>
    <w:rsid w:val="003A271D"/>
    <w:rsid w:val="003A2D2F"/>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BCB"/>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9D"/>
    <w:rsid w:val="003C0841"/>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F1E"/>
    <w:rsid w:val="003C317E"/>
    <w:rsid w:val="003C318B"/>
    <w:rsid w:val="003C3225"/>
    <w:rsid w:val="003C378F"/>
    <w:rsid w:val="003C3808"/>
    <w:rsid w:val="003C3954"/>
    <w:rsid w:val="003C428E"/>
    <w:rsid w:val="003C42F5"/>
    <w:rsid w:val="003C44AE"/>
    <w:rsid w:val="003C4971"/>
    <w:rsid w:val="003C4D27"/>
    <w:rsid w:val="003C4D41"/>
    <w:rsid w:val="003C4FCB"/>
    <w:rsid w:val="003C52BE"/>
    <w:rsid w:val="003C541A"/>
    <w:rsid w:val="003C5529"/>
    <w:rsid w:val="003C59B8"/>
    <w:rsid w:val="003C5AFD"/>
    <w:rsid w:val="003C5C1F"/>
    <w:rsid w:val="003C6098"/>
    <w:rsid w:val="003C647B"/>
    <w:rsid w:val="003C64AE"/>
    <w:rsid w:val="003C65EA"/>
    <w:rsid w:val="003C66B5"/>
    <w:rsid w:val="003C6726"/>
    <w:rsid w:val="003C68C7"/>
    <w:rsid w:val="003C7069"/>
    <w:rsid w:val="003C72A7"/>
    <w:rsid w:val="003C75A5"/>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F91"/>
    <w:rsid w:val="003D20BD"/>
    <w:rsid w:val="003D23C6"/>
    <w:rsid w:val="003D23EE"/>
    <w:rsid w:val="003D26FE"/>
    <w:rsid w:val="003D2744"/>
    <w:rsid w:val="003D2787"/>
    <w:rsid w:val="003D2A1F"/>
    <w:rsid w:val="003D32E6"/>
    <w:rsid w:val="003D33B4"/>
    <w:rsid w:val="003D3651"/>
    <w:rsid w:val="003D37AF"/>
    <w:rsid w:val="003D3AF4"/>
    <w:rsid w:val="003D3CAE"/>
    <w:rsid w:val="003D3CF8"/>
    <w:rsid w:val="003D3F12"/>
    <w:rsid w:val="003D3FE4"/>
    <w:rsid w:val="003D404E"/>
    <w:rsid w:val="003D40A0"/>
    <w:rsid w:val="003D422F"/>
    <w:rsid w:val="003D4283"/>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0EC"/>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25"/>
    <w:rsid w:val="003E2174"/>
    <w:rsid w:val="003E23FE"/>
    <w:rsid w:val="003E2445"/>
    <w:rsid w:val="003E2C3D"/>
    <w:rsid w:val="003E2D43"/>
    <w:rsid w:val="003E2D49"/>
    <w:rsid w:val="003E2E1F"/>
    <w:rsid w:val="003E3115"/>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6E1"/>
    <w:rsid w:val="003F27D2"/>
    <w:rsid w:val="003F28D6"/>
    <w:rsid w:val="003F2C93"/>
    <w:rsid w:val="003F2E91"/>
    <w:rsid w:val="003F30E1"/>
    <w:rsid w:val="003F3139"/>
    <w:rsid w:val="003F3328"/>
    <w:rsid w:val="003F3C35"/>
    <w:rsid w:val="003F3E22"/>
    <w:rsid w:val="003F3E34"/>
    <w:rsid w:val="003F3FAF"/>
    <w:rsid w:val="003F418B"/>
    <w:rsid w:val="003F43BB"/>
    <w:rsid w:val="003F4472"/>
    <w:rsid w:val="003F45A5"/>
    <w:rsid w:val="003F4D90"/>
    <w:rsid w:val="003F4F14"/>
    <w:rsid w:val="003F5030"/>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FF"/>
    <w:rsid w:val="00400766"/>
    <w:rsid w:val="00400D50"/>
    <w:rsid w:val="00401021"/>
    <w:rsid w:val="0040131B"/>
    <w:rsid w:val="00401404"/>
    <w:rsid w:val="004014FA"/>
    <w:rsid w:val="00401740"/>
    <w:rsid w:val="00401919"/>
    <w:rsid w:val="00401AF4"/>
    <w:rsid w:val="00401BC4"/>
    <w:rsid w:val="00401E36"/>
    <w:rsid w:val="00402292"/>
    <w:rsid w:val="004022E7"/>
    <w:rsid w:val="0040262E"/>
    <w:rsid w:val="004026CC"/>
    <w:rsid w:val="00402A82"/>
    <w:rsid w:val="00403039"/>
    <w:rsid w:val="0040342B"/>
    <w:rsid w:val="004034D8"/>
    <w:rsid w:val="00403A4A"/>
    <w:rsid w:val="00403DFE"/>
    <w:rsid w:val="004044DD"/>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8DE"/>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FA"/>
    <w:rsid w:val="00433936"/>
    <w:rsid w:val="00433D06"/>
    <w:rsid w:val="00433E4A"/>
    <w:rsid w:val="00433EB8"/>
    <w:rsid w:val="004343AC"/>
    <w:rsid w:val="00434610"/>
    <w:rsid w:val="004348DA"/>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95"/>
    <w:rsid w:val="00441DB0"/>
    <w:rsid w:val="0044204D"/>
    <w:rsid w:val="00442349"/>
    <w:rsid w:val="00442655"/>
    <w:rsid w:val="00442858"/>
    <w:rsid w:val="00442940"/>
    <w:rsid w:val="00442AF8"/>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3C8"/>
    <w:rsid w:val="004544C0"/>
    <w:rsid w:val="0045471F"/>
    <w:rsid w:val="004547C6"/>
    <w:rsid w:val="004548E6"/>
    <w:rsid w:val="00454B72"/>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7F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A91"/>
    <w:rsid w:val="00466B1E"/>
    <w:rsid w:val="004671CE"/>
    <w:rsid w:val="00467491"/>
    <w:rsid w:val="00467A4F"/>
    <w:rsid w:val="00467BB4"/>
    <w:rsid w:val="00467EF6"/>
    <w:rsid w:val="00467F02"/>
    <w:rsid w:val="004703E0"/>
    <w:rsid w:val="00470C71"/>
    <w:rsid w:val="00471199"/>
    <w:rsid w:val="004712A2"/>
    <w:rsid w:val="00471373"/>
    <w:rsid w:val="004713DD"/>
    <w:rsid w:val="00471B55"/>
    <w:rsid w:val="00471BC5"/>
    <w:rsid w:val="00471D1F"/>
    <w:rsid w:val="00471DDC"/>
    <w:rsid w:val="004723D7"/>
    <w:rsid w:val="00472493"/>
    <w:rsid w:val="004728C7"/>
    <w:rsid w:val="004728CF"/>
    <w:rsid w:val="00472917"/>
    <w:rsid w:val="00472D12"/>
    <w:rsid w:val="00472E13"/>
    <w:rsid w:val="0047301B"/>
    <w:rsid w:val="0047348C"/>
    <w:rsid w:val="00473A70"/>
    <w:rsid w:val="00473AA1"/>
    <w:rsid w:val="00473B61"/>
    <w:rsid w:val="0047420D"/>
    <w:rsid w:val="0047427F"/>
    <w:rsid w:val="0047451C"/>
    <w:rsid w:val="0047459B"/>
    <w:rsid w:val="00474C27"/>
    <w:rsid w:val="00474C64"/>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D10"/>
    <w:rsid w:val="00484D78"/>
    <w:rsid w:val="00484FB7"/>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37D"/>
    <w:rsid w:val="004A4BF6"/>
    <w:rsid w:val="004A4D27"/>
    <w:rsid w:val="004A4DAC"/>
    <w:rsid w:val="004A50D5"/>
    <w:rsid w:val="004A5276"/>
    <w:rsid w:val="004A5384"/>
    <w:rsid w:val="004A538F"/>
    <w:rsid w:val="004A54BC"/>
    <w:rsid w:val="004A5539"/>
    <w:rsid w:val="004A55D4"/>
    <w:rsid w:val="004A5753"/>
    <w:rsid w:val="004A5764"/>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1A3"/>
    <w:rsid w:val="004C11F0"/>
    <w:rsid w:val="004C1279"/>
    <w:rsid w:val="004C1359"/>
    <w:rsid w:val="004C1499"/>
    <w:rsid w:val="004C2079"/>
    <w:rsid w:val="004C224B"/>
    <w:rsid w:val="004C2563"/>
    <w:rsid w:val="004C256F"/>
    <w:rsid w:val="004C2605"/>
    <w:rsid w:val="004C27C4"/>
    <w:rsid w:val="004C2800"/>
    <w:rsid w:val="004C2A92"/>
    <w:rsid w:val="004C325A"/>
    <w:rsid w:val="004C343C"/>
    <w:rsid w:val="004C3E06"/>
    <w:rsid w:val="004C41B3"/>
    <w:rsid w:val="004C4579"/>
    <w:rsid w:val="004C4679"/>
    <w:rsid w:val="004C478E"/>
    <w:rsid w:val="004C481D"/>
    <w:rsid w:val="004C499C"/>
    <w:rsid w:val="004C49A5"/>
    <w:rsid w:val="004C4D62"/>
    <w:rsid w:val="004C4DC1"/>
    <w:rsid w:val="004C4F2F"/>
    <w:rsid w:val="004C54A4"/>
    <w:rsid w:val="004C5654"/>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E86"/>
    <w:rsid w:val="004D1EB6"/>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F06"/>
    <w:rsid w:val="004E2F30"/>
    <w:rsid w:val="004E3305"/>
    <w:rsid w:val="004E3590"/>
    <w:rsid w:val="004E3D3F"/>
    <w:rsid w:val="004E3DD1"/>
    <w:rsid w:val="004E3F7B"/>
    <w:rsid w:val="004E42F1"/>
    <w:rsid w:val="004E437F"/>
    <w:rsid w:val="004E4400"/>
    <w:rsid w:val="004E47EE"/>
    <w:rsid w:val="004E490C"/>
    <w:rsid w:val="004E49F0"/>
    <w:rsid w:val="004E4AA8"/>
    <w:rsid w:val="004E4F88"/>
    <w:rsid w:val="004E51D9"/>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90E"/>
    <w:rsid w:val="004F094C"/>
    <w:rsid w:val="004F0C66"/>
    <w:rsid w:val="004F0DF7"/>
    <w:rsid w:val="004F0EA5"/>
    <w:rsid w:val="004F0F9A"/>
    <w:rsid w:val="004F14E3"/>
    <w:rsid w:val="004F16A7"/>
    <w:rsid w:val="004F179A"/>
    <w:rsid w:val="004F219B"/>
    <w:rsid w:val="004F22E1"/>
    <w:rsid w:val="004F2641"/>
    <w:rsid w:val="004F2783"/>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543"/>
    <w:rsid w:val="005140AD"/>
    <w:rsid w:val="005141EA"/>
    <w:rsid w:val="00514339"/>
    <w:rsid w:val="005143D7"/>
    <w:rsid w:val="00514E4B"/>
    <w:rsid w:val="00514F55"/>
    <w:rsid w:val="005150A1"/>
    <w:rsid w:val="0051510C"/>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51A"/>
    <w:rsid w:val="00524916"/>
    <w:rsid w:val="00524FD3"/>
    <w:rsid w:val="00525117"/>
    <w:rsid w:val="0052516C"/>
    <w:rsid w:val="0052523D"/>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917"/>
    <w:rsid w:val="00530B69"/>
    <w:rsid w:val="00530C2D"/>
    <w:rsid w:val="00530CF6"/>
    <w:rsid w:val="00530DBF"/>
    <w:rsid w:val="005316C5"/>
    <w:rsid w:val="00531AF9"/>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371"/>
    <w:rsid w:val="00537B19"/>
    <w:rsid w:val="00537E1C"/>
    <w:rsid w:val="00537FD8"/>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3033"/>
    <w:rsid w:val="00553279"/>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54"/>
    <w:rsid w:val="0059752A"/>
    <w:rsid w:val="00597598"/>
    <w:rsid w:val="00597634"/>
    <w:rsid w:val="005977B5"/>
    <w:rsid w:val="00597FD4"/>
    <w:rsid w:val="005A0159"/>
    <w:rsid w:val="005A02D1"/>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DAA"/>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79A"/>
    <w:rsid w:val="005C1999"/>
    <w:rsid w:val="005C1C16"/>
    <w:rsid w:val="005C1EDC"/>
    <w:rsid w:val="005C1FE8"/>
    <w:rsid w:val="005C20A3"/>
    <w:rsid w:val="005C20F2"/>
    <w:rsid w:val="005C21CE"/>
    <w:rsid w:val="005C22E5"/>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76"/>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63"/>
    <w:rsid w:val="005E661D"/>
    <w:rsid w:val="005E6AA8"/>
    <w:rsid w:val="005E6F1C"/>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78D"/>
    <w:rsid w:val="005F3884"/>
    <w:rsid w:val="005F3FC6"/>
    <w:rsid w:val="005F4352"/>
    <w:rsid w:val="005F43F2"/>
    <w:rsid w:val="005F4588"/>
    <w:rsid w:val="005F473A"/>
    <w:rsid w:val="005F481E"/>
    <w:rsid w:val="005F48CE"/>
    <w:rsid w:val="005F4C37"/>
    <w:rsid w:val="005F4DB1"/>
    <w:rsid w:val="005F4EF8"/>
    <w:rsid w:val="005F579C"/>
    <w:rsid w:val="005F57C4"/>
    <w:rsid w:val="005F57EB"/>
    <w:rsid w:val="005F5E0E"/>
    <w:rsid w:val="005F605D"/>
    <w:rsid w:val="005F61A2"/>
    <w:rsid w:val="005F6898"/>
    <w:rsid w:val="005F692C"/>
    <w:rsid w:val="005F6EC6"/>
    <w:rsid w:val="005F6EC8"/>
    <w:rsid w:val="005F713D"/>
    <w:rsid w:val="005F7391"/>
    <w:rsid w:val="005F76D6"/>
    <w:rsid w:val="005F77FB"/>
    <w:rsid w:val="005F788D"/>
    <w:rsid w:val="005F7A01"/>
    <w:rsid w:val="005F7CE1"/>
    <w:rsid w:val="006000C5"/>
    <w:rsid w:val="006004CD"/>
    <w:rsid w:val="00600741"/>
    <w:rsid w:val="00600CD2"/>
    <w:rsid w:val="00601024"/>
    <w:rsid w:val="006011C7"/>
    <w:rsid w:val="006012CF"/>
    <w:rsid w:val="00601365"/>
    <w:rsid w:val="006015D0"/>
    <w:rsid w:val="00601818"/>
    <w:rsid w:val="00601B57"/>
    <w:rsid w:val="00601E51"/>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EA3"/>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FC"/>
    <w:rsid w:val="0064213E"/>
    <w:rsid w:val="00642309"/>
    <w:rsid w:val="0064281C"/>
    <w:rsid w:val="0064286B"/>
    <w:rsid w:val="006429EA"/>
    <w:rsid w:val="00643070"/>
    <w:rsid w:val="006431A8"/>
    <w:rsid w:val="00643433"/>
    <w:rsid w:val="006435A1"/>
    <w:rsid w:val="00643726"/>
    <w:rsid w:val="00643783"/>
    <w:rsid w:val="00643A24"/>
    <w:rsid w:val="006440C1"/>
    <w:rsid w:val="00644332"/>
    <w:rsid w:val="0064484B"/>
    <w:rsid w:val="006454BC"/>
    <w:rsid w:val="0064564C"/>
    <w:rsid w:val="0064567B"/>
    <w:rsid w:val="006456B3"/>
    <w:rsid w:val="006456BC"/>
    <w:rsid w:val="0064597F"/>
    <w:rsid w:val="00645D44"/>
    <w:rsid w:val="00645E5E"/>
    <w:rsid w:val="00645EE7"/>
    <w:rsid w:val="00646027"/>
    <w:rsid w:val="006461A8"/>
    <w:rsid w:val="00646561"/>
    <w:rsid w:val="006465E7"/>
    <w:rsid w:val="00646BC6"/>
    <w:rsid w:val="006473F5"/>
    <w:rsid w:val="00647612"/>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0F74"/>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DA3"/>
    <w:rsid w:val="00655FEC"/>
    <w:rsid w:val="00656210"/>
    <w:rsid w:val="00656259"/>
    <w:rsid w:val="0065665E"/>
    <w:rsid w:val="006566D8"/>
    <w:rsid w:val="00656949"/>
    <w:rsid w:val="00656B80"/>
    <w:rsid w:val="00656C2E"/>
    <w:rsid w:val="0065730F"/>
    <w:rsid w:val="0065769A"/>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7253"/>
    <w:rsid w:val="00677367"/>
    <w:rsid w:val="00677464"/>
    <w:rsid w:val="006774BE"/>
    <w:rsid w:val="00677681"/>
    <w:rsid w:val="006776DF"/>
    <w:rsid w:val="006779E6"/>
    <w:rsid w:val="00677AB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523"/>
    <w:rsid w:val="00683A26"/>
    <w:rsid w:val="00683AE6"/>
    <w:rsid w:val="00683B46"/>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55"/>
    <w:rsid w:val="00686F18"/>
    <w:rsid w:val="00686FB2"/>
    <w:rsid w:val="00687022"/>
    <w:rsid w:val="006873B9"/>
    <w:rsid w:val="00687571"/>
    <w:rsid w:val="006877AB"/>
    <w:rsid w:val="00690271"/>
    <w:rsid w:val="006904B1"/>
    <w:rsid w:val="006905EB"/>
    <w:rsid w:val="0069087F"/>
    <w:rsid w:val="006908E3"/>
    <w:rsid w:val="00690972"/>
    <w:rsid w:val="00690996"/>
    <w:rsid w:val="006909F6"/>
    <w:rsid w:val="00690C2E"/>
    <w:rsid w:val="00690C72"/>
    <w:rsid w:val="00690E75"/>
    <w:rsid w:val="006914CC"/>
    <w:rsid w:val="0069173D"/>
    <w:rsid w:val="00691744"/>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6F87"/>
    <w:rsid w:val="00697128"/>
    <w:rsid w:val="0069792E"/>
    <w:rsid w:val="00697DAC"/>
    <w:rsid w:val="00697F9C"/>
    <w:rsid w:val="00697FC9"/>
    <w:rsid w:val="006A05F2"/>
    <w:rsid w:val="006A0A08"/>
    <w:rsid w:val="006A0AEA"/>
    <w:rsid w:val="006A0B48"/>
    <w:rsid w:val="006A0C3C"/>
    <w:rsid w:val="006A0F73"/>
    <w:rsid w:val="006A166E"/>
    <w:rsid w:val="006A1F56"/>
    <w:rsid w:val="006A214C"/>
    <w:rsid w:val="006A21AB"/>
    <w:rsid w:val="006A23A5"/>
    <w:rsid w:val="006A29B1"/>
    <w:rsid w:val="006A2AF7"/>
    <w:rsid w:val="006A3080"/>
    <w:rsid w:val="006A332F"/>
    <w:rsid w:val="006A3370"/>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145"/>
    <w:rsid w:val="006A6325"/>
    <w:rsid w:val="006A65A6"/>
    <w:rsid w:val="006A6A93"/>
    <w:rsid w:val="006A6CEC"/>
    <w:rsid w:val="006A6D20"/>
    <w:rsid w:val="006A7477"/>
    <w:rsid w:val="006A762C"/>
    <w:rsid w:val="006A769B"/>
    <w:rsid w:val="006A77D8"/>
    <w:rsid w:val="006A7A4A"/>
    <w:rsid w:val="006A7AEA"/>
    <w:rsid w:val="006B04D9"/>
    <w:rsid w:val="006B0703"/>
    <w:rsid w:val="006B07C4"/>
    <w:rsid w:val="006B0B95"/>
    <w:rsid w:val="006B0EFC"/>
    <w:rsid w:val="006B106F"/>
    <w:rsid w:val="006B12A6"/>
    <w:rsid w:val="006B13E4"/>
    <w:rsid w:val="006B14BB"/>
    <w:rsid w:val="006B1657"/>
    <w:rsid w:val="006B17EA"/>
    <w:rsid w:val="006B19FF"/>
    <w:rsid w:val="006B1B6C"/>
    <w:rsid w:val="006B1D27"/>
    <w:rsid w:val="006B1F02"/>
    <w:rsid w:val="006B1FEC"/>
    <w:rsid w:val="006B2023"/>
    <w:rsid w:val="006B233A"/>
    <w:rsid w:val="006B2440"/>
    <w:rsid w:val="006B24DC"/>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749"/>
    <w:rsid w:val="006B5CC2"/>
    <w:rsid w:val="006B5D5A"/>
    <w:rsid w:val="006B5DF3"/>
    <w:rsid w:val="006B5FC8"/>
    <w:rsid w:val="006B623B"/>
    <w:rsid w:val="006B6390"/>
    <w:rsid w:val="006B647B"/>
    <w:rsid w:val="006B6CA8"/>
    <w:rsid w:val="006B6EA4"/>
    <w:rsid w:val="006B768E"/>
    <w:rsid w:val="006B797C"/>
    <w:rsid w:val="006B79EA"/>
    <w:rsid w:val="006B7B9E"/>
    <w:rsid w:val="006B7F80"/>
    <w:rsid w:val="006C006A"/>
    <w:rsid w:val="006C0312"/>
    <w:rsid w:val="006C0439"/>
    <w:rsid w:val="006C0752"/>
    <w:rsid w:val="006C0B40"/>
    <w:rsid w:val="006C0D70"/>
    <w:rsid w:val="006C13E5"/>
    <w:rsid w:val="006C161E"/>
    <w:rsid w:val="006C1765"/>
    <w:rsid w:val="006C180B"/>
    <w:rsid w:val="006C2065"/>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47"/>
    <w:rsid w:val="006D2EFC"/>
    <w:rsid w:val="006D2F74"/>
    <w:rsid w:val="006D3314"/>
    <w:rsid w:val="006D356B"/>
    <w:rsid w:val="006D3A27"/>
    <w:rsid w:val="006D3ACC"/>
    <w:rsid w:val="006D3CD6"/>
    <w:rsid w:val="006D47B8"/>
    <w:rsid w:val="006D4910"/>
    <w:rsid w:val="006D4AEB"/>
    <w:rsid w:val="006D4BFE"/>
    <w:rsid w:val="006D4D45"/>
    <w:rsid w:val="006D4DA3"/>
    <w:rsid w:val="006D4E6A"/>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50F6"/>
    <w:rsid w:val="006E50FC"/>
    <w:rsid w:val="006E55F8"/>
    <w:rsid w:val="006E5925"/>
    <w:rsid w:val="006E5963"/>
    <w:rsid w:val="006E5AC2"/>
    <w:rsid w:val="006E6450"/>
    <w:rsid w:val="006E6924"/>
    <w:rsid w:val="006E6B51"/>
    <w:rsid w:val="006E6CD5"/>
    <w:rsid w:val="006E6D86"/>
    <w:rsid w:val="006E6F81"/>
    <w:rsid w:val="006E7520"/>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43D"/>
    <w:rsid w:val="0071579C"/>
    <w:rsid w:val="00715AAA"/>
    <w:rsid w:val="00715AD0"/>
    <w:rsid w:val="00715D7E"/>
    <w:rsid w:val="00715F33"/>
    <w:rsid w:val="00715F45"/>
    <w:rsid w:val="0071638B"/>
    <w:rsid w:val="0071667C"/>
    <w:rsid w:val="007166A3"/>
    <w:rsid w:val="00716A38"/>
    <w:rsid w:val="00716AA4"/>
    <w:rsid w:val="00716C77"/>
    <w:rsid w:val="00717017"/>
    <w:rsid w:val="00717233"/>
    <w:rsid w:val="0071726B"/>
    <w:rsid w:val="00717BB1"/>
    <w:rsid w:val="00720208"/>
    <w:rsid w:val="007207CB"/>
    <w:rsid w:val="00720C43"/>
    <w:rsid w:val="00720F65"/>
    <w:rsid w:val="00721256"/>
    <w:rsid w:val="0072132B"/>
    <w:rsid w:val="007213C3"/>
    <w:rsid w:val="0072193D"/>
    <w:rsid w:val="00721C0A"/>
    <w:rsid w:val="0072223A"/>
    <w:rsid w:val="007226C6"/>
    <w:rsid w:val="0072288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99"/>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6B6"/>
    <w:rsid w:val="00760765"/>
    <w:rsid w:val="007607F2"/>
    <w:rsid w:val="00760D55"/>
    <w:rsid w:val="00760DC8"/>
    <w:rsid w:val="00760F97"/>
    <w:rsid w:val="007610C8"/>
    <w:rsid w:val="00761103"/>
    <w:rsid w:val="007613B5"/>
    <w:rsid w:val="007619D9"/>
    <w:rsid w:val="00761C3F"/>
    <w:rsid w:val="0076215F"/>
    <w:rsid w:val="007623A7"/>
    <w:rsid w:val="00762430"/>
    <w:rsid w:val="00762601"/>
    <w:rsid w:val="007628BA"/>
    <w:rsid w:val="00762BB1"/>
    <w:rsid w:val="00762D6D"/>
    <w:rsid w:val="007632E8"/>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9BF"/>
    <w:rsid w:val="007719E6"/>
    <w:rsid w:val="00771B41"/>
    <w:rsid w:val="00771E8C"/>
    <w:rsid w:val="00771E92"/>
    <w:rsid w:val="00771FDB"/>
    <w:rsid w:val="00772019"/>
    <w:rsid w:val="007720FD"/>
    <w:rsid w:val="0077255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F44"/>
    <w:rsid w:val="00782F7A"/>
    <w:rsid w:val="007831CC"/>
    <w:rsid w:val="007833BC"/>
    <w:rsid w:val="00783D87"/>
    <w:rsid w:val="00783EF8"/>
    <w:rsid w:val="007845D8"/>
    <w:rsid w:val="0078470B"/>
    <w:rsid w:val="00784AFC"/>
    <w:rsid w:val="00784BD6"/>
    <w:rsid w:val="0078525C"/>
    <w:rsid w:val="00785352"/>
    <w:rsid w:val="007853AE"/>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E3"/>
    <w:rsid w:val="007A5F6A"/>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C61"/>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4A9"/>
    <w:rsid w:val="007D6733"/>
    <w:rsid w:val="007D69E2"/>
    <w:rsid w:val="007D6A5C"/>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52C"/>
    <w:rsid w:val="007E2744"/>
    <w:rsid w:val="007E2B7C"/>
    <w:rsid w:val="007E35AC"/>
    <w:rsid w:val="007E39B3"/>
    <w:rsid w:val="007E3BBE"/>
    <w:rsid w:val="007E3D56"/>
    <w:rsid w:val="007E3DD6"/>
    <w:rsid w:val="007E3E0A"/>
    <w:rsid w:val="007E41BA"/>
    <w:rsid w:val="007E4256"/>
    <w:rsid w:val="007E44E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686"/>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3B61"/>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BE"/>
    <w:rsid w:val="00817252"/>
    <w:rsid w:val="00817496"/>
    <w:rsid w:val="008175C4"/>
    <w:rsid w:val="00817600"/>
    <w:rsid w:val="00817725"/>
    <w:rsid w:val="00817741"/>
    <w:rsid w:val="0081776D"/>
    <w:rsid w:val="008177A9"/>
    <w:rsid w:val="00817862"/>
    <w:rsid w:val="008178CA"/>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14A4"/>
    <w:rsid w:val="00831503"/>
    <w:rsid w:val="008316B3"/>
    <w:rsid w:val="008316D4"/>
    <w:rsid w:val="008317DA"/>
    <w:rsid w:val="008318EE"/>
    <w:rsid w:val="00831A83"/>
    <w:rsid w:val="00831D0B"/>
    <w:rsid w:val="00831F14"/>
    <w:rsid w:val="0083203F"/>
    <w:rsid w:val="0083209C"/>
    <w:rsid w:val="0083210D"/>
    <w:rsid w:val="0083264F"/>
    <w:rsid w:val="008328F2"/>
    <w:rsid w:val="00832D0D"/>
    <w:rsid w:val="00833041"/>
    <w:rsid w:val="0083308E"/>
    <w:rsid w:val="00833434"/>
    <w:rsid w:val="00833ADE"/>
    <w:rsid w:val="00833D50"/>
    <w:rsid w:val="00833D70"/>
    <w:rsid w:val="00833DFF"/>
    <w:rsid w:val="00833FBD"/>
    <w:rsid w:val="00834550"/>
    <w:rsid w:val="00834B04"/>
    <w:rsid w:val="00834C06"/>
    <w:rsid w:val="00834CEE"/>
    <w:rsid w:val="00834DFB"/>
    <w:rsid w:val="00834EC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201"/>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588C"/>
    <w:rsid w:val="00865CDA"/>
    <w:rsid w:val="00865E05"/>
    <w:rsid w:val="00865EB3"/>
    <w:rsid w:val="0086617E"/>
    <w:rsid w:val="00866198"/>
    <w:rsid w:val="008661F9"/>
    <w:rsid w:val="00866366"/>
    <w:rsid w:val="00866400"/>
    <w:rsid w:val="00866658"/>
    <w:rsid w:val="008666A5"/>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8CA"/>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E11"/>
    <w:rsid w:val="00873378"/>
    <w:rsid w:val="008734C5"/>
    <w:rsid w:val="0087351E"/>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683"/>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B0165"/>
    <w:rsid w:val="008B0B33"/>
    <w:rsid w:val="008B0B64"/>
    <w:rsid w:val="008B0C23"/>
    <w:rsid w:val="008B0EAD"/>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8D"/>
    <w:rsid w:val="008B45DC"/>
    <w:rsid w:val="008B4736"/>
    <w:rsid w:val="008B4863"/>
    <w:rsid w:val="008B4D8D"/>
    <w:rsid w:val="008B4E26"/>
    <w:rsid w:val="008B4EBF"/>
    <w:rsid w:val="008B4FE7"/>
    <w:rsid w:val="008B546B"/>
    <w:rsid w:val="008B54B0"/>
    <w:rsid w:val="008B5676"/>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AA1"/>
    <w:rsid w:val="008D1EF0"/>
    <w:rsid w:val="008D1FC4"/>
    <w:rsid w:val="008D211C"/>
    <w:rsid w:val="008D21C7"/>
    <w:rsid w:val="008D2225"/>
    <w:rsid w:val="008D2424"/>
    <w:rsid w:val="008D24F7"/>
    <w:rsid w:val="008D2BA6"/>
    <w:rsid w:val="008D2BB2"/>
    <w:rsid w:val="008D2DAF"/>
    <w:rsid w:val="008D2E06"/>
    <w:rsid w:val="008D32D8"/>
    <w:rsid w:val="008D32D9"/>
    <w:rsid w:val="008D35CF"/>
    <w:rsid w:val="008D3936"/>
    <w:rsid w:val="008D399E"/>
    <w:rsid w:val="008D3ED6"/>
    <w:rsid w:val="008D4340"/>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994"/>
    <w:rsid w:val="008F5F65"/>
    <w:rsid w:val="008F6035"/>
    <w:rsid w:val="008F60F5"/>
    <w:rsid w:val="008F6281"/>
    <w:rsid w:val="008F6633"/>
    <w:rsid w:val="008F6822"/>
    <w:rsid w:val="008F6873"/>
    <w:rsid w:val="008F6B92"/>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51F"/>
    <w:rsid w:val="009055D4"/>
    <w:rsid w:val="0090596A"/>
    <w:rsid w:val="00905973"/>
    <w:rsid w:val="00905B43"/>
    <w:rsid w:val="00905C89"/>
    <w:rsid w:val="00905EDF"/>
    <w:rsid w:val="009067DD"/>
    <w:rsid w:val="0090683E"/>
    <w:rsid w:val="0090697C"/>
    <w:rsid w:val="00906B3E"/>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8A"/>
    <w:rsid w:val="00922D47"/>
    <w:rsid w:val="009230C8"/>
    <w:rsid w:val="00923E3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65C"/>
    <w:rsid w:val="009528F1"/>
    <w:rsid w:val="00952A95"/>
    <w:rsid w:val="00952AF2"/>
    <w:rsid w:val="00952B34"/>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B77"/>
    <w:rsid w:val="00955CC8"/>
    <w:rsid w:val="00955ED5"/>
    <w:rsid w:val="00955F87"/>
    <w:rsid w:val="009561C3"/>
    <w:rsid w:val="0095623E"/>
    <w:rsid w:val="009562A2"/>
    <w:rsid w:val="0095666F"/>
    <w:rsid w:val="009567DC"/>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5"/>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45E"/>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5E6"/>
    <w:rsid w:val="00A05B35"/>
    <w:rsid w:val="00A05D55"/>
    <w:rsid w:val="00A060F5"/>
    <w:rsid w:val="00A06C51"/>
    <w:rsid w:val="00A06E40"/>
    <w:rsid w:val="00A06E50"/>
    <w:rsid w:val="00A074CA"/>
    <w:rsid w:val="00A07642"/>
    <w:rsid w:val="00A07879"/>
    <w:rsid w:val="00A0788B"/>
    <w:rsid w:val="00A07947"/>
    <w:rsid w:val="00A0794E"/>
    <w:rsid w:val="00A1006D"/>
    <w:rsid w:val="00A10247"/>
    <w:rsid w:val="00A10549"/>
    <w:rsid w:val="00A10C16"/>
    <w:rsid w:val="00A10C9A"/>
    <w:rsid w:val="00A10D96"/>
    <w:rsid w:val="00A10DC2"/>
    <w:rsid w:val="00A10F45"/>
    <w:rsid w:val="00A11072"/>
    <w:rsid w:val="00A1196A"/>
    <w:rsid w:val="00A11FEE"/>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B3D"/>
    <w:rsid w:val="00A35FEE"/>
    <w:rsid w:val="00A36042"/>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5A6"/>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15A4"/>
    <w:rsid w:val="00A516D1"/>
    <w:rsid w:val="00A518FF"/>
    <w:rsid w:val="00A51975"/>
    <w:rsid w:val="00A51B13"/>
    <w:rsid w:val="00A51D93"/>
    <w:rsid w:val="00A51F71"/>
    <w:rsid w:val="00A521C5"/>
    <w:rsid w:val="00A5227F"/>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1F5"/>
    <w:rsid w:val="00A623E8"/>
    <w:rsid w:val="00A62564"/>
    <w:rsid w:val="00A6263C"/>
    <w:rsid w:val="00A62A7E"/>
    <w:rsid w:val="00A62CE9"/>
    <w:rsid w:val="00A62FF5"/>
    <w:rsid w:val="00A631E8"/>
    <w:rsid w:val="00A63417"/>
    <w:rsid w:val="00A63A5D"/>
    <w:rsid w:val="00A63AE1"/>
    <w:rsid w:val="00A63B11"/>
    <w:rsid w:val="00A642C5"/>
    <w:rsid w:val="00A64574"/>
    <w:rsid w:val="00A648FB"/>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C0C"/>
    <w:rsid w:val="00A972BB"/>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18D"/>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42DB"/>
    <w:rsid w:val="00AB4332"/>
    <w:rsid w:val="00AB443C"/>
    <w:rsid w:val="00AB4C70"/>
    <w:rsid w:val="00AB4C96"/>
    <w:rsid w:val="00AB5088"/>
    <w:rsid w:val="00AB57C2"/>
    <w:rsid w:val="00AB5815"/>
    <w:rsid w:val="00AB5A5D"/>
    <w:rsid w:val="00AB5C18"/>
    <w:rsid w:val="00AB60D8"/>
    <w:rsid w:val="00AB65F5"/>
    <w:rsid w:val="00AB6805"/>
    <w:rsid w:val="00AB6CBA"/>
    <w:rsid w:val="00AB6DCE"/>
    <w:rsid w:val="00AB70B6"/>
    <w:rsid w:val="00AB718D"/>
    <w:rsid w:val="00AB7512"/>
    <w:rsid w:val="00AB7D79"/>
    <w:rsid w:val="00AB7F3B"/>
    <w:rsid w:val="00AB7F4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D5C"/>
    <w:rsid w:val="00AC2DCA"/>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29DD"/>
    <w:rsid w:val="00AD2E8D"/>
    <w:rsid w:val="00AD345C"/>
    <w:rsid w:val="00AD358B"/>
    <w:rsid w:val="00AD36E0"/>
    <w:rsid w:val="00AD3703"/>
    <w:rsid w:val="00AD4214"/>
    <w:rsid w:val="00AD4464"/>
    <w:rsid w:val="00AD4516"/>
    <w:rsid w:val="00AD485A"/>
    <w:rsid w:val="00AD49A0"/>
    <w:rsid w:val="00AD4A2C"/>
    <w:rsid w:val="00AD4BF6"/>
    <w:rsid w:val="00AD4DF9"/>
    <w:rsid w:val="00AD4F0D"/>
    <w:rsid w:val="00AD54F5"/>
    <w:rsid w:val="00AD56FB"/>
    <w:rsid w:val="00AD5843"/>
    <w:rsid w:val="00AD5E1A"/>
    <w:rsid w:val="00AD62CF"/>
    <w:rsid w:val="00AD64E6"/>
    <w:rsid w:val="00AD6606"/>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E9E"/>
    <w:rsid w:val="00B00FA5"/>
    <w:rsid w:val="00B014F0"/>
    <w:rsid w:val="00B01826"/>
    <w:rsid w:val="00B01A68"/>
    <w:rsid w:val="00B01ED6"/>
    <w:rsid w:val="00B01F3E"/>
    <w:rsid w:val="00B0219F"/>
    <w:rsid w:val="00B0248B"/>
    <w:rsid w:val="00B02655"/>
    <w:rsid w:val="00B02BF6"/>
    <w:rsid w:val="00B02F5C"/>
    <w:rsid w:val="00B02F9E"/>
    <w:rsid w:val="00B03422"/>
    <w:rsid w:val="00B035E3"/>
    <w:rsid w:val="00B03842"/>
    <w:rsid w:val="00B038F7"/>
    <w:rsid w:val="00B03D89"/>
    <w:rsid w:val="00B042B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99E"/>
    <w:rsid w:val="00B25A10"/>
    <w:rsid w:val="00B25BA4"/>
    <w:rsid w:val="00B25F62"/>
    <w:rsid w:val="00B26A37"/>
    <w:rsid w:val="00B26B29"/>
    <w:rsid w:val="00B26E20"/>
    <w:rsid w:val="00B274DC"/>
    <w:rsid w:val="00B2754B"/>
    <w:rsid w:val="00B27A87"/>
    <w:rsid w:val="00B27B6A"/>
    <w:rsid w:val="00B30123"/>
    <w:rsid w:val="00B308F8"/>
    <w:rsid w:val="00B30CBC"/>
    <w:rsid w:val="00B30CC5"/>
    <w:rsid w:val="00B31D1C"/>
    <w:rsid w:val="00B31E48"/>
    <w:rsid w:val="00B31E86"/>
    <w:rsid w:val="00B322A6"/>
    <w:rsid w:val="00B325B8"/>
    <w:rsid w:val="00B32661"/>
    <w:rsid w:val="00B3267F"/>
    <w:rsid w:val="00B32787"/>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0F76"/>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514"/>
    <w:rsid w:val="00B4674B"/>
    <w:rsid w:val="00B467D5"/>
    <w:rsid w:val="00B4698F"/>
    <w:rsid w:val="00B46C00"/>
    <w:rsid w:val="00B47243"/>
    <w:rsid w:val="00B472D0"/>
    <w:rsid w:val="00B47716"/>
    <w:rsid w:val="00B47960"/>
    <w:rsid w:val="00B5004B"/>
    <w:rsid w:val="00B50092"/>
    <w:rsid w:val="00B50677"/>
    <w:rsid w:val="00B5075D"/>
    <w:rsid w:val="00B50894"/>
    <w:rsid w:val="00B5097B"/>
    <w:rsid w:val="00B50C28"/>
    <w:rsid w:val="00B50CAF"/>
    <w:rsid w:val="00B50E80"/>
    <w:rsid w:val="00B50F27"/>
    <w:rsid w:val="00B510C3"/>
    <w:rsid w:val="00B5140F"/>
    <w:rsid w:val="00B51905"/>
    <w:rsid w:val="00B51996"/>
    <w:rsid w:val="00B520E4"/>
    <w:rsid w:val="00B52132"/>
    <w:rsid w:val="00B52223"/>
    <w:rsid w:val="00B52234"/>
    <w:rsid w:val="00B523EB"/>
    <w:rsid w:val="00B52860"/>
    <w:rsid w:val="00B52978"/>
    <w:rsid w:val="00B5297B"/>
    <w:rsid w:val="00B52A25"/>
    <w:rsid w:val="00B52A2B"/>
    <w:rsid w:val="00B52AB6"/>
    <w:rsid w:val="00B52C15"/>
    <w:rsid w:val="00B52E61"/>
    <w:rsid w:val="00B5329A"/>
    <w:rsid w:val="00B537FE"/>
    <w:rsid w:val="00B538EC"/>
    <w:rsid w:val="00B54703"/>
    <w:rsid w:val="00B5484F"/>
    <w:rsid w:val="00B54A77"/>
    <w:rsid w:val="00B54F92"/>
    <w:rsid w:val="00B550E0"/>
    <w:rsid w:val="00B55A24"/>
    <w:rsid w:val="00B55D1A"/>
    <w:rsid w:val="00B5618C"/>
    <w:rsid w:val="00B56489"/>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BDA"/>
    <w:rsid w:val="00B63DFD"/>
    <w:rsid w:val="00B63E93"/>
    <w:rsid w:val="00B6411A"/>
    <w:rsid w:val="00B6418A"/>
    <w:rsid w:val="00B643D2"/>
    <w:rsid w:val="00B6460F"/>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C39"/>
    <w:rsid w:val="00B84CC4"/>
    <w:rsid w:val="00B84FFD"/>
    <w:rsid w:val="00B85058"/>
    <w:rsid w:val="00B8537B"/>
    <w:rsid w:val="00B8543C"/>
    <w:rsid w:val="00B85460"/>
    <w:rsid w:val="00B859AE"/>
    <w:rsid w:val="00B85B8A"/>
    <w:rsid w:val="00B85BFC"/>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C36"/>
    <w:rsid w:val="00BB1C7C"/>
    <w:rsid w:val="00BB1FE0"/>
    <w:rsid w:val="00BB21F5"/>
    <w:rsid w:val="00BB2BAA"/>
    <w:rsid w:val="00BB2D14"/>
    <w:rsid w:val="00BB306C"/>
    <w:rsid w:val="00BB30D6"/>
    <w:rsid w:val="00BB320B"/>
    <w:rsid w:val="00BB33F9"/>
    <w:rsid w:val="00BB359E"/>
    <w:rsid w:val="00BB3863"/>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1D8"/>
    <w:rsid w:val="00BB7412"/>
    <w:rsid w:val="00BB7677"/>
    <w:rsid w:val="00BB7762"/>
    <w:rsid w:val="00BB7D19"/>
    <w:rsid w:val="00BB7D22"/>
    <w:rsid w:val="00BB7F39"/>
    <w:rsid w:val="00BC0281"/>
    <w:rsid w:val="00BC033C"/>
    <w:rsid w:val="00BC03DE"/>
    <w:rsid w:val="00BC051F"/>
    <w:rsid w:val="00BC05AF"/>
    <w:rsid w:val="00BC0C8E"/>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478"/>
    <w:rsid w:val="00BF0713"/>
    <w:rsid w:val="00BF0813"/>
    <w:rsid w:val="00BF0817"/>
    <w:rsid w:val="00BF09BF"/>
    <w:rsid w:val="00BF0A59"/>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A44"/>
    <w:rsid w:val="00C13D5F"/>
    <w:rsid w:val="00C13D6B"/>
    <w:rsid w:val="00C13E28"/>
    <w:rsid w:val="00C14655"/>
    <w:rsid w:val="00C14741"/>
    <w:rsid w:val="00C14AE1"/>
    <w:rsid w:val="00C14E01"/>
    <w:rsid w:val="00C150DB"/>
    <w:rsid w:val="00C154E0"/>
    <w:rsid w:val="00C15538"/>
    <w:rsid w:val="00C1573C"/>
    <w:rsid w:val="00C158D6"/>
    <w:rsid w:val="00C15914"/>
    <w:rsid w:val="00C15BAD"/>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62A"/>
    <w:rsid w:val="00C92923"/>
    <w:rsid w:val="00C93165"/>
    <w:rsid w:val="00C931D1"/>
    <w:rsid w:val="00C9323B"/>
    <w:rsid w:val="00C93314"/>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B75"/>
    <w:rsid w:val="00CB3F1A"/>
    <w:rsid w:val="00CB407B"/>
    <w:rsid w:val="00CB41A2"/>
    <w:rsid w:val="00CB42F4"/>
    <w:rsid w:val="00CB44B9"/>
    <w:rsid w:val="00CB473F"/>
    <w:rsid w:val="00CB4A2F"/>
    <w:rsid w:val="00CB52B1"/>
    <w:rsid w:val="00CB5433"/>
    <w:rsid w:val="00CB549C"/>
    <w:rsid w:val="00CB59D3"/>
    <w:rsid w:val="00CB5BCF"/>
    <w:rsid w:val="00CB5E46"/>
    <w:rsid w:val="00CB648A"/>
    <w:rsid w:val="00CB67B6"/>
    <w:rsid w:val="00CB6A7B"/>
    <w:rsid w:val="00CB6C5B"/>
    <w:rsid w:val="00CB70D6"/>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B2B"/>
    <w:rsid w:val="00CD2C01"/>
    <w:rsid w:val="00CD2C48"/>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B93"/>
    <w:rsid w:val="00CF5CEE"/>
    <w:rsid w:val="00CF5DB4"/>
    <w:rsid w:val="00CF5DF0"/>
    <w:rsid w:val="00CF5FB8"/>
    <w:rsid w:val="00CF5FF3"/>
    <w:rsid w:val="00CF607A"/>
    <w:rsid w:val="00CF623E"/>
    <w:rsid w:val="00CF62B1"/>
    <w:rsid w:val="00CF6488"/>
    <w:rsid w:val="00CF66DD"/>
    <w:rsid w:val="00CF69F7"/>
    <w:rsid w:val="00CF6C36"/>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E48"/>
    <w:rsid w:val="00D01F8D"/>
    <w:rsid w:val="00D01FE3"/>
    <w:rsid w:val="00D0208D"/>
    <w:rsid w:val="00D0221F"/>
    <w:rsid w:val="00D0237F"/>
    <w:rsid w:val="00D0249F"/>
    <w:rsid w:val="00D02518"/>
    <w:rsid w:val="00D02704"/>
    <w:rsid w:val="00D0271E"/>
    <w:rsid w:val="00D02B6E"/>
    <w:rsid w:val="00D02BD6"/>
    <w:rsid w:val="00D02BF2"/>
    <w:rsid w:val="00D03649"/>
    <w:rsid w:val="00D037C8"/>
    <w:rsid w:val="00D03AE6"/>
    <w:rsid w:val="00D03B83"/>
    <w:rsid w:val="00D03CCD"/>
    <w:rsid w:val="00D03E77"/>
    <w:rsid w:val="00D03F96"/>
    <w:rsid w:val="00D03FAD"/>
    <w:rsid w:val="00D04023"/>
    <w:rsid w:val="00D040F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4FE"/>
    <w:rsid w:val="00D0652D"/>
    <w:rsid w:val="00D069B1"/>
    <w:rsid w:val="00D06A26"/>
    <w:rsid w:val="00D07122"/>
    <w:rsid w:val="00D07125"/>
    <w:rsid w:val="00D07470"/>
    <w:rsid w:val="00D0764E"/>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FDC"/>
    <w:rsid w:val="00D136FC"/>
    <w:rsid w:val="00D137C9"/>
    <w:rsid w:val="00D13C31"/>
    <w:rsid w:val="00D13D4C"/>
    <w:rsid w:val="00D1439B"/>
    <w:rsid w:val="00D14A48"/>
    <w:rsid w:val="00D14CCE"/>
    <w:rsid w:val="00D155B1"/>
    <w:rsid w:val="00D1569E"/>
    <w:rsid w:val="00D15708"/>
    <w:rsid w:val="00D1589F"/>
    <w:rsid w:val="00D15B48"/>
    <w:rsid w:val="00D15BFB"/>
    <w:rsid w:val="00D15D1E"/>
    <w:rsid w:val="00D15F1D"/>
    <w:rsid w:val="00D162E6"/>
    <w:rsid w:val="00D16429"/>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9EB"/>
    <w:rsid w:val="00D34A82"/>
    <w:rsid w:val="00D34EFC"/>
    <w:rsid w:val="00D350B7"/>
    <w:rsid w:val="00D35597"/>
    <w:rsid w:val="00D35600"/>
    <w:rsid w:val="00D35677"/>
    <w:rsid w:val="00D35A3F"/>
    <w:rsid w:val="00D35AC8"/>
    <w:rsid w:val="00D35C36"/>
    <w:rsid w:val="00D35C75"/>
    <w:rsid w:val="00D35C76"/>
    <w:rsid w:val="00D36001"/>
    <w:rsid w:val="00D362B1"/>
    <w:rsid w:val="00D36379"/>
    <w:rsid w:val="00D36CA9"/>
    <w:rsid w:val="00D36CFC"/>
    <w:rsid w:val="00D36E08"/>
    <w:rsid w:val="00D36FE0"/>
    <w:rsid w:val="00D378AC"/>
    <w:rsid w:val="00D37A5A"/>
    <w:rsid w:val="00D37BFE"/>
    <w:rsid w:val="00D37D1C"/>
    <w:rsid w:val="00D37E22"/>
    <w:rsid w:val="00D40048"/>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46"/>
    <w:rsid w:val="00D8098A"/>
    <w:rsid w:val="00D80C3B"/>
    <w:rsid w:val="00D80CFA"/>
    <w:rsid w:val="00D817D4"/>
    <w:rsid w:val="00D818E7"/>
    <w:rsid w:val="00D8199F"/>
    <w:rsid w:val="00D81A63"/>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D1A"/>
    <w:rsid w:val="00D96F21"/>
    <w:rsid w:val="00D974DA"/>
    <w:rsid w:val="00D977A3"/>
    <w:rsid w:val="00D97D1F"/>
    <w:rsid w:val="00D97DE1"/>
    <w:rsid w:val="00D97DFF"/>
    <w:rsid w:val="00DA016E"/>
    <w:rsid w:val="00DA0295"/>
    <w:rsid w:val="00DA037A"/>
    <w:rsid w:val="00DA0660"/>
    <w:rsid w:val="00DA08FE"/>
    <w:rsid w:val="00DA0B5E"/>
    <w:rsid w:val="00DA0FB0"/>
    <w:rsid w:val="00DA10C5"/>
    <w:rsid w:val="00DA1550"/>
    <w:rsid w:val="00DA1970"/>
    <w:rsid w:val="00DA1C90"/>
    <w:rsid w:val="00DA1D44"/>
    <w:rsid w:val="00DA1D71"/>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3E6"/>
    <w:rsid w:val="00DC19D9"/>
    <w:rsid w:val="00DC1B35"/>
    <w:rsid w:val="00DC239B"/>
    <w:rsid w:val="00DC29C1"/>
    <w:rsid w:val="00DC29F2"/>
    <w:rsid w:val="00DC2AC9"/>
    <w:rsid w:val="00DC2F48"/>
    <w:rsid w:val="00DC2FD5"/>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C15"/>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78"/>
    <w:rsid w:val="00DF194E"/>
    <w:rsid w:val="00DF1BE4"/>
    <w:rsid w:val="00DF1EF8"/>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5BD"/>
    <w:rsid w:val="00DF583B"/>
    <w:rsid w:val="00DF5874"/>
    <w:rsid w:val="00DF594A"/>
    <w:rsid w:val="00DF5A4F"/>
    <w:rsid w:val="00DF5CD9"/>
    <w:rsid w:val="00DF5D5D"/>
    <w:rsid w:val="00DF5DD2"/>
    <w:rsid w:val="00DF638B"/>
    <w:rsid w:val="00DF6656"/>
    <w:rsid w:val="00DF69F3"/>
    <w:rsid w:val="00DF6A43"/>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599"/>
    <w:rsid w:val="00E13B7D"/>
    <w:rsid w:val="00E13CDC"/>
    <w:rsid w:val="00E13D9C"/>
    <w:rsid w:val="00E14000"/>
    <w:rsid w:val="00E140A6"/>
    <w:rsid w:val="00E141C7"/>
    <w:rsid w:val="00E143F2"/>
    <w:rsid w:val="00E14A6C"/>
    <w:rsid w:val="00E14FB1"/>
    <w:rsid w:val="00E1515B"/>
    <w:rsid w:val="00E1531A"/>
    <w:rsid w:val="00E154B4"/>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B71"/>
    <w:rsid w:val="00E20DFB"/>
    <w:rsid w:val="00E21684"/>
    <w:rsid w:val="00E21E44"/>
    <w:rsid w:val="00E2261A"/>
    <w:rsid w:val="00E22741"/>
    <w:rsid w:val="00E229BA"/>
    <w:rsid w:val="00E22B2B"/>
    <w:rsid w:val="00E22B9C"/>
    <w:rsid w:val="00E22C3C"/>
    <w:rsid w:val="00E22D6C"/>
    <w:rsid w:val="00E22DE9"/>
    <w:rsid w:val="00E23060"/>
    <w:rsid w:val="00E2342E"/>
    <w:rsid w:val="00E235BF"/>
    <w:rsid w:val="00E2360C"/>
    <w:rsid w:val="00E2396B"/>
    <w:rsid w:val="00E23C09"/>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7599"/>
    <w:rsid w:val="00E27865"/>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D60"/>
    <w:rsid w:val="00E37DAA"/>
    <w:rsid w:val="00E4008A"/>
    <w:rsid w:val="00E401DF"/>
    <w:rsid w:val="00E4098D"/>
    <w:rsid w:val="00E40A10"/>
    <w:rsid w:val="00E40F9A"/>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D0D"/>
    <w:rsid w:val="00E44ED4"/>
    <w:rsid w:val="00E45002"/>
    <w:rsid w:val="00E454B2"/>
    <w:rsid w:val="00E457A7"/>
    <w:rsid w:val="00E4587E"/>
    <w:rsid w:val="00E45908"/>
    <w:rsid w:val="00E45C7C"/>
    <w:rsid w:val="00E45E9B"/>
    <w:rsid w:val="00E45F6B"/>
    <w:rsid w:val="00E4623F"/>
    <w:rsid w:val="00E462F7"/>
    <w:rsid w:val="00E46832"/>
    <w:rsid w:val="00E46DC3"/>
    <w:rsid w:val="00E46FDB"/>
    <w:rsid w:val="00E470EE"/>
    <w:rsid w:val="00E4713B"/>
    <w:rsid w:val="00E47548"/>
    <w:rsid w:val="00E4759E"/>
    <w:rsid w:val="00E475DB"/>
    <w:rsid w:val="00E47763"/>
    <w:rsid w:val="00E477C4"/>
    <w:rsid w:val="00E478E2"/>
    <w:rsid w:val="00E47B37"/>
    <w:rsid w:val="00E47BB9"/>
    <w:rsid w:val="00E47BC6"/>
    <w:rsid w:val="00E50038"/>
    <w:rsid w:val="00E50239"/>
    <w:rsid w:val="00E5049C"/>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F9"/>
    <w:rsid w:val="00E52C2C"/>
    <w:rsid w:val="00E533F2"/>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5"/>
    <w:rsid w:val="00E6055E"/>
    <w:rsid w:val="00E60774"/>
    <w:rsid w:val="00E60BB2"/>
    <w:rsid w:val="00E60F59"/>
    <w:rsid w:val="00E610AA"/>
    <w:rsid w:val="00E612AF"/>
    <w:rsid w:val="00E61B9D"/>
    <w:rsid w:val="00E61C36"/>
    <w:rsid w:val="00E61F04"/>
    <w:rsid w:val="00E61F88"/>
    <w:rsid w:val="00E6219E"/>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11C2"/>
    <w:rsid w:val="00E71338"/>
    <w:rsid w:val="00E713BC"/>
    <w:rsid w:val="00E7158F"/>
    <w:rsid w:val="00E716F2"/>
    <w:rsid w:val="00E71864"/>
    <w:rsid w:val="00E718E4"/>
    <w:rsid w:val="00E71B6C"/>
    <w:rsid w:val="00E7200A"/>
    <w:rsid w:val="00E72B13"/>
    <w:rsid w:val="00E72DAF"/>
    <w:rsid w:val="00E72F39"/>
    <w:rsid w:val="00E73531"/>
    <w:rsid w:val="00E737FA"/>
    <w:rsid w:val="00E738F6"/>
    <w:rsid w:val="00E74326"/>
    <w:rsid w:val="00E74469"/>
    <w:rsid w:val="00E745A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39"/>
    <w:rsid w:val="00E87696"/>
    <w:rsid w:val="00E877BD"/>
    <w:rsid w:val="00E8780A"/>
    <w:rsid w:val="00E8780E"/>
    <w:rsid w:val="00E87877"/>
    <w:rsid w:val="00E879C9"/>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F9C"/>
    <w:rsid w:val="00E9731C"/>
    <w:rsid w:val="00E973EF"/>
    <w:rsid w:val="00E97513"/>
    <w:rsid w:val="00E975D4"/>
    <w:rsid w:val="00E975FE"/>
    <w:rsid w:val="00E97A54"/>
    <w:rsid w:val="00E97B9D"/>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B91"/>
    <w:rsid w:val="00EC0DA7"/>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8A7"/>
    <w:rsid w:val="00ED727B"/>
    <w:rsid w:val="00ED7577"/>
    <w:rsid w:val="00ED7880"/>
    <w:rsid w:val="00ED7F6B"/>
    <w:rsid w:val="00ED7FE2"/>
    <w:rsid w:val="00EE0064"/>
    <w:rsid w:val="00EE0782"/>
    <w:rsid w:val="00EE0998"/>
    <w:rsid w:val="00EE0C34"/>
    <w:rsid w:val="00EE0D47"/>
    <w:rsid w:val="00EE1015"/>
    <w:rsid w:val="00EE10E6"/>
    <w:rsid w:val="00EE1B95"/>
    <w:rsid w:val="00EE1BDF"/>
    <w:rsid w:val="00EE2075"/>
    <w:rsid w:val="00EE2150"/>
    <w:rsid w:val="00EE26C3"/>
    <w:rsid w:val="00EE2898"/>
    <w:rsid w:val="00EE2EC2"/>
    <w:rsid w:val="00EE312C"/>
    <w:rsid w:val="00EE3F5A"/>
    <w:rsid w:val="00EE3FA0"/>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116F"/>
    <w:rsid w:val="00EF11CD"/>
    <w:rsid w:val="00EF13DC"/>
    <w:rsid w:val="00EF1941"/>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900"/>
    <w:rsid w:val="00EF7BCE"/>
    <w:rsid w:val="00EF7C1D"/>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9BA"/>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F90"/>
    <w:rsid w:val="00F11FBB"/>
    <w:rsid w:val="00F121B2"/>
    <w:rsid w:val="00F1229A"/>
    <w:rsid w:val="00F122D7"/>
    <w:rsid w:val="00F125DF"/>
    <w:rsid w:val="00F12A52"/>
    <w:rsid w:val="00F12A5A"/>
    <w:rsid w:val="00F12C72"/>
    <w:rsid w:val="00F12CAA"/>
    <w:rsid w:val="00F12F41"/>
    <w:rsid w:val="00F12F4E"/>
    <w:rsid w:val="00F13153"/>
    <w:rsid w:val="00F137B9"/>
    <w:rsid w:val="00F13900"/>
    <w:rsid w:val="00F13952"/>
    <w:rsid w:val="00F13BB4"/>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144"/>
    <w:rsid w:val="00F424F7"/>
    <w:rsid w:val="00F42570"/>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606E"/>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31E1"/>
    <w:rsid w:val="00F833BF"/>
    <w:rsid w:val="00F836BA"/>
    <w:rsid w:val="00F8384C"/>
    <w:rsid w:val="00F838D1"/>
    <w:rsid w:val="00F83970"/>
    <w:rsid w:val="00F842B7"/>
    <w:rsid w:val="00F842F6"/>
    <w:rsid w:val="00F84975"/>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607"/>
    <w:rsid w:val="00FA2816"/>
    <w:rsid w:val="00FA2C7A"/>
    <w:rsid w:val="00FA2CA3"/>
    <w:rsid w:val="00FA3364"/>
    <w:rsid w:val="00FA39D2"/>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511"/>
    <w:rsid w:val="00FB3651"/>
    <w:rsid w:val="00FB372C"/>
    <w:rsid w:val="00FB38CA"/>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ADD"/>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CE1"/>
    <w:rsid w:val="00FD7CFC"/>
    <w:rsid w:val="00FD7D34"/>
    <w:rsid w:val="00FD7FDB"/>
    <w:rsid w:val="00FE0421"/>
    <w:rsid w:val="00FE0514"/>
    <w:rsid w:val="00FE05E9"/>
    <w:rsid w:val="00FE0A94"/>
    <w:rsid w:val="00FE0B06"/>
    <w:rsid w:val="00FE0C86"/>
    <w:rsid w:val="00FE0D56"/>
    <w:rsid w:val="00FE140B"/>
    <w:rsid w:val="00FE198E"/>
    <w:rsid w:val="00FE1A21"/>
    <w:rsid w:val="00FE1AB3"/>
    <w:rsid w:val="00FE1AE7"/>
    <w:rsid w:val="00FE1B42"/>
    <w:rsid w:val="00FE1BC8"/>
    <w:rsid w:val="00FE1C16"/>
    <w:rsid w:val="00FE2224"/>
    <w:rsid w:val="00FE2319"/>
    <w:rsid w:val="00FE27D1"/>
    <w:rsid w:val="00FE28C8"/>
    <w:rsid w:val="00FE29F1"/>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C6C"/>
    <w:rsid w:val="00FE5EFC"/>
    <w:rsid w:val="00FE678D"/>
    <w:rsid w:val="00FE6979"/>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482D0041-BCEC-4F95-8CB0-3A81085109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AC4CA-B457-42B9-8DCC-A67DA302DD06}">
  <ds:schemaRefs>
    <ds:schemaRef ds:uri="http://schemas.microsoft.com/sharepoint/v3/contenttype/forms"/>
  </ds:schemaRefs>
</ds:datastoreItem>
</file>

<file path=customXml/itemProps3.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customXml/itemProps4.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_Plain.dot</Template>
  <TotalTime>39</TotalTime>
  <Pages>2</Pages>
  <Words>327</Words>
  <Characters>2000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Phornipha, Rangabpai</cp:lastModifiedBy>
  <cp:revision>26</cp:revision>
  <cp:lastPrinted>2022-05-03T09:20:00Z</cp:lastPrinted>
  <dcterms:created xsi:type="dcterms:W3CDTF">2023-11-03T09:12:00Z</dcterms:created>
  <dcterms:modified xsi:type="dcterms:W3CDTF">2025-11-01T08:56:00Z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0x010100FC3C573FF70E394A86433F5E112C33AA</vt:lpwstr>
  </property>
</Properties>
</file>