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63201" w14:textId="59DA8904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96FB002" w14:textId="7EF8FD2F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115F2DB" w14:textId="5EF951A6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DBE4784" w14:textId="27CA503F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7754AB2" w14:textId="09BF3EEC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08DD9651" w14:textId="37DC45D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8702D96" w14:textId="7777777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40779D" w14:textId="1EE045D3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E36468" w14:textId="5A8F9876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51D8C6ED" w14:textId="045446B2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028D0EA" w14:textId="77777777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6ABC4D76" w14:textId="1C7006BB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0BEF413" w14:textId="77777777" w:rsidR="00985CBC" w:rsidRPr="00915006" w:rsidRDefault="00985CBC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9ADD9A0" w14:textId="77777777" w:rsidR="00AD23DE" w:rsidRPr="00915006" w:rsidRDefault="00AD23DE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AAEC01B" w14:textId="6C9EC426" w:rsidR="00D5430B" w:rsidRPr="00915006" w:rsidRDefault="00634D49" w:rsidP="002923E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EE29AF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ผู้ถือหุ้นและ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คณะกรรมการของบริษัท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EEF71CD" w14:textId="77777777" w:rsidR="002923E4" w:rsidRPr="00915006" w:rsidRDefault="002923E4" w:rsidP="00815204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56EED08" w14:textId="2F928CC3" w:rsidR="009E1728" w:rsidRPr="00915006" w:rsidRDefault="009E1728" w:rsidP="00815204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E70291"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3C7FB7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="002923E4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</w:rPr>
        <w:t>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Pr="00915006">
        <w:rPr>
          <w:rFonts w:ascii="BrowalliaUPC" w:hAnsi="BrowalliaUPC" w:cs="BrowalliaUPC" w:hint="cs"/>
          <w:sz w:val="28"/>
          <w:szCs w:val="28"/>
          <w:cs/>
        </w:rPr>
        <w:t xml:space="preserve">)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ซึ่งประกอบด้วย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วันที่</w:t>
      </w:r>
      <w:r w:rsidR="002923E4"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591055">
        <w:rPr>
          <w:rFonts w:ascii="BrowalliaUPC" w:hAnsi="BrowalliaUPC" w:cs="BrowalliaUPC"/>
          <w:sz w:val="28"/>
          <w:szCs w:val="28"/>
          <w:lang w:bidi="th-TH"/>
        </w:rPr>
        <w:t>3</w:t>
      </w:r>
      <w:r w:rsidR="00C32458">
        <w:rPr>
          <w:rFonts w:ascii="BrowalliaUPC" w:hAnsi="BrowalliaUPC" w:cs="BrowalliaUPC"/>
          <w:sz w:val="28"/>
          <w:szCs w:val="28"/>
          <w:lang w:bidi="th-TH"/>
        </w:rPr>
        <w:t>0</w:t>
      </w:r>
      <w:r w:rsidR="00C3245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B826BC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C32458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r w:rsidR="0059105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591055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C32458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594499">
        <w:rPr>
          <w:rFonts w:ascii="BrowalliaUPC" w:hAnsi="BrowalliaUPC" w:cs="BrowalliaUPC" w:hint="cs"/>
          <w:sz w:val="28"/>
          <w:szCs w:val="28"/>
          <w:cs/>
          <w:lang w:bidi="th-TH"/>
        </w:rPr>
        <w:t>เ</w:t>
      </w:r>
      <w:r w:rsidR="00B826BC">
        <w:rPr>
          <w:rFonts w:ascii="BrowalliaUPC" w:hAnsi="BrowalliaUPC" w:cs="BrowalliaUPC" w:hint="cs"/>
          <w:sz w:val="28"/>
          <w:szCs w:val="28"/>
          <w:cs/>
          <w:lang w:bidi="th-TH"/>
        </w:rPr>
        <w:t>ก้า</w:t>
      </w:r>
      <w:r w:rsidR="00C32458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</w:t>
      </w:r>
      <w:r w:rsidR="00687E50">
        <w:rPr>
          <w:rFonts w:ascii="BrowalliaUPC" w:hAnsi="BrowalliaUPC" w:cs="BrowalliaUPC" w:hint="cs"/>
          <w:sz w:val="28"/>
          <w:szCs w:val="28"/>
          <w:cs/>
          <w:lang w:bidi="th-TH"/>
        </w:rPr>
        <w:t>ด</w:t>
      </w:r>
      <w:r w:rsidR="00F24A67" w:rsidRPr="00915006">
        <w:rPr>
          <w:rFonts w:ascii="BrowalliaUPC" w:hAnsi="BrowalliaUPC" w:cs="BrowalliaUPC"/>
          <w:sz w:val="28"/>
          <w:szCs w:val="28"/>
          <w:cs/>
          <w:lang w:bidi="th-TH"/>
        </w:rPr>
        <w:t>วันที่</w:t>
      </w:r>
      <w:r w:rsidR="00F24A67"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24A67">
        <w:rPr>
          <w:rFonts w:ascii="BrowalliaUPC" w:hAnsi="BrowalliaUPC" w:cs="BrowalliaUPC"/>
          <w:sz w:val="28"/>
          <w:szCs w:val="28"/>
          <w:lang w:bidi="th-TH"/>
        </w:rPr>
        <w:t>30</w:t>
      </w:r>
      <w:r w:rsidR="00F24A6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กันยายน </w:t>
      </w:r>
      <w:r w:rsidR="00F24A67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2873C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งบการเปลี่ยนแปลงส่วนของ</w:t>
      </w:r>
      <w:r w:rsidR="00D73E47">
        <w:rPr>
          <w:rFonts w:ascii="BrowalliaUPC" w:hAnsi="BrowalliaUPC" w:cs="BrowalliaUPC" w:hint="cs"/>
          <w:sz w:val="28"/>
          <w:szCs w:val="28"/>
          <w:cs/>
          <w:lang w:bidi="th-TH"/>
        </w:rPr>
        <w:t>เจ้าของ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B826BC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เดือนสิ้นสุดวันเดียวกัน</w:t>
      </w:r>
      <w:r w:rsidR="002A524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และหมายเหตุประกอบข้อมูลทางการเงิน</w:t>
      </w:r>
      <w:r w:rsidR="001E4634">
        <w:rPr>
          <w:rFonts w:ascii="BrowalliaUPC" w:hAnsi="BrowalliaUPC" w:cs="BrowalliaUPC"/>
          <w:sz w:val="28"/>
          <w:szCs w:val="28"/>
          <w:lang w:bidi="th-TH"/>
        </w:rPr>
        <w:br/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ระหว่างกาลแบบ</w:t>
      </w:r>
      <w:r w:rsidRPr="008A5525">
        <w:rPr>
          <w:rFonts w:ascii="BrowalliaUPC" w:hAnsi="BrowalliaUPC" w:cs="BrowalliaUPC"/>
          <w:sz w:val="28"/>
          <w:szCs w:val="28"/>
          <w:cs/>
          <w:lang w:bidi="th-TH"/>
        </w:rPr>
        <w:t>ย่อ</w:t>
      </w:r>
      <w:r w:rsidR="007074A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="007074A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E4634">
        <w:rPr>
          <w:rFonts w:ascii="BrowalliaUPC" w:hAnsi="BrowalliaUPC" w:cs="BrowalliaUPC"/>
          <w:sz w:val="28"/>
          <w:szCs w:val="28"/>
          <w:lang w:bidi="th-TH"/>
        </w:rPr>
        <w:br/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587CA76" w14:textId="77777777" w:rsidR="009E1728" w:rsidRDefault="009E1728" w:rsidP="003C23A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98A7271" w14:textId="4DC6A529" w:rsidR="004D4F62" w:rsidRPr="00915006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915006" w:rsidRDefault="00BF7BAF" w:rsidP="0082212A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5942C595" w14:textId="304CDF47" w:rsidR="00AE762D" w:rsidRPr="00915006" w:rsidRDefault="00AE762D" w:rsidP="00AE762D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รหัส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2410 “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</w:t>
      </w:r>
      <w:r w:rsidR="00D35FF4">
        <w:rPr>
          <w:rFonts w:ascii="BrowalliaUPC" w:hAnsi="BrowalliaUPC" w:cs="BrowalliaUPC"/>
          <w:sz w:val="28"/>
          <w:szCs w:val="28"/>
          <w:lang w:bidi="th-TH"/>
        </w:rPr>
        <w:t xml:space="preserve">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D3799D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กิจการ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”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557FA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ดังนั้น</w:t>
      </w:r>
      <w:r w:rsidR="00A33BF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93D3120" w14:textId="77777777" w:rsidR="00591055" w:rsidRDefault="0059105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A111ACB" w14:textId="77777777" w:rsidR="001406F9" w:rsidRDefault="001406F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11B054C" w14:textId="77777777" w:rsidR="001406F9" w:rsidRDefault="001406F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7FC0248" w14:textId="77777777" w:rsidR="001406F9" w:rsidRDefault="001406F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915006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49C92B" w14:textId="77777777" w:rsidR="00AD518E" w:rsidRPr="00915006" w:rsidRDefault="00AD518E" w:rsidP="000208F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D2E6342" w14:textId="1A00C6AF" w:rsidR="00AD518E" w:rsidRDefault="00AD518E" w:rsidP="00AD518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81134E"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รวมและเฉพาะบริษัทดังกล่าวไม่ได้จัดทำขึ้นตามมาตรฐานการบัญชี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64C61021" w14:textId="77777777" w:rsidR="000E0553" w:rsidRPr="004E6707" w:rsidRDefault="000E0553" w:rsidP="004E670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67AB55C" w14:textId="77777777" w:rsidR="00780E71" w:rsidRPr="00915006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Pr="00915006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36"/>
          <w:szCs w:val="36"/>
          <w:lang w:val="en-US" w:bidi="th-TH"/>
        </w:rPr>
      </w:pPr>
    </w:p>
    <w:p w14:paraId="341BA7A5" w14:textId="227CCD33" w:rsidR="00591055" w:rsidRPr="00A747CB" w:rsidRDefault="006F4229" w:rsidP="0059105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23FB4454" w14:textId="77777777" w:rsidR="00591055" w:rsidRPr="00A747CB" w:rsidRDefault="00591055" w:rsidP="0059105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60B90316" w:rsidR="006419D0" w:rsidRPr="00915006" w:rsidRDefault="00591055" w:rsidP="00591055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8837F0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55BDC701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0179AABE" w:rsidR="0054641F" w:rsidRPr="00915006" w:rsidRDefault="00BE6F4F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BE6F4F">
        <w:rPr>
          <w:rFonts w:ascii="BrowalliaUPC" w:hAnsi="BrowalliaUPC" w:cs="BrowalliaUPC"/>
          <w:sz w:val="28"/>
          <w:szCs w:val="28"/>
          <w:lang w:val="en-US" w:bidi="th-TH"/>
        </w:rPr>
        <w:t>13</w:t>
      </w:r>
      <w:r w:rsidR="00B826BC" w:rsidRPr="00BE6F4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พฤศจิกายน</w:t>
      </w:r>
      <w:r w:rsidR="00591055" w:rsidRPr="00BE6F4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591055" w:rsidRPr="00BE6F4F">
        <w:rPr>
          <w:rFonts w:ascii="BrowalliaUPC" w:hAnsi="BrowalliaUPC" w:cs="BrowalliaUPC"/>
          <w:sz w:val="28"/>
          <w:szCs w:val="28"/>
          <w:lang w:val="en-US" w:bidi="th-TH"/>
        </w:rPr>
        <w:t>2568</w:t>
      </w:r>
    </w:p>
    <w:sectPr w:rsidR="0054641F" w:rsidRPr="00915006" w:rsidSect="00E12364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F9FB7" w14:textId="77777777" w:rsidR="005D13F0" w:rsidRDefault="005D13F0">
      <w:r>
        <w:separator/>
      </w:r>
    </w:p>
  </w:endnote>
  <w:endnote w:type="continuationSeparator" w:id="0">
    <w:p w14:paraId="14DD5E57" w14:textId="77777777" w:rsidR="005D13F0" w:rsidRDefault="005D13F0">
      <w:r>
        <w:continuationSeparator/>
      </w:r>
    </w:p>
  </w:endnote>
  <w:endnote w:type="continuationNotice" w:id="1">
    <w:p w14:paraId="368A1B5D" w14:textId="77777777" w:rsidR="005D13F0" w:rsidRDefault="005D13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A766C" w14:textId="77777777" w:rsidR="005D13F0" w:rsidRDefault="005D13F0">
      <w:bookmarkStart w:id="0" w:name="_Hlk482348182"/>
      <w:bookmarkEnd w:id="0"/>
      <w:r>
        <w:separator/>
      </w:r>
    </w:p>
  </w:footnote>
  <w:footnote w:type="continuationSeparator" w:id="0">
    <w:p w14:paraId="09A17979" w14:textId="77777777" w:rsidR="005D13F0" w:rsidRDefault="005D13F0">
      <w:r>
        <w:continuationSeparator/>
      </w:r>
    </w:p>
  </w:footnote>
  <w:footnote w:type="continuationNotice" w:id="1">
    <w:p w14:paraId="18421C86" w14:textId="77777777" w:rsidR="005D13F0" w:rsidRDefault="005D13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1CF08ABC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6BA4FAAD" w14:textId="4F8AA158" w:rsidR="00E47B8C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731E475F" w:rsidR="008648CF" w:rsidRPr="006932D7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3458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2C58"/>
    <w:rsid w:val="00055556"/>
    <w:rsid w:val="00055CAD"/>
    <w:rsid w:val="00055D8A"/>
    <w:rsid w:val="000647F4"/>
    <w:rsid w:val="00065943"/>
    <w:rsid w:val="00066065"/>
    <w:rsid w:val="00067A2B"/>
    <w:rsid w:val="0007010D"/>
    <w:rsid w:val="000723F7"/>
    <w:rsid w:val="0007244B"/>
    <w:rsid w:val="00073AC9"/>
    <w:rsid w:val="00074485"/>
    <w:rsid w:val="00074D2B"/>
    <w:rsid w:val="00075976"/>
    <w:rsid w:val="00076543"/>
    <w:rsid w:val="00080552"/>
    <w:rsid w:val="00080DA1"/>
    <w:rsid w:val="000811EE"/>
    <w:rsid w:val="000828F1"/>
    <w:rsid w:val="00082966"/>
    <w:rsid w:val="00082F59"/>
    <w:rsid w:val="00084DB3"/>
    <w:rsid w:val="000875D8"/>
    <w:rsid w:val="00090BA3"/>
    <w:rsid w:val="00090ECF"/>
    <w:rsid w:val="000910A9"/>
    <w:rsid w:val="00094333"/>
    <w:rsid w:val="00095FDF"/>
    <w:rsid w:val="00097839"/>
    <w:rsid w:val="00097FAB"/>
    <w:rsid w:val="000A314E"/>
    <w:rsid w:val="000A3FD5"/>
    <w:rsid w:val="000A5800"/>
    <w:rsid w:val="000A6824"/>
    <w:rsid w:val="000A7145"/>
    <w:rsid w:val="000B19BC"/>
    <w:rsid w:val="000B1DC4"/>
    <w:rsid w:val="000B54F4"/>
    <w:rsid w:val="000B65E3"/>
    <w:rsid w:val="000B7090"/>
    <w:rsid w:val="000C2481"/>
    <w:rsid w:val="000C3640"/>
    <w:rsid w:val="000C4A3C"/>
    <w:rsid w:val="000C62F0"/>
    <w:rsid w:val="000C6C1D"/>
    <w:rsid w:val="000C7F41"/>
    <w:rsid w:val="000D07A0"/>
    <w:rsid w:val="000D0E01"/>
    <w:rsid w:val="000D19CF"/>
    <w:rsid w:val="000D1AFB"/>
    <w:rsid w:val="000D1DCA"/>
    <w:rsid w:val="000D3A62"/>
    <w:rsid w:val="000D69B7"/>
    <w:rsid w:val="000E0553"/>
    <w:rsid w:val="000E52CE"/>
    <w:rsid w:val="000F2FA8"/>
    <w:rsid w:val="000F3AAB"/>
    <w:rsid w:val="000F4416"/>
    <w:rsid w:val="000F5D82"/>
    <w:rsid w:val="000F6E25"/>
    <w:rsid w:val="000F78B4"/>
    <w:rsid w:val="001011DF"/>
    <w:rsid w:val="00102156"/>
    <w:rsid w:val="00103432"/>
    <w:rsid w:val="00105424"/>
    <w:rsid w:val="00106E83"/>
    <w:rsid w:val="00111B45"/>
    <w:rsid w:val="001126F9"/>
    <w:rsid w:val="00112B69"/>
    <w:rsid w:val="00115946"/>
    <w:rsid w:val="00120438"/>
    <w:rsid w:val="0012564F"/>
    <w:rsid w:val="00130552"/>
    <w:rsid w:val="001316D3"/>
    <w:rsid w:val="00137939"/>
    <w:rsid w:val="001406F9"/>
    <w:rsid w:val="00142624"/>
    <w:rsid w:val="00142760"/>
    <w:rsid w:val="00142E5B"/>
    <w:rsid w:val="0015098B"/>
    <w:rsid w:val="00151994"/>
    <w:rsid w:val="0015276F"/>
    <w:rsid w:val="00154DD2"/>
    <w:rsid w:val="001554CD"/>
    <w:rsid w:val="00155A91"/>
    <w:rsid w:val="00156193"/>
    <w:rsid w:val="001613E2"/>
    <w:rsid w:val="00163924"/>
    <w:rsid w:val="00163F00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6016"/>
    <w:rsid w:val="0019210D"/>
    <w:rsid w:val="00193D42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3F1C"/>
    <w:rsid w:val="001B4277"/>
    <w:rsid w:val="001B70F6"/>
    <w:rsid w:val="001B7388"/>
    <w:rsid w:val="001C2873"/>
    <w:rsid w:val="001C56E8"/>
    <w:rsid w:val="001C6C92"/>
    <w:rsid w:val="001D074C"/>
    <w:rsid w:val="001D2302"/>
    <w:rsid w:val="001D2B03"/>
    <w:rsid w:val="001D3225"/>
    <w:rsid w:val="001D4479"/>
    <w:rsid w:val="001D644B"/>
    <w:rsid w:val="001D7BB3"/>
    <w:rsid w:val="001E12A6"/>
    <w:rsid w:val="001E4634"/>
    <w:rsid w:val="001E498F"/>
    <w:rsid w:val="001E4B9A"/>
    <w:rsid w:val="001E61CA"/>
    <w:rsid w:val="00204F1D"/>
    <w:rsid w:val="00220929"/>
    <w:rsid w:val="00221125"/>
    <w:rsid w:val="00222A90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47E3B"/>
    <w:rsid w:val="00251959"/>
    <w:rsid w:val="002612ED"/>
    <w:rsid w:val="00261590"/>
    <w:rsid w:val="0026182A"/>
    <w:rsid w:val="00272CE9"/>
    <w:rsid w:val="00277EBE"/>
    <w:rsid w:val="00280100"/>
    <w:rsid w:val="002838FB"/>
    <w:rsid w:val="00285249"/>
    <w:rsid w:val="0028567E"/>
    <w:rsid w:val="002873C1"/>
    <w:rsid w:val="00290083"/>
    <w:rsid w:val="002923E4"/>
    <w:rsid w:val="00297F1D"/>
    <w:rsid w:val="002A1FFF"/>
    <w:rsid w:val="002A252E"/>
    <w:rsid w:val="002A5240"/>
    <w:rsid w:val="002B0BF8"/>
    <w:rsid w:val="002B1398"/>
    <w:rsid w:val="002B5A4A"/>
    <w:rsid w:val="002B7BDB"/>
    <w:rsid w:val="002B7FBE"/>
    <w:rsid w:val="002C0EED"/>
    <w:rsid w:val="002C116B"/>
    <w:rsid w:val="002C448B"/>
    <w:rsid w:val="002C5F4E"/>
    <w:rsid w:val="002C623D"/>
    <w:rsid w:val="002D25E6"/>
    <w:rsid w:val="002D2F4A"/>
    <w:rsid w:val="002D40FF"/>
    <w:rsid w:val="002D411E"/>
    <w:rsid w:val="002D55C8"/>
    <w:rsid w:val="002D5A0F"/>
    <w:rsid w:val="002D6E25"/>
    <w:rsid w:val="002E02F4"/>
    <w:rsid w:val="002E1A87"/>
    <w:rsid w:val="002E41E9"/>
    <w:rsid w:val="002E484F"/>
    <w:rsid w:val="002E5AD1"/>
    <w:rsid w:val="002E695C"/>
    <w:rsid w:val="002E7F1E"/>
    <w:rsid w:val="002F1C98"/>
    <w:rsid w:val="002F25AF"/>
    <w:rsid w:val="002F2DEB"/>
    <w:rsid w:val="002F3903"/>
    <w:rsid w:val="002F4A40"/>
    <w:rsid w:val="002F4A52"/>
    <w:rsid w:val="002F5C7E"/>
    <w:rsid w:val="002F6B7A"/>
    <w:rsid w:val="002F731F"/>
    <w:rsid w:val="002F7D90"/>
    <w:rsid w:val="0030026A"/>
    <w:rsid w:val="0030347B"/>
    <w:rsid w:val="00305173"/>
    <w:rsid w:val="00306128"/>
    <w:rsid w:val="003074CE"/>
    <w:rsid w:val="00321A76"/>
    <w:rsid w:val="00322D48"/>
    <w:rsid w:val="00324C75"/>
    <w:rsid w:val="00326925"/>
    <w:rsid w:val="003304A5"/>
    <w:rsid w:val="00331380"/>
    <w:rsid w:val="00335860"/>
    <w:rsid w:val="00335E5B"/>
    <w:rsid w:val="0034149A"/>
    <w:rsid w:val="00342105"/>
    <w:rsid w:val="00344FA8"/>
    <w:rsid w:val="003466B2"/>
    <w:rsid w:val="0034748E"/>
    <w:rsid w:val="0035136E"/>
    <w:rsid w:val="0035392D"/>
    <w:rsid w:val="00354F5D"/>
    <w:rsid w:val="00356BCE"/>
    <w:rsid w:val="00356D32"/>
    <w:rsid w:val="00356F87"/>
    <w:rsid w:val="00361391"/>
    <w:rsid w:val="003622DC"/>
    <w:rsid w:val="00363BA3"/>
    <w:rsid w:val="00365ECE"/>
    <w:rsid w:val="003664CE"/>
    <w:rsid w:val="0036664C"/>
    <w:rsid w:val="00366CE7"/>
    <w:rsid w:val="00367BB5"/>
    <w:rsid w:val="003704E0"/>
    <w:rsid w:val="003710B7"/>
    <w:rsid w:val="003744DA"/>
    <w:rsid w:val="00375D06"/>
    <w:rsid w:val="00380583"/>
    <w:rsid w:val="003825C7"/>
    <w:rsid w:val="00384904"/>
    <w:rsid w:val="00392E05"/>
    <w:rsid w:val="003A2BF0"/>
    <w:rsid w:val="003A46D5"/>
    <w:rsid w:val="003A5A12"/>
    <w:rsid w:val="003A5A1C"/>
    <w:rsid w:val="003A5FA6"/>
    <w:rsid w:val="003A78E3"/>
    <w:rsid w:val="003A7C3C"/>
    <w:rsid w:val="003A7D86"/>
    <w:rsid w:val="003B1DCE"/>
    <w:rsid w:val="003B2F21"/>
    <w:rsid w:val="003B4956"/>
    <w:rsid w:val="003B4CCD"/>
    <w:rsid w:val="003B4DED"/>
    <w:rsid w:val="003B5E7F"/>
    <w:rsid w:val="003B7D49"/>
    <w:rsid w:val="003C08B4"/>
    <w:rsid w:val="003C12C5"/>
    <w:rsid w:val="003C23A8"/>
    <w:rsid w:val="003C27EF"/>
    <w:rsid w:val="003C32E9"/>
    <w:rsid w:val="003C3898"/>
    <w:rsid w:val="003C64B5"/>
    <w:rsid w:val="003C7FB7"/>
    <w:rsid w:val="003D2605"/>
    <w:rsid w:val="003D572D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3F75A9"/>
    <w:rsid w:val="00401E42"/>
    <w:rsid w:val="00401E4E"/>
    <w:rsid w:val="004051C0"/>
    <w:rsid w:val="00406525"/>
    <w:rsid w:val="0041060F"/>
    <w:rsid w:val="0041281B"/>
    <w:rsid w:val="00412C47"/>
    <w:rsid w:val="00415593"/>
    <w:rsid w:val="00416281"/>
    <w:rsid w:val="00421CE8"/>
    <w:rsid w:val="0042218F"/>
    <w:rsid w:val="00422353"/>
    <w:rsid w:val="00426915"/>
    <w:rsid w:val="004276A5"/>
    <w:rsid w:val="00432060"/>
    <w:rsid w:val="00433F63"/>
    <w:rsid w:val="0043500A"/>
    <w:rsid w:val="00435340"/>
    <w:rsid w:val="00435788"/>
    <w:rsid w:val="004359E6"/>
    <w:rsid w:val="00436CFC"/>
    <w:rsid w:val="00443CE3"/>
    <w:rsid w:val="00444A4D"/>
    <w:rsid w:val="00451898"/>
    <w:rsid w:val="00452E7B"/>
    <w:rsid w:val="00454406"/>
    <w:rsid w:val="004546FA"/>
    <w:rsid w:val="0045520C"/>
    <w:rsid w:val="00456AA5"/>
    <w:rsid w:val="00456EA9"/>
    <w:rsid w:val="00462BCB"/>
    <w:rsid w:val="00463364"/>
    <w:rsid w:val="004633DC"/>
    <w:rsid w:val="00464A28"/>
    <w:rsid w:val="00466EC7"/>
    <w:rsid w:val="004678A5"/>
    <w:rsid w:val="00471E09"/>
    <w:rsid w:val="00474058"/>
    <w:rsid w:val="00481FE7"/>
    <w:rsid w:val="00482118"/>
    <w:rsid w:val="004850F5"/>
    <w:rsid w:val="0048532C"/>
    <w:rsid w:val="00486DAE"/>
    <w:rsid w:val="00487A2A"/>
    <w:rsid w:val="00487E39"/>
    <w:rsid w:val="00490A39"/>
    <w:rsid w:val="0049103F"/>
    <w:rsid w:val="00494872"/>
    <w:rsid w:val="00494E73"/>
    <w:rsid w:val="004952AC"/>
    <w:rsid w:val="004A078E"/>
    <w:rsid w:val="004A0DFE"/>
    <w:rsid w:val="004A13CB"/>
    <w:rsid w:val="004A25B1"/>
    <w:rsid w:val="004A25E3"/>
    <w:rsid w:val="004A3C62"/>
    <w:rsid w:val="004B0D8B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4D9"/>
    <w:rsid w:val="004D4F62"/>
    <w:rsid w:val="004D6145"/>
    <w:rsid w:val="004D6208"/>
    <w:rsid w:val="004D6B75"/>
    <w:rsid w:val="004D751F"/>
    <w:rsid w:val="004E6707"/>
    <w:rsid w:val="004E7E52"/>
    <w:rsid w:val="004F1A16"/>
    <w:rsid w:val="004F207F"/>
    <w:rsid w:val="004F5D91"/>
    <w:rsid w:val="004F7732"/>
    <w:rsid w:val="005005EA"/>
    <w:rsid w:val="005070FA"/>
    <w:rsid w:val="00512915"/>
    <w:rsid w:val="00512D6C"/>
    <w:rsid w:val="00513FCC"/>
    <w:rsid w:val="00515F98"/>
    <w:rsid w:val="0052186A"/>
    <w:rsid w:val="00522DCC"/>
    <w:rsid w:val="00523FEC"/>
    <w:rsid w:val="00524582"/>
    <w:rsid w:val="00526806"/>
    <w:rsid w:val="0053103A"/>
    <w:rsid w:val="0053167C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525C4"/>
    <w:rsid w:val="005600A4"/>
    <w:rsid w:val="00560FE2"/>
    <w:rsid w:val="005627FF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8339E"/>
    <w:rsid w:val="00591055"/>
    <w:rsid w:val="00591E00"/>
    <w:rsid w:val="00591F0D"/>
    <w:rsid w:val="00592605"/>
    <w:rsid w:val="00592634"/>
    <w:rsid w:val="00594072"/>
    <w:rsid w:val="00594499"/>
    <w:rsid w:val="00594DA2"/>
    <w:rsid w:val="00596202"/>
    <w:rsid w:val="005A29D0"/>
    <w:rsid w:val="005A2C5B"/>
    <w:rsid w:val="005A3806"/>
    <w:rsid w:val="005A4A18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C7C5F"/>
    <w:rsid w:val="005D13F0"/>
    <w:rsid w:val="005D45F8"/>
    <w:rsid w:val="005D6EA3"/>
    <w:rsid w:val="005D7025"/>
    <w:rsid w:val="005D72E7"/>
    <w:rsid w:val="005E19BE"/>
    <w:rsid w:val="005E22E4"/>
    <w:rsid w:val="005E2D67"/>
    <w:rsid w:val="005E39DA"/>
    <w:rsid w:val="005E5578"/>
    <w:rsid w:val="005E7A2B"/>
    <w:rsid w:val="005F378D"/>
    <w:rsid w:val="005F3EA8"/>
    <w:rsid w:val="005F4D62"/>
    <w:rsid w:val="005F7439"/>
    <w:rsid w:val="0060106E"/>
    <w:rsid w:val="0060114C"/>
    <w:rsid w:val="006014C1"/>
    <w:rsid w:val="00602F12"/>
    <w:rsid w:val="00610ED7"/>
    <w:rsid w:val="00612BFE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4E61"/>
    <w:rsid w:val="006771E8"/>
    <w:rsid w:val="00677C01"/>
    <w:rsid w:val="00680EF1"/>
    <w:rsid w:val="00683168"/>
    <w:rsid w:val="00683934"/>
    <w:rsid w:val="00683CC7"/>
    <w:rsid w:val="0068523F"/>
    <w:rsid w:val="00687E50"/>
    <w:rsid w:val="006918D0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29A0"/>
    <w:rsid w:val="006B2D3B"/>
    <w:rsid w:val="006B5044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6FF5"/>
    <w:rsid w:val="006E09F9"/>
    <w:rsid w:val="006E2948"/>
    <w:rsid w:val="006E5BE4"/>
    <w:rsid w:val="006F0871"/>
    <w:rsid w:val="006F1B19"/>
    <w:rsid w:val="006F280D"/>
    <w:rsid w:val="006F29ED"/>
    <w:rsid w:val="006F3D53"/>
    <w:rsid w:val="006F4229"/>
    <w:rsid w:val="006F465A"/>
    <w:rsid w:val="006F4F77"/>
    <w:rsid w:val="006F53EE"/>
    <w:rsid w:val="006F7556"/>
    <w:rsid w:val="007000DF"/>
    <w:rsid w:val="0070147C"/>
    <w:rsid w:val="007014D2"/>
    <w:rsid w:val="00701F7E"/>
    <w:rsid w:val="00702AF6"/>
    <w:rsid w:val="007064E7"/>
    <w:rsid w:val="007074AC"/>
    <w:rsid w:val="007123A2"/>
    <w:rsid w:val="00713528"/>
    <w:rsid w:val="00714FD6"/>
    <w:rsid w:val="007175B8"/>
    <w:rsid w:val="007229F2"/>
    <w:rsid w:val="00723F5E"/>
    <w:rsid w:val="007265F7"/>
    <w:rsid w:val="00731894"/>
    <w:rsid w:val="00734885"/>
    <w:rsid w:val="00735923"/>
    <w:rsid w:val="00741E48"/>
    <w:rsid w:val="00746796"/>
    <w:rsid w:val="00746D91"/>
    <w:rsid w:val="007472BC"/>
    <w:rsid w:val="0075387B"/>
    <w:rsid w:val="00755038"/>
    <w:rsid w:val="0075539B"/>
    <w:rsid w:val="007557FA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9CD"/>
    <w:rsid w:val="00784099"/>
    <w:rsid w:val="00785C11"/>
    <w:rsid w:val="00790956"/>
    <w:rsid w:val="00790ACC"/>
    <w:rsid w:val="00791459"/>
    <w:rsid w:val="0079502D"/>
    <w:rsid w:val="007A0755"/>
    <w:rsid w:val="007A28CA"/>
    <w:rsid w:val="007A31D9"/>
    <w:rsid w:val="007A6180"/>
    <w:rsid w:val="007A6511"/>
    <w:rsid w:val="007A74F9"/>
    <w:rsid w:val="007A7B73"/>
    <w:rsid w:val="007B212E"/>
    <w:rsid w:val="007B2CB0"/>
    <w:rsid w:val="007B60E7"/>
    <w:rsid w:val="007B7C2E"/>
    <w:rsid w:val="007C22FD"/>
    <w:rsid w:val="007C6354"/>
    <w:rsid w:val="007C6F43"/>
    <w:rsid w:val="007D3C9D"/>
    <w:rsid w:val="007D41A1"/>
    <w:rsid w:val="007D7687"/>
    <w:rsid w:val="007E7799"/>
    <w:rsid w:val="007F192D"/>
    <w:rsid w:val="007F274A"/>
    <w:rsid w:val="007F2896"/>
    <w:rsid w:val="007F3EEF"/>
    <w:rsid w:val="007F5056"/>
    <w:rsid w:val="007F52A9"/>
    <w:rsid w:val="007F7141"/>
    <w:rsid w:val="008033D0"/>
    <w:rsid w:val="00803598"/>
    <w:rsid w:val="00803FB6"/>
    <w:rsid w:val="0080510C"/>
    <w:rsid w:val="008059EF"/>
    <w:rsid w:val="00806118"/>
    <w:rsid w:val="00806FFC"/>
    <w:rsid w:val="0081134E"/>
    <w:rsid w:val="008114C8"/>
    <w:rsid w:val="008128F7"/>
    <w:rsid w:val="00812938"/>
    <w:rsid w:val="00812F9F"/>
    <w:rsid w:val="00815204"/>
    <w:rsid w:val="0081651C"/>
    <w:rsid w:val="00817AB5"/>
    <w:rsid w:val="0082212A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256"/>
    <w:rsid w:val="00847419"/>
    <w:rsid w:val="00850F25"/>
    <w:rsid w:val="00852543"/>
    <w:rsid w:val="00852722"/>
    <w:rsid w:val="008534AA"/>
    <w:rsid w:val="008541C2"/>
    <w:rsid w:val="00864830"/>
    <w:rsid w:val="008648CF"/>
    <w:rsid w:val="0086494C"/>
    <w:rsid w:val="0086695A"/>
    <w:rsid w:val="00866C70"/>
    <w:rsid w:val="00870D49"/>
    <w:rsid w:val="008719C2"/>
    <w:rsid w:val="00872FF1"/>
    <w:rsid w:val="00873D01"/>
    <w:rsid w:val="00874063"/>
    <w:rsid w:val="00877383"/>
    <w:rsid w:val="0088046D"/>
    <w:rsid w:val="00881694"/>
    <w:rsid w:val="008837F0"/>
    <w:rsid w:val="00883868"/>
    <w:rsid w:val="008845BC"/>
    <w:rsid w:val="00884701"/>
    <w:rsid w:val="00884FF7"/>
    <w:rsid w:val="008855AA"/>
    <w:rsid w:val="00887F3E"/>
    <w:rsid w:val="00890476"/>
    <w:rsid w:val="008906AC"/>
    <w:rsid w:val="008909CF"/>
    <w:rsid w:val="0089168D"/>
    <w:rsid w:val="00894ACE"/>
    <w:rsid w:val="00894F5C"/>
    <w:rsid w:val="00896F15"/>
    <w:rsid w:val="008A11A2"/>
    <w:rsid w:val="008A1F2A"/>
    <w:rsid w:val="008A27AB"/>
    <w:rsid w:val="008A3206"/>
    <w:rsid w:val="008A5525"/>
    <w:rsid w:val="008A769F"/>
    <w:rsid w:val="008A7736"/>
    <w:rsid w:val="008B0EDE"/>
    <w:rsid w:val="008B19D9"/>
    <w:rsid w:val="008B1FD3"/>
    <w:rsid w:val="008B204B"/>
    <w:rsid w:val="008C0CF9"/>
    <w:rsid w:val="008C2486"/>
    <w:rsid w:val="008C3AB5"/>
    <w:rsid w:val="008C4156"/>
    <w:rsid w:val="008C49AE"/>
    <w:rsid w:val="008C4B2D"/>
    <w:rsid w:val="008C59F7"/>
    <w:rsid w:val="008D114A"/>
    <w:rsid w:val="008D2984"/>
    <w:rsid w:val="008D4620"/>
    <w:rsid w:val="008E21C8"/>
    <w:rsid w:val="008E2D24"/>
    <w:rsid w:val="008E2E39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5006"/>
    <w:rsid w:val="009166E1"/>
    <w:rsid w:val="00916F7F"/>
    <w:rsid w:val="00917FBB"/>
    <w:rsid w:val="009219CA"/>
    <w:rsid w:val="009223D3"/>
    <w:rsid w:val="00923DEB"/>
    <w:rsid w:val="00931D7A"/>
    <w:rsid w:val="009356F3"/>
    <w:rsid w:val="009359B0"/>
    <w:rsid w:val="00935D8D"/>
    <w:rsid w:val="009372E3"/>
    <w:rsid w:val="00942FE8"/>
    <w:rsid w:val="00946169"/>
    <w:rsid w:val="00952CAA"/>
    <w:rsid w:val="009530DE"/>
    <w:rsid w:val="009565D1"/>
    <w:rsid w:val="00957E70"/>
    <w:rsid w:val="00960ABE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3AE2"/>
    <w:rsid w:val="00973F0B"/>
    <w:rsid w:val="00974D05"/>
    <w:rsid w:val="00974FF6"/>
    <w:rsid w:val="00980113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36BE"/>
    <w:rsid w:val="009B4573"/>
    <w:rsid w:val="009B6F18"/>
    <w:rsid w:val="009C002A"/>
    <w:rsid w:val="009C0731"/>
    <w:rsid w:val="009C3926"/>
    <w:rsid w:val="009C79B6"/>
    <w:rsid w:val="009D0A96"/>
    <w:rsid w:val="009D3C23"/>
    <w:rsid w:val="009E1728"/>
    <w:rsid w:val="009E278C"/>
    <w:rsid w:val="009E33B0"/>
    <w:rsid w:val="009E6222"/>
    <w:rsid w:val="009E62AD"/>
    <w:rsid w:val="009F4D4C"/>
    <w:rsid w:val="009F4DAF"/>
    <w:rsid w:val="009F50F9"/>
    <w:rsid w:val="009F6EDC"/>
    <w:rsid w:val="00A00B65"/>
    <w:rsid w:val="00A00E4A"/>
    <w:rsid w:val="00A018BA"/>
    <w:rsid w:val="00A035CE"/>
    <w:rsid w:val="00A04643"/>
    <w:rsid w:val="00A05015"/>
    <w:rsid w:val="00A0537F"/>
    <w:rsid w:val="00A057B0"/>
    <w:rsid w:val="00A0602E"/>
    <w:rsid w:val="00A0629F"/>
    <w:rsid w:val="00A06C1F"/>
    <w:rsid w:val="00A073EB"/>
    <w:rsid w:val="00A078D8"/>
    <w:rsid w:val="00A07FFA"/>
    <w:rsid w:val="00A10F84"/>
    <w:rsid w:val="00A11A63"/>
    <w:rsid w:val="00A11FB4"/>
    <w:rsid w:val="00A145D3"/>
    <w:rsid w:val="00A1550B"/>
    <w:rsid w:val="00A16AFE"/>
    <w:rsid w:val="00A21134"/>
    <w:rsid w:val="00A21A7C"/>
    <w:rsid w:val="00A30B9B"/>
    <w:rsid w:val="00A30D5D"/>
    <w:rsid w:val="00A327C4"/>
    <w:rsid w:val="00A33BF1"/>
    <w:rsid w:val="00A35782"/>
    <w:rsid w:val="00A357F5"/>
    <w:rsid w:val="00A362F9"/>
    <w:rsid w:val="00A36969"/>
    <w:rsid w:val="00A434C6"/>
    <w:rsid w:val="00A43EE6"/>
    <w:rsid w:val="00A45198"/>
    <w:rsid w:val="00A4585A"/>
    <w:rsid w:val="00A57A92"/>
    <w:rsid w:val="00A60BBB"/>
    <w:rsid w:val="00A60F49"/>
    <w:rsid w:val="00A616AF"/>
    <w:rsid w:val="00A61E15"/>
    <w:rsid w:val="00A6218B"/>
    <w:rsid w:val="00A6359D"/>
    <w:rsid w:val="00A63E66"/>
    <w:rsid w:val="00A64C99"/>
    <w:rsid w:val="00A66F91"/>
    <w:rsid w:val="00A70229"/>
    <w:rsid w:val="00A82B93"/>
    <w:rsid w:val="00A867F7"/>
    <w:rsid w:val="00A877F8"/>
    <w:rsid w:val="00A907B4"/>
    <w:rsid w:val="00A918D1"/>
    <w:rsid w:val="00A91AD3"/>
    <w:rsid w:val="00A92387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0BA8"/>
    <w:rsid w:val="00AC107E"/>
    <w:rsid w:val="00AC1F96"/>
    <w:rsid w:val="00AC31D4"/>
    <w:rsid w:val="00AC3B56"/>
    <w:rsid w:val="00AC3D97"/>
    <w:rsid w:val="00AC56FB"/>
    <w:rsid w:val="00AC571C"/>
    <w:rsid w:val="00AC6098"/>
    <w:rsid w:val="00AC653B"/>
    <w:rsid w:val="00AD0038"/>
    <w:rsid w:val="00AD23DE"/>
    <w:rsid w:val="00AD3B26"/>
    <w:rsid w:val="00AD3BA9"/>
    <w:rsid w:val="00AD518E"/>
    <w:rsid w:val="00AD5E86"/>
    <w:rsid w:val="00AE022B"/>
    <w:rsid w:val="00AE026E"/>
    <w:rsid w:val="00AE23DC"/>
    <w:rsid w:val="00AE25E4"/>
    <w:rsid w:val="00AE2BF6"/>
    <w:rsid w:val="00AE3370"/>
    <w:rsid w:val="00AE64CA"/>
    <w:rsid w:val="00AE762D"/>
    <w:rsid w:val="00AF194D"/>
    <w:rsid w:val="00AF3283"/>
    <w:rsid w:val="00AF3ED9"/>
    <w:rsid w:val="00AF58BD"/>
    <w:rsid w:val="00AF7092"/>
    <w:rsid w:val="00AF7B6C"/>
    <w:rsid w:val="00AF7C31"/>
    <w:rsid w:val="00B03EC6"/>
    <w:rsid w:val="00B109B7"/>
    <w:rsid w:val="00B11182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5FD6"/>
    <w:rsid w:val="00B36A0E"/>
    <w:rsid w:val="00B36BA1"/>
    <w:rsid w:val="00B40D67"/>
    <w:rsid w:val="00B41947"/>
    <w:rsid w:val="00B43C45"/>
    <w:rsid w:val="00B454F4"/>
    <w:rsid w:val="00B4692D"/>
    <w:rsid w:val="00B46F6B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EE7"/>
    <w:rsid w:val="00B7460F"/>
    <w:rsid w:val="00B826BC"/>
    <w:rsid w:val="00B82AA8"/>
    <w:rsid w:val="00B83039"/>
    <w:rsid w:val="00B832D5"/>
    <w:rsid w:val="00B87E9A"/>
    <w:rsid w:val="00B9072B"/>
    <w:rsid w:val="00B91ECB"/>
    <w:rsid w:val="00B9453C"/>
    <w:rsid w:val="00B96432"/>
    <w:rsid w:val="00BA3069"/>
    <w:rsid w:val="00BA5B00"/>
    <w:rsid w:val="00BB1A07"/>
    <w:rsid w:val="00BB45F2"/>
    <w:rsid w:val="00BB6DAD"/>
    <w:rsid w:val="00BB7346"/>
    <w:rsid w:val="00BC1555"/>
    <w:rsid w:val="00BC60A9"/>
    <w:rsid w:val="00BC6FBF"/>
    <w:rsid w:val="00BC7C77"/>
    <w:rsid w:val="00BD1465"/>
    <w:rsid w:val="00BD1B7B"/>
    <w:rsid w:val="00BD4232"/>
    <w:rsid w:val="00BD5FC0"/>
    <w:rsid w:val="00BE0445"/>
    <w:rsid w:val="00BE0C8A"/>
    <w:rsid w:val="00BE0F58"/>
    <w:rsid w:val="00BE334D"/>
    <w:rsid w:val="00BE4988"/>
    <w:rsid w:val="00BE5F37"/>
    <w:rsid w:val="00BE5FA3"/>
    <w:rsid w:val="00BE6F4F"/>
    <w:rsid w:val="00BF11B8"/>
    <w:rsid w:val="00BF1C24"/>
    <w:rsid w:val="00BF5E73"/>
    <w:rsid w:val="00BF7BAF"/>
    <w:rsid w:val="00C04691"/>
    <w:rsid w:val="00C068E4"/>
    <w:rsid w:val="00C06939"/>
    <w:rsid w:val="00C1007A"/>
    <w:rsid w:val="00C122F6"/>
    <w:rsid w:val="00C15638"/>
    <w:rsid w:val="00C15AFC"/>
    <w:rsid w:val="00C173BF"/>
    <w:rsid w:val="00C20ABD"/>
    <w:rsid w:val="00C21E3B"/>
    <w:rsid w:val="00C24282"/>
    <w:rsid w:val="00C316DA"/>
    <w:rsid w:val="00C32458"/>
    <w:rsid w:val="00C33D97"/>
    <w:rsid w:val="00C3462C"/>
    <w:rsid w:val="00C35B1A"/>
    <w:rsid w:val="00C36622"/>
    <w:rsid w:val="00C41C7D"/>
    <w:rsid w:val="00C47DA3"/>
    <w:rsid w:val="00C60F68"/>
    <w:rsid w:val="00C63023"/>
    <w:rsid w:val="00C63743"/>
    <w:rsid w:val="00C64227"/>
    <w:rsid w:val="00C64605"/>
    <w:rsid w:val="00C65C75"/>
    <w:rsid w:val="00C66936"/>
    <w:rsid w:val="00C67BA8"/>
    <w:rsid w:val="00C72C4F"/>
    <w:rsid w:val="00C76C6C"/>
    <w:rsid w:val="00C80EC5"/>
    <w:rsid w:val="00C85669"/>
    <w:rsid w:val="00C86132"/>
    <w:rsid w:val="00C86BB9"/>
    <w:rsid w:val="00C87291"/>
    <w:rsid w:val="00C8772C"/>
    <w:rsid w:val="00C918DD"/>
    <w:rsid w:val="00C9590D"/>
    <w:rsid w:val="00CA07A2"/>
    <w:rsid w:val="00CA14FF"/>
    <w:rsid w:val="00CA19F9"/>
    <w:rsid w:val="00CA43FD"/>
    <w:rsid w:val="00CA53F3"/>
    <w:rsid w:val="00CB18EB"/>
    <w:rsid w:val="00CB20BD"/>
    <w:rsid w:val="00CB335B"/>
    <w:rsid w:val="00CB409D"/>
    <w:rsid w:val="00CB441E"/>
    <w:rsid w:val="00CB5173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3C1C"/>
    <w:rsid w:val="00CD4C15"/>
    <w:rsid w:val="00CD4D4E"/>
    <w:rsid w:val="00CE24E5"/>
    <w:rsid w:val="00CE2FF7"/>
    <w:rsid w:val="00CE41DB"/>
    <w:rsid w:val="00CE487D"/>
    <w:rsid w:val="00CE4D96"/>
    <w:rsid w:val="00CE60EE"/>
    <w:rsid w:val="00CE6CC6"/>
    <w:rsid w:val="00CF17AF"/>
    <w:rsid w:val="00CF1EA0"/>
    <w:rsid w:val="00CF580F"/>
    <w:rsid w:val="00CF6AEB"/>
    <w:rsid w:val="00D00A6F"/>
    <w:rsid w:val="00D011CD"/>
    <w:rsid w:val="00D078C4"/>
    <w:rsid w:val="00D12A59"/>
    <w:rsid w:val="00D15EA5"/>
    <w:rsid w:val="00D17227"/>
    <w:rsid w:val="00D17B7F"/>
    <w:rsid w:val="00D20220"/>
    <w:rsid w:val="00D2100B"/>
    <w:rsid w:val="00D22738"/>
    <w:rsid w:val="00D24220"/>
    <w:rsid w:val="00D268B0"/>
    <w:rsid w:val="00D279B4"/>
    <w:rsid w:val="00D30420"/>
    <w:rsid w:val="00D3089E"/>
    <w:rsid w:val="00D31D7A"/>
    <w:rsid w:val="00D32E57"/>
    <w:rsid w:val="00D33E60"/>
    <w:rsid w:val="00D341EC"/>
    <w:rsid w:val="00D35FF4"/>
    <w:rsid w:val="00D3799D"/>
    <w:rsid w:val="00D4001D"/>
    <w:rsid w:val="00D460E7"/>
    <w:rsid w:val="00D52C3D"/>
    <w:rsid w:val="00D52C83"/>
    <w:rsid w:val="00D533CC"/>
    <w:rsid w:val="00D5430B"/>
    <w:rsid w:val="00D615DC"/>
    <w:rsid w:val="00D6197A"/>
    <w:rsid w:val="00D63ABC"/>
    <w:rsid w:val="00D63D4A"/>
    <w:rsid w:val="00D643B7"/>
    <w:rsid w:val="00D65332"/>
    <w:rsid w:val="00D675F1"/>
    <w:rsid w:val="00D73B96"/>
    <w:rsid w:val="00D73E47"/>
    <w:rsid w:val="00D7501B"/>
    <w:rsid w:val="00D76615"/>
    <w:rsid w:val="00D7722B"/>
    <w:rsid w:val="00D80807"/>
    <w:rsid w:val="00D80C8B"/>
    <w:rsid w:val="00D810DF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A687D"/>
    <w:rsid w:val="00DB161D"/>
    <w:rsid w:val="00DB308D"/>
    <w:rsid w:val="00DB5F40"/>
    <w:rsid w:val="00DC1D7C"/>
    <w:rsid w:val="00DC3A93"/>
    <w:rsid w:val="00DC44B8"/>
    <w:rsid w:val="00DC5923"/>
    <w:rsid w:val="00DC7D2F"/>
    <w:rsid w:val="00DD1E47"/>
    <w:rsid w:val="00DD23DD"/>
    <w:rsid w:val="00DD2572"/>
    <w:rsid w:val="00DD3326"/>
    <w:rsid w:val="00DD4C1A"/>
    <w:rsid w:val="00DD61A9"/>
    <w:rsid w:val="00DD654C"/>
    <w:rsid w:val="00DD6EF1"/>
    <w:rsid w:val="00DE21F6"/>
    <w:rsid w:val="00DE2377"/>
    <w:rsid w:val="00DE364C"/>
    <w:rsid w:val="00DE4958"/>
    <w:rsid w:val="00DE4F2C"/>
    <w:rsid w:val="00DE579F"/>
    <w:rsid w:val="00DF445D"/>
    <w:rsid w:val="00DF6C1B"/>
    <w:rsid w:val="00DF7B0B"/>
    <w:rsid w:val="00DF7E8B"/>
    <w:rsid w:val="00E04361"/>
    <w:rsid w:val="00E049B6"/>
    <w:rsid w:val="00E064FD"/>
    <w:rsid w:val="00E1053A"/>
    <w:rsid w:val="00E10D91"/>
    <w:rsid w:val="00E12364"/>
    <w:rsid w:val="00E13654"/>
    <w:rsid w:val="00E15D3B"/>
    <w:rsid w:val="00E16015"/>
    <w:rsid w:val="00E16418"/>
    <w:rsid w:val="00E165EE"/>
    <w:rsid w:val="00E20E9B"/>
    <w:rsid w:val="00E21A31"/>
    <w:rsid w:val="00E26AF3"/>
    <w:rsid w:val="00E276E0"/>
    <w:rsid w:val="00E314EA"/>
    <w:rsid w:val="00E31908"/>
    <w:rsid w:val="00E329BB"/>
    <w:rsid w:val="00E33FDA"/>
    <w:rsid w:val="00E34158"/>
    <w:rsid w:val="00E34632"/>
    <w:rsid w:val="00E406D5"/>
    <w:rsid w:val="00E4627C"/>
    <w:rsid w:val="00E46BCD"/>
    <w:rsid w:val="00E46CDA"/>
    <w:rsid w:val="00E46CF2"/>
    <w:rsid w:val="00E47B8C"/>
    <w:rsid w:val="00E523CF"/>
    <w:rsid w:val="00E56701"/>
    <w:rsid w:val="00E578FA"/>
    <w:rsid w:val="00E61CA4"/>
    <w:rsid w:val="00E62754"/>
    <w:rsid w:val="00E64D2D"/>
    <w:rsid w:val="00E6740F"/>
    <w:rsid w:val="00E70291"/>
    <w:rsid w:val="00E7599E"/>
    <w:rsid w:val="00E8544C"/>
    <w:rsid w:val="00E86B53"/>
    <w:rsid w:val="00E86F4B"/>
    <w:rsid w:val="00E903BF"/>
    <w:rsid w:val="00E9110B"/>
    <w:rsid w:val="00EA2B6F"/>
    <w:rsid w:val="00EA4881"/>
    <w:rsid w:val="00EA4B56"/>
    <w:rsid w:val="00EA5A75"/>
    <w:rsid w:val="00EA6A9E"/>
    <w:rsid w:val="00EB00A2"/>
    <w:rsid w:val="00EB0DDD"/>
    <w:rsid w:val="00EB3478"/>
    <w:rsid w:val="00EB4B39"/>
    <w:rsid w:val="00EB5111"/>
    <w:rsid w:val="00EB5853"/>
    <w:rsid w:val="00EB5C70"/>
    <w:rsid w:val="00EB6029"/>
    <w:rsid w:val="00EB6FE3"/>
    <w:rsid w:val="00EC21F6"/>
    <w:rsid w:val="00EC7FC8"/>
    <w:rsid w:val="00ED2359"/>
    <w:rsid w:val="00EE0F65"/>
    <w:rsid w:val="00EE29AF"/>
    <w:rsid w:val="00EE4182"/>
    <w:rsid w:val="00EE42CA"/>
    <w:rsid w:val="00EE44DA"/>
    <w:rsid w:val="00EE59BD"/>
    <w:rsid w:val="00EF0A66"/>
    <w:rsid w:val="00EF190C"/>
    <w:rsid w:val="00EF4FC5"/>
    <w:rsid w:val="00F01358"/>
    <w:rsid w:val="00F031EF"/>
    <w:rsid w:val="00F0440E"/>
    <w:rsid w:val="00F06E1A"/>
    <w:rsid w:val="00F1093B"/>
    <w:rsid w:val="00F12AC0"/>
    <w:rsid w:val="00F144E0"/>
    <w:rsid w:val="00F1460F"/>
    <w:rsid w:val="00F23945"/>
    <w:rsid w:val="00F246A1"/>
    <w:rsid w:val="00F24A67"/>
    <w:rsid w:val="00F30087"/>
    <w:rsid w:val="00F335B5"/>
    <w:rsid w:val="00F37917"/>
    <w:rsid w:val="00F42E57"/>
    <w:rsid w:val="00F43364"/>
    <w:rsid w:val="00F438BC"/>
    <w:rsid w:val="00F43D66"/>
    <w:rsid w:val="00F460F1"/>
    <w:rsid w:val="00F5123E"/>
    <w:rsid w:val="00F544BA"/>
    <w:rsid w:val="00F54C7C"/>
    <w:rsid w:val="00F5513E"/>
    <w:rsid w:val="00F5617C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4F7D"/>
    <w:rsid w:val="00F965F7"/>
    <w:rsid w:val="00F96B66"/>
    <w:rsid w:val="00F974D1"/>
    <w:rsid w:val="00F97FBB"/>
    <w:rsid w:val="00FA0BAA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6BDC"/>
    <w:rsid w:val="00FD7295"/>
    <w:rsid w:val="00FE2187"/>
    <w:rsid w:val="00FE320C"/>
    <w:rsid w:val="00FE3822"/>
    <w:rsid w:val="00FE4C02"/>
    <w:rsid w:val="00FE4D1D"/>
    <w:rsid w:val="00FE53D1"/>
    <w:rsid w:val="00FF1597"/>
    <w:rsid w:val="00FF283E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9EF14788-FFCA-40CA-8376-C597930B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4" ma:contentTypeDescription="Create a new document." ma:contentTypeScope="" ma:versionID="371d4a5e996b4cab30138dba0cf137d5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97a3bfce14098064c323d148ee7a37c0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27DEB1-CC0D-451A-8328-6C1C6EBC9349}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27</TotalTime>
  <Pages>2</Pages>
  <Words>358</Words>
  <Characters>1662</Characters>
  <Application>Microsoft Office Word</Application>
  <DocSecurity>0</DocSecurity>
  <Lines>54</Lines>
  <Paragraphs>12</Paragraphs>
  <ScaleCrop>false</ScaleCrop>
  <Company>Grant Thornton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Wasinee Sungkapan</cp:lastModifiedBy>
  <cp:revision>42</cp:revision>
  <cp:lastPrinted>2025-11-07T07:19:00Z</cp:lastPrinted>
  <dcterms:created xsi:type="dcterms:W3CDTF">2025-05-07T20:54:00Z</dcterms:created>
  <dcterms:modified xsi:type="dcterms:W3CDTF">2025-11-13T11:20:00Z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