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49B0F" w14:textId="5BDB9D8F" w:rsidR="00124CD0" w:rsidRPr="00BE315A" w:rsidRDefault="00124CD0" w:rsidP="00C56915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thaiDistribute"/>
        <w:rPr>
          <w:rFonts w:asciiTheme="majorBidi" w:hAnsiTheme="majorBidi" w:cstheme="majorBidi"/>
          <w:b/>
          <w:bCs/>
          <w:sz w:val="29"/>
          <w:szCs w:val="29"/>
        </w:rPr>
      </w:pPr>
      <w:r w:rsidRPr="00BE315A">
        <w:rPr>
          <w:rFonts w:asciiTheme="majorBidi" w:hAnsiTheme="majorBidi" w:cstheme="majorBidi"/>
          <w:b/>
          <w:bCs/>
          <w:sz w:val="29"/>
          <w:szCs w:val="29"/>
          <w:cs/>
        </w:rPr>
        <w:t>ข้อมูลทั่วไป</w:t>
      </w:r>
    </w:p>
    <w:p w14:paraId="010EC169" w14:textId="77777777" w:rsidR="00124CD0" w:rsidRPr="00BE315A" w:rsidRDefault="00124CD0" w:rsidP="00124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508D43F3" w14:textId="62018799" w:rsidR="00A67494" w:rsidRPr="00BE315A" w:rsidRDefault="00BC7170" w:rsidP="0073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9"/>
          <w:szCs w:val="29"/>
        </w:rPr>
      </w:pPr>
      <w:r w:rsidRPr="00BE315A">
        <w:rPr>
          <w:rFonts w:asciiTheme="majorBidi" w:hAnsiTheme="majorBidi" w:cstheme="majorBidi"/>
          <w:color w:val="000000"/>
          <w:spacing w:val="-2"/>
          <w:sz w:val="29"/>
          <w:szCs w:val="29"/>
          <w:cs/>
        </w:rPr>
        <w:t>บริษัท อีสต์โคสท์เฟอร์นิเทค จำกัด (มหาชน) (</w:t>
      </w:r>
      <w:r w:rsidRPr="00BE315A">
        <w:rPr>
          <w:rFonts w:asciiTheme="majorBidi" w:hAnsiTheme="majorBidi" w:cstheme="majorBidi"/>
          <w:color w:val="000000"/>
          <w:spacing w:val="-2"/>
          <w:sz w:val="29"/>
          <w:szCs w:val="29"/>
        </w:rPr>
        <w:t>“</w:t>
      </w:r>
      <w:r w:rsidRPr="00BE315A">
        <w:rPr>
          <w:rFonts w:asciiTheme="majorBidi" w:hAnsiTheme="majorBidi" w:cstheme="majorBidi"/>
          <w:color w:val="000000"/>
          <w:spacing w:val="-2"/>
          <w:sz w:val="29"/>
          <w:szCs w:val="29"/>
          <w:cs/>
        </w:rPr>
        <w:t>บริษัท</w:t>
      </w:r>
      <w:r w:rsidRPr="00BE315A">
        <w:rPr>
          <w:rFonts w:asciiTheme="majorBidi" w:hAnsiTheme="majorBidi" w:cstheme="majorBidi"/>
          <w:color w:val="000000"/>
          <w:spacing w:val="-2"/>
          <w:sz w:val="29"/>
          <w:szCs w:val="29"/>
        </w:rPr>
        <w:t>”</w:t>
      </w:r>
      <w:r w:rsidRPr="00BE315A">
        <w:rPr>
          <w:rFonts w:asciiTheme="majorBidi" w:hAnsiTheme="majorBidi" w:cstheme="majorBidi"/>
          <w:color w:val="000000"/>
          <w:spacing w:val="-2"/>
          <w:sz w:val="29"/>
          <w:szCs w:val="29"/>
          <w:cs/>
        </w:rPr>
        <w:t>) เป็นนิติบุคคล</w:t>
      </w:r>
      <w:r w:rsidR="00E14FEB" w:rsidRPr="00BE315A">
        <w:rPr>
          <w:rFonts w:asciiTheme="majorBidi" w:hAnsiTheme="majorBidi" w:cstheme="majorBidi" w:hint="cs"/>
          <w:color w:val="000000"/>
          <w:spacing w:val="-2"/>
          <w:sz w:val="29"/>
          <w:szCs w:val="29"/>
          <w:cs/>
        </w:rPr>
        <w:t>ที่จัด</w:t>
      </w:r>
      <w:r w:rsidR="00D328A1" w:rsidRPr="00BE315A">
        <w:rPr>
          <w:rFonts w:asciiTheme="majorBidi" w:hAnsiTheme="majorBidi" w:cstheme="majorBidi" w:hint="cs"/>
          <w:color w:val="000000"/>
          <w:spacing w:val="-2"/>
          <w:sz w:val="29"/>
          <w:szCs w:val="29"/>
          <w:cs/>
        </w:rPr>
        <w:t>ตั้</w:t>
      </w:r>
      <w:r w:rsidR="00E14FEB" w:rsidRPr="00BE315A">
        <w:rPr>
          <w:rFonts w:asciiTheme="majorBidi" w:hAnsiTheme="majorBidi" w:cstheme="majorBidi" w:hint="cs"/>
          <w:color w:val="000000"/>
          <w:spacing w:val="-2"/>
          <w:sz w:val="29"/>
          <w:szCs w:val="29"/>
          <w:cs/>
        </w:rPr>
        <w:t>งขึ้นในประเทศไทย</w:t>
      </w:r>
      <w:r w:rsidR="007359FE" w:rsidRPr="00BE315A">
        <w:rPr>
          <w:rFonts w:asciiTheme="majorBidi" w:hAnsiTheme="majorBidi" w:cstheme="majorBidi"/>
          <w:color w:val="000000"/>
          <w:spacing w:val="-2"/>
          <w:sz w:val="29"/>
          <w:szCs w:val="29"/>
        </w:rPr>
        <w:t xml:space="preserve"> </w:t>
      </w:r>
      <w:r w:rsidR="00A67494" w:rsidRPr="00BE315A">
        <w:rPr>
          <w:rFonts w:asciiTheme="majorBidi" w:hAnsiTheme="majorBidi" w:cstheme="majorBidi"/>
          <w:color w:val="000000"/>
          <w:spacing w:val="-4"/>
          <w:sz w:val="29"/>
          <w:szCs w:val="29"/>
          <w:cs/>
        </w:rPr>
        <w:t>บริษัทมีสำนักงานใหญ่ซึ่งจดทะเบียนตั้ง</w:t>
      </w:r>
      <w:r w:rsidR="0061667B" w:rsidRPr="00BE315A">
        <w:rPr>
          <w:rFonts w:asciiTheme="majorBidi" w:hAnsiTheme="majorBidi" w:cstheme="majorBidi" w:hint="cs"/>
          <w:color w:val="000000"/>
          <w:spacing w:val="-4"/>
          <w:sz w:val="29"/>
          <w:szCs w:val="29"/>
          <w:cs/>
        </w:rPr>
        <w:t>อยู่ที่</w:t>
      </w:r>
      <w:r w:rsidR="00A67494" w:rsidRPr="00BE315A">
        <w:rPr>
          <w:rFonts w:asciiTheme="majorBidi" w:hAnsiTheme="majorBidi" w:cstheme="majorBidi"/>
          <w:color w:val="000000"/>
          <w:spacing w:val="-4"/>
          <w:sz w:val="29"/>
          <w:szCs w:val="29"/>
        </w:rPr>
        <w:t xml:space="preserve"> </w:t>
      </w:r>
      <w:r w:rsidR="00A67494" w:rsidRPr="00BE315A">
        <w:rPr>
          <w:rFonts w:asciiTheme="majorBidi" w:hAnsiTheme="majorBidi" w:cstheme="majorBidi"/>
          <w:color w:val="000000"/>
          <w:sz w:val="29"/>
          <w:szCs w:val="29"/>
          <w:cs/>
          <w:lang w:val="th-TH"/>
        </w:rPr>
        <w:t xml:space="preserve">เลขที่ </w:t>
      </w:r>
      <w:r w:rsidR="00A67494" w:rsidRPr="00BE315A">
        <w:rPr>
          <w:rFonts w:asciiTheme="majorBidi" w:hAnsiTheme="majorBidi" w:cstheme="majorBidi"/>
          <w:color w:val="000000"/>
          <w:sz w:val="29"/>
          <w:szCs w:val="29"/>
        </w:rPr>
        <w:t xml:space="preserve">37/9 </w:t>
      </w:r>
      <w:r w:rsidR="00A67494" w:rsidRPr="00BE315A">
        <w:rPr>
          <w:rFonts w:asciiTheme="majorBidi" w:hAnsiTheme="majorBidi" w:cstheme="majorBidi"/>
          <w:color w:val="000000"/>
          <w:sz w:val="29"/>
          <w:szCs w:val="29"/>
          <w:cs/>
        </w:rPr>
        <w:t xml:space="preserve">หมู่ </w:t>
      </w:r>
      <w:r w:rsidR="00A67494" w:rsidRPr="00BE315A">
        <w:rPr>
          <w:rFonts w:asciiTheme="majorBidi" w:hAnsiTheme="majorBidi" w:cstheme="majorBidi"/>
          <w:color w:val="000000"/>
          <w:sz w:val="29"/>
          <w:szCs w:val="29"/>
        </w:rPr>
        <w:t xml:space="preserve">10 </w:t>
      </w:r>
      <w:r w:rsidR="00A67494" w:rsidRPr="00BE315A">
        <w:rPr>
          <w:rFonts w:asciiTheme="majorBidi" w:hAnsiTheme="majorBidi" w:cstheme="majorBidi"/>
          <w:color w:val="000000"/>
          <w:sz w:val="29"/>
          <w:szCs w:val="29"/>
          <w:cs/>
        </w:rPr>
        <w:t xml:space="preserve">ถนนบ้านบึง-แกลง ตำบลทางเกวียน อำเภอแกลง จังหวัดระยอง </w:t>
      </w:r>
    </w:p>
    <w:p w14:paraId="24F18376" w14:textId="77777777" w:rsidR="00EF1EA2" w:rsidRPr="00BE315A" w:rsidRDefault="00EF1EA2" w:rsidP="0073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07D7CAAC" w14:textId="25732158" w:rsidR="00EF1EA2" w:rsidRPr="00BE315A" w:rsidRDefault="00EF1EA2" w:rsidP="0073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9"/>
          <w:szCs w:val="29"/>
        </w:rPr>
      </w:pPr>
      <w:r w:rsidRPr="00BE315A">
        <w:rPr>
          <w:rFonts w:asciiTheme="majorBidi" w:hAnsiTheme="majorBidi" w:cstheme="majorBidi" w:hint="cs"/>
          <w:color w:val="000000"/>
          <w:sz w:val="29"/>
          <w:szCs w:val="29"/>
          <w:cs/>
        </w:rPr>
        <w:t>บริษัท</w:t>
      </w:r>
      <w:r w:rsidR="00362173" w:rsidRPr="00BE315A">
        <w:rPr>
          <w:rFonts w:asciiTheme="majorBidi" w:hAnsiTheme="majorBidi" w:cstheme="majorBidi" w:hint="cs"/>
          <w:color w:val="000000"/>
          <w:sz w:val="29"/>
          <w:szCs w:val="29"/>
          <w:cs/>
        </w:rPr>
        <w:t xml:space="preserve">จดทะเบียนในตลาดหลักทรัพย์ เอ็ม เอ ไอ เมื่อวันที่ </w:t>
      </w:r>
      <w:r w:rsidR="005016FD" w:rsidRPr="00BE315A">
        <w:rPr>
          <w:rFonts w:asciiTheme="majorBidi" w:hAnsiTheme="majorBidi" w:cstheme="majorBidi"/>
          <w:color w:val="000000"/>
          <w:sz w:val="29"/>
          <w:szCs w:val="29"/>
        </w:rPr>
        <w:t>26</w:t>
      </w:r>
      <w:r w:rsidR="005016FD" w:rsidRPr="00BE315A">
        <w:rPr>
          <w:rFonts w:asciiTheme="majorBidi" w:hAnsiTheme="majorBidi" w:cstheme="majorBidi" w:hint="cs"/>
          <w:color w:val="000000"/>
          <w:sz w:val="29"/>
          <w:szCs w:val="29"/>
          <w:cs/>
        </w:rPr>
        <w:t xml:space="preserve"> มีนาคม </w:t>
      </w:r>
      <w:r w:rsidR="005016FD" w:rsidRPr="00BE315A">
        <w:rPr>
          <w:rFonts w:asciiTheme="majorBidi" w:hAnsiTheme="majorBidi" w:cstheme="majorBidi"/>
          <w:color w:val="000000"/>
          <w:sz w:val="29"/>
          <w:szCs w:val="29"/>
        </w:rPr>
        <w:t>2556</w:t>
      </w:r>
    </w:p>
    <w:p w14:paraId="5321D78D" w14:textId="77777777" w:rsidR="00A67494" w:rsidRPr="00BE315A" w:rsidRDefault="00A67494" w:rsidP="0073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13FA1E21" w14:textId="2FC6DADF" w:rsidR="00BC7170" w:rsidRPr="00BE315A" w:rsidRDefault="00124CD0" w:rsidP="0073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BE315A">
        <w:rPr>
          <w:rFonts w:asciiTheme="majorBidi" w:hAnsiTheme="majorBidi" w:cstheme="majorBidi"/>
          <w:color w:val="000000"/>
          <w:sz w:val="29"/>
          <w:szCs w:val="29"/>
          <w:cs/>
        </w:rPr>
        <w:t>บริษัท</w:t>
      </w:r>
      <w:r w:rsidR="00E14FEB" w:rsidRPr="00BE315A">
        <w:rPr>
          <w:rFonts w:asciiTheme="majorBidi" w:hAnsiTheme="majorBidi" w:cstheme="majorBidi" w:hint="cs"/>
          <w:color w:val="000000"/>
          <w:sz w:val="29"/>
          <w:szCs w:val="29"/>
          <w:cs/>
        </w:rPr>
        <w:t>และบริษัทย่อย</w:t>
      </w:r>
      <w:r w:rsidR="007359FE" w:rsidRPr="00BE315A">
        <w:rPr>
          <w:rFonts w:asciiTheme="majorBidi" w:hAnsiTheme="majorBidi" w:cstheme="majorBidi" w:hint="cs"/>
          <w:color w:val="000000"/>
          <w:sz w:val="29"/>
          <w:szCs w:val="29"/>
          <w:cs/>
        </w:rPr>
        <w:t xml:space="preserve"> </w:t>
      </w:r>
      <w:r w:rsidR="007359FE" w:rsidRPr="00BE315A">
        <w:rPr>
          <w:rFonts w:asciiTheme="majorBidi" w:hAnsiTheme="majorBidi" w:cstheme="majorBidi"/>
          <w:color w:val="000000"/>
          <w:sz w:val="29"/>
          <w:szCs w:val="29"/>
        </w:rPr>
        <w:t>“</w:t>
      </w:r>
      <w:r w:rsidR="007359FE" w:rsidRPr="00BE315A">
        <w:rPr>
          <w:rFonts w:asciiTheme="majorBidi" w:hAnsiTheme="majorBidi" w:cstheme="majorBidi" w:hint="cs"/>
          <w:color w:val="000000"/>
          <w:sz w:val="29"/>
          <w:szCs w:val="29"/>
          <w:cs/>
        </w:rPr>
        <w:t>กลุ่มบริษัท</w:t>
      </w:r>
      <w:r w:rsidR="007359FE" w:rsidRPr="00BE315A">
        <w:rPr>
          <w:rFonts w:asciiTheme="majorBidi" w:hAnsiTheme="majorBidi" w:cstheme="majorBidi"/>
          <w:color w:val="000000"/>
          <w:sz w:val="29"/>
          <w:szCs w:val="29"/>
        </w:rPr>
        <w:t xml:space="preserve">” </w:t>
      </w:r>
      <w:r w:rsidRPr="00BE315A">
        <w:rPr>
          <w:rFonts w:asciiTheme="majorBidi" w:hAnsiTheme="majorBidi" w:cstheme="majorBidi"/>
          <w:color w:val="000000"/>
          <w:sz w:val="29"/>
          <w:szCs w:val="29"/>
          <w:cs/>
        </w:rPr>
        <w:t>ดำเนินธุรกิจ</w:t>
      </w:r>
      <w:r w:rsidR="00F15A1F" w:rsidRPr="00BE315A">
        <w:rPr>
          <w:rFonts w:asciiTheme="majorBidi" w:hAnsiTheme="majorBidi" w:cstheme="majorBidi" w:hint="cs"/>
          <w:color w:val="000000"/>
          <w:sz w:val="29"/>
          <w:szCs w:val="29"/>
          <w:cs/>
        </w:rPr>
        <w:t>หลัก</w:t>
      </w:r>
      <w:r w:rsidRPr="00BE315A">
        <w:rPr>
          <w:rFonts w:asciiTheme="majorBidi" w:hAnsiTheme="majorBidi" w:cstheme="majorBidi"/>
          <w:color w:val="000000"/>
          <w:sz w:val="29"/>
          <w:szCs w:val="29"/>
          <w:cs/>
        </w:rPr>
        <w:t>เกี่ยวกับการผลิตและ</w:t>
      </w:r>
      <w:r w:rsidR="007359FE" w:rsidRPr="00BE315A">
        <w:rPr>
          <w:rFonts w:asciiTheme="majorBidi" w:hAnsiTheme="majorBidi" w:cstheme="majorBidi" w:hint="cs"/>
          <w:color w:val="000000"/>
          <w:sz w:val="29"/>
          <w:szCs w:val="29"/>
          <w:cs/>
        </w:rPr>
        <w:t>จำหน่าย</w:t>
      </w:r>
      <w:r w:rsidRPr="00BE315A">
        <w:rPr>
          <w:rFonts w:asciiTheme="majorBidi" w:hAnsiTheme="majorBidi" w:cstheme="majorBidi"/>
          <w:color w:val="000000"/>
          <w:sz w:val="29"/>
          <w:szCs w:val="29"/>
          <w:cs/>
        </w:rPr>
        <w:t>เฟอร์นิเจอร์ไม้ปาร์ติเคิลบอร์ด</w:t>
      </w:r>
      <w:r w:rsidR="00E00B78" w:rsidRPr="00BE315A">
        <w:rPr>
          <w:rFonts w:asciiTheme="majorBidi" w:hAnsiTheme="majorBidi" w:cstheme="majorBidi" w:hint="cs"/>
          <w:color w:val="000000"/>
          <w:sz w:val="29"/>
          <w:szCs w:val="29"/>
          <w:cs/>
        </w:rPr>
        <w:t>และ</w:t>
      </w:r>
      <w:r w:rsidR="007359FE" w:rsidRPr="00BE315A">
        <w:rPr>
          <w:rFonts w:asciiTheme="majorBidi" w:hAnsiTheme="majorBidi" w:cstheme="majorBidi" w:hint="cs"/>
          <w:color w:val="000000"/>
          <w:sz w:val="29"/>
          <w:szCs w:val="29"/>
          <w:cs/>
        </w:rPr>
        <w:t>ไม้เอ็มดีเอฟ</w:t>
      </w:r>
      <w:r w:rsidRPr="00BE315A">
        <w:rPr>
          <w:rFonts w:asciiTheme="majorBidi" w:hAnsiTheme="majorBidi" w:cstheme="majorBidi"/>
          <w:color w:val="000000"/>
          <w:sz w:val="29"/>
          <w:szCs w:val="29"/>
          <w:cs/>
        </w:rPr>
        <w:t>แบบประกอบด้วยตนเอง เฟอร์นิเจอร์ไม้ยาง</w:t>
      </w:r>
      <w:r w:rsidR="007359FE" w:rsidRPr="00BE315A">
        <w:rPr>
          <w:rFonts w:asciiTheme="majorBidi" w:hAnsiTheme="majorBidi" w:cstheme="majorBidi" w:hint="cs"/>
          <w:color w:val="000000"/>
          <w:sz w:val="29"/>
          <w:szCs w:val="29"/>
          <w:cs/>
        </w:rPr>
        <w:t>พารา</w:t>
      </w:r>
      <w:r w:rsidRPr="00BE315A">
        <w:rPr>
          <w:rFonts w:asciiTheme="majorBidi" w:hAnsiTheme="majorBidi" w:cstheme="majorBidi"/>
          <w:color w:val="000000"/>
          <w:sz w:val="29"/>
          <w:szCs w:val="29"/>
          <w:cs/>
        </w:rPr>
        <w:t xml:space="preserve"> ไม้</w:t>
      </w:r>
      <w:r w:rsidR="007359FE" w:rsidRPr="00BE315A">
        <w:rPr>
          <w:rFonts w:asciiTheme="majorBidi" w:hAnsiTheme="majorBidi" w:cstheme="majorBidi" w:hint="cs"/>
          <w:color w:val="000000"/>
          <w:sz w:val="29"/>
          <w:szCs w:val="29"/>
          <w:cs/>
        </w:rPr>
        <w:t>ยางพารา</w:t>
      </w:r>
      <w:r w:rsidRPr="00BE315A">
        <w:rPr>
          <w:rFonts w:asciiTheme="majorBidi" w:hAnsiTheme="majorBidi" w:cstheme="majorBidi"/>
          <w:color w:val="000000"/>
          <w:sz w:val="29"/>
          <w:szCs w:val="29"/>
          <w:cs/>
        </w:rPr>
        <w:t>แปรรูปอบแห้ง กระดาษปิดผิว</w:t>
      </w:r>
      <w:r w:rsidR="00E00B78" w:rsidRPr="00BE315A">
        <w:rPr>
          <w:rFonts w:asciiTheme="majorBidi" w:hAnsiTheme="majorBidi" w:cstheme="majorBidi" w:hint="cs"/>
          <w:color w:val="000000"/>
          <w:sz w:val="29"/>
          <w:szCs w:val="29"/>
          <w:cs/>
        </w:rPr>
        <w:t xml:space="preserve"> </w:t>
      </w:r>
      <w:r w:rsidRPr="00BE315A">
        <w:rPr>
          <w:rFonts w:asciiTheme="majorBidi" w:hAnsiTheme="majorBidi" w:cstheme="majorBidi"/>
          <w:color w:val="000000"/>
          <w:sz w:val="29"/>
          <w:szCs w:val="29"/>
          <w:cs/>
        </w:rPr>
        <w:t>และวัสดุตกแต่งเฟอร์นิเจอร์สำหรับตลาดในประเทศและต่างประเทศ</w:t>
      </w:r>
      <w:r w:rsidRPr="00BE315A">
        <w:rPr>
          <w:rFonts w:asciiTheme="majorBidi" w:hAnsiTheme="majorBidi" w:cstheme="majorBidi"/>
          <w:color w:val="000000"/>
          <w:sz w:val="29"/>
          <w:szCs w:val="29"/>
        </w:rPr>
        <w:t xml:space="preserve"> </w:t>
      </w:r>
      <w:r w:rsidR="00BA2DEA" w:rsidRPr="00BE315A">
        <w:rPr>
          <w:rFonts w:asciiTheme="majorBidi" w:hAnsiTheme="majorBidi" w:cstheme="majorBidi" w:hint="cs"/>
          <w:color w:val="000000"/>
          <w:sz w:val="29"/>
          <w:szCs w:val="29"/>
          <w:cs/>
        </w:rPr>
        <w:t>และธุรกิจการลงทุน</w:t>
      </w:r>
      <w:r w:rsidR="002110FD" w:rsidRPr="00BE315A">
        <w:rPr>
          <w:rFonts w:asciiTheme="majorBidi" w:hAnsiTheme="majorBidi" w:cstheme="majorBidi" w:hint="cs"/>
          <w:color w:val="000000"/>
          <w:sz w:val="29"/>
          <w:szCs w:val="29"/>
          <w:cs/>
        </w:rPr>
        <w:t xml:space="preserve"> (</w:t>
      </w:r>
      <w:r w:rsidR="002E43A4" w:rsidRPr="00BE315A">
        <w:rPr>
          <w:rFonts w:asciiTheme="majorBidi" w:hAnsiTheme="majorBidi" w:cstheme="majorBidi"/>
          <w:color w:val="000000"/>
          <w:sz w:val="29"/>
          <w:szCs w:val="29"/>
        </w:rPr>
        <w:t xml:space="preserve">Holding company) </w:t>
      </w:r>
      <w:r w:rsidR="00BA2DEA" w:rsidRPr="00BE315A">
        <w:rPr>
          <w:rFonts w:asciiTheme="majorBidi" w:hAnsiTheme="majorBidi" w:cstheme="majorBidi" w:hint="cs"/>
          <w:color w:val="000000"/>
          <w:sz w:val="29"/>
          <w:szCs w:val="29"/>
          <w:cs/>
        </w:rPr>
        <w:t>โดย</w:t>
      </w:r>
      <w:r w:rsidR="007359FE" w:rsidRPr="00BE315A">
        <w:rPr>
          <w:rFonts w:asciiTheme="majorBidi" w:hAnsiTheme="majorBidi" w:hint="cs"/>
          <w:color w:val="000000"/>
          <w:sz w:val="29"/>
          <w:szCs w:val="29"/>
          <w:cs/>
        </w:rPr>
        <w:t>ลงทุนในกิจการที่ดำเนินธุรกิจด้านพลังงาน</w:t>
      </w:r>
      <w:r w:rsidR="00F36437">
        <w:rPr>
          <w:rFonts w:asciiTheme="majorBidi" w:hAnsiTheme="majorBidi" w:hint="cs"/>
          <w:color w:val="000000"/>
          <w:sz w:val="29"/>
          <w:szCs w:val="29"/>
          <w:cs/>
        </w:rPr>
        <w:t>ทดแทน</w:t>
      </w:r>
      <w:r w:rsidR="007359FE" w:rsidRPr="00BE315A">
        <w:rPr>
          <w:rFonts w:asciiTheme="majorBidi" w:hAnsiTheme="majorBidi" w:hint="cs"/>
          <w:color w:val="000000"/>
          <w:sz w:val="29"/>
          <w:szCs w:val="29"/>
          <w:cs/>
        </w:rPr>
        <w:t xml:space="preserve"> </w:t>
      </w:r>
    </w:p>
    <w:p w14:paraId="1B89D375" w14:textId="77777777" w:rsidR="00124CD0" w:rsidRPr="00BE315A" w:rsidRDefault="00124CD0" w:rsidP="00124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3ED17FE3" w14:textId="1313A10A" w:rsidR="008D0211" w:rsidRPr="00BE315A" w:rsidRDefault="00124CD0" w:rsidP="00C56915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thaiDistribute"/>
        <w:rPr>
          <w:rFonts w:asciiTheme="majorBidi" w:hAnsiTheme="majorBidi" w:cstheme="majorBidi"/>
          <w:b/>
          <w:bCs/>
          <w:sz w:val="29"/>
          <w:szCs w:val="29"/>
          <w:cs/>
        </w:rPr>
      </w:pPr>
      <w:r w:rsidRPr="00BE315A">
        <w:rPr>
          <w:rFonts w:asciiTheme="majorBidi" w:hAnsiTheme="majorBidi" w:cstheme="majorBidi"/>
          <w:b/>
          <w:bCs/>
          <w:sz w:val="29"/>
          <w:szCs w:val="29"/>
          <w:cs/>
          <w:lang w:val="th-TH"/>
        </w:rPr>
        <w:t>เกณ</w:t>
      </w:r>
      <w:r w:rsidR="00E7507C" w:rsidRPr="00BE315A">
        <w:rPr>
          <w:rFonts w:asciiTheme="majorBidi" w:hAnsiTheme="majorBidi" w:cstheme="majorBidi"/>
          <w:b/>
          <w:bCs/>
          <w:sz w:val="29"/>
          <w:szCs w:val="29"/>
          <w:cs/>
          <w:lang w:val="th-TH"/>
        </w:rPr>
        <w:t>ฑ์</w:t>
      </w:r>
      <w:r w:rsidR="00E7507C" w:rsidRPr="00BE315A">
        <w:rPr>
          <w:rFonts w:asciiTheme="majorBidi" w:hAnsiTheme="majorBidi" w:cstheme="majorBidi"/>
          <w:b/>
          <w:bCs/>
          <w:sz w:val="29"/>
          <w:szCs w:val="29"/>
          <w:cs/>
        </w:rPr>
        <w:t>การจัดทำข้อมูลทางการเงินระหว่างกาล</w:t>
      </w:r>
    </w:p>
    <w:p w14:paraId="0624001C" w14:textId="77777777" w:rsidR="008D0211" w:rsidRPr="00BE315A" w:rsidRDefault="008D0211" w:rsidP="00E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2E24E114" w14:textId="4521DA69" w:rsidR="00A95220" w:rsidRPr="00BE315A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BE315A">
        <w:rPr>
          <w:rFonts w:asciiTheme="majorBidi" w:hAnsiTheme="majorBidi" w:cstheme="majorBidi"/>
          <w:sz w:val="29"/>
          <w:szCs w:val="29"/>
          <w:cs/>
        </w:rPr>
        <w:t xml:space="preserve">ข้อมูลทางการเงินระหว่างกาลนี้ได้ถูกจัดทำขึ้นในรูปแบบย่อและตามมาตรฐานการบัญชีฉบับที่ </w:t>
      </w:r>
      <w:r w:rsidRPr="00BE315A">
        <w:rPr>
          <w:rFonts w:asciiTheme="majorBidi" w:hAnsiTheme="majorBidi" w:cstheme="majorBidi"/>
          <w:sz w:val="29"/>
          <w:szCs w:val="29"/>
        </w:rPr>
        <w:t>34</w:t>
      </w:r>
      <w:r w:rsidRPr="00BE315A">
        <w:rPr>
          <w:rFonts w:asciiTheme="majorBidi" w:hAnsiTheme="majorBidi" w:cstheme="majorBidi"/>
          <w:spacing w:val="-2"/>
          <w:sz w:val="29"/>
          <w:szCs w:val="29"/>
          <w:cs/>
        </w:rPr>
        <w:t xml:space="preserve"> </w:t>
      </w:r>
      <w:r w:rsidRPr="00BE315A">
        <w:rPr>
          <w:rFonts w:asciiTheme="majorBidi" w:hAnsiTheme="majorBidi" w:cstheme="majorBidi"/>
          <w:sz w:val="29"/>
          <w:szCs w:val="29"/>
          <w:cs/>
        </w:rPr>
        <w:t xml:space="preserve">เรื่อง </w:t>
      </w:r>
      <w:r w:rsidR="00777DF8" w:rsidRPr="00BE315A">
        <w:rPr>
          <w:rFonts w:asciiTheme="majorBidi" w:hAnsiTheme="majorBidi" w:cstheme="majorBidi" w:hint="cs"/>
          <w:sz w:val="29"/>
          <w:szCs w:val="29"/>
          <w:cs/>
        </w:rPr>
        <w:t>“</w:t>
      </w:r>
      <w:r w:rsidR="00EE0A94" w:rsidRPr="00BE315A">
        <w:rPr>
          <w:rFonts w:asciiTheme="majorBidi" w:hAnsiTheme="majorBidi" w:cstheme="majorBidi"/>
          <w:sz w:val="29"/>
          <w:szCs w:val="29"/>
          <w:cs/>
        </w:rPr>
        <w:t>การรายงานทางการเงิน</w:t>
      </w:r>
      <w:r w:rsidRPr="00BE315A">
        <w:rPr>
          <w:rFonts w:asciiTheme="majorBidi" w:hAnsiTheme="majorBidi" w:cstheme="majorBidi"/>
          <w:sz w:val="29"/>
          <w:szCs w:val="29"/>
          <w:cs/>
        </w:rPr>
        <w:t>ระหว่างกาล</w:t>
      </w:r>
      <w:r w:rsidR="00777DF8" w:rsidRPr="00BE315A">
        <w:rPr>
          <w:rFonts w:asciiTheme="majorBidi" w:hAnsiTheme="majorBidi" w:cstheme="majorBidi" w:hint="cs"/>
          <w:sz w:val="29"/>
          <w:szCs w:val="29"/>
          <w:cs/>
        </w:rPr>
        <w:t>”</w:t>
      </w:r>
      <w:r w:rsidRPr="00BE315A">
        <w:rPr>
          <w:rFonts w:asciiTheme="majorBidi" w:hAnsiTheme="majorBidi" w:cstheme="majorBidi"/>
          <w:sz w:val="29"/>
          <w:szCs w:val="29"/>
        </w:rPr>
        <w:t xml:space="preserve"> </w:t>
      </w:r>
      <w:r w:rsidRPr="00BE315A">
        <w:rPr>
          <w:rFonts w:asciiTheme="majorBidi" w:hAnsiTheme="majorBidi" w:cstheme="majorBidi"/>
          <w:sz w:val="29"/>
          <w:szCs w:val="29"/>
          <w:cs/>
        </w:rPr>
        <w:t>รวมถึงการตีความและแนวปฏิบัติทางการบัญชีที่ประกาศใช้โดยสภาวิชาชีพบัญชี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</w:t>
      </w:r>
      <w:r w:rsidR="00EE0A94" w:rsidRPr="00BE315A">
        <w:rPr>
          <w:rFonts w:asciiTheme="majorBidi" w:hAnsiTheme="majorBidi" w:cstheme="majorBidi"/>
          <w:sz w:val="29"/>
          <w:szCs w:val="29"/>
          <w:cs/>
        </w:rPr>
        <w:t>ที่เกี่ยวข้อง</w:t>
      </w:r>
    </w:p>
    <w:p w14:paraId="57DB8ADD" w14:textId="77777777" w:rsidR="00A95220" w:rsidRPr="00BE315A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1C6B2EE2" w14:textId="773F0363" w:rsidR="00A95220" w:rsidRPr="00BE315A" w:rsidRDefault="00A95220" w:rsidP="00A95220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BE315A">
        <w:rPr>
          <w:rFonts w:asciiTheme="majorBidi" w:hAnsiTheme="majorBidi" w:cstheme="majorBidi"/>
          <w:sz w:val="29"/>
          <w:szCs w:val="29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BE315A">
        <w:rPr>
          <w:rFonts w:asciiTheme="majorBidi" w:hAnsiTheme="majorBidi" w:cstheme="majorBidi"/>
          <w:sz w:val="29"/>
          <w:szCs w:val="29"/>
        </w:rPr>
        <w:t xml:space="preserve">31 </w:t>
      </w:r>
      <w:r w:rsidR="009F0049" w:rsidRPr="00BE315A">
        <w:rPr>
          <w:rFonts w:asciiTheme="majorBidi" w:hAnsiTheme="majorBidi" w:cstheme="majorBidi"/>
          <w:sz w:val="29"/>
          <w:szCs w:val="29"/>
          <w:cs/>
        </w:rPr>
        <w:t>ธั</w:t>
      </w:r>
      <w:r w:rsidR="00557BCC" w:rsidRPr="00BE315A">
        <w:rPr>
          <w:rFonts w:asciiTheme="majorBidi" w:hAnsiTheme="majorBidi" w:cstheme="majorBidi"/>
          <w:sz w:val="29"/>
          <w:szCs w:val="29"/>
          <w:cs/>
        </w:rPr>
        <w:t xml:space="preserve">นวาคม </w:t>
      </w:r>
      <w:r w:rsidR="00F505C9" w:rsidRPr="00BE315A">
        <w:rPr>
          <w:rFonts w:asciiTheme="majorBidi" w:hAnsiTheme="majorBidi" w:cstheme="majorBidi"/>
          <w:sz w:val="29"/>
          <w:szCs w:val="29"/>
        </w:rPr>
        <w:t>25</w:t>
      </w:r>
      <w:r w:rsidR="00D755EA" w:rsidRPr="00BE315A">
        <w:rPr>
          <w:rFonts w:asciiTheme="majorBidi" w:hAnsiTheme="majorBidi" w:cstheme="majorBidi"/>
          <w:sz w:val="29"/>
          <w:szCs w:val="29"/>
        </w:rPr>
        <w:t>6</w:t>
      </w:r>
      <w:r w:rsidR="00303933" w:rsidRPr="00BE315A">
        <w:rPr>
          <w:rFonts w:asciiTheme="majorBidi" w:hAnsiTheme="majorBidi" w:cstheme="majorBidi"/>
          <w:sz w:val="29"/>
          <w:szCs w:val="29"/>
        </w:rPr>
        <w:t>7</w:t>
      </w:r>
      <w:r w:rsidRPr="00BE315A">
        <w:rPr>
          <w:rFonts w:asciiTheme="majorBidi" w:hAnsiTheme="majorBidi" w:cstheme="majorBidi"/>
          <w:sz w:val="29"/>
          <w:szCs w:val="29"/>
          <w:cs/>
        </w:rPr>
        <w:t>โดยเน้นการให้ข้อมูลที่เป็นปัจจุบันเกี่ยวกับกิจกรรม เหตุการณ์ และสถานการณ์ใหม่</w:t>
      </w:r>
      <w:r w:rsidR="00AA3A39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Pr="00BE315A">
        <w:rPr>
          <w:rFonts w:asciiTheme="majorBidi" w:hAnsiTheme="majorBidi" w:cstheme="majorBidi"/>
          <w:sz w:val="29"/>
          <w:szCs w:val="29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BE315A">
        <w:rPr>
          <w:rFonts w:asciiTheme="majorBidi" w:hAnsiTheme="majorBidi" w:cstheme="majorBidi"/>
          <w:sz w:val="29"/>
          <w:szCs w:val="29"/>
        </w:rPr>
        <w:t xml:space="preserve">31 </w:t>
      </w:r>
      <w:r w:rsidR="00837E3B" w:rsidRPr="00BE315A">
        <w:rPr>
          <w:rFonts w:asciiTheme="majorBidi" w:hAnsiTheme="majorBidi" w:cstheme="majorBidi"/>
          <w:sz w:val="29"/>
          <w:szCs w:val="29"/>
          <w:cs/>
        </w:rPr>
        <w:t>ธัน</w:t>
      </w:r>
      <w:r w:rsidR="00557BCC" w:rsidRPr="00BE315A">
        <w:rPr>
          <w:rFonts w:asciiTheme="majorBidi" w:hAnsiTheme="majorBidi" w:cstheme="majorBidi"/>
          <w:sz w:val="29"/>
          <w:szCs w:val="29"/>
          <w:cs/>
        </w:rPr>
        <w:t>วาคม</w:t>
      </w:r>
      <w:r w:rsidR="005707C6">
        <w:rPr>
          <w:rFonts w:asciiTheme="majorBidi" w:hAnsiTheme="majorBidi" w:cstheme="majorBidi"/>
          <w:sz w:val="29"/>
          <w:szCs w:val="29"/>
        </w:rPr>
        <w:t xml:space="preserve"> </w:t>
      </w:r>
      <w:r w:rsidR="00F505C9" w:rsidRPr="00BE315A">
        <w:rPr>
          <w:rFonts w:asciiTheme="majorBidi" w:hAnsiTheme="majorBidi" w:cstheme="majorBidi"/>
          <w:sz w:val="29"/>
          <w:szCs w:val="29"/>
        </w:rPr>
        <w:t>256</w:t>
      </w:r>
      <w:r w:rsidR="00303933" w:rsidRPr="00BE315A">
        <w:rPr>
          <w:rFonts w:asciiTheme="majorBidi" w:hAnsiTheme="majorBidi" w:cstheme="majorBidi"/>
          <w:sz w:val="29"/>
          <w:szCs w:val="29"/>
        </w:rPr>
        <w:t>7</w:t>
      </w:r>
    </w:p>
    <w:p w14:paraId="73B36F27" w14:textId="77777777" w:rsidR="00BD7990" w:rsidRPr="00BE315A" w:rsidRDefault="00BD7990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7C5B6E37" w14:textId="3DD948D2" w:rsidR="00303933" w:rsidRPr="00BE315A" w:rsidRDefault="009603C3" w:rsidP="0030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9"/>
          <w:szCs w:val="29"/>
        </w:rPr>
      </w:pPr>
      <w:r w:rsidRPr="00BE315A">
        <w:rPr>
          <w:rFonts w:asciiTheme="majorBidi" w:hAnsiTheme="majorBidi" w:cstheme="majorBidi"/>
          <w:sz w:val="29"/>
          <w:szCs w:val="29"/>
          <w:cs/>
        </w:rPr>
        <w:t>งบการเงินรวม</w:t>
      </w:r>
      <w:r w:rsidRPr="00BE315A">
        <w:rPr>
          <w:rFonts w:asciiTheme="majorBidi" w:hAnsiTheme="majorBidi" w:cstheme="majorBidi"/>
          <w:sz w:val="29"/>
          <w:szCs w:val="29"/>
          <w:cs/>
          <w:lang w:val="th-TH"/>
        </w:rPr>
        <w:t>สำหรับงวดสาม</w:t>
      </w:r>
      <w:r w:rsidR="00097488" w:rsidRPr="00BE315A">
        <w:rPr>
          <w:rFonts w:asciiTheme="majorBidi" w:hAnsiTheme="majorBidi" w:cstheme="majorBidi"/>
          <w:sz w:val="29"/>
          <w:szCs w:val="29"/>
          <w:cs/>
          <w:lang w:val="th-TH"/>
        </w:rPr>
        <w:t>เดือน</w:t>
      </w:r>
      <w:r w:rsidR="006F614F" w:rsidRPr="00BE315A">
        <w:rPr>
          <w:rFonts w:asciiTheme="majorBidi" w:hAnsiTheme="majorBidi" w:cstheme="majorBidi"/>
          <w:sz w:val="29"/>
          <w:szCs w:val="29"/>
          <w:cs/>
        </w:rPr>
        <w:t>และ</w:t>
      </w:r>
      <w:r w:rsidR="00D543E6" w:rsidRPr="00BE315A">
        <w:rPr>
          <w:rFonts w:asciiTheme="majorBidi" w:hAnsiTheme="majorBidi" w:cstheme="majorBidi" w:hint="cs"/>
          <w:sz w:val="29"/>
          <w:szCs w:val="29"/>
          <w:cs/>
        </w:rPr>
        <w:t>เก้า</w:t>
      </w:r>
      <w:r w:rsidR="006F614F" w:rsidRPr="00BE315A">
        <w:rPr>
          <w:rFonts w:asciiTheme="majorBidi" w:hAnsiTheme="majorBidi" w:cstheme="majorBidi"/>
          <w:sz w:val="29"/>
          <w:szCs w:val="29"/>
          <w:cs/>
        </w:rPr>
        <w:t>เดือน</w:t>
      </w:r>
      <w:r w:rsidRPr="00BE315A">
        <w:rPr>
          <w:rFonts w:asciiTheme="majorBidi" w:hAnsiTheme="majorBidi" w:cstheme="majorBidi"/>
          <w:sz w:val="29"/>
          <w:szCs w:val="29"/>
          <w:cs/>
          <w:lang w:val="th-TH"/>
        </w:rPr>
        <w:t xml:space="preserve">สิ้นสุดวันที่ </w:t>
      </w:r>
      <w:r w:rsidR="00F505C9" w:rsidRPr="00BE315A">
        <w:rPr>
          <w:rFonts w:asciiTheme="majorBidi" w:hAnsiTheme="majorBidi" w:cstheme="majorBidi"/>
          <w:sz w:val="29"/>
          <w:szCs w:val="29"/>
        </w:rPr>
        <w:t>3</w:t>
      </w:r>
      <w:r w:rsidR="00165C05" w:rsidRPr="00BE315A">
        <w:rPr>
          <w:rFonts w:asciiTheme="majorBidi" w:hAnsiTheme="majorBidi" w:cstheme="majorBidi"/>
          <w:sz w:val="29"/>
          <w:szCs w:val="29"/>
        </w:rPr>
        <w:t>0</w:t>
      </w:r>
      <w:r w:rsidR="00FA3C4B" w:rsidRPr="00BE315A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D543E6" w:rsidRPr="00BE315A">
        <w:rPr>
          <w:rFonts w:asciiTheme="majorBidi" w:hAnsiTheme="majorBidi" w:cstheme="majorBidi" w:hint="cs"/>
          <w:sz w:val="29"/>
          <w:szCs w:val="29"/>
          <w:cs/>
        </w:rPr>
        <w:t>กันยายน</w:t>
      </w:r>
      <w:r w:rsidR="00FF2E1B" w:rsidRPr="00BE315A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F505C9" w:rsidRPr="00BE315A">
        <w:rPr>
          <w:rFonts w:asciiTheme="majorBidi" w:hAnsiTheme="majorBidi" w:cstheme="majorBidi"/>
          <w:sz w:val="29"/>
          <w:szCs w:val="29"/>
        </w:rPr>
        <w:t>256</w:t>
      </w:r>
      <w:r w:rsidR="00303933" w:rsidRPr="00BE315A">
        <w:rPr>
          <w:rFonts w:asciiTheme="majorBidi" w:hAnsiTheme="majorBidi" w:cstheme="majorBidi"/>
          <w:sz w:val="29"/>
          <w:szCs w:val="29"/>
        </w:rPr>
        <w:t>8</w:t>
      </w:r>
      <w:r w:rsidR="00557BCC" w:rsidRPr="00BE315A">
        <w:rPr>
          <w:rFonts w:asciiTheme="majorBidi" w:hAnsiTheme="majorBidi" w:cstheme="majorBidi"/>
          <w:sz w:val="29"/>
          <w:szCs w:val="29"/>
          <w:cs/>
        </w:rPr>
        <w:t xml:space="preserve"> และ </w:t>
      </w:r>
      <w:r w:rsidR="00F505C9" w:rsidRPr="00BE315A">
        <w:rPr>
          <w:rFonts w:asciiTheme="majorBidi" w:hAnsiTheme="majorBidi" w:cstheme="majorBidi"/>
          <w:sz w:val="29"/>
          <w:szCs w:val="29"/>
        </w:rPr>
        <w:t>256</w:t>
      </w:r>
      <w:r w:rsidR="00303933" w:rsidRPr="00BE315A">
        <w:rPr>
          <w:rFonts w:asciiTheme="majorBidi" w:hAnsiTheme="majorBidi" w:cstheme="majorBidi"/>
          <w:sz w:val="29"/>
          <w:szCs w:val="29"/>
        </w:rPr>
        <w:t>7</w:t>
      </w:r>
      <w:r w:rsidR="00EE0A94" w:rsidRPr="00BE315A">
        <w:rPr>
          <w:rFonts w:asciiTheme="majorBidi" w:hAnsiTheme="majorBidi" w:cstheme="majorBidi"/>
          <w:sz w:val="29"/>
          <w:szCs w:val="29"/>
        </w:rPr>
        <w:t xml:space="preserve"> </w:t>
      </w:r>
      <w:r w:rsidR="00EE0A94" w:rsidRPr="00BE315A">
        <w:rPr>
          <w:rFonts w:asciiTheme="majorBidi" w:hAnsiTheme="majorBidi" w:cstheme="majorBidi"/>
          <w:sz w:val="29"/>
          <w:szCs w:val="29"/>
          <w:cs/>
        </w:rPr>
        <w:t xml:space="preserve">และงบการเงินรวมสำหรับปีสิ้นสุดวันที่ </w:t>
      </w:r>
      <w:r w:rsidR="00F505C9" w:rsidRPr="00BE315A">
        <w:rPr>
          <w:rFonts w:asciiTheme="majorBidi" w:hAnsiTheme="majorBidi" w:cstheme="majorBidi"/>
          <w:sz w:val="29"/>
          <w:szCs w:val="29"/>
        </w:rPr>
        <w:t>31</w:t>
      </w:r>
      <w:r w:rsidR="00EE0A94" w:rsidRPr="00BE315A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837E3B" w:rsidRPr="00BE315A">
        <w:rPr>
          <w:rFonts w:asciiTheme="majorBidi" w:hAnsiTheme="majorBidi" w:cstheme="majorBidi"/>
          <w:sz w:val="29"/>
          <w:szCs w:val="29"/>
          <w:cs/>
        </w:rPr>
        <w:t>ธัน</w:t>
      </w:r>
      <w:r w:rsidR="00557BCC" w:rsidRPr="00BE315A">
        <w:rPr>
          <w:rFonts w:asciiTheme="majorBidi" w:hAnsiTheme="majorBidi" w:cstheme="majorBidi"/>
          <w:sz w:val="29"/>
          <w:szCs w:val="29"/>
          <w:cs/>
        </w:rPr>
        <w:t xml:space="preserve">วาคม </w:t>
      </w:r>
      <w:r w:rsidR="00F505C9" w:rsidRPr="00BE315A">
        <w:rPr>
          <w:rFonts w:asciiTheme="majorBidi" w:hAnsiTheme="majorBidi" w:cstheme="majorBidi"/>
          <w:sz w:val="29"/>
          <w:szCs w:val="29"/>
        </w:rPr>
        <w:t>256</w:t>
      </w:r>
      <w:r w:rsidR="00303933" w:rsidRPr="00BE315A">
        <w:rPr>
          <w:rFonts w:asciiTheme="majorBidi" w:hAnsiTheme="majorBidi" w:cstheme="majorBidi"/>
          <w:sz w:val="29"/>
          <w:szCs w:val="29"/>
        </w:rPr>
        <w:t>7</w:t>
      </w:r>
      <w:r w:rsidRPr="00BE315A">
        <w:rPr>
          <w:rFonts w:asciiTheme="majorBidi" w:hAnsiTheme="majorBidi" w:cstheme="majorBidi"/>
          <w:sz w:val="29"/>
          <w:szCs w:val="29"/>
        </w:rPr>
        <w:t xml:space="preserve"> </w:t>
      </w:r>
      <w:r w:rsidR="00303933" w:rsidRPr="00BE315A">
        <w:rPr>
          <w:rFonts w:ascii="Angsana New" w:hAnsi="Angsana New"/>
          <w:sz w:val="29"/>
          <w:szCs w:val="29"/>
          <w:cs/>
        </w:rPr>
        <w:t>ซึ่งเป็นส่วนหนึ่งของข้อมูลทางการเงินระหว่างกาลนี้ได้รวมบัญชีของบริษัทและบริษัทย่อยที่บริษัทมีอำนาจควบคุมหรือถือหุ้นทั้งทางตรงและทางอ้อม</w:t>
      </w:r>
      <w:r w:rsidR="00303933" w:rsidRPr="00BE315A">
        <w:rPr>
          <w:rFonts w:ascii="Angsana New" w:hAnsi="Angsana New"/>
          <w:sz w:val="29"/>
          <w:szCs w:val="29"/>
        </w:rPr>
        <w:t xml:space="preserve"> </w:t>
      </w:r>
      <w:r w:rsidR="00303933" w:rsidRPr="00BE315A">
        <w:rPr>
          <w:rFonts w:ascii="Angsana New" w:hAnsi="Angsana New"/>
          <w:sz w:val="29"/>
          <w:szCs w:val="29"/>
          <w:cs/>
        </w:rPr>
        <w:t xml:space="preserve">และส่วนได้เสียของบริษัทร่วมและการร่วมค้าตามที่กล่าวในหมายเหตุ </w:t>
      </w:r>
      <w:r w:rsidR="00C65A68">
        <w:rPr>
          <w:rFonts w:ascii="Angsana New" w:hAnsi="Angsana New"/>
          <w:sz w:val="29"/>
          <w:szCs w:val="29"/>
        </w:rPr>
        <w:t>7</w:t>
      </w:r>
      <w:r w:rsidR="00303933" w:rsidRPr="00BE315A">
        <w:rPr>
          <w:rFonts w:ascii="Angsana New" w:hAnsi="Angsana New"/>
          <w:sz w:val="29"/>
          <w:szCs w:val="29"/>
        </w:rPr>
        <w:t xml:space="preserve"> </w:t>
      </w:r>
      <w:r w:rsidR="00303933" w:rsidRPr="00BE315A">
        <w:rPr>
          <w:rFonts w:ascii="Angsana New" w:hAnsi="Angsana New" w:hint="cs"/>
          <w:sz w:val="29"/>
          <w:szCs w:val="29"/>
          <w:cs/>
        </w:rPr>
        <w:t>และ</w:t>
      </w:r>
      <w:r w:rsidR="00303933" w:rsidRPr="00BE315A">
        <w:rPr>
          <w:rFonts w:ascii="Angsana New" w:hAnsi="Angsana New"/>
          <w:sz w:val="29"/>
          <w:szCs w:val="29"/>
        </w:rPr>
        <w:t xml:space="preserve"> </w:t>
      </w:r>
      <w:r w:rsidR="00C65A68">
        <w:rPr>
          <w:rFonts w:ascii="Angsana New" w:hAnsi="Angsana New"/>
          <w:sz w:val="29"/>
          <w:szCs w:val="29"/>
        </w:rPr>
        <w:t>8</w:t>
      </w:r>
    </w:p>
    <w:p w14:paraId="67DEFE64" w14:textId="5AA02199" w:rsidR="006E407D" w:rsidRPr="00BE315A" w:rsidRDefault="006E407D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6B508C08" w14:textId="77777777" w:rsidR="009603C3" w:rsidRPr="00BE315A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pacing w:val="-2"/>
          <w:sz w:val="29"/>
          <w:szCs w:val="29"/>
          <w:cs/>
        </w:rPr>
      </w:pPr>
      <w:r w:rsidRPr="00BE315A">
        <w:rPr>
          <w:rFonts w:asciiTheme="majorBidi" w:hAnsiTheme="majorBidi" w:cstheme="majorBidi"/>
          <w:spacing w:val="-2"/>
          <w:sz w:val="29"/>
          <w:szCs w:val="29"/>
          <w:cs/>
        </w:rPr>
        <w:t>รายการบัญชีระหว่างบริษัทและบริษัทย่อย</w:t>
      </w:r>
      <w:r w:rsidR="003B5E01" w:rsidRPr="00BE315A">
        <w:rPr>
          <w:rFonts w:asciiTheme="majorBidi" w:hAnsiTheme="majorBidi" w:cstheme="majorBidi"/>
          <w:spacing w:val="-2"/>
          <w:sz w:val="29"/>
          <w:szCs w:val="29"/>
          <w:cs/>
        </w:rPr>
        <w:t xml:space="preserve"> (</w:t>
      </w:r>
      <w:r w:rsidR="003B5E01" w:rsidRPr="00BE315A">
        <w:rPr>
          <w:rFonts w:asciiTheme="majorBidi" w:hAnsiTheme="majorBidi" w:cstheme="majorBidi"/>
          <w:spacing w:val="-2"/>
          <w:sz w:val="29"/>
          <w:szCs w:val="29"/>
        </w:rPr>
        <w:t>“</w:t>
      </w:r>
      <w:r w:rsidR="003B5E01" w:rsidRPr="00BE315A">
        <w:rPr>
          <w:rFonts w:asciiTheme="majorBidi" w:hAnsiTheme="majorBidi" w:cstheme="majorBidi"/>
          <w:spacing w:val="-2"/>
          <w:sz w:val="29"/>
          <w:szCs w:val="29"/>
          <w:cs/>
        </w:rPr>
        <w:t>กลุ่มบริษัท</w:t>
      </w:r>
      <w:r w:rsidR="003B5E01" w:rsidRPr="00BE315A">
        <w:rPr>
          <w:rFonts w:asciiTheme="majorBidi" w:hAnsiTheme="majorBidi" w:cstheme="majorBidi"/>
          <w:spacing w:val="-2"/>
          <w:sz w:val="29"/>
          <w:szCs w:val="29"/>
        </w:rPr>
        <w:t>”</w:t>
      </w:r>
      <w:r w:rsidR="003B5E01" w:rsidRPr="00BE315A">
        <w:rPr>
          <w:rFonts w:asciiTheme="majorBidi" w:hAnsiTheme="majorBidi" w:cstheme="majorBidi"/>
          <w:spacing w:val="-2"/>
          <w:sz w:val="29"/>
          <w:szCs w:val="29"/>
          <w:cs/>
        </w:rPr>
        <w:t xml:space="preserve">) </w:t>
      </w:r>
      <w:r w:rsidRPr="00BE315A">
        <w:rPr>
          <w:rFonts w:asciiTheme="majorBidi" w:hAnsiTheme="majorBidi" w:cstheme="majorBidi"/>
          <w:spacing w:val="-2"/>
          <w:sz w:val="29"/>
          <w:szCs w:val="29"/>
          <w:cs/>
        </w:rPr>
        <w:t>ที่มีนัยสำคัญได้ถูกตัดรายการในการจัดทำงบการเงินรวมแล้ว</w:t>
      </w:r>
    </w:p>
    <w:p w14:paraId="730ABDA2" w14:textId="77777777" w:rsidR="004E2284" w:rsidRPr="00BE315A" w:rsidRDefault="004E2284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2560FEAC" w14:textId="5FCA5AE5" w:rsidR="002E77D8" w:rsidRPr="00BE315A" w:rsidRDefault="00C459CC" w:rsidP="00AF5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9"/>
          <w:szCs w:val="29"/>
          <w:lang w:val="th-TH"/>
        </w:rPr>
      </w:pPr>
      <w:r w:rsidRPr="00BE315A">
        <w:rPr>
          <w:rFonts w:ascii="Angsana New" w:hAnsi="Angsana New" w:hint="cs"/>
          <w:sz w:val="29"/>
          <w:szCs w:val="29"/>
          <w:cs/>
        </w:rPr>
        <w:t>กลุ่ม</w:t>
      </w:r>
      <w:r w:rsidR="00B9760C" w:rsidRPr="00BE315A">
        <w:rPr>
          <w:rFonts w:ascii="Angsana New" w:hAnsi="Angsana New"/>
          <w:sz w:val="29"/>
          <w:szCs w:val="29"/>
          <w:cs/>
          <w:lang w:val="th-TH"/>
        </w:rPr>
        <w:t xml:space="preserve">บริษัทได้ถือปฏิบัติตามมาตรฐานการบัญชี </w:t>
      </w:r>
      <w:r w:rsidR="00B9760C" w:rsidRPr="00BE315A">
        <w:rPr>
          <w:rFonts w:ascii="Angsana New" w:hAnsi="Angsana New"/>
          <w:sz w:val="29"/>
          <w:szCs w:val="29"/>
        </w:rPr>
        <w:t>(</w:t>
      </w:r>
      <w:r w:rsidR="00F75AC2" w:rsidRPr="00BE315A">
        <w:rPr>
          <w:rFonts w:ascii="Angsana New" w:hAnsi="Angsana New"/>
          <w:sz w:val="29"/>
          <w:szCs w:val="29"/>
        </w:rPr>
        <w:t>“</w:t>
      </w:r>
      <w:r w:rsidR="00B9760C" w:rsidRPr="00BE315A">
        <w:rPr>
          <w:rFonts w:ascii="Angsana New" w:hAnsi="Angsana New"/>
          <w:sz w:val="29"/>
          <w:szCs w:val="29"/>
        </w:rPr>
        <w:t>TAS</w:t>
      </w:r>
      <w:r w:rsidR="00F75AC2" w:rsidRPr="00BE315A">
        <w:rPr>
          <w:rFonts w:ascii="Angsana New" w:hAnsi="Angsana New"/>
          <w:sz w:val="29"/>
          <w:szCs w:val="29"/>
        </w:rPr>
        <w:t>”</w:t>
      </w:r>
      <w:r w:rsidR="00B9760C" w:rsidRPr="00BE315A">
        <w:rPr>
          <w:rFonts w:ascii="Angsana New" w:hAnsi="Angsana New"/>
          <w:sz w:val="29"/>
          <w:szCs w:val="29"/>
        </w:rPr>
        <w:t xml:space="preserve">) </w:t>
      </w:r>
      <w:r w:rsidR="00B9760C" w:rsidRPr="00BE315A">
        <w:rPr>
          <w:rFonts w:ascii="Angsana New" w:hAnsi="Angsana New"/>
          <w:sz w:val="29"/>
          <w:szCs w:val="29"/>
          <w:cs/>
          <w:lang w:val="th-TH"/>
        </w:rPr>
        <w:t xml:space="preserve">มาตรฐานการรายงานทางการเงิน </w:t>
      </w:r>
      <w:r w:rsidR="00B9760C" w:rsidRPr="00BE315A">
        <w:rPr>
          <w:rFonts w:ascii="Angsana New" w:hAnsi="Angsana New"/>
          <w:sz w:val="29"/>
          <w:szCs w:val="29"/>
        </w:rPr>
        <w:t>(</w:t>
      </w:r>
      <w:r w:rsidR="00F75AC2" w:rsidRPr="00BE315A">
        <w:rPr>
          <w:rFonts w:ascii="Angsana New" w:hAnsi="Angsana New"/>
          <w:sz w:val="29"/>
          <w:szCs w:val="29"/>
        </w:rPr>
        <w:t>“</w:t>
      </w:r>
      <w:r w:rsidR="00B9760C" w:rsidRPr="00BE315A">
        <w:rPr>
          <w:rFonts w:ascii="Angsana New" w:hAnsi="Angsana New"/>
          <w:sz w:val="29"/>
          <w:szCs w:val="29"/>
        </w:rPr>
        <w:t>TFRS</w:t>
      </w:r>
      <w:r w:rsidR="00F75AC2" w:rsidRPr="00BE315A">
        <w:rPr>
          <w:rFonts w:ascii="Angsana New" w:hAnsi="Angsana New"/>
          <w:sz w:val="29"/>
          <w:szCs w:val="29"/>
        </w:rPr>
        <w:t>”</w:t>
      </w:r>
      <w:r w:rsidR="00B9760C" w:rsidRPr="00BE315A">
        <w:rPr>
          <w:rFonts w:ascii="Angsana New" w:hAnsi="Angsana New"/>
          <w:sz w:val="29"/>
          <w:szCs w:val="29"/>
        </w:rPr>
        <w:t xml:space="preserve">) </w:t>
      </w:r>
      <w:r w:rsidR="00B9760C" w:rsidRPr="00BE315A">
        <w:rPr>
          <w:rFonts w:ascii="Angsana New" w:hAnsi="Angsana New"/>
          <w:sz w:val="29"/>
          <w:szCs w:val="29"/>
          <w:cs/>
          <w:lang w:val="th-TH"/>
        </w:rPr>
        <w:t>และแนวปฏิบัติทางการบัญชี</w:t>
      </w:r>
      <w:r w:rsidR="00D67A79" w:rsidRPr="00BE315A">
        <w:rPr>
          <w:rFonts w:ascii="Angsana New" w:hAnsi="Angsana New" w:hint="cs"/>
          <w:sz w:val="29"/>
          <w:szCs w:val="29"/>
          <w:cs/>
          <w:lang w:val="th-TH"/>
        </w:rPr>
        <w:t>ที่ปรับปรุงใหม่</w:t>
      </w:r>
      <w:r w:rsidR="00B9760C" w:rsidRPr="00BE315A">
        <w:rPr>
          <w:rFonts w:ascii="Angsana New" w:hAnsi="Angsana New"/>
          <w:sz w:val="29"/>
          <w:szCs w:val="29"/>
          <w:cs/>
          <w:lang w:val="th-TH"/>
        </w:rPr>
        <w:t>หลายฉบับซึ่งมีผลบังคับใช้สำหรับรอบระยะเวลาบัญชีที่เริ่มในหรือหลังวันที่</w:t>
      </w:r>
      <w:r w:rsidR="00B9760C" w:rsidRPr="00BE315A">
        <w:rPr>
          <w:rFonts w:ascii="Angsana New" w:hAnsi="Angsana New" w:hint="cs"/>
          <w:sz w:val="29"/>
          <w:szCs w:val="29"/>
          <w:cs/>
        </w:rPr>
        <w:t xml:space="preserve"> </w:t>
      </w:r>
      <w:r w:rsidR="00B9760C" w:rsidRPr="00BE315A">
        <w:rPr>
          <w:rFonts w:ascii="Angsana New" w:hAnsi="Angsana New"/>
          <w:sz w:val="29"/>
          <w:szCs w:val="29"/>
        </w:rPr>
        <w:t>1</w:t>
      </w:r>
      <w:r w:rsidR="00B9760C" w:rsidRPr="00BE315A">
        <w:rPr>
          <w:rFonts w:ascii="Angsana New" w:hAnsi="Angsana New" w:hint="cs"/>
          <w:sz w:val="29"/>
          <w:szCs w:val="29"/>
          <w:cs/>
        </w:rPr>
        <w:t xml:space="preserve"> </w:t>
      </w:r>
      <w:r w:rsidR="00B9760C" w:rsidRPr="00BE315A">
        <w:rPr>
          <w:rFonts w:ascii="Angsana New" w:hAnsi="Angsana New"/>
          <w:sz w:val="29"/>
          <w:szCs w:val="29"/>
          <w:cs/>
          <w:lang w:val="th-TH"/>
        </w:rPr>
        <w:t>มกราคม</w:t>
      </w:r>
      <w:r w:rsidR="00B9760C" w:rsidRPr="00BE315A">
        <w:rPr>
          <w:rFonts w:ascii="Angsana New" w:hAnsi="Angsana New" w:hint="cs"/>
          <w:sz w:val="29"/>
          <w:szCs w:val="29"/>
          <w:cs/>
        </w:rPr>
        <w:t xml:space="preserve"> </w:t>
      </w:r>
      <w:r w:rsidR="00B9760C" w:rsidRPr="00BE315A">
        <w:rPr>
          <w:rFonts w:ascii="Angsana New" w:hAnsi="Angsana New"/>
          <w:sz w:val="29"/>
          <w:szCs w:val="29"/>
        </w:rPr>
        <w:t>256</w:t>
      </w:r>
      <w:r w:rsidR="00303933" w:rsidRPr="00BE315A">
        <w:rPr>
          <w:rFonts w:ascii="Angsana New" w:hAnsi="Angsana New"/>
          <w:sz w:val="29"/>
          <w:szCs w:val="29"/>
        </w:rPr>
        <w:t>8</w:t>
      </w:r>
      <w:r w:rsidR="00B9760C" w:rsidRPr="00BE315A">
        <w:rPr>
          <w:rFonts w:ascii="Angsana New" w:hAnsi="Angsana New" w:hint="cs"/>
          <w:sz w:val="29"/>
          <w:szCs w:val="29"/>
          <w:cs/>
        </w:rPr>
        <w:t xml:space="preserve"> </w:t>
      </w:r>
      <w:r w:rsidR="00B9760C" w:rsidRPr="00BE315A">
        <w:rPr>
          <w:rFonts w:ascii="Angsana New" w:hAnsi="Angsana New"/>
          <w:sz w:val="29"/>
          <w:szCs w:val="29"/>
          <w:cs/>
          <w:lang w:val="th-TH"/>
        </w:rPr>
        <w:t xml:space="preserve">การนำ </w:t>
      </w:r>
      <w:r w:rsidR="00B9760C" w:rsidRPr="00BE315A">
        <w:rPr>
          <w:rFonts w:ascii="Angsana New" w:hAnsi="Angsana New"/>
          <w:sz w:val="29"/>
          <w:szCs w:val="29"/>
        </w:rPr>
        <w:t xml:space="preserve">TAS TFRS </w:t>
      </w:r>
      <w:r w:rsidR="00B9760C" w:rsidRPr="00BE315A">
        <w:rPr>
          <w:rFonts w:ascii="Angsana New" w:hAnsi="Angsana New"/>
          <w:sz w:val="29"/>
          <w:szCs w:val="29"/>
          <w:cs/>
          <w:lang w:val="th-TH"/>
        </w:rPr>
        <w:t>รวมถึงแนวปฏิบัติทางการบัญชีที่ปรับปรุงใหม่มาใช้ไม่มีผลกระทบ</w:t>
      </w:r>
      <w:r w:rsidR="00F36437" w:rsidRPr="00F36437">
        <w:rPr>
          <w:rFonts w:ascii="Angsana New" w:hAnsi="Angsana New" w:hint="cs"/>
          <w:sz w:val="29"/>
          <w:szCs w:val="29"/>
          <w:cs/>
          <w:lang w:val="th-TH"/>
        </w:rPr>
        <w:t>ที่เป็นสาระสำคัญ</w:t>
      </w:r>
      <w:r w:rsidR="00B9760C" w:rsidRPr="00BE315A">
        <w:rPr>
          <w:rFonts w:ascii="Angsana New" w:hAnsi="Angsana New"/>
          <w:sz w:val="29"/>
          <w:szCs w:val="29"/>
          <w:cs/>
          <w:lang w:val="th-TH"/>
        </w:rPr>
        <w:t>ต่อข้อมูลทางการเงินระหว่างกาลของ</w:t>
      </w:r>
      <w:r w:rsidR="00F36437">
        <w:rPr>
          <w:rFonts w:ascii="Angsana New" w:hAnsi="Angsana New" w:hint="cs"/>
          <w:sz w:val="29"/>
          <w:szCs w:val="29"/>
          <w:cs/>
          <w:lang w:val="th-TH"/>
        </w:rPr>
        <w:t>กลุ่ม</w:t>
      </w:r>
      <w:r w:rsidR="00B9760C" w:rsidRPr="00BE315A">
        <w:rPr>
          <w:rFonts w:ascii="Angsana New" w:hAnsi="Angsana New"/>
          <w:sz w:val="29"/>
          <w:szCs w:val="29"/>
          <w:cs/>
          <w:lang w:val="th-TH"/>
        </w:rPr>
        <w:t>บริษัท</w:t>
      </w:r>
    </w:p>
    <w:p w14:paraId="1910CBBB" w14:textId="77777777" w:rsidR="00303933" w:rsidRPr="0042446C" w:rsidRDefault="00303933" w:rsidP="0030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bookmarkStart w:id="0" w:name="_Hlk214000875"/>
      <w:r w:rsidRPr="0042446C">
        <w:rPr>
          <w:rFonts w:ascii="Angsana New" w:hAnsi="Angsana New"/>
          <w:b/>
          <w:bCs/>
          <w:spacing w:val="-2"/>
          <w:sz w:val="30"/>
          <w:szCs w:val="30"/>
          <w:cs/>
        </w:rPr>
        <w:lastRenderedPageBreak/>
        <w:t>การใช้เกณฑ์ในการดำเนินงานต่อเนื่อง</w:t>
      </w:r>
    </w:p>
    <w:p w14:paraId="6AC067DA" w14:textId="77777777" w:rsidR="0042446C" w:rsidRDefault="0042446C" w:rsidP="0030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7"/>
          <w:szCs w:val="27"/>
        </w:rPr>
      </w:pPr>
    </w:p>
    <w:p w14:paraId="61A824E9" w14:textId="54E488F0" w:rsidR="0042446C" w:rsidRPr="0042446C" w:rsidRDefault="0042446C" w:rsidP="0042446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42446C">
        <w:rPr>
          <w:rFonts w:ascii="Angsana New" w:hAnsi="Angsana New" w:cs="Angsana New"/>
          <w:sz w:val="30"/>
          <w:szCs w:val="30"/>
          <w:cs/>
        </w:rPr>
        <w:t xml:space="preserve">กลุ่มบริษัทและบริษัทมีผลการดำเนินงานสำหรับปี </w:t>
      </w:r>
      <w:r w:rsidRPr="0042446C">
        <w:rPr>
          <w:rFonts w:ascii="Angsana New" w:hAnsi="Angsana New" w:cs="Angsana New"/>
          <w:sz w:val="30"/>
          <w:szCs w:val="30"/>
        </w:rPr>
        <w:t>2567</w:t>
      </w:r>
      <w:r w:rsidRPr="0042446C">
        <w:rPr>
          <w:rFonts w:ascii="Angsana New" w:hAnsi="Angsana New" w:cs="Angsana New"/>
          <w:sz w:val="30"/>
          <w:szCs w:val="30"/>
          <w:cs/>
        </w:rPr>
        <w:t xml:space="preserve"> เป็นผลขาดทุนประมาณ </w:t>
      </w:r>
      <w:r w:rsidRPr="0042446C">
        <w:rPr>
          <w:rFonts w:ascii="Angsana New" w:hAnsi="Angsana New" w:cs="Angsana New"/>
          <w:sz w:val="30"/>
          <w:szCs w:val="30"/>
        </w:rPr>
        <w:t>232.7</w:t>
      </w:r>
      <w:r w:rsidRPr="0042446C">
        <w:rPr>
          <w:rFonts w:ascii="Angsana New" w:hAnsi="Angsana New" w:cs="Angsana New"/>
          <w:sz w:val="30"/>
          <w:szCs w:val="30"/>
          <w:cs/>
        </w:rPr>
        <w:t xml:space="preserve"> ล้านบาทและ </w:t>
      </w:r>
      <w:r w:rsidRPr="0042446C">
        <w:rPr>
          <w:rFonts w:ascii="Angsana New" w:hAnsi="Angsana New" w:cs="Angsana New"/>
          <w:sz w:val="30"/>
          <w:szCs w:val="30"/>
        </w:rPr>
        <w:t>269.0</w:t>
      </w:r>
      <w:r w:rsidRPr="0042446C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และ ณ วันที่ </w:t>
      </w:r>
      <w:r w:rsidRPr="0042446C">
        <w:rPr>
          <w:rFonts w:ascii="Angsana New" w:hAnsi="Angsana New" w:cs="Angsana New"/>
          <w:sz w:val="30"/>
          <w:szCs w:val="30"/>
        </w:rPr>
        <w:t xml:space="preserve">31 </w:t>
      </w:r>
      <w:r w:rsidRPr="0042446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2446C">
        <w:rPr>
          <w:rFonts w:ascii="Angsana New" w:hAnsi="Angsana New" w:cs="Angsana New"/>
          <w:sz w:val="30"/>
          <w:szCs w:val="30"/>
        </w:rPr>
        <w:t xml:space="preserve">2567 </w:t>
      </w:r>
      <w:r w:rsidRPr="0042446C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งบการเงินรวมและงบการเงินเฉพาะกิจการแสดงยอดหนี้สินหมุนเวียนสูงกว่าสินทรัพย์หมุนเวียนประมาณ </w:t>
      </w:r>
      <w:r w:rsidRPr="0042446C">
        <w:rPr>
          <w:rFonts w:ascii="Angsana New" w:hAnsi="Angsana New" w:cs="Angsana New"/>
          <w:sz w:val="30"/>
          <w:szCs w:val="30"/>
        </w:rPr>
        <w:t xml:space="preserve">967.0 </w:t>
      </w:r>
      <w:r w:rsidRPr="0042446C">
        <w:rPr>
          <w:rFonts w:ascii="Angsana New" w:hAnsi="Angsana New" w:cs="Angsana New"/>
          <w:sz w:val="30"/>
          <w:szCs w:val="30"/>
          <w:cs/>
        </w:rPr>
        <w:t xml:space="preserve">ล้านบาทและ </w:t>
      </w:r>
      <w:r w:rsidRPr="0042446C">
        <w:rPr>
          <w:rFonts w:ascii="Angsana New" w:hAnsi="Angsana New" w:cs="Angsana New"/>
          <w:sz w:val="30"/>
          <w:szCs w:val="30"/>
        </w:rPr>
        <w:t xml:space="preserve">1,136.4 </w:t>
      </w:r>
      <w:r w:rsidRPr="0042446C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นอกจากนี้ กลุ่มบริษัทและบริษัทมีผลการดำเนินงานสำหรับงวดเก้าเดือนสิ้นสุดวันที่ </w:t>
      </w:r>
      <w:r w:rsidRPr="0042446C">
        <w:rPr>
          <w:rFonts w:ascii="Angsana New" w:hAnsi="Angsana New" w:cs="Angsana New"/>
          <w:sz w:val="30"/>
          <w:szCs w:val="30"/>
        </w:rPr>
        <w:t xml:space="preserve">30 </w:t>
      </w:r>
      <w:r w:rsidRPr="0042446C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42446C">
        <w:rPr>
          <w:rFonts w:ascii="Angsana New" w:hAnsi="Angsana New" w:cs="Angsana New"/>
          <w:sz w:val="30"/>
          <w:szCs w:val="30"/>
        </w:rPr>
        <w:t xml:space="preserve">2568 </w:t>
      </w:r>
      <w:r w:rsidRPr="0042446C">
        <w:rPr>
          <w:rFonts w:ascii="Angsana New" w:hAnsi="Angsana New" w:cs="Angsana New"/>
          <w:sz w:val="30"/>
          <w:szCs w:val="30"/>
          <w:cs/>
        </w:rPr>
        <w:t>เป็นผล</w:t>
      </w:r>
      <w:r w:rsidRPr="009A5BCE">
        <w:rPr>
          <w:rFonts w:ascii="Angsana New" w:hAnsi="Angsana New" w:cs="Angsana New"/>
          <w:sz w:val="30"/>
          <w:szCs w:val="30"/>
          <w:cs/>
        </w:rPr>
        <w:t xml:space="preserve">ขาดทุนประมาณ </w:t>
      </w:r>
      <w:r w:rsidR="00737AF4">
        <w:rPr>
          <w:rFonts w:ascii="Angsana New" w:hAnsi="Angsana New" w:cs="Angsana New"/>
          <w:sz w:val="30"/>
          <w:szCs w:val="30"/>
        </w:rPr>
        <w:t>549.7</w:t>
      </w:r>
      <w:r w:rsidRPr="009A5BCE">
        <w:rPr>
          <w:rFonts w:ascii="Angsana New" w:hAnsi="Angsana New" w:cs="Angsana New"/>
          <w:sz w:val="30"/>
          <w:szCs w:val="30"/>
          <w:cs/>
        </w:rPr>
        <w:t xml:space="preserve"> ล้านบาทและ</w:t>
      </w:r>
      <w:r w:rsidRPr="009A5BCE">
        <w:rPr>
          <w:rFonts w:ascii="Angsana New" w:hAnsi="Angsana New" w:cs="Angsana New"/>
          <w:sz w:val="30"/>
          <w:szCs w:val="30"/>
        </w:rPr>
        <w:t xml:space="preserve"> </w:t>
      </w:r>
      <w:r w:rsidR="00737AF4">
        <w:rPr>
          <w:rFonts w:ascii="Angsana New" w:hAnsi="Angsana New" w:cs="Angsana New"/>
          <w:sz w:val="30"/>
          <w:szCs w:val="30"/>
        </w:rPr>
        <w:t>569.</w:t>
      </w:r>
      <w:r w:rsidR="003866F1">
        <w:rPr>
          <w:rFonts w:ascii="Angsana New" w:hAnsi="Angsana New" w:cs="Angsana New" w:hint="cs"/>
          <w:sz w:val="30"/>
          <w:szCs w:val="30"/>
          <w:cs/>
        </w:rPr>
        <w:t>9</w:t>
      </w:r>
      <w:r w:rsidRPr="009A5BCE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และ ณ วันที่ </w:t>
      </w:r>
      <w:r w:rsidRPr="009A5BCE">
        <w:rPr>
          <w:rFonts w:ascii="Angsana New" w:hAnsi="Angsana New" w:cs="Angsana New"/>
          <w:sz w:val="30"/>
          <w:szCs w:val="30"/>
        </w:rPr>
        <w:t xml:space="preserve">30 </w:t>
      </w:r>
      <w:r w:rsidRPr="009A5BCE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9A5BCE">
        <w:rPr>
          <w:rFonts w:ascii="Angsana New" w:hAnsi="Angsana New" w:cs="Angsana New"/>
          <w:sz w:val="30"/>
          <w:szCs w:val="30"/>
        </w:rPr>
        <w:t>2568</w:t>
      </w:r>
      <w:r w:rsidRPr="009A5BCE">
        <w:rPr>
          <w:rFonts w:ascii="Angsana New" w:hAnsi="Angsana New" w:cs="Angsana New"/>
          <w:sz w:val="30"/>
          <w:szCs w:val="30"/>
          <w:cs/>
        </w:rPr>
        <w:t xml:space="preserve"> งบการเงินรวมและงบการเงินเฉพาะกิจการแสดงยอดหนี้สิน</w:t>
      </w:r>
      <w:r w:rsidRPr="0042446C">
        <w:rPr>
          <w:rFonts w:ascii="Angsana New" w:hAnsi="Angsana New" w:cs="Angsana New"/>
          <w:sz w:val="30"/>
          <w:szCs w:val="30"/>
          <w:cs/>
        </w:rPr>
        <w:t>หมุนเวียนสูงกว่าสินทรัพย์</w:t>
      </w:r>
      <w:r w:rsidRPr="009A5BCE">
        <w:rPr>
          <w:rFonts w:ascii="Angsana New" w:hAnsi="Angsana New" w:cs="Angsana New"/>
          <w:sz w:val="30"/>
          <w:szCs w:val="30"/>
          <w:cs/>
        </w:rPr>
        <w:t xml:space="preserve">หมุนเวียนประมาณ </w:t>
      </w:r>
      <w:r w:rsidR="00F22D5A">
        <w:rPr>
          <w:rFonts w:ascii="Angsana New" w:hAnsi="Angsana New" w:cs="Angsana New"/>
          <w:sz w:val="30"/>
          <w:szCs w:val="30"/>
        </w:rPr>
        <w:t>3</w:t>
      </w:r>
      <w:r w:rsidR="003866F1">
        <w:rPr>
          <w:rFonts w:ascii="Angsana New" w:hAnsi="Angsana New" w:cs="Angsana New"/>
          <w:sz w:val="30"/>
          <w:szCs w:val="30"/>
        </w:rPr>
        <w:t>53.1</w:t>
      </w:r>
      <w:r w:rsidRPr="009A5BCE">
        <w:rPr>
          <w:rFonts w:ascii="Angsana New" w:hAnsi="Angsana New" w:cs="Angsana New"/>
          <w:sz w:val="30"/>
          <w:szCs w:val="30"/>
          <w:cs/>
        </w:rPr>
        <w:t xml:space="preserve"> ล้านบาทและ </w:t>
      </w:r>
      <w:r w:rsidR="00F22D5A">
        <w:rPr>
          <w:rFonts w:ascii="Angsana New" w:hAnsi="Angsana New" w:cs="Angsana New"/>
          <w:sz w:val="30"/>
          <w:szCs w:val="30"/>
        </w:rPr>
        <w:t>5</w:t>
      </w:r>
      <w:r w:rsidR="003866F1">
        <w:rPr>
          <w:rFonts w:ascii="Angsana New" w:hAnsi="Angsana New" w:cs="Angsana New"/>
          <w:sz w:val="30"/>
          <w:szCs w:val="30"/>
        </w:rPr>
        <w:t>08.0</w:t>
      </w:r>
      <w:r w:rsidRPr="009A5BCE">
        <w:rPr>
          <w:rFonts w:ascii="Angsana New" w:hAnsi="Angsana New" w:cs="Angsana New"/>
          <w:sz w:val="30"/>
          <w:szCs w:val="30"/>
        </w:rPr>
        <w:t xml:space="preserve"> </w:t>
      </w:r>
      <w:r w:rsidRPr="009A5BCE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Pr="0042446C">
        <w:rPr>
          <w:rFonts w:ascii="Angsana New" w:hAnsi="Angsana New" w:cs="Angsana New"/>
          <w:sz w:val="30"/>
          <w:szCs w:val="30"/>
          <w:cs/>
        </w:rPr>
        <w:t xml:space="preserve">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47457BA4" w14:textId="77777777" w:rsidR="00303933" w:rsidRPr="00BE315A" w:rsidRDefault="00303933" w:rsidP="0030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7"/>
          <w:szCs w:val="27"/>
        </w:rPr>
      </w:pPr>
    </w:p>
    <w:p w14:paraId="2DAF840F" w14:textId="77777777" w:rsidR="0042446C" w:rsidRDefault="0042446C" w:rsidP="0042446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57743E">
        <w:rPr>
          <w:rFonts w:ascii="Angsana New" w:hAnsi="Angsana New" w:cs="Angsana New"/>
          <w:sz w:val="30"/>
          <w:szCs w:val="30"/>
          <w:cs/>
        </w:rPr>
        <w:t>ผู้บริหารได้ติดตามและบริหารจัดการสถานการณ์ดังกล่าวอย่างใกล้ชิดและต่อเนื่องเพื่อให้มั่นใจว่าจะมีกระแสเงินสดที่เพียงพอเพื่อเสริมสภาพคล่องให้แก่กลุ่มบริษัทและบริษัทโดยเชื่อมั่นว่ากลุ่มบริษัทและบริษัทจะมีแหล่งเงินทุนที่จำเป็นและเหมาะสมตามสถานการณ์ได้อย่างเพียงพอในอนาคตอันใกล้โดยการดำเนินการในหลาย</w:t>
      </w:r>
      <w:r>
        <w:rPr>
          <w:rFonts w:ascii="Angsana New" w:hAnsi="Angsana New" w:cs="Angsana New" w:hint="cs"/>
          <w:sz w:val="30"/>
          <w:szCs w:val="30"/>
          <w:cs/>
        </w:rPr>
        <w:t>มาตรการ</w:t>
      </w:r>
      <w:r w:rsidRPr="0057743E">
        <w:rPr>
          <w:rFonts w:ascii="Angsana New" w:hAnsi="Angsana New" w:cs="Angsana New"/>
          <w:sz w:val="30"/>
          <w:szCs w:val="30"/>
          <w:cs/>
        </w:rPr>
        <w:t>ประกอบกันซึ่งได้แก่</w:t>
      </w:r>
    </w:p>
    <w:p w14:paraId="2EF55BED" w14:textId="77777777" w:rsidR="0042446C" w:rsidRPr="0057743E" w:rsidRDefault="0042446C" w:rsidP="0042446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416A09D7" w14:textId="52EC03C3" w:rsidR="0042446C" w:rsidRDefault="0042446C" w:rsidP="00CF00FC">
      <w:pPr>
        <w:pStyle w:val="NoSpacing"/>
        <w:numPr>
          <w:ilvl w:val="0"/>
          <w:numId w:val="35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7743E">
        <w:rPr>
          <w:rFonts w:ascii="Angsana New" w:hAnsi="Angsana New" w:cs="Angsana New"/>
          <w:sz w:val="30"/>
          <w:szCs w:val="30"/>
          <w:cs/>
        </w:rPr>
        <w:t>การปรับโครงสร้างองค์กรและปรับเปลี่ยนแผนงาน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 / วิธีปฏิบัติงานภายใน</w:t>
      </w:r>
      <w:r w:rsidRPr="0057743E">
        <w:rPr>
          <w:rFonts w:ascii="Angsana New" w:hAnsi="Angsana New" w:cs="Angsana New"/>
          <w:sz w:val="30"/>
          <w:szCs w:val="30"/>
          <w:cs/>
        </w:rPr>
        <w:t xml:space="preserve">ต่างๆ เพื่อเพิ่มประสิทธิภาพและประสิทธิผลของทรัพยากรต่างๆ รวมทั้งกระบวนการทำงานภายในกลุ่มบริษัทและบริษัทซึ่งรวมไปถึงแผนงานการกลับมามีรายได้ที่เพิ่มขึ้นในช่วงปี </w:t>
      </w:r>
      <w:r w:rsidRPr="0057743E">
        <w:rPr>
          <w:rFonts w:ascii="Angsana New" w:hAnsi="Angsana New" w:cs="Angsana New"/>
          <w:sz w:val="30"/>
          <w:szCs w:val="30"/>
        </w:rPr>
        <w:t>256</w:t>
      </w:r>
      <w:r w:rsidR="009B517B">
        <w:rPr>
          <w:rFonts w:ascii="Angsana New" w:hAnsi="Angsana New" w:cs="Angsana New" w:hint="cs"/>
          <w:sz w:val="30"/>
          <w:szCs w:val="30"/>
          <w:cs/>
        </w:rPr>
        <w:t>9</w:t>
      </w:r>
      <w:r w:rsidRPr="0057743E">
        <w:rPr>
          <w:rFonts w:ascii="Angsana New" w:hAnsi="Angsana New" w:cs="Angsana New"/>
          <w:sz w:val="30"/>
          <w:szCs w:val="30"/>
        </w:rPr>
        <w:t xml:space="preserve"> </w:t>
      </w:r>
      <w:r w:rsidRPr="0057743E">
        <w:rPr>
          <w:rFonts w:ascii="Angsana New" w:hAnsi="Angsana New" w:cs="Angsana New"/>
          <w:sz w:val="30"/>
          <w:szCs w:val="30"/>
          <w:cs/>
        </w:rPr>
        <w:t xml:space="preserve">และแผนงานควบคุมและลดต้นทุนการผลิตซึ่งมีผลส่วนหนึ่งให้กำลังการผลิตสินค้าของบริษัทลดลงอย่างมีนัยสำคัญในช่วงที่ผ่านมาของปี </w:t>
      </w:r>
      <w:r w:rsidRPr="0057743E">
        <w:rPr>
          <w:rFonts w:ascii="Angsana New" w:hAnsi="Angsana New" w:cs="Angsana New"/>
          <w:sz w:val="30"/>
          <w:szCs w:val="30"/>
        </w:rPr>
        <w:t>2568</w:t>
      </w:r>
    </w:p>
    <w:p w14:paraId="114FE5C5" w14:textId="77777777" w:rsidR="0042446C" w:rsidRPr="0057743E" w:rsidRDefault="0042446C" w:rsidP="00CF00FC">
      <w:pPr>
        <w:pStyle w:val="NoSpacing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1C086782" w14:textId="05143F1C" w:rsidR="0042446C" w:rsidRDefault="0042446C" w:rsidP="00CF00FC">
      <w:pPr>
        <w:pStyle w:val="NoSpacing"/>
        <w:numPr>
          <w:ilvl w:val="0"/>
          <w:numId w:val="35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7743E">
        <w:rPr>
          <w:rFonts w:ascii="Angsana New" w:hAnsi="Angsana New" w:cs="Angsana New"/>
          <w:sz w:val="30"/>
          <w:szCs w:val="30"/>
          <w:cs/>
        </w:rPr>
        <w:t xml:space="preserve">การจัดหาแหล่งเงินทุนผ่านการออกเครื่องมือทางการเงินต่างๆ ที่เหมาะสมตามสถานการณ์ซึ่งจะเป็นแหล่งเงินทุนที่สำคัญเพื่อเสริมสภาพคล่อง เป็นเงินทุนหมุนเวียนและชำระคืนหุ้นกู้ที่จะครบกำหนดไถ่ถอนในปี </w:t>
      </w:r>
      <w:r w:rsidRPr="0057743E">
        <w:rPr>
          <w:rFonts w:ascii="Angsana New" w:hAnsi="Angsana New" w:cs="Angsana New"/>
          <w:sz w:val="30"/>
          <w:szCs w:val="30"/>
        </w:rPr>
        <w:t>2569</w:t>
      </w:r>
      <w:r w:rsidRPr="005774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7743E"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ดู</w:t>
      </w:r>
      <w:r w:rsidRPr="0057743E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="00D96DF7">
        <w:rPr>
          <w:rFonts w:ascii="Angsana New" w:hAnsi="Angsana New" w:cs="Angsana New"/>
          <w:sz w:val="30"/>
          <w:szCs w:val="30"/>
        </w:rPr>
        <w:t>1</w:t>
      </w:r>
      <w:r w:rsidR="00C65A68">
        <w:rPr>
          <w:rFonts w:ascii="Angsana New" w:hAnsi="Angsana New" w:cs="Angsana New"/>
          <w:sz w:val="30"/>
          <w:szCs w:val="30"/>
        </w:rPr>
        <w:t>3</w:t>
      </w:r>
      <w:r w:rsidRPr="0057743E">
        <w:rPr>
          <w:rFonts w:ascii="Angsana New" w:hAnsi="Angsana New" w:cs="Angsana New"/>
          <w:sz w:val="30"/>
          <w:szCs w:val="30"/>
        </w:rPr>
        <w:t xml:space="preserve"> </w:t>
      </w:r>
      <w:r w:rsidRPr="0057743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96DF7">
        <w:rPr>
          <w:rFonts w:ascii="Angsana New" w:hAnsi="Angsana New" w:cs="Angsana New"/>
          <w:sz w:val="30"/>
          <w:szCs w:val="30"/>
        </w:rPr>
        <w:t>1</w:t>
      </w:r>
      <w:r w:rsidR="00C65A68">
        <w:rPr>
          <w:rFonts w:ascii="Angsana New" w:hAnsi="Angsana New" w:cs="Angsana New"/>
          <w:sz w:val="30"/>
          <w:szCs w:val="30"/>
        </w:rPr>
        <w:t>5</w:t>
      </w:r>
      <w:r w:rsidRPr="0057743E">
        <w:rPr>
          <w:rFonts w:ascii="Angsana New" w:hAnsi="Angsana New" w:cs="Angsana New"/>
          <w:sz w:val="30"/>
          <w:szCs w:val="30"/>
        </w:rPr>
        <w:t>)</w:t>
      </w:r>
    </w:p>
    <w:p w14:paraId="2E26B51C" w14:textId="77777777" w:rsidR="0042446C" w:rsidRPr="0057743E" w:rsidRDefault="0042446C" w:rsidP="009A682D">
      <w:pPr>
        <w:pStyle w:val="NoSpacing"/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</w:p>
    <w:p w14:paraId="09779702" w14:textId="2D279E7F" w:rsidR="0042446C" w:rsidRDefault="0042446C" w:rsidP="00CF00FC">
      <w:pPr>
        <w:pStyle w:val="NoSpacing"/>
        <w:numPr>
          <w:ilvl w:val="0"/>
          <w:numId w:val="35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7743E">
        <w:rPr>
          <w:rFonts w:ascii="Angsana New" w:hAnsi="Angsana New" w:cs="Angsana New"/>
          <w:sz w:val="30"/>
          <w:szCs w:val="30"/>
          <w:cs/>
        </w:rPr>
        <w:t xml:space="preserve">การเดินหน้าการก่อสร้างเฟสที่ </w:t>
      </w:r>
      <w:r w:rsidRPr="0057743E">
        <w:rPr>
          <w:rFonts w:ascii="Angsana New" w:hAnsi="Angsana New" w:cs="Angsana New"/>
          <w:sz w:val="30"/>
          <w:szCs w:val="30"/>
        </w:rPr>
        <w:t>2</w:t>
      </w:r>
      <w:r w:rsidR="00316F5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7743E">
        <w:rPr>
          <w:rFonts w:ascii="Angsana New" w:hAnsi="Angsana New" w:cs="Angsana New"/>
          <w:sz w:val="30"/>
          <w:szCs w:val="30"/>
          <w:cs/>
        </w:rPr>
        <w:t>ของโครงการโรงไฟฟ้าพลังงานแสงอาทิตย์ที่เมืองมินบู ประเทศเมียนมาร์ ซึ่งขณะนี้บริษัทร่วมซึ่งเป็นผู้ดำเนินโครงการอยู่ระหว่างการติดต่อประสานงาน</w:t>
      </w:r>
      <w:r>
        <w:rPr>
          <w:rFonts w:ascii="Angsana New" w:hAnsi="Angsana New" w:cs="Angsana New" w:hint="cs"/>
          <w:sz w:val="30"/>
          <w:szCs w:val="30"/>
          <w:cs/>
        </w:rPr>
        <w:t>และร่วมมือ</w:t>
      </w:r>
      <w:r w:rsidRPr="0057743E">
        <w:rPr>
          <w:rFonts w:ascii="Angsana New" w:hAnsi="Angsana New" w:cs="Angsana New"/>
          <w:sz w:val="30"/>
          <w:szCs w:val="30"/>
          <w:cs/>
        </w:rPr>
        <w:t>กับสถาบันการเงินต่างๆ ในประเทศเมียนมาร์เพื่อให้การสนับสนุนโครงการดังกล่าว</w:t>
      </w:r>
    </w:p>
    <w:p w14:paraId="36B44A6E" w14:textId="77777777" w:rsidR="0042446C" w:rsidRDefault="0042446C" w:rsidP="009A682D">
      <w:pPr>
        <w:pStyle w:val="ListParagraph"/>
        <w:ind w:left="630" w:hanging="630"/>
        <w:rPr>
          <w:rFonts w:ascii="Angsana New" w:hAnsi="Angsana New"/>
          <w:sz w:val="30"/>
          <w:szCs w:val="30"/>
        </w:rPr>
      </w:pPr>
    </w:p>
    <w:p w14:paraId="34BFA1F0" w14:textId="77777777" w:rsidR="0042446C" w:rsidRPr="0057743E" w:rsidRDefault="0042446C" w:rsidP="009A682D">
      <w:pPr>
        <w:pStyle w:val="NoSpacing"/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</w:p>
    <w:p w14:paraId="4BE8E4B8" w14:textId="77777777" w:rsidR="0042446C" w:rsidRDefault="0042446C" w:rsidP="00CF00FC">
      <w:pPr>
        <w:pStyle w:val="NoSpacing"/>
        <w:numPr>
          <w:ilvl w:val="0"/>
          <w:numId w:val="35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7743E">
        <w:rPr>
          <w:rFonts w:ascii="Angsana New" w:hAnsi="Angsana New" w:cs="Angsana New"/>
          <w:sz w:val="30"/>
          <w:szCs w:val="30"/>
          <w:cs/>
        </w:rPr>
        <w:lastRenderedPageBreak/>
        <w:t>แผนงานทางเลือกสำหรับการขายโครงการโรงไฟฟ้าข้างต้นซึ่งในช่วงที่ผ่านมามีนักลงทุนต่างชาติสนใจติดต่อเข้ามาแต่ยังไม่สามารถตอบตกลงในส่วนของราคาขายที่เหมาะสมตามควรได้ ณ ขณะนี้</w:t>
      </w:r>
    </w:p>
    <w:p w14:paraId="6FBF0AD9" w14:textId="77777777" w:rsidR="0042446C" w:rsidRPr="0057743E" w:rsidRDefault="0042446C" w:rsidP="009A682D">
      <w:pPr>
        <w:pStyle w:val="NoSpacing"/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</w:p>
    <w:p w14:paraId="409B3B23" w14:textId="77777777" w:rsidR="0042446C" w:rsidRPr="0057743E" w:rsidRDefault="0042446C" w:rsidP="00CF00FC">
      <w:pPr>
        <w:pStyle w:val="NoSpacing"/>
        <w:numPr>
          <w:ilvl w:val="0"/>
          <w:numId w:val="35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7743E">
        <w:rPr>
          <w:rFonts w:ascii="Angsana New" w:hAnsi="Angsana New" w:cs="Angsana New"/>
          <w:sz w:val="30"/>
          <w:szCs w:val="30"/>
          <w:cs/>
        </w:rPr>
        <w:t>การเจรจาและทำข้อตกลง</w:t>
      </w:r>
      <w:r>
        <w:rPr>
          <w:rFonts w:ascii="Angsana New" w:hAnsi="Angsana New" w:cs="Angsana New" w:hint="cs"/>
          <w:sz w:val="30"/>
          <w:szCs w:val="30"/>
          <w:cs/>
        </w:rPr>
        <w:t>ปรับโครงสร้างหนี้โดยการ</w:t>
      </w:r>
      <w:r w:rsidRPr="0057743E">
        <w:rPr>
          <w:rFonts w:ascii="Angsana New" w:hAnsi="Angsana New" w:cs="Angsana New"/>
          <w:sz w:val="30"/>
          <w:szCs w:val="30"/>
          <w:cs/>
        </w:rPr>
        <w:t>ขอพักชำระหนี้และ/หรือขอขยายระยะเวลาการชำระหนี้กับสถาบันการเงินและเจ้าหนี้อื่นๆ บางรายเพื่อแก้ไขปัญหาสภาพคล่องของกลุ่มบริษัทและบริษัท</w:t>
      </w:r>
    </w:p>
    <w:p w14:paraId="1E3894D2" w14:textId="77777777" w:rsidR="0042446C" w:rsidRPr="0057743E" w:rsidRDefault="0042446C" w:rsidP="0042446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7BB1ED5D" w14:textId="77777777" w:rsidR="0042446C" w:rsidRPr="0057743E" w:rsidRDefault="0042446C" w:rsidP="0042446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57743E">
        <w:rPr>
          <w:rFonts w:ascii="Angsana New" w:hAnsi="Angsana New" w:cs="Angsana New"/>
          <w:sz w:val="30"/>
          <w:szCs w:val="30"/>
          <w:cs/>
        </w:rPr>
        <w:t>ดังนั้น ผู้บริหารจึงเชื่อมั่นเป็นอย่างยิ่งว่ากลุ่มบริษัทและบริษัทจะสามารถดำเนินงานได้อย่างต่อเนื่องและเกณฑ์การดำเนินงานต่อเนื่องยังคงมีความเหมาะสมในการจัดทำรายงานทางการเงิน งบการเงินรวมและงบการเงินเฉพาะกิจการนี้จึงไม่ได้รวมรายการปรับปรุง</w:t>
      </w:r>
      <w:r>
        <w:rPr>
          <w:rFonts w:ascii="Angsana New" w:hAnsi="Angsana New" w:cs="Angsana New" w:hint="cs"/>
          <w:sz w:val="30"/>
          <w:szCs w:val="30"/>
          <w:cs/>
        </w:rPr>
        <w:t>เกี่ยวกับการวัด</w:t>
      </w:r>
      <w:r w:rsidRPr="0057743E">
        <w:rPr>
          <w:rFonts w:ascii="Angsana New" w:hAnsi="Angsana New" w:cs="Angsana New"/>
          <w:sz w:val="30"/>
          <w:szCs w:val="30"/>
          <w:cs/>
        </w:rPr>
        <w:t>มูลค่า</w:t>
      </w:r>
      <w:r>
        <w:rPr>
          <w:rFonts w:ascii="Angsana New" w:hAnsi="Angsana New" w:cs="Angsana New" w:hint="cs"/>
          <w:sz w:val="30"/>
          <w:szCs w:val="30"/>
          <w:cs/>
        </w:rPr>
        <w:t>ใหม่</w:t>
      </w:r>
      <w:r w:rsidRPr="0057743E">
        <w:rPr>
          <w:rFonts w:ascii="Angsana New" w:hAnsi="Angsana New" w:cs="Angsana New"/>
          <w:sz w:val="30"/>
          <w:szCs w:val="30"/>
          <w:cs/>
        </w:rPr>
        <w:t>สินทรัพย์และการจัดประเภทรายการสินทรัพย์และหนี้สินใหม่ซึ่งอาจจำเป็นหากกลุ่มบริษัทและบริษัทไม่สามารถดำเนินงานต่อเนื่องต่อไปได้</w:t>
      </w:r>
      <w:bookmarkEnd w:id="0"/>
    </w:p>
    <w:p w14:paraId="432A311C" w14:textId="77777777" w:rsidR="00303933" w:rsidRPr="00BE315A" w:rsidRDefault="00303933" w:rsidP="0030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7"/>
          <w:szCs w:val="27"/>
          <w:lang w:val="th-TH"/>
        </w:rPr>
      </w:pPr>
    </w:p>
    <w:p w14:paraId="44AAE0E1" w14:textId="77777777" w:rsidR="00303933" w:rsidRPr="0042446C" w:rsidRDefault="00303933" w:rsidP="0030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42446C">
        <w:rPr>
          <w:rFonts w:asciiTheme="majorBidi" w:hAnsiTheme="majorBidi" w:cstheme="majorBidi"/>
          <w:sz w:val="30"/>
          <w:szCs w:val="30"/>
          <w:cs/>
          <w:lang w:val="th-TH"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301F7DCF" w14:textId="77777777" w:rsidR="00303933" w:rsidRPr="00BD7990" w:rsidRDefault="00303933" w:rsidP="0030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D6DA631" w14:textId="00138681" w:rsidR="00090FDB" w:rsidRPr="00AC34CC" w:rsidRDefault="00A37CC5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C34CC">
        <w:rPr>
          <w:rFonts w:asciiTheme="majorBidi" w:hAnsiTheme="majorBidi" w:cstheme="majorBidi"/>
          <w:b/>
          <w:bCs/>
          <w:sz w:val="30"/>
          <w:szCs w:val="30"/>
          <w:cs/>
        </w:rPr>
        <w:t>สรุป</w:t>
      </w:r>
      <w:r w:rsidR="00090FDB" w:rsidRPr="00AC34CC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</w:t>
      </w:r>
      <w:r w:rsidR="00F36437">
        <w:rPr>
          <w:rFonts w:asciiTheme="majorBidi" w:hAnsiTheme="majorBidi" w:cstheme="majorBidi" w:hint="cs"/>
          <w:b/>
          <w:bCs/>
          <w:sz w:val="30"/>
          <w:szCs w:val="30"/>
          <w:cs/>
        </w:rPr>
        <w:t>มีสาระ</w:t>
      </w:r>
      <w:r w:rsidR="00090FDB" w:rsidRPr="00AC34CC">
        <w:rPr>
          <w:rFonts w:asciiTheme="majorBidi" w:hAnsiTheme="majorBidi" w:cstheme="majorBidi"/>
          <w:b/>
          <w:bCs/>
          <w:sz w:val="30"/>
          <w:szCs w:val="30"/>
          <w:cs/>
        </w:rPr>
        <w:t>สำคัญ</w:t>
      </w:r>
    </w:p>
    <w:p w14:paraId="028D8809" w14:textId="77777777" w:rsidR="00E448F0" w:rsidRPr="00AC34CC" w:rsidRDefault="00E448F0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204B97F" w14:textId="77AABBB9" w:rsidR="009830ED" w:rsidRPr="00AC34CC" w:rsidRDefault="00634853" w:rsidP="00634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34CC">
        <w:rPr>
          <w:rFonts w:ascii="Angsana New" w:hAnsi="Angsana New"/>
          <w:sz w:val="30"/>
          <w:szCs w:val="30"/>
          <w:cs/>
        </w:rPr>
        <w:t>กลุ่มบริษัทใช้นโยบายการบัญชีที่</w:t>
      </w:r>
      <w:r w:rsidRPr="00AC34CC">
        <w:rPr>
          <w:rFonts w:ascii="Angsana New" w:hAnsi="Angsana New" w:hint="cs"/>
          <w:sz w:val="30"/>
          <w:szCs w:val="30"/>
          <w:cs/>
        </w:rPr>
        <w:t>มีสาระ</w:t>
      </w:r>
      <w:r w:rsidRPr="00AC34CC">
        <w:rPr>
          <w:rFonts w:ascii="Angsana New" w:hAnsi="Angsana New"/>
          <w:sz w:val="30"/>
          <w:szCs w:val="30"/>
          <w:cs/>
        </w:rPr>
        <w:t>สำคัญและวิธีการคำนวณต่างๆ ในการจัดทำข้อมูลทางการเงินระหว่างกาลสำหรับงวดสามเดือน</w:t>
      </w:r>
      <w:r w:rsidRPr="00AC34CC">
        <w:rPr>
          <w:rFonts w:ascii="Angsana New" w:hAnsi="Angsana New" w:hint="cs"/>
          <w:sz w:val="30"/>
          <w:szCs w:val="30"/>
          <w:cs/>
        </w:rPr>
        <w:t>และเก้าเดือน</w:t>
      </w:r>
      <w:r w:rsidRPr="00AC34C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AC34CC">
        <w:rPr>
          <w:rFonts w:ascii="Angsana New" w:hAnsi="Angsana New"/>
          <w:sz w:val="30"/>
          <w:szCs w:val="30"/>
        </w:rPr>
        <w:t xml:space="preserve">30 </w:t>
      </w:r>
      <w:r w:rsidRPr="00AC34CC">
        <w:rPr>
          <w:rFonts w:ascii="Angsana New" w:hAnsi="Angsana New" w:hint="cs"/>
          <w:sz w:val="30"/>
          <w:szCs w:val="30"/>
          <w:cs/>
        </w:rPr>
        <w:t>กันยายน</w:t>
      </w:r>
      <w:r w:rsidRPr="00AC34CC">
        <w:rPr>
          <w:rFonts w:ascii="Angsana New" w:hAnsi="Angsana New"/>
          <w:sz w:val="30"/>
          <w:szCs w:val="30"/>
          <w:cs/>
        </w:rPr>
        <w:t xml:space="preserve"> </w:t>
      </w:r>
      <w:r w:rsidRPr="00AC34CC">
        <w:rPr>
          <w:rFonts w:ascii="Angsana New" w:hAnsi="Angsana New"/>
          <w:sz w:val="30"/>
          <w:szCs w:val="30"/>
        </w:rPr>
        <w:t>2568</w:t>
      </w:r>
      <w:r w:rsidRPr="00AC34CC">
        <w:rPr>
          <w:rFonts w:ascii="Angsana New" w:hAnsi="Angsana New"/>
          <w:sz w:val="30"/>
          <w:szCs w:val="30"/>
          <w:cs/>
        </w:rPr>
        <w:t xml:space="preserve"> และ </w:t>
      </w:r>
      <w:r w:rsidRPr="00AC34CC">
        <w:rPr>
          <w:rFonts w:ascii="Angsana New" w:hAnsi="Angsana New"/>
          <w:sz w:val="30"/>
          <w:szCs w:val="30"/>
        </w:rPr>
        <w:t xml:space="preserve">2567 </w:t>
      </w:r>
      <w:r w:rsidRPr="00AC34CC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AC34CC">
        <w:rPr>
          <w:rFonts w:ascii="Angsana New" w:hAnsi="Angsana New"/>
          <w:sz w:val="30"/>
          <w:szCs w:val="30"/>
        </w:rPr>
        <w:t xml:space="preserve">31 </w:t>
      </w:r>
      <w:r w:rsidRPr="00AC34C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C34CC">
        <w:rPr>
          <w:rFonts w:ascii="Angsana New" w:hAnsi="Angsana New"/>
          <w:sz w:val="30"/>
          <w:szCs w:val="30"/>
        </w:rPr>
        <w:t xml:space="preserve">2567 </w:t>
      </w:r>
      <w:r w:rsidRPr="00AC34CC">
        <w:rPr>
          <w:rFonts w:ascii="Angsana New" w:hAnsi="Angsana New"/>
          <w:sz w:val="30"/>
          <w:szCs w:val="30"/>
          <w:cs/>
        </w:rPr>
        <w:t xml:space="preserve">ยกเว้นการนำมาตรฐานการบัญชีและมาตรฐานการรายงานทางการเงินรวมถึงแนวปฏิบัติทางการบัญชีที่ปรับปรุงใหม่ตามที่กล่าวในหมายเหตุ </w:t>
      </w:r>
      <w:r w:rsidRPr="00AC34CC">
        <w:rPr>
          <w:rFonts w:ascii="Angsana New" w:hAnsi="Angsana New"/>
          <w:sz w:val="30"/>
          <w:szCs w:val="30"/>
        </w:rPr>
        <w:t>2</w:t>
      </w:r>
      <w:r w:rsidRPr="00AC34CC">
        <w:rPr>
          <w:rFonts w:ascii="Angsana New" w:hAnsi="Angsana New"/>
          <w:sz w:val="30"/>
          <w:szCs w:val="30"/>
          <w:cs/>
        </w:rPr>
        <w:t xml:space="preserve"> มาเริ่มถือปฏิบัติซึ่งไม่มีผลกระทบที่เป็นสาระสำคัญ</w:t>
      </w:r>
    </w:p>
    <w:p w14:paraId="0A9C1458" w14:textId="3EB65A32" w:rsidR="00880DFE" w:rsidRDefault="00880DFE" w:rsidP="00634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4380782" w14:textId="040ABE79" w:rsidR="00090FDB" w:rsidRPr="00BD479F" w:rsidRDefault="00090FDB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D479F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รายการบัญชี</w:t>
      </w:r>
      <w:r w:rsidR="003239CF" w:rsidRPr="00BD479F">
        <w:rPr>
          <w:rFonts w:asciiTheme="majorBidi" w:hAnsiTheme="majorBidi" w:cstheme="majorBidi" w:hint="cs"/>
          <w:b/>
          <w:bCs/>
          <w:sz w:val="28"/>
          <w:szCs w:val="28"/>
          <w:cs/>
        </w:rPr>
        <w:t>และยอดคงเหลือ</w:t>
      </w:r>
      <w:r w:rsidRPr="00BD479F">
        <w:rPr>
          <w:rFonts w:asciiTheme="majorBidi" w:hAnsiTheme="majorBidi" w:cstheme="majorBidi"/>
          <w:b/>
          <w:bCs/>
          <w:sz w:val="28"/>
          <w:szCs w:val="28"/>
          <w:cs/>
        </w:rPr>
        <w:t>กับบุคคลและ</w:t>
      </w:r>
      <w:r w:rsidR="00B831FB" w:rsidRPr="00BD479F">
        <w:rPr>
          <w:rFonts w:asciiTheme="majorBidi" w:hAnsiTheme="majorBidi" w:cstheme="majorBidi"/>
          <w:b/>
          <w:bCs/>
          <w:sz w:val="28"/>
          <w:szCs w:val="28"/>
          <w:cs/>
        </w:rPr>
        <w:t>กิจการ</w:t>
      </w:r>
      <w:r w:rsidRPr="00BD479F">
        <w:rPr>
          <w:rFonts w:asciiTheme="majorBidi" w:hAnsiTheme="majorBidi" w:cstheme="majorBidi"/>
          <w:b/>
          <w:bCs/>
          <w:sz w:val="28"/>
          <w:szCs w:val="28"/>
          <w:cs/>
        </w:rPr>
        <w:t>ที่เกี่ยวข้องกัน</w:t>
      </w:r>
    </w:p>
    <w:p w14:paraId="1F0C80A6" w14:textId="77777777" w:rsidR="008660D7" w:rsidRPr="00BD479F" w:rsidRDefault="008660D7" w:rsidP="0086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FE1D4FE" w14:textId="1F83D198" w:rsidR="008660D7" w:rsidRPr="00BD479F" w:rsidRDefault="008660D7" w:rsidP="0086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BD479F">
        <w:rPr>
          <w:rFonts w:ascii="Angsana New" w:hAnsi="Angsana New"/>
          <w:sz w:val="28"/>
          <w:szCs w:val="28"/>
          <w:cs/>
        </w:rPr>
        <w:t>บุคคลหรือบริษัทที่เกี่ยวข้องกัน หมายถึง บุคคลหรือบริษัทที่อยู่ภายใต้การควบคุมของบริษัท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1DFD1DC5" w14:textId="77777777" w:rsidR="009E4C56" w:rsidRPr="00BD479F" w:rsidRDefault="009E4C56" w:rsidP="0086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2C1C988" w14:textId="4B913DCF" w:rsidR="008660D7" w:rsidRPr="00BD479F" w:rsidRDefault="008660D7" w:rsidP="0086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BD479F">
        <w:rPr>
          <w:rFonts w:ascii="Angsana New" w:hAnsi="Angsana New"/>
          <w:sz w:val="28"/>
          <w:szCs w:val="28"/>
          <w:cs/>
        </w:rPr>
        <w:t>ล</w:t>
      </w:r>
      <w:r w:rsidRPr="00BD479F">
        <w:rPr>
          <w:rFonts w:ascii="Angsana New" w:hAnsi="Angsana New" w:hint="cs"/>
          <w:sz w:val="28"/>
          <w:szCs w:val="28"/>
          <w:cs/>
        </w:rPr>
        <w:t>ั</w:t>
      </w:r>
      <w:r w:rsidRPr="00BD479F">
        <w:rPr>
          <w:rFonts w:ascii="Angsana New" w:hAnsi="Angsana New"/>
          <w:sz w:val="28"/>
          <w:szCs w:val="28"/>
          <w:cs/>
        </w:rPr>
        <w:t>กษณะของความสัมพันธ์กับบุคคลและบริษัทที่เกี่ยวข้องกันมีดังนี้</w:t>
      </w:r>
    </w:p>
    <w:p w14:paraId="3F5D62A3" w14:textId="77777777" w:rsidR="008660D7" w:rsidRPr="00BD479F" w:rsidRDefault="008660D7" w:rsidP="0086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710" w:type="dxa"/>
        <w:tblLayout w:type="fixed"/>
        <w:tblLook w:val="01E0" w:firstRow="1" w:lastRow="1" w:firstColumn="1" w:lastColumn="1" w:noHBand="0" w:noVBand="0"/>
      </w:tblPr>
      <w:tblGrid>
        <w:gridCol w:w="3060"/>
        <w:gridCol w:w="239"/>
        <w:gridCol w:w="3429"/>
        <w:gridCol w:w="236"/>
        <w:gridCol w:w="2746"/>
      </w:tblGrid>
      <w:tr w:rsidR="008660D7" w:rsidRPr="00BD479F" w14:paraId="6311054B" w14:textId="77777777" w:rsidTr="00BD479F">
        <w:trPr>
          <w:tblHeader/>
        </w:trPr>
        <w:tc>
          <w:tcPr>
            <w:tcW w:w="3060" w:type="dxa"/>
            <w:tcBorders>
              <w:bottom w:val="single" w:sz="4" w:space="0" w:color="auto"/>
            </w:tcBorders>
            <w:vAlign w:val="bottom"/>
          </w:tcPr>
          <w:p w14:paraId="7C9DE732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</w:rPr>
              <w:t xml:space="preserve">ชื่อบริษัท </w:t>
            </w:r>
            <w:r w:rsidRPr="00BD479F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BD479F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</w:p>
        </w:tc>
        <w:tc>
          <w:tcPr>
            <w:tcW w:w="239" w:type="dxa"/>
            <w:vAlign w:val="bottom"/>
          </w:tcPr>
          <w:p w14:paraId="50BB5D27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9" w:type="dxa"/>
            <w:tcBorders>
              <w:bottom w:val="single" w:sz="4" w:space="0" w:color="auto"/>
            </w:tcBorders>
            <w:vAlign w:val="bottom"/>
          </w:tcPr>
          <w:p w14:paraId="3EF181E7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14:paraId="52114180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6" w:type="dxa"/>
            <w:tcBorders>
              <w:bottom w:val="single" w:sz="4" w:space="0" w:color="auto"/>
            </w:tcBorders>
            <w:vAlign w:val="bottom"/>
          </w:tcPr>
          <w:p w14:paraId="7B0AA962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660D7" w:rsidRPr="00BD479F" w14:paraId="2AA41064" w14:textId="77777777" w:rsidTr="00BD479F">
        <w:tc>
          <w:tcPr>
            <w:tcW w:w="3060" w:type="dxa"/>
          </w:tcPr>
          <w:p w14:paraId="1F04EF48" w14:textId="77777777" w:rsidR="008660D7" w:rsidRPr="00BD479F" w:rsidRDefault="008660D7" w:rsidP="004D3CF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>VVD</w:t>
            </w:r>
          </w:p>
        </w:tc>
        <w:tc>
          <w:tcPr>
            <w:tcW w:w="239" w:type="dxa"/>
          </w:tcPr>
          <w:p w14:paraId="1B5C5940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429" w:type="dxa"/>
          </w:tcPr>
          <w:p w14:paraId="40D8B9A7" w14:textId="34494009" w:rsidR="008660D7" w:rsidRPr="00BD479F" w:rsidRDefault="00033EE8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BD479F">
              <w:rPr>
                <w:rFonts w:ascii="Angsana New" w:hAnsi="Angsana New"/>
                <w:sz w:val="28"/>
                <w:szCs w:val="28"/>
                <w:cs/>
              </w:rPr>
              <w:t>กระดาษปิดผิวและวัสดุตกแต่งเฟอร์นิเจอร์</w:t>
            </w:r>
          </w:p>
        </w:tc>
        <w:tc>
          <w:tcPr>
            <w:tcW w:w="236" w:type="dxa"/>
          </w:tcPr>
          <w:p w14:paraId="5557077F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46" w:type="dxa"/>
          </w:tcPr>
          <w:p w14:paraId="06C76616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</w:tr>
      <w:tr w:rsidR="008660D7" w:rsidRPr="00BD479F" w14:paraId="004B1EFE" w14:textId="77777777" w:rsidTr="00BD479F">
        <w:tc>
          <w:tcPr>
            <w:tcW w:w="3060" w:type="dxa"/>
          </w:tcPr>
          <w:p w14:paraId="7315A138" w14:textId="77777777" w:rsidR="008660D7" w:rsidRPr="00BD479F" w:rsidRDefault="008660D7" w:rsidP="004D3CF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>ECF-H</w:t>
            </w:r>
          </w:p>
        </w:tc>
        <w:tc>
          <w:tcPr>
            <w:tcW w:w="239" w:type="dxa"/>
          </w:tcPr>
          <w:p w14:paraId="1FD6D9D5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429" w:type="dxa"/>
          </w:tcPr>
          <w:p w14:paraId="106F76DB" w14:textId="2503C936" w:rsidR="008660D7" w:rsidRPr="00BD479F" w:rsidRDefault="00033EE8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BD479F">
              <w:rPr>
                <w:rFonts w:ascii="Angsana New" w:hAnsi="Angsana New"/>
                <w:sz w:val="28"/>
                <w:szCs w:val="28"/>
                <w:cs/>
              </w:rPr>
              <w:t>เฟอร์นิเจอร์ผ่านตัวแทนขายในประเทศ</w:t>
            </w:r>
          </w:p>
        </w:tc>
        <w:tc>
          <w:tcPr>
            <w:tcW w:w="236" w:type="dxa"/>
          </w:tcPr>
          <w:p w14:paraId="1F2F650F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46" w:type="dxa"/>
          </w:tcPr>
          <w:p w14:paraId="7844BE72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</w:tr>
      <w:tr w:rsidR="008660D7" w:rsidRPr="00BD479F" w14:paraId="1691088F" w14:textId="77777777" w:rsidTr="00BD479F">
        <w:tc>
          <w:tcPr>
            <w:tcW w:w="3060" w:type="dxa"/>
          </w:tcPr>
          <w:p w14:paraId="5CF0A840" w14:textId="77777777" w:rsidR="008660D7" w:rsidRPr="00BD479F" w:rsidRDefault="008660D7" w:rsidP="004D3CF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>ECF-P</w:t>
            </w:r>
          </w:p>
        </w:tc>
        <w:tc>
          <w:tcPr>
            <w:tcW w:w="239" w:type="dxa"/>
          </w:tcPr>
          <w:p w14:paraId="17737F03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429" w:type="dxa"/>
          </w:tcPr>
          <w:p w14:paraId="44DC5D32" w14:textId="55A82FD4" w:rsidR="008660D7" w:rsidRPr="00BD479F" w:rsidRDefault="00033EE8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</w:rPr>
              <w:t>ลงทุนในกิจการที่ดำเนินธุรกิจด้านพลังงานทดแทน</w:t>
            </w:r>
          </w:p>
        </w:tc>
        <w:tc>
          <w:tcPr>
            <w:tcW w:w="236" w:type="dxa"/>
          </w:tcPr>
          <w:p w14:paraId="54F02F77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46" w:type="dxa"/>
          </w:tcPr>
          <w:p w14:paraId="1D59BC14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</w:tr>
      <w:tr w:rsidR="008660D7" w:rsidRPr="00BD479F" w14:paraId="6B4A9D08" w14:textId="77777777" w:rsidTr="00BD479F">
        <w:tc>
          <w:tcPr>
            <w:tcW w:w="3060" w:type="dxa"/>
          </w:tcPr>
          <w:p w14:paraId="55021FC1" w14:textId="77777777" w:rsidR="008660D7" w:rsidRPr="00BD479F" w:rsidRDefault="008660D7" w:rsidP="004D3CF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</w:rPr>
              <w:t>PNB</w:t>
            </w:r>
          </w:p>
        </w:tc>
        <w:tc>
          <w:tcPr>
            <w:tcW w:w="239" w:type="dxa"/>
          </w:tcPr>
          <w:p w14:paraId="4D8905BB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429" w:type="dxa"/>
          </w:tcPr>
          <w:p w14:paraId="1CADAFE0" w14:textId="0F089CE9" w:rsidR="008660D7" w:rsidRPr="00BD479F" w:rsidRDefault="00033EE8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</w:rPr>
              <w:t>ผลิตและขายแผ่นไม้</w:t>
            </w:r>
          </w:p>
        </w:tc>
        <w:tc>
          <w:tcPr>
            <w:tcW w:w="236" w:type="dxa"/>
          </w:tcPr>
          <w:p w14:paraId="4E40EF27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46" w:type="dxa"/>
          </w:tcPr>
          <w:p w14:paraId="2C238FA6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</w:tr>
      <w:tr w:rsidR="008660D7" w:rsidRPr="00BD479F" w14:paraId="7F2A75D8" w14:textId="77777777" w:rsidTr="00BD479F">
        <w:tc>
          <w:tcPr>
            <w:tcW w:w="3060" w:type="dxa"/>
          </w:tcPr>
          <w:p w14:paraId="6519DF2D" w14:textId="77777777" w:rsidR="008660D7" w:rsidRPr="00BD479F" w:rsidRDefault="008660D7" w:rsidP="004D3CF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</w:rPr>
              <w:t>VVR</w:t>
            </w:r>
          </w:p>
        </w:tc>
        <w:tc>
          <w:tcPr>
            <w:tcW w:w="239" w:type="dxa"/>
          </w:tcPr>
          <w:p w14:paraId="2C93A142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429" w:type="dxa"/>
          </w:tcPr>
          <w:p w14:paraId="369E27A3" w14:textId="7D01C9E5" w:rsidR="008660D7" w:rsidRPr="00BD479F" w:rsidRDefault="00033EE8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</w:rPr>
              <w:t>เพาะปลูกและจัดจำหน่ายพืชผลทางการเกษตร</w:t>
            </w:r>
          </w:p>
        </w:tc>
        <w:tc>
          <w:tcPr>
            <w:tcW w:w="236" w:type="dxa"/>
          </w:tcPr>
          <w:p w14:paraId="6C6356B4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46" w:type="dxa"/>
          </w:tcPr>
          <w:p w14:paraId="3A0223F6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</w:tr>
      <w:tr w:rsidR="008660D7" w:rsidRPr="00BD479F" w14:paraId="18506B2E" w14:textId="77777777" w:rsidTr="00BD479F">
        <w:tc>
          <w:tcPr>
            <w:tcW w:w="3060" w:type="dxa"/>
          </w:tcPr>
          <w:p w14:paraId="1AF7EBBD" w14:textId="77777777" w:rsidR="008660D7" w:rsidRPr="00BD479F" w:rsidRDefault="008660D7" w:rsidP="004D3CF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</w:rPr>
              <w:t>ECFD</w:t>
            </w:r>
          </w:p>
        </w:tc>
        <w:tc>
          <w:tcPr>
            <w:tcW w:w="239" w:type="dxa"/>
          </w:tcPr>
          <w:p w14:paraId="341B6656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429" w:type="dxa"/>
          </w:tcPr>
          <w:p w14:paraId="1A31BF52" w14:textId="51D7144E" w:rsidR="008660D7" w:rsidRPr="00BD479F" w:rsidRDefault="00F14BAC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BD479F">
              <w:rPr>
                <w:rFonts w:ascii="Angsana New" w:hAnsi="Angsana New"/>
                <w:sz w:val="28"/>
                <w:szCs w:val="28"/>
                <w:cs/>
              </w:rPr>
              <w:t>เฟอร์นิเจอร์</w:t>
            </w:r>
          </w:p>
        </w:tc>
        <w:tc>
          <w:tcPr>
            <w:tcW w:w="236" w:type="dxa"/>
          </w:tcPr>
          <w:p w14:paraId="01856A9C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46" w:type="dxa"/>
          </w:tcPr>
          <w:p w14:paraId="76579086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การร่วมค้า</w:t>
            </w:r>
          </w:p>
        </w:tc>
      </w:tr>
      <w:tr w:rsidR="008660D7" w:rsidRPr="00BD479F" w14:paraId="719BB20E" w14:textId="77777777" w:rsidTr="00BD479F">
        <w:tc>
          <w:tcPr>
            <w:tcW w:w="3060" w:type="dxa"/>
          </w:tcPr>
          <w:p w14:paraId="715F476C" w14:textId="77777777" w:rsidR="008660D7" w:rsidRPr="00BD479F" w:rsidRDefault="008660D7" w:rsidP="004D3CF3">
            <w:pPr>
              <w:ind w:left="-108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กรีนเอิร์ธพาวเวอร์ (ไทยแลนด์) จำกัด</w:t>
            </w:r>
          </w:p>
        </w:tc>
        <w:tc>
          <w:tcPr>
            <w:tcW w:w="239" w:type="dxa"/>
          </w:tcPr>
          <w:p w14:paraId="6F4400A7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429" w:type="dxa"/>
          </w:tcPr>
          <w:p w14:paraId="1EDA01C7" w14:textId="77777777" w:rsidR="008660D7" w:rsidRPr="00BD479F" w:rsidRDefault="008660D7" w:rsidP="004D3CF3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บริษัทผู้ลงทุนในกิจการที่ดำเนินธุรกิจด้านพลังงาน</w:t>
            </w:r>
          </w:p>
        </w:tc>
        <w:tc>
          <w:tcPr>
            <w:tcW w:w="236" w:type="dxa"/>
          </w:tcPr>
          <w:p w14:paraId="2C82F38E" w14:textId="77777777" w:rsidR="008660D7" w:rsidRPr="00BD479F" w:rsidRDefault="008660D7" w:rsidP="004D3CF3">
            <w:pPr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46" w:type="dxa"/>
          </w:tcPr>
          <w:p w14:paraId="36C65445" w14:textId="77777777" w:rsidR="008660D7" w:rsidRPr="00BD479F" w:rsidRDefault="008660D7" w:rsidP="004D3CF3">
            <w:pPr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บริษัทร่วม</w:t>
            </w:r>
          </w:p>
        </w:tc>
      </w:tr>
      <w:tr w:rsidR="008660D7" w:rsidRPr="00BD479F" w14:paraId="68DF70EB" w14:textId="77777777" w:rsidTr="00BD479F">
        <w:tc>
          <w:tcPr>
            <w:tcW w:w="3060" w:type="dxa"/>
          </w:tcPr>
          <w:p w14:paraId="7D0ABEDD" w14:textId="77777777" w:rsidR="008660D7" w:rsidRPr="00BD479F" w:rsidRDefault="008660D7" w:rsidP="004D3CF3">
            <w:pPr>
              <w:ind w:left="-108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>GEP (Myanmar) Company Limited</w:t>
            </w:r>
          </w:p>
          <w:p w14:paraId="20492730" w14:textId="77777777" w:rsidR="008660D7" w:rsidRPr="00BD479F" w:rsidRDefault="008660D7" w:rsidP="004D3CF3">
            <w:pPr>
              <w:ind w:left="-108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จดทะเบียนและประกอบการใน</w:t>
            </w:r>
          </w:p>
          <w:p w14:paraId="31711C81" w14:textId="77777777" w:rsidR="008660D7" w:rsidRPr="00BD479F" w:rsidRDefault="008660D7" w:rsidP="004D3CF3">
            <w:pPr>
              <w:ind w:left="-108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เมียนมาร์</w:t>
            </w: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39" w:type="dxa"/>
          </w:tcPr>
          <w:p w14:paraId="5B5F3FF4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429" w:type="dxa"/>
          </w:tcPr>
          <w:p w14:paraId="70254B3B" w14:textId="77777777" w:rsidR="008660D7" w:rsidRPr="00BD479F" w:rsidRDefault="008660D7" w:rsidP="004D3CF3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236" w:type="dxa"/>
          </w:tcPr>
          <w:p w14:paraId="61C3FD3C" w14:textId="77777777" w:rsidR="008660D7" w:rsidRPr="00BD479F" w:rsidRDefault="008660D7" w:rsidP="004D3CF3">
            <w:pPr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46" w:type="dxa"/>
          </w:tcPr>
          <w:p w14:paraId="36D6C8BB" w14:textId="77777777" w:rsidR="008660D7" w:rsidRPr="00BD479F" w:rsidRDefault="008660D7" w:rsidP="004D3CF3">
            <w:pPr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บริษัทย่อยของบริษัทร่วมและมีกรรมการร่วมกัน</w:t>
            </w:r>
          </w:p>
        </w:tc>
      </w:tr>
      <w:tr w:rsidR="008660D7" w:rsidRPr="00BD479F" w14:paraId="2463A55D" w14:textId="77777777" w:rsidTr="00BD479F">
        <w:tc>
          <w:tcPr>
            <w:tcW w:w="3060" w:type="dxa"/>
          </w:tcPr>
          <w:p w14:paraId="5EFBD00B" w14:textId="77777777" w:rsidR="008660D7" w:rsidRPr="00BD479F" w:rsidRDefault="008660D7" w:rsidP="004D3CF3">
            <w:pPr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บอทท์ลิงก์ จำกัด</w:t>
            </w:r>
          </w:p>
        </w:tc>
        <w:tc>
          <w:tcPr>
            <w:tcW w:w="239" w:type="dxa"/>
          </w:tcPr>
          <w:p w14:paraId="7D692CAE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429" w:type="dxa"/>
          </w:tcPr>
          <w:p w14:paraId="46E404A0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ซื้อและจำหน่ายหุ่นยนต์ทุกประเภท</w:t>
            </w:r>
          </w:p>
        </w:tc>
        <w:tc>
          <w:tcPr>
            <w:tcW w:w="236" w:type="dxa"/>
          </w:tcPr>
          <w:p w14:paraId="349239E1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46" w:type="dxa"/>
          </w:tcPr>
          <w:p w14:paraId="68C338B7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มีผู้ถือหุ้น/กรรมการร่วมกัน</w:t>
            </w:r>
          </w:p>
        </w:tc>
      </w:tr>
      <w:tr w:rsidR="008660D7" w:rsidRPr="00BD479F" w14:paraId="746B8CB7" w14:textId="77777777" w:rsidTr="00BD479F">
        <w:tc>
          <w:tcPr>
            <w:tcW w:w="3060" w:type="dxa"/>
          </w:tcPr>
          <w:p w14:paraId="1DCBB54F" w14:textId="77777777" w:rsidR="008660D7" w:rsidRPr="00BD479F" w:rsidRDefault="008660D7" w:rsidP="004D3CF3">
            <w:pPr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อินเด็กซ์ ลิฟวิ่งมอลล์ จำกัด</w:t>
            </w: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 xml:space="preserve"> </w:t>
            </w: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(มหาชน)</w:t>
            </w:r>
          </w:p>
        </w:tc>
        <w:tc>
          <w:tcPr>
            <w:tcW w:w="239" w:type="dxa"/>
          </w:tcPr>
          <w:p w14:paraId="2AF746FB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429" w:type="dxa"/>
          </w:tcPr>
          <w:p w14:paraId="6B6AD642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จำหน่ายเฟอร์นิเจอร์</w:t>
            </w:r>
          </w:p>
        </w:tc>
        <w:tc>
          <w:tcPr>
            <w:tcW w:w="236" w:type="dxa"/>
          </w:tcPr>
          <w:p w14:paraId="7CAAA253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46" w:type="dxa"/>
          </w:tcPr>
          <w:p w14:paraId="39225033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มีกรรมการซึ่งเป็นคู่สมรสกัน</w:t>
            </w:r>
          </w:p>
        </w:tc>
      </w:tr>
      <w:tr w:rsidR="008660D7" w:rsidRPr="00BD479F" w14:paraId="390DCC07" w14:textId="77777777" w:rsidTr="00BD479F">
        <w:tc>
          <w:tcPr>
            <w:tcW w:w="3060" w:type="dxa"/>
          </w:tcPr>
          <w:p w14:paraId="5D0240AA" w14:textId="77777777" w:rsidR="008660D7" w:rsidRPr="00BD479F" w:rsidRDefault="008660D7" w:rsidP="004D3CF3">
            <w:pPr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อินเด็กซ์ อินเตอร์เฟิร์น จำกัด</w:t>
            </w:r>
          </w:p>
        </w:tc>
        <w:tc>
          <w:tcPr>
            <w:tcW w:w="239" w:type="dxa"/>
          </w:tcPr>
          <w:p w14:paraId="3A77A116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429" w:type="dxa"/>
          </w:tcPr>
          <w:p w14:paraId="1A6B8EFA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ผลิตและจำหน่ายเฟอร์นิเจอร์</w:t>
            </w:r>
          </w:p>
        </w:tc>
        <w:tc>
          <w:tcPr>
            <w:tcW w:w="236" w:type="dxa"/>
          </w:tcPr>
          <w:p w14:paraId="2B58D953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46" w:type="dxa"/>
          </w:tcPr>
          <w:p w14:paraId="0A960A17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มีกรรมการซึ่งเป็นคู่สมรสกัน</w:t>
            </w:r>
          </w:p>
        </w:tc>
      </w:tr>
      <w:tr w:rsidR="00607F89" w:rsidRPr="00BD479F" w14:paraId="2268F988" w14:textId="77777777" w:rsidTr="00BD479F">
        <w:tc>
          <w:tcPr>
            <w:tcW w:w="3060" w:type="dxa"/>
          </w:tcPr>
          <w:p w14:paraId="015BDE11" w14:textId="3F630CEB" w:rsidR="00607F89" w:rsidRPr="00BD479F" w:rsidRDefault="00607F89" w:rsidP="004D3CF3">
            <w:pPr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 ออลแอนด์ออล จำ</w:t>
            </w:r>
            <w:r w:rsidR="004D743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กัด</w:t>
            </w:r>
          </w:p>
        </w:tc>
        <w:tc>
          <w:tcPr>
            <w:tcW w:w="239" w:type="dxa"/>
          </w:tcPr>
          <w:p w14:paraId="3C62EDD2" w14:textId="77777777" w:rsidR="00607F89" w:rsidRPr="00BD479F" w:rsidRDefault="00607F89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429" w:type="dxa"/>
          </w:tcPr>
          <w:p w14:paraId="3A4A5B3F" w14:textId="5C9C3B24" w:rsidR="00607F89" w:rsidRPr="00BD479F" w:rsidRDefault="00607F89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จำหน่าย</w:t>
            </w: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เฟอร์นิเจอร์และเครื่องตกแต่ง</w:t>
            </w:r>
          </w:p>
        </w:tc>
        <w:tc>
          <w:tcPr>
            <w:tcW w:w="236" w:type="dxa"/>
          </w:tcPr>
          <w:p w14:paraId="519B498A" w14:textId="77777777" w:rsidR="00607F89" w:rsidRPr="00BD479F" w:rsidRDefault="00607F89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46" w:type="dxa"/>
          </w:tcPr>
          <w:p w14:paraId="4D61222D" w14:textId="78101B14" w:rsidR="00607F89" w:rsidRPr="00BD479F" w:rsidRDefault="00BD479F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มีกรรมการเป็น</w:t>
            </w:r>
            <w:r w:rsidR="00607F89" w:rsidRPr="00BD479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ญาติ</w:t>
            </w:r>
            <w:r w:rsidR="00FE0D68">
              <w:rPr>
                <w:rFonts w:ascii="Angsana New" w:hAnsi="Angsana New"/>
                <w:sz w:val="28"/>
                <w:szCs w:val="28"/>
                <w:cs/>
                <w:lang w:eastAsia="en-GB"/>
              </w:rPr>
              <w:br/>
            </w:r>
            <w:r w:rsidR="00607F89" w:rsidRPr="00BD479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ผู้บริหารสำคัญ</w:t>
            </w:r>
          </w:p>
        </w:tc>
      </w:tr>
      <w:tr w:rsidR="008660D7" w:rsidRPr="00BD479F" w14:paraId="3BAA2093" w14:textId="77777777" w:rsidTr="00BD479F">
        <w:tc>
          <w:tcPr>
            <w:tcW w:w="3060" w:type="dxa"/>
          </w:tcPr>
          <w:p w14:paraId="615900CF" w14:textId="77777777" w:rsidR="008660D7" w:rsidRPr="00BD479F" w:rsidRDefault="008660D7" w:rsidP="004D3CF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คุณวัลลภ สุขสวัสดิ์</w:t>
            </w:r>
          </w:p>
        </w:tc>
        <w:tc>
          <w:tcPr>
            <w:tcW w:w="239" w:type="dxa"/>
          </w:tcPr>
          <w:p w14:paraId="2E80DDFE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429" w:type="dxa"/>
          </w:tcPr>
          <w:p w14:paraId="20D1161E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104A4342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46" w:type="dxa"/>
          </w:tcPr>
          <w:p w14:paraId="0C0303F6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ผู้ถือหุ้นและกรรมการ </w:t>
            </w:r>
          </w:p>
          <w:p w14:paraId="6ABBA4B2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ผู้บริหารสำคัญ</w:t>
            </w: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</w:tr>
      <w:tr w:rsidR="008660D7" w:rsidRPr="00BD479F" w14:paraId="2E26D315" w14:textId="77777777" w:rsidTr="00BD479F">
        <w:tc>
          <w:tcPr>
            <w:tcW w:w="3060" w:type="dxa"/>
          </w:tcPr>
          <w:p w14:paraId="08B06E10" w14:textId="77777777" w:rsidR="008660D7" w:rsidRPr="00BD479F" w:rsidRDefault="008660D7" w:rsidP="004D3CF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คุณกิตติพัชญ์ สุขสวัสดิ์</w:t>
            </w:r>
          </w:p>
          <w:p w14:paraId="737B1A4D" w14:textId="77777777" w:rsidR="008660D7" w:rsidRPr="00BD479F" w:rsidRDefault="008660D7" w:rsidP="004D3CF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39" w:type="dxa"/>
          </w:tcPr>
          <w:p w14:paraId="54ACE88B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429" w:type="dxa"/>
          </w:tcPr>
          <w:p w14:paraId="0861FDFB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325945B9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46" w:type="dxa"/>
          </w:tcPr>
          <w:p w14:paraId="25D4A53F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ผู้ถือหุ้นและกรรมการ </w:t>
            </w:r>
          </w:p>
          <w:p w14:paraId="0C40D48D" w14:textId="280444C0" w:rsidR="008660D7" w:rsidRPr="00BD479F" w:rsidRDefault="008660D7" w:rsidP="009E4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ผู้บริหารสำคัญ</w:t>
            </w: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</w:tr>
      <w:tr w:rsidR="008660D7" w:rsidRPr="00BD479F" w14:paraId="26E787DC" w14:textId="77777777" w:rsidTr="00BD479F">
        <w:tc>
          <w:tcPr>
            <w:tcW w:w="3060" w:type="dxa"/>
          </w:tcPr>
          <w:p w14:paraId="227C8667" w14:textId="77777777" w:rsidR="008660D7" w:rsidRPr="00BD479F" w:rsidRDefault="008660D7" w:rsidP="004D3CF3">
            <w:pPr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lastRenderedPageBreak/>
              <w:t>คุณพชรฐณพงษ สุขสวัสดิ์</w:t>
            </w:r>
          </w:p>
        </w:tc>
        <w:tc>
          <w:tcPr>
            <w:tcW w:w="239" w:type="dxa"/>
          </w:tcPr>
          <w:p w14:paraId="1E3CD29F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429" w:type="dxa"/>
          </w:tcPr>
          <w:p w14:paraId="1E68CFE4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35FC2529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46" w:type="dxa"/>
          </w:tcPr>
          <w:p w14:paraId="252A6CBD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ผู้ถือหุ้นและกรรมการ </w:t>
            </w:r>
          </w:p>
          <w:p w14:paraId="679A5624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ผู้บริหารสำคัญ</w:t>
            </w: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</w:tr>
      <w:tr w:rsidR="008660D7" w:rsidRPr="00BD479F" w14:paraId="46669587" w14:textId="77777777" w:rsidTr="00BD479F">
        <w:tc>
          <w:tcPr>
            <w:tcW w:w="3060" w:type="dxa"/>
          </w:tcPr>
          <w:p w14:paraId="1B53C22A" w14:textId="77777777" w:rsidR="008660D7" w:rsidRPr="00BD479F" w:rsidRDefault="008660D7" w:rsidP="004D3CF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คุณปภัทชษา สุขสวัสดิ์</w:t>
            </w:r>
          </w:p>
        </w:tc>
        <w:tc>
          <w:tcPr>
            <w:tcW w:w="239" w:type="dxa"/>
          </w:tcPr>
          <w:p w14:paraId="774C846B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429" w:type="dxa"/>
          </w:tcPr>
          <w:p w14:paraId="4D8101CB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692EAB93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2746" w:type="dxa"/>
          </w:tcPr>
          <w:p w14:paraId="3E7916A5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ผู้ถือหุ้นและญาติกรรมการ </w:t>
            </w:r>
          </w:p>
        </w:tc>
      </w:tr>
      <w:tr w:rsidR="008660D7" w:rsidRPr="00BD479F" w14:paraId="093F4C81" w14:textId="77777777" w:rsidTr="00BD479F">
        <w:tc>
          <w:tcPr>
            <w:tcW w:w="3060" w:type="dxa"/>
          </w:tcPr>
          <w:p w14:paraId="688330DC" w14:textId="77777777" w:rsidR="008660D7" w:rsidRPr="00BD479F" w:rsidRDefault="008660D7" w:rsidP="004D3CF3">
            <w:pPr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คุณวราภรณ์ สุขสวัสดิ์</w:t>
            </w:r>
          </w:p>
        </w:tc>
        <w:tc>
          <w:tcPr>
            <w:tcW w:w="239" w:type="dxa"/>
          </w:tcPr>
          <w:p w14:paraId="0BF65971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429" w:type="dxa"/>
          </w:tcPr>
          <w:p w14:paraId="04D1FEA6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0722DB6F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2746" w:type="dxa"/>
          </w:tcPr>
          <w:p w14:paraId="5F48DC7B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ผู้ถือหุ้นและญาติกรรมการ </w:t>
            </w:r>
          </w:p>
        </w:tc>
      </w:tr>
      <w:tr w:rsidR="008660D7" w:rsidRPr="00BD479F" w14:paraId="593A3AC2" w14:textId="77777777" w:rsidTr="00BD479F">
        <w:tc>
          <w:tcPr>
            <w:tcW w:w="3060" w:type="dxa"/>
          </w:tcPr>
          <w:p w14:paraId="5C66A0F7" w14:textId="77777777" w:rsidR="008660D7" w:rsidRPr="00BD479F" w:rsidRDefault="008660D7" w:rsidP="004D3CF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พลเอกเทอดศักดิ์ มารมย์</w:t>
            </w:r>
          </w:p>
        </w:tc>
        <w:tc>
          <w:tcPr>
            <w:tcW w:w="239" w:type="dxa"/>
          </w:tcPr>
          <w:p w14:paraId="683A1518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429" w:type="dxa"/>
          </w:tcPr>
          <w:p w14:paraId="1748331B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47DD502D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46" w:type="dxa"/>
          </w:tcPr>
          <w:p w14:paraId="10599F20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กรรมการ </w:t>
            </w: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ผู้บริหารสำคัญ</w:t>
            </w: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</w:tr>
      <w:tr w:rsidR="008660D7" w:rsidRPr="00BD479F" w14:paraId="29C90DA6" w14:textId="77777777" w:rsidTr="00BD479F">
        <w:tc>
          <w:tcPr>
            <w:tcW w:w="3060" w:type="dxa"/>
          </w:tcPr>
          <w:p w14:paraId="29ECFDCB" w14:textId="77777777" w:rsidR="008660D7" w:rsidRPr="00BD479F" w:rsidRDefault="008660D7" w:rsidP="004D3CF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คุณมนตรี โสคติยานุรักษ์</w:t>
            </w:r>
          </w:p>
        </w:tc>
        <w:tc>
          <w:tcPr>
            <w:tcW w:w="239" w:type="dxa"/>
          </w:tcPr>
          <w:p w14:paraId="03D11C02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429" w:type="dxa"/>
          </w:tcPr>
          <w:p w14:paraId="082C223E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202A49C4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46" w:type="dxa"/>
          </w:tcPr>
          <w:p w14:paraId="115CA23F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กรรมการ </w:t>
            </w: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ผู้บริหารสำคัญ</w:t>
            </w: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</w:tr>
      <w:tr w:rsidR="008660D7" w:rsidRPr="00BD479F" w14:paraId="67B15B0C" w14:textId="77777777" w:rsidTr="00BD479F">
        <w:tc>
          <w:tcPr>
            <w:tcW w:w="3060" w:type="dxa"/>
          </w:tcPr>
          <w:p w14:paraId="211D6D14" w14:textId="77777777" w:rsidR="008660D7" w:rsidRPr="00BD479F" w:rsidRDefault="008660D7" w:rsidP="004D3CF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คุณทรงกลด จารุสมบัติ</w:t>
            </w:r>
          </w:p>
        </w:tc>
        <w:tc>
          <w:tcPr>
            <w:tcW w:w="239" w:type="dxa"/>
          </w:tcPr>
          <w:p w14:paraId="00EE4E98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429" w:type="dxa"/>
          </w:tcPr>
          <w:p w14:paraId="5149C4C8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160F02E7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46" w:type="dxa"/>
          </w:tcPr>
          <w:p w14:paraId="58EF197B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กรรมการ </w:t>
            </w: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ผู้บริหารสำคัญ</w:t>
            </w: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</w:tr>
      <w:tr w:rsidR="008660D7" w:rsidRPr="00BD479F" w14:paraId="6913453B" w14:textId="77777777" w:rsidTr="00BD479F">
        <w:tc>
          <w:tcPr>
            <w:tcW w:w="3060" w:type="dxa"/>
          </w:tcPr>
          <w:p w14:paraId="19FED39F" w14:textId="77777777" w:rsidR="008660D7" w:rsidRPr="00BD479F" w:rsidRDefault="008660D7" w:rsidP="004D3CF3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คุณเอกรินทร์ วาสนาส่ง</w:t>
            </w:r>
          </w:p>
        </w:tc>
        <w:tc>
          <w:tcPr>
            <w:tcW w:w="239" w:type="dxa"/>
          </w:tcPr>
          <w:p w14:paraId="600942B1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429" w:type="dxa"/>
          </w:tcPr>
          <w:p w14:paraId="5E506886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4DC6CFEB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46" w:type="dxa"/>
          </w:tcPr>
          <w:p w14:paraId="5F235225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กรรมการ </w:t>
            </w: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ผู้บริหารสำคัญ</w:t>
            </w: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</w:tr>
      <w:tr w:rsidR="008660D7" w:rsidRPr="00BD479F" w14:paraId="54451388" w14:textId="77777777" w:rsidTr="00BD479F">
        <w:tc>
          <w:tcPr>
            <w:tcW w:w="3060" w:type="dxa"/>
          </w:tcPr>
          <w:p w14:paraId="2353E8F0" w14:textId="77777777" w:rsidR="008660D7" w:rsidRPr="00BD479F" w:rsidRDefault="008660D7" w:rsidP="004D3CF3">
            <w:pPr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คุณไพบูลย์ อรุณประสบสุข</w:t>
            </w:r>
          </w:p>
        </w:tc>
        <w:tc>
          <w:tcPr>
            <w:tcW w:w="239" w:type="dxa"/>
          </w:tcPr>
          <w:p w14:paraId="651C065E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429" w:type="dxa"/>
          </w:tcPr>
          <w:p w14:paraId="7F2D336A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041A5F99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46" w:type="dxa"/>
          </w:tcPr>
          <w:p w14:paraId="02D22E41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กรรมการ </w:t>
            </w: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ผู้บริหารสำคัญ</w:t>
            </w: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</w:tr>
      <w:tr w:rsidR="008660D7" w:rsidRPr="00BD479F" w14:paraId="3355F768" w14:textId="77777777" w:rsidTr="00BD479F">
        <w:tc>
          <w:tcPr>
            <w:tcW w:w="3060" w:type="dxa"/>
          </w:tcPr>
          <w:p w14:paraId="790B30C8" w14:textId="77777777" w:rsidR="008660D7" w:rsidRPr="00BD479F" w:rsidRDefault="008660D7" w:rsidP="004D3CF3">
            <w:pPr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คุณสมพร จิตเป็นธม</w:t>
            </w:r>
          </w:p>
        </w:tc>
        <w:tc>
          <w:tcPr>
            <w:tcW w:w="239" w:type="dxa"/>
          </w:tcPr>
          <w:p w14:paraId="3D5B5A79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429" w:type="dxa"/>
          </w:tcPr>
          <w:p w14:paraId="74AAAA7F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525BC279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46" w:type="dxa"/>
          </w:tcPr>
          <w:p w14:paraId="25406B02" w14:textId="77777777" w:rsidR="008660D7" w:rsidRPr="00BD479F" w:rsidRDefault="008660D7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กรรมการ </w:t>
            </w: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ผู้บริหารสำคัญ</w:t>
            </w:r>
            <w:r w:rsidRPr="00BD479F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</w:tr>
      <w:tr w:rsidR="009E4C56" w:rsidRPr="00BD479F" w14:paraId="5397958D" w14:textId="77777777" w:rsidTr="00BD479F">
        <w:tc>
          <w:tcPr>
            <w:tcW w:w="3060" w:type="dxa"/>
          </w:tcPr>
          <w:p w14:paraId="0E4FC077" w14:textId="06293FC7" w:rsidR="009E4C56" w:rsidRPr="00BD479F" w:rsidRDefault="00607F89" w:rsidP="004D3CF3">
            <w:pPr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คุณ</w:t>
            </w:r>
            <w:r w:rsidRPr="00BD47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สุชานาถ ศรสูงเนิน</w:t>
            </w:r>
          </w:p>
        </w:tc>
        <w:tc>
          <w:tcPr>
            <w:tcW w:w="239" w:type="dxa"/>
          </w:tcPr>
          <w:p w14:paraId="2497402B" w14:textId="77777777" w:rsidR="009E4C56" w:rsidRPr="00BD479F" w:rsidRDefault="009E4C56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429" w:type="dxa"/>
          </w:tcPr>
          <w:p w14:paraId="5985682B" w14:textId="2CF349D8" w:rsidR="009E4C56" w:rsidRPr="00BD479F" w:rsidRDefault="00607F89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6DFA1C73" w14:textId="77777777" w:rsidR="009E4C56" w:rsidRPr="00BD479F" w:rsidRDefault="009E4C56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46" w:type="dxa"/>
          </w:tcPr>
          <w:p w14:paraId="2F225805" w14:textId="74B65579" w:rsidR="009E4C56" w:rsidRPr="00BD479F" w:rsidRDefault="00607F89" w:rsidP="004D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ญาติผู้บริหารสำคัญ</w:t>
            </w:r>
          </w:p>
        </w:tc>
      </w:tr>
    </w:tbl>
    <w:p w14:paraId="040115CB" w14:textId="77777777" w:rsidR="008660D7" w:rsidRPr="00BD479F" w:rsidRDefault="008660D7" w:rsidP="00F750E3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29"/>
          <w:szCs w:val="29"/>
        </w:rPr>
      </w:pPr>
    </w:p>
    <w:p w14:paraId="38ADCB63" w14:textId="77777777" w:rsidR="008660D7" w:rsidRPr="00BD479F" w:rsidRDefault="008660D7" w:rsidP="00F750E3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28"/>
          <w:szCs w:val="28"/>
        </w:rPr>
      </w:pPr>
      <w:r w:rsidRPr="00BD479F">
        <w:rPr>
          <w:rFonts w:ascii="Angsana New" w:hAnsi="Angsana New"/>
          <w:color w:val="000000"/>
          <w:sz w:val="28"/>
          <w:szCs w:val="28"/>
          <w:cs/>
        </w:rPr>
        <w:t>ผู้บริหารสำคัญ หมายถึง 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</w:r>
    </w:p>
    <w:p w14:paraId="3484D547" w14:textId="77777777" w:rsidR="00090FDB" w:rsidRPr="00BD479F" w:rsidRDefault="00090FDB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6F6D078" w14:textId="15EB44AA" w:rsidR="007B5E83" w:rsidRPr="00BD479F" w:rsidRDefault="00570466" w:rsidP="00D7100A">
      <w:pPr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BD479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รายได้</w:t>
      </w:r>
      <w:r w:rsidR="001553FD" w:rsidRPr="00BD479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และ</w:t>
      </w:r>
      <w:r w:rsidRPr="00BD479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ค่าใช้จ่ายที่เกิด</w:t>
      </w:r>
      <w:r w:rsidR="00B831FB" w:rsidRPr="00BD479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ขึ้นกับ</w:t>
      </w:r>
      <w:r w:rsidRPr="00BD479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บุคคลหรือ</w:t>
      </w:r>
      <w:r w:rsidR="00B831FB" w:rsidRPr="00BD479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กิจการ</w:t>
      </w:r>
      <w:r w:rsidRPr="00BD479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ที่เกี่ยวข้องกัน</w:t>
      </w:r>
      <w:r w:rsidR="00632C23" w:rsidRPr="00BD479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สำหรับงวดสามเดือน</w:t>
      </w:r>
      <w:r w:rsidR="002A2293" w:rsidRPr="00BD479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และ</w:t>
      </w:r>
      <w:r w:rsidR="00D543E6" w:rsidRPr="00BD479F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เก้า</w:t>
      </w:r>
      <w:r w:rsidR="002A2293" w:rsidRPr="00BD479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เดือน</w:t>
      </w:r>
      <w:r w:rsidR="008C2D8F" w:rsidRPr="00BD479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สิ้นสุดวันที่ </w:t>
      </w:r>
      <w:r w:rsidR="00F505C9" w:rsidRPr="00BD479F">
        <w:rPr>
          <w:rFonts w:asciiTheme="majorBidi" w:hAnsiTheme="majorBidi" w:cstheme="majorBidi"/>
          <w:color w:val="000000"/>
          <w:spacing w:val="-2"/>
          <w:sz w:val="28"/>
          <w:szCs w:val="28"/>
        </w:rPr>
        <w:t>3</w:t>
      </w:r>
      <w:r w:rsidR="002A2293" w:rsidRPr="00BD479F">
        <w:rPr>
          <w:rFonts w:asciiTheme="majorBidi" w:hAnsiTheme="majorBidi" w:cstheme="majorBidi"/>
          <w:color w:val="000000"/>
          <w:spacing w:val="-2"/>
          <w:sz w:val="28"/>
          <w:szCs w:val="28"/>
        </w:rPr>
        <w:t>0</w:t>
      </w:r>
      <w:r w:rsidR="007B5E83" w:rsidRPr="00BD479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</w:t>
      </w:r>
      <w:r w:rsidR="00D543E6" w:rsidRPr="00BD479F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กันยายน</w:t>
      </w:r>
      <w:r w:rsidR="007B5E83" w:rsidRPr="00BD479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</w:t>
      </w:r>
      <w:r w:rsidR="00F505C9" w:rsidRPr="00BD479F">
        <w:rPr>
          <w:rFonts w:asciiTheme="majorBidi" w:hAnsiTheme="majorBidi" w:cstheme="majorBidi"/>
          <w:color w:val="000000"/>
          <w:spacing w:val="-2"/>
          <w:sz w:val="28"/>
          <w:szCs w:val="28"/>
        </w:rPr>
        <w:t>256</w:t>
      </w:r>
      <w:r w:rsidR="00634853" w:rsidRPr="00BD479F">
        <w:rPr>
          <w:rFonts w:asciiTheme="majorBidi" w:hAnsiTheme="majorBidi" w:cstheme="majorBidi"/>
          <w:color w:val="000000"/>
          <w:spacing w:val="-2"/>
          <w:sz w:val="28"/>
          <w:szCs w:val="28"/>
        </w:rPr>
        <w:t>8</w:t>
      </w:r>
      <w:r w:rsidR="00557BCC" w:rsidRPr="00BD479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และ </w:t>
      </w:r>
      <w:r w:rsidR="00F505C9" w:rsidRPr="00BD479F">
        <w:rPr>
          <w:rFonts w:asciiTheme="majorBidi" w:hAnsiTheme="majorBidi" w:cstheme="majorBidi"/>
          <w:color w:val="000000"/>
          <w:spacing w:val="-2"/>
          <w:sz w:val="28"/>
          <w:szCs w:val="28"/>
        </w:rPr>
        <w:t>256</w:t>
      </w:r>
      <w:r w:rsidR="00634853" w:rsidRPr="00BD479F">
        <w:rPr>
          <w:rFonts w:asciiTheme="majorBidi" w:hAnsiTheme="majorBidi" w:cstheme="majorBidi"/>
          <w:color w:val="000000"/>
          <w:spacing w:val="-2"/>
          <w:sz w:val="28"/>
          <w:szCs w:val="28"/>
        </w:rPr>
        <w:t>7</w:t>
      </w:r>
      <w:r w:rsidR="00D96C84" w:rsidRPr="00BD479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</w:t>
      </w:r>
      <w:r w:rsidR="00381BF9" w:rsidRPr="00BD479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มีดังนี้</w:t>
      </w:r>
    </w:p>
    <w:p w14:paraId="25A876F8" w14:textId="77777777" w:rsidR="00A22D28" w:rsidRPr="00BD479F" w:rsidRDefault="00A22D28" w:rsidP="00D7100A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283"/>
        <w:gridCol w:w="1427"/>
        <w:gridCol w:w="284"/>
        <w:gridCol w:w="1426"/>
        <w:gridCol w:w="283"/>
        <w:gridCol w:w="1427"/>
      </w:tblGrid>
      <w:tr w:rsidR="007B5E83" w:rsidRPr="00BD479F" w14:paraId="73F43E36" w14:textId="77777777" w:rsidTr="00202D98">
        <w:trPr>
          <w:tblHeader/>
        </w:trPr>
        <w:tc>
          <w:tcPr>
            <w:tcW w:w="3420" w:type="dxa"/>
            <w:vAlign w:val="bottom"/>
          </w:tcPr>
          <w:p w14:paraId="4AE8C6BC" w14:textId="77777777" w:rsidR="007B5E83" w:rsidRPr="00BD479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0" w:type="dxa"/>
            <w:gridSpan w:val="7"/>
            <w:tcBorders>
              <w:bottom w:val="single" w:sz="4" w:space="0" w:color="auto"/>
            </w:tcBorders>
            <w:vAlign w:val="bottom"/>
          </w:tcPr>
          <w:p w14:paraId="5F1CEE71" w14:textId="119D5B69" w:rsidR="007B5E83" w:rsidRPr="00BD479F" w:rsidRDefault="0032723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7B5E83" w:rsidRPr="00BD47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7B5E83" w:rsidRPr="00BD479F" w14:paraId="1D9BFE05" w14:textId="77777777" w:rsidTr="00202D98">
        <w:trPr>
          <w:tblHeader/>
        </w:trPr>
        <w:tc>
          <w:tcPr>
            <w:tcW w:w="3420" w:type="dxa"/>
            <w:vAlign w:val="bottom"/>
          </w:tcPr>
          <w:p w14:paraId="7C03A3A9" w14:textId="77777777" w:rsidR="007B5E83" w:rsidRPr="00BD479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A88F3" w14:textId="6C949E79" w:rsidR="007B5E83" w:rsidRPr="00BD479F" w:rsidRDefault="00C4620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354A42C" w14:textId="77777777" w:rsidR="007B5E83" w:rsidRPr="00BD479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B1A47" w14:textId="5DFBFD0D" w:rsidR="007B5E83" w:rsidRPr="00BD479F" w:rsidRDefault="00C4620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งวด</w:t>
            </w:r>
            <w:r w:rsidR="00D543E6" w:rsidRPr="00BD479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เก้า</w:t>
            </w: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EA0AFE" w:rsidRPr="00BD479F" w14:paraId="5188D7DF" w14:textId="77777777" w:rsidTr="00202D98">
        <w:trPr>
          <w:tblHeader/>
        </w:trPr>
        <w:tc>
          <w:tcPr>
            <w:tcW w:w="3420" w:type="dxa"/>
            <w:vAlign w:val="bottom"/>
          </w:tcPr>
          <w:p w14:paraId="046CD2C6" w14:textId="77777777" w:rsidR="00EA0AFE" w:rsidRPr="00BD479F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E97F2" w14:textId="0B85CB5A" w:rsidR="00EA0AFE" w:rsidRPr="00BD479F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10537C"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3" w:type="dxa"/>
            <w:vAlign w:val="bottom"/>
          </w:tcPr>
          <w:p w14:paraId="3F780A96" w14:textId="77777777" w:rsidR="00EA0AFE" w:rsidRPr="00BD479F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7B3AF701" w14:textId="1EADBC24" w:rsidR="00EA0AFE" w:rsidRPr="00BD479F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10537C"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2022CB64" w14:textId="77777777" w:rsidR="00EA0AFE" w:rsidRPr="00BD479F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71E16FB3" w14:textId="41AF8845" w:rsidR="00EA0AFE" w:rsidRPr="00BD479F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10537C"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3" w:type="dxa"/>
            <w:vAlign w:val="bottom"/>
          </w:tcPr>
          <w:p w14:paraId="708724F4" w14:textId="77777777" w:rsidR="00EA0AFE" w:rsidRPr="00BD479F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19975" w14:textId="077CBC5E" w:rsidR="00EA0AFE" w:rsidRPr="00BD479F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10537C"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EA0AFE" w:rsidRPr="00BD479F" w14:paraId="3707E30C" w14:textId="77777777" w:rsidTr="00202D98">
        <w:tc>
          <w:tcPr>
            <w:tcW w:w="3420" w:type="dxa"/>
            <w:vAlign w:val="bottom"/>
          </w:tcPr>
          <w:p w14:paraId="09CE72F6" w14:textId="77777777" w:rsidR="00EA0AFE" w:rsidRPr="00BD479F" w:rsidRDefault="00EA0AFE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1CFEE3" w14:textId="77777777" w:rsidR="00EA0AFE" w:rsidRPr="00BD479F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036B3B29" w14:textId="77777777" w:rsidR="00EA0AFE" w:rsidRPr="00BD479F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43C94E90" w14:textId="77777777" w:rsidR="00EA0AFE" w:rsidRPr="00BD479F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1CD7CCC5" w14:textId="77777777" w:rsidR="00EA0AFE" w:rsidRPr="00BD479F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1DD76EF8" w14:textId="77777777" w:rsidR="00EA0AFE" w:rsidRPr="00BD479F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83" w:type="dxa"/>
            <w:vAlign w:val="bottom"/>
          </w:tcPr>
          <w:p w14:paraId="6CC8EBEB" w14:textId="77777777" w:rsidR="00EA0AFE" w:rsidRPr="00BD479F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730F8FAD" w14:textId="77777777" w:rsidR="00EA0AFE" w:rsidRPr="00BD479F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</w:tr>
      <w:tr w:rsidR="0010537C" w:rsidRPr="00BD479F" w14:paraId="3CB297C6" w14:textId="77777777" w:rsidTr="00202D98">
        <w:tc>
          <w:tcPr>
            <w:tcW w:w="3420" w:type="dxa"/>
            <w:vAlign w:val="bottom"/>
          </w:tcPr>
          <w:p w14:paraId="5585C143" w14:textId="317F513E" w:rsidR="0010537C" w:rsidRPr="00BD479F" w:rsidRDefault="0010537C" w:rsidP="0010537C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0754163D" w14:textId="76B0DEA5" w:rsidR="0010537C" w:rsidRPr="00BD479F" w:rsidRDefault="00BD1522" w:rsidP="00B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3FE5CF0B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6E44AB44" w14:textId="6C43E14A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1,443</w:t>
            </w:r>
          </w:p>
        </w:tc>
        <w:tc>
          <w:tcPr>
            <w:tcW w:w="284" w:type="dxa"/>
          </w:tcPr>
          <w:p w14:paraId="5B6B3A79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3BAF2E04" w14:textId="713A0998" w:rsidR="0010537C" w:rsidRPr="00BD479F" w:rsidRDefault="005848FE" w:rsidP="00584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4A85252C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70EFDB07" w14:textId="2C917609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4,500</w:t>
            </w:r>
          </w:p>
        </w:tc>
      </w:tr>
      <w:tr w:rsidR="0010537C" w:rsidRPr="00BD479F" w14:paraId="6E5612C4" w14:textId="77777777" w:rsidTr="00202D98">
        <w:tc>
          <w:tcPr>
            <w:tcW w:w="3420" w:type="dxa"/>
            <w:vAlign w:val="bottom"/>
          </w:tcPr>
          <w:p w14:paraId="44423893" w14:textId="77777777" w:rsidR="0010537C" w:rsidRPr="00BD479F" w:rsidRDefault="0010537C" w:rsidP="0010537C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3B8141A2" w14:textId="69558020" w:rsidR="0010537C" w:rsidRPr="00BD479F" w:rsidRDefault="00BD1522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2,272</w:t>
            </w:r>
          </w:p>
        </w:tc>
        <w:tc>
          <w:tcPr>
            <w:tcW w:w="283" w:type="dxa"/>
            <w:vAlign w:val="bottom"/>
          </w:tcPr>
          <w:p w14:paraId="68BFC2B5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1F9D984F" w14:textId="01AC184D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84,114</w:t>
            </w:r>
          </w:p>
        </w:tc>
        <w:tc>
          <w:tcPr>
            <w:tcW w:w="284" w:type="dxa"/>
          </w:tcPr>
          <w:p w14:paraId="7BE8E085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2FFA35A5" w14:textId="4CC7C627" w:rsidR="0010537C" w:rsidRPr="00BD479F" w:rsidRDefault="005848FE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43,966</w:t>
            </w:r>
          </w:p>
        </w:tc>
        <w:tc>
          <w:tcPr>
            <w:tcW w:w="283" w:type="dxa"/>
            <w:vAlign w:val="bottom"/>
          </w:tcPr>
          <w:p w14:paraId="2CE8C100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7840F078" w14:textId="7710D17D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238,979</w:t>
            </w:r>
          </w:p>
        </w:tc>
      </w:tr>
      <w:tr w:rsidR="0010537C" w:rsidRPr="00BD479F" w14:paraId="74B3635F" w14:textId="77777777" w:rsidTr="00202D98">
        <w:tc>
          <w:tcPr>
            <w:tcW w:w="3420" w:type="dxa"/>
            <w:vAlign w:val="bottom"/>
          </w:tcPr>
          <w:p w14:paraId="771AEE0C" w14:textId="77777777" w:rsidR="0010537C" w:rsidRPr="00BD479F" w:rsidRDefault="0010537C" w:rsidP="0010537C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B4482" w14:textId="11F4EF39" w:rsidR="0010537C" w:rsidRPr="00BD479F" w:rsidRDefault="00BD1522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2,272</w:t>
            </w:r>
          </w:p>
        </w:tc>
        <w:tc>
          <w:tcPr>
            <w:tcW w:w="283" w:type="dxa"/>
            <w:vAlign w:val="bottom"/>
          </w:tcPr>
          <w:p w14:paraId="19F01CB3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9C0F7" w14:textId="5097D38B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85,557</w:t>
            </w:r>
          </w:p>
        </w:tc>
        <w:tc>
          <w:tcPr>
            <w:tcW w:w="284" w:type="dxa"/>
          </w:tcPr>
          <w:p w14:paraId="5EBC9793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FC610" w14:textId="5A6E79FC" w:rsidR="0010537C" w:rsidRPr="00BD479F" w:rsidRDefault="005848FE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43,966</w:t>
            </w:r>
          </w:p>
        </w:tc>
        <w:tc>
          <w:tcPr>
            <w:tcW w:w="283" w:type="dxa"/>
            <w:vAlign w:val="bottom"/>
          </w:tcPr>
          <w:p w14:paraId="6C2DF740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34F3B" w14:textId="7E33E021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243,479</w:t>
            </w:r>
          </w:p>
        </w:tc>
      </w:tr>
      <w:tr w:rsidR="0010537C" w:rsidRPr="00BD479F" w14:paraId="2E995EBD" w14:textId="77777777" w:rsidTr="00202D98">
        <w:tc>
          <w:tcPr>
            <w:tcW w:w="3420" w:type="dxa"/>
            <w:vAlign w:val="bottom"/>
          </w:tcPr>
          <w:p w14:paraId="20F824A8" w14:textId="192F54A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</w:t>
            </w:r>
            <w:r w:rsidRPr="00BD47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Pr="00BD47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ดอกเบี้ยรับ</w:t>
            </w:r>
            <w:r w:rsidRPr="00BD47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2FF4B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A28DE47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5CE41133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474AF57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7B775FF6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DA96BE3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579C9F55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0537C" w:rsidRPr="00BD479F" w14:paraId="0C40E651" w14:textId="77777777" w:rsidTr="00F31514">
        <w:tc>
          <w:tcPr>
            <w:tcW w:w="3420" w:type="dxa"/>
            <w:vAlign w:val="bottom"/>
          </w:tcPr>
          <w:p w14:paraId="4CD450DA" w14:textId="632D96CA" w:rsidR="0010537C" w:rsidRPr="00BD479F" w:rsidRDefault="0010537C" w:rsidP="0010537C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082E8D05" w14:textId="29811C4F" w:rsidR="0010537C" w:rsidRPr="00BD479F" w:rsidRDefault="00BD1522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1,634</w:t>
            </w:r>
          </w:p>
        </w:tc>
        <w:tc>
          <w:tcPr>
            <w:tcW w:w="283" w:type="dxa"/>
            <w:vAlign w:val="bottom"/>
          </w:tcPr>
          <w:p w14:paraId="7CE4B9C7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6DB7F3A3" w14:textId="42A6C496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1,653</w:t>
            </w:r>
          </w:p>
        </w:tc>
        <w:tc>
          <w:tcPr>
            <w:tcW w:w="284" w:type="dxa"/>
          </w:tcPr>
          <w:p w14:paraId="450AA73B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4BE5561" w14:textId="583B4104" w:rsidR="0010537C" w:rsidRPr="00BD479F" w:rsidRDefault="001F0940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4,847</w:t>
            </w:r>
          </w:p>
        </w:tc>
        <w:tc>
          <w:tcPr>
            <w:tcW w:w="283" w:type="dxa"/>
            <w:vAlign w:val="bottom"/>
          </w:tcPr>
          <w:p w14:paraId="54DE4700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6E569FE4" w14:textId="1E270D8C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5,586</w:t>
            </w:r>
          </w:p>
        </w:tc>
      </w:tr>
      <w:tr w:rsidR="00F31514" w:rsidRPr="00BD479F" w14:paraId="11135348" w14:textId="77777777" w:rsidTr="00F31514">
        <w:tc>
          <w:tcPr>
            <w:tcW w:w="3420" w:type="dxa"/>
            <w:vAlign w:val="bottom"/>
          </w:tcPr>
          <w:p w14:paraId="7E94F23E" w14:textId="28434A2A" w:rsidR="00F31514" w:rsidRPr="00BD479F" w:rsidRDefault="00F31514" w:rsidP="00F31514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331E401E" w14:textId="0D67F5CD" w:rsidR="00F31514" w:rsidRPr="00BD479F" w:rsidRDefault="00BD1522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565</w:t>
            </w:r>
          </w:p>
        </w:tc>
        <w:tc>
          <w:tcPr>
            <w:tcW w:w="283" w:type="dxa"/>
            <w:vAlign w:val="bottom"/>
          </w:tcPr>
          <w:p w14:paraId="2A8E81A9" w14:textId="77777777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3811042A" w14:textId="198046FE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7FD99BF1" w14:textId="77777777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A4060D7" w14:textId="2D206A66" w:rsidR="00F31514" w:rsidRPr="00BD479F" w:rsidRDefault="001F0940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565</w:t>
            </w:r>
          </w:p>
        </w:tc>
        <w:tc>
          <w:tcPr>
            <w:tcW w:w="283" w:type="dxa"/>
            <w:vAlign w:val="bottom"/>
          </w:tcPr>
          <w:p w14:paraId="72CFEE58" w14:textId="77777777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2DF7A8CC" w14:textId="347FD0A4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31514" w:rsidRPr="00BD479F" w14:paraId="538C9E6F" w14:textId="77777777" w:rsidTr="00F31514">
        <w:tc>
          <w:tcPr>
            <w:tcW w:w="3420" w:type="dxa"/>
            <w:vAlign w:val="bottom"/>
          </w:tcPr>
          <w:p w14:paraId="7A09AB8E" w14:textId="0B926B5C" w:rsidR="00F31514" w:rsidRPr="00BD479F" w:rsidRDefault="00F31514" w:rsidP="00F31514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075ACC" w14:textId="6DFCBA0A" w:rsidR="00F31514" w:rsidRPr="00BD479F" w:rsidRDefault="00BD1522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283" w:type="dxa"/>
            <w:vAlign w:val="bottom"/>
          </w:tcPr>
          <w:p w14:paraId="153339D3" w14:textId="77777777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693E14D6" w14:textId="188A505C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0DB256FF" w14:textId="77777777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DC034C7" w14:textId="762DD28C" w:rsidR="00F31514" w:rsidRPr="00BD479F" w:rsidRDefault="001F0940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283" w:type="dxa"/>
            <w:vAlign w:val="bottom"/>
          </w:tcPr>
          <w:p w14:paraId="21B57C5A" w14:textId="77777777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4A705C2A" w14:textId="1845DA47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31514" w:rsidRPr="00BD479F" w14:paraId="78754024" w14:textId="77777777" w:rsidTr="00BD479F">
        <w:tc>
          <w:tcPr>
            <w:tcW w:w="3420" w:type="dxa"/>
            <w:vAlign w:val="bottom"/>
          </w:tcPr>
          <w:p w14:paraId="76A689C6" w14:textId="5CDF2267" w:rsidR="00F31514" w:rsidRPr="00BD479F" w:rsidRDefault="00F31514" w:rsidP="0010537C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06D3C" w14:textId="5D90FE18" w:rsidR="00F31514" w:rsidRPr="00BD479F" w:rsidRDefault="00BD1522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2,392</w:t>
            </w:r>
          </w:p>
        </w:tc>
        <w:tc>
          <w:tcPr>
            <w:tcW w:w="283" w:type="dxa"/>
            <w:vAlign w:val="bottom"/>
          </w:tcPr>
          <w:p w14:paraId="216B7DD3" w14:textId="77777777" w:rsidR="00F31514" w:rsidRPr="00BD479F" w:rsidRDefault="00F31514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6D834" w14:textId="0A99358D" w:rsidR="00F31514" w:rsidRPr="00BD479F" w:rsidRDefault="00F31514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1,653</w:t>
            </w:r>
          </w:p>
        </w:tc>
        <w:tc>
          <w:tcPr>
            <w:tcW w:w="284" w:type="dxa"/>
          </w:tcPr>
          <w:p w14:paraId="6E61007B" w14:textId="77777777" w:rsidR="00F31514" w:rsidRPr="00BD479F" w:rsidRDefault="00F31514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C545D" w14:textId="1E37FE06" w:rsidR="00F31514" w:rsidRPr="00BD479F" w:rsidRDefault="007933FA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5,605</w:t>
            </w:r>
          </w:p>
        </w:tc>
        <w:tc>
          <w:tcPr>
            <w:tcW w:w="283" w:type="dxa"/>
            <w:vAlign w:val="bottom"/>
          </w:tcPr>
          <w:p w14:paraId="631D39FE" w14:textId="77777777" w:rsidR="00F31514" w:rsidRPr="00BD479F" w:rsidRDefault="00F31514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6A6AD" w14:textId="633AFF64" w:rsidR="00F31514" w:rsidRPr="00BD479F" w:rsidRDefault="00F31514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5,586</w:t>
            </w:r>
          </w:p>
        </w:tc>
      </w:tr>
      <w:tr w:rsidR="00BD479F" w:rsidRPr="00BD479F" w14:paraId="3CF682FE" w14:textId="77777777" w:rsidTr="00BD479F">
        <w:tc>
          <w:tcPr>
            <w:tcW w:w="3420" w:type="dxa"/>
            <w:vAlign w:val="bottom"/>
          </w:tcPr>
          <w:p w14:paraId="7F31F447" w14:textId="77777777" w:rsidR="00BD479F" w:rsidRPr="00BD479F" w:rsidRDefault="00BD479F" w:rsidP="0010537C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3A755363" w14:textId="77777777" w:rsidR="00BD479F" w:rsidRPr="00BD479F" w:rsidRDefault="00BD479F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20CBFBA" w14:textId="77777777" w:rsidR="00BD479F" w:rsidRPr="00BD479F" w:rsidRDefault="00BD479F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  <w:vAlign w:val="bottom"/>
          </w:tcPr>
          <w:p w14:paraId="7E241656" w14:textId="77777777" w:rsidR="00BD479F" w:rsidRPr="00BD479F" w:rsidRDefault="00BD479F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4979E44B" w14:textId="77777777" w:rsidR="00BD479F" w:rsidRPr="00BD479F" w:rsidRDefault="00BD479F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vAlign w:val="bottom"/>
          </w:tcPr>
          <w:p w14:paraId="6437DF3F" w14:textId="77777777" w:rsidR="00BD479F" w:rsidRPr="00BD479F" w:rsidRDefault="00BD479F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E7C5119" w14:textId="77777777" w:rsidR="00BD479F" w:rsidRPr="00BD479F" w:rsidRDefault="00BD479F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  <w:vAlign w:val="bottom"/>
          </w:tcPr>
          <w:p w14:paraId="1240046D" w14:textId="77777777" w:rsidR="00BD479F" w:rsidRPr="00BD479F" w:rsidRDefault="00BD479F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0537C" w:rsidRPr="00BD479F" w14:paraId="18F98BF5" w14:textId="77777777" w:rsidTr="00BD479F">
        <w:tc>
          <w:tcPr>
            <w:tcW w:w="3420" w:type="dxa"/>
            <w:vAlign w:val="bottom"/>
          </w:tcPr>
          <w:p w14:paraId="6CDAEE9E" w14:textId="2C4931F9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lastRenderedPageBreak/>
              <w:t>รายได้อื่น</w:t>
            </w:r>
          </w:p>
        </w:tc>
        <w:tc>
          <w:tcPr>
            <w:tcW w:w="1440" w:type="dxa"/>
            <w:vAlign w:val="bottom"/>
          </w:tcPr>
          <w:p w14:paraId="26010C4D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141A4D7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1E5D8ECB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063BCE8D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3F6FB1AB" w14:textId="45E4BC13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AFFBAAC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7FA9323F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C34CC" w:rsidRPr="00BD479F" w14:paraId="0ADA00A3" w14:textId="77777777" w:rsidTr="00AA3A39">
        <w:tc>
          <w:tcPr>
            <w:tcW w:w="3420" w:type="dxa"/>
            <w:vAlign w:val="bottom"/>
          </w:tcPr>
          <w:p w14:paraId="334A71C0" w14:textId="03B72D74" w:rsidR="00AC34CC" w:rsidRPr="00BD479F" w:rsidRDefault="00AC34C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49FA9C2E" w14:textId="69A3A6BC" w:rsidR="00AC34CC" w:rsidRPr="00BD479F" w:rsidRDefault="00BD1522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</w:t>
            </w:r>
          </w:p>
        </w:tc>
        <w:tc>
          <w:tcPr>
            <w:tcW w:w="283" w:type="dxa"/>
            <w:vAlign w:val="bottom"/>
          </w:tcPr>
          <w:p w14:paraId="2E466ADA" w14:textId="77777777" w:rsidR="00AC34CC" w:rsidRPr="00BD479F" w:rsidRDefault="00AC34C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5E7DF460" w14:textId="0427EECE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114F625" w14:textId="77777777" w:rsidR="00AC34CC" w:rsidRPr="00BD479F" w:rsidRDefault="00AC34C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3C33B92A" w14:textId="29EFA9CE" w:rsidR="00AC34CC" w:rsidRPr="00BD479F" w:rsidRDefault="001F0940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219</w:t>
            </w:r>
          </w:p>
        </w:tc>
        <w:tc>
          <w:tcPr>
            <w:tcW w:w="283" w:type="dxa"/>
            <w:vAlign w:val="bottom"/>
          </w:tcPr>
          <w:p w14:paraId="2753644A" w14:textId="77777777" w:rsidR="00AC34CC" w:rsidRPr="00BD479F" w:rsidRDefault="00AC34C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453B312A" w14:textId="0B011940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0537C" w:rsidRPr="00BD479F" w14:paraId="7B42248A" w14:textId="77777777" w:rsidTr="00202D98">
        <w:tc>
          <w:tcPr>
            <w:tcW w:w="3420" w:type="dxa"/>
            <w:vAlign w:val="bottom"/>
          </w:tcPr>
          <w:p w14:paraId="387AED3A" w14:textId="31CFB1B0" w:rsidR="0010537C" w:rsidRPr="00BD479F" w:rsidRDefault="0010537C" w:rsidP="0010537C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EB9EE3" w14:textId="464062D2" w:rsidR="0010537C" w:rsidRPr="00BD479F" w:rsidRDefault="00BD1522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3" w:type="dxa"/>
            <w:vAlign w:val="bottom"/>
          </w:tcPr>
          <w:p w14:paraId="103B5BFC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50448D24" w14:textId="58383B28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14:paraId="70E77990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7B2F8132" w14:textId="71BD5854" w:rsidR="0010537C" w:rsidRPr="00BD479F" w:rsidRDefault="001F0940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83" w:type="dxa"/>
            <w:vAlign w:val="bottom"/>
          </w:tcPr>
          <w:p w14:paraId="687C4CFA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03A20FBB" w14:textId="4F504A1F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</w:p>
        </w:tc>
      </w:tr>
      <w:tr w:rsidR="00AC34CC" w:rsidRPr="00BD479F" w14:paraId="62DF0172" w14:textId="77777777" w:rsidTr="00202D98">
        <w:tc>
          <w:tcPr>
            <w:tcW w:w="3420" w:type="dxa"/>
            <w:vAlign w:val="bottom"/>
          </w:tcPr>
          <w:p w14:paraId="38FCB983" w14:textId="669C976A" w:rsidR="00AC34CC" w:rsidRPr="00BD479F" w:rsidRDefault="00AC34CC" w:rsidP="0010537C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5A617" w14:textId="7A70A006" w:rsidR="00AC34CC" w:rsidRPr="00BD479F" w:rsidRDefault="00BD1522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283" w:type="dxa"/>
            <w:vAlign w:val="bottom"/>
          </w:tcPr>
          <w:p w14:paraId="20A18F7B" w14:textId="77777777" w:rsidR="00AC34CC" w:rsidRPr="00BD479F" w:rsidRDefault="00AC34C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A3454" w14:textId="43C499A3" w:rsidR="00AC34CC" w:rsidRPr="00BD479F" w:rsidRDefault="00AC34C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84" w:type="dxa"/>
          </w:tcPr>
          <w:p w14:paraId="2F8661C5" w14:textId="77777777" w:rsidR="00AC34CC" w:rsidRPr="00BD479F" w:rsidRDefault="00AC34C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181BB" w14:textId="6672A153" w:rsidR="00AC34CC" w:rsidRPr="00BD479F" w:rsidRDefault="001F0940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244</w:t>
            </w:r>
          </w:p>
        </w:tc>
        <w:tc>
          <w:tcPr>
            <w:tcW w:w="283" w:type="dxa"/>
            <w:vAlign w:val="bottom"/>
          </w:tcPr>
          <w:p w14:paraId="24BAC17F" w14:textId="77777777" w:rsidR="00AC34CC" w:rsidRPr="00BD479F" w:rsidRDefault="00AC34C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9DE175" w14:textId="00FC3332" w:rsidR="00AC34CC" w:rsidRPr="00BD479F" w:rsidRDefault="00AC34C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32</w:t>
            </w:r>
          </w:p>
        </w:tc>
      </w:tr>
      <w:tr w:rsidR="0010537C" w:rsidRPr="00BD479F" w14:paraId="55F82AF3" w14:textId="77777777" w:rsidTr="00202D98">
        <w:tc>
          <w:tcPr>
            <w:tcW w:w="3420" w:type="dxa"/>
            <w:vAlign w:val="bottom"/>
          </w:tcPr>
          <w:p w14:paraId="3380B766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ซื้อสินค้า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0881DE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D6B1C3C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3126E391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BF50D3D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4309B5A7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68A8EFF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6C9CC9D7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0537C" w:rsidRPr="00BD479F" w14:paraId="20BF475F" w14:textId="77777777" w:rsidTr="00202D98">
        <w:tc>
          <w:tcPr>
            <w:tcW w:w="3420" w:type="dxa"/>
            <w:vAlign w:val="bottom"/>
          </w:tcPr>
          <w:p w14:paraId="2C949135" w14:textId="77777777" w:rsidR="0010537C" w:rsidRPr="00BD479F" w:rsidRDefault="0010537C" w:rsidP="0010537C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A936B6E" w14:textId="2C0953F0" w:rsidR="0010537C" w:rsidRPr="00BD479F" w:rsidRDefault="00F477F3" w:rsidP="00F4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48D383F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  <w:vAlign w:val="bottom"/>
          </w:tcPr>
          <w:p w14:paraId="18B3A833" w14:textId="09E11760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615</w:t>
            </w:r>
          </w:p>
        </w:tc>
        <w:tc>
          <w:tcPr>
            <w:tcW w:w="284" w:type="dxa"/>
          </w:tcPr>
          <w:p w14:paraId="3F4861CD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vAlign w:val="bottom"/>
          </w:tcPr>
          <w:p w14:paraId="56DCD4EE" w14:textId="2D9B18C9" w:rsidR="0010537C" w:rsidRPr="00BD479F" w:rsidRDefault="001F0940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514</w:t>
            </w:r>
          </w:p>
        </w:tc>
        <w:tc>
          <w:tcPr>
            <w:tcW w:w="283" w:type="dxa"/>
            <w:vAlign w:val="bottom"/>
          </w:tcPr>
          <w:p w14:paraId="70E19808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  <w:vAlign w:val="bottom"/>
          </w:tcPr>
          <w:p w14:paraId="1992687D" w14:textId="4A84E48B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4,060</w:t>
            </w:r>
          </w:p>
        </w:tc>
      </w:tr>
      <w:tr w:rsidR="0010537C" w:rsidRPr="00BD479F" w14:paraId="0871FD30" w14:textId="77777777" w:rsidTr="00A44786">
        <w:tc>
          <w:tcPr>
            <w:tcW w:w="3420" w:type="dxa"/>
            <w:vAlign w:val="bottom"/>
          </w:tcPr>
          <w:p w14:paraId="390A39F4" w14:textId="6644C2C1" w:rsidR="0010537C" w:rsidRPr="00BD479F" w:rsidRDefault="0010537C" w:rsidP="0010537C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ค่าเช่าที่ดิน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5E1EF4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DD66443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14D12E37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7E6BF95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2A509B89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16B9987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47EDCA2D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0537C" w:rsidRPr="00BD479F" w14:paraId="17005B06" w14:textId="77777777" w:rsidTr="00202D98">
        <w:tc>
          <w:tcPr>
            <w:tcW w:w="3420" w:type="dxa"/>
            <w:vAlign w:val="bottom"/>
          </w:tcPr>
          <w:p w14:paraId="180ACFF0" w14:textId="77777777" w:rsidR="0010537C" w:rsidRPr="00BD479F" w:rsidRDefault="0010537C" w:rsidP="0010537C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1D7F82F" w14:textId="0B147704" w:rsidR="0010537C" w:rsidRPr="00BD479F" w:rsidRDefault="00BD1522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83" w:type="dxa"/>
            <w:vAlign w:val="bottom"/>
          </w:tcPr>
          <w:p w14:paraId="055926A7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  <w:vAlign w:val="bottom"/>
          </w:tcPr>
          <w:p w14:paraId="482C86A5" w14:textId="3E83649E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84" w:type="dxa"/>
          </w:tcPr>
          <w:p w14:paraId="6F3647B2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vAlign w:val="bottom"/>
          </w:tcPr>
          <w:p w14:paraId="10697D1D" w14:textId="12089563" w:rsidR="0010537C" w:rsidRPr="00BD479F" w:rsidRDefault="001F0940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</w:t>
            </w:r>
          </w:p>
        </w:tc>
        <w:tc>
          <w:tcPr>
            <w:tcW w:w="283" w:type="dxa"/>
            <w:vAlign w:val="bottom"/>
          </w:tcPr>
          <w:p w14:paraId="39F18858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  <w:vAlign w:val="bottom"/>
          </w:tcPr>
          <w:p w14:paraId="02086466" w14:textId="2EB5A75C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</w:t>
            </w:r>
          </w:p>
        </w:tc>
      </w:tr>
      <w:tr w:rsidR="008F2135" w:rsidRPr="00BD479F" w14:paraId="1ADB2D04" w14:textId="77777777" w:rsidTr="00202D98">
        <w:tc>
          <w:tcPr>
            <w:tcW w:w="3420" w:type="dxa"/>
            <w:vAlign w:val="bottom"/>
          </w:tcPr>
          <w:p w14:paraId="5A0FF7B6" w14:textId="6E3257EC" w:rsidR="008F2135" w:rsidRPr="00BD479F" w:rsidRDefault="008F2135" w:rsidP="00997CC6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ค่า</w:t>
            </w:r>
            <w:r w:rsidRPr="00BD479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ส่งเสริมการขาย</w:t>
            </w:r>
          </w:p>
        </w:tc>
        <w:tc>
          <w:tcPr>
            <w:tcW w:w="1440" w:type="dxa"/>
            <w:vAlign w:val="bottom"/>
          </w:tcPr>
          <w:p w14:paraId="319ED843" w14:textId="77777777" w:rsidR="008F2135" w:rsidRPr="00BD479F" w:rsidRDefault="008F2135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5DB3F55" w14:textId="77777777" w:rsidR="008F2135" w:rsidRPr="00BD479F" w:rsidRDefault="008F2135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3719742D" w14:textId="77777777" w:rsidR="008F2135" w:rsidRPr="00BD479F" w:rsidRDefault="008F2135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668AA315" w14:textId="77777777" w:rsidR="008F2135" w:rsidRPr="00BD479F" w:rsidRDefault="008F2135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6F9F5A6E" w14:textId="77777777" w:rsidR="008F2135" w:rsidRPr="00BD479F" w:rsidRDefault="008F2135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F5D2D30" w14:textId="77777777" w:rsidR="008F2135" w:rsidRPr="00BD479F" w:rsidRDefault="008F2135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449B74C3" w14:textId="77777777" w:rsidR="008F2135" w:rsidRPr="00BD479F" w:rsidRDefault="008F2135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048E8" w:rsidRPr="00BD479F" w14:paraId="7687FF56" w14:textId="77777777" w:rsidTr="00202D98">
        <w:tc>
          <w:tcPr>
            <w:tcW w:w="3420" w:type="dxa"/>
            <w:vAlign w:val="bottom"/>
          </w:tcPr>
          <w:p w14:paraId="7BDA2E2D" w14:textId="76AA636B" w:rsidR="001048E8" w:rsidRPr="00BD479F" w:rsidRDefault="001048E8" w:rsidP="001048E8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C2A724C" w14:textId="2B269651" w:rsidR="001048E8" w:rsidRPr="00BD479F" w:rsidRDefault="00BD1522" w:rsidP="0010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36FDADA" w14:textId="77777777" w:rsidR="001048E8" w:rsidRPr="00BD479F" w:rsidRDefault="001048E8" w:rsidP="0010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  <w:vAlign w:val="bottom"/>
          </w:tcPr>
          <w:p w14:paraId="752B9FCE" w14:textId="7F507E8D" w:rsidR="001048E8" w:rsidRPr="00BD479F" w:rsidRDefault="001048E8" w:rsidP="0010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59E8E09" w14:textId="77777777" w:rsidR="001048E8" w:rsidRPr="00BD479F" w:rsidRDefault="001048E8" w:rsidP="0010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vAlign w:val="bottom"/>
          </w:tcPr>
          <w:p w14:paraId="4EBBADD6" w14:textId="66ED52EB" w:rsidR="001048E8" w:rsidRPr="00BD479F" w:rsidRDefault="001F0940" w:rsidP="001F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108B7EC" w14:textId="77777777" w:rsidR="001048E8" w:rsidRPr="00BD479F" w:rsidRDefault="001048E8" w:rsidP="0010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  <w:vAlign w:val="bottom"/>
          </w:tcPr>
          <w:p w14:paraId="16848FA9" w14:textId="62A6581D" w:rsidR="001048E8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1,124</w:t>
            </w:r>
          </w:p>
        </w:tc>
      </w:tr>
      <w:tr w:rsidR="008F2135" w:rsidRPr="00BD479F" w14:paraId="190D952B" w14:textId="77777777" w:rsidTr="00F31514">
        <w:tc>
          <w:tcPr>
            <w:tcW w:w="3420" w:type="dxa"/>
            <w:vAlign w:val="bottom"/>
          </w:tcPr>
          <w:p w14:paraId="35763BC5" w14:textId="165CBB84" w:rsidR="008F2135" w:rsidRPr="00BD479F" w:rsidRDefault="008F2135" w:rsidP="008F2135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</w:t>
            </w:r>
            <w:r w:rsidRPr="00BD47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D47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BD4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ดอกเบี้ยจ่าย)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DFC378" w14:textId="77777777" w:rsidR="008F2135" w:rsidRPr="00BD479F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A5A9057" w14:textId="77777777" w:rsidR="008F2135" w:rsidRPr="00BD479F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4F60007E" w14:textId="77777777" w:rsidR="008F2135" w:rsidRPr="00BD479F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30FFC607" w14:textId="77777777" w:rsidR="008F2135" w:rsidRPr="00BD479F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F5CD5BB" w14:textId="77777777" w:rsidR="008F2135" w:rsidRPr="00BD479F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78042F3" w14:textId="77777777" w:rsidR="008F2135" w:rsidRPr="00BD479F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5E9519D9" w14:textId="77777777" w:rsidR="008F2135" w:rsidRPr="00BD479F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C34CC" w:rsidRPr="00BD479F" w14:paraId="40BED720" w14:textId="77777777" w:rsidTr="00202D98">
        <w:tc>
          <w:tcPr>
            <w:tcW w:w="3420" w:type="dxa"/>
            <w:vAlign w:val="bottom"/>
          </w:tcPr>
          <w:p w14:paraId="6221CD0B" w14:textId="75361023" w:rsidR="00AC34CC" w:rsidRPr="00BD479F" w:rsidRDefault="00AC34CC" w:rsidP="00AC34CC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45C419CE" w14:textId="6ED167BF" w:rsidR="00AC34CC" w:rsidRPr="00BD479F" w:rsidRDefault="00BD1522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283" w:type="dxa"/>
            <w:vAlign w:val="bottom"/>
          </w:tcPr>
          <w:p w14:paraId="0F1EC284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2A18EACA" w14:textId="00B2F5A5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18F42100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68A2B9C4" w14:textId="7F3353BE" w:rsidR="00AC34CC" w:rsidRPr="00BD479F" w:rsidRDefault="001F0940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194</w:t>
            </w:r>
          </w:p>
        </w:tc>
        <w:tc>
          <w:tcPr>
            <w:tcW w:w="283" w:type="dxa"/>
            <w:vAlign w:val="bottom"/>
          </w:tcPr>
          <w:p w14:paraId="45BD79F5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10FC791C" w14:textId="456D65B8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0537C" w:rsidRPr="00BD479F" w14:paraId="4ABA0C81" w14:textId="77777777" w:rsidTr="00202D98">
        <w:tc>
          <w:tcPr>
            <w:tcW w:w="3420" w:type="dxa"/>
            <w:vAlign w:val="bottom"/>
          </w:tcPr>
          <w:p w14:paraId="1429C750" w14:textId="77777777" w:rsidR="0010537C" w:rsidRPr="00BD479F" w:rsidRDefault="0010537C" w:rsidP="0010537C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D00F3F" w14:textId="3DC61A9F" w:rsidR="0010537C" w:rsidRPr="00BD479F" w:rsidRDefault="00BD1522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648</w:t>
            </w:r>
          </w:p>
        </w:tc>
        <w:tc>
          <w:tcPr>
            <w:tcW w:w="283" w:type="dxa"/>
            <w:vAlign w:val="bottom"/>
          </w:tcPr>
          <w:p w14:paraId="45E5ACCB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1722B779" w14:textId="79605E59" w:rsidR="0010537C" w:rsidRPr="00BD479F" w:rsidRDefault="0010537C" w:rsidP="009C2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1,336</w:t>
            </w:r>
          </w:p>
        </w:tc>
        <w:tc>
          <w:tcPr>
            <w:tcW w:w="284" w:type="dxa"/>
          </w:tcPr>
          <w:p w14:paraId="29E55AA0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ED27268" w14:textId="07FA5CB6" w:rsidR="0010537C" w:rsidRPr="00BD479F" w:rsidRDefault="001F0940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2,059</w:t>
            </w:r>
          </w:p>
        </w:tc>
        <w:tc>
          <w:tcPr>
            <w:tcW w:w="283" w:type="dxa"/>
            <w:vAlign w:val="bottom"/>
          </w:tcPr>
          <w:p w14:paraId="4A7BE828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0E862159" w14:textId="613BB976" w:rsidR="0010537C" w:rsidRPr="00BD479F" w:rsidRDefault="0010537C" w:rsidP="00CF0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3,661</w:t>
            </w:r>
          </w:p>
        </w:tc>
      </w:tr>
      <w:tr w:rsidR="00AC34CC" w:rsidRPr="00BD479F" w14:paraId="30E63B62" w14:textId="77777777" w:rsidTr="00202D98">
        <w:tc>
          <w:tcPr>
            <w:tcW w:w="3420" w:type="dxa"/>
            <w:vAlign w:val="bottom"/>
          </w:tcPr>
          <w:p w14:paraId="7249B4A1" w14:textId="525D3B7F" w:rsidR="00AC34CC" w:rsidRPr="00BD479F" w:rsidRDefault="00AC34CC" w:rsidP="0010537C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A374CF" w14:textId="6A30D837" w:rsidR="00AC34CC" w:rsidRPr="00BD479F" w:rsidRDefault="00BD1522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713</w:t>
            </w:r>
          </w:p>
        </w:tc>
        <w:tc>
          <w:tcPr>
            <w:tcW w:w="283" w:type="dxa"/>
            <w:vAlign w:val="bottom"/>
          </w:tcPr>
          <w:p w14:paraId="69C4E776" w14:textId="77777777" w:rsidR="00AC34CC" w:rsidRPr="00BD479F" w:rsidRDefault="00AC34C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41F097E6" w14:textId="238E3F1C" w:rsidR="00AC34CC" w:rsidRPr="00BD479F" w:rsidRDefault="00AC34CC" w:rsidP="009C2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1,336</w:t>
            </w:r>
          </w:p>
        </w:tc>
        <w:tc>
          <w:tcPr>
            <w:tcW w:w="284" w:type="dxa"/>
          </w:tcPr>
          <w:p w14:paraId="460019F6" w14:textId="77777777" w:rsidR="00AC34CC" w:rsidRPr="00BD479F" w:rsidRDefault="00AC34C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CF0D02E" w14:textId="7FCE856B" w:rsidR="00AC34CC" w:rsidRPr="00BD479F" w:rsidRDefault="001F0940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2,253</w:t>
            </w:r>
          </w:p>
        </w:tc>
        <w:tc>
          <w:tcPr>
            <w:tcW w:w="283" w:type="dxa"/>
            <w:vAlign w:val="bottom"/>
          </w:tcPr>
          <w:p w14:paraId="0D6F3813" w14:textId="77777777" w:rsidR="00AC34CC" w:rsidRPr="00BD479F" w:rsidRDefault="00AC34C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7EC6EFB0" w14:textId="3B28F4EE" w:rsidR="00AC34CC" w:rsidRPr="00BD479F" w:rsidRDefault="00AC34CC" w:rsidP="00CF0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3,661</w:t>
            </w:r>
          </w:p>
        </w:tc>
      </w:tr>
      <w:tr w:rsidR="0010537C" w:rsidRPr="00BD479F" w14:paraId="04843DCE" w14:textId="77777777" w:rsidTr="00202D98">
        <w:tc>
          <w:tcPr>
            <w:tcW w:w="3420" w:type="dxa"/>
            <w:vAlign w:val="bottom"/>
          </w:tcPr>
          <w:p w14:paraId="1AF399B0" w14:textId="7A2559C6" w:rsidR="0010537C" w:rsidRPr="00BD479F" w:rsidRDefault="0010537C" w:rsidP="0010537C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E5BA412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CB203AE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  <w:vAlign w:val="bottom"/>
          </w:tcPr>
          <w:p w14:paraId="04440C72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419E29FC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vAlign w:val="bottom"/>
          </w:tcPr>
          <w:p w14:paraId="6BBD87B4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610BF874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  <w:vAlign w:val="bottom"/>
          </w:tcPr>
          <w:p w14:paraId="234761EB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0537C" w:rsidRPr="00BD479F" w14:paraId="632E63ED" w14:textId="77777777" w:rsidTr="00202D98">
        <w:tc>
          <w:tcPr>
            <w:tcW w:w="3420" w:type="dxa"/>
            <w:vAlign w:val="bottom"/>
          </w:tcPr>
          <w:p w14:paraId="798A71C3" w14:textId="05BC6BF2" w:rsidR="0010537C" w:rsidRPr="00BD479F" w:rsidRDefault="0010537C" w:rsidP="0010537C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4F3B5148" w14:textId="36E16899" w:rsidR="0010537C" w:rsidRPr="00BD479F" w:rsidRDefault="00BD1522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4,903</w:t>
            </w:r>
          </w:p>
        </w:tc>
        <w:tc>
          <w:tcPr>
            <w:tcW w:w="283" w:type="dxa"/>
            <w:vAlign w:val="bottom"/>
          </w:tcPr>
          <w:p w14:paraId="31AA1258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648E95FB" w14:textId="6EAEFAB9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4,805</w:t>
            </w:r>
          </w:p>
        </w:tc>
        <w:tc>
          <w:tcPr>
            <w:tcW w:w="284" w:type="dxa"/>
          </w:tcPr>
          <w:p w14:paraId="4D1C9A1F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D516C3B" w14:textId="6E8EBB68" w:rsidR="0010537C" w:rsidRPr="00BD479F" w:rsidRDefault="001F0940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13,437</w:t>
            </w:r>
          </w:p>
        </w:tc>
        <w:tc>
          <w:tcPr>
            <w:tcW w:w="283" w:type="dxa"/>
            <w:vAlign w:val="bottom"/>
          </w:tcPr>
          <w:p w14:paraId="17B1EC87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1FCBA966" w14:textId="741F37F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14,289</w:t>
            </w:r>
          </w:p>
        </w:tc>
      </w:tr>
      <w:tr w:rsidR="0010537C" w:rsidRPr="00BD479F" w14:paraId="167FFE58" w14:textId="77777777" w:rsidTr="00202D98">
        <w:tc>
          <w:tcPr>
            <w:tcW w:w="3420" w:type="dxa"/>
            <w:vAlign w:val="bottom"/>
          </w:tcPr>
          <w:p w14:paraId="71D7E189" w14:textId="474D3A14" w:rsidR="0010537C" w:rsidRPr="00BD479F" w:rsidRDefault="0010537C" w:rsidP="0010537C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F43C22" w14:textId="19B2AE07" w:rsidR="0010537C" w:rsidRPr="00BD479F" w:rsidRDefault="00BD1522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283" w:type="dxa"/>
            <w:vAlign w:val="bottom"/>
          </w:tcPr>
          <w:p w14:paraId="11B3A578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33DF9A27" w14:textId="1F18C674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352</w:t>
            </w:r>
          </w:p>
        </w:tc>
        <w:tc>
          <w:tcPr>
            <w:tcW w:w="284" w:type="dxa"/>
          </w:tcPr>
          <w:p w14:paraId="2429A56F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6CBC4FF0" w14:textId="3631651A" w:rsidR="0010537C" w:rsidRPr="00BD479F" w:rsidRDefault="001F0940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766</w:t>
            </w:r>
          </w:p>
        </w:tc>
        <w:tc>
          <w:tcPr>
            <w:tcW w:w="283" w:type="dxa"/>
            <w:vAlign w:val="bottom"/>
          </w:tcPr>
          <w:p w14:paraId="0F53A85F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176EF37F" w14:textId="299D4BFD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912</w:t>
            </w:r>
          </w:p>
        </w:tc>
      </w:tr>
      <w:tr w:rsidR="0010537C" w:rsidRPr="00BD479F" w14:paraId="24EDA64D" w14:textId="77777777" w:rsidTr="00202D98">
        <w:tc>
          <w:tcPr>
            <w:tcW w:w="3420" w:type="dxa"/>
            <w:vAlign w:val="bottom"/>
          </w:tcPr>
          <w:p w14:paraId="51692390" w14:textId="4C11A560" w:rsidR="0010537C" w:rsidRPr="00BD479F" w:rsidRDefault="0010537C" w:rsidP="0010537C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62B4C" w14:textId="7A7CD738" w:rsidR="0010537C" w:rsidRPr="00BD479F" w:rsidRDefault="00BD1522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5,108</w:t>
            </w:r>
          </w:p>
        </w:tc>
        <w:tc>
          <w:tcPr>
            <w:tcW w:w="283" w:type="dxa"/>
            <w:vAlign w:val="bottom"/>
          </w:tcPr>
          <w:p w14:paraId="3B37D03C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C6E87" w14:textId="5EAB89B6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5,157</w:t>
            </w:r>
          </w:p>
        </w:tc>
        <w:tc>
          <w:tcPr>
            <w:tcW w:w="284" w:type="dxa"/>
          </w:tcPr>
          <w:p w14:paraId="14691DFE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050CC" w14:textId="1F3F2A6E" w:rsidR="0010537C" w:rsidRPr="00BD479F" w:rsidRDefault="001F0940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14,203</w:t>
            </w:r>
          </w:p>
        </w:tc>
        <w:tc>
          <w:tcPr>
            <w:tcW w:w="283" w:type="dxa"/>
            <w:vAlign w:val="bottom"/>
          </w:tcPr>
          <w:p w14:paraId="4A186C70" w14:textId="77777777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4E5B9" w14:textId="46CA58AA" w:rsidR="0010537C" w:rsidRPr="00BD479F" w:rsidRDefault="0010537C" w:rsidP="0010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15,201</w:t>
            </w:r>
          </w:p>
        </w:tc>
      </w:tr>
    </w:tbl>
    <w:p w14:paraId="4C47C35B" w14:textId="77777777" w:rsidR="00675954" w:rsidRPr="00BD479F" w:rsidRDefault="0067595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283"/>
        <w:gridCol w:w="1427"/>
        <w:gridCol w:w="284"/>
        <w:gridCol w:w="1426"/>
        <w:gridCol w:w="283"/>
        <w:gridCol w:w="1427"/>
      </w:tblGrid>
      <w:tr w:rsidR="0032723A" w:rsidRPr="00BD479F" w14:paraId="17596DB8" w14:textId="77777777" w:rsidTr="00202D98">
        <w:trPr>
          <w:tblHeader/>
        </w:trPr>
        <w:tc>
          <w:tcPr>
            <w:tcW w:w="3420" w:type="dxa"/>
            <w:vAlign w:val="bottom"/>
          </w:tcPr>
          <w:p w14:paraId="5805FCA5" w14:textId="77777777" w:rsidR="0032723A" w:rsidRPr="00BD479F" w:rsidRDefault="0032723A" w:rsidP="00493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0" w:type="dxa"/>
            <w:gridSpan w:val="7"/>
            <w:tcBorders>
              <w:bottom w:val="single" w:sz="4" w:space="0" w:color="auto"/>
            </w:tcBorders>
            <w:vAlign w:val="bottom"/>
          </w:tcPr>
          <w:p w14:paraId="78BA1F8D" w14:textId="3A79C0BA" w:rsidR="0032723A" w:rsidRPr="00BD479F" w:rsidRDefault="0049630B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 (</w:t>
            </w:r>
            <w:r w:rsidR="0032723A" w:rsidRPr="00BD47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2723A" w:rsidRPr="00BD479F" w14:paraId="281D39AF" w14:textId="77777777" w:rsidTr="00202D98">
        <w:trPr>
          <w:tblHeader/>
        </w:trPr>
        <w:tc>
          <w:tcPr>
            <w:tcW w:w="3420" w:type="dxa"/>
            <w:vAlign w:val="bottom"/>
          </w:tcPr>
          <w:p w14:paraId="5CD2EB4E" w14:textId="77777777" w:rsidR="0032723A" w:rsidRPr="00BD479F" w:rsidRDefault="0032723A" w:rsidP="00493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A09C5" w14:textId="622F96BE" w:rsidR="0032723A" w:rsidRPr="00BD479F" w:rsidRDefault="0049630B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A759CC4" w14:textId="77777777" w:rsidR="0032723A" w:rsidRPr="00BD479F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BC8A5" w14:textId="147D98B7" w:rsidR="0032723A" w:rsidRPr="00BD479F" w:rsidRDefault="0049630B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งวด</w:t>
            </w:r>
            <w:r w:rsidR="00711664" w:rsidRPr="00BD479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เก้า</w:t>
            </w: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32723A" w:rsidRPr="00BD479F" w14:paraId="11B751EA" w14:textId="77777777" w:rsidTr="00202D98">
        <w:trPr>
          <w:tblHeader/>
        </w:trPr>
        <w:tc>
          <w:tcPr>
            <w:tcW w:w="3420" w:type="dxa"/>
            <w:vAlign w:val="bottom"/>
          </w:tcPr>
          <w:p w14:paraId="043ABCF4" w14:textId="77777777" w:rsidR="0032723A" w:rsidRPr="00BD479F" w:rsidRDefault="0032723A" w:rsidP="00493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F8FF7" w14:textId="692074B7" w:rsidR="0032723A" w:rsidRPr="00BD479F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AC34CC"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3" w:type="dxa"/>
            <w:vAlign w:val="bottom"/>
          </w:tcPr>
          <w:p w14:paraId="3EF2E0D4" w14:textId="77777777" w:rsidR="0032723A" w:rsidRPr="00BD479F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06A806A7" w14:textId="0034D258" w:rsidR="0032723A" w:rsidRPr="00BD479F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AC34CC"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7713DBC7" w14:textId="77777777" w:rsidR="0032723A" w:rsidRPr="00BD479F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4FE35A74" w14:textId="204A50A5" w:rsidR="0032723A" w:rsidRPr="00BD479F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AC34CC"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3" w:type="dxa"/>
            <w:vAlign w:val="bottom"/>
          </w:tcPr>
          <w:p w14:paraId="6011E30A" w14:textId="77777777" w:rsidR="0032723A" w:rsidRPr="00BD479F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FDABD" w14:textId="6DF2720F" w:rsidR="0032723A" w:rsidRPr="00BD479F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AC34CC"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32723A" w:rsidRPr="00BD479F" w14:paraId="1C05494F" w14:textId="77777777" w:rsidTr="00202D98">
        <w:tc>
          <w:tcPr>
            <w:tcW w:w="3420" w:type="dxa"/>
            <w:vAlign w:val="bottom"/>
          </w:tcPr>
          <w:p w14:paraId="40CE3BE6" w14:textId="77777777" w:rsidR="0032723A" w:rsidRPr="00BD479F" w:rsidRDefault="0032723A" w:rsidP="00493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DCC1BE" w14:textId="77777777" w:rsidR="0032723A" w:rsidRPr="00BD479F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2A017209" w14:textId="77777777" w:rsidR="0032723A" w:rsidRPr="00BD479F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14809F36" w14:textId="77777777" w:rsidR="0032723A" w:rsidRPr="00BD479F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25688939" w14:textId="77777777" w:rsidR="0032723A" w:rsidRPr="00BD479F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366528CC" w14:textId="77777777" w:rsidR="0032723A" w:rsidRPr="00BD479F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83" w:type="dxa"/>
            <w:vAlign w:val="bottom"/>
          </w:tcPr>
          <w:p w14:paraId="61DAF2D3" w14:textId="77777777" w:rsidR="0032723A" w:rsidRPr="00BD479F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27A264E4" w14:textId="77777777" w:rsidR="0032723A" w:rsidRPr="00BD479F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</w:tr>
      <w:tr w:rsidR="00AC34CC" w:rsidRPr="00BD479F" w14:paraId="6BA5F774" w14:textId="77777777" w:rsidTr="00202D98">
        <w:tc>
          <w:tcPr>
            <w:tcW w:w="3420" w:type="dxa"/>
            <w:vAlign w:val="bottom"/>
          </w:tcPr>
          <w:p w14:paraId="11DA244F" w14:textId="77777777" w:rsidR="00AC34CC" w:rsidRPr="00BD479F" w:rsidRDefault="00AC34CC" w:rsidP="00AC34CC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8AF9E8C" w14:textId="69DFAED1" w:rsidR="00AC34CC" w:rsidRPr="00BD479F" w:rsidRDefault="00BD1522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3,847</w:t>
            </w:r>
          </w:p>
        </w:tc>
        <w:tc>
          <w:tcPr>
            <w:tcW w:w="283" w:type="dxa"/>
            <w:vAlign w:val="bottom"/>
          </w:tcPr>
          <w:p w14:paraId="04625560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4B7208BC" w14:textId="70566CEF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38,946</w:t>
            </w:r>
          </w:p>
        </w:tc>
        <w:tc>
          <w:tcPr>
            <w:tcW w:w="284" w:type="dxa"/>
          </w:tcPr>
          <w:p w14:paraId="70C5EB5C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73E32B2B" w14:textId="05D6ACEC" w:rsidR="00AC34CC" w:rsidRPr="00BD479F" w:rsidRDefault="001F0940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24,710</w:t>
            </w:r>
          </w:p>
        </w:tc>
        <w:tc>
          <w:tcPr>
            <w:tcW w:w="283" w:type="dxa"/>
            <w:vAlign w:val="bottom"/>
          </w:tcPr>
          <w:p w14:paraId="6CFC0F79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1CEA82BB" w14:textId="2B124F0E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124,381</w:t>
            </w:r>
          </w:p>
        </w:tc>
      </w:tr>
      <w:tr w:rsidR="00AC34CC" w:rsidRPr="00BD479F" w14:paraId="3C4CA89E" w14:textId="77777777" w:rsidTr="00202D98">
        <w:tc>
          <w:tcPr>
            <w:tcW w:w="3420" w:type="dxa"/>
            <w:vAlign w:val="bottom"/>
          </w:tcPr>
          <w:p w14:paraId="59130DD5" w14:textId="331C56D4" w:rsidR="00AC34CC" w:rsidRPr="00BD479F" w:rsidRDefault="00AC34CC" w:rsidP="00AC34CC">
            <w:pPr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4B068569" w14:textId="454273BF" w:rsidR="00AC34CC" w:rsidRPr="00BD479F" w:rsidRDefault="00BD1522" w:rsidP="00C61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5438EF99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274CB459" w14:textId="4F63E2EE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1,443</w:t>
            </w:r>
          </w:p>
        </w:tc>
        <w:tc>
          <w:tcPr>
            <w:tcW w:w="284" w:type="dxa"/>
          </w:tcPr>
          <w:p w14:paraId="44AF8629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1CBAA5D8" w14:textId="17B480ED" w:rsidR="00AC34CC" w:rsidRPr="00BD479F" w:rsidRDefault="001F0940" w:rsidP="001F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F7905DE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20E2EA8B" w14:textId="69E4D8D1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4,500</w:t>
            </w:r>
          </w:p>
        </w:tc>
      </w:tr>
      <w:tr w:rsidR="00AC34CC" w:rsidRPr="00BD479F" w14:paraId="35091993" w14:textId="77777777" w:rsidTr="00202D98">
        <w:tc>
          <w:tcPr>
            <w:tcW w:w="3420" w:type="dxa"/>
            <w:vAlign w:val="bottom"/>
          </w:tcPr>
          <w:p w14:paraId="63ED923C" w14:textId="77777777" w:rsidR="00AC34CC" w:rsidRPr="00BD479F" w:rsidRDefault="00AC34CC" w:rsidP="00AC34CC">
            <w:pPr>
              <w:ind w:left="-10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2C0FE3A9" w14:textId="52B32101" w:rsidR="00AC34CC" w:rsidRPr="00BD479F" w:rsidRDefault="00BD1522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1,909</w:t>
            </w:r>
          </w:p>
        </w:tc>
        <w:tc>
          <w:tcPr>
            <w:tcW w:w="283" w:type="dxa"/>
            <w:vAlign w:val="bottom"/>
          </w:tcPr>
          <w:p w14:paraId="789D9864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50EC37E7" w14:textId="5FA82C60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79,530</w:t>
            </w:r>
          </w:p>
        </w:tc>
        <w:tc>
          <w:tcPr>
            <w:tcW w:w="284" w:type="dxa"/>
          </w:tcPr>
          <w:p w14:paraId="11297143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7DEAD0BB" w14:textId="13A82ACE" w:rsidR="00AC34CC" w:rsidRPr="00BD479F" w:rsidRDefault="001F0940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36,097</w:t>
            </w:r>
          </w:p>
        </w:tc>
        <w:tc>
          <w:tcPr>
            <w:tcW w:w="283" w:type="dxa"/>
            <w:vAlign w:val="bottom"/>
          </w:tcPr>
          <w:p w14:paraId="34569B62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7993C568" w14:textId="4BF942A1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225,174</w:t>
            </w:r>
          </w:p>
        </w:tc>
      </w:tr>
      <w:tr w:rsidR="00AC34CC" w:rsidRPr="00BD479F" w14:paraId="792C54D3" w14:textId="77777777" w:rsidTr="00BD479F">
        <w:tc>
          <w:tcPr>
            <w:tcW w:w="3420" w:type="dxa"/>
            <w:vAlign w:val="bottom"/>
          </w:tcPr>
          <w:p w14:paraId="3926DA5E" w14:textId="77777777" w:rsidR="00AC34CC" w:rsidRPr="00BD479F" w:rsidRDefault="00AC34CC" w:rsidP="00AC34CC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942A4E" w14:textId="6DF751A6" w:rsidR="00AC34CC" w:rsidRPr="00BD479F" w:rsidRDefault="00BD1522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5,756</w:t>
            </w:r>
          </w:p>
        </w:tc>
        <w:tc>
          <w:tcPr>
            <w:tcW w:w="283" w:type="dxa"/>
            <w:vAlign w:val="bottom"/>
          </w:tcPr>
          <w:p w14:paraId="2927CA3B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5EF61" w14:textId="1BAE7A4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119,919</w:t>
            </w:r>
          </w:p>
        </w:tc>
        <w:tc>
          <w:tcPr>
            <w:tcW w:w="284" w:type="dxa"/>
          </w:tcPr>
          <w:p w14:paraId="0B3D540D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E3B48" w14:textId="11B4B4B7" w:rsidR="00AC34CC" w:rsidRPr="00BD479F" w:rsidRDefault="001F0940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60,807</w:t>
            </w:r>
          </w:p>
        </w:tc>
        <w:tc>
          <w:tcPr>
            <w:tcW w:w="283" w:type="dxa"/>
            <w:vAlign w:val="bottom"/>
          </w:tcPr>
          <w:p w14:paraId="64C51AB6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EA4FC" w14:textId="5F5DC8D3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354,055</w:t>
            </w:r>
          </w:p>
        </w:tc>
      </w:tr>
      <w:tr w:rsidR="00BD479F" w:rsidRPr="00BD479F" w14:paraId="2DEFAB8B" w14:textId="77777777" w:rsidTr="00BD479F">
        <w:tc>
          <w:tcPr>
            <w:tcW w:w="3420" w:type="dxa"/>
            <w:vAlign w:val="bottom"/>
          </w:tcPr>
          <w:p w14:paraId="63D8FC5D" w14:textId="77777777" w:rsidR="00BD479F" w:rsidRPr="00BD479F" w:rsidRDefault="00BD479F" w:rsidP="00AC34CC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6566FED" w14:textId="77777777" w:rsidR="00BD479F" w:rsidRPr="00BD479F" w:rsidRDefault="00BD479F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D109F68" w14:textId="77777777" w:rsidR="00BD479F" w:rsidRPr="00BD479F" w:rsidRDefault="00BD479F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  <w:vAlign w:val="bottom"/>
          </w:tcPr>
          <w:p w14:paraId="51C0171F" w14:textId="77777777" w:rsidR="00BD479F" w:rsidRPr="00BD479F" w:rsidRDefault="00BD479F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143DEE5" w14:textId="77777777" w:rsidR="00BD479F" w:rsidRPr="00BD479F" w:rsidRDefault="00BD479F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vAlign w:val="bottom"/>
          </w:tcPr>
          <w:p w14:paraId="33CAE0D7" w14:textId="77777777" w:rsidR="00BD479F" w:rsidRPr="00BD479F" w:rsidRDefault="00BD479F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920764B" w14:textId="77777777" w:rsidR="00BD479F" w:rsidRPr="00BD479F" w:rsidRDefault="00BD479F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  <w:vAlign w:val="bottom"/>
          </w:tcPr>
          <w:p w14:paraId="3D66DB16" w14:textId="77777777" w:rsidR="00BD479F" w:rsidRPr="00BD479F" w:rsidRDefault="00BD479F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D479F" w:rsidRPr="00BD479F" w14:paraId="2496B279" w14:textId="77777777" w:rsidTr="00BD479F">
        <w:tc>
          <w:tcPr>
            <w:tcW w:w="3420" w:type="dxa"/>
            <w:vAlign w:val="bottom"/>
          </w:tcPr>
          <w:p w14:paraId="7EE20B1B" w14:textId="77777777" w:rsidR="00BD479F" w:rsidRPr="00BD479F" w:rsidRDefault="00BD479F" w:rsidP="00AC34CC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0D10B63" w14:textId="77777777" w:rsidR="00BD479F" w:rsidRPr="00BD479F" w:rsidRDefault="00BD479F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EAEA31E" w14:textId="77777777" w:rsidR="00BD479F" w:rsidRPr="00BD479F" w:rsidRDefault="00BD479F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7CB47AAE" w14:textId="77777777" w:rsidR="00BD479F" w:rsidRPr="00BD479F" w:rsidRDefault="00BD479F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2D35BAC" w14:textId="77777777" w:rsidR="00BD479F" w:rsidRPr="00BD479F" w:rsidRDefault="00BD479F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7170B610" w14:textId="77777777" w:rsidR="00BD479F" w:rsidRPr="00BD479F" w:rsidRDefault="00BD479F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C058930" w14:textId="77777777" w:rsidR="00BD479F" w:rsidRPr="00BD479F" w:rsidRDefault="00BD479F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4B6CB633" w14:textId="77777777" w:rsidR="00BD479F" w:rsidRPr="00BD479F" w:rsidRDefault="00BD479F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C34CC" w:rsidRPr="00BD479F" w14:paraId="6CB3165A" w14:textId="77777777" w:rsidTr="00BD479F">
        <w:tc>
          <w:tcPr>
            <w:tcW w:w="3420" w:type="dxa"/>
            <w:vAlign w:val="bottom"/>
          </w:tcPr>
          <w:p w14:paraId="2B3B9A51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รายได้ทางการเงิน</w:t>
            </w:r>
            <w:r w:rsidRPr="00BD47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Pr="00BD47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ดอกเบี้ยรับ</w:t>
            </w:r>
            <w:r w:rsidRPr="00BD47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89BCCF3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C12509A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65AB2B57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72AA8B22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13A89216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4F91DD9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23FAEF17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C34CC" w:rsidRPr="00BD479F" w14:paraId="7A10D782" w14:textId="77777777" w:rsidTr="00F31514">
        <w:tc>
          <w:tcPr>
            <w:tcW w:w="3420" w:type="dxa"/>
            <w:vAlign w:val="bottom"/>
          </w:tcPr>
          <w:p w14:paraId="2D6D6219" w14:textId="77777777" w:rsidR="00AC34CC" w:rsidRPr="00BD479F" w:rsidRDefault="00AC34CC" w:rsidP="00AC34CC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8592608" w14:textId="4E7E6575" w:rsidR="00AC34CC" w:rsidRPr="00BD479F" w:rsidRDefault="00BD1522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460</w:t>
            </w:r>
          </w:p>
        </w:tc>
        <w:tc>
          <w:tcPr>
            <w:tcW w:w="283" w:type="dxa"/>
            <w:vAlign w:val="bottom"/>
          </w:tcPr>
          <w:p w14:paraId="6F14EFA6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113A9EFB" w14:textId="7CFE5D0D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284" w:type="dxa"/>
          </w:tcPr>
          <w:p w14:paraId="10F1B769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241601C6" w14:textId="571D39D3" w:rsidR="00AC34CC" w:rsidRPr="00BD479F" w:rsidRDefault="00E80271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1,302</w:t>
            </w:r>
          </w:p>
        </w:tc>
        <w:tc>
          <w:tcPr>
            <w:tcW w:w="283" w:type="dxa"/>
            <w:vAlign w:val="bottom"/>
          </w:tcPr>
          <w:p w14:paraId="7B4EDF78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1BDFF6EE" w14:textId="6A80C683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186</w:t>
            </w:r>
          </w:p>
        </w:tc>
      </w:tr>
      <w:tr w:rsidR="00F31514" w:rsidRPr="00BD479F" w14:paraId="5A340DF9" w14:textId="77777777" w:rsidTr="00F31514">
        <w:tc>
          <w:tcPr>
            <w:tcW w:w="3420" w:type="dxa"/>
          </w:tcPr>
          <w:p w14:paraId="0CE621FF" w14:textId="2545F58A" w:rsidR="00F31514" w:rsidRPr="00BD479F" w:rsidRDefault="00F31514" w:rsidP="00F31514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73B2EC6E" w14:textId="706B4546" w:rsidR="00F31514" w:rsidRPr="00BD479F" w:rsidRDefault="00BD1522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565</w:t>
            </w:r>
          </w:p>
        </w:tc>
        <w:tc>
          <w:tcPr>
            <w:tcW w:w="283" w:type="dxa"/>
            <w:vAlign w:val="bottom"/>
          </w:tcPr>
          <w:p w14:paraId="32252C07" w14:textId="77777777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5716C9F4" w14:textId="16BEE054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04E8570" w14:textId="77777777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7F61CD76" w14:textId="74406A23" w:rsidR="00F31514" w:rsidRPr="00BD479F" w:rsidRDefault="00E80271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565</w:t>
            </w:r>
          </w:p>
        </w:tc>
        <w:tc>
          <w:tcPr>
            <w:tcW w:w="283" w:type="dxa"/>
            <w:vAlign w:val="bottom"/>
          </w:tcPr>
          <w:p w14:paraId="66141569" w14:textId="77777777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2B864C91" w14:textId="1D703030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31514" w:rsidRPr="00BD479F" w14:paraId="4C6F2011" w14:textId="77777777" w:rsidTr="00F31514">
        <w:tc>
          <w:tcPr>
            <w:tcW w:w="3420" w:type="dxa"/>
          </w:tcPr>
          <w:p w14:paraId="48269C13" w14:textId="07E971BF" w:rsidR="00F31514" w:rsidRPr="00BD479F" w:rsidRDefault="00F31514" w:rsidP="00F31514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E5DB2" w14:textId="4F91A095" w:rsidR="00F31514" w:rsidRPr="00BD479F" w:rsidRDefault="00BD1522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192</w:t>
            </w:r>
          </w:p>
        </w:tc>
        <w:tc>
          <w:tcPr>
            <w:tcW w:w="283" w:type="dxa"/>
            <w:vAlign w:val="bottom"/>
          </w:tcPr>
          <w:p w14:paraId="4F9D3281" w14:textId="77777777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5CA76B95" w14:textId="33B0B72E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1DD7227A" w14:textId="77777777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615252A6" w14:textId="183F71BE" w:rsidR="00F31514" w:rsidRPr="00BD479F" w:rsidRDefault="00E80271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192</w:t>
            </w:r>
          </w:p>
        </w:tc>
        <w:tc>
          <w:tcPr>
            <w:tcW w:w="283" w:type="dxa"/>
            <w:vAlign w:val="bottom"/>
          </w:tcPr>
          <w:p w14:paraId="2E398A37" w14:textId="77777777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707826A3" w14:textId="73F5580F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31514" w:rsidRPr="00BD479F" w14:paraId="7CC957BE" w14:textId="77777777" w:rsidTr="00A44786">
        <w:tc>
          <w:tcPr>
            <w:tcW w:w="3420" w:type="dxa"/>
          </w:tcPr>
          <w:p w14:paraId="70D7E6BE" w14:textId="21BD7239" w:rsidR="00F31514" w:rsidRPr="00BD479F" w:rsidRDefault="00F31514" w:rsidP="00F31514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BF5B2" w14:textId="09E85578" w:rsidR="00F31514" w:rsidRPr="00BD479F" w:rsidRDefault="00BD1522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1,217</w:t>
            </w:r>
          </w:p>
        </w:tc>
        <w:tc>
          <w:tcPr>
            <w:tcW w:w="283" w:type="dxa"/>
            <w:vAlign w:val="bottom"/>
          </w:tcPr>
          <w:p w14:paraId="36CD6C15" w14:textId="77777777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820DF" w14:textId="37C4B4ED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284" w:type="dxa"/>
          </w:tcPr>
          <w:p w14:paraId="0FD1CA2E" w14:textId="77777777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5FEE8" w14:textId="7FD2F89B" w:rsidR="00F31514" w:rsidRPr="00BD479F" w:rsidRDefault="00E80271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2,059</w:t>
            </w:r>
          </w:p>
        </w:tc>
        <w:tc>
          <w:tcPr>
            <w:tcW w:w="283" w:type="dxa"/>
            <w:vAlign w:val="bottom"/>
          </w:tcPr>
          <w:p w14:paraId="5E5103F7" w14:textId="77777777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1F3F8" w14:textId="1DA67AB9" w:rsidR="00F31514" w:rsidRPr="00BD479F" w:rsidRDefault="00F31514" w:rsidP="00F3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186</w:t>
            </w:r>
          </w:p>
        </w:tc>
      </w:tr>
      <w:tr w:rsidR="00AC34CC" w:rsidRPr="00BD479F" w14:paraId="3063DA06" w14:textId="77777777" w:rsidTr="00A44786">
        <w:tc>
          <w:tcPr>
            <w:tcW w:w="3420" w:type="dxa"/>
            <w:vAlign w:val="bottom"/>
          </w:tcPr>
          <w:p w14:paraId="1C210A4F" w14:textId="6172E8C9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953611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947FAF4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29730EC6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E0A9B3F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37F28725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E376650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5E5CFD07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80271" w:rsidRPr="00BD479F" w14:paraId="2CEA60C9" w14:textId="77777777" w:rsidTr="00E80271">
        <w:tc>
          <w:tcPr>
            <w:tcW w:w="3420" w:type="dxa"/>
            <w:vAlign w:val="bottom"/>
          </w:tcPr>
          <w:p w14:paraId="5D3E2280" w14:textId="6DCF0A84" w:rsidR="00E80271" w:rsidRPr="00BD479F" w:rsidRDefault="00E80271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D479F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3BE7B71" w14:textId="276ADFC1" w:rsidR="00E80271" w:rsidRPr="00BD479F" w:rsidRDefault="00BD1522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3,870</w:t>
            </w:r>
          </w:p>
        </w:tc>
        <w:tc>
          <w:tcPr>
            <w:tcW w:w="283" w:type="dxa"/>
            <w:vAlign w:val="bottom"/>
          </w:tcPr>
          <w:p w14:paraId="2D9269F4" w14:textId="77777777" w:rsidR="00E80271" w:rsidRPr="00BD479F" w:rsidRDefault="00E80271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64F78F8D" w14:textId="6FDD47C8" w:rsidR="00E80271" w:rsidRPr="00BD479F" w:rsidRDefault="00E80271" w:rsidP="00E8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084B133B" w14:textId="77777777" w:rsidR="00E80271" w:rsidRPr="00BD479F" w:rsidRDefault="00E80271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32D6D57" w14:textId="4AF74C68" w:rsidR="00E80271" w:rsidRPr="00BD479F" w:rsidRDefault="00E80271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3,870</w:t>
            </w:r>
          </w:p>
        </w:tc>
        <w:tc>
          <w:tcPr>
            <w:tcW w:w="283" w:type="dxa"/>
            <w:vAlign w:val="bottom"/>
          </w:tcPr>
          <w:p w14:paraId="40C87135" w14:textId="77777777" w:rsidR="00E80271" w:rsidRPr="00BD479F" w:rsidRDefault="00E80271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64ABC67C" w14:textId="1717BD45" w:rsidR="00E80271" w:rsidRPr="00BD479F" w:rsidRDefault="00E80271" w:rsidP="00E8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E47E5" w:rsidRPr="00BD479F" w14:paraId="162485A5" w14:textId="77777777" w:rsidTr="00202D98">
        <w:tc>
          <w:tcPr>
            <w:tcW w:w="3420" w:type="dxa"/>
            <w:vAlign w:val="bottom"/>
          </w:tcPr>
          <w:p w14:paraId="61A7890C" w14:textId="138CEC39" w:rsidR="007E47E5" w:rsidRPr="00BD479F" w:rsidRDefault="007E47E5" w:rsidP="007E4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7341826C" w14:textId="66CEEE52" w:rsidR="007E47E5" w:rsidRPr="00BD479F" w:rsidRDefault="00BD1522" w:rsidP="007E4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</w:t>
            </w:r>
          </w:p>
        </w:tc>
        <w:tc>
          <w:tcPr>
            <w:tcW w:w="283" w:type="dxa"/>
            <w:vAlign w:val="bottom"/>
          </w:tcPr>
          <w:p w14:paraId="33356D1C" w14:textId="77777777" w:rsidR="007E47E5" w:rsidRPr="00BD479F" w:rsidRDefault="007E47E5" w:rsidP="007E4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23A79906" w14:textId="6A587C7F" w:rsidR="007E47E5" w:rsidRPr="00BD479F" w:rsidRDefault="007E47E5" w:rsidP="007E4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6FA64A74" w14:textId="77777777" w:rsidR="007E47E5" w:rsidRPr="00BD479F" w:rsidRDefault="007E47E5" w:rsidP="007E4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98324B9" w14:textId="7B9D0B8E" w:rsidR="007E47E5" w:rsidRPr="00BD479F" w:rsidRDefault="00E80271" w:rsidP="007E4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219</w:t>
            </w:r>
          </w:p>
        </w:tc>
        <w:tc>
          <w:tcPr>
            <w:tcW w:w="283" w:type="dxa"/>
            <w:vAlign w:val="bottom"/>
          </w:tcPr>
          <w:p w14:paraId="1724AC4B" w14:textId="77777777" w:rsidR="007E47E5" w:rsidRPr="00BD479F" w:rsidRDefault="007E47E5" w:rsidP="007E4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74F27FFA" w14:textId="73DBD287" w:rsidR="007E47E5" w:rsidRPr="00BD479F" w:rsidRDefault="007E47E5" w:rsidP="007E4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C34CC" w:rsidRPr="00BD479F" w14:paraId="69CD4318" w14:textId="77777777" w:rsidTr="00202D98">
        <w:tc>
          <w:tcPr>
            <w:tcW w:w="3420" w:type="dxa"/>
            <w:vAlign w:val="bottom"/>
          </w:tcPr>
          <w:p w14:paraId="01AFE1EA" w14:textId="7C1C6C40" w:rsidR="00AC34CC" w:rsidRPr="00BD479F" w:rsidRDefault="00AC34CC" w:rsidP="00AC34CC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7A774B" w14:textId="2B99A5D8" w:rsidR="00AC34CC" w:rsidRPr="00BD479F" w:rsidRDefault="00BD1522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3" w:type="dxa"/>
            <w:vAlign w:val="bottom"/>
          </w:tcPr>
          <w:p w14:paraId="1C3F5550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44B8991B" w14:textId="3CA800AB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14:paraId="78D67FBD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7EF7B2E" w14:textId="75F2A9A1" w:rsidR="00AC34CC" w:rsidRPr="00BD479F" w:rsidRDefault="00E80271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83" w:type="dxa"/>
            <w:vAlign w:val="bottom"/>
          </w:tcPr>
          <w:p w14:paraId="195587ED" w14:textId="77777777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014C5E60" w14:textId="2F9F5D0E" w:rsidR="00AC34CC" w:rsidRPr="00BD479F" w:rsidRDefault="00AC34CC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</w:p>
        </w:tc>
      </w:tr>
      <w:tr w:rsidR="00FA07B8" w:rsidRPr="00BD479F" w14:paraId="4A18F396" w14:textId="77777777" w:rsidTr="007E391C">
        <w:tc>
          <w:tcPr>
            <w:tcW w:w="3420" w:type="dxa"/>
            <w:vAlign w:val="bottom"/>
          </w:tcPr>
          <w:p w14:paraId="1AEAAFFE" w14:textId="0550083B" w:rsidR="00FA07B8" w:rsidRPr="00BD479F" w:rsidRDefault="00FA07B8" w:rsidP="00AC34CC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E76AB" w14:textId="6CEEE4C0" w:rsidR="00FA07B8" w:rsidRPr="00BD479F" w:rsidRDefault="00BD1522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3,974</w:t>
            </w:r>
          </w:p>
        </w:tc>
        <w:tc>
          <w:tcPr>
            <w:tcW w:w="283" w:type="dxa"/>
            <w:vAlign w:val="bottom"/>
          </w:tcPr>
          <w:p w14:paraId="00CB5E55" w14:textId="77777777" w:rsidR="00FA07B8" w:rsidRPr="00BD479F" w:rsidRDefault="00FA07B8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E9F0D" w14:textId="3D7C4293" w:rsidR="00FA07B8" w:rsidRPr="00BD479F" w:rsidRDefault="00EC682E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14:paraId="215863BB" w14:textId="77777777" w:rsidR="00FA07B8" w:rsidRPr="00BD479F" w:rsidRDefault="00FA07B8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6D024" w14:textId="49040F4F" w:rsidR="00FA07B8" w:rsidRPr="00BD479F" w:rsidRDefault="00E80271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4,114</w:t>
            </w:r>
          </w:p>
        </w:tc>
        <w:tc>
          <w:tcPr>
            <w:tcW w:w="283" w:type="dxa"/>
            <w:vAlign w:val="bottom"/>
          </w:tcPr>
          <w:p w14:paraId="559BD70C" w14:textId="77777777" w:rsidR="00FA07B8" w:rsidRPr="00BD479F" w:rsidRDefault="00FA07B8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5C0F9" w14:textId="65BC67D5" w:rsidR="00FA07B8" w:rsidRPr="00BD479F" w:rsidRDefault="00EC682E" w:rsidP="00AC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</w:p>
        </w:tc>
      </w:tr>
      <w:tr w:rsidR="00947FC1" w:rsidRPr="00BD479F" w14:paraId="62CEB4EB" w14:textId="77777777" w:rsidTr="007E391C">
        <w:tc>
          <w:tcPr>
            <w:tcW w:w="3420" w:type="dxa"/>
            <w:vAlign w:val="bottom"/>
          </w:tcPr>
          <w:p w14:paraId="0293CEBC" w14:textId="6E01D43F" w:rsidR="00947FC1" w:rsidRPr="00BD479F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ซื้อสินค้า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EA729" w14:textId="77777777" w:rsidR="00947FC1" w:rsidRPr="00BD479F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F0FB7D2" w14:textId="77777777" w:rsidR="00947FC1" w:rsidRPr="00BD479F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790BE1A8" w14:textId="77777777" w:rsidR="00947FC1" w:rsidRPr="00BD479F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7DCD939" w14:textId="77777777" w:rsidR="00947FC1" w:rsidRPr="00BD479F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E864ED3" w14:textId="77777777" w:rsidR="00947FC1" w:rsidRPr="00BD479F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18ADCCE" w14:textId="77777777" w:rsidR="00947FC1" w:rsidRPr="00BD479F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174590BF" w14:textId="77777777" w:rsidR="00947FC1" w:rsidRPr="00BD479F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A07B8" w:rsidRPr="00BD479F" w14:paraId="39E19129" w14:textId="77777777" w:rsidTr="00202D98">
        <w:tc>
          <w:tcPr>
            <w:tcW w:w="3420" w:type="dxa"/>
            <w:vAlign w:val="bottom"/>
          </w:tcPr>
          <w:p w14:paraId="2EFF8ACA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C7C450C" w14:textId="23CA7BE8" w:rsidR="00FA07B8" w:rsidRPr="00BD479F" w:rsidRDefault="00BD1522" w:rsidP="00B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67192C8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2E18F00E" w14:textId="22E9E1E1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632</w:t>
            </w:r>
          </w:p>
        </w:tc>
        <w:tc>
          <w:tcPr>
            <w:tcW w:w="284" w:type="dxa"/>
          </w:tcPr>
          <w:p w14:paraId="0DBE040F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DAE650D" w14:textId="606C2ECA" w:rsidR="00FA07B8" w:rsidRPr="00BD479F" w:rsidRDefault="00E80271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1,412</w:t>
            </w:r>
          </w:p>
        </w:tc>
        <w:tc>
          <w:tcPr>
            <w:tcW w:w="283" w:type="dxa"/>
            <w:vAlign w:val="bottom"/>
          </w:tcPr>
          <w:p w14:paraId="36678701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3CB2FEB1" w14:textId="6ABDB465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3,070</w:t>
            </w:r>
          </w:p>
        </w:tc>
      </w:tr>
      <w:tr w:rsidR="00FA07B8" w:rsidRPr="00BD479F" w14:paraId="76162F36" w14:textId="77777777" w:rsidTr="00202D98">
        <w:tc>
          <w:tcPr>
            <w:tcW w:w="3420" w:type="dxa"/>
            <w:vAlign w:val="bottom"/>
          </w:tcPr>
          <w:p w14:paraId="1D8AA8F7" w14:textId="77777777" w:rsidR="00FA07B8" w:rsidRPr="00BD479F" w:rsidRDefault="00FA07B8" w:rsidP="00FA07B8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80C1C0" w14:textId="69882870" w:rsidR="00FA07B8" w:rsidRPr="00BD479F" w:rsidRDefault="00BD1522" w:rsidP="00B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595E187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21F9DEC6" w14:textId="557B1628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327</w:t>
            </w:r>
          </w:p>
        </w:tc>
        <w:tc>
          <w:tcPr>
            <w:tcW w:w="284" w:type="dxa"/>
          </w:tcPr>
          <w:p w14:paraId="09E40688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BDB5684" w14:textId="7F7CB56C" w:rsidR="00FA07B8" w:rsidRPr="00BD479F" w:rsidRDefault="00E80271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514</w:t>
            </w:r>
          </w:p>
        </w:tc>
        <w:tc>
          <w:tcPr>
            <w:tcW w:w="283" w:type="dxa"/>
            <w:vAlign w:val="bottom"/>
          </w:tcPr>
          <w:p w14:paraId="7892C7E3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320B49AD" w14:textId="490D9F1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1,285</w:t>
            </w:r>
          </w:p>
        </w:tc>
      </w:tr>
      <w:tr w:rsidR="00FA07B8" w:rsidRPr="00BD479F" w14:paraId="245D9ECE" w14:textId="77777777" w:rsidTr="00202D98">
        <w:tc>
          <w:tcPr>
            <w:tcW w:w="3420" w:type="dxa"/>
            <w:vAlign w:val="bottom"/>
          </w:tcPr>
          <w:p w14:paraId="4C1E21C1" w14:textId="77777777" w:rsidR="00FA07B8" w:rsidRPr="00BD479F" w:rsidRDefault="00FA07B8" w:rsidP="00FA07B8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1BBC3" w14:textId="064AFB97" w:rsidR="00FA07B8" w:rsidRPr="00BD479F" w:rsidRDefault="00BD1522" w:rsidP="00BD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C8CE8BA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90CF3" w14:textId="24DA2CA8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959</w:t>
            </w:r>
          </w:p>
        </w:tc>
        <w:tc>
          <w:tcPr>
            <w:tcW w:w="284" w:type="dxa"/>
          </w:tcPr>
          <w:p w14:paraId="400296E7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3E07A" w14:textId="2BF9E891" w:rsidR="00FA07B8" w:rsidRPr="00BD479F" w:rsidRDefault="00E80271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1,926</w:t>
            </w:r>
          </w:p>
        </w:tc>
        <w:tc>
          <w:tcPr>
            <w:tcW w:w="283" w:type="dxa"/>
            <w:vAlign w:val="bottom"/>
          </w:tcPr>
          <w:p w14:paraId="18A789E1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1433E" w14:textId="653D4FC4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4,355</w:t>
            </w:r>
          </w:p>
        </w:tc>
      </w:tr>
      <w:tr w:rsidR="00FA07B8" w:rsidRPr="00BD479F" w14:paraId="33597CA5" w14:textId="77777777" w:rsidTr="00202D98">
        <w:tc>
          <w:tcPr>
            <w:tcW w:w="3420" w:type="dxa"/>
            <w:vAlign w:val="bottom"/>
          </w:tcPr>
          <w:p w14:paraId="36A21349" w14:textId="3DA8A6FF" w:rsidR="00FA07B8" w:rsidRPr="00BD479F" w:rsidRDefault="00FA07B8" w:rsidP="00FA07B8">
            <w:pPr>
              <w:tabs>
                <w:tab w:val="clear" w:pos="2580"/>
              </w:tabs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ค่าเช่าที่ดิน</w:t>
            </w:r>
          </w:p>
        </w:tc>
        <w:tc>
          <w:tcPr>
            <w:tcW w:w="1440" w:type="dxa"/>
            <w:vAlign w:val="bottom"/>
          </w:tcPr>
          <w:p w14:paraId="02CAB82E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6087C53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7E965E28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69A72BD9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D4A25D5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09A3BD7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27F66A51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A07B8" w:rsidRPr="00BD479F" w14:paraId="42ED9130" w14:textId="77777777" w:rsidTr="00202D98">
        <w:tc>
          <w:tcPr>
            <w:tcW w:w="3420" w:type="dxa"/>
            <w:vAlign w:val="bottom"/>
          </w:tcPr>
          <w:p w14:paraId="0B0F89E8" w14:textId="77777777" w:rsidR="00FA07B8" w:rsidRPr="00BD479F" w:rsidRDefault="00FA07B8" w:rsidP="00FA07B8">
            <w:pPr>
              <w:tabs>
                <w:tab w:val="clear" w:pos="258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E2A3317" w14:textId="071C71BE" w:rsidR="00FA07B8" w:rsidRPr="00BD479F" w:rsidRDefault="00BD1522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83" w:type="dxa"/>
            <w:vAlign w:val="bottom"/>
          </w:tcPr>
          <w:p w14:paraId="63F6E0D4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  <w:vAlign w:val="bottom"/>
          </w:tcPr>
          <w:p w14:paraId="111C1F60" w14:textId="70A58DF6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84" w:type="dxa"/>
          </w:tcPr>
          <w:p w14:paraId="7EEC7119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vAlign w:val="bottom"/>
          </w:tcPr>
          <w:p w14:paraId="4FBBDA5F" w14:textId="38164667" w:rsidR="00FA07B8" w:rsidRPr="00BD479F" w:rsidRDefault="00E80271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</w:t>
            </w:r>
          </w:p>
        </w:tc>
        <w:tc>
          <w:tcPr>
            <w:tcW w:w="283" w:type="dxa"/>
            <w:vAlign w:val="bottom"/>
          </w:tcPr>
          <w:p w14:paraId="74B545F3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  <w:vAlign w:val="bottom"/>
          </w:tcPr>
          <w:p w14:paraId="69497A81" w14:textId="7384434C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</w:t>
            </w:r>
          </w:p>
        </w:tc>
      </w:tr>
      <w:tr w:rsidR="00FA07B8" w:rsidRPr="00BD479F" w14:paraId="5420C528" w14:textId="77777777" w:rsidTr="00202D98">
        <w:tc>
          <w:tcPr>
            <w:tcW w:w="3420" w:type="dxa"/>
            <w:vAlign w:val="bottom"/>
          </w:tcPr>
          <w:p w14:paraId="2EE7AE9D" w14:textId="39056A65" w:rsidR="00FA07B8" w:rsidRPr="00BD479F" w:rsidRDefault="00FA07B8" w:rsidP="00FA07B8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ค่า</w:t>
            </w:r>
            <w:r w:rsidRPr="00BD479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ส่งเสริมการขาย</w:t>
            </w:r>
          </w:p>
        </w:tc>
        <w:tc>
          <w:tcPr>
            <w:tcW w:w="1440" w:type="dxa"/>
            <w:vAlign w:val="bottom"/>
          </w:tcPr>
          <w:p w14:paraId="09227E27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B4E4BBA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55BBE2D4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23F9CB10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0EFFBCE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19BE341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646A1126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A07B8" w:rsidRPr="00BD479F" w14:paraId="4AF581C8" w14:textId="77777777" w:rsidTr="00202D98">
        <w:tc>
          <w:tcPr>
            <w:tcW w:w="3420" w:type="dxa"/>
            <w:vAlign w:val="bottom"/>
          </w:tcPr>
          <w:p w14:paraId="091E17BD" w14:textId="5F7DBBA2" w:rsidR="00FA07B8" w:rsidRPr="00BD479F" w:rsidRDefault="00FA07B8" w:rsidP="00FA07B8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2816674" w14:textId="694433BA" w:rsidR="00FA07B8" w:rsidRPr="00BD479F" w:rsidRDefault="00BD1522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9446435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  <w:vAlign w:val="bottom"/>
          </w:tcPr>
          <w:p w14:paraId="6FC50697" w14:textId="3D401D88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49AB7AD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vAlign w:val="bottom"/>
          </w:tcPr>
          <w:p w14:paraId="6E856C8B" w14:textId="566CE509" w:rsidR="00FA07B8" w:rsidRPr="00BD479F" w:rsidRDefault="00E80271" w:rsidP="00E8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FA204B7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  <w:vAlign w:val="bottom"/>
          </w:tcPr>
          <w:p w14:paraId="559B8977" w14:textId="65F59BB9" w:rsidR="00FA07B8" w:rsidRPr="00BD479F" w:rsidRDefault="00FA07B8" w:rsidP="00CF0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1,124</w:t>
            </w:r>
          </w:p>
        </w:tc>
      </w:tr>
      <w:tr w:rsidR="00FA07B8" w:rsidRPr="00BD479F" w14:paraId="488A1CED" w14:textId="77777777" w:rsidTr="00AA3A39">
        <w:tc>
          <w:tcPr>
            <w:tcW w:w="3420" w:type="dxa"/>
            <w:vAlign w:val="bottom"/>
          </w:tcPr>
          <w:p w14:paraId="693AFB68" w14:textId="2F01AB00" w:rsidR="00FA07B8" w:rsidRPr="00BD479F" w:rsidRDefault="00FA07B8" w:rsidP="00FA07B8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ต้นทุนทางการเงิน (</w:t>
            </w:r>
            <w:r w:rsidRPr="00BD4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ดอกเบี้ยจ่าย</w:t>
            </w:r>
            <w:r w:rsidRPr="00BD479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CBA0F2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CEA276D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5DF74D53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735E42FD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023CDBF3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3CEAC73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5ABABA4E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A07B8" w:rsidRPr="00BD479F" w14:paraId="045A1B8C" w14:textId="77777777" w:rsidTr="00202D98">
        <w:tc>
          <w:tcPr>
            <w:tcW w:w="3420" w:type="dxa"/>
            <w:vAlign w:val="bottom"/>
          </w:tcPr>
          <w:p w14:paraId="08386E05" w14:textId="77777777" w:rsidR="00FA07B8" w:rsidRPr="00BD479F" w:rsidRDefault="00FA07B8" w:rsidP="00FA07B8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7E16B2A" w14:textId="39FD10B6" w:rsidR="00FA07B8" w:rsidRPr="00BD479F" w:rsidRDefault="00BD1522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1,621</w:t>
            </w:r>
          </w:p>
        </w:tc>
        <w:tc>
          <w:tcPr>
            <w:tcW w:w="283" w:type="dxa"/>
            <w:vAlign w:val="bottom"/>
          </w:tcPr>
          <w:p w14:paraId="1DD910B0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2B61EF1B" w14:textId="769BC02F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1,352</w:t>
            </w:r>
          </w:p>
        </w:tc>
        <w:tc>
          <w:tcPr>
            <w:tcW w:w="284" w:type="dxa"/>
          </w:tcPr>
          <w:p w14:paraId="671E9701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1B93E40C" w14:textId="42CA8B7E" w:rsidR="00FA07B8" w:rsidRPr="00BD479F" w:rsidRDefault="00E80271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4,831</w:t>
            </w:r>
          </w:p>
        </w:tc>
        <w:tc>
          <w:tcPr>
            <w:tcW w:w="283" w:type="dxa"/>
            <w:vAlign w:val="bottom"/>
          </w:tcPr>
          <w:p w14:paraId="13A05C4E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0A01DBCE" w14:textId="07A9B81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4,007</w:t>
            </w:r>
          </w:p>
        </w:tc>
      </w:tr>
      <w:tr w:rsidR="00AB621F" w:rsidRPr="00BD479F" w14:paraId="6723CCBB" w14:textId="77777777" w:rsidTr="00202D98">
        <w:tc>
          <w:tcPr>
            <w:tcW w:w="3420" w:type="dxa"/>
            <w:vAlign w:val="bottom"/>
          </w:tcPr>
          <w:p w14:paraId="6BE2128A" w14:textId="5A51CFC1" w:rsidR="00AB621F" w:rsidRPr="00BD479F" w:rsidRDefault="00AB621F" w:rsidP="00AB621F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5AEE2D3F" w14:textId="369341B3" w:rsidR="00AB621F" w:rsidRPr="00BD479F" w:rsidRDefault="00BD1522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283" w:type="dxa"/>
            <w:vAlign w:val="bottom"/>
          </w:tcPr>
          <w:p w14:paraId="7E4AA020" w14:textId="77777777" w:rsidR="00AB621F" w:rsidRPr="00BD479F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0FEDEE74" w14:textId="574C581F" w:rsidR="00AB621F" w:rsidRPr="00BD479F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5E19150" w14:textId="77777777" w:rsidR="00AB621F" w:rsidRPr="00BD479F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2990743E" w14:textId="2DF893A5" w:rsidR="00AB621F" w:rsidRPr="00BD479F" w:rsidRDefault="00E80271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194</w:t>
            </w:r>
          </w:p>
        </w:tc>
        <w:tc>
          <w:tcPr>
            <w:tcW w:w="283" w:type="dxa"/>
            <w:vAlign w:val="bottom"/>
          </w:tcPr>
          <w:p w14:paraId="25C8419F" w14:textId="77777777" w:rsidR="00AB621F" w:rsidRPr="00BD479F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0E8A351A" w14:textId="515467C2" w:rsidR="00AB621F" w:rsidRPr="00BD479F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A07B8" w:rsidRPr="00BD479F" w14:paraId="433B9822" w14:textId="77777777" w:rsidTr="00202D98">
        <w:tc>
          <w:tcPr>
            <w:tcW w:w="3420" w:type="dxa"/>
            <w:vAlign w:val="bottom"/>
          </w:tcPr>
          <w:p w14:paraId="0FDF75B2" w14:textId="77777777" w:rsidR="00FA07B8" w:rsidRPr="00BD479F" w:rsidRDefault="00FA07B8" w:rsidP="00FA07B8">
            <w:pPr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B2EB1C" w14:textId="2C62723C" w:rsidR="00FA07B8" w:rsidRPr="00BD479F" w:rsidRDefault="00BD1522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607</w:t>
            </w:r>
          </w:p>
        </w:tc>
        <w:tc>
          <w:tcPr>
            <w:tcW w:w="283" w:type="dxa"/>
            <w:vAlign w:val="bottom"/>
          </w:tcPr>
          <w:p w14:paraId="0CF2428E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44EFE999" w14:textId="449E7C0F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1,246</w:t>
            </w:r>
          </w:p>
        </w:tc>
        <w:tc>
          <w:tcPr>
            <w:tcW w:w="284" w:type="dxa"/>
          </w:tcPr>
          <w:p w14:paraId="42E16C45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D037D2A" w14:textId="481F2545" w:rsidR="00FA07B8" w:rsidRPr="00BD479F" w:rsidRDefault="00E80271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1,938</w:t>
            </w:r>
          </w:p>
        </w:tc>
        <w:tc>
          <w:tcPr>
            <w:tcW w:w="283" w:type="dxa"/>
            <w:vAlign w:val="bottom"/>
          </w:tcPr>
          <w:p w14:paraId="69E595E3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27B4194E" w14:textId="713F67EA" w:rsidR="00FA07B8" w:rsidRPr="00BD479F" w:rsidRDefault="00FA07B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3,560</w:t>
            </w:r>
          </w:p>
        </w:tc>
      </w:tr>
      <w:tr w:rsidR="00FA07B8" w:rsidRPr="00BD479F" w14:paraId="69FE1B00" w14:textId="77777777" w:rsidTr="00202D98">
        <w:tc>
          <w:tcPr>
            <w:tcW w:w="3420" w:type="dxa"/>
            <w:vAlign w:val="bottom"/>
          </w:tcPr>
          <w:p w14:paraId="60481F2D" w14:textId="77777777" w:rsidR="00FA07B8" w:rsidRPr="00BD479F" w:rsidRDefault="00FA07B8" w:rsidP="00FA07B8">
            <w:pPr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0DE7C" w14:textId="4C5C2898" w:rsidR="00FA07B8" w:rsidRPr="00BD479F" w:rsidRDefault="00BD1522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2,293</w:t>
            </w:r>
          </w:p>
        </w:tc>
        <w:tc>
          <w:tcPr>
            <w:tcW w:w="283" w:type="dxa"/>
            <w:vAlign w:val="bottom"/>
          </w:tcPr>
          <w:p w14:paraId="52C40C6B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D48C0" w14:textId="13EEF1ED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2,598</w:t>
            </w:r>
          </w:p>
        </w:tc>
        <w:tc>
          <w:tcPr>
            <w:tcW w:w="284" w:type="dxa"/>
          </w:tcPr>
          <w:p w14:paraId="6C7CCC75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C9520" w14:textId="3AF49075" w:rsidR="00FA07B8" w:rsidRPr="00BD479F" w:rsidRDefault="00E80271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6,963</w:t>
            </w:r>
          </w:p>
        </w:tc>
        <w:tc>
          <w:tcPr>
            <w:tcW w:w="283" w:type="dxa"/>
            <w:vAlign w:val="bottom"/>
          </w:tcPr>
          <w:p w14:paraId="7FB1A066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35699" w14:textId="30A79828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7,567</w:t>
            </w:r>
          </w:p>
        </w:tc>
      </w:tr>
      <w:tr w:rsidR="00FA07B8" w:rsidRPr="00BD479F" w14:paraId="2CB17C4A" w14:textId="77777777" w:rsidTr="00202D98">
        <w:tc>
          <w:tcPr>
            <w:tcW w:w="3420" w:type="dxa"/>
            <w:vAlign w:val="bottom"/>
          </w:tcPr>
          <w:p w14:paraId="4BF433EB" w14:textId="77777777" w:rsidR="00FA07B8" w:rsidRPr="00BD479F" w:rsidRDefault="00FA07B8" w:rsidP="00FA07B8">
            <w:pPr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78AB2A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A4B6092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58C493AF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086287D4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47018F08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1D8F688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1B7683F8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A07B8" w:rsidRPr="00BD479F" w14:paraId="3D3034EF" w14:textId="77777777" w:rsidTr="00202D98">
        <w:tc>
          <w:tcPr>
            <w:tcW w:w="3420" w:type="dxa"/>
            <w:vAlign w:val="bottom"/>
          </w:tcPr>
          <w:p w14:paraId="2FF9E964" w14:textId="77777777" w:rsidR="00FA07B8" w:rsidRPr="00BD479F" w:rsidRDefault="00FA07B8" w:rsidP="00FA07B8">
            <w:pPr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217B783F" w14:textId="755F9BE2" w:rsidR="00FA07B8" w:rsidRPr="00BD479F" w:rsidRDefault="00BD1522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4,063</w:t>
            </w:r>
          </w:p>
        </w:tc>
        <w:tc>
          <w:tcPr>
            <w:tcW w:w="283" w:type="dxa"/>
            <w:vAlign w:val="bottom"/>
          </w:tcPr>
          <w:p w14:paraId="18C0D757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3911DEE7" w14:textId="05164203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3,965</w:t>
            </w:r>
          </w:p>
        </w:tc>
        <w:tc>
          <w:tcPr>
            <w:tcW w:w="284" w:type="dxa"/>
          </w:tcPr>
          <w:p w14:paraId="7DA10387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25115A6A" w14:textId="26CE6507" w:rsidR="00FA07B8" w:rsidRPr="00BD479F" w:rsidRDefault="00E80271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10,917</w:t>
            </w:r>
          </w:p>
        </w:tc>
        <w:tc>
          <w:tcPr>
            <w:tcW w:w="283" w:type="dxa"/>
            <w:vAlign w:val="bottom"/>
          </w:tcPr>
          <w:p w14:paraId="25C65E77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4622B96C" w14:textId="1190182E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11,769</w:t>
            </w:r>
          </w:p>
        </w:tc>
      </w:tr>
      <w:tr w:rsidR="00FA07B8" w:rsidRPr="00BD479F" w14:paraId="0BEE3A1C" w14:textId="77777777" w:rsidTr="00202D98">
        <w:tc>
          <w:tcPr>
            <w:tcW w:w="3420" w:type="dxa"/>
            <w:vAlign w:val="bottom"/>
          </w:tcPr>
          <w:p w14:paraId="7D6B8059" w14:textId="77777777" w:rsidR="00FA07B8" w:rsidRPr="00BD479F" w:rsidRDefault="00FA07B8" w:rsidP="00FA07B8">
            <w:pPr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27DA22" w14:textId="771B9E6D" w:rsidR="00FA07B8" w:rsidRPr="00BD479F" w:rsidRDefault="00BD1522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283" w:type="dxa"/>
            <w:vAlign w:val="bottom"/>
          </w:tcPr>
          <w:p w14:paraId="33E8114F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68ECDE10" w14:textId="0F003DFF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268</w:t>
            </w:r>
          </w:p>
        </w:tc>
        <w:tc>
          <w:tcPr>
            <w:tcW w:w="284" w:type="dxa"/>
          </w:tcPr>
          <w:p w14:paraId="620FE7E6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17404576" w14:textId="62D5AA80" w:rsidR="00FA07B8" w:rsidRPr="00BD479F" w:rsidRDefault="00E80271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537</w:t>
            </w:r>
          </w:p>
        </w:tc>
        <w:tc>
          <w:tcPr>
            <w:tcW w:w="283" w:type="dxa"/>
            <w:vAlign w:val="bottom"/>
          </w:tcPr>
          <w:p w14:paraId="17B590B8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2B7D95F2" w14:textId="70F2CCB2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673</w:t>
            </w:r>
          </w:p>
        </w:tc>
      </w:tr>
      <w:tr w:rsidR="00FA07B8" w:rsidRPr="00BD479F" w14:paraId="09309BB4" w14:textId="77777777" w:rsidTr="00202D98">
        <w:tc>
          <w:tcPr>
            <w:tcW w:w="3420" w:type="dxa"/>
            <w:vAlign w:val="bottom"/>
          </w:tcPr>
          <w:p w14:paraId="4D380BCE" w14:textId="77777777" w:rsidR="00FA07B8" w:rsidRPr="00BD479F" w:rsidRDefault="00FA07B8" w:rsidP="00FA07B8">
            <w:pPr>
              <w:tabs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D47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9AA2F" w14:textId="32663927" w:rsidR="00FA07B8" w:rsidRPr="00BD479F" w:rsidRDefault="00BD1522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4,191</w:t>
            </w:r>
          </w:p>
        </w:tc>
        <w:tc>
          <w:tcPr>
            <w:tcW w:w="283" w:type="dxa"/>
            <w:vAlign w:val="bottom"/>
          </w:tcPr>
          <w:p w14:paraId="2B72D0CD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C10889" w14:textId="02E3ECF1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4,233</w:t>
            </w:r>
          </w:p>
        </w:tc>
        <w:tc>
          <w:tcPr>
            <w:tcW w:w="284" w:type="dxa"/>
          </w:tcPr>
          <w:p w14:paraId="7E715538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F4372" w14:textId="7DCFEA52" w:rsidR="00FA07B8" w:rsidRPr="00BD479F" w:rsidRDefault="00E80271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11,454</w:t>
            </w:r>
          </w:p>
        </w:tc>
        <w:tc>
          <w:tcPr>
            <w:tcW w:w="283" w:type="dxa"/>
            <w:vAlign w:val="bottom"/>
          </w:tcPr>
          <w:p w14:paraId="7C2B6139" w14:textId="77777777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DCEBB" w14:textId="7FD958E8" w:rsidR="00FA07B8" w:rsidRPr="00BD479F" w:rsidRDefault="00FA07B8" w:rsidP="00FA0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47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12,442</w:t>
            </w:r>
          </w:p>
        </w:tc>
      </w:tr>
    </w:tbl>
    <w:p w14:paraId="62D1AE61" w14:textId="77777777" w:rsidR="0006142E" w:rsidRPr="00BD479F" w:rsidRDefault="0006142E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F680DB5" w14:textId="77777777" w:rsidR="007E391C" w:rsidRPr="00BD479F" w:rsidRDefault="007E391C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BD479F"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18488163" w14:textId="13BE87AF" w:rsidR="00033716" w:rsidRPr="00D73EF0" w:rsidRDefault="00E064D6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73EF0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ยอดคงเหลือกับ</w:t>
      </w:r>
      <w:r w:rsidR="00E91DEE" w:rsidRPr="00D73EF0">
        <w:rPr>
          <w:rFonts w:asciiTheme="majorBidi" w:hAnsiTheme="majorBidi" w:cstheme="majorBidi"/>
          <w:color w:val="000000"/>
          <w:sz w:val="28"/>
          <w:szCs w:val="28"/>
          <w:cs/>
        </w:rPr>
        <w:t>บุคคลหรือ</w:t>
      </w:r>
      <w:r w:rsidR="00837E3B" w:rsidRPr="00D73EF0">
        <w:rPr>
          <w:rFonts w:asciiTheme="majorBidi" w:hAnsiTheme="majorBidi" w:cstheme="majorBidi"/>
          <w:color w:val="000000"/>
          <w:sz w:val="28"/>
          <w:szCs w:val="28"/>
          <w:cs/>
        </w:rPr>
        <w:t>กิจการ</w:t>
      </w:r>
      <w:r w:rsidRPr="00D73EF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ที่เกี่ยวข้องกัน ณ </w:t>
      </w:r>
      <w:r w:rsidRPr="00D73EF0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033716" w:rsidRPr="00D73E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F2E1B" w:rsidRPr="00D73EF0">
        <w:rPr>
          <w:rFonts w:asciiTheme="majorBidi" w:hAnsiTheme="majorBidi" w:cstheme="majorBidi"/>
          <w:sz w:val="28"/>
          <w:szCs w:val="28"/>
        </w:rPr>
        <w:t>3</w:t>
      </w:r>
      <w:r w:rsidR="00E24E0A" w:rsidRPr="00D73EF0">
        <w:rPr>
          <w:rFonts w:asciiTheme="majorBidi" w:hAnsiTheme="majorBidi" w:cstheme="majorBidi"/>
          <w:sz w:val="28"/>
          <w:szCs w:val="28"/>
        </w:rPr>
        <w:t>0</w:t>
      </w:r>
      <w:r w:rsidR="007B5E83" w:rsidRPr="00D73E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2313F" w:rsidRPr="00D73EF0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E24E0A" w:rsidRPr="00D73E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05C9" w:rsidRPr="00D73EF0">
        <w:rPr>
          <w:rFonts w:asciiTheme="majorBidi" w:hAnsiTheme="majorBidi" w:cstheme="majorBidi"/>
          <w:sz w:val="28"/>
          <w:szCs w:val="28"/>
        </w:rPr>
        <w:t>256</w:t>
      </w:r>
      <w:r w:rsidR="00AB621F" w:rsidRPr="00D73EF0">
        <w:rPr>
          <w:rFonts w:asciiTheme="majorBidi" w:hAnsiTheme="majorBidi" w:cstheme="majorBidi"/>
          <w:sz w:val="28"/>
          <w:szCs w:val="28"/>
        </w:rPr>
        <w:t>8</w:t>
      </w:r>
      <w:r w:rsidR="00033716" w:rsidRPr="00D73EF0">
        <w:rPr>
          <w:rFonts w:asciiTheme="majorBidi" w:hAnsiTheme="majorBidi" w:cstheme="majorBidi"/>
          <w:sz w:val="28"/>
          <w:szCs w:val="28"/>
        </w:rPr>
        <w:t xml:space="preserve"> </w:t>
      </w:r>
      <w:r w:rsidR="00033716" w:rsidRPr="00D73EF0">
        <w:rPr>
          <w:rFonts w:asciiTheme="majorBidi" w:hAnsiTheme="majorBidi" w:cstheme="majorBidi"/>
          <w:sz w:val="28"/>
          <w:szCs w:val="28"/>
          <w:cs/>
        </w:rPr>
        <w:t>และ</w:t>
      </w:r>
      <w:r w:rsidR="002E3302" w:rsidRPr="00D73EF0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033716" w:rsidRPr="00D73E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33716" w:rsidRPr="00D73EF0">
        <w:rPr>
          <w:rFonts w:asciiTheme="majorBidi" w:hAnsiTheme="majorBidi" w:cstheme="majorBidi"/>
          <w:sz w:val="28"/>
          <w:szCs w:val="28"/>
        </w:rPr>
        <w:t xml:space="preserve">31 </w:t>
      </w:r>
      <w:r w:rsidR="00837E3B" w:rsidRPr="00D73EF0">
        <w:rPr>
          <w:rFonts w:asciiTheme="majorBidi" w:hAnsiTheme="majorBidi" w:cstheme="majorBidi"/>
          <w:sz w:val="28"/>
          <w:szCs w:val="28"/>
          <w:cs/>
        </w:rPr>
        <w:t>ธัน</w:t>
      </w:r>
      <w:r w:rsidR="00557BCC" w:rsidRPr="00D73EF0">
        <w:rPr>
          <w:rFonts w:asciiTheme="majorBidi" w:hAnsiTheme="majorBidi" w:cstheme="majorBidi"/>
          <w:sz w:val="28"/>
          <w:szCs w:val="28"/>
          <w:cs/>
        </w:rPr>
        <w:t xml:space="preserve">วาคม </w:t>
      </w:r>
      <w:r w:rsidR="00F505C9" w:rsidRPr="00D73EF0">
        <w:rPr>
          <w:rFonts w:asciiTheme="majorBidi" w:hAnsiTheme="majorBidi" w:cstheme="majorBidi"/>
          <w:sz w:val="28"/>
          <w:szCs w:val="28"/>
        </w:rPr>
        <w:t>256</w:t>
      </w:r>
      <w:r w:rsidR="00AB621F" w:rsidRPr="00D73EF0">
        <w:rPr>
          <w:rFonts w:asciiTheme="majorBidi" w:hAnsiTheme="majorBidi" w:cstheme="majorBidi"/>
          <w:sz w:val="28"/>
          <w:szCs w:val="28"/>
        </w:rPr>
        <w:t>7</w:t>
      </w:r>
      <w:r w:rsidR="00033716" w:rsidRPr="00D73EF0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033716" w:rsidRPr="00D73EF0">
        <w:rPr>
          <w:rFonts w:asciiTheme="majorBidi" w:hAnsiTheme="majorBidi" w:cstheme="majorBidi"/>
          <w:color w:val="000000"/>
          <w:sz w:val="28"/>
          <w:szCs w:val="28"/>
          <w:cs/>
        </w:rPr>
        <w:t>มีดังนี้</w:t>
      </w:r>
    </w:p>
    <w:p w14:paraId="309871E8" w14:textId="77777777" w:rsidR="005879B7" w:rsidRPr="00D73EF0" w:rsidRDefault="005879B7" w:rsidP="003B0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283"/>
        <w:gridCol w:w="1427"/>
        <w:gridCol w:w="270"/>
        <w:gridCol w:w="14"/>
        <w:gridCol w:w="1426"/>
        <w:gridCol w:w="283"/>
        <w:gridCol w:w="1427"/>
      </w:tblGrid>
      <w:tr w:rsidR="0006142E" w:rsidRPr="00D73EF0" w14:paraId="050F2391" w14:textId="77777777" w:rsidTr="00AA3A39">
        <w:trPr>
          <w:tblHeader/>
        </w:trPr>
        <w:tc>
          <w:tcPr>
            <w:tcW w:w="3420" w:type="dxa"/>
            <w:vAlign w:val="bottom"/>
          </w:tcPr>
          <w:p w14:paraId="61A5F883" w14:textId="77777777" w:rsidR="0006142E" w:rsidRPr="00D73EF0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tcBorders>
              <w:bottom w:val="single" w:sz="4" w:space="0" w:color="auto"/>
            </w:tcBorders>
            <w:vAlign w:val="bottom"/>
          </w:tcPr>
          <w:p w14:paraId="373B9D52" w14:textId="77777777" w:rsidR="0006142E" w:rsidRPr="00D73EF0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6142E" w:rsidRPr="00D73EF0" w14:paraId="2F46E261" w14:textId="77777777" w:rsidTr="00AA3A39">
        <w:trPr>
          <w:tblHeader/>
        </w:trPr>
        <w:tc>
          <w:tcPr>
            <w:tcW w:w="3420" w:type="dxa"/>
            <w:vAlign w:val="bottom"/>
          </w:tcPr>
          <w:p w14:paraId="30D41DCF" w14:textId="77777777" w:rsidR="0006142E" w:rsidRPr="00D73EF0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86783" w14:textId="77777777" w:rsidR="0006142E" w:rsidRPr="00D73EF0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F7FA37" w14:textId="77777777" w:rsidR="0006142E" w:rsidRPr="00D73EF0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6B97E" w14:textId="77777777" w:rsidR="0006142E" w:rsidRPr="00D73EF0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142E" w:rsidRPr="00D73EF0" w14:paraId="184596C4" w14:textId="77777777" w:rsidTr="00AA3A39">
        <w:trPr>
          <w:tblHeader/>
        </w:trPr>
        <w:tc>
          <w:tcPr>
            <w:tcW w:w="3420" w:type="dxa"/>
            <w:vAlign w:val="bottom"/>
          </w:tcPr>
          <w:p w14:paraId="4D676147" w14:textId="77777777" w:rsidR="0006142E" w:rsidRPr="00D73EF0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BC9EC" w14:textId="17F442AC" w:rsidR="0006142E" w:rsidRPr="00D73EF0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2313F" w:rsidRPr="00D73EF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D73E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AB621F"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94E1024" w14:textId="77777777" w:rsidR="0006142E" w:rsidRPr="00D73EF0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C5A20" w14:textId="6FB10019" w:rsidR="0006142E" w:rsidRPr="00D73EF0" w:rsidRDefault="0006142E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  <w:r w:rsidR="00AB621F"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AB621F"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316A7A3B" w14:textId="77777777" w:rsidR="0006142E" w:rsidRPr="00D73EF0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005E5" w14:textId="3F5C820F" w:rsidR="0006142E" w:rsidRPr="00D73EF0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2313F" w:rsidRPr="00D73EF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D73E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AB621F"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94F0194" w14:textId="77777777" w:rsidR="0006142E" w:rsidRPr="00D73EF0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CF311" w14:textId="3A816DA3" w:rsidR="0006142E" w:rsidRPr="00D73EF0" w:rsidRDefault="0006142E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  <w:r w:rsidR="00AB621F"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AB621F"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06142E" w:rsidRPr="00D73EF0" w14:paraId="630CD64D" w14:textId="77777777" w:rsidTr="00AB621F">
        <w:tc>
          <w:tcPr>
            <w:tcW w:w="3420" w:type="dxa"/>
            <w:vAlign w:val="bottom"/>
          </w:tcPr>
          <w:p w14:paraId="40B58A89" w14:textId="7341A768" w:rsidR="0006142E" w:rsidRPr="00D73EF0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 w:rsidR="00B11F0D" w:rsidRPr="00D73EF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-</w:t>
            </w:r>
            <w:r w:rsidR="00B11F0D" w:rsidRPr="00D73EF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907F7E" w14:textId="77777777" w:rsidR="0006142E" w:rsidRPr="00D73EF0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3577B075" w14:textId="77777777" w:rsidR="0006142E" w:rsidRPr="00D73EF0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4BB94E5F" w14:textId="77777777" w:rsidR="0006142E" w:rsidRPr="00D73EF0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F00727F" w14:textId="77777777" w:rsidR="0006142E" w:rsidRPr="00D73EF0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6F353FC3" w14:textId="77777777" w:rsidR="0006142E" w:rsidRPr="00D73EF0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68DBFC92" w14:textId="77777777" w:rsidR="0006142E" w:rsidRPr="00D73EF0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5A755A0F" w14:textId="77777777" w:rsidR="0006142E" w:rsidRPr="00D73EF0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202D98" w:rsidRPr="00D73EF0" w14:paraId="263E1EC5" w14:textId="77777777" w:rsidTr="00F51F3A">
        <w:tc>
          <w:tcPr>
            <w:tcW w:w="3420" w:type="dxa"/>
            <w:vAlign w:val="bottom"/>
          </w:tcPr>
          <w:p w14:paraId="7E86348A" w14:textId="0842ED3E" w:rsidR="00202D98" w:rsidRPr="00D73EF0" w:rsidRDefault="00202D98" w:rsidP="00202D98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D9A99E6" w14:textId="51F069BC" w:rsidR="00202D98" w:rsidRPr="00D73EF0" w:rsidRDefault="00E80271" w:rsidP="0020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F0F11DA" w14:textId="77777777" w:rsidR="00202D98" w:rsidRPr="00D73EF0" w:rsidRDefault="00202D98" w:rsidP="0020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</w:tcPr>
          <w:p w14:paraId="702CB76D" w14:textId="6DF96F5E" w:rsidR="00202D98" w:rsidRPr="00D73EF0" w:rsidRDefault="00202D98" w:rsidP="0020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85CBA0" w14:textId="77777777" w:rsidR="00202D98" w:rsidRPr="00D73EF0" w:rsidRDefault="00202D98" w:rsidP="0020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DE1C337" w14:textId="2C5D421A" w:rsidR="00202D98" w:rsidRPr="00D73EF0" w:rsidRDefault="00E80271" w:rsidP="00E8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90B0C32" w14:textId="77777777" w:rsidR="00202D98" w:rsidRPr="00D73EF0" w:rsidRDefault="00202D98" w:rsidP="0020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</w:tcPr>
          <w:p w14:paraId="07DF8D58" w14:textId="48197275" w:rsidR="00202D98" w:rsidRPr="00D73EF0" w:rsidRDefault="00202D98" w:rsidP="0020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17,812</w:t>
            </w:r>
          </w:p>
        </w:tc>
      </w:tr>
      <w:tr w:rsidR="00202D98" w:rsidRPr="00D73EF0" w14:paraId="49269980" w14:textId="77777777" w:rsidTr="00F51F3A">
        <w:tc>
          <w:tcPr>
            <w:tcW w:w="3420" w:type="dxa"/>
            <w:vAlign w:val="bottom"/>
          </w:tcPr>
          <w:p w14:paraId="2204F2C9" w14:textId="6BB0EA49" w:rsidR="00202D98" w:rsidRPr="00D73EF0" w:rsidRDefault="00202D98" w:rsidP="00202D98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32E2DEAA" w14:textId="0F8126B9" w:rsidR="00202D98" w:rsidRPr="00D73EF0" w:rsidRDefault="009C2DBD" w:rsidP="0020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6,60</w:t>
            </w:r>
            <w:r w:rsidR="001D052F"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3" w:type="dxa"/>
            <w:vAlign w:val="bottom"/>
          </w:tcPr>
          <w:p w14:paraId="4484EAD6" w14:textId="77777777" w:rsidR="00202D98" w:rsidRPr="00D73EF0" w:rsidRDefault="00202D98" w:rsidP="0020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</w:tcPr>
          <w:p w14:paraId="3A31EDBB" w14:textId="480C49F2" w:rsidR="00202D98" w:rsidRPr="00D73EF0" w:rsidRDefault="00202D98" w:rsidP="0020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4,486</w:t>
            </w:r>
          </w:p>
        </w:tc>
        <w:tc>
          <w:tcPr>
            <w:tcW w:w="270" w:type="dxa"/>
            <w:vAlign w:val="bottom"/>
          </w:tcPr>
          <w:p w14:paraId="2879FE8B" w14:textId="77777777" w:rsidR="00202D98" w:rsidRPr="00D73EF0" w:rsidRDefault="00202D98" w:rsidP="0020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B26EBA4" w14:textId="6AE26795" w:rsidR="00202D98" w:rsidRPr="00D73EF0" w:rsidRDefault="009C2DBD" w:rsidP="009C2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6,220</w:t>
            </w:r>
          </w:p>
        </w:tc>
        <w:tc>
          <w:tcPr>
            <w:tcW w:w="283" w:type="dxa"/>
            <w:vAlign w:val="bottom"/>
          </w:tcPr>
          <w:p w14:paraId="4F2AE7EA" w14:textId="77777777" w:rsidR="00202D98" w:rsidRPr="00D73EF0" w:rsidRDefault="00202D98" w:rsidP="0020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</w:tcPr>
          <w:p w14:paraId="3C0FE73B" w14:textId="6A9D8018" w:rsidR="00202D98" w:rsidRPr="00D73EF0" w:rsidRDefault="00202D98" w:rsidP="0020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2DBD" w:rsidRPr="00D73EF0" w14:paraId="386891CC" w14:textId="77777777" w:rsidTr="00F51F3A">
        <w:tc>
          <w:tcPr>
            <w:tcW w:w="3420" w:type="dxa"/>
            <w:vAlign w:val="bottom"/>
          </w:tcPr>
          <w:p w14:paraId="1000593B" w14:textId="081CF010" w:rsidR="009C2DBD" w:rsidRPr="00D73EF0" w:rsidRDefault="009C2DBD" w:rsidP="009C2DBD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40" w:type="dxa"/>
            <w:vAlign w:val="bottom"/>
          </w:tcPr>
          <w:p w14:paraId="786BE168" w14:textId="2AC943A3" w:rsidR="009C2DBD" w:rsidRPr="00D73EF0" w:rsidRDefault="009C2DBD" w:rsidP="009C2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2,074</w:t>
            </w:r>
          </w:p>
        </w:tc>
        <w:tc>
          <w:tcPr>
            <w:tcW w:w="283" w:type="dxa"/>
            <w:vAlign w:val="bottom"/>
          </w:tcPr>
          <w:p w14:paraId="5DB33CBA" w14:textId="77777777" w:rsidR="009C2DBD" w:rsidRPr="00D73EF0" w:rsidRDefault="009C2DBD" w:rsidP="009C2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</w:tcPr>
          <w:p w14:paraId="402DA5C7" w14:textId="0FC18474" w:rsidR="009C2DBD" w:rsidRPr="00D73EF0" w:rsidRDefault="009C2DBD" w:rsidP="009C2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23DA6F3" w14:textId="77777777" w:rsidR="009C2DBD" w:rsidRPr="00D73EF0" w:rsidRDefault="009C2DBD" w:rsidP="009C2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23A8216" w14:textId="277E5E10" w:rsidR="009C2DBD" w:rsidRPr="00D73EF0" w:rsidRDefault="009C2DBD" w:rsidP="009C2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2,074</w:t>
            </w:r>
          </w:p>
        </w:tc>
        <w:tc>
          <w:tcPr>
            <w:tcW w:w="283" w:type="dxa"/>
            <w:vAlign w:val="bottom"/>
          </w:tcPr>
          <w:p w14:paraId="199D3640" w14:textId="77777777" w:rsidR="009C2DBD" w:rsidRPr="00D73EF0" w:rsidRDefault="009C2DBD" w:rsidP="009C2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</w:tcPr>
          <w:p w14:paraId="3F36E7D4" w14:textId="5B0BEF26" w:rsidR="009C2DBD" w:rsidRPr="00D73EF0" w:rsidRDefault="009C2DBD" w:rsidP="009C2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0477" w:rsidRPr="00D73EF0" w14:paraId="4071A589" w14:textId="77777777" w:rsidTr="00F51F3A">
        <w:tc>
          <w:tcPr>
            <w:tcW w:w="3420" w:type="dxa"/>
            <w:vAlign w:val="bottom"/>
          </w:tcPr>
          <w:p w14:paraId="2CF3F852" w14:textId="526781FE" w:rsidR="00240477" w:rsidRPr="00D73EF0" w:rsidRDefault="00240477" w:rsidP="00240477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8A3ABB" w14:textId="7D2B64D6" w:rsidR="00240477" w:rsidRPr="00D73EF0" w:rsidRDefault="001D052F" w:rsidP="00240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8,682</w:t>
            </w:r>
          </w:p>
        </w:tc>
        <w:tc>
          <w:tcPr>
            <w:tcW w:w="283" w:type="dxa"/>
            <w:vAlign w:val="bottom"/>
          </w:tcPr>
          <w:p w14:paraId="1FFBE2B7" w14:textId="77777777" w:rsidR="00240477" w:rsidRPr="00D73EF0" w:rsidRDefault="00240477" w:rsidP="00240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1D354499" w14:textId="600D80F7" w:rsidR="00240477" w:rsidRPr="00D73EF0" w:rsidRDefault="00240477" w:rsidP="00240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4,486</w:t>
            </w:r>
          </w:p>
        </w:tc>
        <w:tc>
          <w:tcPr>
            <w:tcW w:w="270" w:type="dxa"/>
            <w:vAlign w:val="bottom"/>
          </w:tcPr>
          <w:p w14:paraId="1F956B50" w14:textId="77777777" w:rsidR="00240477" w:rsidRPr="00D73EF0" w:rsidRDefault="00240477" w:rsidP="00240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2ABB6" w14:textId="5A9CFB70" w:rsidR="00240477" w:rsidRPr="00D73EF0" w:rsidRDefault="009C2DBD" w:rsidP="00240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8,294</w:t>
            </w:r>
          </w:p>
        </w:tc>
        <w:tc>
          <w:tcPr>
            <w:tcW w:w="283" w:type="dxa"/>
            <w:vAlign w:val="bottom"/>
          </w:tcPr>
          <w:p w14:paraId="12C2422E" w14:textId="77777777" w:rsidR="00240477" w:rsidRPr="00D73EF0" w:rsidRDefault="00240477" w:rsidP="00240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4171A91D" w14:textId="641C0577" w:rsidR="00240477" w:rsidRPr="00D73EF0" w:rsidRDefault="00240477" w:rsidP="00240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17,812</w:t>
            </w:r>
          </w:p>
        </w:tc>
      </w:tr>
      <w:tr w:rsidR="0006142E" w:rsidRPr="00D73EF0" w14:paraId="7D28849A" w14:textId="77777777" w:rsidTr="00AB621F">
        <w:tc>
          <w:tcPr>
            <w:tcW w:w="3420" w:type="dxa"/>
            <w:vAlign w:val="bottom"/>
          </w:tcPr>
          <w:p w14:paraId="62E8571A" w14:textId="35F4DC41" w:rsidR="0006142E" w:rsidRPr="00D73EF0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ลูกหนี้อื่น</w:t>
            </w:r>
            <w:r w:rsidR="00B11F0D" w:rsidRPr="00D73EF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B11F0D" w:rsidRPr="00D73EF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- </w:t>
            </w:r>
            <w:r w:rsidR="00B11F0D" w:rsidRPr="00D73EF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627497" w14:textId="77777777" w:rsidR="0006142E" w:rsidRPr="00D73EF0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A1F66CD" w14:textId="77777777" w:rsidR="0006142E" w:rsidRPr="00D73EF0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71B784CF" w14:textId="77777777" w:rsidR="0006142E" w:rsidRPr="00D73EF0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6EFE33" w14:textId="77777777" w:rsidR="0006142E" w:rsidRPr="00D73EF0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451AADE3" w14:textId="77777777" w:rsidR="0006142E" w:rsidRPr="00D73EF0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2B8DC29F" w14:textId="77777777" w:rsidR="0006142E" w:rsidRPr="00D73EF0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7870097A" w14:textId="77777777" w:rsidR="0006142E" w:rsidRPr="00D73EF0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1B7986" w:rsidRPr="00D73EF0" w14:paraId="1C6B5370" w14:textId="77777777" w:rsidTr="00893C1D">
        <w:tc>
          <w:tcPr>
            <w:tcW w:w="3420" w:type="dxa"/>
            <w:vAlign w:val="bottom"/>
          </w:tcPr>
          <w:p w14:paraId="20467053" w14:textId="578835CF" w:rsidR="001B7986" w:rsidRPr="00D73EF0" w:rsidRDefault="001B7986" w:rsidP="001B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73EF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494FDC52" w14:textId="5C7356AD" w:rsidR="001B7986" w:rsidRPr="00D73EF0" w:rsidRDefault="001B7986" w:rsidP="001B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7C40A29" w14:textId="77777777" w:rsidR="001B7986" w:rsidRPr="00D73EF0" w:rsidRDefault="001B7986" w:rsidP="001B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</w:tcPr>
          <w:p w14:paraId="56C68E9A" w14:textId="1DBF94B1" w:rsidR="001B7986" w:rsidRPr="00D73EF0" w:rsidRDefault="001B7986" w:rsidP="001B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A597D45" w14:textId="77777777" w:rsidR="001B7986" w:rsidRPr="00D73EF0" w:rsidRDefault="001B7986" w:rsidP="001B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62772F1" w14:textId="6A59ACDE" w:rsidR="001B7986" w:rsidRPr="00D73EF0" w:rsidRDefault="001B7986" w:rsidP="001B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6,705</w:t>
            </w:r>
          </w:p>
        </w:tc>
        <w:tc>
          <w:tcPr>
            <w:tcW w:w="283" w:type="dxa"/>
            <w:vAlign w:val="bottom"/>
          </w:tcPr>
          <w:p w14:paraId="62716E33" w14:textId="77777777" w:rsidR="001B7986" w:rsidRPr="00D73EF0" w:rsidRDefault="001B7986" w:rsidP="001B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</w:tcPr>
          <w:p w14:paraId="349D9509" w14:textId="576D5780" w:rsidR="001B7986" w:rsidRPr="00D73EF0" w:rsidRDefault="001B7986" w:rsidP="001B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02D98" w:rsidRPr="00D73EF0" w14:paraId="33C8A018" w14:textId="77777777" w:rsidTr="00893C1D">
        <w:tc>
          <w:tcPr>
            <w:tcW w:w="3420" w:type="dxa"/>
            <w:vAlign w:val="bottom"/>
          </w:tcPr>
          <w:p w14:paraId="491E1198" w14:textId="1F852E47" w:rsidR="00202D98" w:rsidRPr="00D73EF0" w:rsidRDefault="00202D98" w:rsidP="0020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73EF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บริษัทร่วม</w:t>
            </w:r>
            <w:r w:rsidRPr="00D73EF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และการร่วมค้า</w:t>
            </w:r>
          </w:p>
        </w:tc>
        <w:tc>
          <w:tcPr>
            <w:tcW w:w="1440" w:type="dxa"/>
            <w:vAlign w:val="bottom"/>
          </w:tcPr>
          <w:p w14:paraId="2195C4D8" w14:textId="1BD56617" w:rsidR="00202D98" w:rsidRPr="00D73EF0" w:rsidRDefault="001B7986" w:rsidP="001B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283" w:type="dxa"/>
            <w:vAlign w:val="bottom"/>
          </w:tcPr>
          <w:p w14:paraId="09AD5708" w14:textId="77777777" w:rsidR="00202D98" w:rsidRPr="00D73EF0" w:rsidRDefault="00202D98" w:rsidP="0020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</w:tcPr>
          <w:p w14:paraId="59F08919" w14:textId="59B8020C" w:rsidR="00202D98" w:rsidRPr="00D73EF0" w:rsidRDefault="00202D98" w:rsidP="0020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270" w:type="dxa"/>
            <w:vAlign w:val="bottom"/>
          </w:tcPr>
          <w:p w14:paraId="7BC870F3" w14:textId="77777777" w:rsidR="00202D98" w:rsidRPr="00D73EF0" w:rsidRDefault="00202D98" w:rsidP="0020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3A2178E" w14:textId="098E4AF6" w:rsidR="00202D98" w:rsidRPr="00D73EF0" w:rsidRDefault="001B7986" w:rsidP="0020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283" w:type="dxa"/>
            <w:vAlign w:val="bottom"/>
          </w:tcPr>
          <w:p w14:paraId="0C6E9767" w14:textId="77777777" w:rsidR="00202D98" w:rsidRPr="00D73EF0" w:rsidRDefault="00202D98" w:rsidP="0020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</w:tcPr>
          <w:p w14:paraId="09B304B7" w14:textId="18C2A60A" w:rsidR="00202D98" w:rsidRPr="00D73EF0" w:rsidRDefault="00202D98" w:rsidP="0020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0584" w:rsidRPr="00D73EF0" w14:paraId="5FE671C4" w14:textId="77777777" w:rsidTr="00B11F0D">
        <w:tc>
          <w:tcPr>
            <w:tcW w:w="3420" w:type="dxa"/>
            <w:vAlign w:val="bottom"/>
          </w:tcPr>
          <w:p w14:paraId="2DEEC325" w14:textId="090E2EA2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73EF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  <w:r w:rsidR="00D73EF0" w:rsidRPr="00D73EF0">
              <w:rPr>
                <w:rFonts w:ascii="Angsana New" w:hAnsi="Angsana New"/>
                <w:sz w:val="28"/>
                <w:szCs w:val="28"/>
                <w:lang w:eastAsia="en-GB"/>
              </w:rPr>
              <w:t xml:space="preserve"> </w:t>
            </w:r>
            <w:r w:rsidR="00D73EF0" w:rsidRPr="00D73EF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(สุทธิจากค่าเผื่อกา</w:t>
            </w:r>
            <w:r w:rsidR="00CB08B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</w:t>
            </w:r>
            <w:r w:rsidR="00D73EF0" w:rsidRPr="00D73EF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ด้อยค่า </w:t>
            </w:r>
            <w:r w:rsidR="00D73EF0" w:rsidRPr="00D73EF0">
              <w:rPr>
                <w:rFonts w:ascii="Angsana New" w:hAnsi="Angsana New"/>
                <w:sz w:val="28"/>
                <w:szCs w:val="28"/>
                <w:lang w:eastAsia="en-GB"/>
              </w:rPr>
              <w:t xml:space="preserve">1,195 </w:t>
            </w:r>
            <w:r w:rsidR="00D73EF0" w:rsidRPr="00D73EF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พันบาทในปี </w:t>
            </w:r>
            <w:r w:rsidR="00D73EF0" w:rsidRPr="00D73EF0">
              <w:rPr>
                <w:rFonts w:ascii="Angsana New" w:hAnsi="Angsana New"/>
                <w:sz w:val="28"/>
                <w:szCs w:val="28"/>
                <w:lang w:eastAsia="en-GB"/>
              </w:rPr>
              <w:t>2568</w:t>
            </w:r>
            <w:r w:rsidR="00D73EF0" w:rsidRPr="00D73EF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3BC12953" w14:textId="6C211BF4" w:rsidR="00850584" w:rsidRPr="00D73EF0" w:rsidRDefault="009C2DBD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421</w:t>
            </w:r>
          </w:p>
        </w:tc>
        <w:tc>
          <w:tcPr>
            <w:tcW w:w="283" w:type="dxa"/>
            <w:vAlign w:val="bottom"/>
          </w:tcPr>
          <w:p w14:paraId="7C5B288B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</w:tcPr>
          <w:p w14:paraId="32D4D7E8" w14:textId="77777777" w:rsidR="00E60E90" w:rsidRDefault="00E60E90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02F6311" w14:textId="456AF20E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  <w:tc>
          <w:tcPr>
            <w:tcW w:w="270" w:type="dxa"/>
            <w:vAlign w:val="bottom"/>
          </w:tcPr>
          <w:p w14:paraId="44F865B5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862A520" w14:textId="14B10C95" w:rsidR="00850584" w:rsidRPr="00D73EF0" w:rsidRDefault="009C2DBD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421</w:t>
            </w:r>
          </w:p>
        </w:tc>
        <w:tc>
          <w:tcPr>
            <w:tcW w:w="283" w:type="dxa"/>
            <w:vAlign w:val="bottom"/>
          </w:tcPr>
          <w:p w14:paraId="4B658455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</w:tcPr>
          <w:p w14:paraId="7F764547" w14:textId="77777777" w:rsidR="00E60E90" w:rsidRDefault="00E60E90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0928434" w14:textId="2A6BAA70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</w:tr>
      <w:tr w:rsidR="00850584" w:rsidRPr="00D73EF0" w14:paraId="0C459E9F" w14:textId="77777777" w:rsidTr="00B11F0D">
        <w:tc>
          <w:tcPr>
            <w:tcW w:w="3420" w:type="dxa"/>
            <w:vAlign w:val="bottom"/>
          </w:tcPr>
          <w:p w14:paraId="7634EF2C" w14:textId="001FB92C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  <w:r w:rsidR="00D73EF0" w:rsidRPr="00D73EF0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="00D73EF0" w:rsidRPr="00D73EF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(สุทธิจากค่าเผื่อการ</w:t>
            </w:r>
            <w:r w:rsidR="00CB08B4">
              <w:rPr>
                <w:rFonts w:ascii="Angsana New" w:hAnsi="Angsana New"/>
                <w:sz w:val="28"/>
                <w:szCs w:val="28"/>
                <w:cs/>
                <w:lang w:eastAsia="en-GB"/>
              </w:rPr>
              <w:br/>
            </w:r>
            <w:r w:rsidR="00D73EF0" w:rsidRPr="00D73EF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ด้อยค่า </w:t>
            </w:r>
            <w:r w:rsidR="00D73EF0" w:rsidRPr="00D73EF0">
              <w:rPr>
                <w:rFonts w:ascii="Angsana New" w:hAnsi="Angsana New"/>
                <w:sz w:val="28"/>
                <w:szCs w:val="28"/>
                <w:lang w:eastAsia="en-GB"/>
              </w:rPr>
              <w:t xml:space="preserve">569 </w:t>
            </w:r>
            <w:r w:rsidR="00D73EF0" w:rsidRPr="00D73EF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พันบาทในปี </w:t>
            </w:r>
            <w:r w:rsidR="00D73EF0" w:rsidRPr="00D73EF0">
              <w:rPr>
                <w:rFonts w:ascii="Angsana New" w:hAnsi="Angsana New"/>
                <w:sz w:val="28"/>
                <w:szCs w:val="28"/>
                <w:lang w:eastAsia="en-GB"/>
              </w:rPr>
              <w:t>2568</w:t>
            </w:r>
            <w:r w:rsidR="00D73EF0" w:rsidRPr="00D73EF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67C85950" w14:textId="7CED13AB" w:rsidR="00850584" w:rsidRPr="00D73EF0" w:rsidRDefault="009C2DBD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283" w:type="dxa"/>
            <w:vAlign w:val="bottom"/>
          </w:tcPr>
          <w:p w14:paraId="0C175112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</w:tcPr>
          <w:p w14:paraId="5507A98A" w14:textId="77777777" w:rsidR="00E60E90" w:rsidRDefault="00E60E90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58DCE71" w14:textId="774CB6A4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C35BA03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42DF3C3" w14:textId="0922FC70" w:rsidR="00850584" w:rsidRPr="00D73EF0" w:rsidRDefault="009C2DBD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283" w:type="dxa"/>
            <w:vAlign w:val="bottom"/>
          </w:tcPr>
          <w:p w14:paraId="41ED3E2E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</w:tcPr>
          <w:p w14:paraId="71192ACD" w14:textId="77777777" w:rsidR="00E60E90" w:rsidRDefault="00E60E90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5774958" w14:textId="21FFE5A2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0584" w:rsidRPr="00D73EF0" w14:paraId="6DB654F0" w14:textId="77777777" w:rsidTr="009948B6">
        <w:tc>
          <w:tcPr>
            <w:tcW w:w="3420" w:type="dxa"/>
            <w:vAlign w:val="bottom"/>
          </w:tcPr>
          <w:p w14:paraId="773D2645" w14:textId="05B51D6D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214A2" w14:textId="58F90A8A" w:rsidR="00850584" w:rsidRPr="00D73EF0" w:rsidRDefault="009C2DBD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799</w:t>
            </w:r>
          </w:p>
        </w:tc>
        <w:tc>
          <w:tcPr>
            <w:tcW w:w="283" w:type="dxa"/>
            <w:vAlign w:val="bottom"/>
          </w:tcPr>
          <w:p w14:paraId="050E7687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16E5CD45" w14:textId="100B840D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1,564</w:t>
            </w:r>
          </w:p>
        </w:tc>
        <w:tc>
          <w:tcPr>
            <w:tcW w:w="270" w:type="dxa"/>
            <w:vAlign w:val="bottom"/>
          </w:tcPr>
          <w:p w14:paraId="09009AB3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B7534" w14:textId="54315CE3" w:rsidR="00850584" w:rsidRPr="00D73EF0" w:rsidRDefault="009C2DBD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7,504</w:t>
            </w:r>
          </w:p>
        </w:tc>
        <w:tc>
          <w:tcPr>
            <w:tcW w:w="283" w:type="dxa"/>
            <w:vAlign w:val="bottom"/>
          </w:tcPr>
          <w:p w14:paraId="3F0C443A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54A2341E" w14:textId="0D06ABAD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</w:tr>
      <w:tr w:rsidR="00850584" w:rsidRPr="00D73EF0" w14:paraId="6959D281" w14:textId="77777777" w:rsidTr="009948B6">
        <w:tc>
          <w:tcPr>
            <w:tcW w:w="3420" w:type="dxa"/>
            <w:vAlign w:val="bottom"/>
          </w:tcPr>
          <w:p w14:paraId="496472A7" w14:textId="306ACE20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  <w:r w:rsidRPr="00D73EF0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440" w:type="dxa"/>
            <w:vAlign w:val="bottom"/>
          </w:tcPr>
          <w:p w14:paraId="2D8F5393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E85FF3F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259E13B7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C6728D3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C95FC38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00F9DAD2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0C4C620A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50584" w:rsidRPr="00D73EF0" w14:paraId="2324AD7E" w14:textId="77777777" w:rsidTr="00AB621F">
        <w:tc>
          <w:tcPr>
            <w:tcW w:w="3420" w:type="dxa"/>
            <w:vAlign w:val="bottom"/>
          </w:tcPr>
          <w:p w14:paraId="25F4B98E" w14:textId="3E000F54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vAlign w:val="bottom"/>
          </w:tcPr>
          <w:p w14:paraId="387F3B01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407549B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28457D7A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EB6985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E3BCFA2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7995C29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7171505B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50584" w:rsidRPr="00D73EF0" w14:paraId="050A2136" w14:textId="77777777" w:rsidTr="00AB621F">
        <w:tc>
          <w:tcPr>
            <w:tcW w:w="3420" w:type="dxa"/>
            <w:vAlign w:val="bottom"/>
          </w:tcPr>
          <w:p w14:paraId="0BCD8959" w14:textId="4DF57191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671ACF41" w14:textId="016D6365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A8DEC19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01A73BC0" w14:textId="241FFC1B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7ABDEDD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7917AE8" w14:textId="52F4A4E9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1,751</w:t>
            </w:r>
          </w:p>
        </w:tc>
        <w:tc>
          <w:tcPr>
            <w:tcW w:w="283" w:type="dxa"/>
            <w:vAlign w:val="bottom"/>
          </w:tcPr>
          <w:p w14:paraId="53250B95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4F3A277F" w14:textId="6C0CBCBD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449</w:t>
            </w:r>
          </w:p>
        </w:tc>
      </w:tr>
      <w:tr w:rsidR="00850584" w:rsidRPr="00D73EF0" w14:paraId="2BDCDA1A" w14:textId="77777777" w:rsidTr="00AB621F">
        <w:tc>
          <w:tcPr>
            <w:tcW w:w="3420" w:type="dxa"/>
            <w:vAlign w:val="bottom"/>
          </w:tcPr>
          <w:p w14:paraId="19784E40" w14:textId="417A114A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375EB4A8" w14:textId="2FE7E412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533</w:t>
            </w:r>
          </w:p>
        </w:tc>
        <w:tc>
          <w:tcPr>
            <w:tcW w:w="283" w:type="dxa"/>
            <w:vAlign w:val="bottom"/>
          </w:tcPr>
          <w:p w14:paraId="47456ED7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4DBA17D4" w14:textId="4B29B785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731052A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EA024B4" w14:textId="61D1E120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50ACDE63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12DC635E" w14:textId="6936441E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50584" w:rsidRPr="00D73EF0" w14:paraId="06B54E5C" w14:textId="77777777" w:rsidTr="009948B6">
        <w:tc>
          <w:tcPr>
            <w:tcW w:w="3420" w:type="dxa"/>
            <w:vAlign w:val="bottom"/>
          </w:tcPr>
          <w:p w14:paraId="5CDF8343" w14:textId="6C278D9F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vAlign w:val="bottom"/>
          </w:tcPr>
          <w:p w14:paraId="05BB77F6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3F5CAF3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077770B2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2B1AC8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CAF3462" w14:textId="387DF7F5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879899E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09A1292D" w14:textId="02A614F0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50584" w:rsidRPr="00D73EF0" w14:paraId="46401D66" w14:textId="77777777" w:rsidTr="00AB621F">
        <w:tc>
          <w:tcPr>
            <w:tcW w:w="3420" w:type="dxa"/>
            <w:vAlign w:val="bottom"/>
          </w:tcPr>
          <w:p w14:paraId="5E8B6599" w14:textId="7C6A6E6D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บริษัทย่อย</w:t>
            </w:r>
            <w:r w:rsidRPr="00D73EF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D73EF0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(อัตราดอกเบี้ยร้อยละ </w:t>
            </w:r>
            <w:r w:rsidRPr="00D73EF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5.8</w:t>
            </w:r>
            <w:r w:rsidRPr="00D73EF0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ต่อปีและ</w:t>
            </w:r>
            <w:r w:rsidRPr="00D73EF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ครบกำหนด</w:t>
            </w:r>
            <w:r w:rsidRPr="00D73EF0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ชำระเมื่อทวงถาม)</w:t>
            </w:r>
          </w:p>
        </w:tc>
        <w:tc>
          <w:tcPr>
            <w:tcW w:w="1440" w:type="dxa"/>
            <w:vAlign w:val="bottom"/>
          </w:tcPr>
          <w:p w14:paraId="24C59A4A" w14:textId="7D29A7DC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BBCDE73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27AECC41" w14:textId="3D185C7E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7DE915B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07B55A8" w14:textId="77EDFE81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29,763</w:t>
            </w:r>
          </w:p>
        </w:tc>
        <w:tc>
          <w:tcPr>
            <w:tcW w:w="283" w:type="dxa"/>
            <w:vAlign w:val="bottom"/>
          </w:tcPr>
          <w:p w14:paraId="0691E2C7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25B5B07B" w14:textId="0A284001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22,312</w:t>
            </w:r>
          </w:p>
        </w:tc>
      </w:tr>
      <w:tr w:rsidR="00850584" w:rsidRPr="00D73EF0" w14:paraId="2F3BF544" w14:textId="77777777" w:rsidTr="00AB621F">
        <w:tc>
          <w:tcPr>
            <w:tcW w:w="3420" w:type="dxa"/>
            <w:vAlign w:val="bottom"/>
          </w:tcPr>
          <w:p w14:paraId="06DC3565" w14:textId="77777777" w:rsidR="00850584" w:rsidRPr="00D73EF0" w:rsidRDefault="00850584" w:rsidP="00850584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บริษัทร่วม</w:t>
            </w:r>
            <w:r w:rsidRPr="00D73EF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(</w:t>
            </w:r>
            <w:r w:rsidRPr="00D73EF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อัตราดอกเบี้ยร้อยละ </w:t>
            </w:r>
            <w:r w:rsidRPr="00D73EF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10 </w:t>
            </w:r>
            <w:r w:rsidRPr="00D73EF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ต่อปี</w:t>
            </w:r>
          </w:p>
          <w:p w14:paraId="2261C1B0" w14:textId="48F91D63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และครบกำหนดชำระภายใต้เงื่อนไขที่ตกลงร่วมกันโดยเป็นการให้กู้ยืมตามสัดส่วนการถือหุ้นในบริษัทร่วมแห่งนี้</w:t>
            </w:r>
            <w:r w:rsidRPr="00D73EF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50367C" w14:textId="6671C5FC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64,800</w:t>
            </w:r>
          </w:p>
        </w:tc>
        <w:tc>
          <w:tcPr>
            <w:tcW w:w="283" w:type="dxa"/>
          </w:tcPr>
          <w:p w14:paraId="6F46F9B4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10E6533F" w14:textId="215E86A1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64,800</w:t>
            </w:r>
          </w:p>
        </w:tc>
        <w:tc>
          <w:tcPr>
            <w:tcW w:w="270" w:type="dxa"/>
            <w:vAlign w:val="bottom"/>
          </w:tcPr>
          <w:p w14:paraId="6F145E3E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7B705FDD" w14:textId="0049A2F0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11A9E7E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153F0F55" w14:textId="1508596F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50584" w:rsidRPr="00D73EF0" w14:paraId="59201919" w14:textId="77777777" w:rsidTr="00AB621F">
        <w:tc>
          <w:tcPr>
            <w:tcW w:w="3420" w:type="dxa"/>
            <w:vAlign w:val="bottom"/>
          </w:tcPr>
          <w:p w14:paraId="1C1D88A4" w14:textId="7C5BAD0B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FC4EF" w14:textId="7FFA271F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65,333</w:t>
            </w:r>
          </w:p>
        </w:tc>
        <w:tc>
          <w:tcPr>
            <w:tcW w:w="283" w:type="dxa"/>
          </w:tcPr>
          <w:p w14:paraId="5C02D7FE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51CF0" w14:textId="01001B9B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64,800</w:t>
            </w:r>
          </w:p>
        </w:tc>
        <w:tc>
          <w:tcPr>
            <w:tcW w:w="270" w:type="dxa"/>
            <w:vAlign w:val="bottom"/>
          </w:tcPr>
          <w:p w14:paraId="4ED41215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682E0" w14:textId="1194F40F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31,514</w:t>
            </w:r>
          </w:p>
        </w:tc>
        <w:tc>
          <w:tcPr>
            <w:tcW w:w="283" w:type="dxa"/>
            <w:vAlign w:val="bottom"/>
          </w:tcPr>
          <w:p w14:paraId="32979DA6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7ADB6" w14:textId="0B4B4D0F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22,761</w:t>
            </w:r>
          </w:p>
        </w:tc>
      </w:tr>
      <w:tr w:rsidR="00850584" w:rsidRPr="00D73EF0" w14:paraId="30157977" w14:textId="77777777" w:rsidTr="003C2CBA">
        <w:tc>
          <w:tcPr>
            <w:tcW w:w="3420" w:type="dxa"/>
            <w:vAlign w:val="bottom"/>
          </w:tcPr>
          <w:p w14:paraId="40755475" w14:textId="4ECC6744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เงินประกันโครงการก่อสร้างโรงไฟฟ้า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035F553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11175C6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  <w:vAlign w:val="bottom"/>
          </w:tcPr>
          <w:p w14:paraId="75E01A3F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5BE39D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vAlign w:val="bottom"/>
          </w:tcPr>
          <w:p w14:paraId="2D37DA46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52BD79E8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  <w:vAlign w:val="bottom"/>
          </w:tcPr>
          <w:p w14:paraId="49FAA840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50584" w:rsidRPr="00D73EF0" w14:paraId="361FCF06" w14:textId="77777777" w:rsidTr="003C2CBA">
        <w:tc>
          <w:tcPr>
            <w:tcW w:w="3420" w:type="dxa"/>
            <w:vAlign w:val="bottom"/>
          </w:tcPr>
          <w:p w14:paraId="435A2B3A" w14:textId="12A28355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บริษัทร่วม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5393273" w14:textId="578AE465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283" w:type="dxa"/>
            <w:vAlign w:val="bottom"/>
          </w:tcPr>
          <w:p w14:paraId="2E515293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  <w:vAlign w:val="bottom"/>
          </w:tcPr>
          <w:p w14:paraId="00D9A15B" w14:textId="14507420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270" w:type="dxa"/>
            <w:vAlign w:val="bottom"/>
          </w:tcPr>
          <w:p w14:paraId="380FCC44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vAlign w:val="bottom"/>
          </w:tcPr>
          <w:p w14:paraId="511C2CFD" w14:textId="6FB3B4BA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0F6B483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  <w:vAlign w:val="bottom"/>
          </w:tcPr>
          <w:p w14:paraId="5377CDD2" w14:textId="71F1C1A0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50584" w:rsidRPr="00D73EF0" w14:paraId="65D39139" w14:textId="77777777" w:rsidTr="00D73EF0">
        <w:tc>
          <w:tcPr>
            <w:tcW w:w="3420" w:type="dxa"/>
            <w:vAlign w:val="bottom"/>
          </w:tcPr>
          <w:p w14:paraId="2082C022" w14:textId="65737B5D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5311A66D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672A87C6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65A7B183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6D51CEB8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vAlign w:val="bottom"/>
          </w:tcPr>
          <w:p w14:paraId="76746AC4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6B30E034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4D162699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850584" w:rsidRPr="00D73EF0" w14:paraId="4539EF61" w14:textId="77777777" w:rsidTr="004466BE">
        <w:tc>
          <w:tcPr>
            <w:tcW w:w="3420" w:type="dxa"/>
            <w:vAlign w:val="bottom"/>
          </w:tcPr>
          <w:p w14:paraId="00772927" w14:textId="5E99A119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67270CA" w14:textId="0C24663C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F5DFB5C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7380AEBE" w14:textId="4278BC8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2ABCA350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vAlign w:val="bottom"/>
          </w:tcPr>
          <w:p w14:paraId="21D20A4F" w14:textId="28F1E30A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1,885</w:t>
            </w:r>
          </w:p>
        </w:tc>
        <w:tc>
          <w:tcPr>
            <w:tcW w:w="283" w:type="dxa"/>
            <w:vAlign w:val="bottom"/>
          </w:tcPr>
          <w:p w14:paraId="11E22ECD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</w:tcPr>
          <w:p w14:paraId="2D2A277F" w14:textId="23E25E81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1,234</w:t>
            </w:r>
          </w:p>
        </w:tc>
      </w:tr>
      <w:tr w:rsidR="00850584" w:rsidRPr="00D73EF0" w14:paraId="5BAADDDD" w14:textId="77777777" w:rsidTr="004466BE">
        <w:tc>
          <w:tcPr>
            <w:tcW w:w="3420" w:type="dxa"/>
            <w:vAlign w:val="bottom"/>
          </w:tcPr>
          <w:p w14:paraId="5AA13793" w14:textId="4919EB8C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DDEC59" w14:textId="64CDB075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1,491</w:t>
            </w:r>
          </w:p>
        </w:tc>
        <w:tc>
          <w:tcPr>
            <w:tcW w:w="283" w:type="dxa"/>
            <w:vAlign w:val="bottom"/>
          </w:tcPr>
          <w:p w14:paraId="5DC10C64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52052E1F" w14:textId="778BC6B8" w:rsidR="00850584" w:rsidRPr="00D73EF0" w:rsidRDefault="00850584" w:rsidP="0040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color w:val="000000"/>
                <w:sz w:val="28"/>
                <w:szCs w:val="28"/>
              </w:rPr>
              <w:t>1,643</w:t>
            </w:r>
          </w:p>
        </w:tc>
        <w:tc>
          <w:tcPr>
            <w:tcW w:w="284" w:type="dxa"/>
            <w:gridSpan w:val="2"/>
            <w:vAlign w:val="bottom"/>
          </w:tcPr>
          <w:p w14:paraId="2BC73447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142D598B" w14:textId="0A1C85BD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1,230</w:t>
            </w:r>
          </w:p>
        </w:tc>
        <w:tc>
          <w:tcPr>
            <w:tcW w:w="283" w:type="dxa"/>
            <w:vAlign w:val="bottom"/>
          </w:tcPr>
          <w:p w14:paraId="2AD0E37E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2AB422E1" w14:textId="26A0FF2C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1,250</w:t>
            </w:r>
          </w:p>
        </w:tc>
      </w:tr>
      <w:tr w:rsidR="00850584" w:rsidRPr="00D73EF0" w14:paraId="0CB010F2" w14:textId="77777777" w:rsidTr="004466BE">
        <w:tc>
          <w:tcPr>
            <w:tcW w:w="3420" w:type="dxa"/>
            <w:vAlign w:val="bottom"/>
          </w:tcPr>
          <w:p w14:paraId="450E561B" w14:textId="6AC6FCE5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A1616" w14:textId="3F6B9A8B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1,491</w:t>
            </w:r>
          </w:p>
        </w:tc>
        <w:tc>
          <w:tcPr>
            <w:tcW w:w="283" w:type="dxa"/>
            <w:vAlign w:val="bottom"/>
          </w:tcPr>
          <w:p w14:paraId="67FE2062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1B2D3A01" w14:textId="437C9E48" w:rsidR="00850584" w:rsidRPr="00D73EF0" w:rsidRDefault="00850584" w:rsidP="0040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color w:val="000000"/>
                <w:sz w:val="28"/>
                <w:szCs w:val="28"/>
              </w:rPr>
              <w:t>1,643</w:t>
            </w:r>
          </w:p>
        </w:tc>
        <w:tc>
          <w:tcPr>
            <w:tcW w:w="284" w:type="dxa"/>
            <w:gridSpan w:val="2"/>
            <w:vAlign w:val="bottom"/>
          </w:tcPr>
          <w:p w14:paraId="3116E925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AED6F" w14:textId="76200653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67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3,115</w:t>
            </w:r>
          </w:p>
        </w:tc>
        <w:tc>
          <w:tcPr>
            <w:tcW w:w="283" w:type="dxa"/>
            <w:vAlign w:val="bottom"/>
          </w:tcPr>
          <w:p w14:paraId="73738F9E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33598780" w14:textId="4562F7B0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2,484</w:t>
            </w:r>
          </w:p>
        </w:tc>
      </w:tr>
      <w:tr w:rsidR="00850584" w:rsidRPr="00D73EF0" w14:paraId="1AB60665" w14:textId="77777777" w:rsidTr="00612C60">
        <w:tc>
          <w:tcPr>
            <w:tcW w:w="3420" w:type="dxa"/>
            <w:vAlign w:val="bottom"/>
          </w:tcPr>
          <w:p w14:paraId="1F3A8CB8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243539D9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8F90CDB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756EEAEC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3B3756DF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vAlign w:val="bottom"/>
          </w:tcPr>
          <w:p w14:paraId="550C7BA8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5AF0C348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61808688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850584" w:rsidRPr="00D73EF0" w14:paraId="7CCD5817" w14:textId="77777777" w:rsidTr="00612C60">
        <w:tc>
          <w:tcPr>
            <w:tcW w:w="3420" w:type="dxa"/>
            <w:vAlign w:val="bottom"/>
          </w:tcPr>
          <w:p w14:paraId="54201540" w14:textId="77777777" w:rsidR="00850584" w:rsidRPr="00D73EF0" w:rsidRDefault="00850584" w:rsidP="00850584">
            <w:pPr>
              <w:tabs>
                <w:tab w:val="clear" w:pos="2580"/>
              </w:tabs>
              <w:ind w:left="-109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6DDC19CE" w14:textId="6BA7964A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FD6E0B5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617756BE" w14:textId="021E63A6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3A47B2CE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6BA3655F" w14:textId="7D78759D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14,859</w:t>
            </w:r>
          </w:p>
        </w:tc>
        <w:tc>
          <w:tcPr>
            <w:tcW w:w="283" w:type="dxa"/>
            <w:vAlign w:val="bottom"/>
          </w:tcPr>
          <w:p w14:paraId="7674D3DC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7AF0A3EB" w14:textId="77F1EBD5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50584" w:rsidRPr="00D73EF0" w14:paraId="5A962E93" w14:textId="77777777" w:rsidTr="00612C60">
        <w:tc>
          <w:tcPr>
            <w:tcW w:w="3420" w:type="dxa"/>
            <w:vAlign w:val="bottom"/>
          </w:tcPr>
          <w:p w14:paraId="6CB975F2" w14:textId="77777777" w:rsidR="00850584" w:rsidRPr="00D73EF0" w:rsidRDefault="00850584" w:rsidP="00850584">
            <w:pPr>
              <w:tabs>
                <w:tab w:val="clear" w:pos="2580"/>
              </w:tabs>
              <w:ind w:left="-109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21EEAE0A" w14:textId="54EB8DB1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283" w:type="dxa"/>
            <w:vAlign w:val="bottom"/>
          </w:tcPr>
          <w:p w14:paraId="5C97897A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3C81F0FA" w14:textId="7F0C498E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284" w:type="dxa"/>
            <w:gridSpan w:val="2"/>
            <w:vAlign w:val="bottom"/>
          </w:tcPr>
          <w:p w14:paraId="600670A0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721B80BD" w14:textId="6DCB0951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426D1F7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0051BB97" w14:textId="3F76E284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50584" w:rsidRPr="00D73EF0" w14:paraId="40D33901" w14:textId="77777777" w:rsidTr="00612C60">
        <w:tc>
          <w:tcPr>
            <w:tcW w:w="3420" w:type="dxa"/>
            <w:vAlign w:val="bottom"/>
          </w:tcPr>
          <w:p w14:paraId="4E85A960" w14:textId="77777777" w:rsidR="00850584" w:rsidRPr="00D73EF0" w:rsidRDefault="00850584" w:rsidP="00850584">
            <w:pPr>
              <w:tabs>
                <w:tab w:val="clear" w:pos="2580"/>
              </w:tabs>
              <w:ind w:left="-109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78BFA648" w14:textId="53D41D61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17,641</w:t>
            </w:r>
          </w:p>
        </w:tc>
        <w:tc>
          <w:tcPr>
            <w:tcW w:w="283" w:type="dxa"/>
            <w:vAlign w:val="bottom"/>
          </w:tcPr>
          <w:p w14:paraId="6B5B1343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1FFEDBF7" w14:textId="55ECDC21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color w:val="000000"/>
                <w:sz w:val="28"/>
                <w:szCs w:val="28"/>
              </w:rPr>
              <w:t>21,409</w:t>
            </w:r>
          </w:p>
        </w:tc>
        <w:tc>
          <w:tcPr>
            <w:tcW w:w="284" w:type="dxa"/>
            <w:gridSpan w:val="2"/>
            <w:vAlign w:val="bottom"/>
          </w:tcPr>
          <w:p w14:paraId="0F49587E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0BD49160" w14:textId="401481F9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17,642</w:t>
            </w:r>
          </w:p>
        </w:tc>
        <w:tc>
          <w:tcPr>
            <w:tcW w:w="283" w:type="dxa"/>
            <w:vAlign w:val="bottom"/>
          </w:tcPr>
          <w:p w14:paraId="74D9BACE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5FE0741C" w14:textId="06D4F8A3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color w:val="000000"/>
                <w:sz w:val="28"/>
                <w:szCs w:val="28"/>
              </w:rPr>
              <w:t>21,410</w:t>
            </w:r>
          </w:p>
        </w:tc>
      </w:tr>
      <w:tr w:rsidR="00850584" w:rsidRPr="00D73EF0" w14:paraId="18C9A39F" w14:textId="77777777" w:rsidTr="00612C60">
        <w:tc>
          <w:tcPr>
            <w:tcW w:w="3420" w:type="dxa"/>
            <w:vAlign w:val="bottom"/>
          </w:tcPr>
          <w:p w14:paraId="023EA53F" w14:textId="77777777" w:rsidR="00850584" w:rsidRPr="00D73EF0" w:rsidRDefault="00850584" w:rsidP="00850584">
            <w:pPr>
              <w:tabs>
                <w:tab w:val="clear" w:pos="2580"/>
              </w:tabs>
              <w:ind w:left="-109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56191C" w14:textId="1FB637F4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2,662</w:t>
            </w:r>
          </w:p>
        </w:tc>
        <w:tc>
          <w:tcPr>
            <w:tcW w:w="283" w:type="dxa"/>
            <w:vAlign w:val="bottom"/>
          </w:tcPr>
          <w:p w14:paraId="5A0E1BFE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6A54C16D" w14:textId="0CCE415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color w:val="000000"/>
                <w:sz w:val="28"/>
                <w:szCs w:val="28"/>
              </w:rPr>
              <w:t>327</w:t>
            </w:r>
          </w:p>
        </w:tc>
        <w:tc>
          <w:tcPr>
            <w:tcW w:w="284" w:type="dxa"/>
            <w:gridSpan w:val="2"/>
            <w:vAlign w:val="bottom"/>
          </w:tcPr>
          <w:p w14:paraId="508D70DA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D2F3781" w14:textId="19B3FFF4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1,795</w:t>
            </w:r>
          </w:p>
        </w:tc>
        <w:tc>
          <w:tcPr>
            <w:tcW w:w="283" w:type="dxa"/>
            <w:vAlign w:val="bottom"/>
          </w:tcPr>
          <w:p w14:paraId="777147AC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4FD77C55" w14:textId="18206D9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</w:tr>
      <w:tr w:rsidR="00850584" w:rsidRPr="00D73EF0" w14:paraId="2F659E4D" w14:textId="77777777" w:rsidTr="00612C60">
        <w:tc>
          <w:tcPr>
            <w:tcW w:w="3420" w:type="dxa"/>
            <w:vAlign w:val="bottom"/>
          </w:tcPr>
          <w:p w14:paraId="0A96BCF8" w14:textId="77777777" w:rsidR="00850584" w:rsidRPr="00D73EF0" w:rsidRDefault="00850584" w:rsidP="00850584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C1E08" w14:textId="12D0CB21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21,083</w:t>
            </w:r>
          </w:p>
        </w:tc>
        <w:tc>
          <w:tcPr>
            <w:tcW w:w="283" w:type="dxa"/>
            <w:vAlign w:val="bottom"/>
          </w:tcPr>
          <w:p w14:paraId="3E78EBA1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44758" w14:textId="18546A14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color w:val="000000"/>
                <w:sz w:val="28"/>
                <w:szCs w:val="28"/>
              </w:rPr>
              <w:t>22,516</w:t>
            </w:r>
          </w:p>
        </w:tc>
        <w:tc>
          <w:tcPr>
            <w:tcW w:w="284" w:type="dxa"/>
            <w:gridSpan w:val="2"/>
            <w:vAlign w:val="bottom"/>
          </w:tcPr>
          <w:p w14:paraId="1961DC3A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A6E11" w14:textId="4A35E95B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34,296</w:t>
            </w:r>
          </w:p>
        </w:tc>
        <w:tc>
          <w:tcPr>
            <w:tcW w:w="283" w:type="dxa"/>
            <w:vAlign w:val="bottom"/>
          </w:tcPr>
          <w:p w14:paraId="746D6993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81FB8" w14:textId="6DB6E09F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color w:val="000000"/>
                <w:sz w:val="28"/>
                <w:szCs w:val="28"/>
              </w:rPr>
              <w:t>21,431</w:t>
            </w:r>
          </w:p>
        </w:tc>
      </w:tr>
      <w:tr w:rsidR="00850584" w:rsidRPr="00D73EF0" w14:paraId="321EA515" w14:textId="77777777" w:rsidTr="00612C60">
        <w:tc>
          <w:tcPr>
            <w:tcW w:w="3420" w:type="dxa"/>
            <w:vAlign w:val="bottom"/>
          </w:tcPr>
          <w:p w14:paraId="01C9C04D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E2EC37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38CD433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6CB56751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06497083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4A6DFC39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7871FE1B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482E4520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50584" w:rsidRPr="00D73EF0" w14:paraId="01E63061" w14:textId="77777777" w:rsidTr="00612C60">
        <w:tc>
          <w:tcPr>
            <w:tcW w:w="3420" w:type="dxa"/>
            <w:vAlign w:val="bottom"/>
          </w:tcPr>
          <w:p w14:paraId="5CAFE2E8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62A0B4AC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A4014E2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176DF93F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70FFA2E0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vAlign w:val="bottom"/>
          </w:tcPr>
          <w:p w14:paraId="1A186609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350F2815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21818C0A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50584" w:rsidRPr="00D73EF0" w14:paraId="36B967D9" w14:textId="77777777" w:rsidTr="001614C7">
        <w:tc>
          <w:tcPr>
            <w:tcW w:w="3420" w:type="dxa"/>
            <w:vAlign w:val="bottom"/>
          </w:tcPr>
          <w:p w14:paraId="76DABD6C" w14:textId="77777777" w:rsidR="00850584" w:rsidRPr="00D73EF0" w:rsidRDefault="00850584" w:rsidP="00850584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40A1BD51" w14:textId="233C8CB5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7E8982E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</w:tcPr>
          <w:p w14:paraId="5122E8B0" w14:textId="53FE93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434588D2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vAlign w:val="bottom"/>
          </w:tcPr>
          <w:p w14:paraId="5D9EB4CF" w14:textId="12353E9A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29,158</w:t>
            </w:r>
          </w:p>
        </w:tc>
        <w:tc>
          <w:tcPr>
            <w:tcW w:w="283" w:type="dxa"/>
            <w:vAlign w:val="bottom"/>
          </w:tcPr>
          <w:p w14:paraId="2C8B3ED8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</w:tcPr>
          <w:p w14:paraId="74F6AF8B" w14:textId="523718A2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24,327</w:t>
            </w:r>
          </w:p>
        </w:tc>
      </w:tr>
      <w:tr w:rsidR="00850584" w:rsidRPr="00D73EF0" w14:paraId="4C5C97BD" w14:textId="77777777" w:rsidTr="001614C7">
        <w:tc>
          <w:tcPr>
            <w:tcW w:w="3420" w:type="dxa"/>
            <w:vAlign w:val="bottom"/>
          </w:tcPr>
          <w:p w14:paraId="7D4BA22B" w14:textId="751973D4" w:rsidR="00850584" w:rsidRPr="00D73EF0" w:rsidRDefault="00850584" w:rsidP="00850584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59994CDF" w14:textId="69501C9F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283" w:type="dxa"/>
            <w:vAlign w:val="bottom"/>
          </w:tcPr>
          <w:p w14:paraId="6926ED96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</w:tcPr>
          <w:p w14:paraId="157586E2" w14:textId="686C182A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gridSpan w:val="2"/>
            <w:vAlign w:val="bottom"/>
          </w:tcPr>
          <w:p w14:paraId="58C45B73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vAlign w:val="bottom"/>
          </w:tcPr>
          <w:p w14:paraId="7FF53253" w14:textId="4E78BB18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199</w:t>
            </w:r>
          </w:p>
        </w:tc>
        <w:tc>
          <w:tcPr>
            <w:tcW w:w="283" w:type="dxa"/>
            <w:vAlign w:val="bottom"/>
          </w:tcPr>
          <w:p w14:paraId="7C989B66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</w:tcPr>
          <w:p w14:paraId="058EA500" w14:textId="26B8F265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50584" w:rsidRPr="00D73EF0" w14:paraId="44DFFA1B" w14:textId="77777777" w:rsidTr="003B0B26">
        <w:tc>
          <w:tcPr>
            <w:tcW w:w="3420" w:type="dxa"/>
            <w:vAlign w:val="bottom"/>
          </w:tcPr>
          <w:p w14:paraId="01D1CF85" w14:textId="643C13BB" w:rsidR="00850584" w:rsidRPr="00D73EF0" w:rsidRDefault="00850584" w:rsidP="00850584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40" w:type="dxa"/>
            <w:vAlign w:val="bottom"/>
          </w:tcPr>
          <w:p w14:paraId="6912D311" w14:textId="380C54FA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2,566</w:t>
            </w:r>
          </w:p>
        </w:tc>
        <w:tc>
          <w:tcPr>
            <w:tcW w:w="283" w:type="dxa"/>
            <w:vAlign w:val="bottom"/>
          </w:tcPr>
          <w:p w14:paraId="12382466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</w:tcPr>
          <w:p w14:paraId="0ED912C8" w14:textId="001EBFF3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3,660</w:t>
            </w:r>
          </w:p>
        </w:tc>
        <w:tc>
          <w:tcPr>
            <w:tcW w:w="284" w:type="dxa"/>
            <w:gridSpan w:val="2"/>
            <w:vAlign w:val="bottom"/>
          </w:tcPr>
          <w:p w14:paraId="38B23F33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vAlign w:val="bottom"/>
          </w:tcPr>
          <w:p w14:paraId="292F5860" w14:textId="74F27ACC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2,339</w:t>
            </w:r>
          </w:p>
        </w:tc>
        <w:tc>
          <w:tcPr>
            <w:tcW w:w="283" w:type="dxa"/>
            <w:vAlign w:val="bottom"/>
          </w:tcPr>
          <w:p w14:paraId="185E3458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</w:tcPr>
          <w:p w14:paraId="710AC2CC" w14:textId="16583D59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3,554</w:t>
            </w:r>
          </w:p>
        </w:tc>
      </w:tr>
      <w:tr w:rsidR="00850584" w:rsidRPr="00D73EF0" w14:paraId="60A0C036" w14:textId="77777777" w:rsidTr="008666AE">
        <w:tc>
          <w:tcPr>
            <w:tcW w:w="3420" w:type="dxa"/>
            <w:vAlign w:val="bottom"/>
          </w:tcPr>
          <w:p w14:paraId="5F8AAA29" w14:textId="04F3D70B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bottom"/>
          </w:tcPr>
          <w:p w14:paraId="65AEC441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CABD7E3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67861D58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1F2098CE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vAlign w:val="bottom"/>
          </w:tcPr>
          <w:p w14:paraId="4092D686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5C3CBBA7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20F7E1DE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50584" w:rsidRPr="00D73EF0" w14:paraId="26C486AF" w14:textId="77777777" w:rsidTr="00612C60">
        <w:tc>
          <w:tcPr>
            <w:tcW w:w="3420" w:type="dxa"/>
            <w:vAlign w:val="bottom"/>
          </w:tcPr>
          <w:p w14:paraId="0CC7F8C0" w14:textId="47F070B0" w:rsidR="00850584" w:rsidRPr="00D73EF0" w:rsidRDefault="00850584" w:rsidP="00850584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Theme="majorBidi" w:hAnsiTheme="majorBidi" w:hint="cs"/>
                <w:sz w:val="28"/>
                <w:szCs w:val="28"/>
                <w:cs/>
                <w:lang w:eastAsia="en-GB"/>
              </w:rPr>
              <w:t>บริษัทย่อย</w:t>
            </w:r>
            <w:r w:rsidRPr="00D73EF0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 xml:space="preserve"> (</w:t>
            </w:r>
            <w:r w:rsidRPr="00D73EF0">
              <w:rPr>
                <w:rFonts w:asciiTheme="majorBidi" w:hAnsiTheme="majorBidi" w:hint="cs"/>
                <w:sz w:val="28"/>
                <w:szCs w:val="28"/>
                <w:cs/>
                <w:lang w:eastAsia="en-GB"/>
              </w:rPr>
              <w:t>อัตราดอกเบี้ยร้อยละ</w:t>
            </w:r>
            <w:r w:rsidRPr="00D73EF0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 xml:space="preserve"> </w:t>
            </w:r>
            <w:r w:rsidRPr="00D73EF0">
              <w:rPr>
                <w:rFonts w:asciiTheme="majorBidi" w:hAnsiTheme="majorBidi"/>
                <w:sz w:val="28"/>
                <w:szCs w:val="28"/>
                <w:lang w:eastAsia="en-GB"/>
              </w:rPr>
              <w:t>5.5</w:t>
            </w:r>
            <w:r w:rsidRPr="00D73EF0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 xml:space="preserve"> </w:t>
            </w:r>
            <w:r w:rsidRPr="00D73EF0">
              <w:rPr>
                <w:rFonts w:asciiTheme="majorBidi" w:hAnsiTheme="majorBidi" w:hint="cs"/>
                <w:sz w:val="28"/>
                <w:szCs w:val="28"/>
                <w:cs/>
                <w:lang w:eastAsia="en-GB"/>
              </w:rPr>
              <w:t>และ</w:t>
            </w:r>
          </w:p>
          <w:p w14:paraId="11FACB29" w14:textId="2361A992" w:rsidR="00850584" w:rsidRPr="00D73EF0" w:rsidRDefault="00850584" w:rsidP="00850584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Theme="majorBidi" w:hAnsiTheme="majorBidi" w:hint="cs"/>
                <w:sz w:val="28"/>
                <w:szCs w:val="28"/>
                <w:cs/>
                <w:lang w:eastAsia="en-GB"/>
              </w:rPr>
              <w:t>ร้อยละ</w:t>
            </w:r>
            <w:r w:rsidRPr="00D73EF0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 xml:space="preserve"> </w:t>
            </w:r>
            <w:r w:rsidRPr="00D73EF0">
              <w:rPr>
                <w:rFonts w:asciiTheme="majorBidi" w:hAnsiTheme="majorBidi"/>
                <w:sz w:val="28"/>
                <w:szCs w:val="28"/>
                <w:lang w:eastAsia="en-GB"/>
              </w:rPr>
              <w:t>5.8</w:t>
            </w:r>
            <w:r w:rsidRPr="00D73EF0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 xml:space="preserve"> </w:t>
            </w:r>
            <w:r w:rsidRPr="00D73EF0">
              <w:rPr>
                <w:rFonts w:asciiTheme="majorBidi" w:hAnsiTheme="majorBidi" w:hint="cs"/>
                <w:sz w:val="28"/>
                <w:szCs w:val="28"/>
                <w:cs/>
                <w:lang w:eastAsia="en-GB"/>
              </w:rPr>
              <w:t>ต่อปีและครบกำหนดชำระเมื่อทวงถาม</w:t>
            </w:r>
            <w:r w:rsidRPr="00D73EF0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5D509AD1" w14:textId="64EEADE1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7850233B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3564906F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6E05D1DB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vAlign w:val="bottom"/>
          </w:tcPr>
          <w:p w14:paraId="7050AF19" w14:textId="438D2E70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110,584</w:t>
            </w:r>
          </w:p>
        </w:tc>
        <w:tc>
          <w:tcPr>
            <w:tcW w:w="283" w:type="dxa"/>
            <w:vAlign w:val="bottom"/>
          </w:tcPr>
          <w:p w14:paraId="625A4BB0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3D1697A6" w14:textId="5422CABE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109,526</w:t>
            </w:r>
          </w:p>
        </w:tc>
      </w:tr>
      <w:tr w:rsidR="00850584" w:rsidRPr="00D73EF0" w14:paraId="3A6D2417" w14:textId="77777777" w:rsidTr="00612C60">
        <w:tc>
          <w:tcPr>
            <w:tcW w:w="3420" w:type="dxa"/>
            <w:vAlign w:val="bottom"/>
          </w:tcPr>
          <w:p w14:paraId="542A5C68" w14:textId="10704CB8" w:rsidR="00850584" w:rsidRPr="00D73EF0" w:rsidRDefault="00850584" w:rsidP="00850584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การร่วมค้า</w:t>
            </w:r>
            <w:r w:rsidRPr="00D73EF0">
              <w:rPr>
                <w:rFonts w:ascii="Angsana New" w:hAnsi="Angsana New"/>
                <w:sz w:val="28"/>
                <w:szCs w:val="28"/>
                <w:lang w:eastAsia="en-GB"/>
              </w:rPr>
              <w:t xml:space="preserve"> (</w:t>
            </w:r>
            <w:r w:rsidRPr="00D73EF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อัตราดอกเบี้ยร้อยละ </w:t>
            </w:r>
            <w:r w:rsidRPr="00D73EF0">
              <w:rPr>
                <w:rFonts w:ascii="Angsana New" w:hAnsi="Angsana New"/>
                <w:sz w:val="28"/>
                <w:szCs w:val="28"/>
                <w:lang w:eastAsia="en-GB"/>
              </w:rPr>
              <w:t>5.8</w:t>
            </w:r>
            <w:r w:rsidRPr="00D73EF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ต่อปีและครบกำหนดชำระเมื่อทวงถาม</w:t>
            </w:r>
            <w:r w:rsidRPr="00D73EF0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7827EBF4" w14:textId="4BDB09F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  <w:tc>
          <w:tcPr>
            <w:tcW w:w="283" w:type="dxa"/>
            <w:vAlign w:val="bottom"/>
          </w:tcPr>
          <w:p w14:paraId="2E93D83E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78DB8BE0" w14:textId="2F1FA545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  <w:tc>
          <w:tcPr>
            <w:tcW w:w="284" w:type="dxa"/>
            <w:gridSpan w:val="2"/>
            <w:vAlign w:val="bottom"/>
          </w:tcPr>
          <w:p w14:paraId="199209E9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vAlign w:val="bottom"/>
          </w:tcPr>
          <w:p w14:paraId="1292FB1A" w14:textId="7F57A898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4,500</w:t>
            </w:r>
          </w:p>
        </w:tc>
        <w:tc>
          <w:tcPr>
            <w:tcW w:w="283" w:type="dxa"/>
            <w:vAlign w:val="bottom"/>
          </w:tcPr>
          <w:p w14:paraId="2BB7C48D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vAlign w:val="bottom"/>
          </w:tcPr>
          <w:p w14:paraId="43FC203A" w14:textId="46BE112C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</w:tr>
      <w:tr w:rsidR="00850584" w:rsidRPr="00D73EF0" w14:paraId="4D4AF7FD" w14:textId="77777777" w:rsidTr="00612C60">
        <w:tc>
          <w:tcPr>
            <w:tcW w:w="3420" w:type="dxa"/>
            <w:vAlign w:val="bottom"/>
          </w:tcPr>
          <w:p w14:paraId="5C6FB712" w14:textId="7FF4316A" w:rsidR="00850584" w:rsidRPr="00D73EF0" w:rsidRDefault="00850584" w:rsidP="00850584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  <w:r w:rsidRPr="00D73EF0">
              <w:rPr>
                <w:rFonts w:ascii="Angsana New" w:hAnsi="Angsana New"/>
                <w:sz w:val="28"/>
                <w:szCs w:val="28"/>
                <w:lang w:eastAsia="en-GB"/>
              </w:rPr>
              <w:t xml:space="preserve"> (</w:t>
            </w:r>
            <w:r w:rsidRPr="00D73EF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อัตราดอกเบี้ยร้อยละ </w:t>
            </w:r>
            <w:r w:rsidRPr="00D73EF0">
              <w:rPr>
                <w:rFonts w:ascii="Angsana New" w:hAnsi="Angsana New"/>
                <w:sz w:val="28"/>
                <w:szCs w:val="28"/>
                <w:lang w:eastAsia="en-GB"/>
              </w:rPr>
              <w:t>5.8</w:t>
            </w:r>
            <w:r w:rsidRPr="00D73EF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และร้อยละ </w:t>
            </w:r>
            <w:r w:rsidRPr="00D73EF0">
              <w:rPr>
                <w:rFonts w:ascii="Angsana New" w:hAnsi="Angsana New"/>
                <w:sz w:val="28"/>
                <w:szCs w:val="28"/>
                <w:lang w:eastAsia="en-GB"/>
              </w:rPr>
              <w:t>7.0</w:t>
            </w:r>
            <w:r w:rsidRPr="00D73EF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ต่อปีและครบกำหนดชำระเมื่อทวงถาม</w:t>
            </w:r>
            <w:r w:rsidRPr="00D73EF0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CF2307" w14:textId="066F1E2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42,395</w:t>
            </w:r>
          </w:p>
        </w:tc>
        <w:tc>
          <w:tcPr>
            <w:tcW w:w="283" w:type="dxa"/>
            <w:vAlign w:val="bottom"/>
          </w:tcPr>
          <w:p w14:paraId="597F9630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0EB196B1" w14:textId="2A06FFB3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46,961</w:t>
            </w:r>
          </w:p>
        </w:tc>
        <w:tc>
          <w:tcPr>
            <w:tcW w:w="284" w:type="dxa"/>
            <w:gridSpan w:val="2"/>
            <w:vAlign w:val="bottom"/>
          </w:tcPr>
          <w:p w14:paraId="4DEEC351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BC7CB0C" w14:textId="4E2720E0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39,645</w:t>
            </w:r>
          </w:p>
        </w:tc>
        <w:tc>
          <w:tcPr>
            <w:tcW w:w="283" w:type="dxa"/>
            <w:vAlign w:val="bottom"/>
          </w:tcPr>
          <w:p w14:paraId="1AC57649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245789B7" w14:textId="608C7DF9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44,061</w:t>
            </w:r>
          </w:p>
        </w:tc>
      </w:tr>
      <w:tr w:rsidR="00850584" w:rsidRPr="00D73EF0" w14:paraId="32348757" w14:textId="77777777" w:rsidTr="006B2783">
        <w:tc>
          <w:tcPr>
            <w:tcW w:w="3420" w:type="dxa"/>
            <w:vAlign w:val="bottom"/>
          </w:tcPr>
          <w:p w14:paraId="50187BD4" w14:textId="77777777" w:rsidR="00850584" w:rsidRPr="00D73EF0" w:rsidRDefault="00850584" w:rsidP="00850584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34277" w14:textId="45ABEC2D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49,660</w:t>
            </w:r>
          </w:p>
        </w:tc>
        <w:tc>
          <w:tcPr>
            <w:tcW w:w="283" w:type="dxa"/>
            <w:vAlign w:val="bottom"/>
          </w:tcPr>
          <w:p w14:paraId="5329AFE3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014D7D72" w14:textId="4309F47C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55,126</w:t>
            </w:r>
          </w:p>
        </w:tc>
        <w:tc>
          <w:tcPr>
            <w:tcW w:w="284" w:type="dxa"/>
            <w:gridSpan w:val="2"/>
            <w:vAlign w:val="bottom"/>
          </w:tcPr>
          <w:p w14:paraId="14D23A0F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A1B67" w14:textId="396C37AE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186,425</w:t>
            </w:r>
          </w:p>
        </w:tc>
        <w:tc>
          <w:tcPr>
            <w:tcW w:w="283" w:type="dxa"/>
            <w:vAlign w:val="bottom"/>
          </w:tcPr>
          <w:p w14:paraId="7ECA2E78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2D65B744" w14:textId="0B9C85A6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185,973</w:t>
            </w:r>
          </w:p>
        </w:tc>
      </w:tr>
      <w:tr w:rsidR="00850584" w:rsidRPr="00D73EF0" w14:paraId="234959FF" w14:textId="77777777" w:rsidTr="00612C60">
        <w:tc>
          <w:tcPr>
            <w:tcW w:w="3420" w:type="dxa"/>
            <w:vAlign w:val="bottom"/>
          </w:tcPr>
          <w:p w14:paraId="2438F411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 - สุทธิ</w:t>
            </w:r>
          </w:p>
          <w:p w14:paraId="37F7F363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(ระยะเวลาการเช่าที่ดิน </w:t>
            </w:r>
            <w:r w:rsidRPr="00D73EF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</w:t>
            </w:r>
            <w:r w:rsidRPr="00D73EF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ปี)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40F42F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CE47308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431DF071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6E9E0686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3F6D3CF7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CC893FD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15E23CF6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50584" w:rsidRPr="00D73EF0" w14:paraId="63596772" w14:textId="77777777" w:rsidTr="00612C60">
        <w:tc>
          <w:tcPr>
            <w:tcW w:w="3420" w:type="dxa"/>
            <w:vAlign w:val="bottom"/>
          </w:tcPr>
          <w:p w14:paraId="500E610E" w14:textId="77777777" w:rsidR="00850584" w:rsidRPr="00D73EF0" w:rsidRDefault="00850584" w:rsidP="00850584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2AE329F" w14:textId="3A16BC94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1,661</w:t>
            </w:r>
          </w:p>
        </w:tc>
        <w:tc>
          <w:tcPr>
            <w:tcW w:w="283" w:type="dxa"/>
            <w:vAlign w:val="bottom"/>
          </w:tcPr>
          <w:p w14:paraId="7FD8E41C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  <w:vAlign w:val="bottom"/>
          </w:tcPr>
          <w:p w14:paraId="3EB40B05" w14:textId="38443A9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1,769</w:t>
            </w:r>
          </w:p>
        </w:tc>
        <w:tc>
          <w:tcPr>
            <w:tcW w:w="284" w:type="dxa"/>
            <w:gridSpan w:val="2"/>
            <w:vAlign w:val="bottom"/>
          </w:tcPr>
          <w:p w14:paraId="1C179A9B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vAlign w:val="bottom"/>
          </w:tcPr>
          <w:p w14:paraId="5092F357" w14:textId="1E8EDCCB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1,661</w:t>
            </w:r>
          </w:p>
        </w:tc>
        <w:tc>
          <w:tcPr>
            <w:tcW w:w="283" w:type="dxa"/>
            <w:vAlign w:val="bottom"/>
          </w:tcPr>
          <w:p w14:paraId="308E31F0" w14:textId="7777777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  <w:vAlign w:val="bottom"/>
          </w:tcPr>
          <w:p w14:paraId="5A1E9C27" w14:textId="7EBFE837" w:rsidR="00850584" w:rsidRPr="00D73EF0" w:rsidRDefault="00850584" w:rsidP="0085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1,769</w:t>
            </w:r>
          </w:p>
        </w:tc>
      </w:tr>
    </w:tbl>
    <w:p w14:paraId="55B98182" w14:textId="77777777" w:rsidR="00D73EF0" w:rsidRDefault="00D73EF0" w:rsidP="00837E3B">
      <w:pPr>
        <w:tabs>
          <w:tab w:val="clear" w:pos="454"/>
          <w:tab w:val="clear" w:pos="680"/>
          <w:tab w:val="left" w:pos="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3B5E2921" w14:textId="54CCF400" w:rsidR="00837E3B" w:rsidRPr="00D73EF0" w:rsidRDefault="00837E3B" w:rsidP="00837E3B">
      <w:pPr>
        <w:tabs>
          <w:tab w:val="clear" w:pos="454"/>
          <w:tab w:val="clear" w:pos="680"/>
          <w:tab w:val="left" w:pos="0"/>
        </w:tabs>
        <w:jc w:val="both"/>
        <w:rPr>
          <w:rFonts w:asciiTheme="majorBidi" w:hAnsiTheme="majorBidi" w:cstheme="majorBidi"/>
          <w:sz w:val="28"/>
          <w:szCs w:val="28"/>
        </w:rPr>
      </w:pPr>
      <w:r w:rsidRPr="00D73EF0">
        <w:rPr>
          <w:rFonts w:asciiTheme="majorBidi" w:hAnsiTheme="majorBidi" w:cstheme="majorBidi"/>
          <w:sz w:val="28"/>
          <w:szCs w:val="28"/>
          <w:cs/>
        </w:rPr>
        <w:lastRenderedPageBreak/>
        <w:t>เงินให้กู้ยืมและเงินกู้ยืมที่เกิดขึ้นกับ</w:t>
      </w:r>
      <w:r w:rsidR="00C23564" w:rsidRPr="00D73EF0">
        <w:rPr>
          <w:rFonts w:asciiTheme="majorBidi" w:hAnsiTheme="majorBidi" w:cstheme="majorBidi"/>
          <w:sz w:val="28"/>
          <w:szCs w:val="28"/>
          <w:cs/>
        </w:rPr>
        <w:t>บุคคลและกิจการ</w:t>
      </w:r>
      <w:r w:rsidRPr="00D73EF0">
        <w:rPr>
          <w:rFonts w:asciiTheme="majorBidi" w:hAnsiTheme="majorBidi" w:cstheme="majorBidi"/>
          <w:sz w:val="28"/>
          <w:szCs w:val="28"/>
          <w:cs/>
        </w:rPr>
        <w:t>ที่เกี่ยวข้องกันมีรายการเคลื่อนไหวในระหว่าง</w:t>
      </w:r>
      <w:r w:rsidR="00397DC9" w:rsidRPr="00D73EF0">
        <w:rPr>
          <w:rFonts w:asciiTheme="majorBidi" w:hAnsiTheme="majorBidi" w:cstheme="majorBidi"/>
          <w:sz w:val="28"/>
          <w:szCs w:val="28"/>
          <w:cs/>
        </w:rPr>
        <w:t>งวด</w:t>
      </w:r>
      <w:r w:rsidRPr="00D73EF0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265C9841" w14:textId="77777777" w:rsidR="00837E3B" w:rsidRPr="00D73EF0" w:rsidRDefault="00837E3B" w:rsidP="00837E3B">
      <w:pPr>
        <w:tabs>
          <w:tab w:val="clear" w:pos="454"/>
          <w:tab w:val="clear" w:pos="680"/>
          <w:tab w:val="left" w:pos="0"/>
        </w:tabs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9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005"/>
        <w:gridCol w:w="1757"/>
        <w:gridCol w:w="283"/>
        <w:gridCol w:w="1276"/>
        <w:gridCol w:w="284"/>
        <w:gridCol w:w="1276"/>
        <w:gridCol w:w="283"/>
        <w:gridCol w:w="1758"/>
      </w:tblGrid>
      <w:tr w:rsidR="00837E3B" w:rsidRPr="00D73EF0" w14:paraId="75178D3B" w14:textId="77777777" w:rsidTr="004C3210">
        <w:trPr>
          <w:trHeight w:val="20"/>
        </w:trPr>
        <w:tc>
          <w:tcPr>
            <w:tcW w:w="3005" w:type="dxa"/>
            <w:vAlign w:val="bottom"/>
          </w:tcPr>
          <w:p w14:paraId="4949B11B" w14:textId="77777777" w:rsidR="00837E3B" w:rsidRPr="00D73EF0" w:rsidRDefault="00837E3B" w:rsidP="0003570B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17" w:type="dxa"/>
            <w:gridSpan w:val="7"/>
            <w:tcBorders>
              <w:bottom w:val="single" w:sz="4" w:space="0" w:color="auto"/>
            </w:tcBorders>
            <w:vAlign w:val="bottom"/>
          </w:tcPr>
          <w:p w14:paraId="2B1C3B31" w14:textId="77777777" w:rsidR="00837E3B" w:rsidRPr="00D73EF0" w:rsidRDefault="00837E3B" w:rsidP="0003570B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  <w:r w:rsidRPr="00D73E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(พันบาท)</w:t>
            </w:r>
          </w:p>
        </w:tc>
      </w:tr>
      <w:tr w:rsidR="00837E3B" w:rsidRPr="00D73EF0" w14:paraId="2CFD46AF" w14:textId="77777777" w:rsidTr="004C3210">
        <w:trPr>
          <w:trHeight w:val="20"/>
        </w:trPr>
        <w:tc>
          <w:tcPr>
            <w:tcW w:w="3005" w:type="dxa"/>
            <w:vAlign w:val="bottom"/>
          </w:tcPr>
          <w:p w14:paraId="239206BF" w14:textId="77777777" w:rsidR="00837E3B" w:rsidRPr="00D73EF0" w:rsidRDefault="00837E3B" w:rsidP="0003570B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3419A009" w14:textId="77777777" w:rsidR="00837E3B" w:rsidRPr="00D73EF0" w:rsidRDefault="00837E3B" w:rsidP="0003570B">
            <w:pPr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61D3A28" w14:textId="77777777" w:rsidR="00837E3B" w:rsidRPr="00D73EF0" w:rsidRDefault="00837E3B" w:rsidP="0003570B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CF5E9" w14:textId="053FE008" w:rsidR="00837E3B" w:rsidRPr="00D73EF0" w:rsidRDefault="00837E3B" w:rsidP="0003570B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  <w:r w:rsidR="00A04CAF" w:rsidRPr="00D73EF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เคลื่อนไหว</w:t>
            </w:r>
            <w:r w:rsidRPr="00D73EF0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397DC9" w:rsidRPr="00D73EF0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582BC45" w14:textId="77777777" w:rsidR="00837E3B" w:rsidRPr="00D73EF0" w:rsidRDefault="00837E3B" w:rsidP="0003570B">
            <w:pPr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vAlign w:val="bottom"/>
          </w:tcPr>
          <w:p w14:paraId="737D679F" w14:textId="77777777" w:rsidR="00837E3B" w:rsidRPr="00D73EF0" w:rsidRDefault="00837E3B" w:rsidP="0003570B">
            <w:pPr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397DC9" w:rsidRPr="00D73EF0" w14:paraId="1180DBCB" w14:textId="77777777" w:rsidTr="004C3210">
        <w:trPr>
          <w:trHeight w:val="20"/>
        </w:trPr>
        <w:tc>
          <w:tcPr>
            <w:tcW w:w="3005" w:type="dxa"/>
            <w:vAlign w:val="bottom"/>
          </w:tcPr>
          <w:p w14:paraId="0B8D6E3C" w14:textId="3EAFD875" w:rsidR="00397DC9" w:rsidRPr="00D73EF0" w:rsidRDefault="00397DC9" w:rsidP="00997CC6">
            <w:pPr>
              <w:ind w:left="-86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4BCAB249" w14:textId="3C4A6277" w:rsidR="00397DC9" w:rsidRPr="00D73EF0" w:rsidRDefault="006F73A0" w:rsidP="004D20D6">
            <w:pPr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73E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73EF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5645A" w:rsidRPr="00D73EF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83" w:type="dxa"/>
            <w:vAlign w:val="bottom"/>
          </w:tcPr>
          <w:p w14:paraId="3A268717" w14:textId="77777777" w:rsidR="00397DC9" w:rsidRPr="00D73EF0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95EC2" w14:textId="77777777" w:rsidR="00397DC9" w:rsidRPr="00D73EF0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</w:rPr>
            </w:pPr>
            <w:r w:rsidRPr="00D73EF0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F553DC6" w14:textId="77777777" w:rsidR="00397DC9" w:rsidRPr="00D73EF0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FB429" w14:textId="77777777" w:rsidR="00397DC9" w:rsidRPr="00D73EF0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</w:rPr>
            </w:pPr>
            <w:r w:rsidRPr="00D73EF0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83" w:type="dxa"/>
            <w:vAlign w:val="bottom"/>
          </w:tcPr>
          <w:p w14:paraId="651F83ED" w14:textId="77777777" w:rsidR="00397DC9" w:rsidRPr="00D73EF0" w:rsidRDefault="00397DC9" w:rsidP="0003570B">
            <w:pPr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14:paraId="0514FED5" w14:textId="5F7D6567" w:rsidR="00397DC9" w:rsidRPr="00D73EF0" w:rsidRDefault="00F505C9" w:rsidP="004D20D6">
            <w:pPr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6516E" w:rsidRPr="00D73EF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97DC9" w:rsidRPr="00D73E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C1547" w:rsidRPr="00D73EF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397DC9" w:rsidRPr="00D73E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73EF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5645A" w:rsidRPr="00D73EF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A4F7D" w:rsidRPr="00D73EF0" w14:paraId="590ADC91" w14:textId="77777777" w:rsidTr="004C3210">
        <w:trPr>
          <w:trHeight w:val="20"/>
        </w:trPr>
        <w:tc>
          <w:tcPr>
            <w:tcW w:w="3005" w:type="dxa"/>
            <w:vAlign w:val="bottom"/>
          </w:tcPr>
          <w:p w14:paraId="1DFF7798" w14:textId="7B0FD0F9" w:rsidR="008A4F7D" w:rsidRPr="00D73EF0" w:rsidRDefault="008A4F7D" w:rsidP="00997CC6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757" w:type="dxa"/>
            <w:vAlign w:val="bottom"/>
          </w:tcPr>
          <w:p w14:paraId="6C9BD6F6" w14:textId="77777777" w:rsidR="008A4F7D" w:rsidRPr="00D73EF0" w:rsidRDefault="008A4F7D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83" w:type="dxa"/>
            <w:vAlign w:val="bottom"/>
          </w:tcPr>
          <w:p w14:paraId="319285EB" w14:textId="77777777" w:rsidR="008A4F7D" w:rsidRPr="00D73EF0" w:rsidRDefault="008A4F7D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vAlign w:val="bottom"/>
          </w:tcPr>
          <w:p w14:paraId="5D28473C" w14:textId="77777777" w:rsidR="008A4F7D" w:rsidRPr="00D73EF0" w:rsidRDefault="008A4F7D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D41B1D8" w14:textId="77777777" w:rsidR="008A4F7D" w:rsidRPr="00D73EF0" w:rsidRDefault="008A4F7D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vAlign w:val="bottom"/>
          </w:tcPr>
          <w:p w14:paraId="0C509EA3" w14:textId="77777777" w:rsidR="008A4F7D" w:rsidRPr="00D73EF0" w:rsidRDefault="008A4F7D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BE28DBD" w14:textId="77777777" w:rsidR="008A4F7D" w:rsidRPr="00D73EF0" w:rsidRDefault="008A4F7D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vAlign w:val="bottom"/>
          </w:tcPr>
          <w:p w14:paraId="0D6439D2" w14:textId="77777777" w:rsidR="008A4F7D" w:rsidRPr="00D73EF0" w:rsidRDefault="008A4F7D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35645A" w:rsidRPr="00D73EF0" w14:paraId="0BB57617" w14:textId="77777777" w:rsidTr="004C3210">
        <w:trPr>
          <w:trHeight w:val="20"/>
        </w:trPr>
        <w:tc>
          <w:tcPr>
            <w:tcW w:w="3005" w:type="dxa"/>
            <w:vAlign w:val="bottom"/>
          </w:tcPr>
          <w:p w14:paraId="177CA6E2" w14:textId="600338C1" w:rsidR="0035645A" w:rsidRPr="00D73EF0" w:rsidRDefault="0035645A" w:rsidP="00C65A68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86"/>
              <w:rPr>
                <w:rFonts w:asciiTheme="majorBidi" w:hAnsiTheme="majorBidi" w:cstheme="majorBidi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กรีนเอิร์ธพาวเวอร์ </w:t>
            </w:r>
            <w:r w:rsidR="00C65A6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73EF0">
              <w:rPr>
                <w:rFonts w:asciiTheme="majorBidi" w:hAnsiTheme="majorBidi" w:cstheme="majorBidi"/>
                <w:sz w:val="28"/>
                <w:szCs w:val="28"/>
                <w:cs/>
              </w:rPr>
              <w:t>(ไทยแลนด์) จำกัด</w:t>
            </w:r>
          </w:p>
        </w:tc>
        <w:tc>
          <w:tcPr>
            <w:tcW w:w="1757" w:type="dxa"/>
            <w:vAlign w:val="bottom"/>
          </w:tcPr>
          <w:p w14:paraId="241ADF0E" w14:textId="277EB9DB" w:rsidR="0035645A" w:rsidRPr="00D73EF0" w:rsidRDefault="0035645A" w:rsidP="0035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64,800</w:t>
            </w:r>
          </w:p>
        </w:tc>
        <w:tc>
          <w:tcPr>
            <w:tcW w:w="283" w:type="dxa"/>
            <w:vAlign w:val="bottom"/>
          </w:tcPr>
          <w:p w14:paraId="35EBE358" w14:textId="77777777" w:rsidR="0035645A" w:rsidRPr="00D73EF0" w:rsidRDefault="0035645A" w:rsidP="0035645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vAlign w:val="bottom"/>
          </w:tcPr>
          <w:p w14:paraId="357D76D8" w14:textId="42C8E1D4" w:rsidR="0035645A" w:rsidRPr="00D73EF0" w:rsidRDefault="00467C50" w:rsidP="0035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284" w:type="dxa"/>
            <w:vAlign w:val="bottom"/>
          </w:tcPr>
          <w:p w14:paraId="29450813" w14:textId="77777777" w:rsidR="0035645A" w:rsidRPr="00D73EF0" w:rsidRDefault="0035645A" w:rsidP="0035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vAlign w:val="bottom"/>
          </w:tcPr>
          <w:p w14:paraId="58537EF1" w14:textId="7238820C" w:rsidR="0035645A" w:rsidRPr="00D73EF0" w:rsidRDefault="00467C50" w:rsidP="0035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(20,000)</w:t>
            </w:r>
          </w:p>
        </w:tc>
        <w:tc>
          <w:tcPr>
            <w:tcW w:w="283" w:type="dxa"/>
            <w:vAlign w:val="bottom"/>
          </w:tcPr>
          <w:p w14:paraId="1639CCAE" w14:textId="77777777" w:rsidR="0035645A" w:rsidRPr="00D73EF0" w:rsidRDefault="0035645A" w:rsidP="0035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vAlign w:val="bottom"/>
          </w:tcPr>
          <w:p w14:paraId="426DDC9E" w14:textId="05312525" w:rsidR="0035645A" w:rsidRPr="00D73EF0" w:rsidRDefault="00467C50" w:rsidP="0035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  <w:t>64,800</w:t>
            </w:r>
          </w:p>
        </w:tc>
      </w:tr>
      <w:tr w:rsidR="006F73A0" w:rsidRPr="00D73EF0" w14:paraId="68D2D37B" w14:textId="77777777" w:rsidTr="004C3210">
        <w:trPr>
          <w:trHeight w:val="20"/>
        </w:trPr>
        <w:tc>
          <w:tcPr>
            <w:tcW w:w="3005" w:type="dxa"/>
            <w:vAlign w:val="bottom"/>
          </w:tcPr>
          <w:p w14:paraId="545DFE20" w14:textId="77777777" w:rsidR="006F73A0" w:rsidRPr="00D73EF0" w:rsidRDefault="006F73A0" w:rsidP="00A170E3">
            <w:pPr>
              <w:ind w:left="-122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57" w:type="dxa"/>
            <w:tcBorders>
              <w:top w:val="double" w:sz="4" w:space="0" w:color="auto"/>
            </w:tcBorders>
            <w:vAlign w:val="bottom"/>
          </w:tcPr>
          <w:p w14:paraId="34EB047E" w14:textId="403C3AB0" w:rsidR="006F73A0" w:rsidRPr="00D73EF0" w:rsidRDefault="006F73A0" w:rsidP="006F73A0">
            <w:pPr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37181AB5" w14:textId="77777777" w:rsidR="006F73A0" w:rsidRPr="00D73EF0" w:rsidRDefault="006F73A0" w:rsidP="006F73A0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32C56FCA" w14:textId="062122AF" w:rsidR="006F73A0" w:rsidRPr="00D73EF0" w:rsidRDefault="006F73A0" w:rsidP="006F73A0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  <w:vAlign w:val="bottom"/>
          </w:tcPr>
          <w:p w14:paraId="5B5E70A6" w14:textId="77777777" w:rsidR="006F73A0" w:rsidRPr="00D73EF0" w:rsidRDefault="006F73A0" w:rsidP="00BA3D2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51146918" w14:textId="06159C7D" w:rsidR="006F73A0" w:rsidRPr="00D73EF0" w:rsidRDefault="006F73A0" w:rsidP="00BA3D22">
            <w:pPr>
              <w:ind w:left="-113"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710A0ED" w14:textId="77777777" w:rsidR="006F73A0" w:rsidRPr="00D73EF0" w:rsidRDefault="006F73A0" w:rsidP="006F73A0">
            <w:pPr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double" w:sz="4" w:space="0" w:color="auto"/>
            </w:tcBorders>
            <w:vAlign w:val="bottom"/>
          </w:tcPr>
          <w:p w14:paraId="73FA6A74" w14:textId="53552FBF" w:rsidR="006F73A0" w:rsidRPr="00D73EF0" w:rsidRDefault="006F73A0" w:rsidP="006F73A0">
            <w:pPr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5645A" w:rsidRPr="00D73EF0" w14:paraId="302FC2DC" w14:textId="77777777" w:rsidTr="004C3210">
        <w:trPr>
          <w:trHeight w:val="20"/>
        </w:trPr>
        <w:tc>
          <w:tcPr>
            <w:tcW w:w="3005" w:type="dxa"/>
            <w:vAlign w:val="bottom"/>
          </w:tcPr>
          <w:p w14:paraId="7B0812E3" w14:textId="31E82FA6" w:rsidR="0035645A" w:rsidRPr="00D73EF0" w:rsidRDefault="0035645A" w:rsidP="0035645A">
            <w:pPr>
              <w:ind w:left="-122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3EF0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757" w:type="dxa"/>
            <w:vAlign w:val="bottom"/>
          </w:tcPr>
          <w:p w14:paraId="7FC97C4E" w14:textId="11F27CDF" w:rsidR="0035645A" w:rsidRPr="00D73EF0" w:rsidRDefault="0035645A" w:rsidP="0035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  <w:tc>
          <w:tcPr>
            <w:tcW w:w="283" w:type="dxa"/>
            <w:vAlign w:val="bottom"/>
          </w:tcPr>
          <w:p w14:paraId="6FB2C7A0" w14:textId="77777777" w:rsidR="0035645A" w:rsidRPr="00D73EF0" w:rsidRDefault="0035645A" w:rsidP="0035645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vAlign w:val="bottom"/>
          </w:tcPr>
          <w:p w14:paraId="38A138BD" w14:textId="5AB94946" w:rsidR="0035645A" w:rsidRPr="00D73EF0" w:rsidRDefault="00467C50" w:rsidP="00467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C0A8EFE" w14:textId="77777777" w:rsidR="0035645A" w:rsidRPr="00D73EF0" w:rsidRDefault="0035645A" w:rsidP="0035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vAlign w:val="bottom"/>
          </w:tcPr>
          <w:p w14:paraId="5C1C6211" w14:textId="113CE484" w:rsidR="0035645A" w:rsidRPr="00D73EF0" w:rsidRDefault="00467C50" w:rsidP="00467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7EAFE11" w14:textId="77777777" w:rsidR="0035645A" w:rsidRPr="00D73EF0" w:rsidRDefault="0035645A" w:rsidP="0035645A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vAlign w:val="bottom"/>
          </w:tcPr>
          <w:p w14:paraId="1D21AE7D" w14:textId="19F7512F" w:rsidR="0035645A" w:rsidRPr="00D73EF0" w:rsidRDefault="00467C50" w:rsidP="0035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  <w:t>4,500</w:t>
            </w:r>
          </w:p>
        </w:tc>
      </w:tr>
      <w:tr w:rsidR="0035645A" w:rsidRPr="00D73EF0" w14:paraId="51B91DAE" w14:textId="77777777" w:rsidTr="004C3210">
        <w:trPr>
          <w:trHeight w:val="64"/>
        </w:trPr>
        <w:tc>
          <w:tcPr>
            <w:tcW w:w="3005" w:type="dxa"/>
            <w:vAlign w:val="bottom"/>
          </w:tcPr>
          <w:p w14:paraId="33533668" w14:textId="3D31CCCD" w:rsidR="0035645A" w:rsidRPr="00D73EF0" w:rsidRDefault="0035645A" w:rsidP="0035645A">
            <w:pPr>
              <w:ind w:left="-122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1A5B0E5F" w14:textId="730A7D2D" w:rsidR="0035645A" w:rsidRPr="00D73EF0" w:rsidRDefault="0035645A" w:rsidP="0035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46,</w:t>
            </w:r>
            <w:r w:rsidRPr="00D73EF0">
              <w:rPr>
                <w:rFonts w:ascii="Angsana New" w:hAnsi="Angsana New" w:hint="cs"/>
                <w:sz w:val="28"/>
                <w:szCs w:val="28"/>
              </w:rPr>
              <w:t>961</w:t>
            </w:r>
          </w:p>
        </w:tc>
        <w:tc>
          <w:tcPr>
            <w:tcW w:w="283" w:type="dxa"/>
            <w:vAlign w:val="bottom"/>
          </w:tcPr>
          <w:p w14:paraId="32431D24" w14:textId="77777777" w:rsidR="0035645A" w:rsidRPr="00D73EF0" w:rsidRDefault="0035645A" w:rsidP="0035645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3C1C49F" w14:textId="12EDD17A" w:rsidR="0035645A" w:rsidRPr="00D73EF0" w:rsidRDefault="00212D1B" w:rsidP="0035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37,6</w:t>
            </w:r>
            <w:r w:rsidR="000059A8"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284" w:type="dxa"/>
            <w:vAlign w:val="bottom"/>
          </w:tcPr>
          <w:p w14:paraId="4BA0D9BC" w14:textId="77777777" w:rsidR="0035645A" w:rsidRPr="00D73EF0" w:rsidRDefault="0035645A" w:rsidP="0035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4CDD032" w14:textId="2E62A136" w:rsidR="0035645A" w:rsidRPr="00D73EF0" w:rsidRDefault="00212D1B" w:rsidP="0035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(42,246)</w:t>
            </w:r>
          </w:p>
        </w:tc>
        <w:tc>
          <w:tcPr>
            <w:tcW w:w="283" w:type="dxa"/>
            <w:vAlign w:val="bottom"/>
          </w:tcPr>
          <w:p w14:paraId="16B8F245" w14:textId="77777777" w:rsidR="0035645A" w:rsidRPr="00D73EF0" w:rsidRDefault="0035645A" w:rsidP="0035645A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14:paraId="50330E51" w14:textId="65342611" w:rsidR="0035645A" w:rsidRPr="00D73EF0" w:rsidRDefault="00467C50" w:rsidP="0035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  <w:t>42,395</w:t>
            </w:r>
          </w:p>
        </w:tc>
      </w:tr>
      <w:tr w:rsidR="0035645A" w:rsidRPr="00D73EF0" w14:paraId="47CACCEA" w14:textId="77777777" w:rsidTr="004C3210">
        <w:trPr>
          <w:trHeight w:val="20"/>
        </w:trPr>
        <w:tc>
          <w:tcPr>
            <w:tcW w:w="3005" w:type="dxa"/>
            <w:vAlign w:val="bottom"/>
          </w:tcPr>
          <w:p w14:paraId="71D1BED6" w14:textId="4FBE5E9D" w:rsidR="0035645A" w:rsidRPr="00D73EF0" w:rsidRDefault="0035645A" w:rsidP="0035645A">
            <w:pPr>
              <w:ind w:left="-122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3EF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306F0" w14:textId="324991F1" w:rsidR="0035645A" w:rsidRPr="00D73EF0" w:rsidRDefault="0035645A" w:rsidP="0035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51,461</w:t>
            </w:r>
          </w:p>
        </w:tc>
        <w:tc>
          <w:tcPr>
            <w:tcW w:w="283" w:type="dxa"/>
            <w:vAlign w:val="bottom"/>
          </w:tcPr>
          <w:p w14:paraId="217DEDF2" w14:textId="77777777" w:rsidR="0035645A" w:rsidRPr="00D73EF0" w:rsidRDefault="0035645A" w:rsidP="0035645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E1EB3" w14:textId="717A8053" w:rsidR="0035645A" w:rsidRPr="00D73EF0" w:rsidRDefault="00212D1B" w:rsidP="0035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37,6</w:t>
            </w:r>
            <w:r w:rsidR="000059A8"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284" w:type="dxa"/>
            <w:vAlign w:val="bottom"/>
          </w:tcPr>
          <w:p w14:paraId="598CA54C" w14:textId="77777777" w:rsidR="0035645A" w:rsidRPr="00D73EF0" w:rsidRDefault="0035645A" w:rsidP="0035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E4096" w14:textId="45CC8848" w:rsidR="0035645A" w:rsidRPr="00D73EF0" w:rsidRDefault="00212D1B" w:rsidP="0035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(42,246)</w:t>
            </w:r>
          </w:p>
        </w:tc>
        <w:tc>
          <w:tcPr>
            <w:tcW w:w="283" w:type="dxa"/>
            <w:vAlign w:val="bottom"/>
          </w:tcPr>
          <w:p w14:paraId="4EF06427" w14:textId="77777777" w:rsidR="0035645A" w:rsidRPr="00D73EF0" w:rsidRDefault="0035645A" w:rsidP="0035645A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F05B4" w14:textId="4EA994AB" w:rsidR="0035645A" w:rsidRPr="00D73EF0" w:rsidRDefault="00467C50" w:rsidP="0035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27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  <w:t>46,895</w:t>
            </w:r>
          </w:p>
        </w:tc>
      </w:tr>
      <w:tr w:rsidR="00E57781" w:rsidRPr="00D73EF0" w14:paraId="474DD36E" w14:textId="77777777" w:rsidTr="004C3210">
        <w:trPr>
          <w:trHeight w:val="20"/>
        </w:trPr>
        <w:tc>
          <w:tcPr>
            <w:tcW w:w="3005" w:type="dxa"/>
            <w:vAlign w:val="bottom"/>
          </w:tcPr>
          <w:p w14:paraId="35C81404" w14:textId="77777777" w:rsidR="00E57781" w:rsidRPr="00D73EF0" w:rsidRDefault="00E57781" w:rsidP="005A429D">
            <w:pPr>
              <w:ind w:left="-12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3EF0">
              <w:rPr>
                <w:sz w:val="28"/>
                <w:szCs w:val="28"/>
              </w:rPr>
              <w:br w:type="page"/>
            </w:r>
          </w:p>
        </w:tc>
        <w:tc>
          <w:tcPr>
            <w:tcW w:w="6917" w:type="dxa"/>
            <w:gridSpan w:val="7"/>
            <w:tcBorders>
              <w:bottom w:val="single" w:sz="4" w:space="0" w:color="auto"/>
            </w:tcBorders>
            <w:vAlign w:val="bottom"/>
          </w:tcPr>
          <w:p w14:paraId="365ED193" w14:textId="77777777" w:rsidR="00CF00FC" w:rsidRPr="00D73EF0" w:rsidRDefault="00CF00FC" w:rsidP="005A429D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7B49F3D" w14:textId="5C294592" w:rsidR="00E57781" w:rsidRPr="00D73EF0" w:rsidRDefault="00E57781" w:rsidP="005A429D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  <w:r w:rsidRPr="00D73E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(พันบาท)</w:t>
            </w:r>
          </w:p>
        </w:tc>
      </w:tr>
      <w:tr w:rsidR="00E57781" w:rsidRPr="00D73EF0" w14:paraId="52F02D7D" w14:textId="77777777" w:rsidTr="004C3210">
        <w:trPr>
          <w:trHeight w:val="20"/>
        </w:trPr>
        <w:tc>
          <w:tcPr>
            <w:tcW w:w="3005" w:type="dxa"/>
            <w:vAlign w:val="bottom"/>
          </w:tcPr>
          <w:p w14:paraId="0FB50EDC" w14:textId="77777777" w:rsidR="00E57781" w:rsidRPr="00D73EF0" w:rsidRDefault="00E57781" w:rsidP="005A429D">
            <w:pPr>
              <w:ind w:left="-122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3007D6FA" w14:textId="77777777" w:rsidR="00E57781" w:rsidRPr="00D73EF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7CF127B" w14:textId="77777777" w:rsidR="00E57781" w:rsidRPr="00D73EF0" w:rsidRDefault="00E57781" w:rsidP="005A429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4D479" w14:textId="56AD85CA" w:rsidR="00E57781" w:rsidRPr="00D73EF0" w:rsidRDefault="00E57781" w:rsidP="005A429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  <w:r w:rsidR="00A04CAF" w:rsidRPr="00D73EF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เคลื่อนไหว</w:t>
            </w:r>
            <w:r w:rsidRPr="00D73EF0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A57ECFD" w14:textId="77777777" w:rsidR="00E57781" w:rsidRPr="00D73EF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vAlign w:val="bottom"/>
          </w:tcPr>
          <w:p w14:paraId="5A2B873E" w14:textId="77777777" w:rsidR="00E57781" w:rsidRPr="00D73EF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E57781" w:rsidRPr="00D73EF0" w14:paraId="0CCCB534" w14:textId="77777777" w:rsidTr="00A04CAF">
        <w:trPr>
          <w:trHeight w:val="20"/>
        </w:trPr>
        <w:tc>
          <w:tcPr>
            <w:tcW w:w="3005" w:type="dxa"/>
            <w:vAlign w:val="bottom"/>
          </w:tcPr>
          <w:p w14:paraId="630DF7B0" w14:textId="660B9C34" w:rsidR="00E57781" w:rsidRPr="00D73EF0" w:rsidRDefault="00E57781" w:rsidP="005A429D">
            <w:pPr>
              <w:ind w:left="-122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29E40EA1" w14:textId="00212A2C" w:rsidR="00E57781" w:rsidRPr="00D73EF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73E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73EF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D54A9" w:rsidRPr="00D73EF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83" w:type="dxa"/>
            <w:vAlign w:val="bottom"/>
          </w:tcPr>
          <w:p w14:paraId="2D11FB59" w14:textId="77777777" w:rsidR="00E57781" w:rsidRPr="00D73EF0" w:rsidRDefault="00E57781" w:rsidP="005A429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45C67" w14:textId="77777777" w:rsidR="00E57781" w:rsidRPr="00D73EF0" w:rsidRDefault="00E57781" w:rsidP="005A429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</w:rPr>
            </w:pPr>
            <w:r w:rsidRPr="00D73EF0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4B99171" w14:textId="77777777" w:rsidR="00E57781" w:rsidRPr="00D73EF0" w:rsidRDefault="00E57781" w:rsidP="005A429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D7478" w14:textId="77777777" w:rsidR="00E57781" w:rsidRPr="00D73EF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83" w:type="dxa"/>
            <w:vAlign w:val="bottom"/>
          </w:tcPr>
          <w:p w14:paraId="0539DFF6" w14:textId="77777777" w:rsidR="00E57781" w:rsidRPr="00D73EF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14:paraId="185194F8" w14:textId="3A267B5A" w:rsidR="00E57781" w:rsidRPr="00D73EF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73E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C1547" w:rsidRPr="00D73EF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D73E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73EF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D54A9" w:rsidRPr="00D73EF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E57781" w:rsidRPr="00D73EF0" w14:paraId="1ECF7DC6" w14:textId="77777777" w:rsidTr="00A04CAF">
        <w:trPr>
          <w:trHeight w:val="20"/>
        </w:trPr>
        <w:tc>
          <w:tcPr>
            <w:tcW w:w="3005" w:type="dxa"/>
            <w:vAlign w:val="bottom"/>
          </w:tcPr>
          <w:p w14:paraId="38C95E14" w14:textId="7A7EBDE0" w:rsidR="00E57781" w:rsidRPr="00D73EF0" w:rsidRDefault="00E57781" w:rsidP="005A429D">
            <w:pPr>
              <w:ind w:left="-122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</w:t>
            </w:r>
            <w:r w:rsidRPr="00D73EF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ให้</w:t>
            </w:r>
            <w:r w:rsidRPr="00D73E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กู้ยืมระยะสั้น</w:t>
            </w:r>
          </w:p>
        </w:tc>
        <w:tc>
          <w:tcPr>
            <w:tcW w:w="1757" w:type="dxa"/>
            <w:vAlign w:val="bottom"/>
          </w:tcPr>
          <w:p w14:paraId="202AF43E" w14:textId="77777777" w:rsidR="00E57781" w:rsidRPr="00D73EF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AE8B33C" w14:textId="77777777" w:rsidR="00E57781" w:rsidRPr="00D73EF0" w:rsidRDefault="00E57781" w:rsidP="005A429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C30CDED" w14:textId="77777777" w:rsidR="00E57781" w:rsidRPr="00D73EF0" w:rsidRDefault="00E57781" w:rsidP="005A429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" w:type="dxa"/>
            <w:vAlign w:val="bottom"/>
          </w:tcPr>
          <w:p w14:paraId="3758E1BA" w14:textId="77777777" w:rsidR="00E57781" w:rsidRPr="00D73EF0" w:rsidRDefault="00E57781" w:rsidP="005A429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7D8743C" w14:textId="77777777" w:rsidR="00E57781" w:rsidRPr="00D73EF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75F00F90" w14:textId="77777777" w:rsidR="00E57781" w:rsidRPr="00D73EF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8" w:type="dxa"/>
            <w:vAlign w:val="bottom"/>
          </w:tcPr>
          <w:p w14:paraId="15920B7D" w14:textId="77777777" w:rsidR="00E57781" w:rsidRPr="00D73EF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7781" w:rsidRPr="00D73EF0" w14:paraId="2FFA7749" w14:textId="77777777" w:rsidTr="004C3210">
        <w:trPr>
          <w:trHeight w:val="20"/>
        </w:trPr>
        <w:tc>
          <w:tcPr>
            <w:tcW w:w="3005" w:type="dxa"/>
            <w:vAlign w:val="bottom"/>
          </w:tcPr>
          <w:p w14:paraId="24504DD4" w14:textId="77777777" w:rsidR="00E57781" w:rsidRPr="00D73EF0" w:rsidRDefault="00E57781" w:rsidP="005A429D">
            <w:pPr>
              <w:ind w:left="-122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757" w:type="dxa"/>
            <w:vAlign w:val="bottom"/>
          </w:tcPr>
          <w:p w14:paraId="37C691DC" w14:textId="77777777" w:rsidR="00E57781" w:rsidRPr="00D73EF0" w:rsidRDefault="00E57781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83" w:type="dxa"/>
            <w:vAlign w:val="bottom"/>
          </w:tcPr>
          <w:p w14:paraId="57D68893" w14:textId="77777777" w:rsidR="00E57781" w:rsidRPr="00D73EF0" w:rsidRDefault="00E57781" w:rsidP="005A429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vAlign w:val="bottom"/>
          </w:tcPr>
          <w:p w14:paraId="5C425F92" w14:textId="77777777" w:rsidR="00E57781" w:rsidRPr="00D73EF0" w:rsidRDefault="00E57781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9593AA7" w14:textId="77777777" w:rsidR="00E57781" w:rsidRPr="00D73EF0" w:rsidRDefault="00E57781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vAlign w:val="bottom"/>
          </w:tcPr>
          <w:p w14:paraId="6F2C17F8" w14:textId="77777777" w:rsidR="00E57781" w:rsidRPr="00D73EF0" w:rsidRDefault="00E57781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83" w:type="dxa"/>
            <w:vAlign w:val="bottom"/>
          </w:tcPr>
          <w:p w14:paraId="09A07650" w14:textId="77777777" w:rsidR="00E57781" w:rsidRPr="00D73EF0" w:rsidRDefault="00E57781" w:rsidP="005A429D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vAlign w:val="bottom"/>
          </w:tcPr>
          <w:p w14:paraId="6BE7A038" w14:textId="77777777" w:rsidR="00E57781" w:rsidRPr="00D73EF0" w:rsidRDefault="00E57781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6B3F25" w:rsidRPr="00D73EF0" w14:paraId="72B96454" w14:textId="77777777" w:rsidTr="004C3210">
        <w:trPr>
          <w:trHeight w:val="20"/>
        </w:trPr>
        <w:tc>
          <w:tcPr>
            <w:tcW w:w="3005" w:type="dxa"/>
          </w:tcPr>
          <w:p w14:paraId="369B5F8A" w14:textId="5556E27A" w:rsidR="006B3F25" w:rsidRPr="00D73EF0" w:rsidRDefault="006B3F25" w:rsidP="006B3F25">
            <w:pPr>
              <w:ind w:left="-122" w:right="-43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อีซีเอฟ โฮลดิ้งส์ จำกัด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01ACFB51" w14:textId="2C5BDF4E" w:rsidR="006B3F25" w:rsidRPr="00D73EF0" w:rsidRDefault="007D54A9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  <w:t>22,312</w:t>
            </w:r>
          </w:p>
        </w:tc>
        <w:tc>
          <w:tcPr>
            <w:tcW w:w="283" w:type="dxa"/>
            <w:vAlign w:val="bottom"/>
          </w:tcPr>
          <w:p w14:paraId="6431FF28" w14:textId="77777777" w:rsidR="006B3F25" w:rsidRPr="00D73EF0" w:rsidRDefault="006B3F25" w:rsidP="006B3F2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D168C3B" w14:textId="5B28C41C" w:rsidR="006B3F25" w:rsidRPr="00D73EF0" w:rsidRDefault="008D08D2" w:rsidP="006B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10,441</w:t>
            </w:r>
          </w:p>
        </w:tc>
        <w:tc>
          <w:tcPr>
            <w:tcW w:w="284" w:type="dxa"/>
            <w:vAlign w:val="bottom"/>
          </w:tcPr>
          <w:p w14:paraId="150E9717" w14:textId="77777777" w:rsidR="006B3F25" w:rsidRPr="00D73EF0" w:rsidRDefault="006B3F25" w:rsidP="006B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BC7174F" w14:textId="24CCCDD5" w:rsidR="006B3F25" w:rsidRPr="00D73EF0" w:rsidRDefault="008D08D2" w:rsidP="00CF0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  <w:t>(</w:t>
            </w:r>
            <w:r w:rsidR="00CF00FC" w:rsidRPr="00D73EF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en-GB"/>
              </w:rPr>
              <w:t xml:space="preserve">  </w:t>
            </w:r>
            <w:r w:rsidRPr="00D73EF0"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  <w:t>2,990)</w:t>
            </w:r>
          </w:p>
        </w:tc>
        <w:tc>
          <w:tcPr>
            <w:tcW w:w="283" w:type="dxa"/>
            <w:vAlign w:val="bottom"/>
          </w:tcPr>
          <w:p w14:paraId="4FD61641" w14:textId="77777777" w:rsidR="006B3F25" w:rsidRPr="00D73EF0" w:rsidRDefault="006B3F25" w:rsidP="006B3F25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14:paraId="63208C76" w14:textId="4A93B85C" w:rsidR="006B3F25" w:rsidRPr="00D73EF0" w:rsidRDefault="008D08D2" w:rsidP="006B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  <w:t>29,763</w:t>
            </w:r>
          </w:p>
        </w:tc>
      </w:tr>
      <w:tr w:rsidR="00E57781" w:rsidRPr="00D73EF0" w14:paraId="21DD0980" w14:textId="77777777" w:rsidTr="004C3210">
        <w:trPr>
          <w:trHeight w:val="20"/>
        </w:trPr>
        <w:tc>
          <w:tcPr>
            <w:tcW w:w="3005" w:type="dxa"/>
            <w:vAlign w:val="bottom"/>
          </w:tcPr>
          <w:p w14:paraId="6AD1359A" w14:textId="7819F9F1" w:rsidR="00E57781" w:rsidRPr="00D73EF0" w:rsidRDefault="00E57781" w:rsidP="00E57781">
            <w:pPr>
              <w:ind w:left="-122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57" w:type="dxa"/>
            <w:tcBorders>
              <w:top w:val="double" w:sz="4" w:space="0" w:color="auto"/>
            </w:tcBorders>
            <w:vAlign w:val="bottom"/>
          </w:tcPr>
          <w:p w14:paraId="770237D9" w14:textId="77777777" w:rsidR="00E57781" w:rsidRPr="00D73EF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83" w:type="dxa"/>
            <w:vAlign w:val="bottom"/>
          </w:tcPr>
          <w:p w14:paraId="2B25770B" w14:textId="77777777" w:rsidR="00E57781" w:rsidRPr="00D73EF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5754BA89" w14:textId="77777777" w:rsidR="00E57781" w:rsidRPr="00D73EF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884F5EE" w14:textId="77777777" w:rsidR="00E57781" w:rsidRPr="00D73EF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4FDB9555" w14:textId="77777777" w:rsidR="00E57781" w:rsidRPr="00D73EF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83" w:type="dxa"/>
            <w:vAlign w:val="bottom"/>
          </w:tcPr>
          <w:p w14:paraId="35FCD0F8" w14:textId="77777777" w:rsidR="00E57781" w:rsidRPr="00D73EF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tcBorders>
              <w:top w:val="double" w:sz="4" w:space="0" w:color="auto"/>
            </w:tcBorders>
            <w:vAlign w:val="bottom"/>
          </w:tcPr>
          <w:p w14:paraId="3EE993EF" w14:textId="77777777" w:rsidR="00E57781" w:rsidRPr="00D73EF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E57781" w:rsidRPr="00D73EF0" w14:paraId="11DB49E3" w14:textId="77777777" w:rsidTr="004C3210">
        <w:trPr>
          <w:trHeight w:val="20"/>
        </w:trPr>
        <w:tc>
          <w:tcPr>
            <w:tcW w:w="3005" w:type="dxa"/>
            <w:vAlign w:val="bottom"/>
          </w:tcPr>
          <w:p w14:paraId="61F9B9B2" w14:textId="1796996D" w:rsidR="00E57781" w:rsidRPr="00D73EF0" w:rsidRDefault="00E57781" w:rsidP="00E57781">
            <w:pPr>
              <w:ind w:left="-122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757" w:type="dxa"/>
            <w:vAlign w:val="bottom"/>
          </w:tcPr>
          <w:p w14:paraId="4455C0AC" w14:textId="77777777" w:rsidR="00E57781" w:rsidRPr="00D73EF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83" w:type="dxa"/>
            <w:vAlign w:val="bottom"/>
          </w:tcPr>
          <w:p w14:paraId="28CD6C9D" w14:textId="77777777" w:rsidR="00E57781" w:rsidRPr="00D73EF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vAlign w:val="bottom"/>
          </w:tcPr>
          <w:p w14:paraId="6BCC8C9D" w14:textId="77777777" w:rsidR="00E57781" w:rsidRPr="00D73EF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13B4B1D" w14:textId="77777777" w:rsidR="00E57781" w:rsidRPr="00D73EF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vAlign w:val="bottom"/>
          </w:tcPr>
          <w:p w14:paraId="7ABD568C" w14:textId="77777777" w:rsidR="00E57781" w:rsidRPr="00D73EF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83" w:type="dxa"/>
            <w:vAlign w:val="bottom"/>
          </w:tcPr>
          <w:p w14:paraId="4CAE2FD8" w14:textId="77777777" w:rsidR="00E57781" w:rsidRPr="00D73EF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vAlign w:val="bottom"/>
          </w:tcPr>
          <w:p w14:paraId="516E5C64" w14:textId="77777777" w:rsidR="00E57781" w:rsidRPr="00D73EF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7D54A9" w:rsidRPr="00D73EF0" w14:paraId="4F38BB4D" w14:textId="77777777" w:rsidTr="004C3210">
        <w:trPr>
          <w:trHeight w:val="20"/>
        </w:trPr>
        <w:tc>
          <w:tcPr>
            <w:tcW w:w="3005" w:type="dxa"/>
            <w:vAlign w:val="bottom"/>
          </w:tcPr>
          <w:p w14:paraId="623A6337" w14:textId="63DD75F0" w:rsidR="007D54A9" w:rsidRPr="00D73EF0" w:rsidRDefault="007D54A9" w:rsidP="007D54A9">
            <w:pPr>
              <w:ind w:left="-122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D73EF0">
              <w:rPr>
                <w:rFonts w:ascii="Angsana New" w:hAnsi="Angsana New"/>
                <w:sz w:val="28"/>
                <w:szCs w:val="28"/>
                <w:cs/>
              </w:rPr>
              <w:t>บริษัท วีวี-เดคคอร์ จำกัด</w:t>
            </w:r>
          </w:p>
        </w:tc>
        <w:tc>
          <w:tcPr>
            <w:tcW w:w="1757" w:type="dxa"/>
            <w:vAlign w:val="bottom"/>
          </w:tcPr>
          <w:p w14:paraId="74FD2957" w14:textId="378CAB58" w:rsidR="007D54A9" w:rsidRPr="00D73EF0" w:rsidRDefault="007D54A9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10,175</w:t>
            </w:r>
          </w:p>
        </w:tc>
        <w:tc>
          <w:tcPr>
            <w:tcW w:w="283" w:type="dxa"/>
            <w:vAlign w:val="bottom"/>
          </w:tcPr>
          <w:p w14:paraId="2F27F22E" w14:textId="77777777" w:rsidR="007D54A9" w:rsidRPr="00D73EF0" w:rsidRDefault="007D54A9" w:rsidP="007D54A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vAlign w:val="bottom"/>
          </w:tcPr>
          <w:p w14:paraId="2A82A70E" w14:textId="1971BFB7" w:rsidR="007D54A9" w:rsidRPr="00D73EF0" w:rsidRDefault="00656F38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714F7D7A" w14:textId="77777777" w:rsidR="007D54A9" w:rsidRPr="00D73EF0" w:rsidRDefault="007D54A9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vAlign w:val="bottom"/>
          </w:tcPr>
          <w:p w14:paraId="118DB6C5" w14:textId="63E734B5" w:rsidR="007D54A9" w:rsidRPr="00D73EF0" w:rsidRDefault="00656F38" w:rsidP="0065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4A96A61" w14:textId="77777777" w:rsidR="007D54A9" w:rsidRPr="00D73EF0" w:rsidRDefault="007D54A9" w:rsidP="007D54A9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vAlign w:val="bottom"/>
          </w:tcPr>
          <w:p w14:paraId="7262B14D" w14:textId="6DAB2820" w:rsidR="007D54A9" w:rsidRPr="00D73EF0" w:rsidRDefault="008D08D2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  <w:t>10,175</w:t>
            </w:r>
          </w:p>
        </w:tc>
      </w:tr>
      <w:tr w:rsidR="007D54A9" w:rsidRPr="00D73EF0" w14:paraId="6CF8E095" w14:textId="77777777" w:rsidTr="004C3210">
        <w:trPr>
          <w:trHeight w:val="20"/>
        </w:trPr>
        <w:tc>
          <w:tcPr>
            <w:tcW w:w="3005" w:type="dxa"/>
            <w:vAlign w:val="bottom"/>
          </w:tcPr>
          <w:p w14:paraId="36BEF793" w14:textId="77777777" w:rsidR="007D54A9" w:rsidRPr="00D73EF0" w:rsidRDefault="007D54A9" w:rsidP="007D54A9">
            <w:pPr>
              <w:ind w:left="-122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อีซีเอฟ พาวเวอร์ จำกัด</w:t>
            </w:r>
          </w:p>
        </w:tc>
        <w:tc>
          <w:tcPr>
            <w:tcW w:w="1757" w:type="dxa"/>
            <w:vAlign w:val="bottom"/>
          </w:tcPr>
          <w:p w14:paraId="572C83E3" w14:textId="5CF906C2" w:rsidR="007D54A9" w:rsidRPr="00D73EF0" w:rsidRDefault="007D54A9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85,451</w:t>
            </w:r>
          </w:p>
        </w:tc>
        <w:tc>
          <w:tcPr>
            <w:tcW w:w="283" w:type="dxa"/>
            <w:vAlign w:val="bottom"/>
          </w:tcPr>
          <w:p w14:paraId="61CC9239" w14:textId="77777777" w:rsidR="007D54A9" w:rsidRPr="00D73EF0" w:rsidRDefault="007D54A9" w:rsidP="007D54A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vAlign w:val="bottom"/>
          </w:tcPr>
          <w:p w14:paraId="00129118" w14:textId="28AF5E53" w:rsidR="007D54A9" w:rsidRPr="00D73EF0" w:rsidRDefault="008D08D2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22,830</w:t>
            </w:r>
          </w:p>
        </w:tc>
        <w:tc>
          <w:tcPr>
            <w:tcW w:w="284" w:type="dxa"/>
            <w:vAlign w:val="bottom"/>
          </w:tcPr>
          <w:p w14:paraId="6354E6E9" w14:textId="77777777" w:rsidR="007D54A9" w:rsidRPr="00D73EF0" w:rsidRDefault="007D54A9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vAlign w:val="bottom"/>
          </w:tcPr>
          <w:p w14:paraId="4B2B6464" w14:textId="30FFA116" w:rsidR="007D54A9" w:rsidRPr="00D73EF0" w:rsidRDefault="008D08D2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  <w:t>(21,772)</w:t>
            </w:r>
          </w:p>
        </w:tc>
        <w:tc>
          <w:tcPr>
            <w:tcW w:w="283" w:type="dxa"/>
            <w:vAlign w:val="bottom"/>
          </w:tcPr>
          <w:p w14:paraId="5AB73F72" w14:textId="77777777" w:rsidR="007D54A9" w:rsidRPr="00D73EF0" w:rsidRDefault="007D54A9" w:rsidP="007D54A9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vAlign w:val="bottom"/>
          </w:tcPr>
          <w:p w14:paraId="4309E091" w14:textId="7AECF4D6" w:rsidR="007D54A9" w:rsidRPr="00D73EF0" w:rsidRDefault="008D08D2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  <w:t>86,509</w:t>
            </w:r>
          </w:p>
        </w:tc>
      </w:tr>
      <w:tr w:rsidR="007D54A9" w:rsidRPr="00D73EF0" w14:paraId="3B2B6269" w14:textId="77777777" w:rsidTr="004C3210">
        <w:trPr>
          <w:trHeight w:val="20"/>
        </w:trPr>
        <w:tc>
          <w:tcPr>
            <w:tcW w:w="3005" w:type="dxa"/>
            <w:vAlign w:val="bottom"/>
          </w:tcPr>
          <w:p w14:paraId="22CCA007" w14:textId="77777777" w:rsidR="007D54A9" w:rsidRPr="00D73EF0" w:rsidRDefault="007D54A9" w:rsidP="007D54A9">
            <w:pPr>
              <w:ind w:left="-122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แพลนเนทบอร์ด จำกัด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1F23F59A" w14:textId="086BA347" w:rsidR="007D54A9" w:rsidRPr="00D73EF0" w:rsidRDefault="007D54A9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13,900</w:t>
            </w:r>
          </w:p>
        </w:tc>
        <w:tc>
          <w:tcPr>
            <w:tcW w:w="283" w:type="dxa"/>
            <w:vAlign w:val="bottom"/>
          </w:tcPr>
          <w:p w14:paraId="4191CC3E" w14:textId="77777777" w:rsidR="007D54A9" w:rsidRPr="00D73EF0" w:rsidRDefault="007D54A9" w:rsidP="007D54A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554250" w14:textId="3BD48B0D" w:rsidR="007D54A9" w:rsidRPr="00D73EF0" w:rsidRDefault="00656F38" w:rsidP="0065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0EDDBE19" w14:textId="77777777" w:rsidR="007D54A9" w:rsidRPr="00D73EF0" w:rsidRDefault="007D54A9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BD2800C" w14:textId="37DDEC6E" w:rsidR="007D54A9" w:rsidRPr="00D73EF0" w:rsidRDefault="00656F38" w:rsidP="0065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5874AB1" w14:textId="77777777" w:rsidR="007D54A9" w:rsidRPr="00D73EF0" w:rsidRDefault="007D54A9" w:rsidP="007D54A9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14:paraId="3249255E" w14:textId="0B0D30B0" w:rsidR="007D54A9" w:rsidRPr="00D73EF0" w:rsidRDefault="008D08D2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  <w:t>13,900</w:t>
            </w:r>
          </w:p>
        </w:tc>
      </w:tr>
      <w:tr w:rsidR="007D54A9" w:rsidRPr="00D73EF0" w14:paraId="4813C3FB" w14:textId="77777777" w:rsidTr="004C3210">
        <w:trPr>
          <w:trHeight w:val="20"/>
        </w:trPr>
        <w:tc>
          <w:tcPr>
            <w:tcW w:w="3005" w:type="dxa"/>
            <w:vAlign w:val="bottom"/>
          </w:tcPr>
          <w:p w14:paraId="0A6B3921" w14:textId="77777777" w:rsidR="007D54A9" w:rsidRPr="00D73EF0" w:rsidRDefault="007D54A9" w:rsidP="007D54A9">
            <w:pPr>
              <w:ind w:left="-12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B5871" w14:textId="1BABCF5A" w:rsidR="007D54A9" w:rsidRPr="00D73EF0" w:rsidRDefault="007D54A9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109,526</w:t>
            </w:r>
          </w:p>
        </w:tc>
        <w:tc>
          <w:tcPr>
            <w:tcW w:w="283" w:type="dxa"/>
            <w:vAlign w:val="bottom"/>
          </w:tcPr>
          <w:p w14:paraId="6CFCBC64" w14:textId="77777777" w:rsidR="007D54A9" w:rsidRPr="00D73EF0" w:rsidRDefault="007D54A9" w:rsidP="007D54A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44443" w14:textId="5A22517B" w:rsidR="007D54A9" w:rsidRPr="00D73EF0" w:rsidRDefault="00656F38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22,830</w:t>
            </w:r>
          </w:p>
        </w:tc>
        <w:tc>
          <w:tcPr>
            <w:tcW w:w="284" w:type="dxa"/>
            <w:vAlign w:val="bottom"/>
          </w:tcPr>
          <w:p w14:paraId="084B829A" w14:textId="77777777" w:rsidR="007D54A9" w:rsidRPr="00D73EF0" w:rsidRDefault="007D54A9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E13A1" w14:textId="5C21D8A6" w:rsidR="007D54A9" w:rsidRPr="00D73EF0" w:rsidRDefault="00656F38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  <w:t>(21,772)</w:t>
            </w:r>
          </w:p>
        </w:tc>
        <w:tc>
          <w:tcPr>
            <w:tcW w:w="283" w:type="dxa"/>
            <w:vAlign w:val="bottom"/>
          </w:tcPr>
          <w:p w14:paraId="09A3DE7C" w14:textId="77777777" w:rsidR="007D54A9" w:rsidRPr="00D73EF0" w:rsidRDefault="007D54A9" w:rsidP="007D54A9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AEA19" w14:textId="0A0C671A" w:rsidR="007D54A9" w:rsidRPr="00D73EF0" w:rsidRDefault="00656F38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  <w:t>110,584</w:t>
            </w:r>
          </w:p>
        </w:tc>
      </w:tr>
      <w:tr w:rsidR="007D54A9" w:rsidRPr="00D73EF0" w14:paraId="257AC002" w14:textId="77777777" w:rsidTr="007D54A9">
        <w:trPr>
          <w:trHeight w:val="20"/>
        </w:trPr>
        <w:tc>
          <w:tcPr>
            <w:tcW w:w="3005" w:type="dxa"/>
            <w:vAlign w:val="bottom"/>
          </w:tcPr>
          <w:p w14:paraId="36918469" w14:textId="6C913A9E" w:rsidR="007D54A9" w:rsidRPr="00D73EF0" w:rsidRDefault="007D54A9" w:rsidP="007D54A9">
            <w:pPr>
              <w:ind w:left="-12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3EF0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การร่วมค้า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079193CE" w14:textId="77777777" w:rsidR="007D54A9" w:rsidRPr="00D73EF0" w:rsidRDefault="007D54A9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6DFE946" w14:textId="77777777" w:rsidR="007D54A9" w:rsidRPr="00D73EF0" w:rsidRDefault="007D54A9" w:rsidP="007D54A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7051F6A" w14:textId="77777777" w:rsidR="007D54A9" w:rsidRPr="00D73EF0" w:rsidRDefault="007D54A9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A92D815" w14:textId="77777777" w:rsidR="007D54A9" w:rsidRPr="00D73EF0" w:rsidRDefault="007D54A9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E788EC6" w14:textId="77777777" w:rsidR="007D54A9" w:rsidRPr="00D73EF0" w:rsidRDefault="007D54A9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83" w:type="dxa"/>
            <w:vAlign w:val="bottom"/>
          </w:tcPr>
          <w:p w14:paraId="120A000C" w14:textId="77777777" w:rsidR="007D54A9" w:rsidRPr="00D73EF0" w:rsidRDefault="007D54A9" w:rsidP="007D54A9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vAlign w:val="bottom"/>
          </w:tcPr>
          <w:p w14:paraId="24B09617" w14:textId="77777777" w:rsidR="007D54A9" w:rsidRPr="00D73EF0" w:rsidRDefault="007D54A9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7D54A9" w:rsidRPr="00D73EF0" w14:paraId="2FF45A36" w14:textId="77777777" w:rsidTr="007D54A9">
        <w:trPr>
          <w:trHeight w:val="20"/>
        </w:trPr>
        <w:tc>
          <w:tcPr>
            <w:tcW w:w="3005" w:type="dxa"/>
            <w:vAlign w:val="bottom"/>
          </w:tcPr>
          <w:p w14:paraId="1432B290" w14:textId="1A82A228" w:rsidR="007D54A9" w:rsidRPr="00D73EF0" w:rsidRDefault="007D54A9" w:rsidP="007D54A9">
            <w:pPr>
              <w:ind w:left="-12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3EF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อีซีเอฟ ดีไซน์ จำกัด</w:t>
            </w:r>
          </w:p>
        </w:tc>
        <w:tc>
          <w:tcPr>
            <w:tcW w:w="1757" w:type="dxa"/>
            <w:tcBorders>
              <w:bottom w:val="double" w:sz="4" w:space="0" w:color="auto"/>
            </w:tcBorders>
          </w:tcPr>
          <w:p w14:paraId="77F8FA54" w14:textId="20939B98" w:rsidR="007D54A9" w:rsidRPr="00D73EF0" w:rsidRDefault="007D54A9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  <w:tc>
          <w:tcPr>
            <w:tcW w:w="283" w:type="dxa"/>
            <w:vAlign w:val="bottom"/>
          </w:tcPr>
          <w:p w14:paraId="25A85550" w14:textId="77777777" w:rsidR="007D54A9" w:rsidRPr="00D73EF0" w:rsidRDefault="007D54A9" w:rsidP="007D54A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45DDAE03" w14:textId="18DC0FEA" w:rsidR="007D54A9" w:rsidRPr="00D73EF0" w:rsidRDefault="00656F38" w:rsidP="0065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64697BA9" w14:textId="77777777" w:rsidR="007D54A9" w:rsidRPr="00D73EF0" w:rsidRDefault="007D54A9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3DB9E2AE" w14:textId="4D5B31B7" w:rsidR="007D54A9" w:rsidRPr="00D73EF0" w:rsidRDefault="00656F38" w:rsidP="0065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F39F059" w14:textId="77777777" w:rsidR="007D54A9" w:rsidRPr="00D73EF0" w:rsidRDefault="007D54A9" w:rsidP="007D54A9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tcBorders>
              <w:bottom w:val="double" w:sz="4" w:space="0" w:color="auto"/>
            </w:tcBorders>
            <w:vAlign w:val="bottom"/>
          </w:tcPr>
          <w:p w14:paraId="0CC65695" w14:textId="1B2048B6" w:rsidR="007D54A9" w:rsidRPr="00D73EF0" w:rsidRDefault="00656F38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  <w:t>4,500</w:t>
            </w:r>
          </w:p>
        </w:tc>
      </w:tr>
      <w:tr w:rsidR="00E57781" w:rsidRPr="00D73EF0" w14:paraId="0220B0AC" w14:textId="77777777" w:rsidTr="004C3210">
        <w:trPr>
          <w:trHeight w:val="20"/>
        </w:trPr>
        <w:tc>
          <w:tcPr>
            <w:tcW w:w="3005" w:type="dxa"/>
            <w:vAlign w:val="bottom"/>
          </w:tcPr>
          <w:p w14:paraId="39525A9C" w14:textId="77777777" w:rsidR="00E57781" w:rsidRPr="00D73EF0" w:rsidRDefault="00E57781" w:rsidP="00E57781">
            <w:pPr>
              <w:ind w:left="-122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3E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757" w:type="dxa"/>
            <w:tcBorders>
              <w:top w:val="double" w:sz="4" w:space="0" w:color="auto"/>
            </w:tcBorders>
            <w:vAlign w:val="bottom"/>
          </w:tcPr>
          <w:p w14:paraId="276AF820" w14:textId="77777777" w:rsidR="00E57781" w:rsidRPr="00D73EF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83" w:type="dxa"/>
            <w:vAlign w:val="bottom"/>
          </w:tcPr>
          <w:p w14:paraId="4DBDBB37" w14:textId="77777777" w:rsidR="00E57781" w:rsidRPr="00D73EF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02C413C9" w14:textId="77777777" w:rsidR="00E57781" w:rsidRPr="00D73EF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737C197" w14:textId="77777777" w:rsidR="00E57781" w:rsidRPr="00D73EF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710A80D7" w14:textId="77777777" w:rsidR="00E57781" w:rsidRPr="00D73EF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83" w:type="dxa"/>
            <w:vAlign w:val="bottom"/>
          </w:tcPr>
          <w:p w14:paraId="3AFDB7C9" w14:textId="77777777" w:rsidR="00E57781" w:rsidRPr="00D73EF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tcBorders>
              <w:top w:val="double" w:sz="4" w:space="0" w:color="auto"/>
            </w:tcBorders>
            <w:vAlign w:val="bottom"/>
          </w:tcPr>
          <w:p w14:paraId="32806147" w14:textId="77777777" w:rsidR="00E57781" w:rsidRPr="00D73EF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7D54A9" w:rsidRPr="00D73EF0" w14:paraId="1E5743DC" w14:textId="77777777" w:rsidTr="007D54A9">
        <w:trPr>
          <w:trHeight w:val="20"/>
        </w:trPr>
        <w:tc>
          <w:tcPr>
            <w:tcW w:w="3005" w:type="dxa"/>
            <w:vAlign w:val="bottom"/>
          </w:tcPr>
          <w:p w14:paraId="3B265BB9" w14:textId="51A1A69C" w:rsidR="007D54A9" w:rsidRPr="00D73EF0" w:rsidRDefault="007D54A9" w:rsidP="007D54A9">
            <w:pPr>
              <w:ind w:left="-12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3EF0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  <w:r w:rsidRPr="00D73EF0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73EF0">
              <w:rPr>
                <w:rFonts w:ascii="Angsana New" w:hAnsi="Angsana New"/>
                <w:sz w:val="28"/>
                <w:szCs w:val="28"/>
                <w:cs/>
              </w:rPr>
              <w:t>ญาติของกรรมการ</w:t>
            </w:r>
          </w:p>
        </w:tc>
        <w:tc>
          <w:tcPr>
            <w:tcW w:w="1757" w:type="dxa"/>
            <w:tcBorders>
              <w:bottom w:val="double" w:sz="4" w:space="0" w:color="auto"/>
            </w:tcBorders>
            <w:vAlign w:val="bottom"/>
          </w:tcPr>
          <w:p w14:paraId="4999AC9D" w14:textId="378E3D7C" w:rsidR="007D54A9" w:rsidRPr="00D73EF0" w:rsidRDefault="007D54A9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="Angsana New" w:hAnsi="Angsana New"/>
                <w:sz w:val="28"/>
                <w:szCs w:val="28"/>
              </w:rPr>
              <w:t>44,061</w:t>
            </w:r>
          </w:p>
        </w:tc>
        <w:tc>
          <w:tcPr>
            <w:tcW w:w="283" w:type="dxa"/>
            <w:vAlign w:val="bottom"/>
          </w:tcPr>
          <w:p w14:paraId="277FDCCD" w14:textId="77777777" w:rsidR="007D54A9" w:rsidRPr="00D73EF0" w:rsidRDefault="007D54A9" w:rsidP="007D54A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6F466F2C" w14:textId="7C0FD2E1" w:rsidR="007D54A9" w:rsidRPr="00D73EF0" w:rsidRDefault="00656F38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37,630</w:t>
            </w:r>
          </w:p>
        </w:tc>
        <w:tc>
          <w:tcPr>
            <w:tcW w:w="284" w:type="dxa"/>
            <w:vAlign w:val="bottom"/>
          </w:tcPr>
          <w:p w14:paraId="7C23EEDB" w14:textId="77777777" w:rsidR="007D54A9" w:rsidRPr="00D73EF0" w:rsidRDefault="007D54A9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098F3BC7" w14:textId="75E33C43" w:rsidR="007D54A9" w:rsidRPr="00D73EF0" w:rsidRDefault="00656F38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  <w:t>(42,046)</w:t>
            </w:r>
          </w:p>
        </w:tc>
        <w:tc>
          <w:tcPr>
            <w:tcW w:w="283" w:type="dxa"/>
            <w:vAlign w:val="bottom"/>
          </w:tcPr>
          <w:p w14:paraId="56F4EA47" w14:textId="77777777" w:rsidR="007D54A9" w:rsidRPr="00D73EF0" w:rsidRDefault="007D54A9" w:rsidP="007D54A9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tcBorders>
              <w:bottom w:val="double" w:sz="4" w:space="0" w:color="auto"/>
            </w:tcBorders>
            <w:vAlign w:val="bottom"/>
          </w:tcPr>
          <w:p w14:paraId="0CCC8D59" w14:textId="1120736E" w:rsidR="007D54A9" w:rsidRPr="00D73EF0" w:rsidRDefault="00656F38" w:rsidP="007D5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</w:pPr>
            <w:r w:rsidRPr="00D73EF0">
              <w:rPr>
                <w:rFonts w:asciiTheme="majorBidi" w:eastAsia="Cordia New" w:hAnsiTheme="majorBidi" w:cstheme="majorBidi"/>
                <w:sz w:val="28"/>
                <w:szCs w:val="28"/>
                <w:lang w:eastAsia="en-GB"/>
              </w:rPr>
              <w:t>39,645</w:t>
            </w:r>
          </w:p>
        </w:tc>
      </w:tr>
    </w:tbl>
    <w:p w14:paraId="21AACE7A" w14:textId="77777777" w:rsidR="007A6158" w:rsidRDefault="007A6158" w:rsidP="007A6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5FDB3D5" w14:textId="77777777" w:rsidR="00D73EF0" w:rsidRDefault="00D73EF0" w:rsidP="007A6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D45B9A4" w14:textId="77777777" w:rsidR="00D73EF0" w:rsidRPr="00D73EF0" w:rsidRDefault="00D73EF0" w:rsidP="007A6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7556011" w14:textId="351FD7E9" w:rsidR="004819DC" w:rsidRPr="003627B6" w:rsidRDefault="004819DC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27B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  <w:r w:rsidR="00CA0A41" w:rsidRPr="003627B6">
        <w:rPr>
          <w:rFonts w:asciiTheme="majorBidi" w:hAnsiTheme="majorBidi" w:cstheme="majorBidi"/>
          <w:b/>
          <w:bCs/>
          <w:sz w:val="30"/>
          <w:szCs w:val="30"/>
          <w:cs/>
        </w:rPr>
        <w:t>และลูกหนี้</w:t>
      </w:r>
      <w:r w:rsidR="002576DE" w:rsidRPr="003627B6">
        <w:rPr>
          <w:rFonts w:asciiTheme="majorBidi" w:hAnsiTheme="majorBidi" w:cstheme="majorBidi" w:hint="cs"/>
          <w:b/>
          <w:bCs/>
          <w:sz w:val="30"/>
          <w:szCs w:val="30"/>
          <w:cs/>
        </w:rPr>
        <w:t>อื่น</w:t>
      </w:r>
      <w:r w:rsidR="00FC2E4B" w:rsidRPr="003627B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- สุทธิ</w:t>
      </w:r>
    </w:p>
    <w:p w14:paraId="6153481C" w14:textId="77777777" w:rsidR="004E4658" w:rsidRPr="003627B6" w:rsidRDefault="004E4658" w:rsidP="0085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3025581" w14:textId="211595D0" w:rsidR="004E4658" w:rsidRPr="003627B6" w:rsidRDefault="004E4658" w:rsidP="004E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627B6">
        <w:rPr>
          <w:rFonts w:asciiTheme="majorBidi" w:hAnsiTheme="majorBidi" w:cstheme="majorBidi"/>
          <w:color w:val="000000"/>
          <w:sz w:val="30"/>
          <w:szCs w:val="30"/>
          <w:cs/>
        </w:rPr>
        <w:t>ณ วันที่</w:t>
      </w:r>
      <w:r w:rsidRPr="003627B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6516E" w:rsidRPr="003627B6">
        <w:rPr>
          <w:rFonts w:asciiTheme="majorBidi" w:hAnsiTheme="majorBidi" w:cstheme="majorBidi"/>
          <w:sz w:val="30"/>
          <w:szCs w:val="30"/>
        </w:rPr>
        <w:t>30</w:t>
      </w:r>
      <w:r w:rsidR="0076516E" w:rsidRPr="003627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5C39" w:rsidRPr="003627B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837E3B" w:rsidRPr="003627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05C9" w:rsidRPr="003627B6">
        <w:rPr>
          <w:rFonts w:asciiTheme="majorBidi" w:hAnsiTheme="majorBidi" w:cstheme="majorBidi"/>
          <w:sz w:val="30"/>
          <w:szCs w:val="30"/>
        </w:rPr>
        <w:t>256</w:t>
      </w:r>
      <w:r w:rsidR="00746D7A" w:rsidRPr="003627B6">
        <w:rPr>
          <w:rFonts w:asciiTheme="majorBidi" w:hAnsiTheme="majorBidi" w:cstheme="majorBidi"/>
          <w:sz w:val="30"/>
          <w:szCs w:val="30"/>
        </w:rPr>
        <w:t>8</w:t>
      </w:r>
      <w:r w:rsidR="005F1D96" w:rsidRPr="003627B6">
        <w:rPr>
          <w:rFonts w:asciiTheme="majorBidi" w:hAnsiTheme="majorBidi" w:cstheme="majorBidi"/>
          <w:sz w:val="30"/>
          <w:szCs w:val="30"/>
        </w:rPr>
        <w:t xml:space="preserve"> </w:t>
      </w:r>
      <w:r w:rsidR="005F1D96" w:rsidRPr="003627B6">
        <w:rPr>
          <w:rFonts w:asciiTheme="majorBidi" w:hAnsiTheme="majorBidi" w:cstheme="majorBidi"/>
          <w:sz w:val="30"/>
          <w:szCs w:val="30"/>
          <w:cs/>
        </w:rPr>
        <w:t>และ</w:t>
      </w:r>
      <w:r w:rsidR="005879B7" w:rsidRPr="003627B6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F1D96" w:rsidRPr="003627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F1D96" w:rsidRPr="003627B6">
        <w:rPr>
          <w:rFonts w:asciiTheme="majorBidi" w:hAnsiTheme="majorBidi" w:cstheme="majorBidi"/>
          <w:sz w:val="30"/>
          <w:szCs w:val="30"/>
        </w:rPr>
        <w:t xml:space="preserve">31 </w:t>
      </w:r>
      <w:r w:rsidR="00837E3B" w:rsidRPr="003627B6">
        <w:rPr>
          <w:rFonts w:asciiTheme="majorBidi" w:hAnsiTheme="majorBidi" w:cstheme="majorBidi"/>
          <w:sz w:val="30"/>
          <w:szCs w:val="30"/>
          <w:cs/>
        </w:rPr>
        <w:t>ธัน</w:t>
      </w:r>
      <w:r w:rsidR="00557BCC" w:rsidRPr="003627B6">
        <w:rPr>
          <w:rFonts w:asciiTheme="majorBidi" w:hAnsiTheme="majorBidi" w:cstheme="majorBidi"/>
          <w:sz w:val="30"/>
          <w:szCs w:val="30"/>
          <w:cs/>
        </w:rPr>
        <w:t xml:space="preserve">วาคม </w:t>
      </w:r>
      <w:r w:rsidR="00F505C9" w:rsidRPr="003627B6">
        <w:rPr>
          <w:rFonts w:asciiTheme="majorBidi" w:hAnsiTheme="majorBidi" w:cstheme="majorBidi"/>
          <w:sz w:val="30"/>
          <w:szCs w:val="30"/>
        </w:rPr>
        <w:t>256</w:t>
      </w:r>
      <w:r w:rsidR="00746D7A" w:rsidRPr="003627B6">
        <w:rPr>
          <w:rFonts w:asciiTheme="majorBidi" w:hAnsiTheme="majorBidi" w:cstheme="majorBidi"/>
          <w:sz w:val="30"/>
          <w:szCs w:val="30"/>
        </w:rPr>
        <w:t>7</w:t>
      </w:r>
      <w:r w:rsidR="00EE0A94" w:rsidRPr="003627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57BB" w:rsidRPr="003627B6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</w:t>
      </w:r>
      <w:r w:rsidRPr="003627B6">
        <w:rPr>
          <w:rFonts w:asciiTheme="majorBidi" w:hAnsiTheme="majorBidi" w:cstheme="majorBidi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14:paraId="1B970EF5" w14:textId="77777777" w:rsidR="004E4658" w:rsidRPr="003627B6" w:rsidRDefault="004E4658" w:rsidP="0085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3222"/>
        <w:gridCol w:w="1458"/>
        <w:gridCol w:w="283"/>
        <w:gridCol w:w="1517"/>
        <w:gridCol w:w="267"/>
        <w:gridCol w:w="1443"/>
        <w:gridCol w:w="282"/>
        <w:gridCol w:w="1518"/>
      </w:tblGrid>
      <w:tr w:rsidR="00042576" w:rsidRPr="003627B6" w14:paraId="24C60817" w14:textId="77777777" w:rsidTr="00746D7A">
        <w:trPr>
          <w:tblHeader/>
        </w:trPr>
        <w:tc>
          <w:tcPr>
            <w:tcW w:w="3222" w:type="dxa"/>
            <w:vAlign w:val="bottom"/>
          </w:tcPr>
          <w:p w14:paraId="0D257F5C" w14:textId="77777777" w:rsidR="00042576" w:rsidRPr="003627B6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68" w:type="dxa"/>
            <w:gridSpan w:val="7"/>
            <w:tcBorders>
              <w:bottom w:val="single" w:sz="4" w:space="0" w:color="auto"/>
            </w:tcBorders>
            <w:vAlign w:val="bottom"/>
          </w:tcPr>
          <w:p w14:paraId="7293A24B" w14:textId="77777777" w:rsidR="00042576" w:rsidRPr="003627B6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042576" w:rsidRPr="003627B6" w14:paraId="18803964" w14:textId="77777777" w:rsidTr="00746D7A">
        <w:trPr>
          <w:tblHeader/>
        </w:trPr>
        <w:tc>
          <w:tcPr>
            <w:tcW w:w="3222" w:type="dxa"/>
            <w:vAlign w:val="bottom"/>
          </w:tcPr>
          <w:p w14:paraId="5C31231C" w14:textId="77777777" w:rsidR="00042576" w:rsidRPr="003627B6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CD152" w14:textId="77777777" w:rsidR="00042576" w:rsidRPr="003627B6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40972310" w14:textId="77777777" w:rsidR="00042576" w:rsidRPr="003627B6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8E25A" w14:textId="77777777" w:rsidR="00042576" w:rsidRPr="003627B6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3CFD" w:rsidRPr="003627B6" w14:paraId="737712D1" w14:textId="77777777" w:rsidTr="00746D7A">
        <w:trPr>
          <w:tblHeader/>
        </w:trPr>
        <w:tc>
          <w:tcPr>
            <w:tcW w:w="3222" w:type="dxa"/>
            <w:vAlign w:val="bottom"/>
          </w:tcPr>
          <w:p w14:paraId="0A2668A1" w14:textId="4E5F82DE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8A969" w14:textId="5DA7591C" w:rsidR="00A53CFD" w:rsidRPr="003627B6" w:rsidRDefault="0076516E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27B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A5C39" w:rsidRPr="00362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746D7A" w:rsidRPr="003627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A53CFD" w:rsidRPr="003627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746D7A" w:rsidRPr="003627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BD81D30" w14:textId="77777777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14:paraId="0CE49C39" w14:textId="20DFA401" w:rsidR="00A53CFD" w:rsidRPr="003627B6" w:rsidRDefault="00A53CFD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  <w:r w:rsidR="00746D7A" w:rsidRPr="003627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746D7A" w:rsidRPr="003627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67" w:type="dxa"/>
            <w:vAlign w:val="bottom"/>
          </w:tcPr>
          <w:p w14:paraId="3949EBC2" w14:textId="77777777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63E63C07" w14:textId="1426208B" w:rsidR="00A53CFD" w:rsidRPr="003627B6" w:rsidRDefault="0076516E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27B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A5C39" w:rsidRPr="00362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746D7A" w:rsidRPr="003627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A53CFD" w:rsidRPr="003627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746D7A" w:rsidRPr="003627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2" w:type="dxa"/>
            <w:vAlign w:val="bottom"/>
          </w:tcPr>
          <w:p w14:paraId="1299CE7C" w14:textId="77777777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31AC7" w14:textId="20DA1349" w:rsidR="00A53CFD" w:rsidRPr="003627B6" w:rsidRDefault="00A53CFD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  <w:r w:rsidR="00746D7A" w:rsidRPr="003627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746D7A" w:rsidRPr="003627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</w:tr>
      <w:tr w:rsidR="00A53CFD" w:rsidRPr="003627B6" w14:paraId="648C4C69" w14:textId="77777777" w:rsidTr="00746D7A">
        <w:tc>
          <w:tcPr>
            <w:tcW w:w="3222" w:type="dxa"/>
            <w:vAlign w:val="bottom"/>
          </w:tcPr>
          <w:p w14:paraId="3A19C38D" w14:textId="73B74676" w:rsidR="00A53CFD" w:rsidRPr="003627B6" w:rsidRDefault="00A53CFD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362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="00C4104A" w:rsidRPr="00362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96FDA28" w14:textId="77777777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310F385" w14:textId="77777777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14:paraId="5C5AF7A0" w14:textId="77777777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28DAABD0" w14:textId="77777777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67FE199C" w14:textId="77777777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1A2967B7" w14:textId="77777777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17C9C7D" w14:textId="77777777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53CFD" w:rsidRPr="003627B6" w14:paraId="0B426B68" w14:textId="77777777" w:rsidTr="00746D7A">
        <w:tc>
          <w:tcPr>
            <w:tcW w:w="3222" w:type="dxa"/>
            <w:vAlign w:val="bottom"/>
          </w:tcPr>
          <w:p w14:paraId="18F115D3" w14:textId="001926BC" w:rsidR="00A53CFD" w:rsidRPr="003627B6" w:rsidRDefault="004B52C4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27B6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u w:val="single"/>
                <w:cs/>
              </w:rPr>
              <w:t>บุคคลและ</w:t>
            </w:r>
            <w:r w:rsidR="00A53CFD" w:rsidRPr="003627B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58" w:type="dxa"/>
            <w:vAlign w:val="bottom"/>
          </w:tcPr>
          <w:p w14:paraId="73DF08EE" w14:textId="77777777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14:paraId="4E668507" w14:textId="77777777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4E0A2D0B" w14:textId="77777777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67" w:type="dxa"/>
            <w:vAlign w:val="bottom"/>
          </w:tcPr>
          <w:p w14:paraId="776ECE1E" w14:textId="77777777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  <w:vAlign w:val="bottom"/>
          </w:tcPr>
          <w:p w14:paraId="70E64DE8" w14:textId="77777777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2" w:type="dxa"/>
            <w:vAlign w:val="bottom"/>
          </w:tcPr>
          <w:p w14:paraId="4E47A49B" w14:textId="77777777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8" w:type="dxa"/>
            <w:vAlign w:val="bottom"/>
          </w:tcPr>
          <w:p w14:paraId="2D82BABB" w14:textId="77777777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746D7A" w:rsidRPr="003627B6" w14:paraId="2895F6FB" w14:textId="77777777" w:rsidTr="00746D7A">
        <w:tc>
          <w:tcPr>
            <w:tcW w:w="3222" w:type="dxa"/>
            <w:vAlign w:val="bottom"/>
          </w:tcPr>
          <w:p w14:paraId="755C52A6" w14:textId="77777777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58" w:type="dxa"/>
            <w:vAlign w:val="bottom"/>
          </w:tcPr>
          <w:p w14:paraId="71DBA9D4" w14:textId="26F3CC36" w:rsidR="00746D7A" w:rsidRPr="003627B6" w:rsidRDefault="002471C5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8,57</w:t>
            </w:r>
            <w:r w:rsidR="00E22E0F"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8</w:t>
            </w:r>
          </w:p>
        </w:tc>
        <w:tc>
          <w:tcPr>
            <w:tcW w:w="283" w:type="dxa"/>
            <w:vAlign w:val="bottom"/>
          </w:tcPr>
          <w:p w14:paraId="130F3037" w14:textId="77777777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48B96DBF" w14:textId="7AADD528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4,486</w:t>
            </w:r>
          </w:p>
        </w:tc>
        <w:tc>
          <w:tcPr>
            <w:tcW w:w="267" w:type="dxa"/>
            <w:vAlign w:val="bottom"/>
          </w:tcPr>
          <w:p w14:paraId="0CB401F8" w14:textId="77777777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  <w:vAlign w:val="bottom"/>
          </w:tcPr>
          <w:p w14:paraId="70BC48CE" w14:textId="6C56B9F0" w:rsidR="00746D7A" w:rsidRPr="003627B6" w:rsidRDefault="00C151D1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8,345</w:t>
            </w:r>
          </w:p>
        </w:tc>
        <w:tc>
          <w:tcPr>
            <w:tcW w:w="282" w:type="dxa"/>
            <w:vAlign w:val="bottom"/>
          </w:tcPr>
          <w:p w14:paraId="0241EC25" w14:textId="77777777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8" w:type="dxa"/>
            <w:vAlign w:val="bottom"/>
          </w:tcPr>
          <w:p w14:paraId="360CEABC" w14:textId="56C1AEF0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10,816</w:t>
            </w:r>
          </w:p>
        </w:tc>
      </w:tr>
      <w:tr w:rsidR="00A53CFD" w:rsidRPr="003627B6" w14:paraId="7D609832" w14:textId="77777777" w:rsidTr="00746D7A">
        <w:tc>
          <w:tcPr>
            <w:tcW w:w="3222" w:type="dxa"/>
            <w:vAlign w:val="bottom"/>
          </w:tcPr>
          <w:p w14:paraId="1C30CD02" w14:textId="77777777" w:rsidR="00A53CFD" w:rsidRPr="003627B6" w:rsidRDefault="00A53CFD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3627B6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58" w:type="dxa"/>
            <w:vAlign w:val="bottom"/>
          </w:tcPr>
          <w:p w14:paraId="173586B1" w14:textId="77777777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14:paraId="7B7CFA48" w14:textId="77777777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049A8F06" w14:textId="77777777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67" w:type="dxa"/>
            <w:vAlign w:val="bottom"/>
          </w:tcPr>
          <w:p w14:paraId="386D9E30" w14:textId="77777777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  <w:vAlign w:val="bottom"/>
          </w:tcPr>
          <w:p w14:paraId="605A7C70" w14:textId="77777777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2" w:type="dxa"/>
            <w:vAlign w:val="bottom"/>
          </w:tcPr>
          <w:p w14:paraId="0A64CF33" w14:textId="77777777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8" w:type="dxa"/>
            <w:vAlign w:val="bottom"/>
          </w:tcPr>
          <w:p w14:paraId="586D8A54" w14:textId="77777777" w:rsidR="00A53CFD" w:rsidRPr="003627B6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746D7A" w:rsidRPr="003627B6" w14:paraId="7664C037" w14:textId="77777777" w:rsidTr="00746D7A">
        <w:tc>
          <w:tcPr>
            <w:tcW w:w="3222" w:type="dxa"/>
            <w:vAlign w:val="bottom"/>
          </w:tcPr>
          <w:p w14:paraId="7DBBB4A4" w14:textId="77777777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3627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250DE8CC" w14:textId="52CE3AAF" w:rsidR="00746D7A" w:rsidRPr="003627B6" w:rsidRDefault="002471C5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4,333</w:t>
            </w:r>
          </w:p>
        </w:tc>
        <w:tc>
          <w:tcPr>
            <w:tcW w:w="283" w:type="dxa"/>
            <w:vAlign w:val="bottom"/>
          </w:tcPr>
          <w:p w14:paraId="21A89F45" w14:textId="77777777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5CF2E6A4" w14:textId="7B75F571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3627B6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6D8713D7" w14:textId="77777777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  <w:vAlign w:val="bottom"/>
          </w:tcPr>
          <w:p w14:paraId="72111F61" w14:textId="64AAEF2B" w:rsidR="00746D7A" w:rsidRPr="003627B6" w:rsidRDefault="00C151D1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4,177</w:t>
            </w:r>
          </w:p>
        </w:tc>
        <w:tc>
          <w:tcPr>
            <w:tcW w:w="282" w:type="dxa"/>
            <w:vAlign w:val="bottom"/>
          </w:tcPr>
          <w:p w14:paraId="15EDCB3F" w14:textId="77777777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8" w:type="dxa"/>
            <w:vAlign w:val="bottom"/>
          </w:tcPr>
          <w:p w14:paraId="5E9ADEDD" w14:textId="1C794E08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3627B6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7B4044" w:rsidRPr="003627B6" w14:paraId="4BDE5ADA" w14:textId="77777777" w:rsidTr="00746D7A">
        <w:tc>
          <w:tcPr>
            <w:tcW w:w="3222" w:type="dxa"/>
            <w:vAlign w:val="bottom"/>
          </w:tcPr>
          <w:p w14:paraId="122EE875" w14:textId="77777777" w:rsidR="007B4044" w:rsidRPr="003627B6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ระหว่าง </w:t>
            </w:r>
            <w:r w:rsidRPr="003627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เดือนถึง </w:t>
            </w:r>
            <w:r w:rsidRPr="003627B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2C988854" w14:textId="0AB5AAEE" w:rsidR="007B4044" w:rsidRPr="003627B6" w:rsidRDefault="002471C5" w:rsidP="0024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3627B6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4,18</w:t>
            </w:r>
            <w:r w:rsidR="00E22E0F" w:rsidRPr="003627B6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83" w:type="dxa"/>
            <w:vAlign w:val="bottom"/>
          </w:tcPr>
          <w:p w14:paraId="72B2BE5A" w14:textId="77777777" w:rsidR="007B4044" w:rsidRPr="003627B6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4E3D799B" w14:textId="1690B38A" w:rsidR="007B4044" w:rsidRPr="003627B6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3627B6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276F1357" w14:textId="77777777" w:rsidR="007B4044" w:rsidRPr="003627B6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  <w:vAlign w:val="bottom"/>
          </w:tcPr>
          <w:p w14:paraId="6B45B6E3" w14:textId="54561DEC" w:rsidR="007B4044" w:rsidRPr="003627B6" w:rsidRDefault="00C151D1" w:rsidP="00C1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4,188</w:t>
            </w:r>
          </w:p>
        </w:tc>
        <w:tc>
          <w:tcPr>
            <w:tcW w:w="282" w:type="dxa"/>
            <w:vAlign w:val="bottom"/>
          </w:tcPr>
          <w:p w14:paraId="6C860AD6" w14:textId="77777777" w:rsidR="007B4044" w:rsidRPr="003627B6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8" w:type="dxa"/>
            <w:vAlign w:val="bottom"/>
          </w:tcPr>
          <w:p w14:paraId="6D5AB4FE" w14:textId="2ECBB657" w:rsidR="007B4044" w:rsidRPr="003627B6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</w:pPr>
            <w:r w:rsidRPr="003627B6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746D7A" w:rsidRPr="003627B6" w14:paraId="77F0198B" w14:textId="77777777" w:rsidTr="00746D7A">
        <w:tc>
          <w:tcPr>
            <w:tcW w:w="3222" w:type="dxa"/>
            <w:vAlign w:val="bottom"/>
          </w:tcPr>
          <w:p w14:paraId="2C502A4C" w14:textId="77777777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ระหว่าง </w:t>
            </w:r>
            <w:r w:rsidRPr="003627B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เดือนถึง </w:t>
            </w:r>
            <w:r w:rsidRPr="003627B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1A737BEE" w14:textId="795A6343" w:rsidR="00746D7A" w:rsidRPr="003627B6" w:rsidRDefault="002471C5" w:rsidP="0024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9,771</w:t>
            </w:r>
          </w:p>
        </w:tc>
        <w:tc>
          <w:tcPr>
            <w:tcW w:w="283" w:type="dxa"/>
            <w:vAlign w:val="bottom"/>
          </w:tcPr>
          <w:p w14:paraId="5B661687" w14:textId="77777777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767B144D" w14:textId="484476C6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3627B6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6AC6D750" w14:textId="77777777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693F1651" w14:textId="7B9E2B12" w:rsidR="00746D7A" w:rsidRPr="003627B6" w:rsidRDefault="00C151D1" w:rsidP="00C1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9,771</w:t>
            </w:r>
          </w:p>
        </w:tc>
        <w:tc>
          <w:tcPr>
            <w:tcW w:w="282" w:type="dxa"/>
            <w:vAlign w:val="bottom"/>
          </w:tcPr>
          <w:p w14:paraId="3447FDD0" w14:textId="77777777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  <w:vAlign w:val="bottom"/>
          </w:tcPr>
          <w:p w14:paraId="48E0ECFA" w14:textId="6199EDE3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3627B6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746D7A" w:rsidRPr="003627B6" w14:paraId="1EAE568E" w14:textId="77777777" w:rsidTr="00746D7A">
        <w:tc>
          <w:tcPr>
            <w:tcW w:w="3222" w:type="dxa"/>
            <w:vAlign w:val="bottom"/>
          </w:tcPr>
          <w:p w14:paraId="5110EAD2" w14:textId="77777777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12  </w:t>
            </w: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58" w:type="dxa"/>
            <w:vAlign w:val="bottom"/>
          </w:tcPr>
          <w:p w14:paraId="110D67EA" w14:textId="0744C566" w:rsidR="00746D7A" w:rsidRPr="003627B6" w:rsidRDefault="002471C5" w:rsidP="0024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8,39</w:t>
            </w:r>
            <w:r w:rsidR="00E22E0F"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5</w:t>
            </w:r>
          </w:p>
        </w:tc>
        <w:tc>
          <w:tcPr>
            <w:tcW w:w="283" w:type="dxa"/>
            <w:vAlign w:val="bottom"/>
          </w:tcPr>
          <w:p w14:paraId="4A582585" w14:textId="77777777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32A42AEC" w14:textId="058D58E8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3627B6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5F0F5DC6" w14:textId="77777777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  <w:vAlign w:val="bottom"/>
          </w:tcPr>
          <w:p w14:paraId="6B8D5E0D" w14:textId="44EE8F29" w:rsidR="00746D7A" w:rsidRPr="003627B6" w:rsidRDefault="00C151D1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8,395</w:t>
            </w:r>
          </w:p>
        </w:tc>
        <w:tc>
          <w:tcPr>
            <w:tcW w:w="282" w:type="dxa"/>
            <w:vAlign w:val="bottom"/>
          </w:tcPr>
          <w:p w14:paraId="295E12DC" w14:textId="77777777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8" w:type="dxa"/>
            <w:vAlign w:val="bottom"/>
          </w:tcPr>
          <w:p w14:paraId="19063866" w14:textId="0D7B4046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6,996</w:t>
            </w:r>
          </w:p>
        </w:tc>
      </w:tr>
      <w:tr w:rsidR="00746D7A" w:rsidRPr="003627B6" w14:paraId="0BDB2ED4" w14:textId="77777777" w:rsidTr="002471C5">
        <w:tc>
          <w:tcPr>
            <w:tcW w:w="3222" w:type="dxa"/>
            <w:vAlign w:val="bottom"/>
          </w:tcPr>
          <w:p w14:paraId="213B5397" w14:textId="77777777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7C027EB3" w14:textId="03AFE388" w:rsidR="00746D7A" w:rsidRPr="003627B6" w:rsidRDefault="00C151D1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35,264</w:t>
            </w:r>
          </w:p>
        </w:tc>
        <w:tc>
          <w:tcPr>
            <w:tcW w:w="283" w:type="dxa"/>
            <w:vAlign w:val="bottom"/>
          </w:tcPr>
          <w:p w14:paraId="06C397BC" w14:textId="77777777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14:paraId="18A0C0C5" w14:textId="55C3CA89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4,486</w:t>
            </w:r>
          </w:p>
        </w:tc>
        <w:tc>
          <w:tcPr>
            <w:tcW w:w="267" w:type="dxa"/>
            <w:vAlign w:val="bottom"/>
          </w:tcPr>
          <w:p w14:paraId="6A100541" w14:textId="77777777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03A67798" w14:textId="56A3EA83" w:rsidR="00746D7A" w:rsidRPr="003627B6" w:rsidRDefault="00C151D1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34,876</w:t>
            </w:r>
          </w:p>
        </w:tc>
        <w:tc>
          <w:tcPr>
            <w:tcW w:w="282" w:type="dxa"/>
            <w:vAlign w:val="bottom"/>
          </w:tcPr>
          <w:p w14:paraId="2446A1B1" w14:textId="77777777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4B5C1DE" w14:textId="3B4093F1" w:rsidR="00746D7A" w:rsidRPr="003627B6" w:rsidRDefault="00746D7A" w:rsidP="0074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17,812</w:t>
            </w:r>
          </w:p>
        </w:tc>
      </w:tr>
      <w:tr w:rsidR="002471C5" w:rsidRPr="003627B6" w14:paraId="428E4A33" w14:textId="77777777" w:rsidTr="00B82F5F">
        <w:tc>
          <w:tcPr>
            <w:tcW w:w="3222" w:type="dxa"/>
          </w:tcPr>
          <w:p w14:paraId="1391617E" w14:textId="546452AA" w:rsidR="002471C5" w:rsidRPr="003627B6" w:rsidRDefault="002471C5" w:rsidP="0024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27B6">
              <w:rPr>
                <w:rFonts w:hint="cs"/>
                <w:sz w:val="30"/>
                <w:szCs w:val="30"/>
                <w:cs/>
              </w:rPr>
              <w:t>หัก</w:t>
            </w:r>
            <w:r w:rsidRPr="003627B6">
              <w:rPr>
                <w:sz w:val="30"/>
                <w:szCs w:val="30"/>
                <w:cs/>
              </w:rPr>
              <w:t xml:space="preserve"> </w:t>
            </w:r>
            <w:r w:rsidRPr="003627B6">
              <w:rPr>
                <w:rFonts w:hint="cs"/>
                <w:sz w:val="30"/>
                <w:szCs w:val="30"/>
                <w:cs/>
              </w:rPr>
              <w:t>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B55E43B" w14:textId="13ED16E2" w:rsidR="002471C5" w:rsidRPr="003627B6" w:rsidRDefault="00C151D1" w:rsidP="00C1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7B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22E0F" w:rsidRPr="003627B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F101BA" w:rsidRPr="003627B6">
              <w:rPr>
                <w:rFonts w:ascii="Angsana New" w:hAnsi="Angsana New"/>
                <w:sz w:val="30"/>
                <w:szCs w:val="30"/>
              </w:rPr>
              <w:t>26,582</w:t>
            </w:r>
            <w:r w:rsidRPr="003627B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392193E2" w14:textId="77777777" w:rsidR="002471C5" w:rsidRPr="003627B6" w:rsidRDefault="002471C5" w:rsidP="0024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14:paraId="583326E2" w14:textId="6D1A1080" w:rsidR="002471C5" w:rsidRPr="003627B6" w:rsidRDefault="00C151D1" w:rsidP="00C1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3627B6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3D678784" w14:textId="77777777" w:rsidR="002471C5" w:rsidRPr="003627B6" w:rsidRDefault="002471C5" w:rsidP="0024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47C69D82" w14:textId="7597879D" w:rsidR="002471C5" w:rsidRPr="003627B6" w:rsidRDefault="00C151D1" w:rsidP="00C1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7B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30089" w:rsidRPr="003627B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7E62A2" w:rsidRPr="003627B6">
              <w:rPr>
                <w:rFonts w:ascii="Angsana New" w:hAnsi="Angsana New"/>
                <w:sz w:val="30"/>
                <w:szCs w:val="30"/>
              </w:rPr>
              <w:t>26,582</w:t>
            </w:r>
            <w:r w:rsidRPr="003627B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2" w:type="dxa"/>
            <w:vAlign w:val="bottom"/>
          </w:tcPr>
          <w:p w14:paraId="299553CD" w14:textId="77777777" w:rsidR="002471C5" w:rsidRPr="003627B6" w:rsidRDefault="002471C5" w:rsidP="0024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0BCB590" w14:textId="27426F83" w:rsidR="002471C5" w:rsidRPr="003627B6" w:rsidRDefault="00C151D1" w:rsidP="00C1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3627B6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7E62A2" w:rsidRPr="003627B6" w14:paraId="4FBC750F" w14:textId="77777777" w:rsidTr="00B82F5F">
        <w:tc>
          <w:tcPr>
            <w:tcW w:w="3222" w:type="dxa"/>
          </w:tcPr>
          <w:p w14:paraId="26DDFD2B" w14:textId="299F0908" w:rsidR="007E62A2" w:rsidRPr="003627B6" w:rsidRDefault="007E62A2" w:rsidP="007E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27B6">
              <w:rPr>
                <w:rFonts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61897" w14:textId="6E1D8CB7" w:rsidR="007E62A2" w:rsidRPr="003627B6" w:rsidRDefault="00F101BA" w:rsidP="007E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8,682</w:t>
            </w:r>
          </w:p>
        </w:tc>
        <w:tc>
          <w:tcPr>
            <w:tcW w:w="283" w:type="dxa"/>
            <w:vAlign w:val="bottom"/>
          </w:tcPr>
          <w:p w14:paraId="752A14A5" w14:textId="77777777" w:rsidR="007E62A2" w:rsidRPr="003627B6" w:rsidRDefault="007E62A2" w:rsidP="007E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6FC31" w14:textId="3E5DE302" w:rsidR="007E62A2" w:rsidRPr="003627B6" w:rsidRDefault="007E62A2" w:rsidP="007E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4,486</w:t>
            </w:r>
          </w:p>
        </w:tc>
        <w:tc>
          <w:tcPr>
            <w:tcW w:w="267" w:type="dxa"/>
            <w:vAlign w:val="bottom"/>
          </w:tcPr>
          <w:p w14:paraId="0BE5E68E" w14:textId="77777777" w:rsidR="007E62A2" w:rsidRPr="003627B6" w:rsidRDefault="007E62A2" w:rsidP="007E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A87A4" w14:textId="6D30C148" w:rsidR="007E62A2" w:rsidRPr="003627B6" w:rsidRDefault="007E62A2" w:rsidP="007E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8,294</w:t>
            </w:r>
          </w:p>
        </w:tc>
        <w:tc>
          <w:tcPr>
            <w:tcW w:w="282" w:type="dxa"/>
            <w:vAlign w:val="bottom"/>
          </w:tcPr>
          <w:p w14:paraId="2DC25EF1" w14:textId="77777777" w:rsidR="007E62A2" w:rsidRPr="003627B6" w:rsidRDefault="007E62A2" w:rsidP="007E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11E84" w14:textId="50E1A13B" w:rsidR="007E62A2" w:rsidRPr="003627B6" w:rsidRDefault="007E62A2" w:rsidP="007E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17,812</w:t>
            </w:r>
          </w:p>
        </w:tc>
      </w:tr>
      <w:tr w:rsidR="00B43395" w:rsidRPr="003627B6" w14:paraId="795A0605" w14:textId="77777777" w:rsidTr="00746D7A">
        <w:trPr>
          <w:trHeight w:hRule="exact" w:val="397"/>
        </w:trPr>
        <w:tc>
          <w:tcPr>
            <w:tcW w:w="3222" w:type="dxa"/>
            <w:vAlign w:val="bottom"/>
          </w:tcPr>
          <w:p w14:paraId="0ECB9DA8" w14:textId="083D5B0E" w:rsidR="00B43395" w:rsidRPr="003627B6" w:rsidRDefault="004B52C4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3627B6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u w:val="single"/>
                <w:cs/>
              </w:rPr>
              <w:t>บุคคลและ</w:t>
            </w:r>
            <w:r w:rsidR="00B43395" w:rsidRPr="003627B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  <w:cs/>
              </w:rPr>
              <w:t xml:space="preserve">บริษัทอื่น 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46BF51F" w14:textId="77777777" w:rsidR="00B43395" w:rsidRPr="003627B6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14:paraId="2CA77DDB" w14:textId="77777777" w:rsidR="00B43395" w:rsidRPr="003627B6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14:paraId="3093FB00" w14:textId="77777777" w:rsidR="00B43395" w:rsidRPr="003627B6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67" w:type="dxa"/>
            <w:vAlign w:val="bottom"/>
          </w:tcPr>
          <w:p w14:paraId="3810EA92" w14:textId="77777777" w:rsidR="00B43395" w:rsidRPr="003627B6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7C03A606" w14:textId="77777777" w:rsidR="00B43395" w:rsidRPr="003627B6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2" w:type="dxa"/>
            <w:vAlign w:val="bottom"/>
          </w:tcPr>
          <w:p w14:paraId="33051CDB" w14:textId="77777777" w:rsidR="00B43395" w:rsidRPr="003627B6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630CDF4" w14:textId="77777777" w:rsidR="00B43395" w:rsidRPr="003627B6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</w:tr>
      <w:tr w:rsidR="001F5E26" w:rsidRPr="003627B6" w14:paraId="5FC49DA8" w14:textId="77777777" w:rsidTr="00746D7A">
        <w:tc>
          <w:tcPr>
            <w:tcW w:w="3222" w:type="dxa"/>
            <w:vAlign w:val="bottom"/>
          </w:tcPr>
          <w:p w14:paraId="0DA5DBBD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58" w:type="dxa"/>
            <w:vAlign w:val="bottom"/>
          </w:tcPr>
          <w:p w14:paraId="2EEBA71F" w14:textId="487BFADC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85,326</w:t>
            </w:r>
          </w:p>
        </w:tc>
        <w:tc>
          <w:tcPr>
            <w:tcW w:w="283" w:type="dxa"/>
            <w:vAlign w:val="bottom"/>
          </w:tcPr>
          <w:p w14:paraId="2177125A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7007C21C" w14:textId="5E08A274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202,120</w:t>
            </w:r>
          </w:p>
        </w:tc>
        <w:tc>
          <w:tcPr>
            <w:tcW w:w="267" w:type="dxa"/>
            <w:vAlign w:val="bottom"/>
          </w:tcPr>
          <w:p w14:paraId="74AEADF2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  <w:vAlign w:val="bottom"/>
          </w:tcPr>
          <w:p w14:paraId="6C540DD4" w14:textId="3FE46C01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83,138</w:t>
            </w:r>
          </w:p>
        </w:tc>
        <w:tc>
          <w:tcPr>
            <w:tcW w:w="282" w:type="dxa"/>
            <w:vAlign w:val="bottom"/>
          </w:tcPr>
          <w:p w14:paraId="6FA37406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8" w:type="dxa"/>
            <w:vAlign w:val="bottom"/>
          </w:tcPr>
          <w:p w14:paraId="6CA70DAD" w14:textId="4DEB4102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190,626</w:t>
            </w:r>
          </w:p>
        </w:tc>
      </w:tr>
      <w:tr w:rsidR="001F5E26" w:rsidRPr="003627B6" w14:paraId="09CA655C" w14:textId="77777777" w:rsidTr="00746D7A">
        <w:tc>
          <w:tcPr>
            <w:tcW w:w="3222" w:type="dxa"/>
            <w:vAlign w:val="bottom"/>
          </w:tcPr>
          <w:p w14:paraId="14E120F5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3627B6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58" w:type="dxa"/>
            <w:vAlign w:val="bottom"/>
          </w:tcPr>
          <w:p w14:paraId="1BBA1233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14:paraId="4C58F509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0BBD3131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67" w:type="dxa"/>
            <w:vAlign w:val="bottom"/>
          </w:tcPr>
          <w:p w14:paraId="7414CCE2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  <w:vAlign w:val="bottom"/>
          </w:tcPr>
          <w:p w14:paraId="5D05011F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2" w:type="dxa"/>
            <w:vAlign w:val="bottom"/>
          </w:tcPr>
          <w:p w14:paraId="2408E864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8" w:type="dxa"/>
            <w:vAlign w:val="bottom"/>
          </w:tcPr>
          <w:p w14:paraId="04C80DE9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1F5E26" w:rsidRPr="003627B6" w14:paraId="335C0924" w14:textId="77777777" w:rsidTr="00746D7A">
        <w:tc>
          <w:tcPr>
            <w:tcW w:w="3222" w:type="dxa"/>
            <w:vAlign w:val="bottom"/>
          </w:tcPr>
          <w:p w14:paraId="349F395D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3627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5B686E70" w14:textId="0B8C006E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30,446</w:t>
            </w:r>
          </w:p>
        </w:tc>
        <w:tc>
          <w:tcPr>
            <w:tcW w:w="283" w:type="dxa"/>
            <w:vAlign w:val="bottom"/>
          </w:tcPr>
          <w:p w14:paraId="5061ADBB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4E52C01D" w14:textId="05D23E88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84,853</w:t>
            </w:r>
          </w:p>
        </w:tc>
        <w:tc>
          <w:tcPr>
            <w:tcW w:w="267" w:type="dxa"/>
            <w:vAlign w:val="bottom"/>
          </w:tcPr>
          <w:p w14:paraId="57A108ED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  <w:vAlign w:val="bottom"/>
          </w:tcPr>
          <w:p w14:paraId="57E0579E" w14:textId="3F9A6049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28,743</w:t>
            </w:r>
          </w:p>
        </w:tc>
        <w:tc>
          <w:tcPr>
            <w:tcW w:w="282" w:type="dxa"/>
            <w:vAlign w:val="bottom"/>
          </w:tcPr>
          <w:p w14:paraId="548E3B56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8" w:type="dxa"/>
            <w:vAlign w:val="bottom"/>
          </w:tcPr>
          <w:p w14:paraId="6F874481" w14:textId="3D1E1069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57,233</w:t>
            </w:r>
          </w:p>
        </w:tc>
      </w:tr>
      <w:tr w:rsidR="001F5E26" w:rsidRPr="003627B6" w14:paraId="7AF126C2" w14:textId="77777777" w:rsidTr="00746D7A">
        <w:tc>
          <w:tcPr>
            <w:tcW w:w="3222" w:type="dxa"/>
            <w:vAlign w:val="bottom"/>
          </w:tcPr>
          <w:p w14:paraId="6CD782B7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ระหว่าง </w:t>
            </w:r>
            <w:r w:rsidRPr="003627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เดือนถึง </w:t>
            </w:r>
            <w:r w:rsidRPr="003627B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22BEA21D" w14:textId="04DC2A30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24,032</w:t>
            </w:r>
          </w:p>
        </w:tc>
        <w:tc>
          <w:tcPr>
            <w:tcW w:w="283" w:type="dxa"/>
            <w:vAlign w:val="bottom"/>
          </w:tcPr>
          <w:p w14:paraId="065E014A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5F6423AF" w14:textId="68ADBCAC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36,719</w:t>
            </w:r>
          </w:p>
        </w:tc>
        <w:tc>
          <w:tcPr>
            <w:tcW w:w="267" w:type="dxa"/>
            <w:vAlign w:val="bottom"/>
          </w:tcPr>
          <w:p w14:paraId="1FB9EC6F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  <w:vAlign w:val="bottom"/>
          </w:tcPr>
          <w:p w14:paraId="3AB01B77" w14:textId="04771599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22,385</w:t>
            </w:r>
          </w:p>
        </w:tc>
        <w:tc>
          <w:tcPr>
            <w:tcW w:w="282" w:type="dxa"/>
            <w:vAlign w:val="bottom"/>
          </w:tcPr>
          <w:p w14:paraId="111A8677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8" w:type="dxa"/>
            <w:vAlign w:val="bottom"/>
          </w:tcPr>
          <w:p w14:paraId="41A53BBA" w14:textId="502EB0F4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26,552</w:t>
            </w:r>
          </w:p>
        </w:tc>
      </w:tr>
      <w:tr w:rsidR="001F5E26" w:rsidRPr="003627B6" w14:paraId="3D3CD590" w14:textId="77777777" w:rsidTr="00746D7A">
        <w:tc>
          <w:tcPr>
            <w:tcW w:w="3222" w:type="dxa"/>
            <w:vAlign w:val="bottom"/>
          </w:tcPr>
          <w:p w14:paraId="1068D8AA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ระหว่าง </w:t>
            </w:r>
            <w:r w:rsidRPr="003627B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เดือนถึง </w:t>
            </w:r>
            <w:r w:rsidRPr="003627B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214CB2B9" w14:textId="39A0082F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57,072</w:t>
            </w:r>
          </w:p>
        </w:tc>
        <w:tc>
          <w:tcPr>
            <w:tcW w:w="283" w:type="dxa"/>
            <w:vAlign w:val="bottom"/>
          </w:tcPr>
          <w:p w14:paraId="16712931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0E46094E" w14:textId="6E046794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38,458</w:t>
            </w:r>
          </w:p>
        </w:tc>
        <w:tc>
          <w:tcPr>
            <w:tcW w:w="267" w:type="dxa"/>
            <w:vAlign w:val="bottom"/>
          </w:tcPr>
          <w:p w14:paraId="2FDFBA45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  <w:vAlign w:val="bottom"/>
          </w:tcPr>
          <w:p w14:paraId="34F9C71A" w14:textId="56829B28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52,490</w:t>
            </w:r>
          </w:p>
        </w:tc>
        <w:tc>
          <w:tcPr>
            <w:tcW w:w="282" w:type="dxa"/>
            <w:vAlign w:val="bottom"/>
          </w:tcPr>
          <w:p w14:paraId="6D5808B5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8" w:type="dxa"/>
            <w:vAlign w:val="bottom"/>
          </w:tcPr>
          <w:p w14:paraId="655306E8" w14:textId="0DDA18B2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32,591</w:t>
            </w:r>
          </w:p>
        </w:tc>
      </w:tr>
      <w:tr w:rsidR="001F5E26" w:rsidRPr="003627B6" w14:paraId="16D6FB6C" w14:textId="77777777" w:rsidTr="00746D7A">
        <w:tc>
          <w:tcPr>
            <w:tcW w:w="3222" w:type="dxa"/>
            <w:vAlign w:val="bottom"/>
          </w:tcPr>
          <w:p w14:paraId="61D9C2A3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12  </w:t>
            </w: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7A0CD26F" w14:textId="35C12272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82,269</w:t>
            </w:r>
          </w:p>
        </w:tc>
        <w:tc>
          <w:tcPr>
            <w:tcW w:w="283" w:type="dxa"/>
            <w:vAlign w:val="bottom"/>
          </w:tcPr>
          <w:p w14:paraId="58F1E9C1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14:paraId="53A16DA6" w14:textId="275E53EA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36,386</w:t>
            </w:r>
          </w:p>
        </w:tc>
        <w:tc>
          <w:tcPr>
            <w:tcW w:w="267" w:type="dxa"/>
            <w:vAlign w:val="bottom"/>
          </w:tcPr>
          <w:p w14:paraId="72F85FA7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3D7A8E84" w14:textId="5E490912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67,75</w:t>
            </w:r>
            <w:r w:rsidR="00114B50" w:rsidRPr="003627B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 w:eastAsia="zh-CN"/>
              </w:rPr>
              <w:t>8</w:t>
            </w:r>
          </w:p>
        </w:tc>
        <w:tc>
          <w:tcPr>
            <w:tcW w:w="282" w:type="dxa"/>
            <w:vAlign w:val="bottom"/>
          </w:tcPr>
          <w:p w14:paraId="21BA39BE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0045F50F" w14:textId="1E07BE12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28,744</w:t>
            </w:r>
          </w:p>
        </w:tc>
      </w:tr>
      <w:tr w:rsidR="001F5E26" w:rsidRPr="003627B6" w14:paraId="2175FCFC" w14:textId="77777777" w:rsidTr="00746D7A">
        <w:tc>
          <w:tcPr>
            <w:tcW w:w="3222" w:type="dxa"/>
            <w:vAlign w:val="bottom"/>
          </w:tcPr>
          <w:p w14:paraId="50780FD6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29047664" w14:textId="56DF5BE5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279,145</w:t>
            </w:r>
          </w:p>
        </w:tc>
        <w:tc>
          <w:tcPr>
            <w:tcW w:w="283" w:type="dxa"/>
            <w:vAlign w:val="bottom"/>
          </w:tcPr>
          <w:p w14:paraId="2B3EAABA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14:paraId="1E287797" w14:textId="1090B00D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398,536</w:t>
            </w:r>
          </w:p>
        </w:tc>
        <w:tc>
          <w:tcPr>
            <w:tcW w:w="267" w:type="dxa"/>
            <w:vAlign w:val="bottom"/>
          </w:tcPr>
          <w:p w14:paraId="1180A36A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0F09DEE5" w14:textId="4EF4666F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254,51</w:t>
            </w:r>
            <w:r w:rsidR="00114B50" w:rsidRPr="003627B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 w:eastAsia="zh-CN"/>
              </w:rPr>
              <w:t>4</w:t>
            </w:r>
          </w:p>
        </w:tc>
        <w:tc>
          <w:tcPr>
            <w:tcW w:w="282" w:type="dxa"/>
            <w:vAlign w:val="bottom"/>
          </w:tcPr>
          <w:p w14:paraId="08B8B250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09D669A" w14:textId="46E455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335,746</w:t>
            </w:r>
          </w:p>
        </w:tc>
      </w:tr>
      <w:tr w:rsidR="001F5E26" w:rsidRPr="003627B6" w14:paraId="3959656D" w14:textId="77777777" w:rsidTr="00746D7A">
        <w:tc>
          <w:tcPr>
            <w:tcW w:w="3222" w:type="dxa"/>
          </w:tcPr>
          <w:p w14:paraId="46771D9F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62B840F0" w14:textId="0D662989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3627B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 w:eastAsia="zh-CN"/>
              </w:rPr>
              <w:t>(</w:t>
            </w: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 xml:space="preserve">  </w:t>
            </w:r>
            <w:r w:rsidR="00F101BA"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182,774</w:t>
            </w:r>
            <w:r w:rsidRPr="003627B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 w:eastAsia="zh-CN"/>
              </w:rPr>
              <w:t>)</w:t>
            </w:r>
          </w:p>
        </w:tc>
        <w:tc>
          <w:tcPr>
            <w:tcW w:w="283" w:type="dxa"/>
            <w:vAlign w:val="bottom"/>
          </w:tcPr>
          <w:p w14:paraId="51A031C5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14:paraId="09A232B4" w14:textId="11E5C77B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(</w:t>
            </w:r>
            <w:r w:rsidRPr="003627B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627B6">
              <w:rPr>
                <w:rFonts w:ascii="Angsana New" w:hAnsi="Angsana New"/>
                <w:sz w:val="30"/>
                <w:szCs w:val="30"/>
              </w:rPr>
              <w:t>69,511)</w:t>
            </w:r>
          </w:p>
        </w:tc>
        <w:tc>
          <w:tcPr>
            <w:tcW w:w="267" w:type="dxa"/>
            <w:vAlign w:val="bottom"/>
          </w:tcPr>
          <w:p w14:paraId="2E7FD897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79A4F158" w14:textId="32A3ACD0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627B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 w:eastAsia="zh-CN"/>
              </w:rPr>
              <w:t>(</w:t>
            </w: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 xml:space="preserve"> </w:t>
            </w:r>
            <w:r w:rsidR="00F101BA"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164,787</w:t>
            </w:r>
            <w:r w:rsidRPr="003627B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 w:eastAsia="zh-CN"/>
              </w:rPr>
              <w:t>)</w:t>
            </w:r>
          </w:p>
        </w:tc>
        <w:tc>
          <w:tcPr>
            <w:tcW w:w="282" w:type="dxa"/>
            <w:vAlign w:val="bottom"/>
          </w:tcPr>
          <w:p w14:paraId="47CBAAAA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B5F1299" w14:textId="3DBFDB35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(</w:t>
            </w:r>
            <w:r w:rsidRPr="003627B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627B6">
              <w:rPr>
                <w:rFonts w:ascii="Angsana New" w:hAnsi="Angsana New"/>
                <w:sz w:val="30"/>
                <w:szCs w:val="30"/>
              </w:rPr>
              <w:t>54,932)</w:t>
            </w:r>
          </w:p>
        </w:tc>
      </w:tr>
      <w:tr w:rsidR="001F5E26" w:rsidRPr="003627B6" w14:paraId="6AAF44F0" w14:textId="77777777" w:rsidTr="00746D7A">
        <w:tc>
          <w:tcPr>
            <w:tcW w:w="3222" w:type="dxa"/>
          </w:tcPr>
          <w:p w14:paraId="3594EB87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C6738" w14:textId="1DCDEBB1" w:rsidR="001F5E26" w:rsidRPr="003627B6" w:rsidRDefault="00F101BA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96,371</w:t>
            </w:r>
          </w:p>
        </w:tc>
        <w:tc>
          <w:tcPr>
            <w:tcW w:w="283" w:type="dxa"/>
            <w:vAlign w:val="bottom"/>
          </w:tcPr>
          <w:p w14:paraId="35B0ACA1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B7BCC" w14:textId="1D947CFA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329,025</w:t>
            </w:r>
          </w:p>
        </w:tc>
        <w:tc>
          <w:tcPr>
            <w:tcW w:w="267" w:type="dxa"/>
            <w:vAlign w:val="bottom"/>
          </w:tcPr>
          <w:p w14:paraId="60291CBF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0AAD9" w14:textId="524AEF3D" w:rsidR="001F5E26" w:rsidRPr="003627B6" w:rsidRDefault="00F101BA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89,727</w:t>
            </w:r>
          </w:p>
        </w:tc>
        <w:tc>
          <w:tcPr>
            <w:tcW w:w="282" w:type="dxa"/>
            <w:vAlign w:val="bottom"/>
          </w:tcPr>
          <w:p w14:paraId="5FE70A0B" w14:textId="77777777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91F37" w14:textId="6907ADB8" w:rsidR="001F5E26" w:rsidRPr="003627B6" w:rsidRDefault="001F5E26" w:rsidP="001F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280,814</w:t>
            </w:r>
          </w:p>
        </w:tc>
      </w:tr>
      <w:tr w:rsidR="00E26E10" w:rsidRPr="003627B6" w14:paraId="1AAE29CA" w14:textId="77777777" w:rsidTr="000E2570">
        <w:tc>
          <w:tcPr>
            <w:tcW w:w="3222" w:type="dxa"/>
            <w:vAlign w:val="bottom"/>
          </w:tcPr>
          <w:p w14:paraId="20FFC8D7" w14:textId="77777777" w:rsidR="00E26E10" w:rsidRPr="003627B6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9" w:hanging="1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62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ลูกหนี้การค้าส่วนที่ไม่หมุนเวียน</w:t>
            </w:r>
            <w:r w:rsidRPr="003627B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FC89B3A" w14:textId="77777777" w:rsidR="00E26E10" w:rsidRPr="003627B6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14:paraId="1DF7BF9D" w14:textId="77777777" w:rsidR="00E26E10" w:rsidRPr="003627B6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14:paraId="447E9EB6" w14:textId="77777777" w:rsidR="00E26E10" w:rsidRPr="003627B6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67" w:type="dxa"/>
            <w:vAlign w:val="bottom"/>
          </w:tcPr>
          <w:p w14:paraId="489B7A31" w14:textId="77777777" w:rsidR="00E26E10" w:rsidRPr="003627B6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  <w:vAlign w:val="bottom"/>
          </w:tcPr>
          <w:p w14:paraId="0FAB8DFC" w14:textId="77777777" w:rsidR="00E26E10" w:rsidRPr="003627B6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2" w:type="dxa"/>
            <w:vAlign w:val="bottom"/>
          </w:tcPr>
          <w:p w14:paraId="4372AA67" w14:textId="77777777" w:rsidR="00E26E10" w:rsidRPr="003627B6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8" w:type="dxa"/>
            <w:vAlign w:val="bottom"/>
          </w:tcPr>
          <w:p w14:paraId="2100118E" w14:textId="77777777" w:rsidR="00E26E10" w:rsidRPr="003627B6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B07BE8" w:rsidRPr="003627B6" w14:paraId="7967DDB2" w14:textId="77777777" w:rsidTr="00545E30">
        <w:tc>
          <w:tcPr>
            <w:tcW w:w="3222" w:type="dxa"/>
            <w:vAlign w:val="bottom"/>
          </w:tcPr>
          <w:p w14:paraId="2685DC83" w14:textId="77777777" w:rsidR="00B07BE8" w:rsidRPr="003627B6" w:rsidRDefault="00B07BE8" w:rsidP="00B0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58" w:type="dxa"/>
            <w:vAlign w:val="bottom"/>
          </w:tcPr>
          <w:p w14:paraId="786954EB" w14:textId="33CCA0B1" w:rsidR="00B07BE8" w:rsidRPr="003627B6" w:rsidRDefault="00485B30" w:rsidP="0048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83" w:type="dxa"/>
            <w:vAlign w:val="bottom"/>
          </w:tcPr>
          <w:p w14:paraId="7BEBB893" w14:textId="77777777" w:rsidR="00B07BE8" w:rsidRPr="003627B6" w:rsidRDefault="00B07BE8" w:rsidP="00B0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1D14CD53" w14:textId="1C72AB6B" w:rsidR="00B07BE8" w:rsidRPr="003627B6" w:rsidRDefault="00B07BE8" w:rsidP="00B0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28,273</w:t>
            </w:r>
          </w:p>
        </w:tc>
        <w:tc>
          <w:tcPr>
            <w:tcW w:w="267" w:type="dxa"/>
            <w:vAlign w:val="bottom"/>
          </w:tcPr>
          <w:p w14:paraId="4215AE9C" w14:textId="77777777" w:rsidR="00B07BE8" w:rsidRPr="003627B6" w:rsidRDefault="00B07BE8" w:rsidP="00B0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</w:tcPr>
          <w:p w14:paraId="54D87F1F" w14:textId="6EA61408" w:rsidR="00B07BE8" w:rsidRPr="003627B6" w:rsidRDefault="00485B30" w:rsidP="0048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82" w:type="dxa"/>
            <w:vAlign w:val="bottom"/>
          </w:tcPr>
          <w:p w14:paraId="1091AA0C" w14:textId="77777777" w:rsidR="00B07BE8" w:rsidRPr="003627B6" w:rsidRDefault="00B07BE8" w:rsidP="00B0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8" w:type="dxa"/>
            <w:vAlign w:val="bottom"/>
          </w:tcPr>
          <w:p w14:paraId="3F354369" w14:textId="7497E1EB" w:rsidR="00B07BE8" w:rsidRPr="003627B6" w:rsidRDefault="00B07BE8" w:rsidP="00B0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28,273</w:t>
            </w:r>
          </w:p>
        </w:tc>
      </w:tr>
      <w:tr w:rsidR="00B07BE8" w:rsidRPr="003627B6" w14:paraId="23A57EA1" w14:textId="77777777" w:rsidTr="00545E30">
        <w:tc>
          <w:tcPr>
            <w:tcW w:w="3222" w:type="dxa"/>
          </w:tcPr>
          <w:p w14:paraId="20B0EB9A" w14:textId="77777777" w:rsidR="00B07BE8" w:rsidRPr="003627B6" w:rsidRDefault="00B07BE8" w:rsidP="00B0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3E4B4930" w14:textId="726B70B5" w:rsidR="00B07BE8" w:rsidRPr="003627B6" w:rsidRDefault="00485B30" w:rsidP="0048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83" w:type="dxa"/>
            <w:vAlign w:val="bottom"/>
          </w:tcPr>
          <w:p w14:paraId="694392E6" w14:textId="77777777" w:rsidR="00B07BE8" w:rsidRPr="003627B6" w:rsidRDefault="00B07BE8" w:rsidP="00B0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14:paraId="606760F0" w14:textId="4BC5367C" w:rsidR="00B07BE8" w:rsidRPr="003627B6" w:rsidRDefault="00B07BE8" w:rsidP="00B0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(  2,830)</w:t>
            </w:r>
          </w:p>
        </w:tc>
        <w:tc>
          <w:tcPr>
            <w:tcW w:w="267" w:type="dxa"/>
            <w:vAlign w:val="bottom"/>
          </w:tcPr>
          <w:p w14:paraId="78FEB9CA" w14:textId="77777777" w:rsidR="00B07BE8" w:rsidRPr="003627B6" w:rsidRDefault="00B07BE8" w:rsidP="00B0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448FFD59" w14:textId="77777777" w:rsidR="00B07BE8" w:rsidRPr="003627B6" w:rsidRDefault="00B07BE8" w:rsidP="0048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  <w:p w14:paraId="5F2A7C15" w14:textId="25D13719" w:rsidR="00B07BE8" w:rsidRPr="003627B6" w:rsidRDefault="00485B30" w:rsidP="0048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82" w:type="dxa"/>
            <w:vAlign w:val="bottom"/>
          </w:tcPr>
          <w:p w14:paraId="7BE71BA6" w14:textId="77777777" w:rsidR="00B07BE8" w:rsidRPr="003627B6" w:rsidRDefault="00B07BE8" w:rsidP="00B0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C1CB054" w14:textId="2F3BDC6E" w:rsidR="00B07BE8" w:rsidRPr="003627B6" w:rsidRDefault="00B07BE8" w:rsidP="00B0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(  2,830)</w:t>
            </w:r>
          </w:p>
        </w:tc>
      </w:tr>
      <w:tr w:rsidR="00B07BE8" w:rsidRPr="003627B6" w14:paraId="24C54F41" w14:textId="77777777" w:rsidTr="00545E30">
        <w:tc>
          <w:tcPr>
            <w:tcW w:w="3222" w:type="dxa"/>
          </w:tcPr>
          <w:p w14:paraId="1EF7A08F" w14:textId="77777777" w:rsidR="00B07BE8" w:rsidRPr="003627B6" w:rsidRDefault="00B07BE8" w:rsidP="00B0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75F06" w14:textId="1329E62F" w:rsidR="00B07BE8" w:rsidRPr="003627B6" w:rsidRDefault="00B07BE8" w:rsidP="00B0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 w:eastAsia="zh-CN"/>
              </w:rPr>
              <w:t>-</w:t>
            </w:r>
          </w:p>
        </w:tc>
        <w:tc>
          <w:tcPr>
            <w:tcW w:w="283" w:type="dxa"/>
            <w:vAlign w:val="bottom"/>
          </w:tcPr>
          <w:p w14:paraId="0D653130" w14:textId="77777777" w:rsidR="00B07BE8" w:rsidRPr="003627B6" w:rsidRDefault="00B07BE8" w:rsidP="00B0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CC744" w14:textId="03DF0CE5" w:rsidR="00B07BE8" w:rsidRPr="003627B6" w:rsidRDefault="00B07BE8" w:rsidP="00B0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25,443</w:t>
            </w:r>
          </w:p>
        </w:tc>
        <w:tc>
          <w:tcPr>
            <w:tcW w:w="267" w:type="dxa"/>
            <w:vAlign w:val="bottom"/>
          </w:tcPr>
          <w:p w14:paraId="31156AD3" w14:textId="77777777" w:rsidR="00B07BE8" w:rsidRPr="003627B6" w:rsidRDefault="00B07BE8" w:rsidP="00B0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DAFE284" w14:textId="2C0B0356" w:rsidR="00B07BE8" w:rsidRPr="003627B6" w:rsidRDefault="00B07BE8" w:rsidP="00B0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82" w:type="dxa"/>
            <w:vAlign w:val="bottom"/>
          </w:tcPr>
          <w:p w14:paraId="7F91AED3" w14:textId="77777777" w:rsidR="00B07BE8" w:rsidRPr="003627B6" w:rsidRDefault="00B07BE8" w:rsidP="00B0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CE2CB" w14:textId="37B5827D" w:rsidR="00B07BE8" w:rsidRPr="003627B6" w:rsidRDefault="00B07BE8" w:rsidP="00B0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25,443</w:t>
            </w:r>
          </w:p>
        </w:tc>
      </w:tr>
    </w:tbl>
    <w:p w14:paraId="62A462DE" w14:textId="77777777" w:rsidR="00E26E10" w:rsidRPr="0074606B" w:rsidRDefault="00E26E10" w:rsidP="00612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9903A00" w14:textId="46D5965E" w:rsidR="000E2570" w:rsidRPr="003627B6" w:rsidRDefault="000E2570" w:rsidP="000E2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627B6">
        <w:rPr>
          <w:rFonts w:ascii="Angsana New" w:hAnsi="Angsana New"/>
          <w:sz w:val="30"/>
          <w:szCs w:val="30"/>
          <w:cs/>
        </w:rPr>
        <w:t xml:space="preserve">ในปี </w:t>
      </w:r>
      <w:r w:rsidRPr="003627B6">
        <w:rPr>
          <w:rFonts w:ascii="Angsana New" w:hAnsi="Angsana New"/>
          <w:sz w:val="30"/>
          <w:szCs w:val="30"/>
        </w:rPr>
        <w:t>2566</w:t>
      </w:r>
      <w:r w:rsidRPr="003627B6">
        <w:rPr>
          <w:rFonts w:ascii="Angsana New" w:hAnsi="Angsana New"/>
          <w:sz w:val="30"/>
          <w:szCs w:val="30"/>
          <w:cs/>
        </w:rPr>
        <w:t xml:space="preserve"> บริษัทได้ทำสัญญาผ่อนชำระหนี้ที่คงค้างกับลูกหนี้การค้าซึ่งเป็นลูกหนี้ที่ส่วนใหญ่ค้างชำระเกินกำหนดในช่วง </w:t>
      </w:r>
      <w:r w:rsidRPr="003627B6">
        <w:rPr>
          <w:rFonts w:ascii="Angsana New" w:hAnsi="Angsana New"/>
          <w:sz w:val="30"/>
          <w:szCs w:val="30"/>
        </w:rPr>
        <w:t>1</w:t>
      </w:r>
      <w:r w:rsidRPr="003627B6">
        <w:rPr>
          <w:rFonts w:ascii="Angsana New" w:hAnsi="Angsana New"/>
          <w:sz w:val="30"/>
          <w:szCs w:val="30"/>
          <w:cs/>
        </w:rPr>
        <w:t xml:space="preserve"> เดือนถึง </w:t>
      </w:r>
      <w:r w:rsidRPr="003627B6">
        <w:rPr>
          <w:rFonts w:ascii="Angsana New" w:hAnsi="Angsana New"/>
          <w:sz w:val="30"/>
          <w:szCs w:val="30"/>
        </w:rPr>
        <w:t>13</w:t>
      </w:r>
      <w:r w:rsidRPr="003627B6">
        <w:rPr>
          <w:rFonts w:ascii="Angsana New" w:hAnsi="Angsana New"/>
          <w:sz w:val="30"/>
          <w:szCs w:val="30"/>
          <w:cs/>
        </w:rPr>
        <w:t xml:space="preserve"> เดือนเมื่อสิ้นปี </w:t>
      </w:r>
      <w:r w:rsidRPr="003627B6">
        <w:rPr>
          <w:rFonts w:ascii="Angsana New" w:hAnsi="Angsana New"/>
          <w:sz w:val="30"/>
          <w:szCs w:val="30"/>
        </w:rPr>
        <w:t>2565</w:t>
      </w:r>
      <w:r w:rsidRPr="003627B6">
        <w:rPr>
          <w:rFonts w:ascii="Angsana New" w:hAnsi="Angsana New"/>
          <w:sz w:val="30"/>
          <w:szCs w:val="30"/>
          <w:cs/>
        </w:rPr>
        <w:t xml:space="preserve"> โดยลูกหนี้เหล่านี้ได้รับผลกระทบทางเศรษฐกิจจากสถานการณ์โควิด-</w:t>
      </w:r>
      <w:r w:rsidRPr="003627B6">
        <w:rPr>
          <w:rFonts w:ascii="Angsana New" w:hAnsi="Angsana New"/>
          <w:sz w:val="30"/>
          <w:szCs w:val="30"/>
        </w:rPr>
        <w:t>19</w:t>
      </w:r>
      <w:r w:rsidRPr="003627B6">
        <w:rPr>
          <w:rFonts w:ascii="Angsana New" w:hAnsi="Angsana New"/>
          <w:sz w:val="30"/>
          <w:szCs w:val="30"/>
          <w:cs/>
        </w:rPr>
        <w:t xml:space="preserve"> ในช่วงที่ผ่านมา ทั้งนี้ เพื่อให้ลูกหนี้เหล่านี้สามารถชำระหนี้ให้แก่บริษัทได้และไม่ก่อให้เกิดผลกระทบจากหนี้สูญแก่บริษัท</w:t>
      </w:r>
      <w:r w:rsidRPr="003627B6">
        <w:rPr>
          <w:rFonts w:ascii="Angsana New" w:hAnsi="Angsana New"/>
          <w:sz w:val="30"/>
          <w:szCs w:val="30"/>
        </w:rPr>
        <w:t xml:space="preserve"> </w:t>
      </w:r>
      <w:r w:rsidRPr="003627B6">
        <w:rPr>
          <w:rFonts w:ascii="Angsana New" w:hAnsi="Angsana New"/>
          <w:sz w:val="30"/>
          <w:szCs w:val="30"/>
          <w:cs/>
        </w:rPr>
        <w:t xml:space="preserve">บริษัทและลูกหนี้เหล่านี้จึงได้ตกลงทำสัญญาดังกล่าวโดยลูกหนี้แต่ละรายมีข้อตกลงที่แตกต่างกันไปซึ่งโดยรวมระยะเวลาการผ่อนชำระหนี้ที่คงค้างเป็นรายเดือนระหว่าง </w:t>
      </w:r>
      <w:r w:rsidRPr="003627B6">
        <w:rPr>
          <w:rFonts w:ascii="Angsana New" w:hAnsi="Angsana New"/>
          <w:sz w:val="30"/>
          <w:szCs w:val="30"/>
        </w:rPr>
        <w:t>12</w:t>
      </w:r>
      <w:r w:rsidRPr="003627B6">
        <w:rPr>
          <w:rFonts w:ascii="Angsana New" w:hAnsi="Angsana New"/>
          <w:sz w:val="30"/>
          <w:szCs w:val="30"/>
          <w:cs/>
        </w:rPr>
        <w:t xml:space="preserve"> เดือนและ </w:t>
      </w:r>
      <w:r w:rsidRPr="003627B6">
        <w:rPr>
          <w:rFonts w:ascii="Angsana New" w:hAnsi="Angsana New"/>
          <w:sz w:val="30"/>
          <w:szCs w:val="30"/>
        </w:rPr>
        <w:t xml:space="preserve">36 </w:t>
      </w:r>
      <w:r w:rsidRPr="003627B6">
        <w:rPr>
          <w:rFonts w:ascii="Angsana New" w:hAnsi="Angsana New"/>
          <w:sz w:val="30"/>
          <w:szCs w:val="30"/>
          <w:cs/>
        </w:rPr>
        <w:t xml:space="preserve">เดือนโดยมีการคิดดอกเบี้ยในอัตราร้อยละ </w:t>
      </w:r>
      <w:r w:rsidRPr="003627B6">
        <w:rPr>
          <w:rFonts w:ascii="Angsana New" w:hAnsi="Angsana New"/>
          <w:sz w:val="30"/>
          <w:szCs w:val="30"/>
        </w:rPr>
        <w:t xml:space="preserve">6.6 </w:t>
      </w:r>
      <w:r w:rsidRPr="003627B6">
        <w:rPr>
          <w:rFonts w:ascii="Angsana New" w:hAnsi="Angsana New"/>
          <w:sz w:val="30"/>
          <w:szCs w:val="30"/>
          <w:cs/>
        </w:rPr>
        <w:t>ต่อปี</w:t>
      </w:r>
      <w:r w:rsidR="006C6B53" w:rsidRPr="003627B6">
        <w:rPr>
          <w:rFonts w:ascii="Angsana New" w:hAnsi="Angsana New" w:hint="cs"/>
          <w:sz w:val="30"/>
          <w:szCs w:val="30"/>
          <w:cs/>
        </w:rPr>
        <w:t xml:space="preserve"> </w:t>
      </w:r>
      <w:r w:rsidR="00AA2609">
        <w:rPr>
          <w:rFonts w:ascii="Angsana New" w:hAnsi="Angsana New" w:hint="cs"/>
          <w:sz w:val="30"/>
          <w:szCs w:val="30"/>
          <w:cs/>
        </w:rPr>
        <w:t xml:space="preserve">บริษัทตั้งค่าเผื่อผลขาดทุนด้านเครดิตที่คาดว่าจะเกิดขึ้นเพิ่มเติมในไตรมาส </w:t>
      </w:r>
      <w:r w:rsidR="00AA2609">
        <w:rPr>
          <w:rFonts w:ascii="Angsana New" w:hAnsi="Angsana New"/>
          <w:sz w:val="30"/>
          <w:szCs w:val="30"/>
        </w:rPr>
        <w:t xml:space="preserve">3 </w:t>
      </w:r>
      <w:r w:rsidR="000B7F62">
        <w:rPr>
          <w:rFonts w:ascii="Angsana New" w:hAnsi="Angsana New" w:hint="cs"/>
          <w:sz w:val="30"/>
          <w:szCs w:val="30"/>
          <w:cs/>
        </w:rPr>
        <w:t xml:space="preserve">ของปี </w:t>
      </w:r>
      <w:r w:rsidR="000B7F62">
        <w:rPr>
          <w:rFonts w:ascii="Angsana New" w:hAnsi="Angsana New"/>
          <w:sz w:val="30"/>
          <w:szCs w:val="30"/>
        </w:rPr>
        <w:t xml:space="preserve">2568 </w:t>
      </w:r>
      <w:r w:rsidR="00AA2609">
        <w:rPr>
          <w:rFonts w:ascii="Angsana New" w:hAnsi="Angsana New" w:hint="cs"/>
          <w:sz w:val="30"/>
          <w:szCs w:val="30"/>
          <w:cs/>
        </w:rPr>
        <w:t xml:space="preserve">เป็นจำนวนเงินประมาณ </w:t>
      </w:r>
      <w:r w:rsidR="00AA2609">
        <w:rPr>
          <w:rFonts w:ascii="Angsana New" w:hAnsi="Angsana New"/>
          <w:sz w:val="30"/>
          <w:szCs w:val="30"/>
        </w:rPr>
        <w:t xml:space="preserve">112.2 </w:t>
      </w:r>
      <w:r w:rsidR="00AA2609">
        <w:rPr>
          <w:rFonts w:ascii="Angsana New" w:hAnsi="Angsana New" w:hint="cs"/>
          <w:sz w:val="30"/>
          <w:szCs w:val="30"/>
          <w:cs/>
        </w:rPr>
        <w:t>ล้านบาท (รวม</w:t>
      </w:r>
      <w:r w:rsidR="000B7F62">
        <w:rPr>
          <w:rFonts w:ascii="Angsana New" w:hAnsi="Angsana New" w:hint="cs"/>
          <w:sz w:val="30"/>
          <w:szCs w:val="30"/>
          <w:cs/>
        </w:rPr>
        <w:t>ส่วนของ</w:t>
      </w:r>
      <w:r w:rsidR="00AA2609">
        <w:rPr>
          <w:rFonts w:ascii="Angsana New" w:hAnsi="Angsana New" w:hint="cs"/>
          <w:sz w:val="30"/>
          <w:szCs w:val="30"/>
          <w:cs/>
        </w:rPr>
        <w:t>ดอกเบี้ยค้างรับซึ่งแสดงเป็นส่วนหนึ่งของลูกหนี้อื่น) ซึ่งเป็นผลมาจากการประเมินข้อมูลลูกหนี้ครั้งล่าสุดโดย</w:t>
      </w:r>
      <w:r w:rsidR="000B7F62">
        <w:rPr>
          <w:rFonts w:ascii="Angsana New" w:hAnsi="Angsana New" w:hint="cs"/>
          <w:sz w:val="30"/>
          <w:szCs w:val="30"/>
          <w:cs/>
        </w:rPr>
        <w:t>ผู้เชี่ยวชาญอิสระจากภายนอก</w:t>
      </w:r>
      <w:r w:rsidR="00AA2609">
        <w:rPr>
          <w:rFonts w:ascii="Angsana New" w:hAnsi="Angsana New" w:hint="cs"/>
          <w:sz w:val="30"/>
          <w:szCs w:val="30"/>
          <w:cs/>
        </w:rPr>
        <w:t xml:space="preserve">ในช่วงเดือนพฤศจิกายน </w:t>
      </w:r>
      <w:r w:rsidR="00AA2609">
        <w:rPr>
          <w:rFonts w:ascii="Angsana New" w:hAnsi="Angsana New"/>
          <w:sz w:val="30"/>
          <w:szCs w:val="30"/>
        </w:rPr>
        <w:t xml:space="preserve">2568 </w:t>
      </w:r>
      <w:r w:rsidRPr="003627B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627B6">
        <w:rPr>
          <w:rFonts w:ascii="Angsana New" w:hAnsi="Angsana New"/>
          <w:color w:val="000000"/>
          <w:sz w:val="30"/>
          <w:szCs w:val="30"/>
        </w:rPr>
        <w:t xml:space="preserve">30 </w:t>
      </w:r>
      <w:r w:rsidR="00A411C9" w:rsidRPr="003627B6">
        <w:rPr>
          <w:rFonts w:ascii="Angsana New" w:hAnsi="Angsana New" w:hint="cs"/>
          <w:color w:val="000000"/>
          <w:sz w:val="30"/>
          <w:szCs w:val="30"/>
          <w:cs/>
        </w:rPr>
        <w:t>กันยา</w:t>
      </w:r>
      <w:r w:rsidRPr="003627B6">
        <w:rPr>
          <w:rFonts w:ascii="Angsana New" w:hAnsi="Angsana New" w:hint="cs"/>
          <w:color w:val="000000"/>
          <w:sz w:val="30"/>
          <w:szCs w:val="30"/>
          <w:cs/>
        </w:rPr>
        <w:t>ยน</w:t>
      </w:r>
      <w:r w:rsidRPr="003627B6">
        <w:rPr>
          <w:rFonts w:ascii="Angsana New" w:hAnsi="Angsana New"/>
          <w:color w:val="000000"/>
          <w:sz w:val="30"/>
          <w:szCs w:val="30"/>
        </w:rPr>
        <w:t xml:space="preserve"> 2568 </w:t>
      </w:r>
      <w:r w:rsidRPr="003627B6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3627B6">
        <w:rPr>
          <w:rFonts w:ascii="Angsana New" w:hAnsi="Angsana New"/>
          <w:sz w:val="30"/>
          <w:szCs w:val="30"/>
        </w:rPr>
        <w:t xml:space="preserve">31 </w:t>
      </w:r>
      <w:r w:rsidRPr="003627B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627B6">
        <w:rPr>
          <w:rFonts w:ascii="Angsana New" w:hAnsi="Angsana New"/>
          <w:sz w:val="30"/>
          <w:szCs w:val="30"/>
        </w:rPr>
        <w:t>2567</w:t>
      </w:r>
      <w:r w:rsidRPr="003627B6">
        <w:rPr>
          <w:rFonts w:ascii="Angsana New" w:hAnsi="Angsana New"/>
          <w:sz w:val="30"/>
          <w:szCs w:val="30"/>
          <w:cs/>
        </w:rPr>
        <w:t xml:space="preserve"> ยอดคงเหลือของลูกหนี้ดังกล่าวสรุปได้ดังนี้</w:t>
      </w:r>
    </w:p>
    <w:p w14:paraId="34FDBFA0" w14:textId="77777777" w:rsidR="00ED2818" w:rsidRPr="0074606B" w:rsidRDefault="00ED2818" w:rsidP="000E2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tbl>
      <w:tblPr>
        <w:tblW w:w="9440" w:type="dxa"/>
        <w:tblInd w:w="-113" w:type="dxa"/>
        <w:tblLook w:val="04A0" w:firstRow="1" w:lastRow="0" w:firstColumn="1" w:lastColumn="0" w:noHBand="0" w:noVBand="1"/>
      </w:tblPr>
      <w:tblGrid>
        <w:gridCol w:w="5754"/>
        <w:gridCol w:w="1701"/>
        <w:gridCol w:w="284"/>
        <w:gridCol w:w="1701"/>
      </w:tblGrid>
      <w:tr w:rsidR="00A411C9" w:rsidRPr="003627B6" w14:paraId="586BC43A" w14:textId="77777777" w:rsidTr="00B57106">
        <w:tc>
          <w:tcPr>
            <w:tcW w:w="5754" w:type="dxa"/>
          </w:tcPr>
          <w:p w14:paraId="24CE4110" w14:textId="77777777" w:rsidR="00A411C9" w:rsidRPr="003627B6" w:rsidRDefault="00A411C9" w:rsidP="00B57106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17A2B7A4" w14:textId="77777777" w:rsidR="00A411C9" w:rsidRPr="003627B6" w:rsidRDefault="00A411C9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2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  <w:r w:rsidRPr="003627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  <w:r w:rsidRPr="003627B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3627B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627B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A411C9" w:rsidRPr="003627B6" w14:paraId="02BA7842" w14:textId="77777777" w:rsidTr="00B57106">
        <w:tc>
          <w:tcPr>
            <w:tcW w:w="5754" w:type="dxa"/>
          </w:tcPr>
          <w:p w14:paraId="3953C102" w14:textId="77777777" w:rsidR="00A411C9" w:rsidRPr="003627B6" w:rsidRDefault="00A411C9" w:rsidP="00B57106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D203EB2" w14:textId="746FA49B" w:rsidR="00A411C9" w:rsidRPr="003627B6" w:rsidRDefault="00A411C9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27B6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3627B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3627B6">
              <w:rPr>
                <w:rFonts w:ascii="Angsana New" w:hAnsi="Angsana New"/>
                <w:color w:val="000000"/>
                <w:sz w:val="30"/>
                <w:szCs w:val="30"/>
              </w:rPr>
              <w:t xml:space="preserve"> 2568</w:t>
            </w:r>
          </w:p>
        </w:tc>
        <w:tc>
          <w:tcPr>
            <w:tcW w:w="284" w:type="dxa"/>
            <w:vAlign w:val="bottom"/>
          </w:tcPr>
          <w:p w14:paraId="39120BC1" w14:textId="77777777" w:rsidR="00A411C9" w:rsidRPr="003627B6" w:rsidRDefault="00A411C9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459C3D5" w14:textId="77777777" w:rsidR="00A411C9" w:rsidRPr="003627B6" w:rsidRDefault="00A411C9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27B6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3627B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  <w:r w:rsidRPr="003627B6">
              <w:rPr>
                <w:rFonts w:ascii="Angsana New" w:hAnsi="Angsana New"/>
                <w:color w:val="000000"/>
                <w:sz w:val="30"/>
                <w:szCs w:val="30"/>
              </w:rPr>
              <w:t xml:space="preserve"> 2567</w:t>
            </w:r>
          </w:p>
        </w:tc>
      </w:tr>
      <w:tr w:rsidR="00A411C9" w:rsidRPr="003627B6" w14:paraId="539B3E31" w14:textId="77777777" w:rsidTr="00B57106">
        <w:tc>
          <w:tcPr>
            <w:tcW w:w="5754" w:type="dxa"/>
          </w:tcPr>
          <w:p w14:paraId="46A42018" w14:textId="6A61A39D" w:rsidR="00A411C9" w:rsidRPr="003627B6" w:rsidRDefault="00A411C9" w:rsidP="00B57106">
            <w:pPr>
              <w:pStyle w:val="NoSpacing"/>
              <w:spacing w:line="240" w:lineRule="atLeast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ส่วนที่ครบกำหนดชำระภายในหนึ่งปี </w:t>
            </w:r>
            <w:r w:rsidR="00F657BB" w:rsidRPr="003627B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1700154" w14:textId="5A1A4094" w:rsidR="00A411C9" w:rsidRPr="003627B6" w:rsidRDefault="00DC06B3" w:rsidP="006F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50,136</w:t>
            </w:r>
          </w:p>
        </w:tc>
        <w:tc>
          <w:tcPr>
            <w:tcW w:w="284" w:type="dxa"/>
          </w:tcPr>
          <w:p w14:paraId="60EFBE5E" w14:textId="77777777" w:rsidR="00A411C9" w:rsidRPr="003627B6" w:rsidRDefault="00A411C9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8670798" w14:textId="77777777" w:rsidR="00A411C9" w:rsidRPr="003627B6" w:rsidRDefault="00A411C9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161,328</w:t>
            </w:r>
          </w:p>
        </w:tc>
      </w:tr>
      <w:tr w:rsidR="00A411C9" w:rsidRPr="003627B6" w14:paraId="6A41C1FD" w14:textId="77777777" w:rsidTr="00B57106">
        <w:tc>
          <w:tcPr>
            <w:tcW w:w="5754" w:type="dxa"/>
          </w:tcPr>
          <w:p w14:paraId="05ADADD4" w14:textId="41653AD2" w:rsidR="00A411C9" w:rsidRPr="003627B6" w:rsidRDefault="00A411C9" w:rsidP="00B57106">
            <w:pPr>
              <w:pStyle w:val="NoSpacing"/>
              <w:spacing w:line="240" w:lineRule="atLeast"/>
              <w:ind w:lef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ส่วนที่ครบกำหนดชำระเกินกว่าหนึ่งปี</w:t>
            </w:r>
            <w:r w:rsidRPr="003627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57BB" w:rsidRPr="003627B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627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2F25130" w14:textId="3ECEA4D6" w:rsidR="00A411C9" w:rsidRPr="003627B6" w:rsidRDefault="00F657BB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521A0F6" w14:textId="77777777" w:rsidR="00A411C9" w:rsidRPr="003627B6" w:rsidRDefault="00A411C9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628E765" w14:textId="77777777" w:rsidR="00A411C9" w:rsidRPr="003627B6" w:rsidRDefault="00A411C9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25,443</w:t>
            </w:r>
          </w:p>
        </w:tc>
      </w:tr>
      <w:tr w:rsidR="00A411C9" w:rsidRPr="003627B6" w14:paraId="58B654C9" w14:textId="77777777" w:rsidTr="00B57106">
        <w:tc>
          <w:tcPr>
            <w:tcW w:w="5754" w:type="dxa"/>
          </w:tcPr>
          <w:p w14:paraId="77BBFEDE" w14:textId="77777777" w:rsidR="00A411C9" w:rsidRPr="003627B6" w:rsidRDefault="00A411C9" w:rsidP="00B57106">
            <w:pPr>
              <w:pStyle w:val="NoSpacing"/>
              <w:spacing w:line="240" w:lineRule="atLeast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3627B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D8370" w14:textId="5364685E" w:rsidR="00A411C9" w:rsidRPr="003627B6" w:rsidRDefault="00DC06B3" w:rsidP="006F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50,136</w:t>
            </w:r>
          </w:p>
        </w:tc>
        <w:tc>
          <w:tcPr>
            <w:tcW w:w="284" w:type="dxa"/>
          </w:tcPr>
          <w:p w14:paraId="27180BAC" w14:textId="77777777" w:rsidR="00A411C9" w:rsidRPr="003627B6" w:rsidRDefault="00A411C9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490DD" w14:textId="77777777" w:rsidR="00A411C9" w:rsidRPr="003627B6" w:rsidRDefault="00A411C9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627B6">
              <w:rPr>
                <w:rFonts w:ascii="Angsana New" w:hAnsi="Angsana New"/>
                <w:sz w:val="30"/>
                <w:szCs w:val="30"/>
              </w:rPr>
              <w:t>186,771</w:t>
            </w:r>
          </w:p>
        </w:tc>
      </w:tr>
    </w:tbl>
    <w:p w14:paraId="712C43FC" w14:textId="77777777" w:rsidR="00271A7A" w:rsidRPr="0074606B" w:rsidRDefault="00271A7A" w:rsidP="00042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CEF0258" w14:textId="179EDD88" w:rsidR="00A411C9" w:rsidRPr="003627B6" w:rsidRDefault="00A411C9" w:rsidP="00A4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3627B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627B6">
        <w:rPr>
          <w:rFonts w:ascii="Angsana New" w:hAnsi="Angsana New"/>
          <w:sz w:val="30"/>
          <w:szCs w:val="30"/>
        </w:rPr>
        <w:t xml:space="preserve">30 </w:t>
      </w:r>
      <w:r w:rsidRPr="003627B6">
        <w:rPr>
          <w:rFonts w:ascii="Angsana New" w:hAnsi="Angsana New" w:hint="cs"/>
          <w:sz w:val="30"/>
          <w:szCs w:val="30"/>
          <w:cs/>
        </w:rPr>
        <w:t>กันยายน</w:t>
      </w:r>
      <w:r w:rsidRPr="003627B6">
        <w:rPr>
          <w:rFonts w:ascii="Angsana New" w:hAnsi="Angsana New"/>
          <w:sz w:val="30"/>
          <w:szCs w:val="30"/>
          <w:cs/>
        </w:rPr>
        <w:t xml:space="preserve"> </w:t>
      </w:r>
      <w:r w:rsidRPr="003627B6">
        <w:rPr>
          <w:rFonts w:ascii="Angsana New" w:hAnsi="Angsana New"/>
          <w:sz w:val="30"/>
          <w:szCs w:val="30"/>
        </w:rPr>
        <w:t>2568</w:t>
      </w:r>
      <w:r w:rsidRPr="003627B6">
        <w:rPr>
          <w:rFonts w:ascii="Angsana New" w:hAnsi="Angsana New"/>
          <w:sz w:val="30"/>
          <w:szCs w:val="30"/>
          <w:cs/>
        </w:rPr>
        <w:t xml:space="preserve"> และ</w:t>
      </w:r>
      <w:r w:rsidRPr="003627B6">
        <w:rPr>
          <w:rFonts w:ascii="Angsana New" w:hAnsi="Angsana New" w:hint="cs"/>
          <w:sz w:val="30"/>
          <w:szCs w:val="30"/>
          <w:cs/>
        </w:rPr>
        <w:t>วันที่</w:t>
      </w:r>
      <w:r w:rsidRPr="003627B6">
        <w:rPr>
          <w:rFonts w:ascii="Angsana New" w:hAnsi="Angsana New"/>
          <w:sz w:val="30"/>
          <w:szCs w:val="30"/>
        </w:rPr>
        <w:t xml:space="preserve"> 31</w:t>
      </w:r>
      <w:r w:rsidRPr="003627B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627B6">
        <w:rPr>
          <w:rFonts w:ascii="Angsana New" w:hAnsi="Angsana New"/>
          <w:sz w:val="30"/>
          <w:szCs w:val="30"/>
        </w:rPr>
        <w:t>2567</w:t>
      </w:r>
      <w:r w:rsidRPr="003627B6">
        <w:rPr>
          <w:rFonts w:ascii="Angsana New" w:hAnsi="Angsana New"/>
          <w:sz w:val="30"/>
          <w:szCs w:val="30"/>
          <w:cs/>
        </w:rPr>
        <w:t xml:space="preserve"> </w:t>
      </w:r>
      <w:r w:rsidRPr="003627B6">
        <w:rPr>
          <w:rFonts w:ascii="Angsana New" w:hAnsi="Angsana New"/>
          <w:color w:val="000000"/>
          <w:sz w:val="30"/>
          <w:szCs w:val="30"/>
          <w:cs/>
        </w:rPr>
        <w:t xml:space="preserve">บริษัทได้นำลูกหนี้การค้าจำนวนเงินประมาณ </w:t>
      </w:r>
      <w:r w:rsidRPr="003627B6">
        <w:rPr>
          <w:rFonts w:ascii="Angsana New" w:hAnsi="Angsana New"/>
          <w:color w:val="000000"/>
          <w:sz w:val="30"/>
          <w:szCs w:val="30"/>
        </w:rPr>
        <w:t>1</w:t>
      </w:r>
      <w:r w:rsidR="005A1BB0" w:rsidRPr="003627B6">
        <w:rPr>
          <w:rFonts w:ascii="Angsana New" w:hAnsi="Angsana New"/>
          <w:color w:val="000000"/>
          <w:sz w:val="30"/>
          <w:szCs w:val="30"/>
        </w:rPr>
        <w:t>41.7</w:t>
      </w:r>
      <w:r w:rsidRPr="003627B6">
        <w:rPr>
          <w:rFonts w:ascii="Angsana New" w:hAnsi="Angsana New"/>
          <w:color w:val="000000"/>
          <w:sz w:val="30"/>
          <w:szCs w:val="30"/>
          <w:cs/>
        </w:rPr>
        <w:t xml:space="preserve"> ล้านบาทและ </w:t>
      </w:r>
      <w:r w:rsidRPr="003627B6">
        <w:rPr>
          <w:rFonts w:ascii="Angsana New" w:hAnsi="Angsana New"/>
          <w:color w:val="000000"/>
          <w:sz w:val="30"/>
          <w:szCs w:val="30"/>
        </w:rPr>
        <w:t>193.9</w:t>
      </w:r>
      <w:r w:rsidRPr="003627B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627B6">
        <w:rPr>
          <w:rFonts w:ascii="Angsana New" w:hAnsi="Angsana New"/>
          <w:color w:val="000000"/>
          <w:sz w:val="30"/>
          <w:szCs w:val="30"/>
        </w:rPr>
        <w:t xml:space="preserve"> </w:t>
      </w:r>
      <w:r w:rsidRPr="003627B6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3627B6">
        <w:rPr>
          <w:rFonts w:ascii="Angsana New" w:hAnsi="Angsana New"/>
          <w:color w:val="000000"/>
          <w:sz w:val="30"/>
          <w:szCs w:val="30"/>
        </w:rPr>
        <w:t xml:space="preserve"> </w:t>
      </w:r>
      <w:r w:rsidRPr="003627B6">
        <w:rPr>
          <w:rFonts w:ascii="Angsana New" w:hAnsi="Angsana New"/>
          <w:color w:val="000000"/>
          <w:sz w:val="30"/>
          <w:szCs w:val="30"/>
          <w:cs/>
        </w:rPr>
        <w:t>ตามลำดับ ไปขายลดแก่สถาบันการเงินในประเทศ</w:t>
      </w:r>
      <w:r w:rsidRPr="003627B6">
        <w:rPr>
          <w:rFonts w:ascii="Angsana New" w:hAnsi="Angsana New" w:hint="cs"/>
          <w:sz w:val="30"/>
          <w:szCs w:val="30"/>
          <w:cs/>
        </w:rPr>
        <w:t>สาม</w:t>
      </w:r>
      <w:r w:rsidRPr="003627B6">
        <w:rPr>
          <w:rFonts w:ascii="Angsana New" w:hAnsi="Angsana New"/>
          <w:sz w:val="30"/>
          <w:szCs w:val="30"/>
          <w:cs/>
        </w:rPr>
        <w:t>แห่ง</w:t>
      </w:r>
      <w:r w:rsidRPr="003627B6">
        <w:rPr>
          <w:rFonts w:ascii="Angsana New" w:hAnsi="Angsana New"/>
          <w:color w:val="000000"/>
          <w:sz w:val="30"/>
          <w:szCs w:val="30"/>
          <w:cs/>
        </w:rPr>
        <w:t xml:space="preserve">ภายใต้วงเงินสินเชื่อรวม </w:t>
      </w:r>
      <w:r w:rsidRPr="003627B6">
        <w:rPr>
          <w:rFonts w:ascii="Angsana New" w:hAnsi="Angsana New"/>
          <w:color w:val="000000"/>
          <w:sz w:val="30"/>
          <w:szCs w:val="30"/>
        </w:rPr>
        <w:t>210.0</w:t>
      </w:r>
      <w:r w:rsidRPr="003627B6">
        <w:rPr>
          <w:rFonts w:ascii="Angsana New" w:hAnsi="Angsana New"/>
          <w:color w:val="000000"/>
          <w:sz w:val="30"/>
          <w:szCs w:val="30"/>
          <w:cs/>
        </w:rPr>
        <w:t xml:space="preserve"> ล้านบาท </w:t>
      </w:r>
      <w:r w:rsidRPr="003627B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โดยสถาบันการเงินดังกล่าวมีสิทธิไล่เบี้ยจำนวนเงินประมาณ </w:t>
      </w:r>
      <w:r w:rsidRPr="003627B6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="005A1BB0" w:rsidRPr="003627B6">
        <w:rPr>
          <w:rFonts w:ascii="Angsana New" w:hAnsi="Angsana New"/>
          <w:color w:val="000000"/>
          <w:spacing w:val="-2"/>
          <w:sz w:val="30"/>
          <w:szCs w:val="30"/>
        </w:rPr>
        <w:t>12.8</w:t>
      </w:r>
      <w:r w:rsidRPr="003627B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ล้านบาทและ </w:t>
      </w:r>
      <w:r w:rsidRPr="003627B6">
        <w:rPr>
          <w:rFonts w:ascii="Angsana New" w:hAnsi="Angsana New"/>
          <w:color w:val="000000"/>
          <w:spacing w:val="-2"/>
          <w:sz w:val="30"/>
          <w:szCs w:val="30"/>
        </w:rPr>
        <w:t>157.0</w:t>
      </w:r>
      <w:r w:rsidRPr="003627B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 ตามลำดับ บริษัทได้แสดงจำนวนเงินของข้อผูกพันจากการมีสิทธิถูกไล่เบี้ยดังกล่าว</w:t>
      </w:r>
      <w:bookmarkStart w:id="1" w:name="_Hlk205638831"/>
      <w:r w:rsidRPr="003627B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เป็น </w:t>
      </w:r>
      <w:r w:rsidRPr="003627B6">
        <w:rPr>
          <w:rFonts w:ascii="Angsana New" w:hAnsi="Angsana New"/>
          <w:color w:val="000000"/>
          <w:spacing w:val="-2"/>
          <w:sz w:val="30"/>
          <w:szCs w:val="30"/>
        </w:rPr>
        <w:t>“</w:t>
      </w:r>
      <w:r w:rsidRPr="003627B6">
        <w:rPr>
          <w:rFonts w:ascii="Angsana New" w:hAnsi="Angsana New"/>
          <w:color w:val="000000"/>
          <w:spacing w:val="-2"/>
          <w:sz w:val="30"/>
          <w:szCs w:val="30"/>
          <w:cs/>
        </w:rPr>
        <w:t>เจ้าหนี้จากการขายสิทธิเรียกร้องลูกหนี้การค้า</w:t>
      </w:r>
      <w:r w:rsidRPr="003627B6">
        <w:rPr>
          <w:rFonts w:ascii="Angsana New" w:hAnsi="Angsana New"/>
          <w:color w:val="000000"/>
          <w:spacing w:val="-2"/>
          <w:sz w:val="30"/>
          <w:szCs w:val="30"/>
        </w:rPr>
        <w:t>”</w:t>
      </w:r>
      <w:r w:rsidRPr="003627B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ในงบฐานะการเงิน</w:t>
      </w:r>
      <w:bookmarkEnd w:id="1"/>
    </w:p>
    <w:p w14:paraId="48399AF9" w14:textId="77777777" w:rsidR="00A411C9" w:rsidRPr="0074606B" w:rsidRDefault="00A411C9" w:rsidP="00A4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1276452" w14:textId="4B2039AF" w:rsidR="006C6B53" w:rsidRPr="003627B6" w:rsidRDefault="00A411C9" w:rsidP="00A4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3627B6">
        <w:rPr>
          <w:rFonts w:ascii="Angsana New" w:hAnsi="Angsana New"/>
          <w:color w:val="000000"/>
          <w:sz w:val="30"/>
          <w:szCs w:val="30"/>
          <w:cs/>
        </w:rPr>
        <w:t>ระยะเวลาการให้สินเชื่อ</w:t>
      </w:r>
      <w:r w:rsidRPr="003627B6">
        <w:rPr>
          <w:rFonts w:ascii="Angsana New" w:hAnsi="Angsana New"/>
          <w:color w:val="000000"/>
          <w:sz w:val="30"/>
          <w:szCs w:val="30"/>
        </w:rPr>
        <w:t xml:space="preserve"> (</w:t>
      </w:r>
      <w:r w:rsidRPr="003627B6">
        <w:rPr>
          <w:rFonts w:ascii="Angsana New" w:hAnsi="Angsana New"/>
          <w:color w:val="000000"/>
          <w:sz w:val="30"/>
          <w:szCs w:val="30"/>
          <w:cs/>
        </w:rPr>
        <w:t xml:space="preserve">เครดิตเทอม) แก่ลูกค้าตามนโยบายของกลุ่มบริษัทคือ </w:t>
      </w:r>
      <w:r w:rsidRPr="003627B6">
        <w:rPr>
          <w:rFonts w:ascii="Angsana New" w:hAnsi="Angsana New"/>
          <w:color w:val="000000"/>
          <w:sz w:val="30"/>
          <w:szCs w:val="30"/>
        </w:rPr>
        <w:t>30-90</w:t>
      </w:r>
      <w:r w:rsidRPr="003627B6">
        <w:rPr>
          <w:rFonts w:ascii="Angsana New" w:hAnsi="Angsana New"/>
          <w:color w:val="000000"/>
          <w:sz w:val="30"/>
          <w:szCs w:val="30"/>
          <w:cs/>
        </w:rPr>
        <w:t xml:space="preserve"> วั</w:t>
      </w:r>
      <w:r w:rsidR="00A52FBF">
        <w:rPr>
          <w:rFonts w:ascii="Angsana New" w:hAnsi="Angsana New" w:hint="cs"/>
          <w:color w:val="000000"/>
          <w:sz w:val="30"/>
          <w:szCs w:val="30"/>
          <w:cs/>
        </w:rPr>
        <w:t>น</w:t>
      </w:r>
    </w:p>
    <w:p w14:paraId="0A6DF8D1" w14:textId="78D7C2A3" w:rsidR="00A042CD" w:rsidRPr="003627B6" w:rsidRDefault="00526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3627B6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ณ วันที่ </w:t>
      </w:r>
      <w:r w:rsidRPr="003627B6">
        <w:rPr>
          <w:rFonts w:ascii="Angsana New" w:hAnsi="Angsana New"/>
          <w:color w:val="000000"/>
          <w:sz w:val="30"/>
          <w:szCs w:val="30"/>
        </w:rPr>
        <w:t xml:space="preserve">30 </w:t>
      </w:r>
      <w:r w:rsidRPr="003627B6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3627B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627B6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3627B6">
        <w:rPr>
          <w:rFonts w:ascii="Angsana New" w:hAnsi="Angsana New"/>
          <w:color w:val="000000"/>
          <w:sz w:val="30"/>
          <w:szCs w:val="30"/>
          <w:cs/>
        </w:rPr>
        <w:t xml:space="preserve">และวันที่ </w:t>
      </w:r>
      <w:r w:rsidRPr="003627B6">
        <w:rPr>
          <w:rFonts w:ascii="Angsana New" w:hAnsi="Angsana New"/>
          <w:color w:val="000000"/>
          <w:sz w:val="30"/>
          <w:szCs w:val="30"/>
        </w:rPr>
        <w:t xml:space="preserve">31 </w:t>
      </w:r>
      <w:r w:rsidRPr="003627B6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3627B6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3627B6">
        <w:rPr>
          <w:rFonts w:ascii="Angsana New" w:hAnsi="Angsana New"/>
          <w:color w:val="000000"/>
          <w:sz w:val="30"/>
          <w:szCs w:val="30"/>
          <w:cs/>
        </w:rPr>
        <w:t>ลูกหนี้อื่น - บุคคลและกิจการอื่น - สุทธิ มีดังนี้</w:t>
      </w:r>
    </w:p>
    <w:p w14:paraId="58B033C2" w14:textId="77777777" w:rsidR="005269A3" w:rsidRPr="003627B6" w:rsidRDefault="00526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1020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533"/>
        <w:gridCol w:w="1474"/>
        <w:gridCol w:w="255"/>
        <w:gridCol w:w="1474"/>
        <w:gridCol w:w="255"/>
        <w:gridCol w:w="1474"/>
        <w:gridCol w:w="255"/>
        <w:gridCol w:w="1481"/>
      </w:tblGrid>
      <w:tr w:rsidR="005269A3" w:rsidRPr="003827D6" w14:paraId="08729A01" w14:textId="77777777" w:rsidTr="002E3A33">
        <w:trPr>
          <w:tblHeader/>
        </w:trPr>
        <w:tc>
          <w:tcPr>
            <w:tcW w:w="3533" w:type="dxa"/>
            <w:vAlign w:val="bottom"/>
          </w:tcPr>
          <w:p w14:paraId="43389342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6668" w:type="dxa"/>
            <w:gridSpan w:val="7"/>
            <w:tcBorders>
              <w:bottom w:val="single" w:sz="4" w:space="0" w:color="auto"/>
            </w:tcBorders>
            <w:vAlign w:val="bottom"/>
          </w:tcPr>
          <w:p w14:paraId="6C7610E2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827D6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พันบาท</w:t>
            </w:r>
          </w:p>
        </w:tc>
      </w:tr>
      <w:tr w:rsidR="005269A3" w:rsidRPr="003827D6" w14:paraId="0A4EA785" w14:textId="77777777" w:rsidTr="002E3A33">
        <w:trPr>
          <w:tblHeader/>
        </w:trPr>
        <w:tc>
          <w:tcPr>
            <w:tcW w:w="3533" w:type="dxa"/>
            <w:vAlign w:val="bottom"/>
          </w:tcPr>
          <w:p w14:paraId="2F8ABB0E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32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6E5BE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6D18AC2C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2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20174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269A3" w:rsidRPr="003827D6" w14:paraId="3FEE0377" w14:textId="77777777" w:rsidTr="002E3A33">
        <w:trPr>
          <w:tblHeader/>
        </w:trPr>
        <w:tc>
          <w:tcPr>
            <w:tcW w:w="3533" w:type="dxa"/>
            <w:vAlign w:val="bottom"/>
          </w:tcPr>
          <w:p w14:paraId="067D4DC5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D37BD" w14:textId="72B32359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827D6">
              <w:rPr>
                <w:rFonts w:ascii="Angsana New" w:hAnsi="Angsana New"/>
                <w:color w:val="000000"/>
                <w:sz w:val="29"/>
                <w:szCs w:val="29"/>
              </w:rPr>
              <w:t xml:space="preserve">30 </w:t>
            </w:r>
            <w:r w:rsidRPr="003827D6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กันยายน</w:t>
            </w:r>
            <w:r w:rsidRPr="003827D6">
              <w:rPr>
                <w:rFonts w:ascii="Angsana New" w:hAnsi="Angsana New"/>
                <w:color w:val="000000"/>
                <w:sz w:val="29"/>
                <w:szCs w:val="29"/>
              </w:rPr>
              <w:t xml:space="preserve"> 2568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4BF017D7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F6633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827D6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3827D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ธันวาคม</w:t>
            </w:r>
            <w:r w:rsidRPr="003827D6">
              <w:rPr>
                <w:rFonts w:ascii="Angsana New" w:hAnsi="Angsana New"/>
                <w:color w:val="000000"/>
                <w:sz w:val="29"/>
                <w:szCs w:val="29"/>
              </w:rPr>
              <w:t xml:space="preserve"> 2567</w:t>
            </w:r>
          </w:p>
        </w:tc>
        <w:tc>
          <w:tcPr>
            <w:tcW w:w="255" w:type="dxa"/>
            <w:vAlign w:val="bottom"/>
          </w:tcPr>
          <w:p w14:paraId="33909D3A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4DEC86B9" w14:textId="304A2B6E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827D6">
              <w:rPr>
                <w:rFonts w:ascii="Angsana New" w:hAnsi="Angsana New"/>
                <w:color w:val="000000"/>
                <w:sz w:val="29"/>
                <w:szCs w:val="29"/>
              </w:rPr>
              <w:t xml:space="preserve">30 </w:t>
            </w:r>
            <w:r w:rsidRPr="003827D6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กันยายน</w:t>
            </w:r>
            <w:r w:rsidRPr="003827D6">
              <w:rPr>
                <w:rFonts w:ascii="Angsana New" w:hAnsi="Angsana New"/>
                <w:color w:val="000000"/>
                <w:sz w:val="29"/>
                <w:szCs w:val="29"/>
              </w:rPr>
              <w:t xml:space="preserve"> 2568</w:t>
            </w:r>
          </w:p>
        </w:tc>
        <w:tc>
          <w:tcPr>
            <w:tcW w:w="255" w:type="dxa"/>
            <w:vAlign w:val="bottom"/>
          </w:tcPr>
          <w:p w14:paraId="05F93A15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5E70F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827D6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3827D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ธันวาคม</w:t>
            </w:r>
            <w:r w:rsidRPr="003827D6">
              <w:rPr>
                <w:rFonts w:ascii="Angsana New" w:hAnsi="Angsana New"/>
                <w:color w:val="000000"/>
                <w:sz w:val="29"/>
                <w:szCs w:val="29"/>
              </w:rPr>
              <w:t xml:space="preserve"> 2567</w:t>
            </w:r>
          </w:p>
        </w:tc>
      </w:tr>
      <w:tr w:rsidR="005269A3" w:rsidRPr="003827D6" w14:paraId="6AAB675C" w14:textId="77777777" w:rsidTr="002E3A33">
        <w:trPr>
          <w:tblHeader/>
        </w:trPr>
        <w:tc>
          <w:tcPr>
            <w:tcW w:w="3533" w:type="dxa"/>
            <w:vAlign w:val="bottom"/>
          </w:tcPr>
          <w:p w14:paraId="2907BDFB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56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  <w:r w:rsidRPr="003827D6">
              <w:rPr>
                <w:rFonts w:ascii="Angsana New" w:hAnsi="Angsana New"/>
                <w:sz w:val="29"/>
                <w:szCs w:val="29"/>
                <w:u w:val="single"/>
                <w:cs/>
              </w:rPr>
              <w:t>ส่วนที่</w:t>
            </w:r>
            <w:r w:rsidRPr="003827D6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หมุนเวียน</w:t>
            </w:r>
            <w:r w:rsidRPr="003827D6">
              <w:rPr>
                <w:rFonts w:ascii="Angsana New" w:hAnsi="Angsana New"/>
                <w:sz w:val="29"/>
                <w:szCs w:val="29"/>
                <w:u w:val="single"/>
                <w:cs/>
              </w:rPr>
              <w:t xml:space="preserve"> </w:t>
            </w:r>
            <w:r w:rsidRPr="003827D6">
              <w:rPr>
                <w:rFonts w:ascii="Angsana New" w:hAnsi="Angsana New"/>
                <w:sz w:val="29"/>
                <w:szCs w:val="29"/>
                <w:u w:val="single"/>
              </w:rPr>
              <w:t xml:space="preserve">- </w:t>
            </w:r>
            <w:r w:rsidRPr="003827D6">
              <w:rPr>
                <w:rFonts w:ascii="Angsana New" w:hAnsi="Angsana New"/>
                <w:sz w:val="29"/>
                <w:szCs w:val="29"/>
                <w:u w:val="single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2910002E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55" w:type="dxa"/>
            <w:vAlign w:val="bottom"/>
          </w:tcPr>
          <w:p w14:paraId="65E3AED0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6AB6540D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55" w:type="dxa"/>
            <w:vAlign w:val="bottom"/>
          </w:tcPr>
          <w:p w14:paraId="6FC3658A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74" w:type="dxa"/>
            <w:vAlign w:val="bottom"/>
          </w:tcPr>
          <w:p w14:paraId="361B51C6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55" w:type="dxa"/>
            <w:vAlign w:val="bottom"/>
          </w:tcPr>
          <w:p w14:paraId="511CEF79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vAlign w:val="bottom"/>
          </w:tcPr>
          <w:p w14:paraId="5E1BC6ED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3125F6" w:rsidRPr="003827D6" w14:paraId="52B088A0" w14:textId="77777777" w:rsidTr="002E3A33">
        <w:tc>
          <w:tcPr>
            <w:tcW w:w="3533" w:type="dxa"/>
            <w:vAlign w:val="bottom"/>
          </w:tcPr>
          <w:p w14:paraId="4CA91887" w14:textId="77777777" w:rsidR="003125F6" w:rsidRPr="003827D6" w:rsidRDefault="003125F6" w:rsidP="0031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827D6">
              <w:rPr>
                <w:rFonts w:ascii="Angsana New" w:hAnsi="Angsana New"/>
                <w:color w:val="000000"/>
                <w:sz w:val="29"/>
                <w:szCs w:val="29"/>
                <w:cs/>
              </w:rPr>
              <w:t>เงินมัดจำซื้อวัตถุดิบและสินค้า</w:t>
            </w:r>
          </w:p>
        </w:tc>
        <w:tc>
          <w:tcPr>
            <w:tcW w:w="1474" w:type="dxa"/>
            <w:vAlign w:val="bottom"/>
          </w:tcPr>
          <w:p w14:paraId="0E1EC04C" w14:textId="4BC6D1E7" w:rsidR="003125F6" w:rsidRPr="003827D6" w:rsidRDefault="003125F6" w:rsidP="0031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43,115</w:t>
            </w:r>
          </w:p>
        </w:tc>
        <w:tc>
          <w:tcPr>
            <w:tcW w:w="255" w:type="dxa"/>
            <w:vAlign w:val="bottom"/>
          </w:tcPr>
          <w:p w14:paraId="4CC3E180" w14:textId="77777777" w:rsidR="003125F6" w:rsidRPr="003827D6" w:rsidRDefault="003125F6" w:rsidP="0031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74" w:type="dxa"/>
            <w:vAlign w:val="bottom"/>
          </w:tcPr>
          <w:p w14:paraId="11AEC6B1" w14:textId="77777777" w:rsidR="003125F6" w:rsidRPr="003827D6" w:rsidRDefault="003125F6" w:rsidP="0031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43,830</w:t>
            </w:r>
          </w:p>
        </w:tc>
        <w:tc>
          <w:tcPr>
            <w:tcW w:w="255" w:type="dxa"/>
            <w:vAlign w:val="bottom"/>
          </w:tcPr>
          <w:p w14:paraId="790929F2" w14:textId="77777777" w:rsidR="003125F6" w:rsidRPr="003827D6" w:rsidRDefault="003125F6" w:rsidP="0031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6F9B2B36" w14:textId="246BF848" w:rsidR="003125F6" w:rsidRPr="003827D6" w:rsidRDefault="003125F6" w:rsidP="0031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43,115</w:t>
            </w:r>
          </w:p>
        </w:tc>
        <w:tc>
          <w:tcPr>
            <w:tcW w:w="255" w:type="dxa"/>
            <w:vAlign w:val="bottom"/>
          </w:tcPr>
          <w:p w14:paraId="2ED5B207" w14:textId="77777777" w:rsidR="003125F6" w:rsidRPr="003827D6" w:rsidRDefault="003125F6" w:rsidP="0031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81" w:type="dxa"/>
            <w:vAlign w:val="bottom"/>
          </w:tcPr>
          <w:p w14:paraId="571B7050" w14:textId="77777777" w:rsidR="003125F6" w:rsidRPr="003827D6" w:rsidRDefault="003125F6" w:rsidP="0031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43,830</w:t>
            </w:r>
          </w:p>
        </w:tc>
      </w:tr>
      <w:tr w:rsidR="003125F6" w:rsidRPr="003827D6" w14:paraId="3F778FB1" w14:textId="77777777" w:rsidTr="002E3A33">
        <w:tc>
          <w:tcPr>
            <w:tcW w:w="3533" w:type="dxa"/>
            <w:vAlign w:val="bottom"/>
          </w:tcPr>
          <w:p w14:paraId="48387A30" w14:textId="6F75BC4E" w:rsidR="003125F6" w:rsidRPr="003827D6" w:rsidRDefault="003125F6" w:rsidP="0031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827D6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เงินชดเชยจากการทำประกันอัคคีภัยค้างรับ</w:t>
            </w:r>
          </w:p>
        </w:tc>
        <w:tc>
          <w:tcPr>
            <w:tcW w:w="1474" w:type="dxa"/>
            <w:vAlign w:val="bottom"/>
          </w:tcPr>
          <w:p w14:paraId="39B458EE" w14:textId="60D7E703" w:rsidR="003125F6" w:rsidRPr="003827D6" w:rsidRDefault="003125F6" w:rsidP="0031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32,831</w:t>
            </w:r>
          </w:p>
        </w:tc>
        <w:tc>
          <w:tcPr>
            <w:tcW w:w="255" w:type="dxa"/>
            <w:vAlign w:val="bottom"/>
          </w:tcPr>
          <w:p w14:paraId="56C485F7" w14:textId="77777777" w:rsidR="003125F6" w:rsidRPr="003827D6" w:rsidRDefault="003125F6" w:rsidP="0031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74" w:type="dxa"/>
            <w:vAlign w:val="bottom"/>
          </w:tcPr>
          <w:p w14:paraId="4C5436F6" w14:textId="1A89BF6F" w:rsidR="003125F6" w:rsidRPr="003827D6" w:rsidRDefault="003125F6" w:rsidP="0031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atLeast"/>
              <w:ind w:right="130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55" w:type="dxa"/>
            <w:vAlign w:val="bottom"/>
          </w:tcPr>
          <w:p w14:paraId="55CD5A3A" w14:textId="77777777" w:rsidR="003125F6" w:rsidRPr="003827D6" w:rsidRDefault="003125F6" w:rsidP="0031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420B3B43" w14:textId="5550C036" w:rsidR="003125F6" w:rsidRPr="003827D6" w:rsidRDefault="003125F6" w:rsidP="0031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32,831</w:t>
            </w:r>
          </w:p>
        </w:tc>
        <w:tc>
          <w:tcPr>
            <w:tcW w:w="255" w:type="dxa"/>
            <w:vAlign w:val="bottom"/>
          </w:tcPr>
          <w:p w14:paraId="43ED4B29" w14:textId="77777777" w:rsidR="003125F6" w:rsidRPr="003827D6" w:rsidRDefault="003125F6" w:rsidP="0031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81" w:type="dxa"/>
            <w:vAlign w:val="bottom"/>
          </w:tcPr>
          <w:p w14:paraId="01694B3A" w14:textId="3181C2FE" w:rsidR="003125F6" w:rsidRPr="003827D6" w:rsidRDefault="003125F6" w:rsidP="0031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atLeast"/>
              <w:ind w:right="130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E201A9" w:rsidRPr="003827D6" w14:paraId="1104E587" w14:textId="77777777" w:rsidTr="002E3A33">
        <w:tc>
          <w:tcPr>
            <w:tcW w:w="3533" w:type="dxa"/>
            <w:vAlign w:val="bottom"/>
          </w:tcPr>
          <w:p w14:paraId="76D8D5A8" w14:textId="219CCCD0" w:rsidR="00E201A9" w:rsidRPr="003827D6" w:rsidRDefault="00E201A9" w:rsidP="00E20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827D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ดอกเบี้ยค้างรับ</w:t>
            </w:r>
            <w:r w:rsidRPr="003827D6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*</w:t>
            </w:r>
          </w:p>
        </w:tc>
        <w:tc>
          <w:tcPr>
            <w:tcW w:w="1474" w:type="dxa"/>
            <w:vAlign w:val="bottom"/>
          </w:tcPr>
          <w:p w14:paraId="77898B88" w14:textId="176A0D06" w:rsidR="00E201A9" w:rsidRPr="003827D6" w:rsidRDefault="00E201A9" w:rsidP="00E20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27,746</w:t>
            </w:r>
          </w:p>
        </w:tc>
        <w:tc>
          <w:tcPr>
            <w:tcW w:w="255" w:type="dxa"/>
            <w:vAlign w:val="bottom"/>
          </w:tcPr>
          <w:p w14:paraId="72BAEA32" w14:textId="77777777" w:rsidR="00E201A9" w:rsidRPr="003827D6" w:rsidRDefault="00E201A9" w:rsidP="00E20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74" w:type="dxa"/>
            <w:vAlign w:val="bottom"/>
          </w:tcPr>
          <w:p w14:paraId="07B781DE" w14:textId="5A826144" w:rsidR="00E201A9" w:rsidRPr="003827D6" w:rsidRDefault="00E201A9" w:rsidP="00E20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17,796</w:t>
            </w:r>
          </w:p>
        </w:tc>
        <w:tc>
          <w:tcPr>
            <w:tcW w:w="255" w:type="dxa"/>
            <w:vAlign w:val="bottom"/>
          </w:tcPr>
          <w:p w14:paraId="25FDE550" w14:textId="77777777" w:rsidR="00E201A9" w:rsidRPr="003827D6" w:rsidRDefault="00E201A9" w:rsidP="00E20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1852E25D" w14:textId="56DA4F7C" w:rsidR="00E201A9" w:rsidRPr="003827D6" w:rsidRDefault="00E201A9" w:rsidP="00E20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17,450</w:t>
            </w:r>
          </w:p>
        </w:tc>
        <w:tc>
          <w:tcPr>
            <w:tcW w:w="255" w:type="dxa"/>
            <w:vAlign w:val="bottom"/>
          </w:tcPr>
          <w:p w14:paraId="3EC2DB62" w14:textId="77777777" w:rsidR="00E201A9" w:rsidRPr="003827D6" w:rsidRDefault="00E201A9" w:rsidP="00E20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81" w:type="dxa"/>
            <w:vAlign w:val="bottom"/>
          </w:tcPr>
          <w:p w14:paraId="54671106" w14:textId="10282376" w:rsidR="00E201A9" w:rsidRPr="003827D6" w:rsidRDefault="00E201A9" w:rsidP="00E20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9,725</w:t>
            </w:r>
          </w:p>
        </w:tc>
      </w:tr>
      <w:tr w:rsidR="005269A3" w:rsidRPr="003827D6" w14:paraId="7F55BA66" w14:textId="77777777" w:rsidTr="002E3A33">
        <w:trPr>
          <w:tblHeader/>
        </w:trPr>
        <w:tc>
          <w:tcPr>
            <w:tcW w:w="3533" w:type="dxa"/>
            <w:vAlign w:val="bottom"/>
          </w:tcPr>
          <w:p w14:paraId="59763A9D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3827D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ลูกหนี้อื่น</w:t>
            </w:r>
            <w:r w:rsidRPr="003827D6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*</w:t>
            </w:r>
          </w:p>
        </w:tc>
        <w:tc>
          <w:tcPr>
            <w:tcW w:w="1474" w:type="dxa"/>
            <w:vAlign w:val="bottom"/>
          </w:tcPr>
          <w:p w14:paraId="27B386BB" w14:textId="3BD76020" w:rsidR="005269A3" w:rsidRPr="003827D6" w:rsidRDefault="005A1BB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27,230</w:t>
            </w:r>
          </w:p>
        </w:tc>
        <w:tc>
          <w:tcPr>
            <w:tcW w:w="255" w:type="dxa"/>
            <w:vAlign w:val="bottom"/>
          </w:tcPr>
          <w:p w14:paraId="2D448AC7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74" w:type="dxa"/>
            <w:vAlign w:val="bottom"/>
          </w:tcPr>
          <w:p w14:paraId="398CBBC6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24,722</w:t>
            </w:r>
          </w:p>
        </w:tc>
        <w:tc>
          <w:tcPr>
            <w:tcW w:w="255" w:type="dxa"/>
            <w:vAlign w:val="bottom"/>
          </w:tcPr>
          <w:p w14:paraId="670C7FB5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74" w:type="dxa"/>
            <w:vAlign w:val="bottom"/>
          </w:tcPr>
          <w:p w14:paraId="658C285B" w14:textId="0B2BA6E5" w:rsidR="005269A3" w:rsidRPr="003827D6" w:rsidRDefault="003125F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27,129</w:t>
            </w:r>
          </w:p>
        </w:tc>
        <w:tc>
          <w:tcPr>
            <w:tcW w:w="255" w:type="dxa"/>
            <w:vAlign w:val="bottom"/>
          </w:tcPr>
          <w:p w14:paraId="4CF51096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481" w:type="dxa"/>
            <w:vAlign w:val="bottom"/>
          </w:tcPr>
          <w:p w14:paraId="708A290D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24,622</w:t>
            </w:r>
          </w:p>
        </w:tc>
      </w:tr>
      <w:tr w:rsidR="005269A3" w:rsidRPr="003827D6" w14:paraId="565C9716" w14:textId="77777777" w:rsidTr="002E3A33">
        <w:tc>
          <w:tcPr>
            <w:tcW w:w="3533" w:type="dxa"/>
            <w:vAlign w:val="bottom"/>
          </w:tcPr>
          <w:p w14:paraId="19BB67D8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827D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ลูกหนี้ภาษีมูลค่าเพิ่ม</w:t>
            </w:r>
          </w:p>
        </w:tc>
        <w:tc>
          <w:tcPr>
            <w:tcW w:w="1474" w:type="dxa"/>
            <w:vAlign w:val="bottom"/>
          </w:tcPr>
          <w:p w14:paraId="458B97D8" w14:textId="16EB7C63" w:rsidR="005269A3" w:rsidRPr="003827D6" w:rsidRDefault="002E3A3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11,688</w:t>
            </w:r>
          </w:p>
        </w:tc>
        <w:tc>
          <w:tcPr>
            <w:tcW w:w="255" w:type="dxa"/>
            <w:vAlign w:val="bottom"/>
          </w:tcPr>
          <w:p w14:paraId="174D1329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74" w:type="dxa"/>
            <w:vAlign w:val="bottom"/>
          </w:tcPr>
          <w:p w14:paraId="02E4CFA2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16,200</w:t>
            </w:r>
          </w:p>
        </w:tc>
        <w:tc>
          <w:tcPr>
            <w:tcW w:w="255" w:type="dxa"/>
            <w:vAlign w:val="bottom"/>
          </w:tcPr>
          <w:p w14:paraId="1EFE351F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1948B3BE" w14:textId="2DFE0357" w:rsidR="005269A3" w:rsidRPr="003827D6" w:rsidRDefault="003125F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10,656</w:t>
            </w:r>
          </w:p>
        </w:tc>
        <w:tc>
          <w:tcPr>
            <w:tcW w:w="255" w:type="dxa"/>
            <w:vAlign w:val="bottom"/>
          </w:tcPr>
          <w:p w14:paraId="15244376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81" w:type="dxa"/>
            <w:vAlign w:val="bottom"/>
          </w:tcPr>
          <w:p w14:paraId="2B3CCBA1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14,177</w:t>
            </w:r>
          </w:p>
        </w:tc>
      </w:tr>
      <w:tr w:rsidR="005269A3" w:rsidRPr="003827D6" w14:paraId="0DAD8D4E" w14:textId="77777777" w:rsidTr="002E3A33">
        <w:tc>
          <w:tcPr>
            <w:tcW w:w="3533" w:type="dxa"/>
            <w:vAlign w:val="bottom"/>
          </w:tcPr>
          <w:p w14:paraId="391CF84A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827D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474" w:type="dxa"/>
            <w:vAlign w:val="bottom"/>
          </w:tcPr>
          <w:p w14:paraId="276E0BCC" w14:textId="43221EF7" w:rsidR="005269A3" w:rsidRPr="003827D6" w:rsidRDefault="002E3A3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10,179</w:t>
            </w:r>
          </w:p>
        </w:tc>
        <w:tc>
          <w:tcPr>
            <w:tcW w:w="255" w:type="dxa"/>
            <w:vAlign w:val="bottom"/>
          </w:tcPr>
          <w:p w14:paraId="43C74D94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74" w:type="dxa"/>
            <w:vAlign w:val="bottom"/>
          </w:tcPr>
          <w:p w14:paraId="4FF7F0A5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8,441</w:t>
            </w:r>
          </w:p>
        </w:tc>
        <w:tc>
          <w:tcPr>
            <w:tcW w:w="255" w:type="dxa"/>
            <w:vAlign w:val="bottom"/>
          </w:tcPr>
          <w:p w14:paraId="75D7C786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720E5ADC" w14:textId="3B16C3AE" w:rsidR="005269A3" w:rsidRPr="003827D6" w:rsidRDefault="003125F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9,885</w:t>
            </w:r>
          </w:p>
        </w:tc>
        <w:tc>
          <w:tcPr>
            <w:tcW w:w="255" w:type="dxa"/>
            <w:vAlign w:val="bottom"/>
          </w:tcPr>
          <w:p w14:paraId="2BC09B71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81" w:type="dxa"/>
            <w:vAlign w:val="bottom"/>
          </w:tcPr>
          <w:p w14:paraId="1717F8B9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7,914</w:t>
            </w:r>
          </w:p>
        </w:tc>
      </w:tr>
      <w:tr w:rsidR="002E3A33" w:rsidRPr="003827D6" w14:paraId="2B4D42B1" w14:textId="77777777" w:rsidTr="002E3A33">
        <w:tc>
          <w:tcPr>
            <w:tcW w:w="3533" w:type="dxa"/>
            <w:vAlign w:val="bottom"/>
          </w:tcPr>
          <w:p w14:paraId="7EE5DF26" w14:textId="15C55486" w:rsidR="002E3A33" w:rsidRPr="003827D6" w:rsidRDefault="002E3A3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827D6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เงินทดรอง</w:t>
            </w:r>
          </w:p>
        </w:tc>
        <w:tc>
          <w:tcPr>
            <w:tcW w:w="1474" w:type="dxa"/>
            <w:vAlign w:val="bottom"/>
          </w:tcPr>
          <w:p w14:paraId="53AEAEC9" w14:textId="55DDBAC1" w:rsidR="002E3A33" w:rsidRPr="003827D6" w:rsidRDefault="008B548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6,701</w:t>
            </w:r>
          </w:p>
        </w:tc>
        <w:tc>
          <w:tcPr>
            <w:tcW w:w="255" w:type="dxa"/>
            <w:vAlign w:val="bottom"/>
          </w:tcPr>
          <w:p w14:paraId="6F744A21" w14:textId="77777777" w:rsidR="002E3A33" w:rsidRPr="003827D6" w:rsidRDefault="002E3A3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74" w:type="dxa"/>
            <w:vAlign w:val="bottom"/>
          </w:tcPr>
          <w:p w14:paraId="5B4CD085" w14:textId="5315FFD5" w:rsidR="002E3A33" w:rsidRPr="003827D6" w:rsidRDefault="008B548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2,705</w:t>
            </w:r>
          </w:p>
        </w:tc>
        <w:tc>
          <w:tcPr>
            <w:tcW w:w="255" w:type="dxa"/>
            <w:vAlign w:val="bottom"/>
          </w:tcPr>
          <w:p w14:paraId="2CE853F6" w14:textId="77777777" w:rsidR="002E3A33" w:rsidRPr="003827D6" w:rsidRDefault="002E3A3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67E9CF71" w14:textId="600A047A" w:rsidR="002E3A33" w:rsidRPr="003827D6" w:rsidRDefault="008B548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6,701</w:t>
            </w:r>
          </w:p>
        </w:tc>
        <w:tc>
          <w:tcPr>
            <w:tcW w:w="255" w:type="dxa"/>
            <w:vAlign w:val="bottom"/>
          </w:tcPr>
          <w:p w14:paraId="0FC82268" w14:textId="77777777" w:rsidR="002E3A33" w:rsidRPr="003827D6" w:rsidRDefault="002E3A3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81" w:type="dxa"/>
            <w:vAlign w:val="bottom"/>
          </w:tcPr>
          <w:p w14:paraId="0BDCA908" w14:textId="007C2FDB" w:rsidR="002E3A33" w:rsidRPr="003827D6" w:rsidRDefault="008B548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2,705</w:t>
            </w:r>
          </w:p>
        </w:tc>
      </w:tr>
      <w:tr w:rsidR="005269A3" w:rsidRPr="003827D6" w14:paraId="2F6E3100" w14:textId="77777777" w:rsidTr="002E3A33">
        <w:tc>
          <w:tcPr>
            <w:tcW w:w="3533" w:type="dxa"/>
            <w:vAlign w:val="bottom"/>
          </w:tcPr>
          <w:p w14:paraId="5612905F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3827D6">
              <w:rPr>
                <w:rFonts w:ascii="Angsana New" w:hAnsi="Angsana New"/>
                <w:sz w:val="29"/>
                <w:szCs w:val="29"/>
                <w:cs/>
              </w:rPr>
              <w:t>อื่นๆ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21397EB4" w14:textId="68F88470" w:rsidR="005269A3" w:rsidRPr="003827D6" w:rsidRDefault="003125F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4,406</w:t>
            </w:r>
          </w:p>
        </w:tc>
        <w:tc>
          <w:tcPr>
            <w:tcW w:w="255" w:type="dxa"/>
            <w:vAlign w:val="bottom"/>
          </w:tcPr>
          <w:p w14:paraId="35BE9256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B00CA00" w14:textId="7441C75A" w:rsidR="008B5486" w:rsidRPr="003827D6" w:rsidRDefault="008B548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3,472</w:t>
            </w:r>
          </w:p>
        </w:tc>
        <w:tc>
          <w:tcPr>
            <w:tcW w:w="255" w:type="dxa"/>
            <w:vAlign w:val="bottom"/>
          </w:tcPr>
          <w:p w14:paraId="18525D43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2AD07F2D" w14:textId="02EDE614" w:rsidR="005269A3" w:rsidRPr="003827D6" w:rsidRDefault="003125F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4,05</w:t>
            </w:r>
            <w:r w:rsidR="00250FD9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255" w:type="dxa"/>
            <w:vAlign w:val="bottom"/>
          </w:tcPr>
          <w:p w14:paraId="1BAB9ECB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  <w:vAlign w:val="bottom"/>
          </w:tcPr>
          <w:p w14:paraId="21F78320" w14:textId="6A04BE37" w:rsidR="005269A3" w:rsidRPr="003827D6" w:rsidRDefault="008B548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3</w:t>
            </w:r>
            <w:r w:rsidR="002E3A33" w:rsidRPr="003827D6">
              <w:rPr>
                <w:rFonts w:ascii="Angsana New" w:hAnsi="Angsana New"/>
                <w:sz w:val="29"/>
                <w:szCs w:val="29"/>
              </w:rPr>
              <w:t>,</w:t>
            </w:r>
            <w:r w:rsidRPr="003827D6">
              <w:rPr>
                <w:rFonts w:ascii="Angsana New" w:hAnsi="Angsana New"/>
                <w:sz w:val="29"/>
                <w:szCs w:val="29"/>
              </w:rPr>
              <w:t>358</w:t>
            </w:r>
          </w:p>
        </w:tc>
      </w:tr>
      <w:tr w:rsidR="005269A3" w:rsidRPr="003827D6" w14:paraId="163E90F4" w14:textId="77777777" w:rsidTr="002E3A33">
        <w:tc>
          <w:tcPr>
            <w:tcW w:w="3533" w:type="dxa"/>
            <w:vAlign w:val="bottom"/>
          </w:tcPr>
          <w:p w14:paraId="315AA6B1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3827D6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7DB99808" w14:textId="0BDE2B34" w:rsidR="005269A3" w:rsidRPr="003827D6" w:rsidRDefault="002E3A3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1</w:t>
            </w:r>
            <w:r w:rsidR="00546F71" w:rsidRPr="003827D6">
              <w:rPr>
                <w:rFonts w:ascii="Angsana New" w:hAnsi="Angsana New"/>
                <w:sz w:val="29"/>
                <w:szCs w:val="29"/>
              </w:rPr>
              <w:t>63,896</w:t>
            </w:r>
          </w:p>
        </w:tc>
        <w:tc>
          <w:tcPr>
            <w:tcW w:w="255" w:type="dxa"/>
            <w:vAlign w:val="bottom"/>
          </w:tcPr>
          <w:p w14:paraId="540A72E6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2FE6D578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117,166</w:t>
            </w:r>
          </w:p>
        </w:tc>
        <w:tc>
          <w:tcPr>
            <w:tcW w:w="255" w:type="dxa"/>
            <w:vAlign w:val="bottom"/>
          </w:tcPr>
          <w:p w14:paraId="4598365C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7B6A321F" w14:textId="4EE33F0F" w:rsidR="005269A3" w:rsidRPr="003827D6" w:rsidRDefault="00546F71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151,81</w:t>
            </w:r>
            <w:r w:rsidR="00250FD9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255" w:type="dxa"/>
            <w:vAlign w:val="bottom"/>
          </w:tcPr>
          <w:p w14:paraId="3411D323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vAlign w:val="bottom"/>
          </w:tcPr>
          <w:p w14:paraId="2ADDB391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106,331</w:t>
            </w:r>
          </w:p>
        </w:tc>
      </w:tr>
      <w:tr w:rsidR="00697FAC" w:rsidRPr="003827D6" w14:paraId="2CA30519" w14:textId="77777777" w:rsidTr="002E3A33">
        <w:tc>
          <w:tcPr>
            <w:tcW w:w="3533" w:type="dxa"/>
            <w:vAlign w:val="bottom"/>
          </w:tcPr>
          <w:p w14:paraId="794B9ADB" w14:textId="77777777" w:rsidR="00697FAC" w:rsidRPr="003827D6" w:rsidRDefault="00697FAC" w:rsidP="0069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827D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  <w:r w:rsidRPr="003827D6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*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480C8EE" w14:textId="3AAA8F43" w:rsidR="00697FAC" w:rsidRPr="003827D6" w:rsidRDefault="00697FAC" w:rsidP="0069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 xml:space="preserve">(   </w:t>
            </w:r>
            <w:r w:rsidR="00250FD9">
              <w:rPr>
                <w:rFonts w:ascii="Angsana New" w:hAnsi="Angsana New" w:hint="cs"/>
                <w:sz w:val="29"/>
                <w:szCs w:val="29"/>
                <w:cs/>
              </w:rPr>
              <w:t>15</w:t>
            </w:r>
            <w:r w:rsidR="00250FD9">
              <w:rPr>
                <w:rFonts w:ascii="Angsana New" w:hAnsi="Angsana New"/>
                <w:sz w:val="29"/>
                <w:szCs w:val="29"/>
              </w:rPr>
              <w:t>,</w:t>
            </w:r>
            <w:r w:rsidR="00250FD9">
              <w:rPr>
                <w:rFonts w:ascii="Angsana New" w:hAnsi="Angsana New" w:hint="cs"/>
                <w:sz w:val="29"/>
                <w:szCs w:val="29"/>
                <w:cs/>
              </w:rPr>
              <w:t>942</w:t>
            </w:r>
            <w:r w:rsidRPr="003827D6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55" w:type="dxa"/>
            <w:vAlign w:val="bottom"/>
          </w:tcPr>
          <w:p w14:paraId="3BA93897" w14:textId="77777777" w:rsidR="00697FAC" w:rsidRPr="003827D6" w:rsidRDefault="00697FAC" w:rsidP="0069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5ECC26F" w14:textId="10B0E139" w:rsidR="00697FAC" w:rsidRPr="003827D6" w:rsidRDefault="00697FAC" w:rsidP="0069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(    3,997)</w:t>
            </w:r>
          </w:p>
        </w:tc>
        <w:tc>
          <w:tcPr>
            <w:tcW w:w="255" w:type="dxa"/>
            <w:vAlign w:val="bottom"/>
          </w:tcPr>
          <w:p w14:paraId="46EC0466" w14:textId="77777777" w:rsidR="00697FAC" w:rsidRPr="003827D6" w:rsidRDefault="00697FAC" w:rsidP="0069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771A25B" w14:textId="240EE68A" w:rsidR="00697FAC" w:rsidRPr="003827D6" w:rsidRDefault="00697FAC" w:rsidP="0069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 xml:space="preserve">(   </w:t>
            </w:r>
            <w:r w:rsidR="00250FD9">
              <w:rPr>
                <w:rFonts w:ascii="Angsana New" w:hAnsi="Angsana New"/>
                <w:sz w:val="29"/>
                <w:szCs w:val="29"/>
              </w:rPr>
              <w:t>15,942</w:t>
            </w:r>
            <w:r w:rsidRPr="003827D6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55" w:type="dxa"/>
            <w:vAlign w:val="bottom"/>
          </w:tcPr>
          <w:p w14:paraId="0D6E6D14" w14:textId="77777777" w:rsidR="00697FAC" w:rsidRPr="003827D6" w:rsidRDefault="00697FAC" w:rsidP="0069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  <w:vAlign w:val="bottom"/>
          </w:tcPr>
          <w:p w14:paraId="605B60F2" w14:textId="697C43CF" w:rsidR="00697FAC" w:rsidRPr="003827D6" w:rsidRDefault="00697FAC" w:rsidP="0069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(    3,997)</w:t>
            </w:r>
          </w:p>
        </w:tc>
      </w:tr>
      <w:tr w:rsidR="005269A3" w:rsidRPr="003827D6" w14:paraId="242A0988" w14:textId="77777777" w:rsidTr="002E3A33">
        <w:tc>
          <w:tcPr>
            <w:tcW w:w="3533" w:type="dxa"/>
            <w:vAlign w:val="bottom"/>
          </w:tcPr>
          <w:p w14:paraId="05075A1D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827D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8CFB3" w14:textId="2986B16A" w:rsidR="005269A3" w:rsidRPr="003827D6" w:rsidRDefault="003704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1</w:t>
            </w:r>
            <w:r w:rsidR="00250FD9">
              <w:rPr>
                <w:rFonts w:ascii="Angsana New" w:hAnsi="Angsana New"/>
                <w:sz w:val="29"/>
                <w:szCs w:val="29"/>
              </w:rPr>
              <w:t>47,954</w:t>
            </w:r>
          </w:p>
        </w:tc>
        <w:tc>
          <w:tcPr>
            <w:tcW w:w="255" w:type="dxa"/>
            <w:vAlign w:val="bottom"/>
          </w:tcPr>
          <w:p w14:paraId="00E4AC3F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0926D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113,169</w:t>
            </w:r>
          </w:p>
        </w:tc>
        <w:tc>
          <w:tcPr>
            <w:tcW w:w="255" w:type="dxa"/>
            <w:vAlign w:val="bottom"/>
          </w:tcPr>
          <w:p w14:paraId="13EE3984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13AB2" w14:textId="1AC065BC" w:rsidR="005269A3" w:rsidRPr="003827D6" w:rsidRDefault="003704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1</w:t>
            </w:r>
            <w:r w:rsidR="00250FD9">
              <w:rPr>
                <w:rFonts w:ascii="Angsana New" w:hAnsi="Angsana New"/>
                <w:sz w:val="29"/>
                <w:szCs w:val="29"/>
              </w:rPr>
              <w:t>35,876</w:t>
            </w:r>
          </w:p>
        </w:tc>
        <w:tc>
          <w:tcPr>
            <w:tcW w:w="255" w:type="dxa"/>
            <w:vAlign w:val="bottom"/>
          </w:tcPr>
          <w:p w14:paraId="56D58BEA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57443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102,334</w:t>
            </w:r>
          </w:p>
        </w:tc>
      </w:tr>
      <w:tr w:rsidR="005269A3" w:rsidRPr="003827D6" w14:paraId="69503BDB" w14:textId="77777777" w:rsidTr="002E3A33">
        <w:tc>
          <w:tcPr>
            <w:tcW w:w="3533" w:type="dxa"/>
            <w:vAlign w:val="bottom"/>
          </w:tcPr>
          <w:p w14:paraId="7BBC5C0D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04246107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5" w:type="dxa"/>
            <w:vAlign w:val="bottom"/>
          </w:tcPr>
          <w:p w14:paraId="02AAF83A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740182C3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5" w:type="dxa"/>
            <w:vAlign w:val="bottom"/>
          </w:tcPr>
          <w:p w14:paraId="79026DCC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6D3B1EB9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5" w:type="dxa"/>
            <w:vAlign w:val="bottom"/>
          </w:tcPr>
          <w:p w14:paraId="1016838A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  <w:vAlign w:val="bottom"/>
          </w:tcPr>
          <w:p w14:paraId="4AC10100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269A3" w:rsidRPr="003827D6" w14:paraId="78DC4781" w14:textId="77777777" w:rsidTr="002E3A33">
        <w:tc>
          <w:tcPr>
            <w:tcW w:w="3533" w:type="dxa"/>
            <w:vAlign w:val="bottom"/>
          </w:tcPr>
          <w:p w14:paraId="46153F1D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  <w:r w:rsidRPr="003827D6">
              <w:rPr>
                <w:rFonts w:ascii="Angsana New" w:hAnsi="Angsana New"/>
                <w:sz w:val="29"/>
                <w:szCs w:val="29"/>
                <w:u w:val="single"/>
                <w:cs/>
              </w:rPr>
              <w:t>ส่วนที่</w:t>
            </w:r>
            <w:r w:rsidRPr="003827D6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ไม่หมุนเวียน</w:t>
            </w:r>
          </w:p>
        </w:tc>
        <w:tc>
          <w:tcPr>
            <w:tcW w:w="1474" w:type="dxa"/>
            <w:vAlign w:val="bottom"/>
          </w:tcPr>
          <w:p w14:paraId="38230D5C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5" w:type="dxa"/>
            <w:vAlign w:val="bottom"/>
          </w:tcPr>
          <w:p w14:paraId="33C44363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74" w:type="dxa"/>
            <w:vAlign w:val="bottom"/>
          </w:tcPr>
          <w:p w14:paraId="0B59F2F4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5" w:type="dxa"/>
            <w:vAlign w:val="bottom"/>
          </w:tcPr>
          <w:p w14:paraId="14CA20C8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29585D98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5" w:type="dxa"/>
            <w:vAlign w:val="bottom"/>
          </w:tcPr>
          <w:p w14:paraId="3E0B47E4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81" w:type="dxa"/>
            <w:vAlign w:val="bottom"/>
          </w:tcPr>
          <w:p w14:paraId="51D1CE18" w14:textId="77777777" w:rsidR="005269A3" w:rsidRPr="003827D6" w:rsidRDefault="005269A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269A3" w:rsidRPr="003827D6" w14:paraId="67227BD8" w14:textId="77777777" w:rsidTr="002E3A33">
        <w:tc>
          <w:tcPr>
            <w:tcW w:w="3533" w:type="dxa"/>
            <w:vAlign w:val="bottom"/>
          </w:tcPr>
          <w:p w14:paraId="35B0296F" w14:textId="77777777" w:rsidR="005269A3" w:rsidRPr="003827D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827D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ลูกหนี้อื่น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42324DAF" w14:textId="00367278" w:rsidR="005269A3" w:rsidRPr="003827D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80,000</w:t>
            </w:r>
          </w:p>
        </w:tc>
        <w:tc>
          <w:tcPr>
            <w:tcW w:w="255" w:type="dxa"/>
            <w:vAlign w:val="bottom"/>
          </w:tcPr>
          <w:p w14:paraId="1EDAFB8F" w14:textId="77777777" w:rsidR="005269A3" w:rsidRPr="003827D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51F14D47" w14:textId="77777777" w:rsidR="005269A3" w:rsidRPr="003827D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80,000</w:t>
            </w:r>
          </w:p>
        </w:tc>
        <w:tc>
          <w:tcPr>
            <w:tcW w:w="255" w:type="dxa"/>
            <w:vAlign w:val="bottom"/>
          </w:tcPr>
          <w:p w14:paraId="312E7CB4" w14:textId="77777777" w:rsidR="005269A3" w:rsidRPr="003827D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5F72CC0C" w14:textId="77777777" w:rsidR="005269A3" w:rsidRPr="003827D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80,000</w:t>
            </w:r>
          </w:p>
        </w:tc>
        <w:tc>
          <w:tcPr>
            <w:tcW w:w="255" w:type="dxa"/>
            <w:vAlign w:val="bottom"/>
          </w:tcPr>
          <w:p w14:paraId="520ACD36" w14:textId="77777777" w:rsidR="005269A3" w:rsidRPr="003827D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81" w:type="dxa"/>
            <w:tcBorders>
              <w:bottom w:val="double" w:sz="4" w:space="0" w:color="auto"/>
            </w:tcBorders>
            <w:vAlign w:val="bottom"/>
          </w:tcPr>
          <w:p w14:paraId="036F7D31" w14:textId="77777777" w:rsidR="005269A3" w:rsidRPr="003827D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3827D6">
              <w:rPr>
                <w:rFonts w:ascii="Angsana New" w:hAnsi="Angsana New"/>
                <w:sz w:val="29"/>
                <w:szCs w:val="29"/>
              </w:rPr>
              <w:t>80,000</w:t>
            </w:r>
          </w:p>
        </w:tc>
      </w:tr>
    </w:tbl>
    <w:p w14:paraId="5A4C952F" w14:textId="77777777" w:rsidR="00ED2818" w:rsidRPr="003827D6" w:rsidRDefault="00ED2818" w:rsidP="005D0626">
      <w:pPr>
        <w:pStyle w:val="NoSpacing"/>
        <w:rPr>
          <w:rFonts w:ascii="Angsana New" w:hAnsi="Angsana New" w:cs="Angsana New"/>
          <w:i/>
          <w:iCs/>
          <w:sz w:val="29"/>
          <w:szCs w:val="29"/>
        </w:rPr>
      </w:pPr>
    </w:p>
    <w:p w14:paraId="3D9F8217" w14:textId="77777777" w:rsidR="00092E31" w:rsidRPr="003827D6" w:rsidRDefault="00092E31" w:rsidP="005D0626">
      <w:pPr>
        <w:pStyle w:val="NoSpacing"/>
        <w:rPr>
          <w:rFonts w:ascii="Angsana New" w:hAnsi="Angsana New" w:cs="Angsana New"/>
          <w:i/>
          <w:iCs/>
          <w:sz w:val="29"/>
          <w:szCs w:val="29"/>
          <w:cs/>
        </w:rPr>
      </w:pPr>
      <w:r w:rsidRPr="003827D6">
        <w:rPr>
          <w:rFonts w:ascii="Angsana New" w:hAnsi="Angsana New" w:cs="Angsana New"/>
          <w:i/>
          <w:iCs/>
          <w:sz w:val="29"/>
          <w:szCs w:val="29"/>
          <w:cs/>
        </w:rPr>
        <w:br w:type="page"/>
      </w:r>
    </w:p>
    <w:p w14:paraId="38D0B1F9" w14:textId="21C27F6F" w:rsidR="005D0626" w:rsidRPr="00145F00" w:rsidRDefault="005D0626" w:rsidP="005D0626">
      <w:pPr>
        <w:pStyle w:val="NoSpacing"/>
        <w:rPr>
          <w:rFonts w:ascii="Angsana New" w:hAnsi="Angsana New" w:cs="Angsana New"/>
          <w:i/>
          <w:iCs/>
          <w:sz w:val="30"/>
          <w:szCs w:val="30"/>
        </w:rPr>
      </w:pPr>
      <w:r w:rsidRPr="00145F00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 xml:space="preserve">ลูกหนี้อื่น </w:t>
      </w:r>
      <w:r w:rsidRPr="00145F00">
        <w:rPr>
          <w:rFonts w:ascii="Angsana New" w:hAnsi="Angsana New" w:cs="Angsana New" w:hint="cs"/>
          <w:i/>
          <w:iCs/>
          <w:sz w:val="30"/>
          <w:szCs w:val="30"/>
          <w:cs/>
        </w:rPr>
        <w:t>- เงินมัดจำแบบขอคืนได้</w:t>
      </w:r>
      <w:r w:rsidRPr="00145F00">
        <w:rPr>
          <w:rFonts w:ascii="Angsana New" w:hAnsi="Angsana New" w:cs="Angsana New"/>
          <w:i/>
          <w:iCs/>
          <w:sz w:val="30"/>
          <w:szCs w:val="30"/>
          <w:cs/>
        </w:rPr>
        <w:t>เพื่อศึกษาความเป็นไปได้ในโครงการ</w:t>
      </w:r>
      <w:r w:rsidRPr="00145F00">
        <w:rPr>
          <w:rFonts w:ascii="Angsana New" w:hAnsi="Angsana New" w:cs="Angsana New" w:hint="cs"/>
          <w:i/>
          <w:iCs/>
          <w:sz w:val="30"/>
          <w:szCs w:val="30"/>
          <w:cs/>
        </w:rPr>
        <w:t>ลงทุนใน</w:t>
      </w:r>
      <w:r w:rsidRPr="00145F00">
        <w:rPr>
          <w:rFonts w:ascii="Angsana New" w:hAnsi="Angsana New" w:cs="Angsana New"/>
          <w:i/>
          <w:iCs/>
          <w:sz w:val="30"/>
          <w:szCs w:val="30"/>
          <w:cs/>
        </w:rPr>
        <w:t>โรงไฟฟ้าจากพลังงานชีวมวล</w:t>
      </w:r>
    </w:p>
    <w:p w14:paraId="39487739" w14:textId="77777777" w:rsidR="005D0626" w:rsidRPr="00145F00" w:rsidRDefault="005D0626" w:rsidP="005D0626">
      <w:pPr>
        <w:pStyle w:val="NoSpacing"/>
        <w:rPr>
          <w:rFonts w:ascii="Angsana New" w:hAnsi="Angsana New" w:cs="Angsana New"/>
          <w:sz w:val="30"/>
          <w:szCs w:val="30"/>
        </w:rPr>
      </w:pPr>
    </w:p>
    <w:p w14:paraId="2C129069" w14:textId="488CFAE5" w:rsidR="005D0626" w:rsidRPr="00145F00" w:rsidRDefault="005D0626" w:rsidP="005D062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145F00">
        <w:rPr>
          <w:rFonts w:ascii="Angsana New" w:hAnsi="Angsana New" w:cs="Angsana New"/>
          <w:sz w:val="30"/>
          <w:szCs w:val="30"/>
          <w:cs/>
        </w:rPr>
        <w:t>บัญชีนี้เดิมเป็นเงินมัดจำ</w:t>
      </w:r>
      <w:r w:rsidRPr="00145F00">
        <w:rPr>
          <w:rFonts w:ascii="Angsana New" w:hAnsi="Angsana New" w:cs="Angsana New" w:hint="cs"/>
          <w:sz w:val="30"/>
          <w:szCs w:val="30"/>
          <w:cs/>
        </w:rPr>
        <w:t>แบบขอคืนได้</w:t>
      </w:r>
      <w:r w:rsidRPr="00145F00">
        <w:rPr>
          <w:rFonts w:ascii="Angsana New" w:hAnsi="Angsana New" w:cs="Angsana New"/>
          <w:sz w:val="30"/>
          <w:szCs w:val="30"/>
          <w:cs/>
        </w:rPr>
        <w:t>เพื่อศึกษาความเป็นไปได้ในโครงการลงทุน</w:t>
      </w:r>
      <w:r w:rsidRPr="00145F00">
        <w:rPr>
          <w:rFonts w:ascii="Angsana New" w:hAnsi="Angsana New" w:cs="Angsana New" w:hint="cs"/>
          <w:sz w:val="30"/>
          <w:szCs w:val="30"/>
          <w:cs/>
        </w:rPr>
        <w:t>ใน</w:t>
      </w:r>
      <w:r w:rsidRPr="00145F00">
        <w:rPr>
          <w:rFonts w:ascii="Angsana New" w:hAnsi="Angsana New" w:cs="Angsana New"/>
          <w:sz w:val="30"/>
          <w:szCs w:val="30"/>
          <w:cs/>
        </w:rPr>
        <w:t>โรงไฟฟ้าจากพลังงานชีวมวลซึ่งอยู่ในจังหวัดซางะ (</w:t>
      </w:r>
      <w:r w:rsidRPr="00145F00">
        <w:rPr>
          <w:rFonts w:ascii="Angsana New" w:hAnsi="Angsana New" w:cs="Angsana New"/>
          <w:sz w:val="30"/>
          <w:szCs w:val="30"/>
        </w:rPr>
        <w:t xml:space="preserve">Saga) </w:t>
      </w:r>
      <w:r w:rsidRPr="00145F00">
        <w:rPr>
          <w:rFonts w:ascii="Angsana New" w:hAnsi="Angsana New" w:cs="Angsana New"/>
          <w:sz w:val="30"/>
          <w:szCs w:val="30"/>
          <w:cs/>
        </w:rPr>
        <w:t>ของประเทศญี่ปุ่น</w:t>
      </w:r>
      <w:r w:rsidRPr="00145F00">
        <w:rPr>
          <w:rFonts w:ascii="Angsana New" w:hAnsi="Angsana New" w:cs="Angsana New" w:hint="cs"/>
          <w:sz w:val="30"/>
          <w:szCs w:val="30"/>
          <w:cs/>
        </w:rPr>
        <w:t xml:space="preserve">จำนวนสองโครงการ </w:t>
      </w:r>
      <w:r w:rsidRPr="00145F00">
        <w:rPr>
          <w:rFonts w:ascii="Angsana New" w:hAnsi="Angsana New" w:cs="Angsana New"/>
          <w:sz w:val="30"/>
          <w:szCs w:val="30"/>
        </w:rPr>
        <w:t xml:space="preserve">(25 MW </w:t>
      </w:r>
      <w:r w:rsidRPr="00145F0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145F00">
        <w:rPr>
          <w:rFonts w:ascii="Angsana New" w:hAnsi="Angsana New" w:cs="Angsana New"/>
          <w:sz w:val="30"/>
          <w:szCs w:val="30"/>
        </w:rPr>
        <w:t xml:space="preserve">50 MW) </w:t>
      </w:r>
      <w:r w:rsidRPr="00145F00">
        <w:rPr>
          <w:rFonts w:ascii="Angsana New" w:hAnsi="Angsana New" w:cs="Angsana New"/>
          <w:sz w:val="30"/>
          <w:szCs w:val="30"/>
          <w:cs/>
        </w:rPr>
        <w:t>รวม</w:t>
      </w:r>
      <w:r w:rsidRPr="00145F00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145F0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5F00">
        <w:rPr>
          <w:rFonts w:ascii="Angsana New" w:hAnsi="Angsana New" w:cs="Angsana New"/>
          <w:sz w:val="30"/>
          <w:szCs w:val="30"/>
        </w:rPr>
        <w:t>100</w:t>
      </w:r>
      <w:r w:rsidR="00CD1358" w:rsidRPr="00145F00">
        <w:rPr>
          <w:rFonts w:ascii="Angsana New" w:hAnsi="Angsana New" w:cs="Angsana New"/>
          <w:sz w:val="30"/>
          <w:szCs w:val="30"/>
        </w:rPr>
        <w:t>.0</w:t>
      </w:r>
      <w:r w:rsidRPr="00145F00">
        <w:rPr>
          <w:rFonts w:ascii="Angsana New" w:hAnsi="Angsana New" w:cs="Angsana New"/>
          <w:sz w:val="30"/>
          <w:szCs w:val="30"/>
          <w:cs/>
        </w:rPr>
        <w:t xml:space="preserve"> ล้านบาทซึ่งตามข้อตกลง</w:t>
      </w:r>
      <w:r w:rsidRPr="00145F00">
        <w:rPr>
          <w:rFonts w:ascii="Angsana New" w:hAnsi="Angsana New" w:cs="Angsana New" w:hint="cs"/>
          <w:sz w:val="30"/>
          <w:szCs w:val="30"/>
          <w:cs/>
        </w:rPr>
        <w:t>ร่วมกันระหว่าง</w:t>
      </w:r>
      <w:r w:rsidRPr="00145F00">
        <w:rPr>
          <w:rFonts w:ascii="Angsana New" w:hAnsi="Angsana New" w:cs="Angsana New"/>
          <w:sz w:val="30"/>
          <w:szCs w:val="30"/>
        </w:rPr>
        <w:t xml:space="preserve"> (1) </w:t>
      </w:r>
      <w:r w:rsidRPr="00145F00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Pr="00145F00">
        <w:rPr>
          <w:rFonts w:ascii="Angsana New" w:hAnsi="Angsana New" w:cs="Angsana New"/>
          <w:sz w:val="30"/>
          <w:szCs w:val="30"/>
        </w:rPr>
        <w:t xml:space="preserve">(2) </w:t>
      </w:r>
      <w:r w:rsidRPr="00145F00">
        <w:rPr>
          <w:rFonts w:ascii="Angsana New" w:hAnsi="Angsana New" w:cs="Angsana New" w:hint="cs"/>
          <w:sz w:val="30"/>
          <w:szCs w:val="30"/>
          <w:cs/>
        </w:rPr>
        <w:t xml:space="preserve">บริษัทผู้ได้รับมอบสิทธิในการเข้าศึกษาโครงการนี้ที่มีอยู่แล้วก่อนหน้า </w:t>
      </w:r>
      <w:r w:rsidRPr="00145F00">
        <w:rPr>
          <w:rFonts w:ascii="Angsana New" w:hAnsi="Angsana New" w:cs="Angsana New"/>
          <w:sz w:val="30"/>
          <w:szCs w:val="30"/>
        </w:rPr>
        <w:t>(</w:t>
      </w:r>
      <w:r w:rsidRPr="00145F00">
        <w:rPr>
          <w:rFonts w:ascii="Angsana New" w:hAnsi="Angsana New" w:cs="Angsana New" w:hint="cs"/>
          <w:sz w:val="30"/>
          <w:szCs w:val="30"/>
          <w:cs/>
        </w:rPr>
        <w:t xml:space="preserve">จากนี้ไปเรียกว่า </w:t>
      </w:r>
      <w:r w:rsidRPr="00145F00">
        <w:rPr>
          <w:rFonts w:ascii="Angsana New" w:hAnsi="Angsana New" w:cs="Angsana New"/>
          <w:sz w:val="30"/>
          <w:szCs w:val="30"/>
        </w:rPr>
        <w:t>“</w:t>
      </w:r>
      <w:r w:rsidR="000F0EC2">
        <w:rPr>
          <w:rFonts w:ascii="Angsana New" w:hAnsi="Angsana New" w:cs="Angsana New"/>
          <w:sz w:val="30"/>
          <w:szCs w:val="30"/>
        </w:rPr>
        <w:t>VHJ</w:t>
      </w:r>
      <w:r w:rsidRPr="00145F00">
        <w:rPr>
          <w:rFonts w:ascii="Angsana New" w:hAnsi="Angsana New" w:cs="Angsana New"/>
          <w:sz w:val="30"/>
          <w:szCs w:val="30"/>
        </w:rPr>
        <w:t xml:space="preserve">” </w:t>
      </w:r>
      <w:r w:rsidRPr="00145F00">
        <w:rPr>
          <w:rFonts w:ascii="Angsana New" w:hAnsi="Angsana New" w:cs="Angsana New" w:hint="cs"/>
          <w:sz w:val="30"/>
          <w:szCs w:val="30"/>
          <w:cs/>
        </w:rPr>
        <w:t>ซึ่งจดทะเบียนในประเทศ</w:t>
      </w:r>
      <w:r w:rsidR="000F0EC2">
        <w:rPr>
          <w:rFonts w:ascii="Angsana New" w:hAnsi="Angsana New" w:cs="Angsana New" w:hint="cs"/>
          <w:sz w:val="30"/>
          <w:szCs w:val="30"/>
          <w:cs/>
        </w:rPr>
        <w:t>ไทย</w:t>
      </w:r>
      <w:r w:rsidRPr="00145F00">
        <w:rPr>
          <w:rFonts w:ascii="Angsana New" w:hAnsi="Angsana New" w:cs="Angsana New"/>
          <w:sz w:val="30"/>
          <w:szCs w:val="30"/>
        </w:rPr>
        <w:t xml:space="preserve">) </w:t>
      </w:r>
      <w:r w:rsidRPr="00145F00">
        <w:rPr>
          <w:rFonts w:ascii="Angsana New" w:hAnsi="Angsana New" w:cs="Angsana New" w:hint="cs"/>
          <w:sz w:val="30"/>
          <w:szCs w:val="30"/>
          <w:cs/>
        </w:rPr>
        <w:t>และ</w:t>
      </w:r>
      <w:r w:rsidRPr="00145F00">
        <w:rPr>
          <w:rFonts w:ascii="Angsana New" w:hAnsi="Angsana New" w:cs="Angsana New"/>
          <w:sz w:val="30"/>
          <w:szCs w:val="30"/>
        </w:rPr>
        <w:t xml:space="preserve"> (3) </w:t>
      </w:r>
      <w:r w:rsidRPr="00145F00">
        <w:rPr>
          <w:rFonts w:ascii="Angsana New" w:hAnsi="Angsana New" w:cs="Angsana New" w:hint="cs"/>
          <w:sz w:val="30"/>
          <w:szCs w:val="30"/>
          <w:cs/>
        </w:rPr>
        <w:t>บริษัทตัวแทนขายที่ได้รับมอบหมายจาก</w:t>
      </w:r>
      <w:r w:rsidRPr="00145F00">
        <w:rPr>
          <w:rFonts w:ascii="Angsana New" w:hAnsi="Angsana New" w:cs="Angsana New"/>
          <w:sz w:val="30"/>
          <w:szCs w:val="30"/>
          <w:cs/>
        </w:rPr>
        <w:t>เจ้าของโครงการ</w:t>
      </w:r>
      <w:r w:rsidRPr="00145F0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45F00">
        <w:rPr>
          <w:rFonts w:ascii="Angsana New" w:hAnsi="Angsana New" w:cs="Angsana New"/>
          <w:sz w:val="30"/>
          <w:szCs w:val="30"/>
        </w:rPr>
        <w:t>(</w:t>
      </w:r>
      <w:r w:rsidRPr="00145F00">
        <w:rPr>
          <w:rFonts w:ascii="Angsana New" w:hAnsi="Angsana New" w:cs="Angsana New" w:hint="cs"/>
          <w:sz w:val="30"/>
          <w:szCs w:val="30"/>
          <w:cs/>
        </w:rPr>
        <w:t xml:space="preserve">จากนี้ไปเรียกว่า </w:t>
      </w:r>
      <w:r w:rsidRPr="00145F00">
        <w:rPr>
          <w:rFonts w:ascii="Angsana New" w:hAnsi="Angsana New" w:cs="Angsana New"/>
          <w:sz w:val="30"/>
          <w:szCs w:val="30"/>
        </w:rPr>
        <w:t>“NGP”</w:t>
      </w:r>
      <w:r w:rsidRPr="00145F00">
        <w:rPr>
          <w:rFonts w:ascii="Angsana New" w:hAnsi="Angsana New" w:cs="Angsana New" w:hint="cs"/>
          <w:sz w:val="30"/>
          <w:szCs w:val="30"/>
          <w:cs/>
        </w:rPr>
        <w:t xml:space="preserve"> ซึ่งจดทะเบียนในประเทศญี่ปุ่น) </w:t>
      </w:r>
      <w:r w:rsidRPr="00145F00">
        <w:rPr>
          <w:rFonts w:ascii="Angsana New" w:hAnsi="Angsana New" w:cs="Angsana New"/>
          <w:sz w:val="30"/>
          <w:szCs w:val="30"/>
          <w:cs/>
        </w:rPr>
        <w:t>มีเงื่อนไข</w:t>
      </w:r>
      <w:r w:rsidRPr="00145F00">
        <w:rPr>
          <w:rFonts w:ascii="Angsana New" w:hAnsi="Angsana New" w:cs="Angsana New" w:hint="cs"/>
          <w:sz w:val="30"/>
          <w:szCs w:val="30"/>
          <w:cs/>
        </w:rPr>
        <w:t>กำหนดให้บริษัท</w:t>
      </w:r>
      <w:r w:rsidRPr="00145F00">
        <w:rPr>
          <w:rFonts w:ascii="Angsana New" w:hAnsi="Angsana New" w:cs="Angsana New"/>
          <w:sz w:val="30"/>
          <w:szCs w:val="30"/>
          <w:cs/>
        </w:rPr>
        <w:t>ต้องจ่ายชำระเงินมัดจำ</w:t>
      </w:r>
      <w:r w:rsidRPr="00145F00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145F00">
        <w:rPr>
          <w:rFonts w:ascii="Angsana New" w:hAnsi="Angsana New" w:cs="Angsana New"/>
          <w:sz w:val="30"/>
          <w:szCs w:val="30"/>
          <w:cs/>
        </w:rPr>
        <w:t>ให้แก่</w:t>
      </w:r>
      <w:r w:rsidRPr="00145F00">
        <w:rPr>
          <w:rFonts w:ascii="Angsana New" w:hAnsi="Angsana New" w:cs="Angsana New"/>
          <w:sz w:val="30"/>
          <w:szCs w:val="30"/>
        </w:rPr>
        <w:t xml:space="preserve"> NGP </w:t>
      </w:r>
      <w:r w:rsidRPr="00145F00">
        <w:rPr>
          <w:rFonts w:ascii="Angsana New" w:hAnsi="Angsana New" w:cs="Angsana New" w:hint="cs"/>
          <w:sz w:val="30"/>
          <w:szCs w:val="30"/>
          <w:cs/>
        </w:rPr>
        <w:t>โดย</w:t>
      </w:r>
      <w:r w:rsidRPr="00145F00">
        <w:rPr>
          <w:rFonts w:ascii="Angsana New" w:hAnsi="Angsana New" w:cs="Angsana New"/>
          <w:sz w:val="30"/>
          <w:szCs w:val="30"/>
          <w:cs/>
        </w:rPr>
        <w:t>บริษัทได้จ่ายเงิน</w:t>
      </w:r>
      <w:r w:rsidRPr="00145F00">
        <w:rPr>
          <w:rFonts w:ascii="Angsana New" w:hAnsi="Angsana New" w:cs="Angsana New" w:hint="cs"/>
          <w:sz w:val="30"/>
          <w:szCs w:val="30"/>
          <w:cs/>
        </w:rPr>
        <w:t>มัดจำ</w:t>
      </w:r>
      <w:r w:rsidRPr="00145F00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145F00">
        <w:rPr>
          <w:rFonts w:ascii="Angsana New" w:hAnsi="Angsana New" w:cs="Angsana New"/>
          <w:sz w:val="30"/>
          <w:szCs w:val="30"/>
        </w:rPr>
        <w:t>2561</w:t>
      </w:r>
      <w:r w:rsidRPr="00145F0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145F00">
        <w:rPr>
          <w:rFonts w:ascii="Angsana New" w:hAnsi="Angsana New" w:cs="Angsana New"/>
          <w:sz w:val="30"/>
          <w:szCs w:val="30"/>
        </w:rPr>
        <w:t>2562</w:t>
      </w:r>
      <w:r w:rsidRPr="00145F00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145F00">
        <w:rPr>
          <w:rFonts w:ascii="Angsana New" w:hAnsi="Angsana New" w:cs="Angsana New"/>
          <w:sz w:val="30"/>
          <w:szCs w:val="30"/>
        </w:rPr>
        <w:t>75</w:t>
      </w:r>
      <w:r w:rsidR="00CD1358" w:rsidRPr="00145F00">
        <w:rPr>
          <w:rFonts w:ascii="Angsana New" w:hAnsi="Angsana New" w:cs="Angsana New"/>
          <w:sz w:val="30"/>
          <w:szCs w:val="30"/>
        </w:rPr>
        <w:t>.0</w:t>
      </w:r>
      <w:r w:rsidRPr="00145F00">
        <w:rPr>
          <w:rFonts w:ascii="Angsana New" w:hAnsi="Angsana New" w:cs="Angsana New"/>
          <w:sz w:val="30"/>
          <w:szCs w:val="30"/>
          <w:cs/>
        </w:rPr>
        <w:t xml:space="preserve"> ล้านบาทและ </w:t>
      </w:r>
      <w:r w:rsidRPr="00145F00">
        <w:rPr>
          <w:rFonts w:ascii="Angsana New" w:hAnsi="Angsana New" w:cs="Angsana New"/>
          <w:sz w:val="30"/>
          <w:szCs w:val="30"/>
        </w:rPr>
        <w:t>25</w:t>
      </w:r>
      <w:r w:rsidR="00CD1358" w:rsidRPr="00145F00">
        <w:rPr>
          <w:rFonts w:ascii="Angsana New" w:hAnsi="Angsana New" w:cs="Angsana New"/>
          <w:sz w:val="30"/>
          <w:szCs w:val="30"/>
        </w:rPr>
        <w:t>.0</w:t>
      </w:r>
      <w:r w:rsidRPr="00145F00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  <w:r w:rsidRPr="00145F00">
        <w:rPr>
          <w:rFonts w:ascii="Angsana New" w:hAnsi="Angsana New" w:cs="Angsana New" w:hint="cs"/>
          <w:sz w:val="30"/>
          <w:szCs w:val="30"/>
          <w:cs/>
        </w:rPr>
        <w:t xml:space="preserve"> (รับทราบและอนุมัติในที่ประชุมคณะกรรมการบริษัทเมื่อวันที่</w:t>
      </w:r>
      <w:r w:rsidR="00AE0919" w:rsidRPr="00145F00">
        <w:rPr>
          <w:rFonts w:ascii="Angsana New" w:hAnsi="Angsana New" w:cs="Angsana New"/>
          <w:sz w:val="30"/>
          <w:szCs w:val="30"/>
        </w:rPr>
        <w:t xml:space="preserve"> 21 </w:t>
      </w:r>
      <w:r w:rsidR="00AE0919" w:rsidRPr="00145F00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AE0919" w:rsidRPr="00145F00">
        <w:rPr>
          <w:rFonts w:ascii="Angsana New" w:hAnsi="Angsana New" w:cs="Angsana New"/>
          <w:sz w:val="30"/>
          <w:szCs w:val="30"/>
        </w:rPr>
        <w:t>2561</w:t>
      </w:r>
      <w:r w:rsidRPr="00145F00">
        <w:rPr>
          <w:rFonts w:ascii="Angsana New" w:hAnsi="Angsana New" w:cs="Angsana New" w:hint="cs"/>
          <w:sz w:val="30"/>
          <w:szCs w:val="30"/>
          <w:cs/>
        </w:rPr>
        <w:t xml:space="preserve">) ต่อมาในปี </w:t>
      </w:r>
      <w:r w:rsidRPr="00145F00">
        <w:rPr>
          <w:rFonts w:ascii="Angsana New" w:hAnsi="Angsana New" w:cs="Angsana New"/>
          <w:sz w:val="30"/>
          <w:szCs w:val="30"/>
        </w:rPr>
        <w:t>2562</w:t>
      </w:r>
      <w:r w:rsidRPr="00145F0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45F00">
        <w:rPr>
          <w:rFonts w:ascii="Angsana New" w:hAnsi="Angsana New" w:cs="Angsana New"/>
          <w:sz w:val="30"/>
          <w:szCs w:val="30"/>
        </w:rPr>
        <w:t xml:space="preserve">NGP </w:t>
      </w:r>
      <w:r w:rsidRPr="00145F00">
        <w:rPr>
          <w:rFonts w:ascii="Angsana New" w:hAnsi="Angsana New" w:cs="Angsana New" w:hint="cs"/>
          <w:sz w:val="30"/>
          <w:szCs w:val="30"/>
          <w:cs/>
        </w:rPr>
        <w:t>ได้มีการโอนสิทธิและหน้าที่การเป็นตัวแทนขายโครงการนี้</w:t>
      </w:r>
      <w:r w:rsidR="000F0EC2">
        <w:rPr>
          <w:rFonts w:ascii="Angsana New" w:hAnsi="Angsana New" w:cs="Angsana New" w:hint="cs"/>
          <w:sz w:val="30"/>
          <w:szCs w:val="30"/>
          <w:cs/>
        </w:rPr>
        <w:t xml:space="preserve">ให้กับบริษัท </w:t>
      </w:r>
      <w:r w:rsidR="000F0EC2">
        <w:rPr>
          <w:rFonts w:ascii="Angsana New" w:hAnsi="Angsana New" w:cs="Angsana New"/>
          <w:sz w:val="30"/>
          <w:szCs w:val="30"/>
        </w:rPr>
        <w:t>Planet Energy Holding Pte,</w:t>
      </w:r>
      <w:r w:rsidR="00E7755C">
        <w:rPr>
          <w:rFonts w:ascii="Angsana New" w:hAnsi="Angsana New" w:cs="Angsana New"/>
          <w:sz w:val="30"/>
          <w:szCs w:val="30"/>
        </w:rPr>
        <w:t xml:space="preserve">. </w:t>
      </w:r>
      <w:r w:rsidR="000F0EC2">
        <w:rPr>
          <w:rFonts w:ascii="Angsana New" w:hAnsi="Angsana New" w:cs="Angsana New"/>
          <w:sz w:val="30"/>
          <w:szCs w:val="30"/>
        </w:rPr>
        <w:t xml:space="preserve">Ltd. </w:t>
      </w:r>
      <w:r w:rsidR="000F0EC2">
        <w:rPr>
          <w:rFonts w:ascii="Angsana New" w:hAnsi="Angsana New" w:cs="Angsana New" w:hint="cs"/>
          <w:sz w:val="30"/>
          <w:szCs w:val="30"/>
          <w:cs/>
        </w:rPr>
        <w:t xml:space="preserve">(จากนี้เรียกว่า </w:t>
      </w:r>
      <w:r w:rsidR="000F0EC2">
        <w:rPr>
          <w:rFonts w:ascii="Angsana New" w:hAnsi="Angsana New" w:cs="Angsana New"/>
          <w:sz w:val="30"/>
          <w:szCs w:val="30"/>
        </w:rPr>
        <w:t xml:space="preserve">“PEH” </w:t>
      </w:r>
      <w:r w:rsidR="000F0EC2">
        <w:rPr>
          <w:rFonts w:ascii="Angsana New" w:hAnsi="Angsana New" w:cs="Angsana New" w:hint="cs"/>
          <w:sz w:val="30"/>
          <w:szCs w:val="30"/>
          <w:cs/>
        </w:rPr>
        <w:t xml:space="preserve">ซึ่งจดทะเบียนในประเทศสิงคโปร์) </w:t>
      </w:r>
      <w:r w:rsidRPr="00145F00">
        <w:rPr>
          <w:rFonts w:ascii="Angsana New" w:hAnsi="Angsana New" w:cs="Angsana New" w:hint="cs"/>
          <w:sz w:val="30"/>
          <w:szCs w:val="30"/>
          <w:cs/>
        </w:rPr>
        <w:t xml:space="preserve">ซึ่งทำให้สิทธิและหน้าที่ในเงินมัดจำดังกล่าวได้โอนจาก </w:t>
      </w:r>
      <w:r w:rsidRPr="00145F00">
        <w:rPr>
          <w:rFonts w:ascii="Angsana New" w:hAnsi="Angsana New" w:cs="Angsana New"/>
          <w:sz w:val="30"/>
          <w:szCs w:val="30"/>
        </w:rPr>
        <w:t xml:space="preserve">NGP </w:t>
      </w:r>
      <w:r w:rsidRPr="00145F00">
        <w:rPr>
          <w:rFonts w:ascii="Angsana New" w:hAnsi="Angsana New" w:cs="Angsana New" w:hint="cs"/>
          <w:sz w:val="30"/>
          <w:szCs w:val="30"/>
          <w:cs/>
        </w:rPr>
        <w:t xml:space="preserve">มายัง </w:t>
      </w:r>
      <w:r w:rsidRPr="00145F00">
        <w:rPr>
          <w:rFonts w:ascii="Angsana New" w:hAnsi="Angsana New" w:cs="Angsana New"/>
          <w:sz w:val="30"/>
          <w:szCs w:val="30"/>
        </w:rPr>
        <w:t>PEH</w:t>
      </w:r>
      <w:r w:rsidRPr="00145F00">
        <w:rPr>
          <w:rFonts w:ascii="Angsana New" w:hAnsi="Angsana New" w:cs="Angsana New" w:hint="cs"/>
          <w:sz w:val="30"/>
          <w:szCs w:val="30"/>
          <w:cs/>
        </w:rPr>
        <w:t xml:space="preserve"> นับตั้งแต่ปี </w:t>
      </w:r>
      <w:r w:rsidRPr="00145F00">
        <w:rPr>
          <w:rFonts w:ascii="Angsana New" w:hAnsi="Angsana New" w:cs="Angsana New"/>
          <w:sz w:val="30"/>
          <w:szCs w:val="30"/>
        </w:rPr>
        <w:t>2562</w:t>
      </w:r>
    </w:p>
    <w:p w14:paraId="00480947" w14:textId="77777777" w:rsidR="00092E31" w:rsidRPr="00145F00" w:rsidRDefault="00092E31" w:rsidP="005D062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62ECA7DE" w14:textId="7C1864B3" w:rsidR="00880DFE" w:rsidRPr="00145F00" w:rsidRDefault="005D0626" w:rsidP="005D0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5F00">
        <w:rPr>
          <w:rFonts w:ascii="Angsana New" w:hAnsi="Angsana New"/>
          <w:sz w:val="30"/>
          <w:szCs w:val="30"/>
          <w:cs/>
        </w:rPr>
        <w:t xml:space="preserve">ต่อมาในเดือนพฤศจิกายน </w:t>
      </w:r>
      <w:r w:rsidRPr="00145F00">
        <w:rPr>
          <w:rFonts w:ascii="Angsana New" w:hAnsi="Angsana New"/>
          <w:sz w:val="30"/>
          <w:szCs w:val="30"/>
        </w:rPr>
        <w:t xml:space="preserve">2567 </w:t>
      </w:r>
      <w:r w:rsidRPr="00145F00">
        <w:rPr>
          <w:rFonts w:ascii="Angsana New" w:hAnsi="Angsana New" w:hint="cs"/>
          <w:sz w:val="30"/>
          <w:szCs w:val="30"/>
          <w:cs/>
        </w:rPr>
        <w:t>ฝ่ายบริหารของบริษัทได้ติดตามความคืบหน้าของโครงการและได้</w:t>
      </w:r>
      <w:r w:rsidRPr="00145F00">
        <w:rPr>
          <w:rFonts w:ascii="Angsana New" w:hAnsi="Angsana New"/>
          <w:sz w:val="30"/>
          <w:szCs w:val="30"/>
          <w:cs/>
        </w:rPr>
        <w:t>ตัดสินใจไม่</w:t>
      </w:r>
      <w:r w:rsidRPr="00145F00">
        <w:rPr>
          <w:rFonts w:ascii="Angsana New" w:hAnsi="Angsana New" w:hint="cs"/>
          <w:sz w:val="30"/>
          <w:szCs w:val="30"/>
          <w:cs/>
        </w:rPr>
        <w:t>ศึกษาและ</w:t>
      </w:r>
      <w:r w:rsidRPr="00145F00">
        <w:rPr>
          <w:rFonts w:ascii="Angsana New" w:hAnsi="Angsana New"/>
          <w:sz w:val="30"/>
          <w:szCs w:val="30"/>
          <w:cs/>
        </w:rPr>
        <w:t>ลงทุน</w:t>
      </w:r>
      <w:r w:rsidRPr="00145F00">
        <w:rPr>
          <w:rFonts w:ascii="Angsana New" w:hAnsi="Angsana New" w:hint="cs"/>
          <w:sz w:val="30"/>
          <w:szCs w:val="30"/>
          <w:cs/>
        </w:rPr>
        <w:t>ต่อ</w:t>
      </w:r>
      <w:r w:rsidRPr="00145F00">
        <w:rPr>
          <w:rFonts w:ascii="Angsana New" w:hAnsi="Angsana New"/>
          <w:sz w:val="30"/>
          <w:szCs w:val="30"/>
          <w:cs/>
        </w:rPr>
        <w:t>ในโครงการดังกล่าว</w:t>
      </w:r>
      <w:r w:rsidRPr="00145F00">
        <w:rPr>
          <w:rFonts w:ascii="Angsana New" w:hAnsi="Angsana New" w:hint="cs"/>
          <w:sz w:val="30"/>
          <w:szCs w:val="30"/>
          <w:cs/>
        </w:rPr>
        <w:t xml:space="preserve"> (รับทราบและอนุมัติในที่ประชุมคณะกรรมการบริษัทเมื่อวันที่</w:t>
      </w:r>
      <w:r w:rsidR="00AE0919" w:rsidRPr="00145F00">
        <w:rPr>
          <w:rFonts w:ascii="Angsana New" w:hAnsi="Angsana New"/>
          <w:sz w:val="30"/>
          <w:szCs w:val="30"/>
        </w:rPr>
        <w:t xml:space="preserve"> 8 </w:t>
      </w:r>
      <w:r w:rsidR="00AE0919" w:rsidRPr="00145F0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AE0919" w:rsidRPr="00145F00">
        <w:rPr>
          <w:rFonts w:ascii="Angsana New" w:hAnsi="Angsana New"/>
          <w:sz w:val="30"/>
          <w:szCs w:val="30"/>
        </w:rPr>
        <w:t>2568</w:t>
      </w:r>
      <w:r w:rsidRPr="00145F00">
        <w:rPr>
          <w:rFonts w:ascii="Angsana New" w:hAnsi="Angsana New" w:hint="cs"/>
          <w:sz w:val="30"/>
          <w:szCs w:val="30"/>
          <w:cs/>
        </w:rPr>
        <w:t>)</w:t>
      </w:r>
      <w:r w:rsidRPr="00145F00">
        <w:rPr>
          <w:rFonts w:ascii="Angsana New" w:hAnsi="Angsana New"/>
          <w:sz w:val="30"/>
          <w:szCs w:val="30"/>
        </w:rPr>
        <w:t xml:space="preserve"> </w:t>
      </w:r>
      <w:r w:rsidRPr="00145F00">
        <w:rPr>
          <w:rFonts w:ascii="Angsana New" w:hAnsi="Angsana New" w:hint="cs"/>
          <w:sz w:val="30"/>
          <w:szCs w:val="30"/>
          <w:cs/>
        </w:rPr>
        <w:t>จากนั้น</w:t>
      </w:r>
      <w:r w:rsidRPr="00145F00">
        <w:rPr>
          <w:rFonts w:ascii="Angsana New" w:hAnsi="Angsana New"/>
          <w:sz w:val="30"/>
          <w:szCs w:val="30"/>
          <w:cs/>
        </w:rPr>
        <w:t>ได้</w:t>
      </w:r>
      <w:r w:rsidRPr="00145F00">
        <w:rPr>
          <w:rFonts w:ascii="Angsana New" w:hAnsi="Angsana New" w:hint="cs"/>
          <w:sz w:val="30"/>
          <w:szCs w:val="30"/>
          <w:cs/>
        </w:rPr>
        <w:t>ขอ</w:t>
      </w:r>
      <w:r w:rsidRPr="00145F00">
        <w:rPr>
          <w:rFonts w:ascii="Angsana New" w:hAnsi="Angsana New"/>
          <w:sz w:val="30"/>
          <w:szCs w:val="30"/>
          <w:cs/>
        </w:rPr>
        <w:t>เรียกคืนเงินมัดจำ</w:t>
      </w:r>
      <w:r w:rsidRPr="00145F00">
        <w:rPr>
          <w:rFonts w:ascii="Angsana New" w:hAnsi="Angsana New" w:hint="cs"/>
          <w:sz w:val="30"/>
          <w:szCs w:val="30"/>
          <w:cs/>
        </w:rPr>
        <w:t xml:space="preserve">ดังกล่าวคืนจาก </w:t>
      </w:r>
      <w:r w:rsidRPr="00145F00">
        <w:rPr>
          <w:rFonts w:ascii="Angsana New" w:hAnsi="Angsana New"/>
          <w:sz w:val="30"/>
          <w:szCs w:val="30"/>
        </w:rPr>
        <w:t xml:space="preserve">PEH </w:t>
      </w:r>
      <w:r w:rsidRPr="00145F00">
        <w:rPr>
          <w:rFonts w:ascii="Angsana New" w:hAnsi="Angsana New"/>
          <w:sz w:val="30"/>
          <w:szCs w:val="30"/>
          <w:cs/>
        </w:rPr>
        <w:t>โดย</w:t>
      </w:r>
      <w:r w:rsidRPr="00145F00">
        <w:rPr>
          <w:rFonts w:ascii="Angsana New" w:hAnsi="Angsana New" w:hint="cs"/>
          <w:sz w:val="30"/>
          <w:szCs w:val="30"/>
          <w:cs/>
        </w:rPr>
        <w:t xml:space="preserve">ได้พิจารณาความเป็นไปได้ในการรับชำระคืนและตกลงทำสัญญาให้ </w:t>
      </w:r>
      <w:r w:rsidRPr="00145F00">
        <w:rPr>
          <w:rFonts w:ascii="Angsana New" w:hAnsi="Angsana New"/>
          <w:sz w:val="30"/>
          <w:szCs w:val="30"/>
        </w:rPr>
        <w:t xml:space="preserve">PEH </w:t>
      </w:r>
      <w:r w:rsidRPr="00145F00">
        <w:rPr>
          <w:rFonts w:ascii="Angsana New" w:hAnsi="Angsana New"/>
          <w:sz w:val="30"/>
          <w:szCs w:val="30"/>
          <w:cs/>
        </w:rPr>
        <w:t>ทยอยผ่อนชำระ</w:t>
      </w:r>
      <w:r w:rsidRPr="00145F00">
        <w:rPr>
          <w:rFonts w:ascii="Angsana New" w:hAnsi="Angsana New" w:hint="cs"/>
          <w:sz w:val="30"/>
          <w:szCs w:val="30"/>
          <w:cs/>
        </w:rPr>
        <w:t xml:space="preserve">คืน </w:t>
      </w:r>
      <w:r w:rsidRPr="00145F00">
        <w:rPr>
          <w:rFonts w:ascii="Angsana New" w:hAnsi="Angsana New"/>
          <w:sz w:val="30"/>
          <w:szCs w:val="30"/>
        </w:rPr>
        <w:t>5</w:t>
      </w:r>
      <w:r w:rsidRPr="00145F00">
        <w:rPr>
          <w:rFonts w:ascii="Angsana New" w:hAnsi="Angsana New"/>
          <w:sz w:val="30"/>
          <w:szCs w:val="30"/>
          <w:cs/>
        </w:rPr>
        <w:t xml:space="preserve"> งวด</w:t>
      </w:r>
      <w:r w:rsidRPr="00145F00">
        <w:rPr>
          <w:rFonts w:ascii="Angsana New" w:hAnsi="Angsana New" w:hint="cs"/>
          <w:sz w:val="30"/>
          <w:szCs w:val="30"/>
          <w:cs/>
        </w:rPr>
        <w:t>เป็นรายปี</w:t>
      </w:r>
      <w:r w:rsidRPr="00145F00">
        <w:rPr>
          <w:rFonts w:ascii="Angsana New" w:hAnsi="Angsana New"/>
          <w:sz w:val="30"/>
          <w:szCs w:val="30"/>
          <w:cs/>
        </w:rPr>
        <w:t>ใน</w:t>
      </w:r>
      <w:r w:rsidRPr="00145F00">
        <w:rPr>
          <w:rFonts w:ascii="Angsana New" w:hAnsi="Angsana New" w:hint="cs"/>
          <w:sz w:val="30"/>
          <w:szCs w:val="30"/>
          <w:cs/>
        </w:rPr>
        <w:t>ทุก</w:t>
      </w:r>
      <w:r w:rsidRPr="00145F00">
        <w:rPr>
          <w:rFonts w:ascii="Angsana New" w:hAnsi="Angsana New"/>
          <w:sz w:val="30"/>
          <w:szCs w:val="30"/>
          <w:cs/>
        </w:rPr>
        <w:t>เดือนธันวาคม</w:t>
      </w:r>
      <w:r w:rsidRPr="00145F00">
        <w:rPr>
          <w:rFonts w:ascii="Angsana New" w:hAnsi="Angsana New" w:hint="cs"/>
          <w:sz w:val="30"/>
          <w:szCs w:val="30"/>
          <w:cs/>
        </w:rPr>
        <w:t>ของปี</w:t>
      </w:r>
      <w:r w:rsidRPr="00145F00">
        <w:rPr>
          <w:rFonts w:ascii="Angsana New" w:hAnsi="Angsana New"/>
          <w:sz w:val="30"/>
          <w:szCs w:val="30"/>
          <w:cs/>
        </w:rPr>
        <w:t xml:space="preserve"> </w:t>
      </w:r>
      <w:r w:rsidRPr="00145F00">
        <w:rPr>
          <w:rFonts w:ascii="Angsana New" w:hAnsi="Angsana New"/>
          <w:sz w:val="30"/>
          <w:szCs w:val="30"/>
        </w:rPr>
        <w:t xml:space="preserve">2568 </w:t>
      </w:r>
      <w:r w:rsidRPr="00145F00">
        <w:rPr>
          <w:rFonts w:ascii="Angsana New" w:hAnsi="Angsana New" w:hint="cs"/>
          <w:sz w:val="30"/>
          <w:szCs w:val="30"/>
          <w:cs/>
        </w:rPr>
        <w:t>จน</w:t>
      </w:r>
      <w:r w:rsidRPr="00145F00">
        <w:rPr>
          <w:rFonts w:ascii="Angsana New" w:hAnsi="Angsana New"/>
          <w:sz w:val="30"/>
          <w:szCs w:val="30"/>
          <w:cs/>
        </w:rPr>
        <w:t>ถึง</w:t>
      </w:r>
      <w:r w:rsidRPr="00145F00">
        <w:rPr>
          <w:rFonts w:ascii="Angsana New" w:hAnsi="Angsana New" w:hint="cs"/>
          <w:sz w:val="30"/>
          <w:szCs w:val="30"/>
          <w:cs/>
        </w:rPr>
        <w:t>ปี</w:t>
      </w:r>
      <w:r w:rsidRPr="00145F00">
        <w:rPr>
          <w:rFonts w:ascii="Angsana New" w:hAnsi="Angsana New"/>
          <w:sz w:val="30"/>
          <w:szCs w:val="30"/>
          <w:cs/>
        </w:rPr>
        <w:t xml:space="preserve"> </w:t>
      </w:r>
      <w:r w:rsidRPr="00145F00">
        <w:rPr>
          <w:rFonts w:ascii="Angsana New" w:hAnsi="Angsana New"/>
          <w:sz w:val="30"/>
          <w:szCs w:val="30"/>
        </w:rPr>
        <w:t>2572</w:t>
      </w:r>
      <w:r w:rsidRPr="00145F00">
        <w:rPr>
          <w:rFonts w:ascii="Angsana New" w:hAnsi="Angsana New"/>
          <w:sz w:val="30"/>
          <w:szCs w:val="30"/>
          <w:cs/>
        </w:rPr>
        <w:t xml:space="preserve"> </w:t>
      </w:r>
      <w:r w:rsidRPr="00145F00">
        <w:rPr>
          <w:rFonts w:ascii="Angsana New" w:hAnsi="Angsana New" w:hint="cs"/>
          <w:sz w:val="30"/>
          <w:szCs w:val="30"/>
          <w:cs/>
        </w:rPr>
        <w:t>โดย</w:t>
      </w:r>
      <w:r w:rsidRPr="00145F00">
        <w:rPr>
          <w:rFonts w:ascii="Angsana New" w:hAnsi="Angsana New"/>
          <w:sz w:val="30"/>
          <w:szCs w:val="30"/>
          <w:cs/>
        </w:rPr>
        <w:t xml:space="preserve">คิดดอกเบี้ยในอัตราร้อยละ </w:t>
      </w:r>
      <w:r w:rsidRPr="00145F00">
        <w:rPr>
          <w:rFonts w:ascii="Angsana New" w:hAnsi="Angsana New"/>
          <w:sz w:val="30"/>
          <w:szCs w:val="30"/>
        </w:rPr>
        <w:t>7.15</w:t>
      </w:r>
      <w:r w:rsidRPr="00145F00">
        <w:rPr>
          <w:rFonts w:ascii="Angsana New" w:hAnsi="Angsana New"/>
          <w:sz w:val="30"/>
          <w:szCs w:val="30"/>
          <w:cs/>
        </w:rPr>
        <w:t xml:space="preserve"> ต่อปี ณ วันที่  </w:t>
      </w:r>
      <w:r w:rsidRPr="00145F00">
        <w:rPr>
          <w:rFonts w:ascii="Angsana New" w:hAnsi="Angsana New"/>
          <w:sz w:val="30"/>
          <w:szCs w:val="30"/>
        </w:rPr>
        <w:t xml:space="preserve">30 </w:t>
      </w:r>
      <w:r w:rsidRPr="00145F0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145F00">
        <w:rPr>
          <w:rFonts w:ascii="Angsana New" w:hAnsi="Angsana New"/>
          <w:sz w:val="30"/>
          <w:szCs w:val="30"/>
        </w:rPr>
        <w:t xml:space="preserve">2568 </w:t>
      </w:r>
      <w:r w:rsidRPr="00145F00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145F00">
        <w:rPr>
          <w:rFonts w:ascii="Angsana New" w:hAnsi="Angsana New"/>
          <w:sz w:val="30"/>
          <w:szCs w:val="30"/>
        </w:rPr>
        <w:t>31</w:t>
      </w:r>
      <w:r w:rsidRPr="00145F0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45F00">
        <w:rPr>
          <w:rFonts w:ascii="Angsana New" w:hAnsi="Angsana New"/>
          <w:sz w:val="30"/>
          <w:szCs w:val="30"/>
        </w:rPr>
        <w:t>2567</w:t>
      </w:r>
      <w:r w:rsidRPr="00145F00">
        <w:rPr>
          <w:rFonts w:ascii="Angsana New" w:hAnsi="Angsana New"/>
          <w:sz w:val="30"/>
          <w:szCs w:val="30"/>
          <w:cs/>
        </w:rPr>
        <w:t xml:space="preserve"> ยอดคงค้างส่วนที่</w:t>
      </w:r>
      <w:r w:rsidRPr="00145F00">
        <w:rPr>
          <w:rFonts w:ascii="Angsana New" w:hAnsi="Angsana New" w:hint="cs"/>
          <w:sz w:val="30"/>
          <w:szCs w:val="30"/>
          <w:cs/>
        </w:rPr>
        <w:t>ครบกำหนด</w:t>
      </w:r>
      <w:r w:rsidRPr="00145F00">
        <w:rPr>
          <w:rFonts w:ascii="Angsana New" w:hAnsi="Angsana New"/>
          <w:sz w:val="30"/>
          <w:szCs w:val="30"/>
          <w:cs/>
        </w:rPr>
        <w:t>รับชำระภายในหนึ่งปีและ</w:t>
      </w:r>
      <w:r w:rsidRPr="00145F00">
        <w:rPr>
          <w:rFonts w:ascii="Angsana New" w:hAnsi="Angsana New" w:hint="cs"/>
          <w:sz w:val="30"/>
          <w:szCs w:val="30"/>
          <w:cs/>
        </w:rPr>
        <w:t>ที่</w:t>
      </w:r>
      <w:r w:rsidRPr="00145F00">
        <w:rPr>
          <w:rFonts w:ascii="Angsana New" w:hAnsi="Angsana New"/>
          <w:sz w:val="30"/>
          <w:szCs w:val="30"/>
          <w:cs/>
        </w:rPr>
        <w:t>เกินกว่าหนึ่งปี (</w:t>
      </w:r>
      <w:r w:rsidRPr="00145F00">
        <w:rPr>
          <w:rFonts w:ascii="Angsana New" w:hAnsi="Angsana New" w:hint="cs"/>
          <w:sz w:val="30"/>
          <w:szCs w:val="30"/>
          <w:cs/>
        </w:rPr>
        <w:t>แสดงรายการเป็นส่วนหนึ่ง</w:t>
      </w:r>
      <w:r w:rsidRPr="00145F00">
        <w:rPr>
          <w:rFonts w:ascii="Angsana New" w:hAnsi="Angsana New"/>
          <w:sz w:val="30"/>
          <w:szCs w:val="30"/>
          <w:cs/>
        </w:rPr>
        <w:t xml:space="preserve">ลูกหนี้อื่น) มีจำนวน </w:t>
      </w:r>
      <w:r w:rsidRPr="00145F00">
        <w:rPr>
          <w:rFonts w:ascii="Angsana New" w:hAnsi="Angsana New"/>
          <w:sz w:val="30"/>
          <w:szCs w:val="30"/>
        </w:rPr>
        <w:t>20</w:t>
      </w:r>
      <w:r w:rsidR="00145F00" w:rsidRPr="00145F00">
        <w:rPr>
          <w:rFonts w:ascii="Angsana New" w:hAnsi="Angsana New" w:hint="cs"/>
          <w:sz w:val="30"/>
          <w:szCs w:val="30"/>
          <w:cs/>
        </w:rPr>
        <w:t>.</w:t>
      </w:r>
      <w:r w:rsidR="00145F00" w:rsidRPr="00145F00">
        <w:rPr>
          <w:rFonts w:ascii="Angsana New" w:hAnsi="Angsana New"/>
          <w:sz w:val="30"/>
          <w:szCs w:val="30"/>
        </w:rPr>
        <w:t>0</w:t>
      </w:r>
      <w:r w:rsidRPr="00145F00">
        <w:rPr>
          <w:rFonts w:ascii="Angsana New" w:hAnsi="Angsana New"/>
          <w:sz w:val="30"/>
          <w:szCs w:val="30"/>
          <w:cs/>
        </w:rPr>
        <w:t xml:space="preserve"> ล้านบาทและ </w:t>
      </w:r>
      <w:r w:rsidRPr="00145F00">
        <w:rPr>
          <w:rFonts w:ascii="Angsana New" w:hAnsi="Angsana New"/>
          <w:sz w:val="30"/>
          <w:szCs w:val="30"/>
        </w:rPr>
        <w:t>80</w:t>
      </w:r>
      <w:r w:rsidR="00145F00" w:rsidRPr="00145F00">
        <w:rPr>
          <w:rFonts w:ascii="Angsana New" w:hAnsi="Angsana New"/>
          <w:sz w:val="30"/>
          <w:szCs w:val="30"/>
        </w:rPr>
        <w:t>.0</w:t>
      </w:r>
      <w:r w:rsidRPr="00145F00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4ED399D1" w14:textId="77777777" w:rsidR="00ED2818" w:rsidRPr="00145F00" w:rsidRDefault="00ED2818" w:rsidP="005D0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F80E43" w14:textId="77777777" w:rsidR="003F7A36" w:rsidRPr="00145F00" w:rsidRDefault="003F7A36" w:rsidP="003F7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45F00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6E267FA" w14:textId="0EC9B9AE" w:rsidR="006A54D7" w:rsidRPr="00FF0CA6" w:rsidRDefault="006A54D7" w:rsidP="003F7A36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F0CA6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 xml:space="preserve">สินค้าคงเหลือ </w:t>
      </w:r>
      <w:r w:rsidR="0077671C" w:rsidRPr="00FF0CA6">
        <w:rPr>
          <w:rFonts w:asciiTheme="majorBidi" w:hAnsiTheme="majorBidi" w:cstheme="majorBidi"/>
          <w:b/>
          <w:bCs/>
          <w:sz w:val="30"/>
          <w:szCs w:val="30"/>
        </w:rPr>
        <w:t>-</w:t>
      </w:r>
      <w:r w:rsidRPr="00FF0CA6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สุทธิ</w:t>
      </w:r>
    </w:p>
    <w:p w14:paraId="43F3E041" w14:textId="77777777" w:rsidR="006A54D7" w:rsidRPr="00C57944" w:rsidRDefault="006A54D7" w:rsidP="006A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236"/>
        <w:gridCol w:w="1474"/>
        <w:gridCol w:w="236"/>
        <w:gridCol w:w="1440"/>
        <w:gridCol w:w="236"/>
        <w:gridCol w:w="1508"/>
      </w:tblGrid>
      <w:tr w:rsidR="006A54D7" w:rsidRPr="00FF0CA6" w14:paraId="58C97564" w14:textId="77777777" w:rsidTr="00A872C9">
        <w:tc>
          <w:tcPr>
            <w:tcW w:w="3420" w:type="dxa"/>
            <w:vAlign w:val="bottom"/>
          </w:tcPr>
          <w:p w14:paraId="62F40A61" w14:textId="77777777" w:rsidR="006A54D7" w:rsidRPr="00FF0CA6" w:rsidRDefault="006A54D7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70" w:type="dxa"/>
            <w:gridSpan w:val="7"/>
            <w:tcBorders>
              <w:bottom w:val="single" w:sz="4" w:space="0" w:color="auto"/>
            </w:tcBorders>
            <w:vAlign w:val="bottom"/>
          </w:tcPr>
          <w:p w14:paraId="473F0C58" w14:textId="77777777" w:rsidR="006A54D7" w:rsidRPr="00FF0CA6" w:rsidRDefault="006A54D7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6A54D7" w:rsidRPr="00FF0CA6" w14:paraId="0B5B962F" w14:textId="77777777" w:rsidTr="00A872C9">
        <w:tc>
          <w:tcPr>
            <w:tcW w:w="3420" w:type="dxa"/>
            <w:vAlign w:val="bottom"/>
          </w:tcPr>
          <w:p w14:paraId="43A96CF9" w14:textId="77777777" w:rsidR="006A54D7" w:rsidRPr="00FF0CA6" w:rsidRDefault="006A54D7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658A8" w14:textId="77777777" w:rsidR="006A54D7" w:rsidRPr="00FF0CA6" w:rsidRDefault="006A54D7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5441AD2" w14:textId="77777777" w:rsidR="006A54D7" w:rsidRPr="00FF0CA6" w:rsidRDefault="006A54D7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5B273" w14:textId="77777777" w:rsidR="006A54D7" w:rsidRPr="00FF0CA6" w:rsidRDefault="006A54D7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54D7" w:rsidRPr="00FF0CA6" w14:paraId="6B6FB0A8" w14:textId="77777777" w:rsidTr="00A872C9">
        <w:tc>
          <w:tcPr>
            <w:tcW w:w="3420" w:type="dxa"/>
            <w:vAlign w:val="bottom"/>
          </w:tcPr>
          <w:p w14:paraId="539D4996" w14:textId="77777777" w:rsidR="006A54D7" w:rsidRPr="00FF0CA6" w:rsidRDefault="006A54D7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CE864" w14:textId="25E2698E" w:rsidR="006A54D7" w:rsidRPr="00FF0CA6" w:rsidRDefault="0077671C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CA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F0C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F0CA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A872C9" w:rsidRPr="00FF0C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F0CA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0C298E" w14:textId="77777777" w:rsidR="006A54D7" w:rsidRPr="00FF0CA6" w:rsidRDefault="006A54D7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315A3" w14:textId="79F838B6" w:rsidR="006A54D7" w:rsidRPr="00FF0CA6" w:rsidRDefault="0077671C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CA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F0CA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A872C9" w:rsidRPr="00FF0C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F0CA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3881DB2B" w14:textId="77777777" w:rsidR="006A54D7" w:rsidRPr="00FF0CA6" w:rsidRDefault="006A54D7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C1C900" w14:textId="42A48CF0" w:rsidR="006A54D7" w:rsidRPr="00FF0CA6" w:rsidRDefault="0077671C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CA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F0C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F0CA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A872C9" w:rsidRPr="00FF0C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F0CA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6D48F0AB" w14:textId="77777777" w:rsidR="006A54D7" w:rsidRPr="00FF0CA6" w:rsidRDefault="006A54D7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5D100" w14:textId="3DBF9F8A" w:rsidR="006A54D7" w:rsidRPr="00FF0CA6" w:rsidRDefault="0077671C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0CA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F0CA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A872C9" w:rsidRPr="00FF0C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F0CA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B12F5" w:rsidRPr="00FF0CA6" w14:paraId="1B806AAD" w14:textId="77777777" w:rsidTr="00A872C9">
        <w:tc>
          <w:tcPr>
            <w:tcW w:w="3420" w:type="dxa"/>
            <w:vAlign w:val="bottom"/>
          </w:tcPr>
          <w:p w14:paraId="36D91E0F" w14:textId="77777777" w:rsidR="008B12F5" w:rsidRPr="00FF0CA6" w:rsidRDefault="008B12F5" w:rsidP="008B12F5">
            <w:pPr>
              <w:pStyle w:val="a2"/>
              <w:tabs>
                <w:tab w:val="clear" w:pos="1080"/>
              </w:tabs>
              <w:ind w:lef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0CA6">
              <w:rPr>
                <w:rFonts w:ascii="Angsana New" w:hAnsi="Angsana New" w:cs="Angsana New"/>
                <w:color w:val="000000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vAlign w:val="bottom"/>
          </w:tcPr>
          <w:p w14:paraId="4262F732" w14:textId="676967C5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547,329</w:t>
            </w:r>
          </w:p>
        </w:tc>
        <w:tc>
          <w:tcPr>
            <w:tcW w:w="236" w:type="dxa"/>
            <w:vAlign w:val="bottom"/>
          </w:tcPr>
          <w:p w14:paraId="69B21985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089F3C8" w14:textId="753678FE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556,939</w:t>
            </w:r>
          </w:p>
        </w:tc>
        <w:tc>
          <w:tcPr>
            <w:tcW w:w="236" w:type="dxa"/>
            <w:vAlign w:val="bottom"/>
          </w:tcPr>
          <w:p w14:paraId="775A3225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A42A442" w14:textId="7D91C319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547,329</w:t>
            </w:r>
          </w:p>
        </w:tc>
        <w:tc>
          <w:tcPr>
            <w:tcW w:w="236" w:type="dxa"/>
            <w:vAlign w:val="bottom"/>
          </w:tcPr>
          <w:p w14:paraId="49A46AB1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08" w:type="dxa"/>
            <w:vAlign w:val="bottom"/>
          </w:tcPr>
          <w:p w14:paraId="439DE5A9" w14:textId="5B599A3F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555,641</w:t>
            </w:r>
          </w:p>
        </w:tc>
      </w:tr>
      <w:tr w:rsidR="008B12F5" w:rsidRPr="00FF0CA6" w14:paraId="29DA8EE4" w14:textId="77777777" w:rsidTr="00A872C9">
        <w:tc>
          <w:tcPr>
            <w:tcW w:w="3420" w:type="dxa"/>
            <w:vAlign w:val="bottom"/>
          </w:tcPr>
          <w:p w14:paraId="28892001" w14:textId="77777777" w:rsidR="008B12F5" w:rsidRPr="00FF0CA6" w:rsidRDefault="008B12F5" w:rsidP="00A872C9">
            <w:pPr>
              <w:pStyle w:val="a2"/>
              <w:tabs>
                <w:tab w:val="clear" w:pos="1080"/>
              </w:tabs>
              <w:ind w:left="-108" w:right="162"/>
              <w:rPr>
                <w:rFonts w:ascii="Angsana New" w:hAnsi="Angsana New" w:cs="Angsana New"/>
                <w:color w:val="000000"/>
                <w:lang w:val="en-US"/>
              </w:rPr>
            </w:pPr>
            <w:r w:rsidRPr="00FF0CA6">
              <w:rPr>
                <w:rFonts w:ascii="Angsana New" w:hAnsi="Angsana New" w:cs="Angsana New"/>
                <w:color w:val="000000"/>
                <w:cs/>
                <w:lang w:val="en-US"/>
              </w:rPr>
              <w:t>สินค้าระหว่างผลิต</w:t>
            </w:r>
          </w:p>
        </w:tc>
        <w:tc>
          <w:tcPr>
            <w:tcW w:w="1440" w:type="dxa"/>
            <w:vAlign w:val="bottom"/>
          </w:tcPr>
          <w:p w14:paraId="2F9D7FD6" w14:textId="233EDD3A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423,083</w:t>
            </w:r>
          </w:p>
        </w:tc>
        <w:tc>
          <w:tcPr>
            <w:tcW w:w="236" w:type="dxa"/>
            <w:vAlign w:val="bottom"/>
          </w:tcPr>
          <w:p w14:paraId="483DF46E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BD708F0" w14:textId="55545A11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508,169</w:t>
            </w:r>
          </w:p>
        </w:tc>
        <w:tc>
          <w:tcPr>
            <w:tcW w:w="236" w:type="dxa"/>
            <w:vAlign w:val="bottom"/>
          </w:tcPr>
          <w:p w14:paraId="537EA505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C8D95BF" w14:textId="49D7C88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423,083</w:t>
            </w:r>
          </w:p>
        </w:tc>
        <w:tc>
          <w:tcPr>
            <w:tcW w:w="236" w:type="dxa"/>
            <w:vAlign w:val="bottom"/>
          </w:tcPr>
          <w:p w14:paraId="1EB68D91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08" w:type="dxa"/>
            <w:vAlign w:val="bottom"/>
          </w:tcPr>
          <w:p w14:paraId="5C61AA99" w14:textId="09350722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508,169</w:t>
            </w:r>
          </w:p>
        </w:tc>
      </w:tr>
      <w:tr w:rsidR="008B12F5" w:rsidRPr="00FF0CA6" w14:paraId="1DBCDD1E" w14:textId="77777777" w:rsidTr="00A872C9">
        <w:tc>
          <w:tcPr>
            <w:tcW w:w="3420" w:type="dxa"/>
            <w:vAlign w:val="bottom"/>
          </w:tcPr>
          <w:p w14:paraId="40A89C77" w14:textId="77777777" w:rsidR="008B12F5" w:rsidRPr="00FF0CA6" w:rsidRDefault="008B12F5" w:rsidP="008B12F5">
            <w:pPr>
              <w:pStyle w:val="a2"/>
              <w:tabs>
                <w:tab w:val="clear" w:pos="1080"/>
              </w:tabs>
              <w:ind w:lef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FF0CA6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วัตถุดิบ </w:t>
            </w:r>
          </w:p>
        </w:tc>
        <w:tc>
          <w:tcPr>
            <w:tcW w:w="1440" w:type="dxa"/>
            <w:vAlign w:val="bottom"/>
          </w:tcPr>
          <w:p w14:paraId="1F8760B1" w14:textId="18B394FB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93,014</w:t>
            </w:r>
          </w:p>
        </w:tc>
        <w:tc>
          <w:tcPr>
            <w:tcW w:w="236" w:type="dxa"/>
            <w:vAlign w:val="bottom"/>
          </w:tcPr>
          <w:p w14:paraId="27952983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0665DCF" w14:textId="25C0B441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101,195</w:t>
            </w:r>
          </w:p>
        </w:tc>
        <w:tc>
          <w:tcPr>
            <w:tcW w:w="236" w:type="dxa"/>
            <w:vAlign w:val="bottom"/>
          </w:tcPr>
          <w:p w14:paraId="1229922A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FD8FF11" w14:textId="7867E2BA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93,014</w:t>
            </w:r>
          </w:p>
        </w:tc>
        <w:tc>
          <w:tcPr>
            <w:tcW w:w="236" w:type="dxa"/>
            <w:vAlign w:val="bottom"/>
          </w:tcPr>
          <w:p w14:paraId="22BE16A7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08" w:type="dxa"/>
            <w:vAlign w:val="bottom"/>
          </w:tcPr>
          <w:p w14:paraId="7177D896" w14:textId="2C624DE8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101,195</w:t>
            </w:r>
          </w:p>
        </w:tc>
      </w:tr>
      <w:tr w:rsidR="008B12F5" w:rsidRPr="00FF0CA6" w14:paraId="2FE0E2C8" w14:textId="77777777" w:rsidTr="00A872C9">
        <w:tc>
          <w:tcPr>
            <w:tcW w:w="3420" w:type="dxa"/>
            <w:vAlign w:val="bottom"/>
          </w:tcPr>
          <w:p w14:paraId="717B8DA7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440" w:type="dxa"/>
            <w:vAlign w:val="bottom"/>
          </w:tcPr>
          <w:p w14:paraId="2BF643FE" w14:textId="39FA2DD8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63,58</w:t>
            </w:r>
            <w:r w:rsidR="00BD518C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219B38B9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ADBD5B1" w14:textId="7FD4DAFE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78,667</w:t>
            </w:r>
          </w:p>
        </w:tc>
        <w:tc>
          <w:tcPr>
            <w:tcW w:w="236" w:type="dxa"/>
            <w:vAlign w:val="bottom"/>
          </w:tcPr>
          <w:p w14:paraId="3EA1C1E4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E981275" w14:textId="7D25EDBD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63,58</w:t>
            </w:r>
            <w:r w:rsidR="00BD518C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0B08E90D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08" w:type="dxa"/>
            <w:vAlign w:val="bottom"/>
          </w:tcPr>
          <w:p w14:paraId="6FE14354" w14:textId="7EDAA93B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78,66</w:t>
            </w:r>
            <w:r w:rsidR="00FF0CA6" w:rsidRPr="00FF0CA6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8B12F5" w:rsidRPr="00FF0CA6" w14:paraId="3A01EFE8" w14:textId="77777777" w:rsidTr="00A872C9">
        <w:tc>
          <w:tcPr>
            <w:tcW w:w="3420" w:type="dxa"/>
            <w:vAlign w:val="bottom"/>
          </w:tcPr>
          <w:p w14:paraId="6168D078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12862E" w14:textId="11FDE3A4" w:rsidR="008B12F5" w:rsidRPr="00FF0CA6" w:rsidRDefault="008B12F5" w:rsidP="00A8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2,372</w:t>
            </w:r>
          </w:p>
        </w:tc>
        <w:tc>
          <w:tcPr>
            <w:tcW w:w="236" w:type="dxa"/>
            <w:vAlign w:val="bottom"/>
          </w:tcPr>
          <w:p w14:paraId="1AB24C7C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452CE63F" w14:textId="3A900EE5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  <w:r w:rsidRPr="00FF0CA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689D760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186B92" w14:textId="07C8F449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2,372</w:t>
            </w:r>
          </w:p>
        </w:tc>
        <w:tc>
          <w:tcPr>
            <w:tcW w:w="236" w:type="dxa"/>
            <w:vAlign w:val="bottom"/>
          </w:tcPr>
          <w:p w14:paraId="30E396E2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26202396" w14:textId="55961083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  <w:r w:rsidRPr="00FF0CA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8B12F5" w:rsidRPr="00FF0CA6" w14:paraId="5815BF55" w14:textId="77777777" w:rsidTr="00A872C9">
        <w:tc>
          <w:tcPr>
            <w:tcW w:w="3420" w:type="dxa"/>
            <w:vAlign w:val="bottom"/>
          </w:tcPr>
          <w:p w14:paraId="775D7CE2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8CCFA1" w14:textId="7090140B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1,129,386</w:t>
            </w:r>
          </w:p>
        </w:tc>
        <w:tc>
          <w:tcPr>
            <w:tcW w:w="236" w:type="dxa"/>
            <w:vAlign w:val="bottom"/>
          </w:tcPr>
          <w:p w14:paraId="2D063220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61BDB8E9" w14:textId="4248C9FC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1,244,970</w:t>
            </w:r>
          </w:p>
        </w:tc>
        <w:tc>
          <w:tcPr>
            <w:tcW w:w="236" w:type="dxa"/>
            <w:vAlign w:val="bottom"/>
          </w:tcPr>
          <w:p w14:paraId="466BA0D4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05CB38" w14:textId="218FCE04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1,129,386</w:t>
            </w:r>
          </w:p>
        </w:tc>
        <w:tc>
          <w:tcPr>
            <w:tcW w:w="236" w:type="dxa"/>
            <w:vAlign w:val="bottom"/>
          </w:tcPr>
          <w:p w14:paraId="3B51F3E4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520655C8" w14:textId="51AB315B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1,243,67</w:t>
            </w:r>
            <w:r w:rsidR="00FF0CA6" w:rsidRPr="00FF0CA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8B12F5" w:rsidRPr="00FF0CA6" w14:paraId="6C61422F" w14:textId="77777777" w:rsidTr="00A872C9">
        <w:tc>
          <w:tcPr>
            <w:tcW w:w="3420" w:type="dxa"/>
            <w:vAlign w:val="bottom"/>
          </w:tcPr>
          <w:p w14:paraId="555A0C60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ค่าเผื่อการลดลงของมูลค่าสินค้าที่เคลื่อนไหวช้าและเสื่อมสภาพ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99994F" w14:textId="48BD6EF6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(   141,087)</w:t>
            </w:r>
          </w:p>
        </w:tc>
        <w:tc>
          <w:tcPr>
            <w:tcW w:w="236" w:type="dxa"/>
            <w:vAlign w:val="bottom"/>
          </w:tcPr>
          <w:p w14:paraId="719B751D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3E8DED4" w14:textId="3E2C6394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(     80,357)</w:t>
            </w:r>
          </w:p>
        </w:tc>
        <w:tc>
          <w:tcPr>
            <w:tcW w:w="236" w:type="dxa"/>
            <w:vAlign w:val="bottom"/>
          </w:tcPr>
          <w:p w14:paraId="47B9709D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220BC8" w14:textId="51E58839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(   141,087)</w:t>
            </w:r>
          </w:p>
        </w:tc>
        <w:tc>
          <w:tcPr>
            <w:tcW w:w="236" w:type="dxa"/>
            <w:vAlign w:val="bottom"/>
          </w:tcPr>
          <w:p w14:paraId="252ABBD8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3750C2E" w14:textId="733A34D2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(     79,98</w:t>
            </w:r>
            <w:r w:rsidR="00FF0CA6" w:rsidRPr="00FF0CA6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B12F5" w:rsidRPr="00FF0CA6" w14:paraId="06A2A1FC" w14:textId="77777777" w:rsidTr="00A872C9">
        <w:tc>
          <w:tcPr>
            <w:tcW w:w="3420" w:type="dxa"/>
            <w:vAlign w:val="bottom"/>
          </w:tcPr>
          <w:p w14:paraId="6A35007B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04ED2" w14:textId="68C09F15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988,299</w:t>
            </w:r>
          </w:p>
        </w:tc>
        <w:tc>
          <w:tcPr>
            <w:tcW w:w="236" w:type="dxa"/>
            <w:vAlign w:val="bottom"/>
          </w:tcPr>
          <w:p w14:paraId="1FBC837E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D2AE7" w14:textId="1A8DEC5E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1,164,613</w:t>
            </w:r>
          </w:p>
        </w:tc>
        <w:tc>
          <w:tcPr>
            <w:tcW w:w="236" w:type="dxa"/>
            <w:vAlign w:val="bottom"/>
          </w:tcPr>
          <w:p w14:paraId="7A33A73F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A41918" w14:textId="03C224BD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988,299</w:t>
            </w:r>
          </w:p>
        </w:tc>
        <w:tc>
          <w:tcPr>
            <w:tcW w:w="236" w:type="dxa"/>
            <w:vAlign w:val="bottom"/>
          </w:tcPr>
          <w:p w14:paraId="74637546" w14:textId="77777777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6EA2E" w14:textId="23357B54" w:rsidR="008B12F5" w:rsidRPr="00FF0CA6" w:rsidRDefault="008B12F5" w:rsidP="008B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0CA6">
              <w:rPr>
                <w:rFonts w:ascii="Angsana New" w:hAnsi="Angsana New"/>
                <w:color w:val="000000"/>
                <w:sz w:val="30"/>
                <w:szCs w:val="30"/>
              </w:rPr>
              <w:t>1,163,688</w:t>
            </w:r>
          </w:p>
        </w:tc>
      </w:tr>
    </w:tbl>
    <w:p w14:paraId="523DDBDC" w14:textId="54879324" w:rsidR="006A54D7" w:rsidRPr="00C57944" w:rsidRDefault="006A54D7" w:rsidP="006A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2A2C474" w14:textId="45E62B7A" w:rsidR="00456D57" w:rsidRPr="00FF0CA6" w:rsidRDefault="00456D57" w:rsidP="006A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F0CA6">
        <w:rPr>
          <w:rFonts w:ascii="Angsana New" w:hAnsi="Angsana New"/>
          <w:color w:val="000000"/>
          <w:sz w:val="30"/>
          <w:szCs w:val="30"/>
          <w:cs/>
        </w:rPr>
        <w:t>ค่าเผื่อการลดลงของมูลค่าสินค้าที่เคลื่อนไหวช้าและเสื่อมสภาพ</w:t>
      </w:r>
      <w:r w:rsidR="00151C76" w:rsidRPr="00FF0CA6">
        <w:rPr>
          <w:rFonts w:asciiTheme="majorBidi" w:hAnsiTheme="majorBidi" w:cstheme="majorBidi"/>
          <w:sz w:val="30"/>
          <w:szCs w:val="30"/>
          <w:cs/>
        </w:rPr>
        <w:t>มีรายการเคลื่อนไหวในระหว่างงวด</w:t>
      </w:r>
      <w:r w:rsidR="00C57944">
        <w:rPr>
          <w:rFonts w:ascii="Angsana New" w:hAnsi="Angsana New" w:hint="cs"/>
          <w:color w:val="000000"/>
          <w:sz w:val="30"/>
          <w:szCs w:val="30"/>
          <w:cs/>
        </w:rPr>
        <w:t xml:space="preserve"> (แสดงรายการเป็นส่วนหนึ่งของค่าใช้จ่ายในการบริหาร) </w:t>
      </w:r>
      <w:r w:rsidR="00151C76" w:rsidRPr="00FF0CA6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FC44B8D" w14:textId="77777777" w:rsidR="00151C76" w:rsidRPr="00C57944" w:rsidRDefault="00151C76" w:rsidP="006A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766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104"/>
        <w:gridCol w:w="283"/>
        <w:gridCol w:w="1247"/>
        <w:gridCol w:w="284"/>
        <w:gridCol w:w="1281"/>
        <w:gridCol w:w="283"/>
        <w:gridCol w:w="2178"/>
      </w:tblGrid>
      <w:tr w:rsidR="00151C76" w:rsidRPr="00FF0CA6" w14:paraId="563F136B" w14:textId="77777777" w:rsidTr="00A872C9">
        <w:trPr>
          <w:trHeight w:val="20"/>
        </w:trPr>
        <w:tc>
          <w:tcPr>
            <w:tcW w:w="7660" w:type="dxa"/>
            <w:gridSpan w:val="7"/>
            <w:tcBorders>
              <w:bottom w:val="single" w:sz="4" w:space="0" w:color="auto"/>
            </w:tcBorders>
            <w:vAlign w:val="bottom"/>
          </w:tcPr>
          <w:p w14:paraId="2ED25622" w14:textId="10A3EAC2" w:rsidR="00151C76" w:rsidRPr="00FF0CA6" w:rsidRDefault="00151C76" w:rsidP="00E94849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CA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  <w:r w:rsidRPr="00FF0C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151C76" w:rsidRPr="00FF0CA6" w14:paraId="354147D8" w14:textId="77777777" w:rsidTr="00A872C9">
        <w:trPr>
          <w:trHeight w:val="20"/>
        </w:trPr>
        <w:tc>
          <w:tcPr>
            <w:tcW w:w="2104" w:type="dxa"/>
            <w:tcBorders>
              <w:top w:val="single" w:sz="4" w:space="0" w:color="auto"/>
            </w:tcBorders>
            <w:vAlign w:val="bottom"/>
          </w:tcPr>
          <w:p w14:paraId="33F5BA55" w14:textId="77777777" w:rsidR="00151C76" w:rsidRPr="00FF0CA6" w:rsidRDefault="00151C76" w:rsidP="00E94849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CA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4FA26B1" w14:textId="77777777" w:rsidR="00151C76" w:rsidRPr="00FF0CA6" w:rsidRDefault="00151C76" w:rsidP="00E9484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B5002" w14:textId="77777777" w:rsidR="00151C76" w:rsidRPr="00FF0CA6" w:rsidRDefault="00151C76" w:rsidP="00E9484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CA6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  <w:r w:rsidRPr="00FF0CA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เคลื่อนไหว</w:t>
            </w:r>
            <w:r w:rsidRPr="00FF0CA6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629325F" w14:textId="77777777" w:rsidR="00151C76" w:rsidRPr="00FF0CA6" w:rsidRDefault="00151C76" w:rsidP="00E94849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vAlign w:val="bottom"/>
          </w:tcPr>
          <w:p w14:paraId="657E3197" w14:textId="77777777" w:rsidR="00151C76" w:rsidRPr="00FF0CA6" w:rsidRDefault="00151C76" w:rsidP="00E94849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0CA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151C76" w:rsidRPr="00FF0CA6" w14:paraId="35735F48" w14:textId="77777777" w:rsidTr="00A872C9">
        <w:trPr>
          <w:trHeight w:val="20"/>
        </w:trPr>
        <w:tc>
          <w:tcPr>
            <w:tcW w:w="2104" w:type="dxa"/>
            <w:tcBorders>
              <w:bottom w:val="single" w:sz="4" w:space="0" w:color="auto"/>
            </w:tcBorders>
            <w:vAlign w:val="bottom"/>
          </w:tcPr>
          <w:p w14:paraId="2C5F156A" w14:textId="77777777" w:rsidR="00151C76" w:rsidRPr="00FF0CA6" w:rsidRDefault="00151C76" w:rsidP="00E94849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0CA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F0C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F0CA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3" w:type="dxa"/>
            <w:vAlign w:val="bottom"/>
          </w:tcPr>
          <w:p w14:paraId="56C5527B" w14:textId="77777777" w:rsidR="00151C76" w:rsidRPr="00FF0CA6" w:rsidRDefault="00151C76" w:rsidP="00E9484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A23C1" w14:textId="77777777" w:rsidR="00151C76" w:rsidRPr="00FF0CA6" w:rsidRDefault="00151C76" w:rsidP="00E9484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0CA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93A929C" w14:textId="77777777" w:rsidR="00151C76" w:rsidRPr="00FF0CA6" w:rsidRDefault="00151C76" w:rsidP="00E9484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728EF" w14:textId="77777777" w:rsidR="00151C76" w:rsidRPr="00FF0CA6" w:rsidRDefault="00151C76" w:rsidP="00E9484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0CA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vAlign w:val="bottom"/>
          </w:tcPr>
          <w:p w14:paraId="4E8A56DA" w14:textId="77777777" w:rsidR="00151C76" w:rsidRPr="00FF0CA6" w:rsidRDefault="00151C76" w:rsidP="00E94849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  <w:vAlign w:val="bottom"/>
          </w:tcPr>
          <w:p w14:paraId="2C32D71E" w14:textId="77777777" w:rsidR="00151C76" w:rsidRPr="00FF0CA6" w:rsidRDefault="00151C76" w:rsidP="00E94849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CA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F0C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F0CA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FF0C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F0CA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151C76" w:rsidRPr="00FF0CA6" w14:paraId="1883E554" w14:textId="77777777" w:rsidTr="00A872C9">
        <w:trPr>
          <w:trHeight w:val="20"/>
        </w:trPr>
        <w:tc>
          <w:tcPr>
            <w:tcW w:w="2104" w:type="dxa"/>
            <w:vAlign w:val="bottom"/>
          </w:tcPr>
          <w:p w14:paraId="0BFDE3DF" w14:textId="4254C916" w:rsidR="00151C76" w:rsidRPr="00FF0CA6" w:rsidRDefault="009F62E8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</w:pPr>
            <w:r w:rsidRPr="00FF0CA6">
              <w:rPr>
                <w:rFonts w:ascii="Angsana New" w:hAnsi="Angsana New"/>
                <w:sz w:val="30"/>
                <w:szCs w:val="30"/>
              </w:rPr>
              <w:t>80,357</w:t>
            </w:r>
          </w:p>
        </w:tc>
        <w:tc>
          <w:tcPr>
            <w:tcW w:w="283" w:type="dxa"/>
            <w:vAlign w:val="bottom"/>
          </w:tcPr>
          <w:p w14:paraId="261B8F92" w14:textId="77777777" w:rsidR="00151C76" w:rsidRPr="00FF0CA6" w:rsidRDefault="00151C76" w:rsidP="00E9484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47" w:type="dxa"/>
            <w:vAlign w:val="bottom"/>
          </w:tcPr>
          <w:p w14:paraId="0A5F984D" w14:textId="40C26C53" w:rsidR="00151C76" w:rsidRPr="00FF0CA6" w:rsidRDefault="009F62E8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0C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61,102</w:t>
            </w:r>
          </w:p>
        </w:tc>
        <w:tc>
          <w:tcPr>
            <w:tcW w:w="284" w:type="dxa"/>
            <w:vAlign w:val="bottom"/>
          </w:tcPr>
          <w:p w14:paraId="106287A9" w14:textId="77777777" w:rsidR="00151C76" w:rsidRPr="00FF0CA6" w:rsidRDefault="00151C76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vAlign w:val="bottom"/>
          </w:tcPr>
          <w:p w14:paraId="2EFB0F06" w14:textId="5C92A4E1" w:rsidR="00151C76" w:rsidRPr="00FF0CA6" w:rsidRDefault="00151C76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0C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9F62E8" w:rsidRPr="00FF0C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372</w:t>
            </w:r>
            <w:r w:rsidRPr="00FF0C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14:paraId="707C2E98" w14:textId="77777777" w:rsidR="00151C76" w:rsidRPr="00FF0CA6" w:rsidRDefault="00151C76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178" w:type="dxa"/>
            <w:vAlign w:val="bottom"/>
          </w:tcPr>
          <w:p w14:paraId="6714801E" w14:textId="349EA15D" w:rsidR="00151C76" w:rsidRPr="00FF0CA6" w:rsidRDefault="009F62E8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</w:pPr>
            <w:r w:rsidRPr="00FF0CA6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141,087</w:t>
            </w:r>
          </w:p>
        </w:tc>
      </w:tr>
      <w:tr w:rsidR="009F62E8" w:rsidRPr="00FF0CA6" w14:paraId="10BEA317" w14:textId="77777777" w:rsidTr="00A872C9">
        <w:trPr>
          <w:trHeight w:val="20"/>
        </w:trPr>
        <w:tc>
          <w:tcPr>
            <w:tcW w:w="7660" w:type="dxa"/>
            <w:gridSpan w:val="7"/>
            <w:tcBorders>
              <w:bottom w:val="single" w:sz="4" w:space="0" w:color="auto"/>
            </w:tcBorders>
            <w:vAlign w:val="bottom"/>
          </w:tcPr>
          <w:p w14:paraId="379D767C" w14:textId="77777777" w:rsidR="009F62E8" w:rsidRPr="00FF0CA6" w:rsidRDefault="009F62E8" w:rsidP="009F62E8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F22AFCA" w14:textId="58330040" w:rsidR="009F62E8" w:rsidRPr="00FF0CA6" w:rsidRDefault="009F62E8" w:rsidP="009F62E8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0CA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9F62E8" w:rsidRPr="00FF0CA6" w14:paraId="4862A3AA" w14:textId="77777777" w:rsidTr="00A872C9">
        <w:trPr>
          <w:trHeight w:val="20"/>
        </w:trPr>
        <w:tc>
          <w:tcPr>
            <w:tcW w:w="2104" w:type="dxa"/>
            <w:vAlign w:val="bottom"/>
          </w:tcPr>
          <w:p w14:paraId="7B5292DE" w14:textId="6487BB8C" w:rsidR="009F62E8" w:rsidRPr="00FF0CA6" w:rsidRDefault="009F62E8" w:rsidP="009F62E8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0CA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vAlign w:val="bottom"/>
          </w:tcPr>
          <w:p w14:paraId="29D94FFA" w14:textId="77777777" w:rsidR="009F62E8" w:rsidRPr="00FF0CA6" w:rsidRDefault="009F62E8" w:rsidP="009F62E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812" w:type="dxa"/>
            <w:gridSpan w:val="3"/>
            <w:vAlign w:val="bottom"/>
          </w:tcPr>
          <w:p w14:paraId="30B99CAF" w14:textId="32355A31" w:rsidR="009F62E8" w:rsidRPr="00FF0CA6" w:rsidRDefault="009F62E8" w:rsidP="009F62E8">
            <w:pPr>
              <w:ind w:right="-4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0CA6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  <w:r w:rsidRPr="00FF0CA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เคลื่อนไหว</w:t>
            </w:r>
            <w:r w:rsidRPr="00FF0CA6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83" w:type="dxa"/>
            <w:vAlign w:val="bottom"/>
          </w:tcPr>
          <w:p w14:paraId="5BBCA39D" w14:textId="77777777" w:rsidR="009F62E8" w:rsidRPr="00FF0CA6" w:rsidRDefault="009F62E8" w:rsidP="009F6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178" w:type="dxa"/>
            <w:vAlign w:val="bottom"/>
          </w:tcPr>
          <w:p w14:paraId="6EDDA728" w14:textId="2EDC8098" w:rsidR="009F62E8" w:rsidRPr="00FF0CA6" w:rsidRDefault="009F62E8" w:rsidP="009F62E8">
            <w:pPr>
              <w:ind w:left="-113" w:right="-11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FF0CA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9F62E8" w:rsidRPr="00FF0CA6" w14:paraId="43800E72" w14:textId="77777777" w:rsidTr="00A872C9">
        <w:trPr>
          <w:trHeight w:val="20"/>
        </w:trPr>
        <w:tc>
          <w:tcPr>
            <w:tcW w:w="2104" w:type="dxa"/>
            <w:tcBorders>
              <w:bottom w:val="single" w:sz="4" w:space="0" w:color="auto"/>
            </w:tcBorders>
            <w:vAlign w:val="bottom"/>
          </w:tcPr>
          <w:p w14:paraId="593ACCE2" w14:textId="4632D65B" w:rsidR="009F62E8" w:rsidRPr="00FF0CA6" w:rsidRDefault="009F62E8" w:rsidP="009F62E8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0CA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F0C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F0CA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3" w:type="dxa"/>
            <w:vAlign w:val="bottom"/>
          </w:tcPr>
          <w:p w14:paraId="3FD2EB2B" w14:textId="77777777" w:rsidR="009F62E8" w:rsidRPr="00FF0CA6" w:rsidRDefault="009F62E8" w:rsidP="009F62E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4AE22" w14:textId="1C344B9F" w:rsidR="009F62E8" w:rsidRPr="00FF0CA6" w:rsidRDefault="009F62E8" w:rsidP="009F62E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0CA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7E91C33" w14:textId="77777777" w:rsidR="009F62E8" w:rsidRPr="00FF0CA6" w:rsidRDefault="009F62E8" w:rsidP="009F62E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BC62A" w14:textId="3B034F13" w:rsidR="009F62E8" w:rsidRPr="00FF0CA6" w:rsidRDefault="009F62E8" w:rsidP="009F62E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0CA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vAlign w:val="bottom"/>
          </w:tcPr>
          <w:p w14:paraId="241E19FE" w14:textId="77777777" w:rsidR="009F62E8" w:rsidRPr="00FF0CA6" w:rsidRDefault="009F62E8" w:rsidP="009F62E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  <w:vAlign w:val="bottom"/>
          </w:tcPr>
          <w:p w14:paraId="31D7EBDB" w14:textId="37C6B3D9" w:rsidR="009F62E8" w:rsidRPr="00FF0CA6" w:rsidRDefault="009F62E8" w:rsidP="009F62E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0CA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F0C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F0CA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FF0C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F0CA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9F62E8" w:rsidRPr="00FF0CA6" w14:paraId="6D7390F5" w14:textId="77777777" w:rsidTr="00A872C9">
        <w:trPr>
          <w:trHeight w:val="20"/>
        </w:trPr>
        <w:tc>
          <w:tcPr>
            <w:tcW w:w="2104" w:type="dxa"/>
            <w:tcBorders>
              <w:top w:val="single" w:sz="4" w:space="0" w:color="auto"/>
            </w:tcBorders>
            <w:vAlign w:val="bottom"/>
          </w:tcPr>
          <w:p w14:paraId="0565D7CF" w14:textId="4529091B" w:rsidR="009F62E8" w:rsidRPr="00FF0CA6" w:rsidRDefault="009F62E8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0CA6">
              <w:rPr>
                <w:rFonts w:ascii="Angsana New" w:hAnsi="Angsana New"/>
                <w:sz w:val="30"/>
                <w:szCs w:val="30"/>
              </w:rPr>
              <w:t>79,985</w:t>
            </w:r>
          </w:p>
        </w:tc>
        <w:tc>
          <w:tcPr>
            <w:tcW w:w="283" w:type="dxa"/>
            <w:vAlign w:val="bottom"/>
          </w:tcPr>
          <w:p w14:paraId="2F14D9E5" w14:textId="77777777" w:rsidR="009F62E8" w:rsidRPr="00FF0CA6" w:rsidRDefault="009F62E8" w:rsidP="00E9484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4DF7FAC9" w14:textId="46235162" w:rsidR="009F62E8" w:rsidRPr="00FF0CA6" w:rsidRDefault="009F62E8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0C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61,102</w:t>
            </w:r>
          </w:p>
        </w:tc>
        <w:tc>
          <w:tcPr>
            <w:tcW w:w="284" w:type="dxa"/>
            <w:vAlign w:val="bottom"/>
          </w:tcPr>
          <w:p w14:paraId="3D5CCDA2" w14:textId="77777777" w:rsidR="009F62E8" w:rsidRPr="00FF0CA6" w:rsidRDefault="009F62E8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C4986CF" w14:textId="53F5F2B1" w:rsidR="009F62E8" w:rsidRPr="00FF0CA6" w:rsidRDefault="009F62E8" w:rsidP="009F6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0CA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1BC58D91" w14:textId="77777777" w:rsidR="009F62E8" w:rsidRPr="00FF0CA6" w:rsidRDefault="009F62E8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vAlign w:val="bottom"/>
          </w:tcPr>
          <w:p w14:paraId="04D4A967" w14:textId="3FBCCFA7" w:rsidR="009F62E8" w:rsidRPr="00FF0CA6" w:rsidRDefault="009F62E8" w:rsidP="00E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FF0CA6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141,087</w:t>
            </w:r>
          </w:p>
        </w:tc>
      </w:tr>
    </w:tbl>
    <w:p w14:paraId="4CC0EEB8" w14:textId="77777777" w:rsidR="00456D57" w:rsidRPr="00C57944" w:rsidRDefault="00456D57" w:rsidP="006A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3A318E1B" w14:textId="2FA4B373" w:rsidR="00E00C4B" w:rsidRDefault="00E00C4B" w:rsidP="00E00C4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46F51">
        <w:rPr>
          <w:rFonts w:ascii="Angsana New" w:hAnsi="Angsana New"/>
          <w:sz w:val="30"/>
          <w:szCs w:val="30"/>
          <w:cs/>
        </w:rPr>
        <w:t>ณ 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z w:val="30"/>
          <w:szCs w:val="30"/>
        </w:rPr>
        <w:t xml:space="preserve">2568 </w:t>
      </w:r>
      <w:r w:rsidRPr="00A46F51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A46F51">
        <w:rPr>
          <w:rFonts w:ascii="Angsana New" w:hAnsi="Angsana New"/>
          <w:sz w:val="30"/>
          <w:szCs w:val="30"/>
          <w:cs/>
        </w:rPr>
        <w:t xml:space="preserve"> </w:t>
      </w:r>
      <w:r w:rsidRPr="00A46F5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A46F51">
        <w:rPr>
          <w:rFonts w:ascii="Angsana New" w:hAnsi="Angsana New"/>
          <w:sz w:val="30"/>
          <w:szCs w:val="30"/>
          <w:cs/>
        </w:rPr>
        <w:t xml:space="preserve"> ส่วนต่างจากการปรับลดราคาทุนของสินค้าคงเหลือให้เป็นมูลค่าสุทธิที่จะได้รับที่บันทึกเป็นส่วนหนึ่งของต้นทุนขายในงบกำไรขาดทุนเบ็ดเสร็จมีจำนวนเงินประมาณ</w:t>
      </w:r>
      <w:r>
        <w:rPr>
          <w:rFonts w:ascii="Angsana New" w:hAnsi="Angsana New"/>
          <w:sz w:val="30"/>
          <w:szCs w:val="30"/>
        </w:rPr>
        <w:t xml:space="preserve"> 20.5</w:t>
      </w:r>
      <w:r w:rsidRPr="00A46F51">
        <w:rPr>
          <w:rFonts w:ascii="Angsana New" w:hAnsi="Angsana New"/>
          <w:sz w:val="30"/>
          <w:szCs w:val="30"/>
        </w:rPr>
        <w:t xml:space="preserve"> </w:t>
      </w:r>
      <w:r w:rsidRPr="00A46F51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Pr="00A46F51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7.4</w:t>
      </w:r>
      <w:r w:rsidRPr="00A46F51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78CB72EE" w14:textId="042262A4" w:rsidR="00FF0CA6" w:rsidRPr="00B90ABF" w:rsidRDefault="00D55F16" w:rsidP="006A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90ABF">
        <w:rPr>
          <w:rFonts w:ascii="Angsana New" w:hAnsi="Angsana New" w:hint="cs"/>
          <w:sz w:val="30"/>
          <w:szCs w:val="30"/>
          <w:cs/>
        </w:rPr>
        <w:lastRenderedPageBreak/>
        <w:t>ในระหว่างงวดสามเดือนและเก้าเดือนสิ้นสุดวันที่</w:t>
      </w:r>
      <w:r w:rsidRPr="00B90ABF">
        <w:rPr>
          <w:rFonts w:ascii="Angsana New" w:hAnsi="Angsana New"/>
          <w:sz w:val="30"/>
          <w:szCs w:val="30"/>
          <w:cs/>
        </w:rPr>
        <w:t xml:space="preserve"> </w:t>
      </w:r>
      <w:r w:rsidRPr="00B90ABF">
        <w:rPr>
          <w:rFonts w:ascii="Angsana New" w:hAnsi="Angsana New"/>
          <w:sz w:val="30"/>
          <w:szCs w:val="30"/>
        </w:rPr>
        <w:t xml:space="preserve">30 </w:t>
      </w:r>
      <w:r w:rsidRPr="00B90ABF">
        <w:rPr>
          <w:rFonts w:ascii="Angsana New" w:hAnsi="Angsana New" w:hint="cs"/>
          <w:sz w:val="30"/>
          <w:szCs w:val="30"/>
          <w:cs/>
        </w:rPr>
        <w:t>กันยายน</w:t>
      </w:r>
      <w:r w:rsidRPr="00B90ABF">
        <w:rPr>
          <w:rFonts w:ascii="Angsana New" w:hAnsi="Angsana New"/>
          <w:sz w:val="30"/>
          <w:szCs w:val="30"/>
          <w:cs/>
        </w:rPr>
        <w:t xml:space="preserve"> </w:t>
      </w:r>
      <w:r w:rsidRPr="00B90ABF">
        <w:rPr>
          <w:rFonts w:ascii="Angsana New" w:hAnsi="Angsana New"/>
          <w:sz w:val="30"/>
          <w:szCs w:val="30"/>
        </w:rPr>
        <w:t xml:space="preserve">2568 </w:t>
      </w:r>
      <w:r w:rsidRPr="00B90ABF">
        <w:rPr>
          <w:rFonts w:ascii="Angsana New" w:hAnsi="Angsana New" w:hint="cs"/>
          <w:sz w:val="30"/>
          <w:szCs w:val="30"/>
          <w:cs/>
        </w:rPr>
        <w:t>บริษัทได้ตั้งค่าเผื่อการลดลงของมูลค่าสินค้าคงเหลือที่เคลื่อนไหวช้าและเสื่อมสภาพตามเกณฑ์และนโยบายที่ใช้อยู่ในปัจจุบันของบริษัทซึ่งได้มีการปรับปรุงเปลี่ยนแปลงอย่างมีนัยสำคัญตามความเหมาะสมไปเมื่อช่วงสิ้นปี</w:t>
      </w:r>
      <w:r w:rsidRPr="00B90ABF">
        <w:rPr>
          <w:rFonts w:ascii="Angsana New" w:hAnsi="Angsana New"/>
          <w:sz w:val="30"/>
          <w:szCs w:val="30"/>
          <w:cs/>
        </w:rPr>
        <w:t xml:space="preserve"> </w:t>
      </w:r>
      <w:r w:rsidRPr="00B90ABF">
        <w:rPr>
          <w:rFonts w:ascii="Angsana New" w:hAnsi="Angsana New"/>
          <w:sz w:val="30"/>
          <w:szCs w:val="30"/>
        </w:rPr>
        <w:t xml:space="preserve">2566 </w:t>
      </w:r>
      <w:r w:rsidRPr="00B90ABF">
        <w:rPr>
          <w:rFonts w:ascii="Angsana New" w:hAnsi="Angsana New" w:hint="cs"/>
          <w:sz w:val="30"/>
          <w:szCs w:val="30"/>
          <w:cs/>
        </w:rPr>
        <w:t>ตามที่เปิดเผยในงบการเงินประจำปี</w:t>
      </w:r>
      <w:r w:rsidRPr="00B90ABF">
        <w:rPr>
          <w:rFonts w:ascii="Angsana New" w:hAnsi="Angsana New"/>
          <w:sz w:val="30"/>
          <w:szCs w:val="30"/>
          <w:cs/>
        </w:rPr>
        <w:t xml:space="preserve"> </w:t>
      </w:r>
      <w:r w:rsidRPr="00B90ABF">
        <w:rPr>
          <w:rFonts w:ascii="Angsana New" w:hAnsi="Angsana New"/>
          <w:sz w:val="30"/>
          <w:szCs w:val="30"/>
        </w:rPr>
        <w:t xml:space="preserve">2566 </w:t>
      </w:r>
      <w:r w:rsidRPr="00B90ABF">
        <w:rPr>
          <w:rFonts w:ascii="Angsana New" w:hAnsi="Angsana New" w:hint="cs"/>
          <w:sz w:val="30"/>
          <w:szCs w:val="30"/>
          <w:cs/>
        </w:rPr>
        <w:t>และ</w:t>
      </w:r>
      <w:r w:rsidRPr="00B90ABF">
        <w:rPr>
          <w:rFonts w:ascii="Angsana New" w:hAnsi="Angsana New"/>
          <w:sz w:val="30"/>
          <w:szCs w:val="30"/>
          <w:cs/>
        </w:rPr>
        <w:t xml:space="preserve"> </w:t>
      </w:r>
      <w:r w:rsidRPr="00B90ABF">
        <w:rPr>
          <w:rFonts w:ascii="Angsana New" w:hAnsi="Angsana New"/>
          <w:sz w:val="30"/>
          <w:szCs w:val="30"/>
        </w:rPr>
        <w:t xml:space="preserve">2567 </w:t>
      </w:r>
      <w:r w:rsidRPr="00B90ABF">
        <w:rPr>
          <w:rFonts w:ascii="Angsana New" w:hAnsi="Angsana New" w:hint="cs"/>
          <w:sz w:val="30"/>
          <w:szCs w:val="30"/>
          <w:cs/>
        </w:rPr>
        <w:t>อย่างไรก็ดี</w:t>
      </w:r>
      <w:r w:rsidRPr="00B90ABF">
        <w:rPr>
          <w:rFonts w:ascii="Angsana New" w:hAnsi="Angsana New"/>
          <w:sz w:val="30"/>
          <w:szCs w:val="30"/>
          <w:cs/>
        </w:rPr>
        <w:t xml:space="preserve"> </w:t>
      </w:r>
      <w:r w:rsidRPr="00B90ABF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B90ABF">
        <w:rPr>
          <w:rFonts w:ascii="Angsana New" w:hAnsi="Angsana New"/>
          <w:sz w:val="30"/>
          <w:szCs w:val="30"/>
          <w:cs/>
        </w:rPr>
        <w:t xml:space="preserve"> </w:t>
      </w:r>
      <w:r w:rsidRPr="00B90ABF">
        <w:rPr>
          <w:rFonts w:ascii="Angsana New" w:hAnsi="Angsana New"/>
          <w:sz w:val="30"/>
          <w:szCs w:val="30"/>
        </w:rPr>
        <w:t xml:space="preserve">2568 </w:t>
      </w:r>
      <w:r w:rsidRPr="00B90ABF">
        <w:rPr>
          <w:rFonts w:ascii="Angsana New" w:hAnsi="Angsana New" w:hint="cs"/>
          <w:sz w:val="30"/>
          <w:szCs w:val="30"/>
          <w:cs/>
        </w:rPr>
        <w:t>ได้มีสถานการณ์ที่สำคัญๆ</w:t>
      </w:r>
      <w:r w:rsidRPr="00B90ABF">
        <w:rPr>
          <w:rFonts w:ascii="Angsana New" w:hAnsi="Angsana New"/>
          <w:sz w:val="30"/>
          <w:szCs w:val="30"/>
          <w:cs/>
        </w:rPr>
        <w:t xml:space="preserve"> </w:t>
      </w:r>
      <w:r w:rsidRPr="00B90ABF">
        <w:rPr>
          <w:rFonts w:ascii="Angsana New" w:hAnsi="Angsana New" w:hint="cs"/>
          <w:sz w:val="30"/>
          <w:szCs w:val="30"/>
          <w:cs/>
        </w:rPr>
        <w:t>เกิดขึ้นซึ่งส่งผลกระทบอย่างมีนัยสำคัญต่อบริษัท</w:t>
      </w:r>
      <w:r w:rsidRPr="00B90ABF">
        <w:rPr>
          <w:rFonts w:ascii="Angsana New" w:hAnsi="Angsana New"/>
          <w:sz w:val="30"/>
          <w:szCs w:val="30"/>
          <w:cs/>
        </w:rPr>
        <w:t xml:space="preserve"> </w:t>
      </w:r>
      <w:r w:rsidRPr="00B90ABF">
        <w:rPr>
          <w:rFonts w:ascii="Angsana New" w:hAnsi="Angsana New" w:hint="cs"/>
          <w:sz w:val="30"/>
          <w:szCs w:val="30"/>
          <w:cs/>
        </w:rPr>
        <w:t>เช่น</w:t>
      </w:r>
      <w:r w:rsidRPr="00B90ABF">
        <w:rPr>
          <w:rFonts w:ascii="Angsana New" w:hAnsi="Angsana New"/>
          <w:sz w:val="30"/>
          <w:szCs w:val="30"/>
          <w:cs/>
        </w:rPr>
        <w:t xml:space="preserve"> </w:t>
      </w:r>
      <w:r w:rsidRPr="00B90ABF">
        <w:rPr>
          <w:rFonts w:ascii="Angsana New" w:hAnsi="Angsana New" w:hint="cs"/>
          <w:sz w:val="30"/>
          <w:szCs w:val="30"/>
          <w:cs/>
        </w:rPr>
        <w:t>สภาพเศรษฐกิจที่ชะลอตัวมาอย่างต่อเนื่องทั้งในและต่างประเทศรวมถึงการเพิ่มขึ้นของภาวะการแข่งขัน</w:t>
      </w:r>
      <w:r w:rsidR="00120F55" w:rsidRPr="00B90ABF">
        <w:rPr>
          <w:rFonts w:ascii="Angsana New" w:hAnsi="Angsana New" w:hint="cs"/>
          <w:sz w:val="30"/>
          <w:szCs w:val="30"/>
          <w:cs/>
        </w:rPr>
        <w:t>ทางธุรกิจ</w:t>
      </w:r>
      <w:r w:rsidRPr="00B90ABF">
        <w:rPr>
          <w:rFonts w:ascii="Angsana New" w:hAnsi="Angsana New" w:hint="cs"/>
          <w:sz w:val="30"/>
          <w:szCs w:val="30"/>
          <w:cs/>
        </w:rPr>
        <w:t>ซึ่งส่งผลต่อการลดลงอย่างมีนัยสำคัญของยอดขายสินค้า</w:t>
      </w:r>
      <w:r w:rsidRPr="00B90ABF">
        <w:rPr>
          <w:rFonts w:ascii="Angsana New" w:hAnsi="Angsana New"/>
          <w:sz w:val="30"/>
          <w:szCs w:val="30"/>
          <w:cs/>
        </w:rPr>
        <w:t xml:space="preserve"> </w:t>
      </w:r>
      <w:r w:rsidRPr="00B90ABF">
        <w:rPr>
          <w:rFonts w:ascii="Angsana New" w:hAnsi="Angsana New" w:hint="cs"/>
          <w:sz w:val="30"/>
          <w:szCs w:val="30"/>
          <w:cs/>
        </w:rPr>
        <w:t>สภาพคล่องทางการเงิน</w:t>
      </w:r>
      <w:r w:rsidRPr="00B90ABF">
        <w:rPr>
          <w:rFonts w:ascii="Angsana New" w:hAnsi="Angsana New"/>
          <w:sz w:val="30"/>
          <w:szCs w:val="30"/>
          <w:cs/>
        </w:rPr>
        <w:t xml:space="preserve"> </w:t>
      </w:r>
      <w:r w:rsidRPr="00B90ABF">
        <w:rPr>
          <w:rFonts w:ascii="Angsana New" w:hAnsi="Angsana New" w:hint="cs"/>
          <w:sz w:val="30"/>
          <w:szCs w:val="30"/>
          <w:cs/>
        </w:rPr>
        <w:t>ความสามารถในการทำกำไร</w:t>
      </w:r>
      <w:r w:rsidRPr="00B90ABF">
        <w:rPr>
          <w:rFonts w:ascii="Angsana New" w:hAnsi="Angsana New"/>
          <w:sz w:val="30"/>
          <w:szCs w:val="30"/>
          <w:cs/>
        </w:rPr>
        <w:t xml:space="preserve"> </w:t>
      </w:r>
      <w:r w:rsidRPr="00B90ABF">
        <w:rPr>
          <w:rFonts w:ascii="Angsana New" w:hAnsi="Angsana New" w:hint="cs"/>
          <w:sz w:val="30"/>
          <w:szCs w:val="30"/>
          <w:cs/>
        </w:rPr>
        <w:t>ความเพียงพอของทรัพยากรบุคคล</w:t>
      </w:r>
      <w:r w:rsidRPr="00B90ABF">
        <w:rPr>
          <w:rFonts w:ascii="Angsana New" w:hAnsi="Angsana New"/>
          <w:sz w:val="30"/>
          <w:szCs w:val="30"/>
          <w:cs/>
        </w:rPr>
        <w:t xml:space="preserve"> </w:t>
      </w:r>
      <w:r w:rsidRPr="00B90ABF">
        <w:rPr>
          <w:rFonts w:ascii="Angsana New" w:hAnsi="Angsana New" w:hint="cs"/>
          <w:sz w:val="30"/>
          <w:szCs w:val="30"/>
          <w:cs/>
        </w:rPr>
        <w:t>เป็นต้น</w:t>
      </w:r>
      <w:r w:rsidRPr="00B90ABF">
        <w:rPr>
          <w:rFonts w:ascii="Angsana New" w:hAnsi="Angsana New"/>
          <w:sz w:val="30"/>
          <w:szCs w:val="30"/>
          <w:cs/>
        </w:rPr>
        <w:t xml:space="preserve"> </w:t>
      </w:r>
      <w:r w:rsidRPr="00B90ABF">
        <w:rPr>
          <w:rFonts w:ascii="Angsana New" w:hAnsi="Angsana New" w:hint="cs"/>
          <w:sz w:val="30"/>
          <w:szCs w:val="30"/>
          <w:cs/>
        </w:rPr>
        <w:t>ซึ่งสถานการณ์เหล่านี้เป็นปัจจัยสำคัญในการพิจารณาและกำหนดความเหมาะสมของเกณฑ์และนโยบายใหม่สำหรับประมาณการค่าเผื่อการลดลงของมูลค่าสินค้าคงเหลือที่เคลื่อนไหวช้าและเสื่อมสภาพของบริษัทที่เป็นปัจจุบัน</w:t>
      </w:r>
      <w:r w:rsidRPr="00B90ABF">
        <w:rPr>
          <w:rFonts w:ascii="Angsana New" w:hAnsi="Angsana New"/>
          <w:sz w:val="30"/>
          <w:szCs w:val="30"/>
          <w:cs/>
        </w:rPr>
        <w:t xml:space="preserve"> </w:t>
      </w:r>
      <w:r w:rsidRPr="00B90ABF">
        <w:rPr>
          <w:rFonts w:ascii="Angsana New" w:hAnsi="Angsana New" w:hint="cs"/>
          <w:sz w:val="30"/>
          <w:szCs w:val="30"/>
          <w:cs/>
        </w:rPr>
        <w:t>นอกจากนี้</w:t>
      </w:r>
      <w:r w:rsidRPr="00B90ABF">
        <w:rPr>
          <w:rFonts w:ascii="Angsana New" w:hAnsi="Angsana New"/>
          <w:sz w:val="30"/>
          <w:szCs w:val="30"/>
          <w:cs/>
        </w:rPr>
        <w:t xml:space="preserve"> </w:t>
      </w:r>
      <w:r w:rsidRPr="00B90ABF">
        <w:rPr>
          <w:rFonts w:ascii="Angsana New" w:hAnsi="Angsana New" w:hint="cs"/>
          <w:sz w:val="30"/>
          <w:szCs w:val="30"/>
          <w:cs/>
        </w:rPr>
        <w:t>สินค้าคงเหลือของบริษัทมีปริมาณคงเหลือเป็นจำนวนมากซึ่งส่วนหนึ่งเกิดจากสถานการณ์ที่กล่าวมาข้างต้น</w:t>
      </w:r>
      <w:r w:rsidRPr="00B90ABF">
        <w:rPr>
          <w:rFonts w:ascii="Angsana New" w:hAnsi="Angsana New"/>
          <w:sz w:val="30"/>
          <w:szCs w:val="30"/>
          <w:cs/>
        </w:rPr>
        <w:t xml:space="preserve"> </w:t>
      </w:r>
      <w:r w:rsidRPr="00B90ABF">
        <w:rPr>
          <w:rFonts w:ascii="Angsana New" w:hAnsi="Angsana New" w:hint="cs"/>
          <w:sz w:val="30"/>
          <w:szCs w:val="30"/>
          <w:cs/>
        </w:rPr>
        <w:t>ฝ่ายบริหารจึงมีความจำเป็นที่จะต้องใช้ระยะเวลาอีกพอสมควรในการติดตามและประเมินความเป็นไปของสถานการณ์ข้างต้นเพื่อเก็บรวบรวมและประเมินข้อมูลต่างๆ</w:t>
      </w:r>
      <w:r w:rsidRPr="00B90ABF">
        <w:rPr>
          <w:rFonts w:ascii="Angsana New" w:hAnsi="Angsana New"/>
          <w:sz w:val="30"/>
          <w:szCs w:val="30"/>
          <w:cs/>
        </w:rPr>
        <w:t xml:space="preserve"> </w:t>
      </w:r>
      <w:r w:rsidRPr="00B90ABF">
        <w:rPr>
          <w:rFonts w:ascii="Angsana New" w:hAnsi="Angsana New" w:hint="cs"/>
          <w:sz w:val="30"/>
          <w:szCs w:val="30"/>
          <w:cs/>
        </w:rPr>
        <w:t>ที่จำเป็นในการพิจารณากำหนดเกณฑ์และนโยบายใหม่ดังกล่าวซึ่งคาดว่าจะแล้วเสร็จอย่างเหมาะสมและเป็นปัจจุบันมากยิ่งขึ้นภายในช่วงของการจัดทำรายงานทางการเงินประจำปี</w:t>
      </w:r>
      <w:r w:rsidRPr="00B90ABF">
        <w:rPr>
          <w:rFonts w:ascii="Angsana New" w:hAnsi="Angsana New"/>
          <w:sz w:val="30"/>
          <w:szCs w:val="30"/>
          <w:cs/>
        </w:rPr>
        <w:t xml:space="preserve"> </w:t>
      </w:r>
      <w:r w:rsidRPr="00B90ABF">
        <w:rPr>
          <w:rFonts w:ascii="Angsana New" w:hAnsi="Angsana New"/>
          <w:sz w:val="30"/>
          <w:szCs w:val="30"/>
        </w:rPr>
        <w:t xml:space="preserve">2568 </w:t>
      </w:r>
      <w:r w:rsidRPr="00B90ABF">
        <w:rPr>
          <w:rFonts w:ascii="Angsana New" w:hAnsi="Angsana New" w:hint="cs"/>
          <w:sz w:val="30"/>
          <w:szCs w:val="30"/>
          <w:cs/>
        </w:rPr>
        <w:t>นี้</w:t>
      </w:r>
    </w:p>
    <w:p w14:paraId="069BD5D9" w14:textId="77777777" w:rsidR="00D55F16" w:rsidRDefault="00D55F16" w:rsidP="006A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DEA3F7" w14:textId="77777777" w:rsidR="00D55F16" w:rsidRDefault="00D55F16" w:rsidP="006A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EE1F7CD" w14:textId="77777777" w:rsidR="00D55F16" w:rsidRDefault="00D55F16" w:rsidP="006A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F2D92EB" w14:textId="77777777" w:rsidR="00D55F16" w:rsidRDefault="00D55F16" w:rsidP="006A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41FAED0" w14:textId="77777777" w:rsidR="00D55F16" w:rsidRDefault="00D55F16" w:rsidP="006A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965C00" w14:textId="77777777" w:rsidR="00D55F16" w:rsidRDefault="00D55F16" w:rsidP="006A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709F5BC" w14:textId="77777777" w:rsidR="00D55F16" w:rsidRDefault="00D55F16" w:rsidP="006A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0A00110" w14:textId="77777777" w:rsidR="00D55F16" w:rsidRDefault="00D55F16" w:rsidP="006A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C402BC" w14:textId="77777777" w:rsidR="00D55F16" w:rsidRDefault="00D55F16" w:rsidP="006A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D32337" w14:textId="77777777" w:rsidR="00D55F16" w:rsidRDefault="00D55F16" w:rsidP="006A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4B349A" w14:textId="77777777" w:rsidR="00D55F16" w:rsidRDefault="00D55F16" w:rsidP="006A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069D32D" w14:textId="77777777" w:rsidR="00D55F16" w:rsidRDefault="00D55F16" w:rsidP="006A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9A265F" w14:textId="77777777" w:rsidR="00D55F16" w:rsidRDefault="00D55F16" w:rsidP="006A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FB65721" w14:textId="77777777" w:rsidR="00D55F16" w:rsidRDefault="00D55F16" w:rsidP="006A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DC2EB4" w14:textId="77777777" w:rsidR="00D55F16" w:rsidRDefault="00D55F16" w:rsidP="006A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63F3C63" w14:textId="77777777" w:rsidR="00D55F16" w:rsidRDefault="00D55F16" w:rsidP="006A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CB5EDAE" w14:textId="77777777" w:rsidR="00D55F16" w:rsidRDefault="00D55F16" w:rsidP="006A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F9DD676" w14:textId="77777777" w:rsidR="00D55F16" w:rsidRDefault="00D55F16" w:rsidP="006A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4EB9A2" w14:textId="064B6EB2" w:rsidR="00AE0919" w:rsidRPr="003F7A36" w:rsidRDefault="00BF0C21" w:rsidP="003F7A36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F7A3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  <w:r w:rsidR="00BE3E46" w:rsidRPr="003F7A3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- สุทธิ </w:t>
      </w:r>
    </w:p>
    <w:tbl>
      <w:tblPr>
        <w:tblpPr w:leftFromText="180" w:rightFromText="180" w:vertAnchor="text" w:horzAnchor="margin" w:tblpY="272"/>
        <w:tblW w:w="10123" w:type="dxa"/>
        <w:tblLook w:val="01E0" w:firstRow="1" w:lastRow="1" w:firstColumn="1" w:lastColumn="1" w:noHBand="0" w:noVBand="0"/>
      </w:tblPr>
      <w:tblGrid>
        <w:gridCol w:w="2660"/>
        <w:gridCol w:w="1020"/>
        <w:gridCol w:w="236"/>
        <w:gridCol w:w="1012"/>
        <w:gridCol w:w="8"/>
        <w:gridCol w:w="228"/>
        <w:gridCol w:w="8"/>
        <w:gridCol w:w="1077"/>
        <w:gridCol w:w="236"/>
        <w:gridCol w:w="995"/>
        <w:gridCol w:w="8"/>
        <w:gridCol w:w="228"/>
        <w:gridCol w:w="8"/>
        <w:gridCol w:w="1077"/>
        <w:gridCol w:w="236"/>
        <w:gridCol w:w="1078"/>
        <w:gridCol w:w="8"/>
      </w:tblGrid>
      <w:tr w:rsidR="001553B8" w:rsidRPr="003F7A36" w14:paraId="4B973D4E" w14:textId="77777777" w:rsidTr="005C4993">
        <w:trPr>
          <w:gridAfter w:val="1"/>
          <w:wAfter w:w="8" w:type="dxa"/>
        </w:trPr>
        <w:tc>
          <w:tcPr>
            <w:tcW w:w="2660" w:type="dxa"/>
            <w:vAlign w:val="bottom"/>
          </w:tcPr>
          <w:p w14:paraId="4AD59EE3" w14:textId="77777777" w:rsidR="001553B8" w:rsidRPr="003F7A36" w:rsidRDefault="001553B8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55" w:type="dxa"/>
            <w:gridSpan w:val="15"/>
            <w:tcBorders>
              <w:bottom w:val="single" w:sz="4" w:space="0" w:color="auto"/>
            </w:tcBorders>
            <w:vAlign w:val="bottom"/>
          </w:tcPr>
          <w:p w14:paraId="003D529F" w14:textId="77777777" w:rsidR="001553B8" w:rsidRPr="003F7A36" w:rsidRDefault="001553B8" w:rsidP="004B315E">
            <w:pPr>
              <w:pStyle w:val="1"/>
              <w:widowControl/>
              <w:ind w:right="-180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F7A36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งบการเงินเฉพาะ</w:t>
            </w:r>
            <w:r w:rsidR="005879B7" w:rsidRPr="003F7A36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กิจการ</w:t>
            </w:r>
          </w:p>
        </w:tc>
      </w:tr>
      <w:tr w:rsidR="001553B8" w:rsidRPr="003F7A36" w14:paraId="7F9C499A" w14:textId="77777777" w:rsidTr="005C4993">
        <w:trPr>
          <w:gridAfter w:val="1"/>
          <w:wAfter w:w="8" w:type="dxa"/>
        </w:trPr>
        <w:tc>
          <w:tcPr>
            <w:tcW w:w="2660" w:type="dxa"/>
            <w:vAlign w:val="bottom"/>
          </w:tcPr>
          <w:p w14:paraId="0417C53D" w14:textId="77777777" w:rsidR="001553B8" w:rsidRPr="003F7A36" w:rsidRDefault="001553B8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6663E" w14:textId="77777777" w:rsidR="001553B8" w:rsidRPr="003F7A36" w:rsidRDefault="001553B8" w:rsidP="004B315E">
            <w:pPr>
              <w:pStyle w:val="1"/>
              <w:widowControl/>
              <w:ind w:left="-108" w:right="-126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ทุนจดทะเบียน</w:t>
            </w:r>
          </w:p>
          <w:p w14:paraId="6DBD0B06" w14:textId="77777777" w:rsidR="001553B8" w:rsidRPr="003F7A36" w:rsidRDefault="001553B8" w:rsidP="004B315E">
            <w:pPr>
              <w:pStyle w:val="1"/>
              <w:widowControl/>
              <w:ind w:left="-108" w:right="-126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(</w:t>
            </w:r>
            <w:r w:rsidRPr="003F7A36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พันบาท</w:t>
            </w:r>
            <w:r w:rsidRPr="003F7A3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085CCF5B" w14:textId="77777777" w:rsidR="001553B8" w:rsidRPr="003F7A36" w:rsidRDefault="001553B8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B985E" w14:textId="77777777" w:rsidR="001553B8" w:rsidRPr="003F7A36" w:rsidRDefault="001553B8" w:rsidP="004B315E">
            <w:pPr>
              <w:pStyle w:val="1"/>
              <w:widowControl/>
              <w:ind w:left="-43" w:right="-49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F7A36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สัดส่วนการถือหุ้น (ร้อยละ)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656144D5" w14:textId="77777777" w:rsidR="001553B8" w:rsidRPr="003F7A36" w:rsidRDefault="001553B8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A94CA" w14:textId="77777777" w:rsidR="001553B8" w:rsidRPr="003F7A36" w:rsidRDefault="001553B8" w:rsidP="004B315E">
            <w:pPr>
              <w:pStyle w:val="1"/>
              <w:widowControl/>
              <w:ind w:left="-119" w:right="-108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ราคาทุนของเงินลงทุน</w:t>
            </w:r>
          </w:p>
          <w:p w14:paraId="484AFB6C" w14:textId="77777777" w:rsidR="001553B8" w:rsidRPr="003F7A36" w:rsidRDefault="001553B8" w:rsidP="004B315E">
            <w:pPr>
              <w:pStyle w:val="1"/>
              <w:widowControl/>
              <w:ind w:left="-119" w:right="-108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3F7A36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พันบาท</w:t>
            </w:r>
            <w:r w:rsidRPr="003F7A3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</w:tr>
      <w:tr w:rsidR="00BD0109" w:rsidRPr="003F7A36" w14:paraId="4F9D9D4B" w14:textId="77777777" w:rsidTr="005C4993">
        <w:tc>
          <w:tcPr>
            <w:tcW w:w="2660" w:type="dxa"/>
            <w:vAlign w:val="bottom"/>
          </w:tcPr>
          <w:p w14:paraId="29C0A450" w14:textId="77777777" w:rsidR="00BD0109" w:rsidRPr="003F7A36" w:rsidRDefault="00BD0109" w:rsidP="004B315E">
            <w:pPr>
              <w:pStyle w:val="1"/>
              <w:widowControl/>
              <w:ind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E6C6535" w14:textId="575A41A8" w:rsidR="00BD0109" w:rsidRPr="003F7A36" w:rsidRDefault="00A621CD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F7A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F3A63" w:rsidRPr="003F7A3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BD0109" w:rsidRPr="003F7A3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69A3" w:rsidRPr="003F7A3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7F737B6A" w14:textId="77777777" w:rsidR="00BD0109" w:rsidRPr="003F7A36" w:rsidRDefault="00BD0109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0C52978F" w14:textId="5779A89E" w:rsidR="00BD0109" w:rsidRPr="003F7A36" w:rsidRDefault="00BD0109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F7A3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3F7A3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69A3" w:rsidRPr="003F7A3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  <w:vAlign w:val="bottom"/>
          </w:tcPr>
          <w:p w14:paraId="578CFAC7" w14:textId="77777777" w:rsidR="00BD0109" w:rsidRPr="003F7A36" w:rsidRDefault="00BD0109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67D761D" w14:textId="3C30FA7A" w:rsidR="00BD0109" w:rsidRPr="003F7A36" w:rsidRDefault="00A621CD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F7A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F3A63" w:rsidRPr="003F7A3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BD0109" w:rsidRPr="003F7A3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69A3" w:rsidRPr="003F7A3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26291DDD" w14:textId="77777777" w:rsidR="00BD0109" w:rsidRPr="003F7A36" w:rsidRDefault="00BD0109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tcBorders>
              <w:bottom w:val="single" w:sz="4" w:space="0" w:color="auto"/>
            </w:tcBorders>
            <w:vAlign w:val="bottom"/>
          </w:tcPr>
          <w:p w14:paraId="126B6D45" w14:textId="05D6562C" w:rsidR="00BD0109" w:rsidRPr="003F7A36" w:rsidRDefault="00BD0109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F7A3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3F7A3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69A3" w:rsidRPr="003F7A3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  <w:vAlign w:val="bottom"/>
          </w:tcPr>
          <w:p w14:paraId="3E4BBC92" w14:textId="77777777" w:rsidR="00BD0109" w:rsidRPr="003F7A36" w:rsidRDefault="00BD0109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A8DF1F8" w14:textId="4CF8AF4B" w:rsidR="00BD0109" w:rsidRPr="003F7A36" w:rsidRDefault="00A621CD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F7A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F3A63" w:rsidRPr="003F7A3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BD0109" w:rsidRPr="003F7A3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69A3" w:rsidRPr="003F7A3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3288BB7E" w14:textId="77777777" w:rsidR="00BD0109" w:rsidRPr="003F7A36" w:rsidRDefault="00BD0109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vAlign w:val="bottom"/>
          </w:tcPr>
          <w:p w14:paraId="428DA91D" w14:textId="229FFDC8" w:rsidR="00BD0109" w:rsidRPr="003F7A36" w:rsidRDefault="00BD0109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F7A3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3F7A3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69A3" w:rsidRPr="003F7A3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92376" w:rsidRPr="003F7A36" w14:paraId="460927B7" w14:textId="77777777" w:rsidTr="005C4993">
        <w:tc>
          <w:tcPr>
            <w:tcW w:w="2660" w:type="dxa"/>
            <w:vAlign w:val="bottom"/>
          </w:tcPr>
          <w:p w14:paraId="790283FD" w14:textId="58447DED" w:rsidR="00892376" w:rsidRPr="003F7A36" w:rsidRDefault="00892376" w:rsidP="00B03C8F">
            <w:pPr>
              <w:tabs>
                <w:tab w:val="clear" w:pos="2580"/>
                <w:tab w:val="clear" w:pos="2807"/>
                <w:tab w:val="left" w:pos="162"/>
                <w:tab w:val="left" w:pos="2445"/>
              </w:tabs>
              <w:ind w:left="-108" w:right="-147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F7A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  <w:cs/>
              </w:rPr>
              <w:t>วิธีราคาทุน</w:t>
            </w:r>
          </w:p>
        </w:tc>
        <w:tc>
          <w:tcPr>
            <w:tcW w:w="1020" w:type="dxa"/>
            <w:vAlign w:val="bottom"/>
          </w:tcPr>
          <w:p w14:paraId="708E890D" w14:textId="77777777" w:rsidR="00892376" w:rsidRPr="003F7A36" w:rsidRDefault="00892376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72CB993" w14:textId="77777777" w:rsidR="00892376" w:rsidRPr="003F7A36" w:rsidRDefault="00892376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79D80DFF" w14:textId="77777777" w:rsidR="00892376" w:rsidRPr="003F7A36" w:rsidRDefault="00892376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09DE86B" w14:textId="77777777" w:rsidR="00892376" w:rsidRPr="003F7A36" w:rsidRDefault="00892376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4EA4994" w14:textId="77777777" w:rsidR="00892376" w:rsidRPr="003F7A36" w:rsidRDefault="00892376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B15A495" w14:textId="77777777" w:rsidR="00892376" w:rsidRPr="003F7A36" w:rsidRDefault="00892376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6857BEAB" w14:textId="77777777" w:rsidR="00892376" w:rsidRPr="003F7A36" w:rsidRDefault="00892376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93A9E76" w14:textId="77777777" w:rsidR="00892376" w:rsidRPr="003F7A36" w:rsidRDefault="00892376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8DDBD68" w14:textId="77777777" w:rsidR="00892376" w:rsidRPr="003F7A36" w:rsidRDefault="00892376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B7FC85" w14:textId="77777777" w:rsidR="00892376" w:rsidRPr="003F7A36" w:rsidRDefault="00892376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765F6DEE" w14:textId="77777777" w:rsidR="00892376" w:rsidRPr="003F7A36" w:rsidRDefault="00892376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69A3" w:rsidRPr="003F7A36" w14:paraId="19D0590C" w14:textId="77777777" w:rsidTr="005C4993">
        <w:tc>
          <w:tcPr>
            <w:tcW w:w="2660" w:type="dxa"/>
            <w:vAlign w:val="bottom"/>
          </w:tcPr>
          <w:p w14:paraId="6CA82554" w14:textId="77777777" w:rsidR="005269A3" w:rsidRPr="003F7A36" w:rsidRDefault="005269A3" w:rsidP="005269A3">
            <w:pPr>
              <w:tabs>
                <w:tab w:val="left" w:pos="162"/>
              </w:tabs>
              <w:ind w:left="-108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วีวี-เดคคอร์ จำกัด  </w:t>
            </w:r>
          </w:p>
        </w:tc>
        <w:tc>
          <w:tcPr>
            <w:tcW w:w="1020" w:type="dxa"/>
            <w:vAlign w:val="bottom"/>
          </w:tcPr>
          <w:p w14:paraId="09ACF49D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14:paraId="4B30F07E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2F86FA3A" w14:textId="288CA4C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gridSpan w:val="2"/>
            <w:vAlign w:val="bottom"/>
          </w:tcPr>
          <w:p w14:paraId="683A3E7C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D7C1CD3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99.95</w:t>
            </w:r>
          </w:p>
        </w:tc>
        <w:tc>
          <w:tcPr>
            <w:tcW w:w="236" w:type="dxa"/>
            <w:vAlign w:val="bottom"/>
          </w:tcPr>
          <w:p w14:paraId="3D6A9535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3CEAE1D4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99.95</w:t>
            </w:r>
          </w:p>
        </w:tc>
        <w:tc>
          <w:tcPr>
            <w:tcW w:w="236" w:type="dxa"/>
            <w:gridSpan w:val="2"/>
            <w:vAlign w:val="bottom"/>
          </w:tcPr>
          <w:p w14:paraId="19E6581C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34CEF8B3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14:paraId="0327AC4B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240974BE" w14:textId="539DBE26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5269A3" w:rsidRPr="003F7A36" w14:paraId="5EC0B1CE" w14:textId="77777777" w:rsidTr="005C4993">
        <w:tc>
          <w:tcPr>
            <w:tcW w:w="2660" w:type="dxa"/>
          </w:tcPr>
          <w:p w14:paraId="68F4D86E" w14:textId="77777777" w:rsidR="005269A3" w:rsidRPr="003F7A36" w:rsidRDefault="005269A3" w:rsidP="005269A3">
            <w:pPr>
              <w:tabs>
                <w:tab w:val="left" w:pos="162"/>
              </w:tabs>
              <w:ind w:left="-108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1020" w:type="dxa"/>
            <w:vAlign w:val="bottom"/>
          </w:tcPr>
          <w:p w14:paraId="141FE136" w14:textId="2D0C4CBC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45,000</w:t>
            </w:r>
          </w:p>
        </w:tc>
        <w:tc>
          <w:tcPr>
            <w:tcW w:w="236" w:type="dxa"/>
            <w:vAlign w:val="bottom"/>
          </w:tcPr>
          <w:p w14:paraId="260F81A7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3BED9D83" w14:textId="53E66931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A36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236" w:type="dxa"/>
            <w:gridSpan w:val="2"/>
            <w:vAlign w:val="bottom"/>
          </w:tcPr>
          <w:p w14:paraId="25C08D1F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6F2B2A1" w14:textId="55347B91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3F7A3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F7A36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36" w:type="dxa"/>
            <w:vAlign w:val="bottom"/>
          </w:tcPr>
          <w:p w14:paraId="07BBB890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47A41945" w14:textId="056F10D1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3F7A3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F7A36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36" w:type="dxa"/>
            <w:gridSpan w:val="2"/>
            <w:vAlign w:val="bottom"/>
          </w:tcPr>
          <w:p w14:paraId="7D6A454D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0F1A7FC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42,500</w:t>
            </w:r>
          </w:p>
        </w:tc>
        <w:tc>
          <w:tcPr>
            <w:tcW w:w="236" w:type="dxa"/>
            <w:vAlign w:val="bottom"/>
          </w:tcPr>
          <w:p w14:paraId="01C6690F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33B91754" w14:textId="129B1679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="Angsana New" w:hAnsi="Angsana New"/>
                <w:sz w:val="30"/>
                <w:szCs w:val="30"/>
              </w:rPr>
              <w:t>42,500</w:t>
            </w:r>
          </w:p>
        </w:tc>
      </w:tr>
      <w:tr w:rsidR="005269A3" w:rsidRPr="003F7A36" w14:paraId="55ACA606" w14:textId="77777777" w:rsidTr="005C4993">
        <w:tc>
          <w:tcPr>
            <w:tcW w:w="2660" w:type="dxa"/>
          </w:tcPr>
          <w:p w14:paraId="217216D6" w14:textId="77777777" w:rsidR="005269A3" w:rsidRPr="003F7A36" w:rsidRDefault="005269A3" w:rsidP="005269A3">
            <w:pPr>
              <w:tabs>
                <w:tab w:val="left" w:pos="162"/>
              </w:tabs>
              <w:ind w:left="-108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1020" w:type="dxa"/>
            <w:vAlign w:val="bottom"/>
          </w:tcPr>
          <w:p w14:paraId="30E2D1E8" w14:textId="467CB131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909,283</w:t>
            </w:r>
          </w:p>
        </w:tc>
        <w:tc>
          <w:tcPr>
            <w:tcW w:w="236" w:type="dxa"/>
            <w:vAlign w:val="bottom"/>
          </w:tcPr>
          <w:p w14:paraId="089B73AC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4EB13E69" w14:textId="42798B66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="Angsana New" w:hAnsi="Angsana New"/>
                <w:sz w:val="30"/>
                <w:szCs w:val="30"/>
              </w:rPr>
              <w:t>909,283</w:t>
            </w:r>
          </w:p>
        </w:tc>
        <w:tc>
          <w:tcPr>
            <w:tcW w:w="236" w:type="dxa"/>
            <w:gridSpan w:val="2"/>
            <w:vAlign w:val="bottom"/>
          </w:tcPr>
          <w:p w14:paraId="00B43371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C261BBE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236" w:type="dxa"/>
            <w:vAlign w:val="bottom"/>
          </w:tcPr>
          <w:p w14:paraId="7D030982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7890C27C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236" w:type="dxa"/>
            <w:gridSpan w:val="2"/>
            <w:vAlign w:val="bottom"/>
          </w:tcPr>
          <w:p w14:paraId="64821A30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E33891D" w14:textId="48D278E9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909,282</w:t>
            </w:r>
          </w:p>
        </w:tc>
        <w:tc>
          <w:tcPr>
            <w:tcW w:w="236" w:type="dxa"/>
            <w:vAlign w:val="bottom"/>
          </w:tcPr>
          <w:p w14:paraId="4A200A08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4A2DAF58" w14:textId="118EB15B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="Angsana New" w:hAnsi="Angsana New"/>
                <w:sz w:val="30"/>
                <w:szCs w:val="30"/>
              </w:rPr>
              <w:t>909,282</w:t>
            </w:r>
          </w:p>
        </w:tc>
      </w:tr>
      <w:tr w:rsidR="005269A3" w:rsidRPr="003F7A36" w14:paraId="647A39F7" w14:textId="77777777" w:rsidTr="005C4993">
        <w:tc>
          <w:tcPr>
            <w:tcW w:w="2660" w:type="dxa"/>
          </w:tcPr>
          <w:p w14:paraId="5B6A12F6" w14:textId="77777777" w:rsidR="005269A3" w:rsidRPr="003F7A36" w:rsidRDefault="005269A3" w:rsidP="005269A3">
            <w:pPr>
              <w:tabs>
                <w:tab w:val="left" w:pos="162"/>
              </w:tabs>
              <w:ind w:left="-108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แพลนเนทบอร์ด จำกัด</w:t>
            </w:r>
          </w:p>
        </w:tc>
        <w:tc>
          <w:tcPr>
            <w:tcW w:w="1020" w:type="dxa"/>
            <w:vAlign w:val="bottom"/>
          </w:tcPr>
          <w:p w14:paraId="0F665EF5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36" w:type="dxa"/>
            <w:vAlign w:val="bottom"/>
          </w:tcPr>
          <w:p w14:paraId="65558C95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1DFF1715" w14:textId="4219500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gridSpan w:val="2"/>
            <w:vAlign w:val="bottom"/>
          </w:tcPr>
          <w:p w14:paraId="5E254A22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799DB75" w14:textId="2FF5B203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3F7A3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F7A3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  <w:vAlign w:val="bottom"/>
          </w:tcPr>
          <w:p w14:paraId="448500EE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3D8173BE" w14:textId="3E3BECB3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3F7A3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F7A3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  <w:gridSpan w:val="2"/>
            <w:vAlign w:val="bottom"/>
          </w:tcPr>
          <w:p w14:paraId="2A420C3A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2DBDC7F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7,125</w:t>
            </w:r>
          </w:p>
        </w:tc>
        <w:tc>
          <w:tcPr>
            <w:tcW w:w="236" w:type="dxa"/>
            <w:vAlign w:val="bottom"/>
          </w:tcPr>
          <w:p w14:paraId="07A6BC4C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22926004" w14:textId="0F76F610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</w:tr>
      <w:tr w:rsidR="005269A3" w:rsidRPr="003F7A36" w14:paraId="776E3F6C" w14:textId="77777777" w:rsidTr="005C4993">
        <w:tc>
          <w:tcPr>
            <w:tcW w:w="2660" w:type="dxa"/>
          </w:tcPr>
          <w:p w14:paraId="170B648B" w14:textId="77777777" w:rsidR="005269A3" w:rsidRPr="003F7A36" w:rsidRDefault="005269A3" w:rsidP="005269A3">
            <w:pPr>
              <w:tabs>
                <w:tab w:val="left" w:pos="162"/>
              </w:tabs>
              <w:ind w:left="-108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วีวี ริช จำกัด</w:t>
            </w:r>
          </w:p>
        </w:tc>
        <w:tc>
          <w:tcPr>
            <w:tcW w:w="1020" w:type="dxa"/>
            <w:vAlign w:val="bottom"/>
          </w:tcPr>
          <w:p w14:paraId="2B1CDA7A" w14:textId="0A5DC528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14:paraId="0CF633B8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5C2AD290" w14:textId="188E56B5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gridSpan w:val="2"/>
            <w:vAlign w:val="bottom"/>
          </w:tcPr>
          <w:p w14:paraId="71DCCB68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3E74409A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99.97</w:t>
            </w:r>
          </w:p>
        </w:tc>
        <w:tc>
          <w:tcPr>
            <w:tcW w:w="236" w:type="dxa"/>
            <w:vAlign w:val="bottom"/>
          </w:tcPr>
          <w:p w14:paraId="0CDF3C79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6B1FB057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99.97</w:t>
            </w:r>
          </w:p>
        </w:tc>
        <w:tc>
          <w:tcPr>
            <w:tcW w:w="236" w:type="dxa"/>
            <w:gridSpan w:val="2"/>
            <w:vAlign w:val="bottom"/>
          </w:tcPr>
          <w:p w14:paraId="39BCF743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1669058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14:paraId="76BC52FC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vAlign w:val="bottom"/>
          </w:tcPr>
          <w:p w14:paraId="31C897A4" w14:textId="2FBC5EA4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5269A3" w:rsidRPr="003F7A36" w14:paraId="5B625D33" w14:textId="77777777" w:rsidTr="005C4993">
        <w:tc>
          <w:tcPr>
            <w:tcW w:w="2660" w:type="dxa"/>
          </w:tcPr>
          <w:p w14:paraId="5B841210" w14:textId="77777777" w:rsidR="005269A3" w:rsidRPr="003F7A36" w:rsidRDefault="005269A3" w:rsidP="005269A3">
            <w:pPr>
              <w:tabs>
                <w:tab w:val="left" w:pos="162"/>
              </w:tabs>
              <w:ind w:left="-108" w:right="-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20" w:type="dxa"/>
            <w:vAlign w:val="bottom"/>
          </w:tcPr>
          <w:p w14:paraId="74B5C527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C596519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0C885AB5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0C9783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C1D5A8E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27A485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54DF5F3A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85516E7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35C65CD" w14:textId="1DAD05C0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960,907</w:t>
            </w:r>
          </w:p>
        </w:tc>
        <w:tc>
          <w:tcPr>
            <w:tcW w:w="236" w:type="dxa"/>
            <w:vAlign w:val="bottom"/>
          </w:tcPr>
          <w:p w14:paraId="5ABA20B2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vAlign w:val="bottom"/>
          </w:tcPr>
          <w:p w14:paraId="3185217C" w14:textId="33A547C0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A36">
              <w:rPr>
                <w:rFonts w:ascii="Angsana New" w:hAnsi="Angsana New"/>
                <w:sz w:val="30"/>
                <w:szCs w:val="30"/>
              </w:rPr>
              <w:t>960,907</w:t>
            </w:r>
          </w:p>
        </w:tc>
      </w:tr>
      <w:tr w:rsidR="005269A3" w:rsidRPr="003F7A36" w14:paraId="7D5EB526" w14:textId="77777777" w:rsidTr="002C12CA">
        <w:tc>
          <w:tcPr>
            <w:tcW w:w="2660" w:type="dxa"/>
          </w:tcPr>
          <w:p w14:paraId="09649C4A" w14:textId="26AF2205" w:rsidR="005269A3" w:rsidRPr="003F7A36" w:rsidRDefault="005269A3" w:rsidP="005269A3">
            <w:pPr>
              <w:tabs>
                <w:tab w:val="left" w:pos="162"/>
              </w:tabs>
              <w:ind w:left="-108" w:right="-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ค่าเผื่อการด้อยค่า</w:t>
            </w:r>
          </w:p>
        </w:tc>
        <w:tc>
          <w:tcPr>
            <w:tcW w:w="1020" w:type="dxa"/>
            <w:vAlign w:val="bottom"/>
          </w:tcPr>
          <w:p w14:paraId="73CC850B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818DFC0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3D4C79D4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9EA92E2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711ABE9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BFCF23E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31E6243E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50931C4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CC724D7" w14:textId="2E950F65" w:rsidR="005269A3" w:rsidRPr="003F7A36" w:rsidRDefault="000C4F9B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3471FF" w:rsidRPr="003F7A36">
              <w:rPr>
                <w:rFonts w:asciiTheme="majorBidi" w:hAnsiTheme="majorBidi" w:cstheme="majorBidi"/>
                <w:sz w:val="30"/>
                <w:szCs w:val="30"/>
              </w:rPr>
              <w:t xml:space="preserve">  50,625</w:t>
            </w:r>
            <w:r w:rsidRPr="003F7A3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EDD1083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vAlign w:val="bottom"/>
          </w:tcPr>
          <w:p w14:paraId="31CF6B93" w14:textId="6A541726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="Angsana New" w:hAnsi="Angsana New"/>
                <w:sz w:val="30"/>
                <w:szCs w:val="30"/>
              </w:rPr>
              <w:t>(</w:t>
            </w:r>
            <w:r w:rsidR="003471FF" w:rsidRPr="003F7A3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F7A36">
              <w:rPr>
                <w:rFonts w:ascii="Angsana New" w:hAnsi="Angsana New"/>
                <w:sz w:val="30"/>
                <w:szCs w:val="30"/>
              </w:rPr>
              <w:t>28,375)</w:t>
            </w:r>
          </w:p>
        </w:tc>
      </w:tr>
      <w:tr w:rsidR="005269A3" w:rsidRPr="003F7A36" w14:paraId="72831F7D" w14:textId="77777777" w:rsidTr="002C12CA">
        <w:tc>
          <w:tcPr>
            <w:tcW w:w="2660" w:type="dxa"/>
          </w:tcPr>
          <w:p w14:paraId="7DD39B9E" w14:textId="645D65BA" w:rsidR="005269A3" w:rsidRPr="003F7A36" w:rsidRDefault="005269A3" w:rsidP="005269A3">
            <w:pPr>
              <w:tabs>
                <w:tab w:val="left" w:pos="162"/>
              </w:tabs>
              <w:ind w:left="-108" w:right="-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020" w:type="dxa"/>
            <w:vAlign w:val="bottom"/>
          </w:tcPr>
          <w:p w14:paraId="3A05E61F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5A187E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0E6A5C77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169E7AC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6E96BED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DE5702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33BCE7EE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11A6734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63C9D" w14:textId="45D685DB" w:rsidR="005269A3" w:rsidRPr="003F7A36" w:rsidRDefault="003471FF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Theme="majorBidi" w:hAnsiTheme="majorBidi" w:cstheme="majorBidi"/>
                <w:sz w:val="30"/>
                <w:szCs w:val="30"/>
              </w:rPr>
              <w:t>910,282</w:t>
            </w:r>
          </w:p>
        </w:tc>
        <w:tc>
          <w:tcPr>
            <w:tcW w:w="236" w:type="dxa"/>
            <w:vAlign w:val="bottom"/>
          </w:tcPr>
          <w:p w14:paraId="2D801D4A" w14:textId="77777777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079F3" w14:textId="7DAF778D" w:rsidR="005269A3" w:rsidRPr="003F7A36" w:rsidRDefault="005269A3" w:rsidP="0052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7A36">
              <w:rPr>
                <w:rFonts w:ascii="Angsana New" w:hAnsi="Angsana New"/>
                <w:sz w:val="30"/>
                <w:szCs w:val="30"/>
              </w:rPr>
              <w:t>932,532</w:t>
            </w:r>
          </w:p>
        </w:tc>
      </w:tr>
    </w:tbl>
    <w:p w14:paraId="679E4E7C" w14:textId="77777777" w:rsidR="0088685B" w:rsidRPr="003F7A36" w:rsidRDefault="0088685B" w:rsidP="0088685B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DAC1FAF" w14:textId="77777777" w:rsidR="005269A3" w:rsidRPr="003F7A36" w:rsidRDefault="005269A3" w:rsidP="005269A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3F7A36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3F7A36">
        <w:rPr>
          <w:rFonts w:ascii="Angsana New" w:hAnsi="Angsana New"/>
          <w:sz w:val="30"/>
          <w:szCs w:val="30"/>
        </w:rPr>
        <w:t>2568</w:t>
      </w:r>
      <w:r w:rsidRPr="003F7A36">
        <w:rPr>
          <w:rFonts w:ascii="Angsana New" w:hAnsi="Angsana New"/>
          <w:sz w:val="30"/>
          <w:szCs w:val="30"/>
          <w:cs/>
        </w:rPr>
        <w:t xml:space="preserve"> และ </w:t>
      </w:r>
      <w:r w:rsidRPr="003F7A36">
        <w:rPr>
          <w:rFonts w:ascii="Angsana New" w:hAnsi="Angsana New"/>
          <w:sz w:val="30"/>
          <w:szCs w:val="30"/>
        </w:rPr>
        <w:t>2567</w:t>
      </w:r>
      <w:r w:rsidRPr="003F7A36">
        <w:rPr>
          <w:rFonts w:ascii="Angsana New" w:hAnsi="Angsana New"/>
          <w:sz w:val="30"/>
          <w:szCs w:val="30"/>
          <w:cs/>
        </w:rPr>
        <w:t xml:space="preserve"> บริษัทย่อยไม่มีการประกาศจ่ายเงินปันผลแก่ผู้ถือหุ้น</w:t>
      </w:r>
    </w:p>
    <w:p w14:paraId="5F48615A" w14:textId="77777777" w:rsidR="005269A3" w:rsidRPr="003F7A36" w:rsidRDefault="005269A3" w:rsidP="005269A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6CB9F4C" w14:textId="58D05AFE" w:rsidR="005269A3" w:rsidRPr="003F7A36" w:rsidRDefault="005269A3" w:rsidP="00526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2" w:name="_Hlk205577765"/>
      <w:r w:rsidRPr="003F7A36">
        <w:rPr>
          <w:rFonts w:ascii="Angsana New" w:hAnsi="Angsana New"/>
          <w:color w:val="000000"/>
          <w:sz w:val="30"/>
          <w:szCs w:val="30"/>
          <w:cs/>
        </w:rPr>
        <w:t xml:space="preserve">ในระหว่างปี </w:t>
      </w:r>
      <w:r w:rsidRPr="003F7A36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3F7A36">
        <w:rPr>
          <w:rFonts w:ascii="Angsana New" w:hAnsi="Angsana New"/>
          <w:color w:val="000000"/>
          <w:sz w:val="30"/>
          <w:szCs w:val="30"/>
          <w:cs/>
        </w:rPr>
        <w:t xml:space="preserve">ฝ่ายบริหารได้พิจารณาแผนงานของบริษัท อีซีเอฟ โฮลดิ้งส์ จำกัด </w:t>
      </w:r>
      <w:r w:rsidRPr="003F7A36">
        <w:rPr>
          <w:rFonts w:ascii="Angsana New" w:hAnsi="Angsana New"/>
          <w:color w:val="000000"/>
          <w:sz w:val="30"/>
          <w:szCs w:val="30"/>
        </w:rPr>
        <w:t>(“ECFH”)</w:t>
      </w:r>
      <w:r w:rsidRPr="003F7A3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2"/>
      <w:r w:rsidRPr="003F7A36">
        <w:rPr>
          <w:rFonts w:ascii="Angsana New" w:hAnsi="Angsana New" w:hint="cs"/>
          <w:color w:val="000000"/>
          <w:sz w:val="30"/>
          <w:szCs w:val="30"/>
          <w:cs/>
        </w:rPr>
        <w:t xml:space="preserve">ที่มีมาตั้งแต่ปี </w:t>
      </w:r>
      <w:r w:rsidRPr="003F7A36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3F7A36">
        <w:rPr>
          <w:rFonts w:ascii="Angsana New" w:hAnsi="Angsana New"/>
          <w:color w:val="000000"/>
          <w:sz w:val="30"/>
          <w:szCs w:val="30"/>
          <w:cs/>
        </w:rPr>
        <w:t xml:space="preserve">ซึ่งส่วนหนึ่งเป็นการพิจารณากระแสเงินสดในอนาคตที่คาดว่าจะได้รับและพบว่ามูลค่าตามบัญชีต่ำกว่ามูลค่าปัจจุบันของกระแสเงินสดในอนาคตที่คาดว่าจะได้รับ </w:t>
      </w:r>
      <w:r w:rsidRPr="003F7A36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Pr="003F7A36">
        <w:rPr>
          <w:rFonts w:ascii="Angsana New" w:hAnsi="Angsana New"/>
          <w:color w:val="000000"/>
          <w:sz w:val="30"/>
          <w:szCs w:val="30"/>
          <w:cs/>
        </w:rPr>
        <w:t>ฝ่ายบริหาร</w:t>
      </w:r>
      <w:r w:rsidRPr="003F7A36">
        <w:rPr>
          <w:rFonts w:ascii="Angsana New" w:hAnsi="Angsana New" w:hint="cs"/>
          <w:color w:val="000000"/>
          <w:sz w:val="30"/>
          <w:szCs w:val="30"/>
          <w:cs/>
        </w:rPr>
        <w:t xml:space="preserve">มีแผนชะลอการดำเนินการในเชิงธุรกิจใน </w:t>
      </w:r>
      <w:r w:rsidRPr="003F7A36">
        <w:rPr>
          <w:rFonts w:ascii="Angsana New" w:hAnsi="Angsana New"/>
          <w:color w:val="000000"/>
          <w:sz w:val="30"/>
          <w:szCs w:val="30"/>
        </w:rPr>
        <w:t>ECFH</w:t>
      </w:r>
      <w:r w:rsidRPr="003F7A3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F7A36">
        <w:rPr>
          <w:rFonts w:ascii="Angsana New" w:hAnsi="Angsana New"/>
          <w:color w:val="000000"/>
          <w:sz w:val="30"/>
          <w:szCs w:val="30"/>
          <w:cs/>
        </w:rPr>
        <w:t>จึงรับรู้</w:t>
      </w:r>
      <w:r w:rsidRPr="003F7A36">
        <w:rPr>
          <w:rFonts w:ascii="Angsana New" w:hAnsi="Angsana New" w:hint="cs"/>
          <w:color w:val="000000"/>
          <w:sz w:val="30"/>
          <w:szCs w:val="30"/>
          <w:cs/>
        </w:rPr>
        <w:t>ผล</w:t>
      </w:r>
      <w:r w:rsidRPr="003F7A36">
        <w:rPr>
          <w:rFonts w:ascii="Angsana New" w:hAnsi="Angsana New"/>
          <w:color w:val="000000"/>
          <w:sz w:val="30"/>
          <w:szCs w:val="30"/>
          <w:cs/>
        </w:rPr>
        <w:t xml:space="preserve">ขาดทุนจากการด้อยค่าของเงินลงทุนใน </w:t>
      </w:r>
      <w:r w:rsidRPr="003F7A36">
        <w:rPr>
          <w:rFonts w:ascii="Angsana New" w:hAnsi="Angsana New"/>
          <w:color w:val="000000"/>
          <w:sz w:val="30"/>
          <w:szCs w:val="30"/>
        </w:rPr>
        <w:t>ECFH</w:t>
      </w:r>
      <w:r w:rsidRPr="003F7A36">
        <w:rPr>
          <w:rFonts w:ascii="Angsana New" w:hAnsi="Angsana New" w:hint="cs"/>
          <w:color w:val="000000"/>
          <w:sz w:val="30"/>
          <w:szCs w:val="30"/>
          <w:cs/>
        </w:rPr>
        <w:t xml:space="preserve"> ทั้งจำนวนโดยรับรู้ผลขาดทุนจากการด้อยค่าเพิ่มขึ้นอีก</w:t>
      </w:r>
      <w:r w:rsidRPr="003F7A36">
        <w:rPr>
          <w:rFonts w:ascii="Angsana New" w:hAnsi="Angsana New"/>
          <w:color w:val="000000"/>
          <w:sz w:val="30"/>
          <w:szCs w:val="30"/>
          <w:cs/>
        </w:rPr>
        <w:t>จำนวน</w:t>
      </w:r>
      <w:r w:rsidRPr="003F7A3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266BD" w:rsidRPr="003F7A36">
        <w:rPr>
          <w:rFonts w:ascii="Angsana New" w:hAnsi="Angsana New"/>
          <w:color w:val="000000"/>
          <w:sz w:val="30"/>
          <w:szCs w:val="30"/>
        </w:rPr>
        <w:t xml:space="preserve">21.25 </w:t>
      </w:r>
      <w:r w:rsidRPr="003F7A36">
        <w:rPr>
          <w:rFonts w:ascii="Angsana New" w:hAnsi="Angsana New"/>
          <w:color w:val="000000"/>
          <w:sz w:val="30"/>
          <w:szCs w:val="30"/>
          <w:cs/>
        </w:rPr>
        <w:t>ล้านบาทในงบกำไรขาดทุนเบ็ดเสร็จเฉพาะกิจการ</w:t>
      </w:r>
      <w:r w:rsidRPr="003F7A36">
        <w:rPr>
          <w:rFonts w:ascii="Angsana New" w:hAnsi="Angsana New" w:hint="cs"/>
          <w:color w:val="000000"/>
          <w:sz w:val="30"/>
          <w:szCs w:val="30"/>
          <w:cs/>
        </w:rPr>
        <w:t xml:space="preserve">สำหรับงวดเก้าเดือนสิ้นสุดวันที่ </w:t>
      </w:r>
      <w:r w:rsidRPr="003F7A36">
        <w:rPr>
          <w:rFonts w:ascii="Angsana New" w:hAnsi="Angsana New"/>
          <w:color w:val="000000"/>
          <w:sz w:val="30"/>
          <w:szCs w:val="30"/>
        </w:rPr>
        <w:t xml:space="preserve">30 </w:t>
      </w:r>
      <w:r w:rsidRPr="003F7A36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3F7A3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F7A36">
        <w:rPr>
          <w:rFonts w:ascii="Angsana New" w:hAnsi="Angsana New"/>
          <w:color w:val="000000"/>
          <w:sz w:val="30"/>
          <w:szCs w:val="30"/>
        </w:rPr>
        <w:t>2568</w:t>
      </w:r>
      <w:r w:rsidRPr="003F7A3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3D8F2DA3" w14:textId="77777777" w:rsidR="005D0626" w:rsidRPr="003F7A36" w:rsidRDefault="005D0626" w:rsidP="00526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0EBC571" w14:textId="2638949E" w:rsidR="005269A3" w:rsidRPr="003F7A36" w:rsidRDefault="005269A3" w:rsidP="00526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3F7A36">
        <w:rPr>
          <w:rFonts w:ascii="Angsana New" w:hAnsi="Angsana New" w:hint="cs"/>
          <w:spacing w:val="-2"/>
          <w:sz w:val="30"/>
          <w:szCs w:val="30"/>
          <w:cs/>
        </w:rPr>
        <w:t>ในระหว่างปี</w:t>
      </w:r>
      <w:r w:rsidRPr="003F7A3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F7A36">
        <w:rPr>
          <w:rFonts w:ascii="Angsana New" w:hAnsi="Angsana New"/>
          <w:spacing w:val="-2"/>
          <w:sz w:val="30"/>
          <w:szCs w:val="30"/>
        </w:rPr>
        <w:t xml:space="preserve">2568 </w:t>
      </w:r>
      <w:r w:rsidRPr="003F7A36">
        <w:rPr>
          <w:rFonts w:ascii="Angsana New" w:hAnsi="Angsana New" w:hint="cs"/>
          <w:spacing w:val="-2"/>
          <w:sz w:val="30"/>
          <w:szCs w:val="30"/>
          <w:cs/>
        </w:rPr>
        <w:t>ฝ่ายบริหารได้พิจารณาแผนงานของบริษัท</w:t>
      </w:r>
      <w:r w:rsidRPr="003F7A3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F7A36">
        <w:rPr>
          <w:rFonts w:ascii="Angsana New" w:hAnsi="Angsana New" w:hint="cs"/>
          <w:spacing w:val="-2"/>
          <w:sz w:val="30"/>
          <w:szCs w:val="30"/>
          <w:cs/>
        </w:rPr>
        <w:t>วีวี</w:t>
      </w:r>
      <w:r w:rsidRPr="003F7A3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F7A36">
        <w:rPr>
          <w:rFonts w:ascii="Angsana New" w:hAnsi="Angsana New" w:hint="cs"/>
          <w:spacing w:val="-2"/>
          <w:sz w:val="30"/>
          <w:szCs w:val="30"/>
          <w:cs/>
        </w:rPr>
        <w:t>ริช</w:t>
      </w:r>
      <w:r w:rsidRPr="003F7A3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F7A36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Pr="003F7A36">
        <w:rPr>
          <w:rFonts w:ascii="Angsana New" w:hAnsi="Angsana New"/>
          <w:spacing w:val="-2"/>
          <w:sz w:val="30"/>
          <w:szCs w:val="30"/>
          <w:cs/>
        </w:rPr>
        <w:t xml:space="preserve"> (“</w:t>
      </w:r>
      <w:r w:rsidRPr="003F7A36">
        <w:rPr>
          <w:rFonts w:ascii="Angsana New" w:hAnsi="Angsana New"/>
          <w:spacing w:val="-2"/>
          <w:sz w:val="30"/>
          <w:szCs w:val="30"/>
        </w:rPr>
        <w:t xml:space="preserve">VVR”) </w:t>
      </w:r>
      <w:r w:rsidRPr="003F7A36">
        <w:rPr>
          <w:rFonts w:ascii="Angsana New" w:hAnsi="Angsana New" w:hint="cs"/>
          <w:spacing w:val="-2"/>
          <w:sz w:val="30"/>
          <w:szCs w:val="30"/>
          <w:cs/>
        </w:rPr>
        <w:t>และพิจารณาไม่ดำเนินการใดๆ ในเชิงธุรกิจ</w:t>
      </w:r>
      <w:r w:rsidRPr="003F7A3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F7A36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3F7A36">
        <w:rPr>
          <w:rFonts w:ascii="Angsana New" w:hAnsi="Angsana New"/>
          <w:spacing w:val="-2"/>
          <w:sz w:val="30"/>
          <w:szCs w:val="30"/>
        </w:rPr>
        <w:t xml:space="preserve"> VVR</w:t>
      </w:r>
      <w:r w:rsidRPr="003F7A36">
        <w:rPr>
          <w:rFonts w:ascii="Angsana New" w:hAnsi="Angsana New" w:hint="cs"/>
          <w:spacing w:val="-2"/>
          <w:sz w:val="30"/>
          <w:szCs w:val="30"/>
          <w:cs/>
        </w:rPr>
        <w:t xml:space="preserve"> จึงรับรู้ผลขาดทุนจากการด้อยค่าของเงินลงทุนใน</w:t>
      </w:r>
      <w:r w:rsidRPr="003F7A3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F7A36">
        <w:rPr>
          <w:rFonts w:ascii="Angsana New" w:hAnsi="Angsana New"/>
          <w:spacing w:val="-2"/>
          <w:sz w:val="30"/>
          <w:szCs w:val="30"/>
        </w:rPr>
        <w:t xml:space="preserve">VVR </w:t>
      </w:r>
      <w:r w:rsidRPr="003F7A36">
        <w:rPr>
          <w:rFonts w:ascii="Angsana New" w:hAnsi="Angsana New" w:hint="cs"/>
          <w:spacing w:val="-2"/>
          <w:sz w:val="30"/>
          <w:szCs w:val="30"/>
          <w:cs/>
        </w:rPr>
        <w:t>ทั้งจำนวน</w:t>
      </w:r>
      <w:r w:rsidRPr="003F7A36">
        <w:rPr>
          <w:rFonts w:ascii="Angsana New" w:hAnsi="Angsana New"/>
          <w:color w:val="000000"/>
          <w:sz w:val="30"/>
          <w:szCs w:val="30"/>
          <w:cs/>
        </w:rPr>
        <w:t>ในงบกำไรขาดทุนเบ็ดเสร็จเฉพาะกิจการ</w:t>
      </w:r>
      <w:r w:rsidRPr="003F7A36">
        <w:rPr>
          <w:rFonts w:ascii="Angsana New" w:hAnsi="Angsana New" w:hint="cs"/>
          <w:color w:val="000000"/>
          <w:sz w:val="30"/>
          <w:szCs w:val="30"/>
          <w:cs/>
        </w:rPr>
        <w:t xml:space="preserve">สำหรับงวดเก้าเดือนสิ้นสุดวันที่ </w:t>
      </w:r>
      <w:r w:rsidRPr="003F7A36">
        <w:rPr>
          <w:rFonts w:ascii="Angsana New" w:hAnsi="Angsana New"/>
          <w:color w:val="000000"/>
          <w:sz w:val="30"/>
          <w:szCs w:val="30"/>
        </w:rPr>
        <w:t xml:space="preserve">30 </w:t>
      </w:r>
      <w:r w:rsidRPr="003F7A36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3F7A3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F7A36">
        <w:rPr>
          <w:rFonts w:ascii="Angsana New" w:hAnsi="Angsana New"/>
          <w:color w:val="000000"/>
          <w:sz w:val="30"/>
          <w:szCs w:val="30"/>
        </w:rPr>
        <w:t>2568</w:t>
      </w:r>
    </w:p>
    <w:p w14:paraId="0772B828" w14:textId="77777777" w:rsidR="005269A3" w:rsidRPr="003F7A36" w:rsidRDefault="005269A3" w:rsidP="00526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8FD7959" w14:textId="142A3C2E" w:rsidR="005269A3" w:rsidRPr="005269A3" w:rsidRDefault="005269A3" w:rsidP="00526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8"/>
          <w:szCs w:val="28"/>
          <w:cs/>
        </w:rPr>
        <w:sectPr w:rsidR="005269A3" w:rsidRPr="005269A3" w:rsidSect="005269A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19" w:right="1145" w:bottom="567" w:left="1418" w:header="992" w:footer="266" w:gutter="0"/>
          <w:pgNumType w:start="15" w:chapStyle="1"/>
          <w:cols w:space="720"/>
          <w:titlePg/>
        </w:sectPr>
      </w:pPr>
    </w:p>
    <w:p w14:paraId="326EACE7" w14:textId="706A0D5D" w:rsidR="00D441C7" w:rsidRPr="00D441C7" w:rsidRDefault="00D441C7" w:rsidP="00D441C7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1D7D2A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เงินลงทุนในบริษัทร่วมและการร่วมค้า</w:t>
      </w:r>
      <w:r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>
        <w:rPr>
          <w:rFonts w:ascii="Angsana New" w:hAnsi="Angsana New" w:hint="cs"/>
          <w:b/>
          <w:bCs/>
          <w:color w:val="000000"/>
          <w:sz w:val="28"/>
          <w:szCs w:val="28"/>
          <w:cs/>
        </w:rPr>
        <w:t>- สุทธิ</w:t>
      </w:r>
    </w:p>
    <w:p w14:paraId="0CD36ED8" w14:textId="77777777" w:rsidR="00200CA5" w:rsidRPr="00493C5A" w:rsidRDefault="00200CA5" w:rsidP="00971CEE">
      <w:pPr>
        <w:spacing w:line="240" w:lineRule="auto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tbl>
      <w:tblPr>
        <w:tblStyle w:val="TableGrid"/>
        <w:tblW w:w="15104" w:type="dxa"/>
        <w:tblInd w:w="-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1077"/>
        <w:gridCol w:w="255"/>
        <w:gridCol w:w="1077"/>
        <w:gridCol w:w="255"/>
        <w:gridCol w:w="1134"/>
        <w:gridCol w:w="255"/>
        <w:gridCol w:w="1134"/>
        <w:gridCol w:w="255"/>
        <w:gridCol w:w="1134"/>
        <w:gridCol w:w="255"/>
        <w:gridCol w:w="1134"/>
        <w:gridCol w:w="255"/>
        <w:gridCol w:w="1134"/>
        <w:gridCol w:w="255"/>
        <w:gridCol w:w="1134"/>
      </w:tblGrid>
      <w:tr w:rsidR="00D441C7" w:rsidRPr="001D7D2A" w14:paraId="5A03A664" w14:textId="77777777" w:rsidTr="00B57106">
        <w:trPr>
          <w:trHeight w:val="283"/>
        </w:trPr>
        <w:tc>
          <w:tcPr>
            <w:tcW w:w="4361" w:type="dxa"/>
            <w:vMerge w:val="restart"/>
          </w:tcPr>
          <w:p w14:paraId="2E7064E0" w14:textId="77777777" w:rsidR="00D441C7" w:rsidRPr="001D7D2A" w:rsidRDefault="00D441C7" w:rsidP="00B57106">
            <w:pPr>
              <w:ind w:left="54"/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vMerge w:val="restart"/>
          </w:tcPr>
          <w:p w14:paraId="28DAC00A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B06113A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2CFD6DA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  <w:p w14:paraId="5A7261E7" w14:textId="77777777" w:rsidR="00D441C7" w:rsidRPr="001D7D2A" w:rsidRDefault="00D441C7" w:rsidP="00B57106">
            <w:pPr>
              <w:ind w:left="-340" w:right="-3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55" w:type="dxa"/>
          </w:tcPr>
          <w:p w14:paraId="7122CCA8" w14:textId="77777777" w:rsidR="00D441C7" w:rsidRPr="001D7D2A" w:rsidRDefault="00D441C7" w:rsidP="00B57106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8079" w:type="dxa"/>
            <w:gridSpan w:val="11"/>
            <w:tcBorders>
              <w:bottom w:val="single" w:sz="4" w:space="0" w:color="auto"/>
            </w:tcBorders>
          </w:tcPr>
          <w:p w14:paraId="5F123EE4" w14:textId="77777777" w:rsidR="00D441C7" w:rsidRPr="001D7D2A" w:rsidRDefault="00D441C7" w:rsidP="00B57106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</w:p>
        </w:tc>
      </w:tr>
      <w:tr w:rsidR="00D441C7" w:rsidRPr="001D7D2A" w14:paraId="1BA127F2" w14:textId="77777777" w:rsidTr="00B57106">
        <w:tc>
          <w:tcPr>
            <w:tcW w:w="4361" w:type="dxa"/>
            <w:vMerge/>
          </w:tcPr>
          <w:p w14:paraId="591323F1" w14:textId="77777777" w:rsidR="00D441C7" w:rsidRPr="001D7D2A" w:rsidRDefault="00D441C7" w:rsidP="00B57106">
            <w:pPr>
              <w:ind w:left="54"/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vMerge/>
            <w:tcBorders>
              <w:bottom w:val="single" w:sz="4" w:space="0" w:color="auto"/>
            </w:tcBorders>
          </w:tcPr>
          <w:p w14:paraId="4E56B7AE" w14:textId="77777777" w:rsidR="00D441C7" w:rsidRPr="001D7D2A" w:rsidRDefault="00D441C7" w:rsidP="00B57106">
            <w:pPr>
              <w:ind w:left="-340" w:right="-34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</w:tcPr>
          <w:p w14:paraId="6FD173F6" w14:textId="77777777" w:rsidR="00D441C7" w:rsidRPr="001D7D2A" w:rsidRDefault="00D441C7" w:rsidP="00B57106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A97D5" w14:textId="77777777" w:rsidR="00D441C7" w:rsidRPr="001D7D2A" w:rsidRDefault="00D441C7" w:rsidP="00B57106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1D7D2A">
              <w:rPr>
                <w:rFonts w:ascii="Angsana New" w:hAnsi="Angsana New" w:cs="Angsana New"/>
                <w:color w:val="auto"/>
                <w:cs/>
              </w:rPr>
              <w:t>ทุนจดทะเบียน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1B7F9CC6" w14:textId="77777777" w:rsidR="00D441C7" w:rsidRPr="001D7D2A" w:rsidRDefault="00D441C7" w:rsidP="00B57106">
            <w:pPr>
              <w:pStyle w:val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E1BF8" w14:textId="77777777" w:rsidR="00D441C7" w:rsidRPr="001D7D2A" w:rsidRDefault="00D441C7" w:rsidP="00B57106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1D7D2A">
              <w:rPr>
                <w:rFonts w:ascii="Angsana New" w:hAnsi="Angsana New" w:cs="Angsana New"/>
                <w:color w:val="auto"/>
                <w:cs/>
              </w:rPr>
              <w:t>มูลค่าของเงินลงทุนตามวิธี</w:t>
            </w:r>
          </w:p>
          <w:p w14:paraId="7773A9DE" w14:textId="77777777" w:rsidR="00D441C7" w:rsidRPr="001D7D2A" w:rsidRDefault="00D441C7" w:rsidP="00B57106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D7D2A">
              <w:rPr>
                <w:rFonts w:ascii="Angsana New" w:hAnsi="Angsana New" w:cs="Angsana New"/>
                <w:color w:val="auto"/>
                <w:cs/>
              </w:rPr>
              <w:t>ส่วนได้เสียในงบการเงินรวม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2B48B35E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5F198" w14:textId="77777777" w:rsidR="00D441C7" w:rsidRPr="001D7D2A" w:rsidRDefault="00D441C7" w:rsidP="00B57106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1D7D2A">
              <w:rPr>
                <w:rFonts w:ascii="Angsana New" w:hAnsi="Angsana New" w:cs="Angsana New"/>
                <w:color w:val="auto"/>
                <w:cs/>
              </w:rPr>
              <w:t>มูลค่าของเงินลงทุน</w:t>
            </w:r>
          </w:p>
          <w:p w14:paraId="27E222E5" w14:textId="77777777" w:rsidR="00D441C7" w:rsidRPr="001D7D2A" w:rsidRDefault="00D441C7" w:rsidP="00B57106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1D7D2A">
              <w:rPr>
                <w:rFonts w:ascii="Angsana New" w:hAnsi="Angsana New" w:cs="Angsana New"/>
                <w:color w:val="auto"/>
                <w:cs/>
              </w:rPr>
              <w:t>ตามวิธีราคาทุนในงบ</w:t>
            </w:r>
          </w:p>
          <w:p w14:paraId="29617A64" w14:textId="77777777" w:rsidR="00D441C7" w:rsidRPr="001D7D2A" w:rsidRDefault="00D441C7" w:rsidP="00B57106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1D7D2A">
              <w:rPr>
                <w:rFonts w:ascii="Angsana New" w:hAnsi="Angsana New" w:cs="Angsana New"/>
                <w:color w:val="auto"/>
                <w:cs/>
              </w:rPr>
              <w:t>การเงินเฉพาะกิจการ</w:t>
            </w:r>
          </w:p>
        </w:tc>
      </w:tr>
      <w:tr w:rsidR="00D441C7" w:rsidRPr="001D7D2A" w14:paraId="7569F528" w14:textId="77777777" w:rsidTr="00B57106">
        <w:tc>
          <w:tcPr>
            <w:tcW w:w="4361" w:type="dxa"/>
          </w:tcPr>
          <w:p w14:paraId="10862BAF" w14:textId="77777777" w:rsidR="00D441C7" w:rsidRPr="001D7D2A" w:rsidRDefault="00D441C7" w:rsidP="00B57106">
            <w:pPr>
              <w:ind w:left="54"/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064697F8" w14:textId="6E9631B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1D7D2A">
              <w:rPr>
                <w:rFonts w:ascii="Angsana New" w:hAnsi="Angsana New"/>
                <w:sz w:val="28"/>
                <w:szCs w:val="28"/>
              </w:rPr>
              <w:t>256</w:t>
            </w:r>
            <w:r w:rsidRPr="006675B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D40ABD5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50CE0B3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D7D2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55" w:type="dxa"/>
          </w:tcPr>
          <w:p w14:paraId="2A14F018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04BA3FC" w14:textId="64F46198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1D7D2A">
              <w:rPr>
                <w:rFonts w:ascii="Angsana New" w:hAnsi="Angsana New"/>
                <w:sz w:val="28"/>
                <w:szCs w:val="28"/>
              </w:rPr>
              <w:t>256</w:t>
            </w:r>
            <w:r w:rsidRPr="006675B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5" w:type="dxa"/>
          </w:tcPr>
          <w:p w14:paraId="70DEB729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B259E14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D7D2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55" w:type="dxa"/>
          </w:tcPr>
          <w:p w14:paraId="5D2E22A1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DF371A0" w14:textId="139C0FEE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1D7D2A">
              <w:rPr>
                <w:rFonts w:ascii="Angsana New" w:hAnsi="Angsana New"/>
                <w:sz w:val="28"/>
                <w:szCs w:val="28"/>
              </w:rPr>
              <w:t>256</w:t>
            </w:r>
            <w:r w:rsidRPr="006675B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5" w:type="dxa"/>
          </w:tcPr>
          <w:p w14:paraId="0F5AD9A0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B5B8214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D7D2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55" w:type="dxa"/>
          </w:tcPr>
          <w:p w14:paraId="709A0085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F12E48D" w14:textId="40A17C3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1D7D2A">
              <w:rPr>
                <w:rFonts w:ascii="Angsana New" w:hAnsi="Angsana New"/>
                <w:sz w:val="28"/>
                <w:szCs w:val="28"/>
              </w:rPr>
              <w:t>256</w:t>
            </w:r>
            <w:r w:rsidRPr="006675B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5" w:type="dxa"/>
          </w:tcPr>
          <w:p w14:paraId="72D6E756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975C095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D7D2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441C7" w:rsidRPr="001D7D2A" w14:paraId="405B7128" w14:textId="77777777" w:rsidTr="00B57106">
        <w:tc>
          <w:tcPr>
            <w:tcW w:w="4361" w:type="dxa"/>
          </w:tcPr>
          <w:p w14:paraId="7CEF0859" w14:textId="77777777" w:rsidR="00D441C7" w:rsidRPr="001D7D2A" w:rsidRDefault="00D441C7" w:rsidP="00B57106">
            <w:pPr>
              <w:ind w:left="54" w:right="15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เงินลงทุนในบริษัทร่วม</w:t>
            </w: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- </w:t>
            </w: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ถือหุ้นโดย</w:t>
            </w: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</w:t>
            </w: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บริษัท อีซีเอฟ พาวเวอร์ จำกัด</w:t>
            </w: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(“ECF-P”)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920323E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633474B9" w14:textId="77777777" w:rsidR="00D441C7" w:rsidRPr="001D7D2A" w:rsidRDefault="00D441C7" w:rsidP="00B5710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E6ED551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2CFA64C9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CF93D47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20B0807F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3E485A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266A71B9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99958E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0B0B5024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C0E299A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565EDF72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0AF04D7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25595937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FC053CA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41C7" w:rsidRPr="001D7D2A" w14:paraId="6A4BFBAB" w14:textId="77777777" w:rsidTr="00B57106">
        <w:tc>
          <w:tcPr>
            <w:tcW w:w="4361" w:type="dxa"/>
          </w:tcPr>
          <w:p w14:paraId="0F10E047" w14:textId="77777777" w:rsidR="00D441C7" w:rsidRPr="001D7D2A" w:rsidRDefault="00D441C7" w:rsidP="00B57106">
            <w:pPr>
              <w:ind w:left="54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  <w:cs/>
              </w:rPr>
              <w:t>บริษัท กรีนเอิร์ธ พาวเวอร์ (ไทยแลนด์) จำกัด (</w:t>
            </w:r>
            <w:r w:rsidRPr="001D7D2A">
              <w:rPr>
                <w:rFonts w:ascii="Angsana New" w:hAnsi="Angsana New"/>
                <w:sz w:val="28"/>
                <w:szCs w:val="28"/>
              </w:rPr>
              <w:t>“GEP”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77" w:type="dxa"/>
          </w:tcPr>
          <w:p w14:paraId="1578C7FB" w14:textId="77777777" w:rsidR="00D441C7" w:rsidRPr="001D7D2A" w:rsidRDefault="00D441C7" w:rsidP="00B5710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20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D7D2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55" w:type="dxa"/>
          </w:tcPr>
          <w:p w14:paraId="559CA6E6" w14:textId="77777777" w:rsidR="00D441C7" w:rsidRPr="001D7D2A" w:rsidRDefault="00D441C7" w:rsidP="00B5710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5BBA0AA" w14:textId="77777777" w:rsidR="00D441C7" w:rsidRPr="001D7D2A" w:rsidRDefault="00D441C7" w:rsidP="00B5710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20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D7D2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55" w:type="dxa"/>
          </w:tcPr>
          <w:p w14:paraId="3A0F952A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2DA4C65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2,252,716</w:t>
            </w:r>
          </w:p>
        </w:tc>
        <w:tc>
          <w:tcPr>
            <w:tcW w:w="255" w:type="dxa"/>
            <w:vAlign w:val="bottom"/>
          </w:tcPr>
          <w:p w14:paraId="0BB173E5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1B7CA52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2,252,716</w:t>
            </w:r>
          </w:p>
        </w:tc>
        <w:tc>
          <w:tcPr>
            <w:tcW w:w="255" w:type="dxa"/>
          </w:tcPr>
          <w:p w14:paraId="72D98A1D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E945F6E" w14:textId="4D115BAA" w:rsidR="00D441C7" w:rsidRPr="00FF4F09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FF4F09">
              <w:rPr>
                <w:rFonts w:ascii="Angsana New" w:hAnsi="Angsana New"/>
                <w:sz w:val="28"/>
                <w:szCs w:val="28"/>
              </w:rPr>
              <w:t>8</w:t>
            </w:r>
            <w:r w:rsidR="00FF4F09" w:rsidRPr="00FF4F09">
              <w:rPr>
                <w:rFonts w:ascii="Angsana New" w:hAnsi="Angsana New"/>
                <w:sz w:val="28"/>
                <w:szCs w:val="28"/>
              </w:rPr>
              <w:t>72,880</w:t>
            </w:r>
          </w:p>
        </w:tc>
        <w:tc>
          <w:tcPr>
            <w:tcW w:w="255" w:type="dxa"/>
            <w:vAlign w:val="bottom"/>
          </w:tcPr>
          <w:p w14:paraId="3D1DB596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7CBFEEE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894</w:t>
            </w:r>
            <w:r w:rsidRPr="001D7D2A">
              <w:rPr>
                <w:rFonts w:ascii="Angsana New" w:hAnsi="Angsana New"/>
                <w:sz w:val="28"/>
                <w:szCs w:val="28"/>
              </w:rPr>
              <w:t>,</w:t>
            </w:r>
            <w:r w:rsidRPr="006675B1">
              <w:rPr>
                <w:rFonts w:ascii="Angsana New" w:hAnsi="Angsana New"/>
                <w:sz w:val="28"/>
                <w:szCs w:val="28"/>
              </w:rPr>
              <w:t>896</w:t>
            </w:r>
          </w:p>
        </w:tc>
        <w:tc>
          <w:tcPr>
            <w:tcW w:w="255" w:type="dxa"/>
          </w:tcPr>
          <w:p w14:paraId="27FFB639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7FE604E" w14:textId="77777777" w:rsidR="00D441C7" w:rsidRPr="003471FF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3471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  <w:vAlign w:val="bottom"/>
          </w:tcPr>
          <w:p w14:paraId="14C161A3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9CB60C3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441C7" w:rsidRPr="001D7D2A" w14:paraId="37F4794B" w14:textId="77777777" w:rsidTr="00B57106">
        <w:tc>
          <w:tcPr>
            <w:tcW w:w="4361" w:type="dxa"/>
          </w:tcPr>
          <w:p w14:paraId="0002BF5E" w14:textId="77777777" w:rsidR="00D441C7" w:rsidRPr="001D7D2A" w:rsidRDefault="00D441C7" w:rsidP="00B57106">
            <w:pPr>
              <w:ind w:left="54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เงินลงทุนในบริษัทร่วม</w:t>
            </w: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- </w:t>
            </w: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ถือหุ้นโดย</w:t>
            </w: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ECF</w:t>
            </w:r>
          </w:p>
        </w:tc>
        <w:tc>
          <w:tcPr>
            <w:tcW w:w="1077" w:type="dxa"/>
          </w:tcPr>
          <w:p w14:paraId="04743060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78708154" w14:textId="77777777" w:rsidR="00D441C7" w:rsidRPr="001D7D2A" w:rsidRDefault="00D441C7" w:rsidP="00B5710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F1E72DE" w14:textId="77777777" w:rsidR="00D441C7" w:rsidRPr="001D7D2A" w:rsidRDefault="00D441C7" w:rsidP="00B5710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1E29790E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815CFB9" w14:textId="77777777" w:rsidR="00D441C7" w:rsidRPr="001D7D2A" w:rsidRDefault="00D441C7" w:rsidP="00B57106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37CECA8B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3D0446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26D9B9BD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9B74601" w14:textId="77777777" w:rsidR="00D441C7" w:rsidRPr="00FF4F09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57054CA2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159CC81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6D0728AF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6B0A7C7" w14:textId="77777777" w:rsidR="00D441C7" w:rsidRPr="003471FF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  <w:vAlign w:val="bottom"/>
          </w:tcPr>
          <w:p w14:paraId="02215962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46EC125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41C7" w:rsidRPr="001D7D2A" w14:paraId="6E61EE40" w14:textId="77777777" w:rsidTr="00B57106">
        <w:tc>
          <w:tcPr>
            <w:tcW w:w="4361" w:type="dxa"/>
          </w:tcPr>
          <w:p w14:paraId="38DDFC5A" w14:textId="77777777" w:rsidR="00D441C7" w:rsidRPr="001D7D2A" w:rsidRDefault="00D441C7" w:rsidP="00B57106">
            <w:pPr>
              <w:ind w:left="54" w:right="-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ดิจิทัล ไอเด็นติตี้ จำกัด 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D7D2A">
              <w:rPr>
                <w:rFonts w:ascii="Angsana New" w:hAnsi="Angsana New"/>
                <w:sz w:val="28"/>
                <w:szCs w:val="28"/>
              </w:rPr>
              <w:t>“DI”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77" w:type="dxa"/>
          </w:tcPr>
          <w:p w14:paraId="3726D4D3" w14:textId="77777777" w:rsidR="00D441C7" w:rsidRPr="001D7D2A" w:rsidRDefault="00D441C7" w:rsidP="00B5710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67BF6B1B" w14:textId="77777777" w:rsidR="00D441C7" w:rsidRPr="001D7D2A" w:rsidRDefault="00D441C7" w:rsidP="00B5710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57CDD73" w14:textId="77777777" w:rsidR="00D441C7" w:rsidRPr="001D7D2A" w:rsidRDefault="00D441C7" w:rsidP="00B5710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24.99</w:t>
            </w:r>
          </w:p>
        </w:tc>
        <w:tc>
          <w:tcPr>
            <w:tcW w:w="255" w:type="dxa"/>
          </w:tcPr>
          <w:p w14:paraId="12485B2C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CDE6B04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" w:type="dxa"/>
            <w:vAlign w:val="bottom"/>
          </w:tcPr>
          <w:p w14:paraId="7BBC75F4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061B70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55" w:type="dxa"/>
          </w:tcPr>
          <w:p w14:paraId="6D574CA9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924D958" w14:textId="77777777" w:rsidR="00D441C7" w:rsidRPr="00FF4F09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FF4F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" w:type="dxa"/>
            <w:vAlign w:val="bottom"/>
          </w:tcPr>
          <w:p w14:paraId="25B2D8D1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9348737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255" w:type="dxa"/>
          </w:tcPr>
          <w:p w14:paraId="4F343926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1813D6D" w14:textId="77777777" w:rsidR="00D441C7" w:rsidRPr="003471FF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3471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" w:type="dxa"/>
            <w:vAlign w:val="bottom"/>
          </w:tcPr>
          <w:p w14:paraId="761E312C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F51561F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250</w:t>
            </w:r>
          </w:p>
        </w:tc>
      </w:tr>
      <w:tr w:rsidR="00D441C7" w:rsidRPr="001D7D2A" w14:paraId="6D4F3B18" w14:textId="77777777" w:rsidTr="00B57106">
        <w:trPr>
          <w:trHeight w:val="171"/>
        </w:trPr>
        <w:tc>
          <w:tcPr>
            <w:tcW w:w="4361" w:type="dxa"/>
          </w:tcPr>
          <w:p w14:paraId="3DFE0B5B" w14:textId="77777777" w:rsidR="00D441C7" w:rsidRPr="001D7D2A" w:rsidRDefault="00D441C7" w:rsidP="00B57106">
            <w:pPr>
              <w:ind w:left="54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เงินลงทุนในการร่วมค้า</w:t>
            </w: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- </w:t>
            </w: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ถือหุ้นโดย</w:t>
            </w: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ECF</w:t>
            </w:r>
          </w:p>
        </w:tc>
        <w:tc>
          <w:tcPr>
            <w:tcW w:w="1077" w:type="dxa"/>
          </w:tcPr>
          <w:p w14:paraId="56067082" w14:textId="77777777" w:rsidR="00D441C7" w:rsidRPr="001D7D2A" w:rsidRDefault="00D441C7" w:rsidP="00B5710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50170BE2" w14:textId="77777777" w:rsidR="00D441C7" w:rsidRPr="001D7D2A" w:rsidRDefault="00D441C7" w:rsidP="00B5710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F2FC315" w14:textId="77777777" w:rsidR="00D441C7" w:rsidRPr="001D7D2A" w:rsidRDefault="00D441C7" w:rsidP="00B5710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065BB847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7B91F63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63F5D727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94BEA3A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2065A4F7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6764ECD" w14:textId="77777777" w:rsidR="00D441C7" w:rsidRPr="00FF4F09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33B9FBB8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0FA9565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2841E51C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2FF3D77" w14:textId="77777777" w:rsidR="00D441C7" w:rsidRPr="003471FF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  <w:vAlign w:val="bottom"/>
          </w:tcPr>
          <w:p w14:paraId="14E5B87D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BE362B9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41C7" w:rsidRPr="001D7D2A" w14:paraId="5E702419" w14:textId="77777777" w:rsidTr="00B57106">
        <w:tc>
          <w:tcPr>
            <w:tcW w:w="4361" w:type="dxa"/>
          </w:tcPr>
          <w:p w14:paraId="139AEED3" w14:textId="77777777" w:rsidR="00D441C7" w:rsidRPr="001D7D2A" w:rsidRDefault="00D441C7" w:rsidP="00B57106">
            <w:pPr>
              <w:ind w:left="54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  <w:cs/>
              </w:rPr>
              <w:t>บริษัท อีซีเอฟ ดีไซน์ จำกัด (“</w:t>
            </w:r>
            <w:r w:rsidRPr="001D7D2A">
              <w:rPr>
                <w:rFonts w:ascii="Angsana New" w:hAnsi="Angsana New"/>
                <w:sz w:val="28"/>
                <w:szCs w:val="28"/>
              </w:rPr>
              <w:t>ECFD”)</w:t>
            </w:r>
          </w:p>
        </w:tc>
        <w:tc>
          <w:tcPr>
            <w:tcW w:w="1077" w:type="dxa"/>
          </w:tcPr>
          <w:p w14:paraId="39C8C5BB" w14:textId="77777777" w:rsidR="00D441C7" w:rsidRPr="001D7D2A" w:rsidRDefault="00D441C7" w:rsidP="00B5710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51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D7D2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55" w:type="dxa"/>
          </w:tcPr>
          <w:p w14:paraId="66566FCC" w14:textId="77777777" w:rsidR="00D441C7" w:rsidRPr="001D7D2A" w:rsidRDefault="00D441C7" w:rsidP="00B5710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D0BCF49" w14:textId="77777777" w:rsidR="00D441C7" w:rsidRPr="001D7D2A" w:rsidRDefault="00D441C7" w:rsidP="00B5710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51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D7D2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55" w:type="dxa"/>
          </w:tcPr>
          <w:p w14:paraId="691BE5C1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E4A0CD4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255" w:type="dxa"/>
            <w:vAlign w:val="bottom"/>
          </w:tcPr>
          <w:p w14:paraId="29DB1A8D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5965EAD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255" w:type="dxa"/>
          </w:tcPr>
          <w:p w14:paraId="04BAE952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195936F" w14:textId="2376AD91" w:rsidR="00D441C7" w:rsidRPr="00FF4F09" w:rsidRDefault="003471FF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FF4F09">
              <w:rPr>
                <w:rFonts w:ascii="Angsana New" w:hAnsi="Angsana New"/>
                <w:sz w:val="28"/>
                <w:szCs w:val="28"/>
              </w:rPr>
              <w:t>2,446</w:t>
            </w:r>
          </w:p>
        </w:tc>
        <w:tc>
          <w:tcPr>
            <w:tcW w:w="255" w:type="dxa"/>
            <w:vAlign w:val="bottom"/>
          </w:tcPr>
          <w:p w14:paraId="3245B5FC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76341EA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2,850</w:t>
            </w:r>
          </w:p>
        </w:tc>
        <w:tc>
          <w:tcPr>
            <w:tcW w:w="255" w:type="dxa"/>
          </w:tcPr>
          <w:p w14:paraId="75E47EC7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9E09127" w14:textId="77777777" w:rsidR="00D441C7" w:rsidRPr="003471FF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3471FF">
              <w:rPr>
                <w:rFonts w:ascii="Angsana New" w:hAnsi="Angsana New"/>
                <w:sz w:val="28"/>
                <w:szCs w:val="28"/>
              </w:rPr>
              <w:t>3,570</w:t>
            </w:r>
          </w:p>
        </w:tc>
        <w:tc>
          <w:tcPr>
            <w:tcW w:w="255" w:type="dxa"/>
            <w:vAlign w:val="bottom"/>
          </w:tcPr>
          <w:p w14:paraId="172D5E8F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91622D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3,570</w:t>
            </w:r>
          </w:p>
        </w:tc>
      </w:tr>
      <w:tr w:rsidR="00D441C7" w:rsidRPr="001D7D2A" w14:paraId="7845CD59" w14:textId="77777777" w:rsidTr="00B57106">
        <w:tc>
          <w:tcPr>
            <w:tcW w:w="4361" w:type="dxa"/>
          </w:tcPr>
          <w:p w14:paraId="0F25C56D" w14:textId="77777777" w:rsidR="00D441C7" w:rsidRPr="001D7D2A" w:rsidRDefault="00D441C7" w:rsidP="00B57106">
            <w:pPr>
              <w:ind w:left="54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</w:tcPr>
          <w:p w14:paraId="3713A11E" w14:textId="77777777" w:rsidR="00D441C7" w:rsidRPr="001D7D2A" w:rsidRDefault="00D441C7" w:rsidP="00B5710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0718D06C" w14:textId="77777777" w:rsidR="00D441C7" w:rsidRPr="001D7D2A" w:rsidRDefault="00D441C7" w:rsidP="00B5710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E006E83" w14:textId="77777777" w:rsidR="00D441C7" w:rsidRPr="001D7D2A" w:rsidRDefault="00D441C7" w:rsidP="00B5710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519C8908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D41D1E4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611E1DCC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B6A129E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0F592CBD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B16135E" w14:textId="384F9198" w:rsidR="00D441C7" w:rsidRPr="00FF4F09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FF4F09">
              <w:rPr>
                <w:rFonts w:ascii="Angsana New" w:hAnsi="Angsana New"/>
                <w:sz w:val="28"/>
                <w:szCs w:val="28"/>
              </w:rPr>
              <w:t>87</w:t>
            </w:r>
            <w:r w:rsidR="00FF4F09" w:rsidRPr="00FF4F09">
              <w:rPr>
                <w:rFonts w:ascii="Angsana New" w:hAnsi="Angsana New"/>
                <w:sz w:val="28"/>
                <w:szCs w:val="28"/>
              </w:rPr>
              <w:t>5</w:t>
            </w:r>
            <w:r w:rsidRPr="00FF4F09">
              <w:rPr>
                <w:rFonts w:ascii="Angsana New" w:hAnsi="Angsana New"/>
                <w:sz w:val="28"/>
                <w:szCs w:val="28"/>
              </w:rPr>
              <w:t>,</w:t>
            </w:r>
            <w:r w:rsidR="00FF4F09" w:rsidRPr="00FF4F09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255" w:type="dxa"/>
            <w:vAlign w:val="bottom"/>
          </w:tcPr>
          <w:p w14:paraId="48F1ECA4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4103436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898,073</w:t>
            </w:r>
          </w:p>
        </w:tc>
        <w:tc>
          <w:tcPr>
            <w:tcW w:w="255" w:type="dxa"/>
          </w:tcPr>
          <w:p w14:paraId="7CAFACEB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A89A123" w14:textId="77777777" w:rsidR="00D441C7" w:rsidRPr="003471FF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3471FF">
              <w:rPr>
                <w:rFonts w:ascii="Angsana New" w:hAnsi="Angsana New"/>
                <w:sz w:val="28"/>
                <w:szCs w:val="28"/>
              </w:rPr>
              <w:t>3,570</w:t>
            </w:r>
          </w:p>
        </w:tc>
        <w:tc>
          <w:tcPr>
            <w:tcW w:w="255" w:type="dxa"/>
            <w:vAlign w:val="bottom"/>
          </w:tcPr>
          <w:p w14:paraId="0CF7BFF7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78C3123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3,820</w:t>
            </w:r>
          </w:p>
        </w:tc>
      </w:tr>
      <w:tr w:rsidR="00D441C7" w:rsidRPr="001D7D2A" w14:paraId="5B6D158C" w14:textId="77777777" w:rsidTr="00B57106">
        <w:tc>
          <w:tcPr>
            <w:tcW w:w="4361" w:type="dxa"/>
          </w:tcPr>
          <w:p w14:paraId="28E3D408" w14:textId="77777777" w:rsidR="00D441C7" w:rsidRPr="001D7D2A" w:rsidRDefault="00D441C7" w:rsidP="00B57106">
            <w:pPr>
              <w:ind w:left="54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  <w:cs/>
              </w:rPr>
              <w:t>หัก ค่าเผื่อการด้อยค่า</w:t>
            </w:r>
          </w:p>
        </w:tc>
        <w:tc>
          <w:tcPr>
            <w:tcW w:w="1077" w:type="dxa"/>
          </w:tcPr>
          <w:p w14:paraId="474A04C2" w14:textId="77777777" w:rsidR="00D441C7" w:rsidRPr="001D7D2A" w:rsidRDefault="00D441C7" w:rsidP="00B5710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7DA555BF" w14:textId="77777777" w:rsidR="00D441C7" w:rsidRPr="001D7D2A" w:rsidRDefault="00D441C7" w:rsidP="00B5710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AD78755" w14:textId="77777777" w:rsidR="00D441C7" w:rsidRPr="001D7D2A" w:rsidRDefault="00D441C7" w:rsidP="00B5710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496FA6F6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B651876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506852B0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D391263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218341C0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37E17CD" w14:textId="77777777" w:rsidR="00D441C7" w:rsidRPr="00FF4F09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FF4F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" w:type="dxa"/>
            <w:vAlign w:val="bottom"/>
          </w:tcPr>
          <w:p w14:paraId="5763DE06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D49821E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78118EFD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A774CC" w14:textId="77777777" w:rsidR="00D441C7" w:rsidRPr="003471FF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3471FF">
              <w:rPr>
                <w:rFonts w:ascii="Angsana New" w:hAnsi="Angsana New"/>
                <w:sz w:val="28"/>
                <w:szCs w:val="28"/>
              </w:rPr>
              <w:t>(1,110)</w:t>
            </w:r>
          </w:p>
        </w:tc>
        <w:tc>
          <w:tcPr>
            <w:tcW w:w="255" w:type="dxa"/>
            <w:vAlign w:val="bottom"/>
          </w:tcPr>
          <w:p w14:paraId="37389DBC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081728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41C7" w:rsidRPr="001D7D2A" w14:paraId="571AD4D5" w14:textId="77777777" w:rsidTr="00B57106">
        <w:tc>
          <w:tcPr>
            <w:tcW w:w="4361" w:type="dxa"/>
          </w:tcPr>
          <w:p w14:paraId="02E088A9" w14:textId="77777777" w:rsidR="00D441C7" w:rsidRPr="001D7D2A" w:rsidRDefault="00D441C7" w:rsidP="00B57106">
            <w:pPr>
              <w:ind w:left="54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77" w:type="dxa"/>
          </w:tcPr>
          <w:p w14:paraId="7AE764FA" w14:textId="77777777" w:rsidR="00D441C7" w:rsidRPr="001D7D2A" w:rsidRDefault="00D441C7" w:rsidP="00B5710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1A19C3C2" w14:textId="77777777" w:rsidR="00D441C7" w:rsidRPr="001D7D2A" w:rsidRDefault="00D441C7" w:rsidP="00B5710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977BA79" w14:textId="77777777" w:rsidR="00D441C7" w:rsidRPr="001D7D2A" w:rsidRDefault="00D441C7" w:rsidP="00B5710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31399B5C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A09E560" w14:textId="77777777" w:rsidR="00D441C7" w:rsidRPr="001D7D2A" w:rsidRDefault="00D441C7" w:rsidP="00B5710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38B15C42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2D154A" w14:textId="77777777" w:rsidR="00D441C7" w:rsidRPr="001D7D2A" w:rsidRDefault="00D441C7" w:rsidP="00B5710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67966C08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B58EF" w14:textId="24550FC3" w:rsidR="00D441C7" w:rsidRPr="00FF4F09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FF4F09">
              <w:rPr>
                <w:rFonts w:ascii="Angsana New" w:hAnsi="Angsana New"/>
                <w:sz w:val="28"/>
                <w:szCs w:val="28"/>
              </w:rPr>
              <w:t>87</w:t>
            </w:r>
            <w:r w:rsidR="00FF4F09" w:rsidRPr="00FF4F09">
              <w:rPr>
                <w:rFonts w:ascii="Angsana New" w:hAnsi="Angsana New"/>
                <w:sz w:val="28"/>
                <w:szCs w:val="28"/>
              </w:rPr>
              <w:t>5,326</w:t>
            </w:r>
          </w:p>
        </w:tc>
        <w:tc>
          <w:tcPr>
            <w:tcW w:w="255" w:type="dxa"/>
            <w:vAlign w:val="bottom"/>
          </w:tcPr>
          <w:p w14:paraId="7E4F7D1F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00639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898,073</w:t>
            </w:r>
          </w:p>
        </w:tc>
        <w:tc>
          <w:tcPr>
            <w:tcW w:w="255" w:type="dxa"/>
          </w:tcPr>
          <w:p w14:paraId="2C7B8B34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82335" w14:textId="77777777" w:rsidR="00D441C7" w:rsidRPr="003471FF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3471FF">
              <w:rPr>
                <w:rFonts w:ascii="Angsana New" w:hAnsi="Angsana New"/>
                <w:sz w:val="28"/>
                <w:szCs w:val="28"/>
              </w:rPr>
              <w:t>2,460</w:t>
            </w:r>
          </w:p>
        </w:tc>
        <w:tc>
          <w:tcPr>
            <w:tcW w:w="255" w:type="dxa"/>
            <w:vAlign w:val="bottom"/>
          </w:tcPr>
          <w:p w14:paraId="598B6F82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1C476" w14:textId="77777777" w:rsidR="00D441C7" w:rsidRPr="001D7D2A" w:rsidRDefault="00D441C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3,820</w:t>
            </w:r>
          </w:p>
        </w:tc>
      </w:tr>
    </w:tbl>
    <w:p w14:paraId="0D6FA5E5" w14:textId="77777777" w:rsidR="00EE6554" w:rsidRPr="00493C5A" w:rsidRDefault="00EE6554" w:rsidP="0097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2435DF39" w14:textId="77777777" w:rsidR="00E53193" w:rsidRPr="00493C5A" w:rsidRDefault="00E53193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66E21C83" w14:textId="2980B8F8" w:rsidR="00793B96" w:rsidRPr="009F5805" w:rsidRDefault="00793B96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  <w:sectPr w:rsidR="00793B96" w:rsidRPr="009F5805" w:rsidSect="00E53193">
          <w:footerReference w:type="first" r:id="rId13"/>
          <w:pgSz w:w="16834" w:h="11909" w:orient="landscape" w:code="9"/>
          <w:pgMar w:top="1134" w:right="851" w:bottom="851" w:left="1134" w:header="992" w:footer="283" w:gutter="0"/>
          <w:pgNumType w:chapStyle="1"/>
          <w:cols w:space="720"/>
          <w:docGrid w:linePitch="245"/>
        </w:sectPr>
      </w:pPr>
    </w:p>
    <w:p w14:paraId="7DBB7EE7" w14:textId="7A9980CB" w:rsidR="00D441C7" w:rsidRPr="00FF4F09" w:rsidRDefault="00D441C7" w:rsidP="007C6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  <w:r w:rsidRPr="00D441C7">
        <w:rPr>
          <w:rFonts w:ascii="Angsana New" w:hAnsi="Angsana New" w:hint="cs"/>
          <w:sz w:val="28"/>
          <w:szCs w:val="28"/>
          <w:cs/>
        </w:rPr>
        <w:lastRenderedPageBreak/>
        <w:t>ส่วน</w:t>
      </w:r>
      <w:r w:rsidRPr="00FF4F09">
        <w:rPr>
          <w:rFonts w:ascii="Angsana New" w:hAnsi="Angsana New" w:hint="cs"/>
          <w:sz w:val="28"/>
          <w:szCs w:val="28"/>
          <w:cs/>
        </w:rPr>
        <w:t>แบ่งกำไรจาก</w:t>
      </w:r>
      <w:r w:rsidRPr="00FF4F09">
        <w:rPr>
          <w:rFonts w:ascii="Angsana New" w:hAnsi="Angsana New"/>
          <w:sz w:val="28"/>
          <w:szCs w:val="28"/>
          <w:cs/>
        </w:rPr>
        <w:t xml:space="preserve"> </w:t>
      </w:r>
      <w:r w:rsidRPr="00FF4F09">
        <w:rPr>
          <w:rFonts w:ascii="Angsana New" w:hAnsi="Angsana New"/>
          <w:sz w:val="28"/>
          <w:szCs w:val="28"/>
        </w:rPr>
        <w:t xml:space="preserve">GEP </w:t>
      </w:r>
      <w:r w:rsidRPr="00FF4F09">
        <w:rPr>
          <w:rFonts w:ascii="Angsana New" w:hAnsi="Angsana New" w:hint="cs"/>
          <w:sz w:val="28"/>
          <w:szCs w:val="28"/>
          <w:cs/>
        </w:rPr>
        <w:t>สำหรับงวดสามเดือนและเก้าเดือนสิ้นสุดวันที่</w:t>
      </w:r>
      <w:r w:rsidRPr="00FF4F09">
        <w:rPr>
          <w:rFonts w:ascii="Angsana New" w:hAnsi="Angsana New"/>
          <w:sz w:val="28"/>
          <w:szCs w:val="28"/>
          <w:cs/>
        </w:rPr>
        <w:t xml:space="preserve"> </w:t>
      </w:r>
      <w:r w:rsidR="007C6B44" w:rsidRPr="00FF4F09">
        <w:rPr>
          <w:rFonts w:ascii="Angsana New" w:hAnsi="Angsana New"/>
          <w:sz w:val="28"/>
          <w:szCs w:val="28"/>
        </w:rPr>
        <w:t>30</w:t>
      </w:r>
      <w:r w:rsidRPr="00FF4F09">
        <w:rPr>
          <w:rFonts w:ascii="Angsana New" w:hAnsi="Angsana New"/>
          <w:sz w:val="28"/>
          <w:szCs w:val="28"/>
          <w:cs/>
        </w:rPr>
        <w:t xml:space="preserve"> </w:t>
      </w:r>
      <w:r w:rsidRPr="00FF4F09">
        <w:rPr>
          <w:rFonts w:ascii="Angsana New" w:hAnsi="Angsana New" w:hint="cs"/>
          <w:sz w:val="28"/>
          <w:szCs w:val="28"/>
          <w:cs/>
        </w:rPr>
        <w:t>กันยายน</w:t>
      </w:r>
      <w:r w:rsidRPr="00FF4F09">
        <w:rPr>
          <w:rFonts w:ascii="Angsana New" w:hAnsi="Angsana New"/>
          <w:sz w:val="28"/>
          <w:szCs w:val="28"/>
          <w:cs/>
        </w:rPr>
        <w:t xml:space="preserve"> </w:t>
      </w:r>
      <w:r w:rsidR="007C6B44" w:rsidRPr="00FF4F09">
        <w:rPr>
          <w:rFonts w:ascii="Angsana New" w:hAnsi="Angsana New"/>
          <w:sz w:val="28"/>
          <w:szCs w:val="28"/>
        </w:rPr>
        <w:t>2568</w:t>
      </w:r>
      <w:r w:rsidRPr="00FF4F09">
        <w:rPr>
          <w:rFonts w:ascii="Angsana New" w:hAnsi="Angsana New"/>
          <w:sz w:val="28"/>
          <w:szCs w:val="28"/>
          <w:cs/>
        </w:rPr>
        <w:t xml:space="preserve"> </w:t>
      </w:r>
      <w:r w:rsidRPr="00FF4F09">
        <w:rPr>
          <w:rFonts w:ascii="Angsana New" w:hAnsi="Angsana New" w:hint="cs"/>
          <w:sz w:val="28"/>
          <w:szCs w:val="28"/>
          <w:cs/>
        </w:rPr>
        <w:t>มีจำนวนเงินประมาณ</w:t>
      </w:r>
      <w:r w:rsidRPr="00FF4F09">
        <w:rPr>
          <w:rFonts w:ascii="Angsana New" w:hAnsi="Angsana New"/>
          <w:sz w:val="28"/>
          <w:szCs w:val="28"/>
          <w:cs/>
        </w:rPr>
        <w:t xml:space="preserve"> </w:t>
      </w:r>
      <w:r w:rsidR="00FF4F09" w:rsidRPr="00FF4F09">
        <w:rPr>
          <w:rFonts w:ascii="Angsana New" w:hAnsi="Angsana New"/>
          <w:sz w:val="28"/>
          <w:szCs w:val="28"/>
        </w:rPr>
        <w:t>2.22</w:t>
      </w:r>
      <w:r w:rsidRPr="00FF4F09">
        <w:rPr>
          <w:rFonts w:ascii="Angsana New" w:hAnsi="Angsana New"/>
          <w:sz w:val="28"/>
          <w:szCs w:val="28"/>
          <w:cs/>
        </w:rPr>
        <w:t xml:space="preserve"> </w:t>
      </w:r>
      <w:r w:rsidRPr="00FF4F09">
        <w:rPr>
          <w:rFonts w:ascii="Angsana New" w:hAnsi="Angsana New" w:hint="cs"/>
          <w:sz w:val="28"/>
          <w:szCs w:val="28"/>
          <w:cs/>
        </w:rPr>
        <w:t>ล้านบาทและ</w:t>
      </w:r>
      <w:r w:rsidRPr="00FF4F09">
        <w:rPr>
          <w:rFonts w:ascii="Angsana New" w:hAnsi="Angsana New"/>
          <w:sz w:val="28"/>
          <w:szCs w:val="28"/>
          <w:cs/>
        </w:rPr>
        <w:t xml:space="preserve"> </w:t>
      </w:r>
      <w:r w:rsidR="007C6B44" w:rsidRPr="00FF4F09">
        <w:rPr>
          <w:rFonts w:ascii="Angsana New" w:hAnsi="Angsana New"/>
          <w:sz w:val="28"/>
          <w:szCs w:val="28"/>
        </w:rPr>
        <w:t>1</w:t>
      </w:r>
      <w:r w:rsidR="00FF4F09" w:rsidRPr="00FF4F09">
        <w:rPr>
          <w:rFonts w:ascii="Angsana New" w:hAnsi="Angsana New"/>
          <w:sz w:val="28"/>
          <w:szCs w:val="28"/>
        </w:rPr>
        <w:t>0.28</w:t>
      </w:r>
      <w:r w:rsidRPr="00FF4F09">
        <w:rPr>
          <w:rFonts w:ascii="Angsana New" w:hAnsi="Angsana New"/>
          <w:sz w:val="28"/>
          <w:szCs w:val="28"/>
          <w:cs/>
        </w:rPr>
        <w:t xml:space="preserve"> </w:t>
      </w:r>
      <w:r w:rsidRPr="00FF4F09">
        <w:rPr>
          <w:rFonts w:ascii="Angsana New" w:hAnsi="Angsana New" w:hint="cs"/>
          <w:sz w:val="28"/>
          <w:szCs w:val="28"/>
          <w:cs/>
        </w:rPr>
        <w:t>ล้านบาท</w:t>
      </w:r>
      <w:r w:rsidRPr="00FF4F09">
        <w:rPr>
          <w:rFonts w:ascii="Angsana New" w:hAnsi="Angsana New"/>
          <w:sz w:val="28"/>
          <w:szCs w:val="28"/>
          <w:cs/>
        </w:rPr>
        <w:t xml:space="preserve"> </w:t>
      </w:r>
      <w:r w:rsidRPr="00FF4F09">
        <w:rPr>
          <w:rFonts w:ascii="Angsana New" w:hAnsi="Angsana New" w:hint="cs"/>
          <w:sz w:val="28"/>
          <w:szCs w:val="28"/>
          <w:cs/>
        </w:rPr>
        <w:t>ตามลำดับ</w:t>
      </w:r>
      <w:r w:rsidRPr="00FF4F09">
        <w:rPr>
          <w:rFonts w:ascii="Angsana New" w:hAnsi="Angsana New"/>
          <w:sz w:val="28"/>
          <w:szCs w:val="28"/>
          <w:cs/>
        </w:rPr>
        <w:t xml:space="preserve"> </w:t>
      </w:r>
      <w:r w:rsidRPr="00FF4F09">
        <w:rPr>
          <w:rFonts w:ascii="Angsana New" w:hAnsi="Angsana New" w:hint="cs"/>
          <w:sz w:val="28"/>
          <w:szCs w:val="28"/>
          <w:cs/>
        </w:rPr>
        <w:t>ในขณะที่ส่วนแบ่งขาดทุนเบ็ดเสร็จอื่น</w:t>
      </w:r>
      <w:r w:rsidRPr="00FF4F09">
        <w:rPr>
          <w:rFonts w:ascii="Angsana New" w:hAnsi="Angsana New"/>
          <w:sz w:val="28"/>
          <w:szCs w:val="28"/>
          <w:cs/>
        </w:rPr>
        <w:t xml:space="preserve"> (</w:t>
      </w:r>
      <w:r w:rsidRPr="00FF4F09">
        <w:rPr>
          <w:rFonts w:ascii="Angsana New" w:hAnsi="Angsana New" w:hint="cs"/>
          <w:sz w:val="28"/>
          <w:szCs w:val="28"/>
          <w:cs/>
        </w:rPr>
        <w:t>ผลต่างของอัตราแลกเปลี่ยนจากการแปลงค่างบการเงิน</w:t>
      </w:r>
      <w:r w:rsidRPr="00FF4F09">
        <w:rPr>
          <w:rFonts w:ascii="Angsana New" w:hAnsi="Angsana New"/>
          <w:sz w:val="28"/>
          <w:szCs w:val="28"/>
          <w:cs/>
        </w:rPr>
        <w:t xml:space="preserve">) </w:t>
      </w:r>
      <w:r w:rsidRPr="00FF4F09">
        <w:rPr>
          <w:rFonts w:ascii="Angsana New" w:hAnsi="Angsana New" w:hint="cs"/>
          <w:sz w:val="28"/>
          <w:szCs w:val="28"/>
          <w:cs/>
        </w:rPr>
        <w:t>สำหรับงวดสามเดือนและเก้าเดือนสิ้นสุดวันเดียวกันมีจำนวนเงินประมาณ</w:t>
      </w:r>
      <w:r w:rsidRPr="00FF4F09">
        <w:rPr>
          <w:rFonts w:ascii="Angsana New" w:hAnsi="Angsana New"/>
          <w:sz w:val="28"/>
          <w:szCs w:val="28"/>
          <w:cs/>
        </w:rPr>
        <w:t xml:space="preserve"> </w:t>
      </w:r>
      <w:r w:rsidR="00374DBC">
        <w:rPr>
          <w:rFonts w:ascii="Angsana New" w:hAnsi="Angsana New"/>
          <w:sz w:val="28"/>
          <w:szCs w:val="28"/>
        </w:rPr>
        <w:t>4.73</w:t>
      </w:r>
      <w:r w:rsidRPr="00FF4F09">
        <w:rPr>
          <w:rFonts w:ascii="Angsana New" w:hAnsi="Angsana New"/>
          <w:sz w:val="28"/>
          <w:szCs w:val="28"/>
          <w:cs/>
        </w:rPr>
        <w:t xml:space="preserve"> </w:t>
      </w:r>
      <w:r w:rsidRPr="00FF4F09">
        <w:rPr>
          <w:rFonts w:ascii="Angsana New" w:hAnsi="Angsana New" w:hint="cs"/>
          <w:sz w:val="28"/>
          <w:szCs w:val="28"/>
          <w:cs/>
        </w:rPr>
        <w:t>ล้านบาทและ</w:t>
      </w:r>
      <w:r w:rsidRPr="00FF4F09">
        <w:rPr>
          <w:rFonts w:ascii="Angsana New" w:hAnsi="Angsana New"/>
          <w:sz w:val="28"/>
          <w:szCs w:val="28"/>
          <w:cs/>
        </w:rPr>
        <w:t xml:space="preserve"> </w:t>
      </w:r>
      <w:r w:rsidR="00374DBC">
        <w:rPr>
          <w:rFonts w:ascii="Angsana New" w:hAnsi="Angsana New"/>
          <w:sz w:val="28"/>
          <w:szCs w:val="28"/>
        </w:rPr>
        <w:t>32.30</w:t>
      </w:r>
      <w:r w:rsidRPr="00FF4F09">
        <w:rPr>
          <w:rFonts w:ascii="Angsana New" w:hAnsi="Angsana New"/>
          <w:sz w:val="28"/>
          <w:szCs w:val="28"/>
          <w:cs/>
        </w:rPr>
        <w:t xml:space="preserve"> </w:t>
      </w:r>
      <w:r w:rsidRPr="00FF4F09">
        <w:rPr>
          <w:rFonts w:ascii="Angsana New" w:hAnsi="Angsana New" w:hint="cs"/>
          <w:sz w:val="28"/>
          <w:szCs w:val="28"/>
          <w:cs/>
        </w:rPr>
        <w:t>ล้านบาท</w:t>
      </w:r>
      <w:r w:rsidRPr="00FF4F09">
        <w:rPr>
          <w:rFonts w:ascii="Angsana New" w:hAnsi="Angsana New"/>
          <w:sz w:val="28"/>
          <w:szCs w:val="28"/>
          <w:cs/>
        </w:rPr>
        <w:t xml:space="preserve"> </w:t>
      </w:r>
      <w:r w:rsidRPr="00FF4F09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2704FE67" w14:textId="77777777" w:rsidR="007C6B44" w:rsidRPr="00FF4F09" w:rsidRDefault="007C6B44" w:rsidP="007C6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D005A29" w14:textId="4986ADAD" w:rsidR="00D441C7" w:rsidRPr="001D7D2A" w:rsidRDefault="00D441C7" w:rsidP="007C6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FF4F09">
        <w:rPr>
          <w:rFonts w:ascii="Angsana New" w:hAnsi="Angsana New"/>
          <w:sz w:val="28"/>
          <w:szCs w:val="28"/>
          <w:cs/>
        </w:rPr>
        <w:t>ส่วนแบ่งขาดทุนจาก</w:t>
      </w:r>
      <w:r w:rsidRPr="00FF4F09">
        <w:rPr>
          <w:rFonts w:ascii="Angsana New" w:hAnsi="Angsana New"/>
          <w:sz w:val="28"/>
          <w:szCs w:val="28"/>
        </w:rPr>
        <w:t xml:space="preserve"> ECFD </w:t>
      </w:r>
      <w:r w:rsidR="003C3E6A" w:rsidRPr="00FF4F09">
        <w:rPr>
          <w:rFonts w:ascii="Angsana New" w:hAnsi="Angsana New" w:hint="cs"/>
          <w:sz w:val="28"/>
          <w:szCs w:val="28"/>
          <w:cs/>
        </w:rPr>
        <w:t>สำหรับงวดสามเดือนและเก้าเดือนสิ้นสุดวันที่</w:t>
      </w:r>
      <w:r w:rsidR="003C3E6A" w:rsidRPr="00FF4F09">
        <w:rPr>
          <w:rFonts w:ascii="Angsana New" w:hAnsi="Angsana New"/>
          <w:sz w:val="28"/>
          <w:szCs w:val="28"/>
          <w:cs/>
        </w:rPr>
        <w:t xml:space="preserve"> </w:t>
      </w:r>
      <w:r w:rsidR="003C3E6A" w:rsidRPr="00FF4F09">
        <w:rPr>
          <w:rFonts w:ascii="Angsana New" w:hAnsi="Angsana New"/>
          <w:sz w:val="28"/>
          <w:szCs w:val="28"/>
        </w:rPr>
        <w:t>30</w:t>
      </w:r>
      <w:r w:rsidR="003C3E6A" w:rsidRPr="00FF4F09">
        <w:rPr>
          <w:rFonts w:ascii="Angsana New" w:hAnsi="Angsana New"/>
          <w:sz w:val="28"/>
          <w:szCs w:val="28"/>
          <w:cs/>
        </w:rPr>
        <w:t xml:space="preserve"> </w:t>
      </w:r>
      <w:r w:rsidR="003C3E6A" w:rsidRPr="00FF4F09">
        <w:rPr>
          <w:rFonts w:ascii="Angsana New" w:hAnsi="Angsana New" w:hint="cs"/>
          <w:sz w:val="28"/>
          <w:szCs w:val="28"/>
          <w:cs/>
        </w:rPr>
        <w:t>กันยายน</w:t>
      </w:r>
      <w:r w:rsidR="003C3E6A" w:rsidRPr="00FF4F09">
        <w:rPr>
          <w:rFonts w:ascii="Angsana New" w:hAnsi="Angsana New"/>
          <w:sz w:val="28"/>
          <w:szCs w:val="28"/>
          <w:cs/>
        </w:rPr>
        <w:t xml:space="preserve"> </w:t>
      </w:r>
      <w:r w:rsidR="003C3E6A" w:rsidRPr="00FF4F09">
        <w:rPr>
          <w:rFonts w:ascii="Angsana New" w:hAnsi="Angsana New"/>
          <w:sz w:val="28"/>
          <w:szCs w:val="28"/>
        </w:rPr>
        <w:t>2568</w:t>
      </w:r>
      <w:r w:rsidR="003C3E6A" w:rsidRPr="00FF4F09">
        <w:rPr>
          <w:rFonts w:ascii="Angsana New" w:hAnsi="Angsana New"/>
          <w:sz w:val="28"/>
          <w:szCs w:val="28"/>
          <w:cs/>
        </w:rPr>
        <w:t xml:space="preserve"> </w:t>
      </w:r>
      <w:r w:rsidR="003C3E6A" w:rsidRPr="00FF4F09">
        <w:rPr>
          <w:rFonts w:ascii="Angsana New" w:hAnsi="Angsana New" w:hint="cs"/>
          <w:sz w:val="28"/>
          <w:szCs w:val="28"/>
          <w:cs/>
        </w:rPr>
        <w:t>มีจำนวนเงินประมาณ</w:t>
      </w:r>
      <w:r w:rsidR="003C3E6A" w:rsidRPr="00FF4F09">
        <w:rPr>
          <w:rFonts w:ascii="Angsana New" w:hAnsi="Angsana New"/>
          <w:sz w:val="28"/>
          <w:szCs w:val="28"/>
          <w:cs/>
        </w:rPr>
        <w:t xml:space="preserve"> </w:t>
      </w:r>
      <w:r w:rsidR="004A2763">
        <w:rPr>
          <w:rFonts w:ascii="Angsana New" w:hAnsi="Angsana New"/>
          <w:sz w:val="28"/>
          <w:szCs w:val="28"/>
        </w:rPr>
        <w:t>24</w:t>
      </w:r>
      <w:r w:rsidR="003C3E6A" w:rsidRPr="00FF4F09">
        <w:rPr>
          <w:rFonts w:ascii="Angsana New" w:hAnsi="Angsana New"/>
          <w:sz w:val="28"/>
          <w:szCs w:val="28"/>
          <w:cs/>
        </w:rPr>
        <w:t xml:space="preserve"> </w:t>
      </w:r>
      <w:r w:rsidR="003C3E6A" w:rsidRPr="00FF4F09">
        <w:rPr>
          <w:rFonts w:ascii="Angsana New" w:hAnsi="Angsana New" w:hint="cs"/>
          <w:sz w:val="28"/>
          <w:szCs w:val="28"/>
          <w:cs/>
        </w:rPr>
        <w:t>พันบาทและ</w:t>
      </w:r>
      <w:r w:rsidR="003C3E6A" w:rsidRPr="00FF4F09">
        <w:rPr>
          <w:rFonts w:ascii="Angsana New" w:hAnsi="Angsana New"/>
          <w:sz w:val="28"/>
          <w:szCs w:val="28"/>
          <w:cs/>
        </w:rPr>
        <w:t xml:space="preserve"> </w:t>
      </w:r>
      <w:r w:rsidR="00FF4F09" w:rsidRPr="00FF4F09">
        <w:rPr>
          <w:rFonts w:ascii="Angsana New" w:hAnsi="Angsana New"/>
          <w:sz w:val="28"/>
          <w:szCs w:val="28"/>
        </w:rPr>
        <w:t>404</w:t>
      </w:r>
      <w:r w:rsidR="003C3E6A" w:rsidRPr="00FF4F09">
        <w:rPr>
          <w:rFonts w:ascii="Angsana New" w:hAnsi="Angsana New"/>
          <w:sz w:val="28"/>
          <w:szCs w:val="28"/>
          <w:cs/>
        </w:rPr>
        <w:t xml:space="preserve"> </w:t>
      </w:r>
      <w:r w:rsidR="003C3E6A" w:rsidRPr="00FF4F09">
        <w:rPr>
          <w:rFonts w:ascii="Angsana New" w:hAnsi="Angsana New" w:hint="cs"/>
          <w:sz w:val="28"/>
          <w:szCs w:val="28"/>
          <w:cs/>
        </w:rPr>
        <w:t>พันบาท</w:t>
      </w:r>
      <w:r w:rsidR="003C3E6A" w:rsidRPr="00FF4F09">
        <w:rPr>
          <w:rFonts w:ascii="Angsana New" w:hAnsi="Angsana New"/>
          <w:sz w:val="28"/>
          <w:szCs w:val="28"/>
          <w:cs/>
        </w:rPr>
        <w:t xml:space="preserve"> </w:t>
      </w:r>
      <w:r w:rsidR="003C3E6A" w:rsidRPr="00FF4F09">
        <w:rPr>
          <w:rFonts w:ascii="Angsana New" w:hAnsi="Angsana New" w:hint="cs"/>
          <w:sz w:val="28"/>
          <w:szCs w:val="28"/>
          <w:cs/>
        </w:rPr>
        <w:t>ตามลำดับ</w:t>
      </w:r>
      <w:r w:rsidRPr="001D7D2A">
        <w:rPr>
          <w:rFonts w:ascii="Angsana New" w:hAnsi="Angsana New"/>
          <w:sz w:val="28"/>
          <w:szCs w:val="28"/>
          <w:cs/>
        </w:rPr>
        <w:t xml:space="preserve"> </w:t>
      </w:r>
    </w:p>
    <w:p w14:paraId="318F87AD" w14:textId="77777777" w:rsidR="00D441C7" w:rsidRPr="001D7D2A" w:rsidRDefault="00D441C7" w:rsidP="007C6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A54B4D6" w14:textId="77777777" w:rsidR="00D441C7" w:rsidRPr="001D7D2A" w:rsidRDefault="00D441C7" w:rsidP="00D44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1D7D2A">
        <w:rPr>
          <w:rFonts w:ascii="Angsana New" w:hAnsi="Angsana New"/>
          <w:sz w:val="28"/>
          <w:szCs w:val="28"/>
        </w:rPr>
        <w:t xml:space="preserve">GEP </w:t>
      </w:r>
      <w:r w:rsidRPr="001D7D2A">
        <w:rPr>
          <w:rFonts w:ascii="Angsana New" w:hAnsi="Angsana New"/>
          <w:sz w:val="28"/>
          <w:szCs w:val="28"/>
          <w:cs/>
        </w:rPr>
        <w:t xml:space="preserve">ถือหุ้นทั้งหมดในบริษัทย่อยซึ่งได้แก่ </w:t>
      </w:r>
      <w:r w:rsidRPr="001D7D2A">
        <w:rPr>
          <w:rFonts w:ascii="Angsana New" w:hAnsi="Angsana New"/>
          <w:sz w:val="28"/>
          <w:szCs w:val="28"/>
        </w:rPr>
        <w:t xml:space="preserve">GEP (Myanmar) Company Limited (“GEPM”) </w:t>
      </w:r>
      <w:r w:rsidRPr="001D7D2A">
        <w:rPr>
          <w:rFonts w:ascii="Angsana New" w:hAnsi="Angsana New"/>
          <w:sz w:val="28"/>
          <w:szCs w:val="28"/>
          <w:cs/>
        </w:rPr>
        <w:t xml:space="preserve">โดย </w:t>
      </w:r>
      <w:r w:rsidRPr="001D7D2A">
        <w:rPr>
          <w:rFonts w:ascii="Angsana New" w:hAnsi="Angsana New"/>
          <w:sz w:val="28"/>
          <w:szCs w:val="28"/>
        </w:rPr>
        <w:t xml:space="preserve">GEP </w:t>
      </w:r>
      <w:r w:rsidRPr="001D7D2A">
        <w:rPr>
          <w:rFonts w:ascii="Angsana New" w:hAnsi="Angsana New"/>
          <w:sz w:val="28"/>
          <w:szCs w:val="28"/>
          <w:cs/>
        </w:rPr>
        <w:t xml:space="preserve">ดำเนินธุรกิจเกี่ยวกับการลงทุนและบริหารโครงการโรงไฟฟ้าพลังงานแสงอาทิตย์ซึ่งแบ่งออกเป็น </w:t>
      </w:r>
      <w:r w:rsidRPr="001D7D2A">
        <w:rPr>
          <w:rFonts w:ascii="Angsana New" w:hAnsi="Angsana New"/>
          <w:sz w:val="28"/>
          <w:szCs w:val="28"/>
        </w:rPr>
        <w:t>4</w:t>
      </w:r>
      <w:r w:rsidRPr="001D7D2A">
        <w:rPr>
          <w:rFonts w:ascii="Angsana New" w:hAnsi="Angsana New"/>
          <w:sz w:val="28"/>
          <w:szCs w:val="28"/>
          <w:cs/>
        </w:rPr>
        <w:t xml:space="preserve"> เฟสขนาดรวม </w:t>
      </w:r>
      <w:r w:rsidRPr="001D7D2A">
        <w:rPr>
          <w:rFonts w:ascii="Angsana New" w:hAnsi="Angsana New"/>
          <w:sz w:val="28"/>
          <w:szCs w:val="28"/>
        </w:rPr>
        <w:t>220</w:t>
      </w:r>
      <w:r w:rsidRPr="001D7D2A">
        <w:rPr>
          <w:rFonts w:ascii="Angsana New" w:hAnsi="Angsana New"/>
          <w:sz w:val="28"/>
          <w:szCs w:val="28"/>
          <w:cs/>
        </w:rPr>
        <w:t xml:space="preserve"> เมกะวัตต์ของ </w:t>
      </w:r>
      <w:r w:rsidRPr="001D7D2A">
        <w:rPr>
          <w:rFonts w:ascii="Angsana New" w:hAnsi="Angsana New"/>
          <w:sz w:val="28"/>
          <w:szCs w:val="28"/>
        </w:rPr>
        <w:t xml:space="preserve">GEPM </w:t>
      </w:r>
      <w:r w:rsidRPr="001D7D2A">
        <w:rPr>
          <w:rFonts w:ascii="Angsana New" w:hAnsi="Angsana New"/>
          <w:sz w:val="28"/>
          <w:szCs w:val="28"/>
          <w:cs/>
        </w:rPr>
        <w:t>ซึ่งตั้งอยู่ที่เมืองมินบู ประเทศเมียนมาร์</w:t>
      </w:r>
    </w:p>
    <w:p w14:paraId="4EAA7066" w14:textId="77777777" w:rsidR="00D441C7" w:rsidRPr="001D7D2A" w:rsidRDefault="00D441C7" w:rsidP="00D44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BA6E027" w14:textId="38AD59FA" w:rsidR="00D441C7" w:rsidRPr="001D7D2A" w:rsidRDefault="00D441C7" w:rsidP="00D44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1D7D2A">
        <w:rPr>
          <w:rFonts w:ascii="Angsana New" w:hAnsi="Angsana New"/>
          <w:sz w:val="28"/>
          <w:szCs w:val="28"/>
        </w:rPr>
        <w:t xml:space="preserve">ECF-P </w:t>
      </w:r>
      <w:r w:rsidRPr="001D7D2A">
        <w:rPr>
          <w:rFonts w:ascii="Angsana New" w:hAnsi="Angsana New"/>
          <w:sz w:val="28"/>
          <w:szCs w:val="28"/>
          <w:cs/>
        </w:rPr>
        <w:t xml:space="preserve">ได้วางหลักประกันการก่อสร้างโรงไฟฟ้าพลังงานแสงอาทิตย์ของ </w:t>
      </w:r>
      <w:r w:rsidRPr="001D7D2A">
        <w:rPr>
          <w:rFonts w:ascii="Angsana New" w:hAnsi="Angsana New"/>
          <w:sz w:val="28"/>
          <w:szCs w:val="28"/>
        </w:rPr>
        <w:t xml:space="preserve">GEP </w:t>
      </w:r>
      <w:r w:rsidRPr="001D7D2A">
        <w:rPr>
          <w:rFonts w:ascii="Angsana New" w:hAnsi="Angsana New"/>
          <w:sz w:val="28"/>
          <w:szCs w:val="28"/>
          <w:cs/>
        </w:rPr>
        <w:t xml:space="preserve">เป็นเงินจำนวน </w:t>
      </w:r>
      <w:r w:rsidRPr="001D7D2A">
        <w:rPr>
          <w:rFonts w:ascii="Angsana New" w:hAnsi="Angsana New"/>
          <w:sz w:val="28"/>
          <w:szCs w:val="28"/>
        </w:rPr>
        <w:t>20</w:t>
      </w:r>
      <w:r w:rsidRPr="001D7D2A">
        <w:rPr>
          <w:rFonts w:ascii="Angsana New" w:hAnsi="Angsana New"/>
          <w:sz w:val="28"/>
          <w:szCs w:val="28"/>
          <w:cs/>
        </w:rPr>
        <w:t>.</w:t>
      </w:r>
      <w:r w:rsidRPr="001D7D2A">
        <w:rPr>
          <w:rFonts w:ascii="Angsana New" w:hAnsi="Angsana New"/>
          <w:sz w:val="28"/>
          <w:szCs w:val="28"/>
        </w:rPr>
        <w:t>0</w:t>
      </w:r>
      <w:r w:rsidRPr="001D7D2A">
        <w:rPr>
          <w:rFonts w:ascii="Angsana New" w:hAnsi="Angsana New"/>
          <w:sz w:val="28"/>
          <w:szCs w:val="28"/>
          <w:cs/>
        </w:rPr>
        <w:t xml:space="preserve"> ล้านบาทซึ่งจะได้รับคืนเมื่อการก่อสร้างโรงไฟฟ้าทั้ง </w:t>
      </w:r>
      <w:r w:rsidRPr="001D7D2A">
        <w:rPr>
          <w:rFonts w:ascii="Angsana New" w:hAnsi="Angsana New"/>
          <w:sz w:val="28"/>
          <w:szCs w:val="28"/>
        </w:rPr>
        <w:t>4</w:t>
      </w:r>
      <w:r w:rsidRPr="001D7D2A">
        <w:rPr>
          <w:rFonts w:ascii="Angsana New" w:hAnsi="Angsana New"/>
          <w:sz w:val="28"/>
          <w:szCs w:val="28"/>
          <w:cs/>
        </w:rPr>
        <w:t xml:space="preserve"> เฟสได้แล้วเสร็จโดยเงินค้ำประกันดังกล่าวแสดงรายการเป็นส่วนหนึ่งของ </w:t>
      </w:r>
      <w:r w:rsidRPr="001D7D2A">
        <w:rPr>
          <w:rFonts w:ascii="Angsana New" w:hAnsi="Angsana New"/>
          <w:sz w:val="28"/>
          <w:szCs w:val="28"/>
        </w:rPr>
        <w:t>“</w:t>
      </w:r>
      <w:r w:rsidRPr="001D7D2A">
        <w:rPr>
          <w:rFonts w:ascii="Angsana New" w:hAnsi="Angsana New"/>
          <w:sz w:val="28"/>
          <w:szCs w:val="28"/>
          <w:cs/>
        </w:rPr>
        <w:t>เงินมัดจำและเงินประกัน</w:t>
      </w:r>
      <w:r w:rsidRPr="001D7D2A">
        <w:rPr>
          <w:rFonts w:ascii="Angsana New" w:hAnsi="Angsana New"/>
          <w:sz w:val="28"/>
          <w:szCs w:val="28"/>
        </w:rPr>
        <w:t xml:space="preserve">” </w:t>
      </w:r>
      <w:r w:rsidRPr="001D7D2A">
        <w:rPr>
          <w:rFonts w:ascii="Angsana New" w:hAnsi="Angsana New"/>
          <w:sz w:val="28"/>
          <w:szCs w:val="28"/>
          <w:cs/>
        </w:rPr>
        <w:t xml:space="preserve">ในงบฐานะการเงินรวม ณ วันที่ </w:t>
      </w:r>
      <w:r w:rsidRPr="001D7D2A">
        <w:rPr>
          <w:rFonts w:ascii="Angsana New" w:hAnsi="Angsana New"/>
          <w:sz w:val="28"/>
          <w:szCs w:val="28"/>
        </w:rPr>
        <w:t xml:space="preserve">30 </w:t>
      </w:r>
      <w:r w:rsidR="007C6B44">
        <w:rPr>
          <w:rFonts w:ascii="Angsana New" w:hAnsi="Angsana New" w:hint="cs"/>
          <w:sz w:val="28"/>
          <w:szCs w:val="28"/>
          <w:cs/>
        </w:rPr>
        <w:t>กันย</w:t>
      </w:r>
      <w:r w:rsidRPr="001D7D2A">
        <w:rPr>
          <w:rFonts w:ascii="Angsana New" w:hAnsi="Angsana New"/>
          <w:sz w:val="28"/>
          <w:szCs w:val="28"/>
          <w:cs/>
        </w:rPr>
        <w:t xml:space="preserve">ายน </w:t>
      </w:r>
      <w:r w:rsidRPr="001D7D2A">
        <w:rPr>
          <w:rFonts w:ascii="Angsana New" w:hAnsi="Angsana New"/>
          <w:sz w:val="28"/>
          <w:szCs w:val="28"/>
        </w:rPr>
        <w:t>2568</w:t>
      </w:r>
      <w:r w:rsidRPr="001D7D2A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1D7D2A">
        <w:rPr>
          <w:rFonts w:ascii="Angsana New" w:hAnsi="Angsana New"/>
          <w:sz w:val="28"/>
          <w:szCs w:val="28"/>
        </w:rPr>
        <w:t>31</w:t>
      </w:r>
      <w:r w:rsidRPr="001D7D2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D7D2A">
        <w:rPr>
          <w:rFonts w:ascii="Angsana New" w:hAnsi="Angsana New"/>
          <w:sz w:val="28"/>
          <w:szCs w:val="28"/>
        </w:rPr>
        <w:t>2567</w:t>
      </w:r>
    </w:p>
    <w:p w14:paraId="4BF235F9" w14:textId="77777777" w:rsidR="00D441C7" w:rsidRPr="001D7D2A" w:rsidRDefault="00D441C7" w:rsidP="00D44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60D6A66" w14:textId="527D3C5E" w:rsidR="00D441C7" w:rsidRPr="001D7D2A" w:rsidRDefault="00D441C7" w:rsidP="00D44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1D7D2A">
        <w:rPr>
          <w:rFonts w:ascii="Angsana New" w:hAnsi="Angsana New"/>
          <w:sz w:val="28"/>
          <w:szCs w:val="28"/>
        </w:rPr>
        <w:t xml:space="preserve">ECF-P </w:t>
      </w:r>
      <w:r w:rsidRPr="001D7D2A">
        <w:rPr>
          <w:rFonts w:ascii="Angsana New" w:hAnsi="Angsana New"/>
          <w:sz w:val="28"/>
          <w:szCs w:val="28"/>
          <w:cs/>
        </w:rPr>
        <w:t xml:space="preserve">ได้นำใบหุ้นที่ลงทุนใน </w:t>
      </w:r>
      <w:r w:rsidRPr="001D7D2A">
        <w:rPr>
          <w:rFonts w:ascii="Angsana New" w:hAnsi="Angsana New"/>
          <w:sz w:val="28"/>
          <w:szCs w:val="28"/>
        </w:rPr>
        <w:t>GEP</w:t>
      </w:r>
      <w:r w:rsidRPr="001D7D2A">
        <w:rPr>
          <w:rFonts w:ascii="Angsana New" w:hAnsi="Angsana New"/>
          <w:sz w:val="28"/>
          <w:szCs w:val="28"/>
          <w:cs/>
        </w:rPr>
        <w:t xml:space="preserve"> จำนวน </w:t>
      </w:r>
      <w:r w:rsidRPr="001D7D2A">
        <w:rPr>
          <w:rFonts w:ascii="Angsana New" w:hAnsi="Angsana New"/>
          <w:sz w:val="28"/>
          <w:szCs w:val="28"/>
        </w:rPr>
        <w:t>4</w:t>
      </w:r>
      <w:r w:rsidRPr="001D7D2A">
        <w:rPr>
          <w:rFonts w:ascii="Angsana New" w:hAnsi="Angsana New"/>
          <w:sz w:val="28"/>
          <w:szCs w:val="28"/>
          <w:cs/>
        </w:rPr>
        <w:t>,</w:t>
      </w:r>
      <w:r w:rsidRPr="001D7D2A">
        <w:rPr>
          <w:rFonts w:ascii="Angsana New" w:hAnsi="Angsana New"/>
          <w:sz w:val="28"/>
          <w:szCs w:val="28"/>
        </w:rPr>
        <w:t>505</w:t>
      </w:r>
      <w:r w:rsidRPr="001D7D2A">
        <w:rPr>
          <w:rFonts w:ascii="Angsana New" w:hAnsi="Angsana New"/>
          <w:sz w:val="28"/>
          <w:szCs w:val="28"/>
          <w:cs/>
        </w:rPr>
        <w:t>,</w:t>
      </w:r>
      <w:r w:rsidRPr="001D7D2A">
        <w:rPr>
          <w:rFonts w:ascii="Angsana New" w:hAnsi="Angsana New"/>
          <w:sz w:val="28"/>
          <w:szCs w:val="28"/>
        </w:rPr>
        <w:t>433</w:t>
      </w:r>
      <w:r w:rsidRPr="001D7D2A">
        <w:rPr>
          <w:rFonts w:ascii="Angsana New" w:hAnsi="Angsana New"/>
          <w:sz w:val="28"/>
          <w:szCs w:val="28"/>
          <w:cs/>
        </w:rPr>
        <w:t xml:space="preserve"> หุ้น (เป็นหุ้นทั้งหมดที่ลงทุน) ไปวางเป็นหลักประกันการจ่ายชำระเงินค่าก่อสร้างโครงการโรงไฟฟ้าพลังงานแสงอาทิตย์ในประเทศเมียนมาร์ของ </w:t>
      </w:r>
      <w:r w:rsidRPr="001D7D2A">
        <w:rPr>
          <w:rFonts w:ascii="Angsana New" w:hAnsi="Angsana New"/>
          <w:sz w:val="28"/>
          <w:szCs w:val="28"/>
        </w:rPr>
        <w:t xml:space="preserve">GEPM </w:t>
      </w:r>
      <w:r w:rsidRPr="001D7D2A">
        <w:rPr>
          <w:rFonts w:ascii="Angsana New" w:hAnsi="Angsana New"/>
          <w:sz w:val="28"/>
          <w:szCs w:val="28"/>
          <w:cs/>
        </w:rPr>
        <w:t>ให้แก่บริษัทย่อยสองแห่งของบริษัท</w:t>
      </w:r>
      <w:r w:rsidR="00D84649">
        <w:rPr>
          <w:rFonts w:ascii="Angsana New" w:hAnsi="Angsana New"/>
          <w:sz w:val="28"/>
          <w:szCs w:val="28"/>
        </w:rPr>
        <w:t xml:space="preserve"> </w:t>
      </w:r>
      <w:r w:rsidRPr="001D7D2A">
        <w:rPr>
          <w:rFonts w:ascii="Angsana New" w:hAnsi="Angsana New"/>
          <w:sz w:val="28"/>
          <w:szCs w:val="28"/>
          <w:cs/>
        </w:rPr>
        <w:t xml:space="preserve">เมตะ </w:t>
      </w:r>
      <w:r w:rsidR="00D84649">
        <w:rPr>
          <w:rFonts w:ascii="Angsana New" w:hAnsi="Angsana New"/>
          <w:sz w:val="28"/>
          <w:szCs w:val="28"/>
        </w:rPr>
        <w:br/>
      </w:r>
      <w:r w:rsidRPr="001D7D2A">
        <w:rPr>
          <w:rFonts w:ascii="Angsana New" w:hAnsi="Angsana New"/>
          <w:sz w:val="28"/>
          <w:szCs w:val="28"/>
          <w:cs/>
        </w:rPr>
        <w:t>คอร์ปอเรชั่น จำกัด (มหาชน) ซึ่งเป็นผู้รับเหมาก่อสร้างโครงการดังกล่าว ทั้งนี้ การวางหลักประกันดังกล่าวจะดำเนินไปจนกว่าการจ่ายชำระเงินค่าก่อสร้างของโครงการดังกล่าวจะแล้วเสร็จ</w:t>
      </w:r>
    </w:p>
    <w:p w14:paraId="6BB795D5" w14:textId="77777777" w:rsidR="00D441C7" w:rsidRPr="001D7D2A" w:rsidRDefault="00D441C7" w:rsidP="00D44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CFBF0DB" w14:textId="772CEE10" w:rsidR="00D441C7" w:rsidRPr="001D7D2A" w:rsidRDefault="00D441C7" w:rsidP="00D44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1D7D2A">
        <w:rPr>
          <w:rFonts w:ascii="Angsana New" w:hAnsi="Angsana New"/>
          <w:sz w:val="28"/>
          <w:szCs w:val="28"/>
        </w:rPr>
        <w:t xml:space="preserve">DI - </w:t>
      </w:r>
      <w:r w:rsidRPr="001D7D2A">
        <w:rPr>
          <w:rFonts w:ascii="Angsana New" w:hAnsi="Angsana New"/>
          <w:sz w:val="28"/>
          <w:szCs w:val="28"/>
          <w:cs/>
        </w:rPr>
        <w:t xml:space="preserve">ในที่ประชุมคณะกรรมการบริษัท ครั้งที่ </w:t>
      </w:r>
      <w:r w:rsidRPr="001D7D2A">
        <w:rPr>
          <w:rFonts w:ascii="Angsana New" w:hAnsi="Angsana New"/>
          <w:sz w:val="28"/>
          <w:szCs w:val="28"/>
        </w:rPr>
        <w:t xml:space="preserve">10/2568 </w:t>
      </w:r>
      <w:r w:rsidRPr="001D7D2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1D7D2A">
        <w:rPr>
          <w:rFonts w:ascii="Angsana New" w:hAnsi="Angsana New"/>
          <w:sz w:val="28"/>
          <w:szCs w:val="28"/>
        </w:rPr>
        <w:t xml:space="preserve">15 </w:t>
      </w:r>
      <w:r w:rsidRPr="001D7D2A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1D7D2A">
        <w:rPr>
          <w:rFonts w:ascii="Angsana New" w:hAnsi="Angsana New"/>
          <w:sz w:val="28"/>
          <w:szCs w:val="28"/>
        </w:rPr>
        <w:t xml:space="preserve">2568 </w:t>
      </w:r>
      <w:r w:rsidRPr="001D7D2A">
        <w:rPr>
          <w:rFonts w:ascii="Angsana New" w:hAnsi="Angsana New"/>
          <w:sz w:val="28"/>
          <w:szCs w:val="28"/>
          <w:cs/>
        </w:rPr>
        <w:t>คณะกรรมการได้มีมติอนุมัติให้จำหน่ายเงินลงทุนในหุ้นสามัญทั้งหมดที่บริษัทถืออยู่ใน</w:t>
      </w:r>
      <w:r w:rsidRPr="001D7D2A">
        <w:rPr>
          <w:rFonts w:ascii="Angsana New" w:hAnsi="Angsana New"/>
          <w:sz w:val="28"/>
          <w:szCs w:val="28"/>
        </w:rPr>
        <w:t xml:space="preserve"> DI</w:t>
      </w:r>
      <w:r w:rsidRPr="001D7D2A">
        <w:rPr>
          <w:rFonts w:ascii="Angsana New" w:hAnsi="Angsana New"/>
          <w:sz w:val="28"/>
          <w:szCs w:val="28"/>
          <w:cs/>
        </w:rPr>
        <w:t xml:space="preserve"> จำนวน </w:t>
      </w:r>
      <w:r w:rsidRPr="001D7D2A">
        <w:rPr>
          <w:rFonts w:ascii="Angsana New" w:hAnsi="Angsana New"/>
          <w:sz w:val="28"/>
          <w:szCs w:val="28"/>
        </w:rPr>
        <w:t xml:space="preserve">2,499 </w:t>
      </w:r>
      <w:r w:rsidRPr="001D7D2A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1D7D2A">
        <w:rPr>
          <w:rFonts w:ascii="Angsana New" w:hAnsi="Angsana New"/>
          <w:sz w:val="28"/>
          <w:szCs w:val="28"/>
        </w:rPr>
        <w:t xml:space="preserve">100 </w:t>
      </w:r>
      <w:r w:rsidRPr="001D7D2A">
        <w:rPr>
          <w:rFonts w:ascii="Angsana New" w:hAnsi="Angsana New"/>
          <w:sz w:val="28"/>
          <w:szCs w:val="28"/>
          <w:cs/>
        </w:rPr>
        <w:t xml:space="preserve">บาทหรือคิดเป็นสัดส่วนร้อยละ </w:t>
      </w:r>
      <w:r w:rsidRPr="001D7D2A">
        <w:rPr>
          <w:rFonts w:ascii="Angsana New" w:hAnsi="Angsana New"/>
          <w:sz w:val="28"/>
          <w:szCs w:val="28"/>
        </w:rPr>
        <w:t>2</w:t>
      </w:r>
      <w:r w:rsidR="003C3E6A">
        <w:rPr>
          <w:rFonts w:ascii="Angsana New" w:hAnsi="Angsana New"/>
          <w:sz w:val="28"/>
          <w:szCs w:val="28"/>
        </w:rPr>
        <w:t>4.99</w:t>
      </w:r>
      <w:r w:rsidRPr="001D7D2A">
        <w:rPr>
          <w:rFonts w:ascii="Angsana New" w:hAnsi="Angsana New"/>
          <w:sz w:val="28"/>
          <w:szCs w:val="28"/>
        </w:rPr>
        <w:t xml:space="preserve"> </w:t>
      </w:r>
      <w:r w:rsidRPr="001D7D2A">
        <w:rPr>
          <w:rFonts w:ascii="Angsana New" w:hAnsi="Angsana New"/>
          <w:sz w:val="28"/>
          <w:szCs w:val="28"/>
          <w:cs/>
        </w:rPr>
        <w:t xml:space="preserve">ของทุนจดทะเบียนที่ออกและชำระแล้ว โดยในวันเดียวกันบริษัททำสัญญาซื้อขายเงินลงทุนดังกล่าวให้แก่บริษัท เควายซี นาว จำกัด โดยมีราคาซื้อขายในมูลค่าหุ้นละ </w:t>
      </w:r>
      <w:r w:rsidRPr="001D7D2A">
        <w:rPr>
          <w:rFonts w:ascii="Angsana New" w:hAnsi="Angsana New"/>
          <w:sz w:val="28"/>
          <w:szCs w:val="28"/>
        </w:rPr>
        <w:t xml:space="preserve">123 </w:t>
      </w:r>
      <w:r w:rsidRPr="001D7D2A">
        <w:rPr>
          <w:rFonts w:ascii="Angsana New" w:hAnsi="Angsana New"/>
          <w:sz w:val="28"/>
          <w:szCs w:val="28"/>
          <w:cs/>
        </w:rPr>
        <w:t xml:space="preserve">บาท รวมเป็นจำนวนเงินประมาณ </w:t>
      </w:r>
      <w:r w:rsidRPr="001D7D2A">
        <w:rPr>
          <w:rFonts w:ascii="Angsana New" w:hAnsi="Angsana New"/>
          <w:sz w:val="28"/>
          <w:szCs w:val="28"/>
        </w:rPr>
        <w:t xml:space="preserve">307 </w:t>
      </w:r>
      <w:r w:rsidRPr="001D7D2A">
        <w:rPr>
          <w:rFonts w:ascii="Angsana New" w:hAnsi="Angsana New"/>
          <w:sz w:val="28"/>
          <w:szCs w:val="28"/>
          <w:cs/>
        </w:rPr>
        <w:t>พันบาท และบริษัทได้รับชำระเงินในวันเดียวกัน</w:t>
      </w:r>
      <w:r w:rsidRPr="001D7D2A">
        <w:rPr>
          <w:rFonts w:ascii="Angsana New" w:hAnsi="Angsana New"/>
          <w:sz w:val="28"/>
          <w:szCs w:val="28"/>
        </w:rPr>
        <w:t xml:space="preserve"> </w:t>
      </w:r>
      <w:r w:rsidRPr="001D7D2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บริษัทรับรู้</w:t>
      </w:r>
      <w:r w:rsidRPr="009A1C2C">
        <w:rPr>
          <w:rFonts w:ascii="Angsana New" w:hAnsi="Angsana New" w:hint="cs"/>
          <w:sz w:val="28"/>
          <w:szCs w:val="28"/>
          <w:cs/>
        </w:rPr>
        <w:t>ส่วนแบ่งกำไรจาก</w:t>
      </w:r>
      <w:r w:rsidRPr="009A1C2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DI</w:t>
      </w:r>
      <w:r w:rsidRPr="009A1C2C">
        <w:rPr>
          <w:rFonts w:ascii="Angsana New" w:hAnsi="Angsana New"/>
          <w:sz w:val="28"/>
          <w:szCs w:val="28"/>
        </w:rPr>
        <w:t xml:space="preserve"> </w:t>
      </w:r>
      <w:r w:rsidRPr="009A1C2C">
        <w:rPr>
          <w:rFonts w:ascii="Angsana New" w:hAnsi="Angsana New" w:hint="cs"/>
          <w:sz w:val="28"/>
          <w:szCs w:val="28"/>
          <w:cs/>
        </w:rPr>
        <w:t>สำหรับ</w:t>
      </w:r>
      <w:r w:rsidRPr="001D7D2A">
        <w:rPr>
          <w:rFonts w:ascii="Angsana New" w:hAnsi="Angsana New"/>
          <w:sz w:val="28"/>
          <w:szCs w:val="28"/>
          <w:cs/>
        </w:rPr>
        <w:t>กำไร</w:t>
      </w:r>
      <w:r>
        <w:rPr>
          <w:rFonts w:ascii="Angsana New" w:hAnsi="Angsana New" w:hint="cs"/>
          <w:sz w:val="28"/>
          <w:szCs w:val="28"/>
          <w:cs/>
        </w:rPr>
        <w:t xml:space="preserve">ที่เกิดขึ้นจนถึงวันที่จำหน่ายจำนวน </w:t>
      </w:r>
      <w:r>
        <w:rPr>
          <w:rFonts w:ascii="Angsana New" w:hAnsi="Angsana New"/>
          <w:sz w:val="28"/>
          <w:szCs w:val="28"/>
        </w:rPr>
        <w:t xml:space="preserve">76 </w:t>
      </w:r>
      <w:r>
        <w:rPr>
          <w:rFonts w:ascii="Angsana New" w:hAnsi="Angsana New" w:hint="cs"/>
          <w:sz w:val="28"/>
          <w:szCs w:val="28"/>
          <w:cs/>
        </w:rPr>
        <w:t>พันบาท และรับรู้กำไร</w:t>
      </w:r>
      <w:r w:rsidRPr="001D7D2A">
        <w:rPr>
          <w:rFonts w:ascii="Angsana New" w:hAnsi="Angsana New"/>
          <w:sz w:val="28"/>
          <w:szCs w:val="28"/>
          <w:cs/>
        </w:rPr>
        <w:t xml:space="preserve">จากการจำหน่ายเงินลงทุนในบริษัทร่วมประมาณ </w:t>
      </w:r>
      <w:r w:rsidRPr="001D7D2A">
        <w:rPr>
          <w:rFonts w:ascii="Angsana New" w:hAnsi="Angsana New"/>
          <w:sz w:val="28"/>
          <w:szCs w:val="28"/>
        </w:rPr>
        <w:t>57</w:t>
      </w:r>
      <w:r w:rsidRPr="001D7D2A">
        <w:rPr>
          <w:rFonts w:ascii="Angsana New" w:hAnsi="Angsana New"/>
          <w:sz w:val="28"/>
          <w:szCs w:val="28"/>
          <w:cs/>
        </w:rPr>
        <w:t xml:space="preserve"> พันบาท </w:t>
      </w:r>
      <w:r>
        <w:rPr>
          <w:rFonts w:ascii="Angsana New" w:hAnsi="Angsana New" w:hint="cs"/>
          <w:sz w:val="28"/>
          <w:szCs w:val="28"/>
          <w:cs/>
        </w:rPr>
        <w:t xml:space="preserve">ซึ่งแสดงเป็นส่วนหนึ่งของ </w:t>
      </w:r>
      <w:r w:rsidRPr="001D7D2A">
        <w:rPr>
          <w:rFonts w:ascii="Angsana New" w:hAnsi="Angsana New"/>
          <w:sz w:val="28"/>
          <w:szCs w:val="28"/>
          <w:cs/>
        </w:rPr>
        <w:t>"รายได้อื่น" ในงบกำไรขาดทุนเบ็ดเสร็จ</w:t>
      </w:r>
      <w:r w:rsidRPr="001D7D2A">
        <w:rPr>
          <w:rFonts w:ascii="Angsana New" w:hAnsi="Angsana New" w:hint="cs"/>
          <w:sz w:val="28"/>
          <w:szCs w:val="28"/>
          <w:cs/>
        </w:rPr>
        <w:t>สำหรับงวด</w:t>
      </w:r>
      <w:r w:rsidR="007C6B44">
        <w:rPr>
          <w:rFonts w:ascii="Angsana New" w:hAnsi="Angsana New" w:hint="cs"/>
          <w:sz w:val="28"/>
          <w:szCs w:val="28"/>
          <w:cs/>
        </w:rPr>
        <w:t>เก้า</w:t>
      </w:r>
      <w:r w:rsidRPr="001D7D2A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Pr="001D7D2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30</w:t>
      </w:r>
      <w:r w:rsidRPr="001D7D2A">
        <w:rPr>
          <w:rFonts w:ascii="Angsana New" w:hAnsi="Angsana New"/>
          <w:sz w:val="28"/>
          <w:szCs w:val="28"/>
        </w:rPr>
        <w:t xml:space="preserve"> </w:t>
      </w:r>
      <w:r w:rsidR="007C6B44">
        <w:rPr>
          <w:rFonts w:ascii="Angsana New" w:hAnsi="Angsana New" w:hint="cs"/>
          <w:sz w:val="28"/>
          <w:szCs w:val="28"/>
          <w:cs/>
        </w:rPr>
        <w:t>กันย</w:t>
      </w:r>
      <w:r w:rsidRPr="001D7D2A">
        <w:rPr>
          <w:rFonts w:ascii="Angsana New" w:hAnsi="Angsana New" w:hint="cs"/>
          <w:sz w:val="28"/>
          <w:szCs w:val="28"/>
          <w:cs/>
        </w:rPr>
        <w:t>ายน</w:t>
      </w:r>
      <w:r w:rsidRPr="001D7D2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2568</w:t>
      </w:r>
    </w:p>
    <w:p w14:paraId="6853F1B9" w14:textId="77777777" w:rsidR="00D441C7" w:rsidRPr="001D7D2A" w:rsidRDefault="00D441C7" w:rsidP="00D44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76D4342" w14:textId="49F3FE8D" w:rsidR="00D441C7" w:rsidRDefault="00D441C7" w:rsidP="00D44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1D7D2A">
        <w:rPr>
          <w:rFonts w:ascii="Angsana New" w:hAnsi="Angsana New" w:hint="cs"/>
          <w:sz w:val="28"/>
          <w:szCs w:val="28"/>
          <w:cs/>
        </w:rPr>
        <w:t>ในระหว่างปี</w:t>
      </w:r>
      <w:r w:rsidRPr="001D7D2A">
        <w:rPr>
          <w:rFonts w:ascii="Angsana New" w:hAnsi="Angsana New"/>
          <w:sz w:val="28"/>
          <w:szCs w:val="28"/>
          <w:cs/>
        </w:rPr>
        <w:t xml:space="preserve"> </w:t>
      </w:r>
      <w:r w:rsidRPr="001D7D2A">
        <w:rPr>
          <w:rFonts w:ascii="Angsana New" w:hAnsi="Angsana New"/>
          <w:sz w:val="28"/>
          <w:szCs w:val="28"/>
        </w:rPr>
        <w:t xml:space="preserve">2568 </w:t>
      </w:r>
      <w:r w:rsidRPr="001D7D2A">
        <w:rPr>
          <w:rFonts w:ascii="Angsana New" w:hAnsi="Angsana New" w:hint="cs"/>
          <w:sz w:val="28"/>
          <w:szCs w:val="28"/>
          <w:cs/>
        </w:rPr>
        <w:t>ฝ่ายบริหารได้พิจารณาแผนงานของ</w:t>
      </w:r>
      <w:r w:rsidRPr="001D7D2A">
        <w:rPr>
          <w:rFonts w:ascii="Angsana New" w:hAnsi="Angsana New"/>
          <w:sz w:val="28"/>
          <w:szCs w:val="28"/>
        </w:rPr>
        <w:t xml:space="preserve"> ECF</w:t>
      </w:r>
      <w:r>
        <w:rPr>
          <w:rFonts w:ascii="Angsana New" w:hAnsi="Angsana New"/>
          <w:sz w:val="28"/>
          <w:szCs w:val="28"/>
        </w:rPr>
        <w:t>D</w:t>
      </w:r>
      <w:r w:rsidRPr="001D7D2A">
        <w:rPr>
          <w:rFonts w:ascii="Angsana New" w:hAnsi="Angsana New"/>
          <w:sz w:val="28"/>
          <w:szCs w:val="28"/>
        </w:rPr>
        <w:t xml:space="preserve"> </w:t>
      </w:r>
      <w:r w:rsidRPr="001D7D2A">
        <w:rPr>
          <w:rFonts w:ascii="Angsana New" w:hAnsi="Angsana New" w:hint="cs"/>
          <w:sz w:val="28"/>
          <w:szCs w:val="28"/>
          <w:cs/>
        </w:rPr>
        <w:t>ที่มีมาตั้งแต่ปี</w:t>
      </w:r>
      <w:r w:rsidRPr="001D7D2A">
        <w:rPr>
          <w:rFonts w:ascii="Angsana New" w:hAnsi="Angsana New"/>
          <w:sz w:val="28"/>
          <w:szCs w:val="28"/>
          <w:cs/>
        </w:rPr>
        <w:t xml:space="preserve"> </w:t>
      </w:r>
      <w:r w:rsidRPr="001D7D2A">
        <w:rPr>
          <w:rFonts w:ascii="Angsana New" w:hAnsi="Angsana New"/>
          <w:sz w:val="28"/>
          <w:szCs w:val="28"/>
        </w:rPr>
        <w:t xml:space="preserve">2567 </w:t>
      </w:r>
      <w:r w:rsidRPr="001D7D2A">
        <w:rPr>
          <w:rFonts w:ascii="Angsana New" w:hAnsi="Angsana New" w:hint="cs"/>
          <w:sz w:val="28"/>
          <w:szCs w:val="28"/>
          <w:cs/>
        </w:rPr>
        <w:t>ซึ่งส่วนหนึ่งเป็นการพิจารณากระแสเงินสด</w:t>
      </w:r>
      <w:r w:rsidRPr="00D65E62">
        <w:rPr>
          <w:rFonts w:ascii="Angsana New" w:hAnsi="Angsana New" w:hint="cs"/>
          <w:sz w:val="28"/>
          <w:szCs w:val="28"/>
          <w:cs/>
        </w:rPr>
        <w:t>ในอนาคตที่คาดว่าจะได้รับและพบว่ามูลค่าตามบัญชีต่ำกว่ามูลค่าปัจจุบันของกระแสเงินสดในอนาคตที่คาดว่าจะได้รับ</w:t>
      </w:r>
      <w:r w:rsidRPr="00D65E62">
        <w:rPr>
          <w:rFonts w:ascii="Angsana New" w:hAnsi="Angsana New"/>
          <w:sz w:val="28"/>
          <w:szCs w:val="28"/>
          <w:cs/>
        </w:rPr>
        <w:t xml:space="preserve"> </w:t>
      </w:r>
      <w:r w:rsidRPr="00D65E62">
        <w:rPr>
          <w:rFonts w:ascii="Angsana New" w:hAnsi="Angsana New" w:hint="cs"/>
          <w:sz w:val="28"/>
          <w:szCs w:val="28"/>
          <w:cs/>
        </w:rPr>
        <w:t>จึงรับรู้ขาดทุนจากการด้อยค่าของเงินลงทุนใน</w:t>
      </w:r>
      <w:r w:rsidRPr="00D65E62">
        <w:rPr>
          <w:rFonts w:ascii="Angsana New" w:hAnsi="Angsana New"/>
          <w:sz w:val="28"/>
          <w:szCs w:val="28"/>
          <w:cs/>
        </w:rPr>
        <w:t xml:space="preserve"> </w:t>
      </w:r>
      <w:r w:rsidRPr="00D65E62">
        <w:rPr>
          <w:rFonts w:ascii="Angsana New" w:hAnsi="Angsana New"/>
          <w:sz w:val="28"/>
          <w:szCs w:val="28"/>
        </w:rPr>
        <w:t xml:space="preserve">ECFD </w:t>
      </w:r>
      <w:r w:rsidRPr="00D65E62">
        <w:rPr>
          <w:rFonts w:ascii="Angsana New" w:hAnsi="Angsana New" w:hint="cs"/>
          <w:sz w:val="28"/>
          <w:szCs w:val="28"/>
          <w:cs/>
        </w:rPr>
        <w:t>จำนวน</w:t>
      </w:r>
      <w:r w:rsidRPr="00D65E62">
        <w:rPr>
          <w:rFonts w:ascii="Angsana New" w:hAnsi="Angsana New"/>
          <w:sz w:val="28"/>
          <w:szCs w:val="28"/>
          <w:cs/>
        </w:rPr>
        <w:t xml:space="preserve"> </w:t>
      </w:r>
      <w:r w:rsidRPr="00D65E62">
        <w:rPr>
          <w:rFonts w:ascii="Angsana New" w:hAnsi="Angsana New"/>
          <w:sz w:val="28"/>
          <w:szCs w:val="28"/>
        </w:rPr>
        <w:t xml:space="preserve">1.1 </w:t>
      </w:r>
      <w:r w:rsidRPr="00D65E62">
        <w:rPr>
          <w:rFonts w:ascii="Angsana New" w:hAnsi="Angsana New" w:hint="cs"/>
          <w:sz w:val="28"/>
          <w:szCs w:val="28"/>
          <w:cs/>
        </w:rPr>
        <w:t>ล้านบาทในงบกำไรขาดทุนเบ็ดเสร็จเฉพาะกิจการสำหรับงวด</w:t>
      </w:r>
      <w:r w:rsidR="003C3E6A" w:rsidRPr="00D65E62">
        <w:rPr>
          <w:rFonts w:ascii="Angsana New" w:hAnsi="Angsana New" w:hint="cs"/>
          <w:sz w:val="28"/>
          <w:szCs w:val="28"/>
          <w:cs/>
        </w:rPr>
        <w:t>เก้า</w:t>
      </w:r>
      <w:r w:rsidRPr="00D65E62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Pr="00D65E62">
        <w:rPr>
          <w:rFonts w:ascii="Angsana New" w:hAnsi="Angsana New"/>
          <w:sz w:val="28"/>
          <w:szCs w:val="28"/>
          <w:cs/>
        </w:rPr>
        <w:t xml:space="preserve"> </w:t>
      </w:r>
      <w:r w:rsidRPr="00D65E62">
        <w:rPr>
          <w:rFonts w:ascii="Angsana New" w:hAnsi="Angsana New"/>
          <w:sz w:val="28"/>
          <w:szCs w:val="28"/>
        </w:rPr>
        <w:t xml:space="preserve">30 </w:t>
      </w:r>
      <w:r w:rsidR="007C6B44" w:rsidRPr="00D65E62">
        <w:rPr>
          <w:rFonts w:ascii="Angsana New" w:hAnsi="Angsana New" w:hint="cs"/>
          <w:sz w:val="28"/>
          <w:szCs w:val="28"/>
          <w:cs/>
        </w:rPr>
        <w:t>กันย</w:t>
      </w:r>
      <w:r w:rsidRPr="00D65E62">
        <w:rPr>
          <w:rFonts w:ascii="Angsana New" w:hAnsi="Angsana New" w:hint="cs"/>
          <w:sz w:val="28"/>
          <w:szCs w:val="28"/>
          <w:cs/>
        </w:rPr>
        <w:t>ายน</w:t>
      </w:r>
      <w:r w:rsidRPr="00D65E62">
        <w:rPr>
          <w:rFonts w:ascii="Angsana New" w:hAnsi="Angsana New"/>
          <w:sz w:val="28"/>
          <w:szCs w:val="28"/>
          <w:cs/>
        </w:rPr>
        <w:t xml:space="preserve"> </w:t>
      </w:r>
      <w:r w:rsidRPr="00D65E62">
        <w:rPr>
          <w:rFonts w:ascii="Angsana New" w:hAnsi="Angsana New"/>
          <w:sz w:val="28"/>
          <w:szCs w:val="28"/>
        </w:rPr>
        <w:t>2568</w:t>
      </w:r>
    </w:p>
    <w:p w14:paraId="35BA4140" w14:textId="77777777" w:rsidR="00D441C7" w:rsidRPr="001D7D2A" w:rsidRDefault="00D441C7" w:rsidP="00D44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BB70878" w14:textId="77777777" w:rsidR="004956A2" w:rsidRPr="00D441C7" w:rsidRDefault="004956A2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8715B5C" w14:textId="726B8DA7" w:rsidR="00110823" w:rsidRPr="00391AD6" w:rsidRDefault="00110823" w:rsidP="00F02E40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91AD6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="00E26E10" w:rsidRPr="00391AD6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391AD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780CFB4" w14:textId="77777777" w:rsidR="006D3E8E" w:rsidRPr="00391AD6" w:rsidRDefault="006D3E8E" w:rsidP="006D3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71609772" w14:textId="0B62DEEF" w:rsidR="006D3E8E" w:rsidRPr="00391AD6" w:rsidRDefault="006D3E8E" w:rsidP="006D3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391AD6">
        <w:rPr>
          <w:rFonts w:asciiTheme="majorBidi" w:hAnsiTheme="majorBidi" w:hint="cs"/>
          <w:sz w:val="28"/>
          <w:szCs w:val="28"/>
          <w:cs/>
        </w:rPr>
        <w:t>รายการเคลื่อนไหวของที่ดิน</w:t>
      </w:r>
      <w:r w:rsidRPr="00391AD6">
        <w:rPr>
          <w:rFonts w:asciiTheme="majorBidi" w:hAnsiTheme="majorBidi"/>
          <w:sz w:val="28"/>
          <w:szCs w:val="28"/>
          <w:cs/>
        </w:rPr>
        <w:t xml:space="preserve"> </w:t>
      </w:r>
      <w:r w:rsidRPr="00391AD6">
        <w:rPr>
          <w:rFonts w:asciiTheme="majorBidi" w:hAnsiTheme="majorBidi" w:hint="cs"/>
          <w:sz w:val="28"/>
          <w:szCs w:val="28"/>
          <w:cs/>
        </w:rPr>
        <w:t>อาคารและอุปกรณ์</w:t>
      </w:r>
      <w:r w:rsidRPr="00391AD6">
        <w:rPr>
          <w:rFonts w:asciiTheme="majorBidi" w:hAnsiTheme="majorBidi"/>
          <w:sz w:val="28"/>
          <w:szCs w:val="28"/>
          <w:cs/>
        </w:rPr>
        <w:t xml:space="preserve"> </w:t>
      </w:r>
      <w:r w:rsidR="00E26E10" w:rsidRPr="00391AD6">
        <w:rPr>
          <w:rFonts w:asciiTheme="majorBidi" w:hAnsiTheme="majorBidi"/>
          <w:sz w:val="28"/>
          <w:szCs w:val="28"/>
        </w:rPr>
        <w:t>-</w:t>
      </w:r>
      <w:r w:rsidRPr="00391AD6">
        <w:rPr>
          <w:rFonts w:asciiTheme="majorBidi" w:hAnsiTheme="majorBidi"/>
          <w:sz w:val="28"/>
          <w:szCs w:val="28"/>
          <w:cs/>
        </w:rPr>
        <w:t xml:space="preserve"> </w:t>
      </w:r>
      <w:r w:rsidRPr="00391AD6">
        <w:rPr>
          <w:rFonts w:asciiTheme="majorBidi" w:hAnsiTheme="majorBidi" w:hint="cs"/>
          <w:sz w:val="28"/>
          <w:szCs w:val="28"/>
          <w:cs/>
        </w:rPr>
        <w:t>สุทธิสำหรับงวด</w:t>
      </w:r>
      <w:r w:rsidR="007632E7" w:rsidRPr="00391AD6">
        <w:rPr>
          <w:rFonts w:asciiTheme="majorBidi" w:hAnsiTheme="majorBidi" w:hint="cs"/>
          <w:sz w:val="28"/>
          <w:szCs w:val="28"/>
          <w:cs/>
        </w:rPr>
        <w:t>เก้า</w:t>
      </w:r>
      <w:r w:rsidRPr="00391AD6">
        <w:rPr>
          <w:rFonts w:asciiTheme="majorBidi" w:hAnsiTheme="majorBidi" w:hint="cs"/>
          <w:sz w:val="28"/>
          <w:szCs w:val="28"/>
          <w:cs/>
        </w:rPr>
        <w:t>เดือนสิ้นสุดวันที่</w:t>
      </w:r>
      <w:r w:rsidRPr="00391AD6">
        <w:rPr>
          <w:rFonts w:asciiTheme="majorBidi" w:hAnsiTheme="majorBidi"/>
          <w:sz w:val="28"/>
          <w:szCs w:val="28"/>
          <w:cs/>
        </w:rPr>
        <w:t xml:space="preserve"> </w:t>
      </w:r>
      <w:r w:rsidRPr="00391AD6">
        <w:rPr>
          <w:rFonts w:asciiTheme="majorBidi" w:hAnsiTheme="majorBidi" w:cstheme="majorBidi"/>
          <w:sz w:val="28"/>
          <w:szCs w:val="28"/>
        </w:rPr>
        <w:t xml:space="preserve">30 </w:t>
      </w:r>
      <w:r w:rsidR="007632E7" w:rsidRPr="00391AD6">
        <w:rPr>
          <w:rFonts w:asciiTheme="majorBidi" w:hAnsiTheme="majorBidi" w:hint="cs"/>
          <w:sz w:val="28"/>
          <w:szCs w:val="28"/>
          <w:cs/>
        </w:rPr>
        <w:t>กันยา</w:t>
      </w:r>
      <w:r w:rsidRPr="00391AD6">
        <w:rPr>
          <w:rFonts w:asciiTheme="majorBidi" w:hAnsiTheme="majorBidi" w:hint="cs"/>
          <w:sz w:val="28"/>
          <w:szCs w:val="28"/>
          <w:cs/>
        </w:rPr>
        <w:t>ยน</w:t>
      </w:r>
      <w:r w:rsidRPr="00391AD6">
        <w:rPr>
          <w:rFonts w:asciiTheme="majorBidi" w:hAnsiTheme="majorBidi"/>
          <w:sz w:val="28"/>
          <w:szCs w:val="28"/>
          <w:cs/>
        </w:rPr>
        <w:t xml:space="preserve"> </w:t>
      </w:r>
      <w:r w:rsidRPr="00391AD6">
        <w:rPr>
          <w:rFonts w:asciiTheme="majorBidi" w:hAnsiTheme="majorBidi" w:cstheme="majorBidi"/>
          <w:sz w:val="28"/>
          <w:szCs w:val="28"/>
        </w:rPr>
        <w:t>256</w:t>
      </w:r>
      <w:r w:rsidR="007C6B44" w:rsidRPr="00391AD6">
        <w:rPr>
          <w:rFonts w:asciiTheme="majorBidi" w:hAnsiTheme="majorBidi" w:cstheme="majorBidi" w:hint="cs"/>
          <w:sz w:val="28"/>
          <w:szCs w:val="28"/>
          <w:cs/>
        </w:rPr>
        <w:t>8</w:t>
      </w:r>
      <w:r w:rsidRPr="00391AD6">
        <w:rPr>
          <w:rFonts w:asciiTheme="majorBidi" w:hAnsiTheme="majorBidi" w:cstheme="majorBidi"/>
          <w:sz w:val="28"/>
          <w:szCs w:val="28"/>
        </w:rPr>
        <w:t xml:space="preserve"> </w:t>
      </w:r>
      <w:r w:rsidRPr="00391AD6">
        <w:rPr>
          <w:rFonts w:asciiTheme="majorBidi" w:hAnsiTheme="majorBidi" w:hint="cs"/>
          <w:sz w:val="28"/>
          <w:szCs w:val="28"/>
          <w:cs/>
        </w:rPr>
        <w:t>มีรายละเอียดดังนี้</w:t>
      </w:r>
      <w:r w:rsidRPr="00391AD6">
        <w:rPr>
          <w:rFonts w:asciiTheme="majorBidi" w:hAnsiTheme="majorBidi"/>
          <w:sz w:val="28"/>
          <w:szCs w:val="28"/>
          <w:cs/>
        </w:rPr>
        <w:t xml:space="preserve">                              </w:t>
      </w:r>
    </w:p>
    <w:p w14:paraId="3B817B94" w14:textId="77777777" w:rsidR="00A52F47" w:rsidRPr="00391AD6" w:rsidRDefault="00A52F47" w:rsidP="00A52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5760"/>
        <w:gridCol w:w="1800"/>
        <w:gridCol w:w="283"/>
        <w:gridCol w:w="1781"/>
        <w:gridCol w:w="6"/>
      </w:tblGrid>
      <w:tr w:rsidR="00A42C0D" w:rsidRPr="00391AD6" w14:paraId="21644212" w14:textId="77777777" w:rsidTr="007C6B44">
        <w:trPr>
          <w:gridAfter w:val="1"/>
          <w:wAfter w:w="6" w:type="dxa"/>
          <w:tblHeader/>
        </w:trPr>
        <w:tc>
          <w:tcPr>
            <w:tcW w:w="5760" w:type="dxa"/>
            <w:vAlign w:val="bottom"/>
          </w:tcPr>
          <w:p w14:paraId="6187AE6C" w14:textId="77777777" w:rsidR="00A42C0D" w:rsidRPr="00391AD6" w:rsidRDefault="00A42C0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3864" w:type="dxa"/>
            <w:gridSpan w:val="3"/>
            <w:tcBorders>
              <w:bottom w:val="single" w:sz="4" w:space="0" w:color="auto"/>
            </w:tcBorders>
            <w:vAlign w:val="bottom"/>
          </w:tcPr>
          <w:p w14:paraId="1267563E" w14:textId="74E8C863" w:rsidR="00A42C0D" w:rsidRPr="00391AD6" w:rsidRDefault="00A42C0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91A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42C0D" w:rsidRPr="00391AD6" w14:paraId="54DCA3FA" w14:textId="77777777" w:rsidTr="007C6B44">
        <w:trPr>
          <w:tblHeader/>
        </w:trPr>
        <w:tc>
          <w:tcPr>
            <w:tcW w:w="5760" w:type="dxa"/>
            <w:vAlign w:val="bottom"/>
          </w:tcPr>
          <w:p w14:paraId="716EB0E8" w14:textId="77777777" w:rsidR="00A52F47" w:rsidRPr="00391AD6" w:rsidRDefault="00A52F47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5B3CF" w14:textId="0679E4FB" w:rsidR="00A52F47" w:rsidRPr="00391AD6" w:rsidRDefault="00A42C0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91A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A4FEC09" w14:textId="77777777" w:rsidR="00A52F47" w:rsidRPr="00391AD6" w:rsidRDefault="00A52F47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ED4F5" w14:textId="392FBF99" w:rsidR="00A52F47" w:rsidRPr="00391AD6" w:rsidRDefault="00A42C0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91A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4F9B" w:rsidRPr="00391AD6" w14:paraId="0E612C14" w14:textId="77777777" w:rsidTr="00C22B72">
        <w:tc>
          <w:tcPr>
            <w:tcW w:w="5760" w:type="dxa"/>
            <w:vAlign w:val="bottom"/>
          </w:tcPr>
          <w:p w14:paraId="2F8B9A05" w14:textId="42DBDADB" w:rsidR="000C4F9B" w:rsidRPr="00391AD6" w:rsidRDefault="000C4F9B" w:rsidP="000C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391AD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มูลค่าตามบัญชี ณ วันที่ </w:t>
            </w:r>
            <w:r w:rsidRPr="00391AD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Pr="00391AD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มกราคม </w:t>
            </w:r>
            <w:r w:rsidRPr="00391AD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Pr="00391AD6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9A07062" w14:textId="6D3B6648" w:rsidR="000C4F9B" w:rsidRPr="00391AD6" w:rsidRDefault="000C4F9B" w:rsidP="000C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91AD6">
              <w:rPr>
                <w:rFonts w:asciiTheme="majorBidi" w:hAnsiTheme="majorBidi" w:cstheme="majorBidi"/>
                <w:sz w:val="28"/>
                <w:szCs w:val="28"/>
              </w:rPr>
              <w:t>875,469</w:t>
            </w:r>
          </w:p>
        </w:tc>
        <w:tc>
          <w:tcPr>
            <w:tcW w:w="283" w:type="dxa"/>
          </w:tcPr>
          <w:p w14:paraId="3B042CC7" w14:textId="77777777" w:rsidR="000C4F9B" w:rsidRPr="00391AD6" w:rsidRDefault="000C4F9B" w:rsidP="000C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gridSpan w:val="2"/>
          </w:tcPr>
          <w:p w14:paraId="2A36AB95" w14:textId="1ACFB6CB" w:rsidR="000C4F9B" w:rsidRPr="00391AD6" w:rsidRDefault="000C4F9B" w:rsidP="000C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91AD6">
              <w:rPr>
                <w:rFonts w:ascii="Angsana New" w:hAnsi="Angsana New"/>
                <w:sz w:val="28"/>
                <w:szCs w:val="28"/>
              </w:rPr>
              <w:t>874,478</w:t>
            </w:r>
          </w:p>
        </w:tc>
      </w:tr>
      <w:tr w:rsidR="0095796C" w:rsidRPr="00391AD6" w14:paraId="43299AAC" w14:textId="77777777" w:rsidTr="007C6B44">
        <w:tc>
          <w:tcPr>
            <w:tcW w:w="5760" w:type="dxa"/>
            <w:vAlign w:val="bottom"/>
          </w:tcPr>
          <w:p w14:paraId="40E4B08A" w14:textId="58BD7A57" w:rsidR="0095796C" w:rsidRPr="00391AD6" w:rsidRDefault="0095796C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391AD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เพิ่มขึ้น</w:t>
            </w:r>
            <w:r w:rsidR="009A3EDB" w:rsidRPr="00391AD6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ระหว่างงวด - ราคาทุน</w:t>
            </w:r>
          </w:p>
        </w:tc>
        <w:tc>
          <w:tcPr>
            <w:tcW w:w="1800" w:type="dxa"/>
            <w:vAlign w:val="bottom"/>
          </w:tcPr>
          <w:p w14:paraId="20557D98" w14:textId="6DA878B4" w:rsidR="0095796C" w:rsidRPr="00391AD6" w:rsidRDefault="009A3EDB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91AD6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283" w:type="dxa"/>
          </w:tcPr>
          <w:p w14:paraId="0ABFF36F" w14:textId="77777777" w:rsidR="0095796C" w:rsidRPr="00391AD6" w:rsidRDefault="0095796C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gridSpan w:val="2"/>
            <w:vAlign w:val="bottom"/>
          </w:tcPr>
          <w:p w14:paraId="00EA9A2F" w14:textId="183619BA" w:rsidR="0095796C" w:rsidRPr="00391AD6" w:rsidRDefault="00770D78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91AD6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</w:tr>
      <w:tr w:rsidR="00770D78" w:rsidRPr="00391AD6" w14:paraId="08D26E5D" w14:textId="77777777" w:rsidTr="007C6B44">
        <w:tc>
          <w:tcPr>
            <w:tcW w:w="5760" w:type="dxa"/>
            <w:vAlign w:val="bottom"/>
          </w:tcPr>
          <w:p w14:paraId="3AB23872" w14:textId="324C0007" w:rsidR="00770D78" w:rsidRPr="00391AD6" w:rsidRDefault="00770D78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391AD6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จำหน่ายและตัดจำหน่าย - </w:t>
            </w:r>
            <w:r w:rsidRPr="00391AD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มูลค่าตามบัญชี</w:t>
            </w:r>
          </w:p>
        </w:tc>
        <w:tc>
          <w:tcPr>
            <w:tcW w:w="1800" w:type="dxa"/>
            <w:vAlign w:val="bottom"/>
          </w:tcPr>
          <w:p w14:paraId="622C49A6" w14:textId="708700A4" w:rsidR="00770D78" w:rsidRPr="00391AD6" w:rsidRDefault="00770D78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91AD6">
              <w:rPr>
                <w:rFonts w:asciiTheme="majorBidi" w:hAnsiTheme="majorBidi" w:cstheme="majorBidi"/>
                <w:sz w:val="28"/>
                <w:szCs w:val="28"/>
              </w:rPr>
              <w:t>(    3,</w:t>
            </w:r>
            <w:r w:rsidR="000C650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91AD6">
              <w:rPr>
                <w:rFonts w:asciiTheme="majorBidi" w:hAnsiTheme="majorBidi" w:cstheme="majorBidi"/>
                <w:sz w:val="28"/>
                <w:szCs w:val="28"/>
              </w:rPr>
              <w:t>49)</w:t>
            </w:r>
          </w:p>
        </w:tc>
        <w:tc>
          <w:tcPr>
            <w:tcW w:w="283" w:type="dxa"/>
          </w:tcPr>
          <w:p w14:paraId="58125625" w14:textId="77777777" w:rsidR="00770D78" w:rsidRPr="00391AD6" w:rsidRDefault="00770D78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gridSpan w:val="2"/>
            <w:vAlign w:val="bottom"/>
          </w:tcPr>
          <w:p w14:paraId="527FB869" w14:textId="0C46E396" w:rsidR="00770D78" w:rsidRPr="00391AD6" w:rsidRDefault="00770D78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91AD6">
              <w:rPr>
                <w:rFonts w:asciiTheme="majorBidi" w:hAnsiTheme="majorBidi" w:cstheme="majorBidi"/>
                <w:sz w:val="28"/>
                <w:szCs w:val="28"/>
              </w:rPr>
              <w:t>(    3,</w:t>
            </w:r>
            <w:r w:rsidR="000C650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91AD6">
              <w:rPr>
                <w:rFonts w:asciiTheme="majorBidi" w:hAnsiTheme="majorBidi" w:cstheme="majorBidi"/>
                <w:sz w:val="28"/>
                <w:szCs w:val="28"/>
              </w:rPr>
              <w:t>49)</w:t>
            </w:r>
          </w:p>
        </w:tc>
      </w:tr>
      <w:tr w:rsidR="000C4F9B" w:rsidRPr="00391AD6" w14:paraId="73F93769" w14:textId="77777777" w:rsidTr="00737213">
        <w:tc>
          <w:tcPr>
            <w:tcW w:w="5760" w:type="dxa"/>
            <w:vAlign w:val="bottom"/>
          </w:tcPr>
          <w:p w14:paraId="2ABC9A20" w14:textId="3AAB4696" w:rsidR="000C4F9B" w:rsidRPr="00391AD6" w:rsidRDefault="000C4F9B" w:rsidP="000C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391AD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ขาดทุนจากการตัดจำหน่ายสินทรัพย์อันเป็นผลมาจากอัคคีภัย</w:t>
            </w:r>
            <w:r w:rsidR="00063C54" w:rsidRPr="00391AD6">
              <w:rPr>
                <w:rFonts w:ascii="Angsana New" w:hAnsi="Angsana New"/>
                <w:sz w:val="28"/>
                <w:szCs w:val="28"/>
                <w:lang w:eastAsia="en-GB"/>
              </w:rPr>
              <w:t xml:space="preserve"> </w:t>
            </w:r>
            <w:r w:rsidRPr="00391AD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(หมายเหตุ </w:t>
            </w:r>
            <w:r w:rsidR="003C3E6A" w:rsidRPr="00391AD6">
              <w:rPr>
                <w:rFonts w:ascii="Angsana New" w:hAnsi="Angsana New"/>
                <w:sz w:val="28"/>
                <w:szCs w:val="28"/>
                <w:lang w:eastAsia="en-GB"/>
              </w:rPr>
              <w:t>2</w:t>
            </w:r>
            <w:r w:rsidR="00C65A68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1</w:t>
            </w:r>
            <w:r w:rsidRPr="00391AD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800" w:type="dxa"/>
          </w:tcPr>
          <w:p w14:paraId="20717958" w14:textId="7BB362C7" w:rsidR="000C4F9B" w:rsidRPr="00391AD6" w:rsidRDefault="000C4F9B" w:rsidP="000C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91AD6">
              <w:rPr>
                <w:rFonts w:ascii="Angsana New" w:hAnsi="Angsana New"/>
                <w:sz w:val="28"/>
                <w:szCs w:val="28"/>
              </w:rPr>
              <w:t>(</w:t>
            </w:r>
            <w:r w:rsidR="003C3E6A" w:rsidRPr="00391A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391AD6">
              <w:rPr>
                <w:rFonts w:ascii="Angsana New" w:hAnsi="Angsana New"/>
                <w:sz w:val="28"/>
                <w:szCs w:val="28"/>
              </w:rPr>
              <w:t>28,867)</w:t>
            </w:r>
          </w:p>
        </w:tc>
        <w:tc>
          <w:tcPr>
            <w:tcW w:w="283" w:type="dxa"/>
          </w:tcPr>
          <w:p w14:paraId="3C48F5E4" w14:textId="77777777" w:rsidR="000C4F9B" w:rsidRPr="00391AD6" w:rsidRDefault="000C4F9B" w:rsidP="000C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gridSpan w:val="2"/>
          </w:tcPr>
          <w:p w14:paraId="560E0C43" w14:textId="029EAF5E" w:rsidR="000C4F9B" w:rsidRPr="00391AD6" w:rsidRDefault="000C4F9B" w:rsidP="000C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91AD6">
              <w:rPr>
                <w:rFonts w:ascii="Angsana New" w:hAnsi="Angsana New"/>
                <w:sz w:val="28"/>
                <w:szCs w:val="28"/>
              </w:rPr>
              <w:t>(</w:t>
            </w:r>
            <w:r w:rsidR="003C3E6A" w:rsidRPr="00391A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391AD6">
              <w:rPr>
                <w:rFonts w:ascii="Angsana New" w:hAnsi="Angsana New"/>
                <w:sz w:val="28"/>
                <w:szCs w:val="28"/>
              </w:rPr>
              <w:t>28,867)</w:t>
            </w:r>
          </w:p>
        </w:tc>
      </w:tr>
      <w:tr w:rsidR="00770D78" w:rsidRPr="00391AD6" w14:paraId="77946234" w14:textId="77777777" w:rsidTr="00737213">
        <w:tc>
          <w:tcPr>
            <w:tcW w:w="5760" w:type="dxa"/>
            <w:vAlign w:val="bottom"/>
          </w:tcPr>
          <w:p w14:paraId="28053343" w14:textId="74DB6EE3" w:rsidR="00770D78" w:rsidRPr="00391AD6" w:rsidRDefault="00770D78" w:rsidP="0077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391AD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โอนระหว่างงวด (สุทธิ) - มูลค่าตามบัญชี</w:t>
            </w:r>
          </w:p>
        </w:tc>
        <w:tc>
          <w:tcPr>
            <w:tcW w:w="1800" w:type="dxa"/>
          </w:tcPr>
          <w:p w14:paraId="6A8C530D" w14:textId="1A5E9F1F" w:rsidR="00770D78" w:rsidRPr="00391AD6" w:rsidRDefault="00770D78" w:rsidP="0077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391AD6">
              <w:rPr>
                <w:rFonts w:ascii="Angsana New" w:hAnsi="Angsana New"/>
                <w:sz w:val="28"/>
                <w:szCs w:val="28"/>
              </w:rPr>
              <w:t>(         91)</w:t>
            </w:r>
          </w:p>
        </w:tc>
        <w:tc>
          <w:tcPr>
            <w:tcW w:w="283" w:type="dxa"/>
          </w:tcPr>
          <w:p w14:paraId="245AFF07" w14:textId="77777777" w:rsidR="00770D78" w:rsidRPr="00391AD6" w:rsidRDefault="00770D78" w:rsidP="0077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gridSpan w:val="2"/>
          </w:tcPr>
          <w:p w14:paraId="51F67932" w14:textId="07ED1F8E" w:rsidR="00770D78" w:rsidRPr="00391AD6" w:rsidRDefault="00770D78" w:rsidP="0077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391AD6">
              <w:rPr>
                <w:rFonts w:ascii="Angsana New" w:hAnsi="Angsana New"/>
                <w:sz w:val="28"/>
                <w:szCs w:val="28"/>
              </w:rPr>
              <w:t>(         91)</w:t>
            </w:r>
          </w:p>
        </w:tc>
      </w:tr>
      <w:tr w:rsidR="00770D78" w:rsidRPr="00391AD6" w14:paraId="553C9E9B" w14:textId="77777777" w:rsidTr="007C6B44">
        <w:tc>
          <w:tcPr>
            <w:tcW w:w="5760" w:type="dxa"/>
            <w:vAlign w:val="bottom"/>
          </w:tcPr>
          <w:p w14:paraId="5D483B1E" w14:textId="11065F9F" w:rsidR="00770D78" w:rsidRPr="00391AD6" w:rsidRDefault="00770D78" w:rsidP="0077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91AD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รับโอนจากสินทรัพย์สิทธิการใช้</w:t>
            </w:r>
            <w:r w:rsidRPr="00391A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91AD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- มูลค่าตามบัญชี</w:t>
            </w:r>
          </w:p>
        </w:tc>
        <w:tc>
          <w:tcPr>
            <w:tcW w:w="1800" w:type="dxa"/>
            <w:vAlign w:val="bottom"/>
          </w:tcPr>
          <w:p w14:paraId="3710DB12" w14:textId="78DF71DA" w:rsidR="00770D78" w:rsidRPr="00391AD6" w:rsidRDefault="00770D78" w:rsidP="0077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91AD6">
              <w:rPr>
                <w:rFonts w:asciiTheme="majorBidi" w:hAnsiTheme="majorBidi" w:cstheme="majorBidi"/>
                <w:sz w:val="28"/>
                <w:szCs w:val="28"/>
              </w:rPr>
              <w:t>8,116</w:t>
            </w:r>
          </w:p>
        </w:tc>
        <w:tc>
          <w:tcPr>
            <w:tcW w:w="283" w:type="dxa"/>
          </w:tcPr>
          <w:p w14:paraId="1CB10DF8" w14:textId="77777777" w:rsidR="00770D78" w:rsidRPr="00391AD6" w:rsidRDefault="00770D78" w:rsidP="0077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gridSpan w:val="2"/>
            <w:vAlign w:val="bottom"/>
          </w:tcPr>
          <w:p w14:paraId="4F71A10F" w14:textId="70F7019C" w:rsidR="00770D78" w:rsidRPr="00391AD6" w:rsidRDefault="00770D78" w:rsidP="0077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91AD6">
              <w:rPr>
                <w:rFonts w:asciiTheme="majorBidi" w:hAnsiTheme="majorBidi" w:cstheme="majorBidi"/>
                <w:sz w:val="28"/>
                <w:szCs w:val="28"/>
              </w:rPr>
              <w:t>8,116</w:t>
            </w:r>
          </w:p>
        </w:tc>
      </w:tr>
      <w:tr w:rsidR="00770D78" w:rsidRPr="00391AD6" w14:paraId="2744185B" w14:textId="77777777" w:rsidTr="007C6B44">
        <w:tc>
          <w:tcPr>
            <w:tcW w:w="5760" w:type="dxa"/>
            <w:vAlign w:val="bottom"/>
          </w:tcPr>
          <w:p w14:paraId="63EB6E84" w14:textId="674AF268" w:rsidR="00770D78" w:rsidRPr="00391AD6" w:rsidRDefault="00770D78" w:rsidP="0077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91AD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รับโอนเงินมัดจำและเงินประกัน</w:t>
            </w:r>
            <w:r w:rsidRPr="00391AD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91AD6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- </w:t>
            </w:r>
            <w:r w:rsidRPr="00391AD6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59FB9CE3" w14:textId="49796FFF" w:rsidR="00770D78" w:rsidRPr="00391AD6" w:rsidRDefault="00770D78" w:rsidP="0077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91AD6">
              <w:rPr>
                <w:rFonts w:asciiTheme="majorBidi" w:hAnsiTheme="majorBidi" w:cstheme="majorBidi"/>
                <w:sz w:val="28"/>
                <w:szCs w:val="28"/>
              </w:rPr>
              <w:t>2,340</w:t>
            </w:r>
          </w:p>
        </w:tc>
        <w:tc>
          <w:tcPr>
            <w:tcW w:w="283" w:type="dxa"/>
          </w:tcPr>
          <w:p w14:paraId="24BE8FA0" w14:textId="77777777" w:rsidR="00770D78" w:rsidRPr="00391AD6" w:rsidRDefault="00770D78" w:rsidP="0077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gridSpan w:val="2"/>
            <w:vAlign w:val="bottom"/>
          </w:tcPr>
          <w:p w14:paraId="3D98BAD3" w14:textId="1923D73A" w:rsidR="00770D78" w:rsidRPr="00391AD6" w:rsidRDefault="00770D78" w:rsidP="0077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91AD6">
              <w:rPr>
                <w:rFonts w:asciiTheme="majorBidi" w:hAnsiTheme="majorBidi" w:cstheme="majorBidi"/>
                <w:sz w:val="28"/>
                <w:szCs w:val="28"/>
              </w:rPr>
              <w:t>2,340</w:t>
            </w:r>
          </w:p>
        </w:tc>
      </w:tr>
      <w:tr w:rsidR="00770D78" w:rsidRPr="00391AD6" w14:paraId="72FE5CF1" w14:textId="77777777" w:rsidTr="007C6B44">
        <w:tc>
          <w:tcPr>
            <w:tcW w:w="5760" w:type="dxa"/>
            <w:vAlign w:val="bottom"/>
          </w:tcPr>
          <w:p w14:paraId="420E605F" w14:textId="575C5BD9" w:rsidR="00770D78" w:rsidRPr="00391AD6" w:rsidRDefault="00770D78" w:rsidP="0077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91A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C93EB1D" w14:textId="68943CF7" w:rsidR="00770D78" w:rsidRPr="00391AD6" w:rsidRDefault="00770D78" w:rsidP="0077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91AD6">
              <w:rPr>
                <w:rFonts w:asciiTheme="majorBidi" w:hAnsiTheme="majorBidi" w:cstheme="majorBidi"/>
                <w:sz w:val="28"/>
                <w:szCs w:val="28"/>
              </w:rPr>
              <w:t>(  34,759)</w:t>
            </w:r>
          </w:p>
        </w:tc>
        <w:tc>
          <w:tcPr>
            <w:tcW w:w="283" w:type="dxa"/>
          </w:tcPr>
          <w:p w14:paraId="11AF7FC5" w14:textId="77777777" w:rsidR="00770D78" w:rsidRPr="00391AD6" w:rsidRDefault="00770D78" w:rsidP="0077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gridSpan w:val="2"/>
            <w:tcBorders>
              <w:bottom w:val="single" w:sz="4" w:space="0" w:color="auto"/>
            </w:tcBorders>
            <w:vAlign w:val="bottom"/>
          </w:tcPr>
          <w:p w14:paraId="14C55FF1" w14:textId="7EA37C75" w:rsidR="00770D78" w:rsidRPr="00391AD6" w:rsidRDefault="00770D78" w:rsidP="0077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91AD6">
              <w:rPr>
                <w:rFonts w:asciiTheme="majorBidi" w:hAnsiTheme="majorBidi" w:cstheme="majorBidi"/>
                <w:sz w:val="28"/>
                <w:szCs w:val="28"/>
              </w:rPr>
              <w:t>(  34,739)</w:t>
            </w:r>
          </w:p>
        </w:tc>
      </w:tr>
      <w:tr w:rsidR="00770D78" w:rsidRPr="00391AD6" w14:paraId="271C4D8E" w14:textId="77777777" w:rsidTr="007C6B44">
        <w:tc>
          <w:tcPr>
            <w:tcW w:w="5760" w:type="dxa"/>
            <w:vAlign w:val="bottom"/>
          </w:tcPr>
          <w:p w14:paraId="234072D4" w14:textId="372F5D85" w:rsidR="00770D78" w:rsidRPr="00391AD6" w:rsidRDefault="00770D78" w:rsidP="0077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91AD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มูลค่าตามบัญชี </w:t>
            </w:r>
            <w:r w:rsidRPr="00391A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91A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Pr="00391A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91AD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กันยา</w:t>
            </w:r>
            <w:r w:rsidRPr="00391A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ยน </w:t>
            </w:r>
            <w:r w:rsidRPr="00391A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Pr="00391AD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1EA6E" w14:textId="68098352" w:rsidR="00770D78" w:rsidRPr="00391AD6" w:rsidRDefault="00770D78" w:rsidP="0077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91AD6">
              <w:rPr>
                <w:rFonts w:asciiTheme="majorBidi" w:hAnsiTheme="majorBidi" w:cstheme="majorBidi"/>
                <w:sz w:val="28"/>
                <w:szCs w:val="28"/>
              </w:rPr>
              <w:t>819,446</w:t>
            </w:r>
          </w:p>
        </w:tc>
        <w:tc>
          <w:tcPr>
            <w:tcW w:w="283" w:type="dxa"/>
          </w:tcPr>
          <w:p w14:paraId="650B7FBC" w14:textId="77777777" w:rsidR="00770D78" w:rsidRPr="00391AD6" w:rsidRDefault="00770D78" w:rsidP="0077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04038" w14:textId="1CCFA0C6" w:rsidR="00770D78" w:rsidRPr="00391AD6" w:rsidRDefault="00770D78" w:rsidP="0077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91AD6">
              <w:rPr>
                <w:rFonts w:asciiTheme="majorBidi" w:hAnsiTheme="majorBidi" w:cstheme="majorBidi"/>
                <w:sz w:val="28"/>
                <w:szCs w:val="28"/>
              </w:rPr>
              <w:t>818,475</w:t>
            </w:r>
          </w:p>
        </w:tc>
      </w:tr>
    </w:tbl>
    <w:p w14:paraId="1717A289" w14:textId="77777777" w:rsidR="003E3490" w:rsidRPr="00391AD6" w:rsidRDefault="003E3490" w:rsidP="00873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2C3279B4" w14:textId="5BA11119" w:rsidR="000A637D" w:rsidRPr="00391AD6" w:rsidRDefault="000A637D" w:rsidP="00F02E40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91AD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สินทรัพย์สิทธิการใช้ </w:t>
      </w:r>
      <w:r w:rsidR="00E26E10" w:rsidRPr="00391AD6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391AD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487DEC0F" w14:textId="77777777" w:rsidR="006D3E8E" w:rsidRPr="00391AD6" w:rsidRDefault="006D3E8E" w:rsidP="006D3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68F87D5" w14:textId="59FEEC58" w:rsidR="006D3E8E" w:rsidRPr="00391AD6" w:rsidRDefault="00CE1F87" w:rsidP="00CE1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391AD6">
        <w:rPr>
          <w:rFonts w:ascii="Angsana New" w:hAnsi="Angsana New"/>
          <w:spacing w:val="-2"/>
          <w:sz w:val="28"/>
          <w:szCs w:val="28"/>
          <w:cs/>
        </w:rPr>
        <w:t xml:space="preserve">รายการเคลื่อนไหวของสินทรัพย์สิทธิการใช้ </w:t>
      </w:r>
      <w:r w:rsidRPr="00391AD6">
        <w:rPr>
          <w:rFonts w:ascii="Angsana New" w:hAnsi="Angsana New"/>
          <w:spacing w:val="-2"/>
          <w:sz w:val="28"/>
          <w:szCs w:val="28"/>
        </w:rPr>
        <w:t>-</w:t>
      </w:r>
      <w:r w:rsidRPr="00391AD6">
        <w:rPr>
          <w:rFonts w:ascii="Angsana New" w:hAnsi="Angsana New"/>
          <w:spacing w:val="-2"/>
          <w:sz w:val="28"/>
          <w:szCs w:val="28"/>
          <w:cs/>
        </w:rPr>
        <w:t xml:space="preserve"> สุทธิในงบการเงินรวมและงบการเงินเฉพาะกิจการสำหรับงวด</w:t>
      </w:r>
      <w:r w:rsidR="003C3E6A" w:rsidRPr="00391AD6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Pr="00391AD6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Pr="00391AD6">
        <w:rPr>
          <w:rFonts w:ascii="Angsana New" w:hAnsi="Angsana New"/>
          <w:spacing w:val="-2"/>
          <w:sz w:val="28"/>
          <w:szCs w:val="28"/>
        </w:rPr>
        <w:t xml:space="preserve">30 </w:t>
      </w:r>
      <w:r w:rsidRPr="00391AD6">
        <w:rPr>
          <w:rFonts w:ascii="Angsana New" w:hAnsi="Angsana New" w:hint="cs"/>
          <w:spacing w:val="-2"/>
          <w:sz w:val="28"/>
          <w:szCs w:val="28"/>
          <w:cs/>
        </w:rPr>
        <w:t>กันย</w:t>
      </w:r>
      <w:r w:rsidRPr="00391AD6">
        <w:rPr>
          <w:rFonts w:ascii="Angsana New" w:hAnsi="Angsana New"/>
          <w:spacing w:val="-2"/>
          <w:sz w:val="28"/>
          <w:szCs w:val="28"/>
          <w:cs/>
        </w:rPr>
        <w:t xml:space="preserve">ายน </w:t>
      </w:r>
      <w:r w:rsidRPr="00391AD6">
        <w:rPr>
          <w:rFonts w:ascii="Angsana New" w:hAnsi="Angsana New"/>
          <w:spacing w:val="-2"/>
          <w:sz w:val="28"/>
          <w:szCs w:val="28"/>
        </w:rPr>
        <w:t xml:space="preserve">2568 </w:t>
      </w:r>
      <w:r w:rsidRPr="00391AD6">
        <w:rPr>
          <w:rFonts w:ascii="Angsana New" w:hAnsi="Angsana New"/>
          <w:spacing w:val="-2"/>
          <w:sz w:val="28"/>
          <w:szCs w:val="28"/>
          <w:cs/>
        </w:rPr>
        <w:t>มีรายละเอียดดังนี้</w:t>
      </w:r>
    </w:p>
    <w:p w14:paraId="6E95606A" w14:textId="2A6B0445" w:rsidR="000A637D" w:rsidRPr="00391AD6" w:rsidRDefault="006D3E8E" w:rsidP="000A6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  <w:r w:rsidRPr="00391AD6">
        <w:rPr>
          <w:rFonts w:ascii="Angsana New" w:hAnsi="Angsana New"/>
          <w:sz w:val="28"/>
          <w:szCs w:val="28"/>
          <w:cs/>
        </w:rPr>
        <w:t xml:space="preserve">                        </w:t>
      </w:r>
    </w:p>
    <w:tbl>
      <w:tblPr>
        <w:tblW w:w="944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5301"/>
        <w:gridCol w:w="1928"/>
        <w:gridCol w:w="283"/>
        <w:gridCol w:w="1928"/>
      </w:tblGrid>
      <w:tr w:rsidR="00CE1F87" w:rsidRPr="00391AD6" w14:paraId="09C1E9F3" w14:textId="77777777" w:rsidTr="00B57106">
        <w:trPr>
          <w:trHeight w:val="340"/>
        </w:trPr>
        <w:tc>
          <w:tcPr>
            <w:tcW w:w="5301" w:type="dxa"/>
            <w:vAlign w:val="bottom"/>
          </w:tcPr>
          <w:p w14:paraId="553538E5" w14:textId="77777777" w:rsidR="00CE1F87" w:rsidRPr="00391AD6" w:rsidRDefault="00CE1F8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928" w:type="dxa"/>
            <w:vAlign w:val="bottom"/>
          </w:tcPr>
          <w:p w14:paraId="75D4947C" w14:textId="77777777" w:rsidR="00CE1F87" w:rsidRPr="00391AD6" w:rsidRDefault="00CE1F8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7515D71" w14:textId="77777777" w:rsidR="00CE1F87" w:rsidRPr="00391AD6" w:rsidRDefault="00CE1F8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bottom"/>
          </w:tcPr>
          <w:p w14:paraId="077AB6C2" w14:textId="77777777" w:rsidR="00CE1F87" w:rsidRPr="00391AD6" w:rsidRDefault="00CE1F8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AD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E1F87" w:rsidRPr="00391AD6" w14:paraId="3B59602C" w14:textId="77777777" w:rsidTr="00B57106">
        <w:trPr>
          <w:trHeight w:val="340"/>
        </w:trPr>
        <w:tc>
          <w:tcPr>
            <w:tcW w:w="5301" w:type="dxa"/>
            <w:vAlign w:val="bottom"/>
          </w:tcPr>
          <w:p w14:paraId="6F38CEF7" w14:textId="77777777" w:rsidR="00CE1F87" w:rsidRPr="00391AD6" w:rsidRDefault="00CE1F8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391AD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มูลค่าตามบัญชี ณ วันที่ </w:t>
            </w:r>
            <w:r w:rsidRPr="00391AD6">
              <w:rPr>
                <w:rFonts w:ascii="Angsana New" w:hAnsi="Angsana New"/>
                <w:sz w:val="28"/>
                <w:szCs w:val="28"/>
                <w:lang w:eastAsia="en-GB"/>
              </w:rPr>
              <w:t>1</w:t>
            </w:r>
            <w:r w:rsidRPr="00391AD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มกราคม </w:t>
            </w:r>
            <w:r w:rsidRPr="00391AD6">
              <w:rPr>
                <w:rFonts w:ascii="Angsana New" w:hAnsi="Angsana New"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928" w:type="dxa"/>
            <w:vAlign w:val="bottom"/>
          </w:tcPr>
          <w:p w14:paraId="7168C2B4" w14:textId="77777777" w:rsidR="00CE1F87" w:rsidRPr="00391AD6" w:rsidRDefault="00CE1F8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B025FA9" w14:textId="77777777" w:rsidR="00CE1F87" w:rsidRPr="00391AD6" w:rsidRDefault="00CE1F8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  <w:vAlign w:val="bottom"/>
          </w:tcPr>
          <w:p w14:paraId="051CC25F" w14:textId="77777777" w:rsidR="00CE1F87" w:rsidRPr="00391AD6" w:rsidRDefault="00CE1F8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391AD6">
              <w:rPr>
                <w:rFonts w:ascii="Angsana New" w:hAnsi="Angsana New"/>
                <w:sz w:val="28"/>
                <w:szCs w:val="28"/>
              </w:rPr>
              <w:t>37,376</w:t>
            </w:r>
          </w:p>
        </w:tc>
      </w:tr>
      <w:tr w:rsidR="00CE1F87" w:rsidRPr="00391AD6" w14:paraId="10277745" w14:textId="77777777" w:rsidTr="00B57106">
        <w:trPr>
          <w:trHeight w:val="340"/>
        </w:trPr>
        <w:tc>
          <w:tcPr>
            <w:tcW w:w="5301" w:type="dxa"/>
            <w:vAlign w:val="bottom"/>
          </w:tcPr>
          <w:p w14:paraId="6ECB5185" w14:textId="6F6DACA2" w:rsidR="00CE1F87" w:rsidRPr="00391AD6" w:rsidRDefault="00CE1F8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391AD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ลดลงจากการ</w:t>
            </w:r>
            <w:r w:rsidRPr="00391AD6">
              <w:rPr>
                <w:rFonts w:ascii="Angsana New" w:hAnsi="Angsana New"/>
                <w:sz w:val="28"/>
                <w:szCs w:val="28"/>
                <w:cs/>
              </w:rPr>
              <w:t>ยกเลิกสัญญาเช่า</w:t>
            </w:r>
          </w:p>
        </w:tc>
        <w:tc>
          <w:tcPr>
            <w:tcW w:w="1928" w:type="dxa"/>
          </w:tcPr>
          <w:p w14:paraId="09035DD8" w14:textId="77777777" w:rsidR="00CE1F87" w:rsidRPr="00391AD6" w:rsidRDefault="00CE1F8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133EB21" w14:textId="77777777" w:rsidR="00CE1F87" w:rsidRPr="00391AD6" w:rsidRDefault="00CE1F8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</w:tcPr>
          <w:p w14:paraId="1FD02BA7" w14:textId="43FE14FD" w:rsidR="00CE1F87" w:rsidRPr="00391AD6" w:rsidRDefault="00CE1F8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391AD6">
              <w:rPr>
                <w:rFonts w:ascii="Angsana New" w:hAnsi="Angsana New"/>
                <w:sz w:val="28"/>
                <w:szCs w:val="28"/>
              </w:rPr>
              <w:t>(</w:t>
            </w:r>
            <w:r w:rsidR="003C3E6A" w:rsidRPr="00391A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391AD6">
              <w:rPr>
                <w:rFonts w:ascii="Angsana New" w:hAnsi="Angsana New"/>
                <w:sz w:val="28"/>
                <w:szCs w:val="28"/>
              </w:rPr>
              <w:t>1,516)</w:t>
            </w:r>
          </w:p>
        </w:tc>
      </w:tr>
      <w:tr w:rsidR="00CE1F87" w:rsidRPr="00391AD6" w14:paraId="64017863" w14:textId="77777777" w:rsidTr="00B57106">
        <w:trPr>
          <w:trHeight w:val="340"/>
        </w:trPr>
        <w:tc>
          <w:tcPr>
            <w:tcW w:w="5301" w:type="dxa"/>
            <w:vAlign w:val="bottom"/>
          </w:tcPr>
          <w:p w14:paraId="55173E20" w14:textId="431B9609" w:rsidR="00CE1F87" w:rsidRPr="00391AD6" w:rsidRDefault="00CE1F8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391AD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โอนไปที่ดิน อาคารและอุปกรณ์</w:t>
            </w:r>
            <w:r w:rsidR="00391AD6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="00391AD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928" w:type="dxa"/>
          </w:tcPr>
          <w:p w14:paraId="77B723F8" w14:textId="77777777" w:rsidR="00CE1F87" w:rsidRPr="00391AD6" w:rsidRDefault="00CE1F8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7EBD2D6" w14:textId="77777777" w:rsidR="00CE1F87" w:rsidRPr="00391AD6" w:rsidRDefault="00CE1F8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</w:tcPr>
          <w:p w14:paraId="3D042B64" w14:textId="6A8E8E3F" w:rsidR="00CE1F87" w:rsidRPr="00391AD6" w:rsidRDefault="00CE1F8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391AD6">
              <w:rPr>
                <w:rFonts w:ascii="Angsana New" w:hAnsi="Angsana New"/>
                <w:sz w:val="28"/>
                <w:szCs w:val="28"/>
              </w:rPr>
              <w:t>(</w:t>
            </w:r>
            <w:r w:rsidR="003C3E6A" w:rsidRPr="00391A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391AD6">
              <w:rPr>
                <w:rFonts w:ascii="Angsana New" w:hAnsi="Angsana New"/>
                <w:sz w:val="28"/>
                <w:szCs w:val="28"/>
              </w:rPr>
              <w:t>8,116)</w:t>
            </w:r>
          </w:p>
        </w:tc>
      </w:tr>
      <w:tr w:rsidR="00CE1F87" w:rsidRPr="00391AD6" w14:paraId="3C283ECA" w14:textId="77777777" w:rsidTr="00B57106">
        <w:trPr>
          <w:trHeight w:val="340"/>
        </w:trPr>
        <w:tc>
          <w:tcPr>
            <w:tcW w:w="5301" w:type="dxa"/>
            <w:vAlign w:val="bottom"/>
          </w:tcPr>
          <w:p w14:paraId="27745EBC" w14:textId="77777777" w:rsidR="00CE1F87" w:rsidRPr="00391AD6" w:rsidRDefault="00CE1F8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1AD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28" w:type="dxa"/>
          </w:tcPr>
          <w:p w14:paraId="366313EF" w14:textId="77777777" w:rsidR="00CE1F87" w:rsidRPr="00391AD6" w:rsidRDefault="00CE1F8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2009629" w14:textId="77777777" w:rsidR="00CE1F87" w:rsidRPr="00391AD6" w:rsidRDefault="00CE1F8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3B8D70AC" w14:textId="4BE0EA02" w:rsidR="00CE1F87" w:rsidRPr="00391AD6" w:rsidRDefault="00CE1F8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391AD6">
              <w:rPr>
                <w:rFonts w:ascii="Angsana New" w:hAnsi="Angsana New"/>
                <w:sz w:val="28"/>
                <w:szCs w:val="28"/>
              </w:rPr>
              <w:t>(</w:t>
            </w:r>
            <w:r w:rsidR="003C3E6A" w:rsidRPr="00391A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391AD6" w:rsidRPr="00391AD6">
              <w:rPr>
                <w:rFonts w:ascii="Angsana New" w:hAnsi="Angsana New"/>
                <w:sz w:val="28"/>
                <w:szCs w:val="28"/>
              </w:rPr>
              <w:t>4,335</w:t>
            </w:r>
            <w:r w:rsidRPr="00391AD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1F87" w:rsidRPr="00391AD6" w14:paraId="15E287A2" w14:textId="77777777" w:rsidTr="00B57106">
        <w:trPr>
          <w:trHeight w:val="340"/>
        </w:trPr>
        <w:tc>
          <w:tcPr>
            <w:tcW w:w="5301" w:type="dxa"/>
            <w:vAlign w:val="bottom"/>
          </w:tcPr>
          <w:p w14:paraId="6EFDB015" w14:textId="0B518D65" w:rsidR="00CE1F87" w:rsidRPr="00391AD6" w:rsidRDefault="00CE1F8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1AD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มูลค่าตามบัญชี </w:t>
            </w:r>
            <w:r w:rsidRPr="00391AD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91AD6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391AD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</w:t>
            </w:r>
            <w:r w:rsidRPr="00391AD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ายน </w:t>
            </w:r>
            <w:r w:rsidRPr="00391AD6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928" w:type="dxa"/>
          </w:tcPr>
          <w:p w14:paraId="15591AA1" w14:textId="77777777" w:rsidR="00CE1F87" w:rsidRPr="00391AD6" w:rsidRDefault="00CE1F8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65F55DA" w14:textId="77777777" w:rsidR="00CE1F87" w:rsidRPr="00391AD6" w:rsidRDefault="00CE1F8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</w:tcPr>
          <w:p w14:paraId="626D4AFC" w14:textId="1CA256F0" w:rsidR="00CE1F87" w:rsidRPr="00391AD6" w:rsidRDefault="00CE1F8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391AD6">
              <w:rPr>
                <w:rFonts w:ascii="Angsana New" w:hAnsi="Angsana New"/>
                <w:sz w:val="28"/>
                <w:szCs w:val="28"/>
              </w:rPr>
              <w:t>2</w:t>
            </w:r>
            <w:r w:rsidR="00744569" w:rsidRPr="00391AD6">
              <w:rPr>
                <w:rFonts w:ascii="Angsana New" w:hAnsi="Angsana New"/>
                <w:sz w:val="28"/>
                <w:szCs w:val="28"/>
              </w:rPr>
              <w:t>3</w:t>
            </w:r>
            <w:r w:rsidRPr="00391AD6">
              <w:rPr>
                <w:rFonts w:ascii="Angsana New" w:hAnsi="Angsana New"/>
                <w:sz w:val="28"/>
                <w:szCs w:val="28"/>
              </w:rPr>
              <w:t>,</w:t>
            </w:r>
            <w:r w:rsidR="00744569" w:rsidRPr="00391AD6">
              <w:rPr>
                <w:rFonts w:ascii="Angsana New" w:hAnsi="Angsana New"/>
                <w:sz w:val="28"/>
                <w:szCs w:val="28"/>
              </w:rPr>
              <w:t>409</w:t>
            </w:r>
          </w:p>
        </w:tc>
      </w:tr>
    </w:tbl>
    <w:p w14:paraId="482699EF" w14:textId="77777777" w:rsidR="003E3490" w:rsidRPr="00391AD6" w:rsidRDefault="003E3490" w:rsidP="003E3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70AE5BD" w14:textId="542D6AA8" w:rsidR="00CE1F87" w:rsidRPr="00CE1F87" w:rsidRDefault="00CE1F87" w:rsidP="00CE1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391AD6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391AD6">
        <w:rPr>
          <w:rFonts w:ascii="Angsana New" w:hAnsi="Angsana New"/>
          <w:sz w:val="28"/>
          <w:szCs w:val="28"/>
        </w:rPr>
        <w:t>2568</w:t>
      </w:r>
      <w:r w:rsidRPr="00391AD6">
        <w:rPr>
          <w:rFonts w:ascii="Angsana New" w:hAnsi="Angsana New"/>
          <w:sz w:val="28"/>
          <w:szCs w:val="28"/>
          <w:cs/>
        </w:rPr>
        <w:t xml:space="preserve"> บริษัทได้ยกเลิกสัญญาเช่าอาคารเก็บสินค้า</w:t>
      </w:r>
      <w:r w:rsidRPr="00391AD6">
        <w:rPr>
          <w:rFonts w:ascii="Angsana New" w:hAnsi="Angsana New" w:hint="cs"/>
          <w:sz w:val="28"/>
          <w:szCs w:val="28"/>
          <w:cs/>
        </w:rPr>
        <w:t>และอุปกรณ์</w:t>
      </w:r>
      <w:r w:rsidRPr="00391AD6">
        <w:rPr>
          <w:rFonts w:ascii="Angsana New" w:hAnsi="Angsana New"/>
          <w:sz w:val="28"/>
          <w:szCs w:val="28"/>
          <w:cs/>
        </w:rPr>
        <w:t>กับบริษัทเอกชน</w:t>
      </w:r>
      <w:r w:rsidRPr="00391AD6">
        <w:rPr>
          <w:rFonts w:ascii="Angsana New" w:hAnsi="Angsana New" w:hint="cs"/>
          <w:sz w:val="28"/>
          <w:szCs w:val="28"/>
          <w:cs/>
        </w:rPr>
        <w:t>สาม</w:t>
      </w:r>
      <w:r w:rsidRPr="00391AD6">
        <w:rPr>
          <w:rFonts w:ascii="Angsana New" w:hAnsi="Angsana New"/>
          <w:sz w:val="28"/>
          <w:szCs w:val="28"/>
          <w:cs/>
        </w:rPr>
        <w:t>แห่งเนื่องจากบริษัทตัดสินใจย้ายสินค้ากลับมาจัดเก็บ</w:t>
      </w:r>
      <w:r w:rsidRPr="00391AD6">
        <w:rPr>
          <w:rFonts w:ascii="Angsana New" w:hAnsi="Angsana New"/>
          <w:sz w:val="28"/>
          <w:szCs w:val="28"/>
        </w:rPr>
        <w:t xml:space="preserve"> </w:t>
      </w:r>
      <w:r w:rsidRPr="00391AD6">
        <w:rPr>
          <w:rFonts w:ascii="Angsana New" w:hAnsi="Angsana New"/>
          <w:sz w:val="28"/>
          <w:szCs w:val="28"/>
          <w:cs/>
        </w:rPr>
        <w:t>ณ คลังสินค้าที่จังหวัดระยอ</w:t>
      </w:r>
      <w:r w:rsidRPr="00391AD6">
        <w:rPr>
          <w:rFonts w:ascii="Angsana New" w:hAnsi="Angsana New" w:hint="cs"/>
          <w:sz w:val="28"/>
          <w:szCs w:val="28"/>
          <w:cs/>
        </w:rPr>
        <w:t>ง</w:t>
      </w:r>
      <w:r w:rsidRPr="00391AD6">
        <w:rPr>
          <w:rFonts w:ascii="Angsana New" w:hAnsi="Angsana New"/>
          <w:sz w:val="28"/>
          <w:szCs w:val="28"/>
          <w:cs/>
        </w:rPr>
        <w:t xml:space="preserve"> ผลของการยกเลิกสัญญาเช่าดังกล่าวจึงเกิดการเลิกรับรู้และตัดรายการหนี้สินตามสัญญาเช่าและสินทรัพย์สิทธิการใช้ที่เกี่ยวข้องเป็นจำนวนเงินประมาณ </w:t>
      </w:r>
      <w:r w:rsidRPr="00391AD6">
        <w:rPr>
          <w:rFonts w:ascii="Angsana New" w:hAnsi="Angsana New"/>
          <w:sz w:val="28"/>
          <w:szCs w:val="28"/>
        </w:rPr>
        <w:t>1.58</w:t>
      </w:r>
      <w:r w:rsidRPr="00391AD6">
        <w:rPr>
          <w:rFonts w:ascii="Angsana New" w:hAnsi="Angsana New"/>
          <w:sz w:val="28"/>
          <w:szCs w:val="28"/>
          <w:cs/>
        </w:rPr>
        <w:t xml:space="preserve"> ล้านบาทและ </w:t>
      </w:r>
      <w:r w:rsidRPr="00391AD6">
        <w:rPr>
          <w:rFonts w:ascii="Angsana New" w:hAnsi="Angsana New"/>
          <w:sz w:val="28"/>
          <w:szCs w:val="28"/>
        </w:rPr>
        <w:t>1.52</w:t>
      </w:r>
      <w:r w:rsidRPr="00391AD6">
        <w:rPr>
          <w:rFonts w:ascii="Angsana New" w:hAnsi="Angsana New"/>
          <w:sz w:val="28"/>
          <w:szCs w:val="28"/>
          <w:cs/>
        </w:rPr>
        <w:t xml:space="preserve"> ล้านบาท ตามลำดับ และ</w:t>
      </w:r>
      <w:r w:rsidRPr="00CE1F87">
        <w:rPr>
          <w:rFonts w:ascii="Angsana New" w:hAnsi="Angsana New"/>
          <w:sz w:val="28"/>
          <w:szCs w:val="28"/>
          <w:cs/>
        </w:rPr>
        <w:t>เกิด</w:t>
      </w:r>
      <w:r w:rsidRPr="00CE1F87">
        <w:rPr>
          <w:rFonts w:ascii="Angsana New" w:hAnsi="Angsana New" w:hint="cs"/>
          <w:sz w:val="28"/>
          <w:szCs w:val="28"/>
          <w:cs/>
        </w:rPr>
        <w:t>ผลกำไร</w:t>
      </w:r>
      <w:r w:rsidRPr="00CE1F87">
        <w:rPr>
          <w:rFonts w:ascii="Angsana New" w:hAnsi="Angsana New"/>
          <w:sz w:val="28"/>
          <w:szCs w:val="28"/>
          <w:cs/>
        </w:rPr>
        <w:t xml:space="preserve">จากการยกเลิกสัญญาเช่าประมาณ </w:t>
      </w:r>
      <w:r w:rsidRPr="00CE1F87">
        <w:rPr>
          <w:rFonts w:ascii="Angsana New" w:hAnsi="Angsana New"/>
          <w:sz w:val="28"/>
          <w:szCs w:val="28"/>
        </w:rPr>
        <w:t>0.06</w:t>
      </w:r>
      <w:r w:rsidRPr="00CE1F87">
        <w:rPr>
          <w:rFonts w:ascii="Angsana New" w:hAnsi="Angsana New"/>
          <w:sz w:val="28"/>
          <w:szCs w:val="28"/>
          <w:cs/>
        </w:rPr>
        <w:t xml:space="preserve"> ล้านบาทซึ่งแสดงรายการเป็นส่วนหนึ่งของ “รายได้อื่น” </w:t>
      </w:r>
      <w:r w:rsidRPr="00CE1F87">
        <w:rPr>
          <w:rFonts w:ascii="Angsana New" w:hAnsi="Angsana New" w:hint="cs"/>
          <w:sz w:val="28"/>
          <w:szCs w:val="28"/>
          <w:cs/>
        </w:rPr>
        <w:t>ในงบกำไรขาดทุนเบ็ดเสร็จ</w:t>
      </w:r>
      <w:r w:rsidRPr="00CE1F87">
        <w:rPr>
          <w:rFonts w:ascii="Angsana New" w:hAnsi="Angsana New"/>
          <w:sz w:val="28"/>
          <w:szCs w:val="28"/>
          <w:cs/>
        </w:rPr>
        <w:t>สำหรับงวด</w:t>
      </w:r>
      <w:r>
        <w:rPr>
          <w:rFonts w:ascii="Angsana New" w:hAnsi="Angsana New" w:hint="cs"/>
          <w:sz w:val="28"/>
          <w:szCs w:val="28"/>
          <w:cs/>
        </w:rPr>
        <w:t>เก้า</w:t>
      </w:r>
      <w:r w:rsidRPr="00CE1F87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CE1F87">
        <w:rPr>
          <w:rFonts w:ascii="Angsana New" w:hAnsi="Angsana New"/>
          <w:sz w:val="28"/>
          <w:szCs w:val="28"/>
        </w:rPr>
        <w:t xml:space="preserve">30 </w:t>
      </w:r>
      <w:r>
        <w:rPr>
          <w:rFonts w:ascii="Angsana New" w:hAnsi="Angsana New" w:hint="cs"/>
          <w:sz w:val="28"/>
          <w:szCs w:val="28"/>
          <w:cs/>
        </w:rPr>
        <w:t>กันย</w:t>
      </w:r>
      <w:r w:rsidRPr="00CE1F87">
        <w:rPr>
          <w:rFonts w:ascii="Angsana New" w:hAnsi="Angsana New"/>
          <w:sz w:val="28"/>
          <w:szCs w:val="28"/>
          <w:cs/>
        </w:rPr>
        <w:t xml:space="preserve">ายน </w:t>
      </w:r>
      <w:r w:rsidRPr="00CE1F87">
        <w:rPr>
          <w:rFonts w:ascii="Angsana New" w:hAnsi="Angsana New"/>
          <w:sz w:val="28"/>
          <w:szCs w:val="28"/>
        </w:rPr>
        <w:t>2568</w:t>
      </w:r>
    </w:p>
    <w:p w14:paraId="69D0E5AE" w14:textId="2456A996" w:rsidR="00CE1F87" w:rsidRPr="00C96DFA" w:rsidRDefault="00CE1F87" w:rsidP="00CE1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96DFA">
        <w:rPr>
          <w:rFonts w:ascii="Angsana New" w:hAnsi="Angsana New"/>
          <w:sz w:val="30"/>
          <w:szCs w:val="30"/>
          <w:cs/>
        </w:rPr>
        <w:lastRenderedPageBreak/>
        <w:t xml:space="preserve">ในระหว่างปี </w:t>
      </w:r>
      <w:r w:rsidRPr="00C96DFA">
        <w:rPr>
          <w:rFonts w:ascii="Angsana New" w:hAnsi="Angsana New"/>
          <w:sz w:val="30"/>
          <w:szCs w:val="30"/>
        </w:rPr>
        <w:t xml:space="preserve">2568 </w:t>
      </w:r>
      <w:r w:rsidRPr="00C96DFA">
        <w:rPr>
          <w:rFonts w:ascii="Angsana New" w:hAnsi="Angsana New"/>
          <w:sz w:val="30"/>
          <w:szCs w:val="30"/>
          <w:cs/>
        </w:rPr>
        <w:t>บริษัทได้เปลี่ยนแปลงสัญญาเช่าและสัญญาขายและเช่ากลับคืนหลายฉบับโดยทำข้อตกลงกับผู้ให้เช่าเพื่อขยายระยะเวลาการชำระค่าเช่าและปรับลดอัตราค่าเช่า ผลของการเปลี่ยนแปลงสัญญาเช่าดังกล่าวจึงเกิด</w:t>
      </w:r>
      <w:r w:rsidRPr="00C96DFA">
        <w:rPr>
          <w:rFonts w:ascii="Angsana New" w:hAnsi="Angsana New" w:hint="cs"/>
          <w:sz w:val="30"/>
          <w:szCs w:val="30"/>
          <w:cs/>
        </w:rPr>
        <w:t>ผล</w:t>
      </w:r>
      <w:r w:rsidRPr="00C96DFA">
        <w:rPr>
          <w:rFonts w:ascii="Angsana New" w:hAnsi="Angsana New"/>
          <w:sz w:val="30"/>
          <w:szCs w:val="30"/>
          <w:cs/>
        </w:rPr>
        <w:t xml:space="preserve">ขาดทุนจากการเปลี่ยนแปลงสัญญาเช่าประมาณ </w:t>
      </w:r>
      <w:r w:rsidRPr="00C96DFA">
        <w:rPr>
          <w:rFonts w:ascii="Angsana New" w:hAnsi="Angsana New"/>
          <w:sz w:val="30"/>
          <w:szCs w:val="30"/>
        </w:rPr>
        <w:t xml:space="preserve">0.24 </w:t>
      </w:r>
      <w:r w:rsidRPr="00C96DFA">
        <w:rPr>
          <w:rFonts w:ascii="Angsana New" w:hAnsi="Angsana New"/>
          <w:sz w:val="30"/>
          <w:szCs w:val="30"/>
          <w:cs/>
        </w:rPr>
        <w:t xml:space="preserve">ล้านบาทซึ่งแสดงรายการเป็นส่วนหนึ่งของ “ค่าใช้จ่ายในการบริหาร” </w:t>
      </w:r>
      <w:r w:rsidRPr="00C96DFA">
        <w:rPr>
          <w:rFonts w:ascii="Angsana New" w:hAnsi="Angsana New" w:hint="cs"/>
          <w:sz w:val="30"/>
          <w:szCs w:val="30"/>
          <w:cs/>
        </w:rPr>
        <w:t>ในงบกำไรขาดทุนเบ็ดเสร็จ</w:t>
      </w:r>
      <w:r w:rsidRPr="00C96DFA">
        <w:rPr>
          <w:rFonts w:ascii="Angsana New" w:hAnsi="Angsana New"/>
          <w:sz w:val="30"/>
          <w:szCs w:val="30"/>
          <w:cs/>
        </w:rPr>
        <w:t>สำหรับงวด</w:t>
      </w:r>
      <w:r w:rsidRPr="00C96DFA">
        <w:rPr>
          <w:rFonts w:ascii="Angsana New" w:hAnsi="Angsana New" w:hint="cs"/>
          <w:sz w:val="30"/>
          <w:szCs w:val="30"/>
          <w:cs/>
        </w:rPr>
        <w:t>เก้า</w:t>
      </w:r>
      <w:r w:rsidRPr="00C96DF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C96DFA">
        <w:rPr>
          <w:rFonts w:ascii="Angsana New" w:hAnsi="Angsana New"/>
          <w:sz w:val="30"/>
          <w:szCs w:val="30"/>
        </w:rPr>
        <w:t>30</w:t>
      </w:r>
      <w:r w:rsidRPr="00C96DFA">
        <w:rPr>
          <w:rFonts w:ascii="Angsana New" w:hAnsi="Angsana New"/>
          <w:sz w:val="30"/>
          <w:szCs w:val="30"/>
          <w:cs/>
        </w:rPr>
        <w:t xml:space="preserve"> </w:t>
      </w:r>
      <w:r w:rsidRPr="00C96DFA">
        <w:rPr>
          <w:rFonts w:ascii="Angsana New" w:hAnsi="Angsana New" w:hint="cs"/>
          <w:sz w:val="30"/>
          <w:szCs w:val="30"/>
          <w:cs/>
        </w:rPr>
        <w:t>กันย</w:t>
      </w:r>
      <w:r w:rsidRPr="00C96DFA">
        <w:rPr>
          <w:rFonts w:ascii="Angsana New" w:hAnsi="Angsana New"/>
          <w:sz w:val="30"/>
          <w:szCs w:val="30"/>
          <w:cs/>
        </w:rPr>
        <w:t xml:space="preserve">ายน </w:t>
      </w:r>
      <w:r w:rsidRPr="00C96DFA">
        <w:rPr>
          <w:rFonts w:ascii="Angsana New" w:hAnsi="Angsana New"/>
          <w:sz w:val="30"/>
          <w:szCs w:val="30"/>
        </w:rPr>
        <w:t>2568</w:t>
      </w:r>
    </w:p>
    <w:p w14:paraId="3C8A1EC1" w14:textId="77777777" w:rsidR="00CE1F87" w:rsidRPr="00C96DFA" w:rsidRDefault="00CE1F87" w:rsidP="00943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B6CAB67" w14:textId="08588D04" w:rsidR="000841C6" w:rsidRPr="00C96DFA" w:rsidRDefault="00E151B7" w:rsidP="00F02E40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96DFA">
        <w:rPr>
          <w:rFonts w:ascii="Angsana New" w:hAnsi="Angsana New"/>
          <w:b/>
          <w:bCs/>
          <w:sz w:val="30"/>
          <w:szCs w:val="30"/>
          <w:cs/>
        </w:rPr>
        <w:t>เจ้าหนี้อื่น - บุคคลและกิจการอื่น</w:t>
      </w:r>
    </w:p>
    <w:p w14:paraId="62F851C7" w14:textId="77777777" w:rsidR="00F92539" w:rsidRPr="00C96DFA" w:rsidRDefault="00F92539" w:rsidP="004A5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80" w:type="dxa"/>
        <w:tblInd w:w="-113" w:type="dxa"/>
        <w:tblLook w:val="01E0" w:firstRow="1" w:lastRow="1" w:firstColumn="1" w:lastColumn="1" w:noHBand="0" w:noVBand="0"/>
      </w:tblPr>
      <w:tblGrid>
        <w:gridCol w:w="3345"/>
        <w:gridCol w:w="1417"/>
        <w:gridCol w:w="255"/>
        <w:gridCol w:w="1418"/>
        <w:gridCol w:w="255"/>
        <w:gridCol w:w="1417"/>
        <w:gridCol w:w="255"/>
        <w:gridCol w:w="1418"/>
      </w:tblGrid>
      <w:tr w:rsidR="00643376" w:rsidRPr="00C96DFA" w14:paraId="42ACB865" w14:textId="77777777" w:rsidTr="00B57106">
        <w:tc>
          <w:tcPr>
            <w:tcW w:w="3345" w:type="dxa"/>
            <w:vAlign w:val="bottom"/>
          </w:tcPr>
          <w:p w14:paraId="3EF81AAE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5" w:type="dxa"/>
            <w:gridSpan w:val="7"/>
            <w:tcBorders>
              <w:bottom w:val="single" w:sz="4" w:space="0" w:color="auto"/>
            </w:tcBorders>
            <w:vAlign w:val="bottom"/>
          </w:tcPr>
          <w:p w14:paraId="4F2467BE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DF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43376" w:rsidRPr="00C96DFA" w14:paraId="76C2F26E" w14:textId="77777777" w:rsidTr="00B57106">
        <w:tc>
          <w:tcPr>
            <w:tcW w:w="3345" w:type="dxa"/>
            <w:vAlign w:val="bottom"/>
          </w:tcPr>
          <w:p w14:paraId="772AC265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09660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DF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0045BA1E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1D131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DF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376" w:rsidRPr="00C96DFA" w14:paraId="6E793926" w14:textId="77777777" w:rsidTr="00E66C71">
        <w:tc>
          <w:tcPr>
            <w:tcW w:w="3345" w:type="dxa"/>
            <w:vAlign w:val="bottom"/>
          </w:tcPr>
          <w:p w14:paraId="2FDB65EC" w14:textId="77777777" w:rsidR="00643376" w:rsidRPr="00C96DFA" w:rsidRDefault="00643376" w:rsidP="0064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EE1D372" w14:textId="410F619F" w:rsidR="00643376" w:rsidRPr="00C96DFA" w:rsidRDefault="00643376" w:rsidP="0064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96DFA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C96DFA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  <w:r w:rsidRPr="00C96DFA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879858C" w14:textId="77777777" w:rsidR="00643376" w:rsidRPr="00C96DFA" w:rsidRDefault="00643376" w:rsidP="0064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9050A20" w14:textId="77777777" w:rsidR="00643376" w:rsidRPr="00C96DFA" w:rsidRDefault="00643376" w:rsidP="0064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6DF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C96DFA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255" w:type="dxa"/>
            <w:vAlign w:val="bottom"/>
          </w:tcPr>
          <w:p w14:paraId="1162454B" w14:textId="77777777" w:rsidR="00643376" w:rsidRPr="00C96DFA" w:rsidRDefault="00643376" w:rsidP="0064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20915A8" w14:textId="4066F717" w:rsidR="00643376" w:rsidRPr="00C96DFA" w:rsidRDefault="00643376" w:rsidP="0064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96DFA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C96DFA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  <w:r w:rsidRPr="00C96DFA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255" w:type="dxa"/>
          </w:tcPr>
          <w:p w14:paraId="3190857B" w14:textId="77777777" w:rsidR="00643376" w:rsidRPr="00C96DFA" w:rsidRDefault="00643376" w:rsidP="0064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05D830D" w14:textId="77777777" w:rsidR="00643376" w:rsidRPr="00C96DFA" w:rsidRDefault="00643376" w:rsidP="0064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6DF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96D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66C71" w:rsidRPr="00C96DFA" w14:paraId="7280F0AA" w14:textId="77777777" w:rsidTr="002A3116">
        <w:tc>
          <w:tcPr>
            <w:tcW w:w="3345" w:type="dxa"/>
            <w:vAlign w:val="bottom"/>
          </w:tcPr>
          <w:p w14:paraId="2969E9DE" w14:textId="0B663B09" w:rsidR="00E66C71" w:rsidRPr="00C96DFA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96DF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ดอกเบี้ยค้างจ่าย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F3DC416" w14:textId="739145FD" w:rsidR="00E66C71" w:rsidRPr="00C96DFA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52,</w:t>
            </w:r>
            <w:r w:rsidR="0029402D">
              <w:rPr>
                <w:rFonts w:ascii="Angsana New" w:hAnsi="Angsana New"/>
                <w:sz w:val="30"/>
                <w:szCs w:val="30"/>
                <w:lang w:eastAsia="en-GB"/>
              </w:rPr>
              <w:t>005</w:t>
            </w:r>
          </w:p>
        </w:tc>
        <w:tc>
          <w:tcPr>
            <w:tcW w:w="255" w:type="dxa"/>
            <w:vAlign w:val="bottom"/>
          </w:tcPr>
          <w:p w14:paraId="5F987A0C" w14:textId="77777777" w:rsidR="00E66C71" w:rsidRPr="00E66C71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78F1A70" w14:textId="74D117B9" w:rsidR="00E66C71" w:rsidRPr="00C96DFA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96DFA">
              <w:rPr>
                <w:rFonts w:ascii="Angsana New" w:hAnsi="Angsana New"/>
                <w:sz w:val="30"/>
                <w:szCs w:val="30"/>
                <w:lang w:eastAsia="en-GB"/>
              </w:rPr>
              <w:t>17,174</w:t>
            </w:r>
          </w:p>
        </w:tc>
        <w:tc>
          <w:tcPr>
            <w:tcW w:w="255" w:type="dxa"/>
            <w:vAlign w:val="bottom"/>
          </w:tcPr>
          <w:p w14:paraId="47F63319" w14:textId="77777777" w:rsidR="00E66C71" w:rsidRPr="00E66C71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ind w:right="35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B131C06" w14:textId="06178F6B" w:rsidR="00E66C71" w:rsidRPr="00C96DFA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  <w:r w:rsidR="0029402D">
              <w:rPr>
                <w:rFonts w:ascii="Angsana New" w:hAnsi="Angsana New"/>
                <w:sz w:val="30"/>
                <w:szCs w:val="30"/>
                <w:lang w:eastAsia="en-GB"/>
              </w:rPr>
              <w:t>0,559</w:t>
            </w:r>
          </w:p>
        </w:tc>
        <w:tc>
          <w:tcPr>
            <w:tcW w:w="255" w:type="dxa"/>
            <w:vAlign w:val="bottom"/>
          </w:tcPr>
          <w:p w14:paraId="3726F922" w14:textId="77777777" w:rsidR="00E66C71" w:rsidRPr="00E66C71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D3056DB" w14:textId="417E692C" w:rsidR="00E66C71" w:rsidRPr="00C96DFA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96DFA">
              <w:rPr>
                <w:rFonts w:ascii="Angsana New" w:hAnsi="Angsana New"/>
                <w:sz w:val="30"/>
                <w:szCs w:val="30"/>
                <w:lang w:eastAsia="en-GB"/>
              </w:rPr>
              <w:t>16,649</w:t>
            </w:r>
          </w:p>
        </w:tc>
      </w:tr>
      <w:tr w:rsidR="00643376" w:rsidRPr="00C96DFA" w14:paraId="6CCE4C9B" w14:textId="77777777" w:rsidTr="00E66C71">
        <w:tc>
          <w:tcPr>
            <w:tcW w:w="3345" w:type="dxa"/>
            <w:vAlign w:val="bottom"/>
          </w:tcPr>
          <w:p w14:paraId="3B92662F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96DF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เจ้าหนี้อื่น</w:t>
            </w:r>
          </w:p>
        </w:tc>
        <w:tc>
          <w:tcPr>
            <w:tcW w:w="1417" w:type="dxa"/>
            <w:vAlign w:val="bottom"/>
          </w:tcPr>
          <w:p w14:paraId="7A66EAD1" w14:textId="767E1A6B" w:rsidR="00643376" w:rsidRPr="00C96DFA" w:rsidRDefault="007A679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30,81</w:t>
            </w:r>
            <w:r w:rsidR="0029402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5" w:type="dxa"/>
            <w:vAlign w:val="bottom"/>
          </w:tcPr>
          <w:p w14:paraId="594B5AA5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AE15C8F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>45,783</w:t>
            </w:r>
          </w:p>
        </w:tc>
        <w:tc>
          <w:tcPr>
            <w:tcW w:w="255" w:type="dxa"/>
            <w:vAlign w:val="bottom"/>
          </w:tcPr>
          <w:p w14:paraId="72A8B403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D0EBDAB" w14:textId="4F087F30" w:rsidR="00643376" w:rsidRPr="00C96DFA" w:rsidRDefault="00166F9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22,721</w:t>
            </w:r>
          </w:p>
        </w:tc>
        <w:tc>
          <w:tcPr>
            <w:tcW w:w="255" w:type="dxa"/>
            <w:vAlign w:val="bottom"/>
          </w:tcPr>
          <w:p w14:paraId="498F1639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1545F07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>37,858</w:t>
            </w:r>
          </w:p>
        </w:tc>
      </w:tr>
      <w:tr w:rsidR="00643376" w:rsidRPr="00C96DFA" w14:paraId="1EC5BE0A" w14:textId="77777777" w:rsidTr="00B57106">
        <w:tc>
          <w:tcPr>
            <w:tcW w:w="3345" w:type="dxa"/>
            <w:vAlign w:val="bottom"/>
          </w:tcPr>
          <w:p w14:paraId="6F38D344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ind w:right="-15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96DF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เงินรับล่วงหน้าค่าหุ้นรอชำระคืน</w:t>
            </w:r>
          </w:p>
        </w:tc>
        <w:tc>
          <w:tcPr>
            <w:tcW w:w="1417" w:type="dxa"/>
            <w:vAlign w:val="bottom"/>
          </w:tcPr>
          <w:p w14:paraId="720DD3A2" w14:textId="59DB76E5" w:rsidR="00643376" w:rsidRPr="00C96DFA" w:rsidRDefault="007A679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25,613</w:t>
            </w:r>
          </w:p>
        </w:tc>
        <w:tc>
          <w:tcPr>
            <w:tcW w:w="255" w:type="dxa"/>
            <w:vAlign w:val="bottom"/>
          </w:tcPr>
          <w:p w14:paraId="177CD87A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B898615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>25,613</w:t>
            </w:r>
          </w:p>
        </w:tc>
        <w:tc>
          <w:tcPr>
            <w:tcW w:w="255" w:type="dxa"/>
            <w:vAlign w:val="bottom"/>
          </w:tcPr>
          <w:p w14:paraId="55E98B3A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B8F015D" w14:textId="40D93BBA" w:rsidR="00643376" w:rsidRPr="00C96DFA" w:rsidRDefault="007A6796" w:rsidP="00B5710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3834500F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49F03248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3376" w:rsidRPr="00C96DFA" w14:paraId="43AA9B67" w14:textId="77777777" w:rsidTr="00B57106">
        <w:tc>
          <w:tcPr>
            <w:tcW w:w="3345" w:type="dxa"/>
            <w:vAlign w:val="bottom"/>
          </w:tcPr>
          <w:p w14:paraId="23183CDB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96DF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เงินเดือน ค่าแรงและสวัสดิการค้างจ่าย</w:t>
            </w:r>
          </w:p>
        </w:tc>
        <w:tc>
          <w:tcPr>
            <w:tcW w:w="1417" w:type="dxa"/>
            <w:vAlign w:val="bottom"/>
          </w:tcPr>
          <w:p w14:paraId="73E37260" w14:textId="64366802" w:rsidR="00643376" w:rsidRPr="00C96DFA" w:rsidRDefault="007A679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13,854</w:t>
            </w:r>
          </w:p>
        </w:tc>
        <w:tc>
          <w:tcPr>
            <w:tcW w:w="255" w:type="dxa"/>
            <w:vAlign w:val="bottom"/>
          </w:tcPr>
          <w:p w14:paraId="77A7BE63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93FE35B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>9,121</w:t>
            </w:r>
          </w:p>
        </w:tc>
        <w:tc>
          <w:tcPr>
            <w:tcW w:w="255" w:type="dxa"/>
            <w:vAlign w:val="bottom"/>
          </w:tcPr>
          <w:p w14:paraId="230222F4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403BF16" w14:textId="598F9E7D" w:rsidR="00643376" w:rsidRPr="00C96DFA" w:rsidRDefault="00166F9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13,818</w:t>
            </w:r>
          </w:p>
        </w:tc>
        <w:tc>
          <w:tcPr>
            <w:tcW w:w="255" w:type="dxa"/>
            <w:vAlign w:val="bottom"/>
          </w:tcPr>
          <w:p w14:paraId="3EC67DAB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FCFD852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>9,081</w:t>
            </w:r>
          </w:p>
        </w:tc>
      </w:tr>
      <w:tr w:rsidR="00E66C71" w:rsidRPr="00C96DFA" w14:paraId="329339CA" w14:textId="77777777" w:rsidTr="00B57106">
        <w:tc>
          <w:tcPr>
            <w:tcW w:w="3345" w:type="dxa"/>
            <w:vAlign w:val="bottom"/>
          </w:tcPr>
          <w:p w14:paraId="40C978D7" w14:textId="23163460" w:rsidR="00E66C71" w:rsidRPr="00C96DFA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96DF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ค่าไฟฟ้าค้างจ่าย</w:t>
            </w:r>
          </w:p>
        </w:tc>
        <w:tc>
          <w:tcPr>
            <w:tcW w:w="1417" w:type="dxa"/>
            <w:vAlign w:val="bottom"/>
          </w:tcPr>
          <w:p w14:paraId="0C2D96EB" w14:textId="3E366A73" w:rsidR="00E66C71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13,399</w:t>
            </w:r>
          </w:p>
        </w:tc>
        <w:tc>
          <w:tcPr>
            <w:tcW w:w="255" w:type="dxa"/>
            <w:vAlign w:val="bottom"/>
          </w:tcPr>
          <w:p w14:paraId="4C035B6F" w14:textId="77777777" w:rsidR="00E66C71" w:rsidRPr="00C96DFA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7D795A7" w14:textId="489E8DCD" w:rsidR="00E66C71" w:rsidRPr="00C96DFA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>2,455</w:t>
            </w:r>
          </w:p>
        </w:tc>
        <w:tc>
          <w:tcPr>
            <w:tcW w:w="255" w:type="dxa"/>
            <w:vAlign w:val="bottom"/>
          </w:tcPr>
          <w:p w14:paraId="649509D2" w14:textId="77777777" w:rsidR="00E66C71" w:rsidRPr="00C96DFA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4A6BB8B" w14:textId="05B2CB04" w:rsidR="00E66C71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13,399</w:t>
            </w:r>
          </w:p>
        </w:tc>
        <w:tc>
          <w:tcPr>
            <w:tcW w:w="255" w:type="dxa"/>
            <w:vAlign w:val="bottom"/>
          </w:tcPr>
          <w:p w14:paraId="4B759FCF" w14:textId="77777777" w:rsidR="00E66C71" w:rsidRPr="00C96DFA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A8099A5" w14:textId="37230E41" w:rsidR="00E66C71" w:rsidRPr="00C96DFA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>2,455</w:t>
            </w:r>
          </w:p>
        </w:tc>
      </w:tr>
      <w:tr w:rsidR="00E66C71" w:rsidRPr="00C96DFA" w14:paraId="54D50838" w14:textId="77777777" w:rsidTr="00B57106">
        <w:tc>
          <w:tcPr>
            <w:tcW w:w="3345" w:type="dxa"/>
            <w:vAlign w:val="bottom"/>
          </w:tcPr>
          <w:p w14:paraId="34A83AA0" w14:textId="7F2781D7" w:rsidR="00E66C71" w:rsidRPr="00C96DFA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96DF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เจ้าหนี้กรมสรรพากร</w:t>
            </w:r>
          </w:p>
        </w:tc>
        <w:tc>
          <w:tcPr>
            <w:tcW w:w="1417" w:type="dxa"/>
            <w:vAlign w:val="bottom"/>
          </w:tcPr>
          <w:p w14:paraId="34DDE0A5" w14:textId="29AD0739" w:rsidR="00E66C71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9,569</w:t>
            </w:r>
          </w:p>
        </w:tc>
        <w:tc>
          <w:tcPr>
            <w:tcW w:w="255" w:type="dxa"/>
            <w:vAlign w:val="bottom"/>
          </w:tcPr>
          <w:p w14:paraId="3EFFEF96" w14:textId="77777777" w:rsidR="00E66C71" w:rsidRPr="00C96DFA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B971891" w14:textId="6DFAE1C2" w:rsidR="00E66C71" w:rsidRPr="00C96DFA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>1,653</w:t>
            </w:r>
          </w:p>
        </w:tc>
        <w:tc>
          <w:tcPr>
            <w:tcW w:w="255" w:type="dxa"/>
            <w:vAlign w:val="bottom"/>
          </w:tcPr>
          <w:p w14:paraId="6E967307" w14:textId="77777777" w:rsidR="00E66C71" w:rsidRPr="00C96DFA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CC7B33B" w14:textId="4CB3B754" w:rsidR="00E66C71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7,409</w:t>
            </w:r>
          </w:p>
        </w:tc>
        <w:tc>
          <w:tcPr>
            <w:tcW w:w="255" w:type="dxa"/>
            <w:vAlign w:val="bottom"/>
          </w:tcPr>
          <w:p w14:paraId="34339043" w14:textId="77777777" w:rsidR="00E66C71" w:rsidRPr="00C96DFA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9322C2A" w14:textId="258CE211" w:rsidR="00E66C71" w:rsidRPr="00C96DFA" w:rsidRDefault="00E66C71" w:rsidP="00E66C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6C71" w:rsidRPr="00C96DFA" w14:paraId="6844BE94" w14:textId="77777777" w:rsidTr="00B57106">
        <w:tc>
          <w:tcPr>
            <w:tcW w:w="3345" w:type="dxa"/>
            <w:vAlign w:val="bottom"/>
          </w:tcPr>
          <w:p w14:paraId="029B9E51" w14:textId="0110E678" w:rsidR="00E66C71" w:rsidRPr="00C96DFA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96DF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ค่าโฆษณาและส่งเสริมการขายค้างจ่าย</w:t>
            </w:r>
          </w:p>
        </w:tc>
        <w:tc>
          <w:tcPr>
            <w:tcW w:w="1417" w:type="dxa"/>
            <w:vAlign w:val="bottom"/>
          </w:tcPr>
          <w:p w14:paraId="271549B7" w14:textId="00664311" w:rsidR="00E66C71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5,613</w:t>
            </w:r>
          </w:p>
        </w:tc>
        <w:tc>
          <w:tcPr>
            <w:tcW w:w="255" w:type="dxa"/>
            <w:vAlign w:val="bottom"/>
          </w:tcPr>
          <w:p w14:paraId="76B9C579" w14:textId="77777777" w:rsidR="00E66C71" w:rsidRPr="00C96DFA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4FD9BB8D" w14:textId="6E27A2DD" w:rsidR="00E66C71" w:rsidRPr="00C96DFA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>15,273</w:t>
            </w:r>
          </w:p>
        </w:tc>
        <w:tc>
          <w:tcPr>
            <w:tcW w:w="255" w:type="dxa"/>
            <w:vAlign w:val="bottom"/>
          </w:tcPr>
          <w:p w14:paraId="6EFCEF27" w14:textId="77777777" w:rsidR="00E66C71" w:rsidRPr="00C96DFA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86FB0B0" w14:textId="019FECC3" w:rsidR="00E66C71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5,613</w:t>
            </w:r>
          </w:p>
        </w:tc>
        <w:tc>
          <w:tcPr>
            <w:tcW w:w="255" w:type="dxa"/>
            <w:vAlign w:val="bottom"/>
          </w:tcPr>
          <w:p w14:paraId="6FDA4426" w14:textId="77777777" w:rsidR="00E66C71" w:rsidRPr="00C96DFA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3755B85" w14:textId="6F4AB533" w:rsidR="00E66C71" w:rsidRPr="00C96DFA" w:rsidRDefault="00E66C71" w:rsidP="00E6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>15,273</w:t>
            </w:r>
          </w:p>
        </w:tc>
      </w:tr>
      <w:tr w:rsidR="00643376" w:rsidRPr="00C96DFA" w14:paraId="2D8DC124" w14:textId="77777777" w:rsidTr="00B57106">
        <w:tc>
          <w:tcPr>
            <w:tcW w:w="3345" w:type="dxa"/>
            <w:vAlign w:val="bottom"/>
          </w:tcPr>
          <w:p w14:paraId="0318A18D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96DF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เงินรับล่วงหน้าจากลูกค้า</w:t>
            </w:r>
          </w:p>
        </w:tc>
        <w:tc>
          <w:tcPr>
            <w:tcW w:w="1417" w:type="dxa"/>
            <w:vAlign w:val="bottom"/>
          </w:tcPr>
          <w:p w14:paraId="62FA5D9C" w14:textId="5C40ACD5" w:rsidR="00643376" w:rsidRPr="00C96DFA" w:rsidRDefault="007A679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4,953</w:t>
            </w:r>
          </w:p>
        </w:tc>
        <w:tc>
          <w:tcPr>
            <w:tcW w:w="255" w:type="dxa"/>
            <w:vAlign w:val="bottom"/>
          </w:tcPr>
          <w:p w14:paraId="39E61D24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4BF8B509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>10,341</w:t>
            </w:r>
          </w:p>
        </w:tc>
        <w:tc>
          <w:tcPr>
            <w:tcW w:w="255" w:type="dxa"/>
            <w:vAlign w:val="bottom"/>
          </w:tcPr>
          <w:p w14:paraId="1F45F4A3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9C6C6F0" w14:textId="78F9703D" w:rsidR="00643376" w:rsidRPr="00C96DFA" w:rsidRDefault="00166F9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4,430</w:t>
            </w:r>
          </w:p>
        </w:tc>
        <w:tc>
          <w:tcPr>
            <w:tcW w:w="255" w:type="dxa"/>
            <w:vAlign w:val="bottom"/>
          </w:tcPr>
          <w:p w14:paraId="39CAC818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36B1191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>5,432</w:t>
            </w:r>
          </w:p>
        </w:tc>
      </w:tr>
      <w:tr w:rsidR="00643376" w:rsidRPr="00C96DFA" w14:paraId="3FC4DB86" w14:textId="77777777" w:rsidTr="00B57106">
        <w:tc>
          <w:tcPr>
            <w:tcW w:w="3345" w:type="dxa"/>
            <w:vAlign w:val="bottom"/>
          </w:tcPr>
          <w:p w14:paraId="64B40CAE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96DF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เบี้ยปรับจ่ายค่าสินค้าและบริการล่าช้าค้างจ่าย</w:t>
            </w:r>
          </w:p>
        </w:tc>
        <w:tc>
          <w:tcPr>
            <w:tcW w:w="1417" w:type="dxa"/>
            <w:vAlign w:val="bottom"/>
          </w:tcPr>
          <w:p w14:paraId="6A57605A" w14:textId="62189C7B" w:rsidR="00643376" w:rsidRPr="00C96DFA" w:rsidRDefault="007A679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4,786</w:t>
            </w:r>
          </w:p>
        </w:tc>
        <w:tc>
          <w:tcPr>
            <w:tcW w:w="255" w:type="dxa"/>
            <w:vAlign w:val="bottom"/>
          </w:tcPr>
          <w:p w14:paraId="3518412D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E892513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6E603FE9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D80D124" w14:textId="6A2A6258" w:rsidR="00643376" w:rsidRPr="00C96DFA" w:rsidRDefault="00166F9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4,786</w:t>
            </w:r>
          </w:p>
        </w:tc>
        <w:tc>
          <w:tcPr>
            <w:tcW w:w="255" w:type="dxa"/>
            <w:vAlign w:val="bottom"/>
          </w:tcPr>
          <w:p w14:paraId="51E449E3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DF37463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3376" w:rsidRPr="00C96DFA" w14:paraId="6EC5553A" w14:textId="77777777" w:rsidTr="00B57106">
        <w:tc>
          <w:tcPr>
            <w:tcW w:w="3345" w:type="dxa"/>
            <w:vAlign w:val="bottom"/>
          </w:tcPr>
          <w:p w14:paraId="7E266A2F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96DF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ส่วนลดค้างจ่าย</w:t>
            </w:r>
          </w:p>
        </w:tc>
        <w:tc>
          <w:tcPr>
            <w:tcW w:w="1417" w:type="dxa"/>
            <w:vAlign w:val="bottom"/>
          </w:tcPr>
          <w:p w14:paraId="22C48A5B" w14:textId="27AF58B1" w:rsidR="00643376" w:rsidRPr="00C96DFA" w:rsidRDefault="007A679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</w:t>
            </w:r>
            <w:r w:rsidR="00166F9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5" w:type="dxa"/>
            <w:vAlign w:val="bottom"/>
          </w:tcPr>
          <w:p w14:paraId="68FC9382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CB3C2E2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255" w:type="dxa"/>
            <w:vAlign w:val="bottom"/>
          </w:tcPr>
          <w:p w14:paraId="57483E14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9826747" w14:textId="7429C7BC" w:rsidR="00643376" w:rsidRPr="00C96DFA" w:rsidRDefault="00166F9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1,664</w:t>
            </w:r>
          </w:p>
        </w:tc>
        <w:tc>
          <w:tcPr>
            <w:tcW w:w="255" w:type="dxa"/>
            <w:vAlign w:val="bottom"/>
          </w:tcPr>
          <w:p w14:paraId="6AC0B262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D883E27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</w:tr>
      <w:tr w:rsidR="00643376" w:rsidRPr="00C96DFA" w14:paraId="3D87F1C9" w14:textId="77777777" w:rsidTr="00B57106">
        <w:tc>
          <w:tcPr>
            <w:tcW w:w="3345" w:type="dxa"/>
            <w:vAlign w:val="bottom"/>
          </w:tcPr>
          <w:p w14:paraId="2363840A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96DF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BCD31C0" w14:textId="2944AEDE" w:rsidR="00643376" w:rsidRPr="00C96DFA" w:rsidRDefault="007A679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6,236</w:t>
            </w:r>
          </w:p>
        </w:tc>
        <w:tc>
          <w:tcPr>
            <w:tcW w:w="255" w:type="dxa"/>
            <w:vAlign w:val="bottom"/>
          </w:tcPr>
          <w:p w14:paraId="49FA5C7B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4BAAA56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>4,790</w:t>
            </w:r>
          </w:p>
        </w:tc>
        <w:tc>
          <w:tcPr>
            <w:tcW w:w="255" w:type="dxa"/>
            <w:vAlign w:val="bottom"/>
          </w:tcPr>
          <w:p w14:paraId="28255BF1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C44F6F5" w14:textId="2D4B43AF" w:rsidR="00643376" w:rsidRPr="00C96DFA" w:rsidRDefault="00166F9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4,604</w:t>
            </w:r>
          </w:p>
        </w:tc>
        <w:tc>
          <w:tcPr>
            <w:tcW w:w="255" w:type="dxa"/>
            <w:vAlign w:val="bottom"/>
          </w:tcPr>
          <w:p w14:paraId="3CC2D6A4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9B12FEA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>4,024</w:t>
            </w:r>
          </w:p>
        </w:tc>
      </w:tr>
      <w:tr w:rsidR="00643376" w:rsidRPr="00C96DFA" w14:paraId="07158718" w14:textId="77777777" w:rsidTr="00B57106">
        <w:tc>
          <w:tcPr>
            <w:tcW w:w="3345" w:type="dxa"/>
            <w:vAlign w:val="bottom"/>
          </w:tcPr>
          <w:p w14:paraId="23537454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96DF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278DB" w14:textId="5A7569B5" w:rsidR="00643376" w:rsidRPr="00C96DFA" w:rsidRDefault="00166F9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29402D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9402D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255" w:type="dxa"/>
            <w:vAlign w:val="bottom"/>
          </w:tcPr>
          <w:p w14:paraId="1B034832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56973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>134,603</w:t>
            </w:r>
          </w:p>
        </w:tc>
        <w:tc>
          <w:tcPr>
            <w:tcW w:w="255" w:type="dxa"/>
            <w:vAlign w:val="bottom"/>
          </w:tcPr>
          <w:p w14:paraId="4CDB3EF6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B4993" w14:textId="25020053" w:rsidR="00643376" w:rsidRPr="00C96DFA" w:rsidRDefault="00166F97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</w:t>
            </w:r>
            <w:r w:rsidR="0029402D">
              <w:rPr>
                <w:rFonts w:ascii="Angsana New" w:hAnsi="Angsana New"/>
                <w:sz w:val="30"/>
                <w:szCs w:val="30"/>
              </w:rPr>
              <w:t>003</w:t>
            </w:r>
          </w:p>
        </w:tc>
        <w:tc>
          <w:tcPr>
            <w:tcW w:w="255" w:type="dxa"/>
            <w:vAlign w:val="bottom"/>
          </w:tcPr>
          <w:p w14:paraId="56123696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4FC73" w14:textId="77777777" w:rsidR="00643376" w:rsidRPr="00C96DFA" w:rsidRDefault="00643376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C96DFA">
              <w:rPr>
                <w:rFonts w:ascii="Angsana New" w:hAnsi="Angsana New"/>
                <w:sz w:val="30"/>
                <w:szCs w:val="30"/>
              </w:rPr>
              <w:t>93,172</w:t>
            </w:r>
          </w:p>
        </w:tc>
      </w:tr>
    </w:tbl>
    <w:p w14:paraId="2E615940" w14:textId="77777777" w:rsidR="00F129E3" w:rsidRPr="00C96DFA" w:rsidRDefault="00F12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9B7D30E" w14:textId="77777777" w:rsidR="00880DFE" w:rsidRPr="00C96DFA" w:rsidRDefault="00880DFE" w:rsidP="00CD1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C96DFA"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14:paraId="613349BD" w14:textId="0BC618F3" w:rsidR="00643376" w:rsidRPr="007E40FA" w:rsidRDefault="00643376" w:rsidP="00643376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E40FA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เงินกู้ยืมระยะสั้นและระยะยาวจากบุคคลอื่น</w:t>
      </w:r>
    </w:p>
    <w:p w14:paraId="7D2A10DA" w14:textId="77777777" w:rsidR="00BF76B0" w:rsidRPr="007E40FA" w:rsidRDefault="00BF76B0" w:rsidP="00BF7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5F1BA24" w14:textId="219F73CC" w:rsidR="00BF76B0" w:rsidRPr="007E40FA" w:rsidRDefault="00BF76B0" w:rsidP="00BF7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7E40FA">
        <w:rPr>
          <w:rFonts w:ascii="Angsana New" w:hAnsi="Angsana New" w:hint="cs"/>
          <w:i/>
          <w:iCs/>
          <w:color w:val="000000"/>
          <w:sz w:val="28"/>
          <w:szCs w:val="28"/>
          <w:cs/>
        </w:rPr>
        <w:t>เ</w:t>
      </w:r>
      <w:r w:rsidRPr="007E40FA">
        <w:rPr>
          <w:rFonts w:ascii="Angsana New" w:hAnsi="Angsana New"/>
          <w:i/>
          <w:iCs/>
          <w:color w:val="000000"/>
          <w:sz w:val="28"/>
          <w:szCs w:val="28"/>
          <w:cs/>
        </w:rPr>
        <w:t>งินกู้ยืมระยะสั้นจากบุคคลอื่น</w:t>
      </w:r>
    </w:p>
    <w:p w14:paraId="06BAC07E" w14:textId="77777777" w:rsidR="00BF76B0" w:rsidRPr="007E40FA" w:rsidRDefault="00BF76B0" w:rsidP="00BF7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712A86D" w14:textId="72AA49D5" w:rsidR="00BF76B0" w:rsidRPr="007E40FA" w:rsidRDefault="0011633E" w:rsidP="00C96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7E40FA">
        <w:rPr>
          <w:rFonts w:ascii="Angsana New" w:hAnsi="Angsana New" w:hint="cs"/>
          <w:color w:val="000000"/>
          <w:sz w:val="28"/>
          <w:szCs w:val="28"/>
          <w:cs/>
        </w:rPr>
        <w:t xml:space="preserve">ณ </w:t>
      </w:r>
      <w:r w:rsidR="00643376" w:rsidRPr="007E40FA">
        <w:rPr>
          <w:rFonts w:ascii="Angsana New" w:hAnsi="Angsana New" w:hint="cs"/>
          <w:color w:val="000000"/>
          <w:sz w:val="28"/>
          <w:szCs w:val="28"/>
          <w:cs/>
        </w:rPr>
        <w:t>วันที่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/>
          <w:color w:val="000000"/>
          <w:sz w:val="28"/>
          <w:szCs w:val="28"/>
        </w:rPr>
        <w:t>30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/>
          <w:color w:val="000000"/>
          <w:sz w:val="28"/>
          <w:szCs w:val="28"/>
        </w:rPr>
        <w:t>2568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 w:hint="cs"/>
          <w:color w:val="000000"/>
          <w:sz w:val="28"/>
          <w:szCs w:val="28"/>
          <w:cs/>
        </w:rPr>
        <w:t>และวันที่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/>
          <w:color w:val="000000"/>
          <w:sz w:val="28"/>
          <w:szCs w:val="28"/>
        </w:rPr>
        <w:t>31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 w:hint="cs"/>
          <w:color w:val="000000"/>
          <w:sz w:val="28"/>
          <w:szCs w:val="28"/>
          <w:cs/>
        </w:rPr>
        <w:t>ธันวาคม</w:t>
      </w:r>
      <w:r w:rsidR="00643376" w:rsidRPr="007E40FA">
        <w:rPr>
          <w:rFonts w:ascii="Angsana New" w:hAnsi="Angsana New"/>
          <w:color w:val="000000"/>
          <w:sz w:val="28"/>
          <w:szCs w:val="28"/>
        </w:rPr>
        <w:t xml:space="preserve"> 2567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E40FA">
        <w:rPr>
          <w:rFonts w:ascii="Angsana New" w:hAnsi="Angsana New" w:hint="cs"/>
          <w:color w:val="000000"/>
          <w:sz w:val="28"/>
          <w:szCs w:val="28"/>
          <w:cs/>
        </w:rPr>
        <w:t>บริษัทย่อย</w:t>
      </w:r>
      <w:r w:rsidR="00F1627F">
        <w:rPr>
          <w:rFonts w:ascii="Angsana New" w:hAnsi="Angsana New" w:hint="cs"/>
          <w:color w:val="000000"/>
          <w:sz w:val="28"/>
          <w:szCs w:val="28"/>
          <w:cs/>
        </w:rPr>
        <w:t>แห่ง</w:t>
      </w:r>
      <w:r w:rsidRPr="007E40FA">
        <w:rPr>
          <w:rFonts w:ascii="Angsana New" w:hAnsi="Angsana New" w:hint="cs"/>
          <w:color w:val="000000"/>
          <w:sz w:val="28"/>
          <w:szCs w:val="28"/>
          <w:cs/>
        </w:rPr>
        <w:t>หนึ่งมี</w:t>
      </w:r>
      <w:r w:rsidR="00643376" w:rsidRPr="007E40FA">
        <w:rPr>
          <w:rFonts w:ascii="Angsana New" w:hAnsi="Angsana New" w:hint="cs"/>
          <w:color w:val="000000"/>
          <w:sz w:val="28"/>
          <w:szCs w:val="28"/>
          <w:cs/>
        </w:rPr>
        <w:t>เงินกู้ยืมระยะสั้นประเภทสัญญากู้ยืมเงิน</w:t>
      </w:r>
      <w:r w:rsidRPr="007E40FA">
        <w:rPr>
          <w:rFonts w:ascii="Angsana New" w:hAnsi="Angsana New" w:hint="cs"/>
          <w:color w:val="000000"/>
          <w:sz w:val="28"/>
          <w:szCs w:val="28"/>
          <w:cs/>
        </w:rPr>
        <w:t>ซึ่ง</w:t>
      </w:r>
      <w:r w:rsidR="00643376" w:rsidRPr="007E40FA">
        <w:rPr>
          <w:rFonts w:ascii="Angsana New" w:hAnsi="Angsana New" w:hint="cs"/>
          <w:color w:val="000000"/>
          <w:sz w:val="28"/>
          <w:szCs w:val="28"/>
          <w:cs/>
        </w:rPr>
        <w:t>ส่วนหนึ่งของยอดคงเหลือที่แสดงในงบการเงินรวมจำนวน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/>
          <w:color w:val="000000"/>
          <w:sz w:val="28"/>
          <w:szCs w:val="28"/>
        </w:rPr>
        <w:t>20.0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 w:hint="cs"/>
          <w:color w:val="000000"/>
          <w:sz w:val="28"/>
          <w:szCs w:val="28"/>
          <w:cs/>
        </w:rPr>
        <w:t>ล้านบาทและ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/>
          <w:color w:val="000000"/>
          <w:sz w:val="28"/>
          <w:szCs w:val="28"/>
        </w:rPr>
        <w:t>19.7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 w:hint="cs"/>
          <w:color w:val="000000"/>
          <w:sz w:val="28"/>
          <w:szCs w:val="28"/>
          <w:cs/>
        </w:rPr>
        <w:t>ตามลำดับ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 w:hint="cs"/>
          <w:color w:val="000000"/>
          <w:sz w:val="28"/>
          <w:szCs w:val="28"/>
          <w:cs/>
        </w:rPr>
        <w:t>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/>
          <w:color w:val="000000"/>
          <w:sz w:val="28"/>
          <w:szCs w:val="28"/>
        </w:rPr>
        <w:t>10.6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 w:hint="cs"/>
          <w:color w:val="000000"/>
          <w:sz w:val="28"/>
          <w:szCs w:val="28"/>
          <w:cs/>
        </w:rPr>
        <w:t>ส่วนหนึ่งของยอดคงเหลือที่แสดงในงบการเงินรวมอีกจำนวน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/>
          <w:color w:val="000000"/>
          <w:sz w:val="28"/>
          <w:szCs w:val="28"/>
        </w:rPr>
        <w:t>200.0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 w:hint="cs"/>
          <w:color w:val="000000"/>
          <w:sz w:val="28"/>
          <w:szCs w:val="28"/>
          <w:cs/>
        </w:rPr>
        <w:t>มีหลักประกันเป็นหุ้นสามัญของบริษัทย่อยแห่งหนึ่งซึ่งถือโดยบริษัทเป็นจำนวนรวม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/>
          <w:color w:val="000000"/>
          <w:sz w:val="28"/>
          <w:szCs w:val="28"/>
        </w:rPr>
        <w:t>40.0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 w:hint="cs"/>
          <w:color w:val="000000"/>
          <w:sz w:val="28"/>
          <w:szCs w:val="28"/>
          <w:cs/>
        </w:rPr>
        <w:t>เงินกู้ยืมดังกล่าวบริษัทและบริษัทย่อยแห่งหนึ่งทำสัญญากู้ยืมเงินจากบุคคลที่ไม่เกี่ยวข้องกันหลายรายซึ่งมีอัตราดอกเบี้ยระหว่างร้อยละ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/>
          <w:color w:val="000000"/>
          <w:sz w:val="28"/>
          <w:szCs w:val="28"/>
        </w:rPr>
        <w:t>5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 w:hint="cs"/>
          <w:color w:val="000000"/>
          <w:sz w:val="28"/>
          <w:szCs w:val="28"/>
          <w:cs/>
        </w:rPr>
        <w:t>ต่อปีถึงร้อยละ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/>
          <w:color w:val="000000"/>
          <w:sz w:val="28"/>
          <w:szCs w:val="28"/>
        </w:rPr>
        <w:t>15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 w:hint="cs"/>
          <w:color w:val="000000"/>
          <w:sz w:val="28"/>
          <w:szCs w:val="28"/>
          <w:cs/>
        </w:rPr>
        <w:t>ต่อปีโดยมีระยะเวลาครบกำหนดไม่เกินสิบสองเดือน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1E02DDBB" w14:textId="77777777" w:rsidR="00BF76B0" w:rsidRPr="007E40FA" w:rsidRDefault="00BF76B0" w:rsidP="00C96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F2614E1" w14:textId="6F982AB1" w:rsidR="00F94603" w:rsidRPr="007E40FA" w:rsidRDefault="00F94603" w:rsidP="00F94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EB319F">
        <w:rPr>
          <w:rFonts w:ascii="Angsana New" w:hAnsi="Angsana New" w:hint="cs"/>
          <w:color w:val="000000"/>
          <w:sz w:val="28"/>
          <w:szCs w:val="28"/>
          <w:cs/>
        </w:rPr>
        <w:t>เงินกู้ยืมระยะสั้นจากและดอกเบี้ยค้างจ่ายแก่บุคคลอื่นรายหนึ่งรวมจำนวน</w:t>
      </w:r>
      <w:r w:rsidRPr="00EB319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EB319F">
        <w:rPr>
          <w:rFonts w:ascii="Angsana New" w:hAnsi="Angsana New"/>
          <w:color w:val="000000"/>
          <w:sz w:val="28"/>
          <w:szCs w:val="28"/>
        </w:rPr>
        <w:t>58.9</w:t>
      </w:r>
      <w:r w:rsidRPr="00EB319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EB319F">
        <w:rPr>
          <w:rFonts w:ascii="Angsana New" w:hAnsi="Angsana New" w:hint="cs"/>
          <w:color w:val="000000"/>
          <w:sz w:val="28"/>
          <w:szCs w:val="28"/>
          <w:cs/>
        </w:rPr>
        <w:t>ล้านบาทถูกฟ้องร้องเกี่ยวกับการผิดนัดชำระหนี้</w:t>
      </w:r>
      <w:r w:rsidRPr="00EB319F">
        <w:rPr>
          <w:rFonts w:ascii="Angsana New" w:hAnsi="Angsana New"/>
          <w:color w:val="000000"/>
          <w:sz w:val="28"/>
          <w:szCs w:val="28"/>
          <w:cs/>
        </w:rPr>
        <w:t xml:space="preserve"> (</w:t>
      </w:r>
      <w:r w:rsidRPr="00EB319F">
        <w:rPr>
          <w:rFonts w:ascii="Angsana New" w:hAnsi="Angsana New" w:hint="cs"/>
          <w:color w:val="000000"/>
          <w:sz w:val="28"/>
          <w:szCs w:val="28"/>
          <w:cs/>
        </w:rPr>
        <w:t>ดูหมายเหตุ</w:t>
      </w:r>
      <w:r w:rsidRPr="00EB319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EB319F">
        <w:rPr>
          <w:rFonts w:ascii="Angsana New" w:hAnsi="Angsana New"/>
          <w:color w:val="000000"/>
          <w:sz w:val="28"/>
          <w:szCs w:val="28"/>
        </w:rPr>
        <w:t>2</w:t>
      </w:r>
      <w:r w:rsidR="00C65A68">
        <w:rPr>
          <w:rFonts w:ascii="Angsana New" w:hAnsi="Angsana New" w:hint="cs"/>
          <w:color w:val="000000"/>
          <w:sz w:val="28"/>
          <w:szCs w:val="28"/>
          <w:cs/>
        </w:rPr>
        <w:t>3</w:t>
      </w:r>
      <w:r w:rsidRPr="00EB319F">
        <w:rPr>
          <w:rFonts w:ascii="Angsana New" w:hAnsi="Angsana New"/>
          <w:color w:val="000000"/>
          <w:sz w:val="28"/>
          <w:szCs w:val="28"/>
          <w:cs/>
        </w:rPr>
        <w:t>)</w:t>
      </w:r>
    </w:p>
    <w:p w14:paraId="05FEE865" w14:textId="77777777" w:rsidR="00F94603" w:rsidRPr="007E40FA" w:rsidRDefault="00F94603" w:rsidP="00C96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FE6EAAB" w14:textId="7530CA9A" w:rsidR="00BF76B0" w:rsidRPr="007E40FA" w:rsidRDefault="00BF76B0" w:rsidP="00BF7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7E40FA">
        <w:rPr>
          <w:rFonts w:ascii="Angsana New" w:hAnsi="Angsana New" w:hint="cs"/>
          <w:i/>
          <w:iCs/>
          <w:color w:val="000000"/>
          <w:sz w:val="28"/>
          <w:szCs w:val="28"/>
          <w:cs/>
        </w:rPr>
        <w:t>เ</w:t>
      </w:r>
      <w:r w:rsidRPr="007E40FA">
        <w:rPr>
          <w:rFonts w:ascii="Angsana New" w:hAnsi="Angsana New"/>
          <w:i/>
          <w:iCs/>
          <w:color w:val="000000"/>
          <w:sz w:val="28"/>
          <w:szCs w:val="28"/>
          <w:cs/>
        </w:rPr>
        <w:t>งินกู้ยืมระยะ</w:t>
      </w:r>
      <w:r w:rsidRPr="007E40FA">
        <w:rPr>
          <w:rFonts w:ascii="Angsana New" w:hAnsi="Angsana New" w:hint="cs"/>
          <w:i/>
          <w:iCs/>
          <w:color w:val="000000"/>
          <w:sz w:val="28"/>
          <w:szCs w:val="28"/>
          <w:cs/>
        </w:rPr>
        <w:t>ยาว</w:t>
      </w:r>
      <w:r w:rsidRPr="007E40FA">
        <w:rPr>
          <w:rFonts w:ascii="Angsana New" w:hAnsi="Angsana New"/>
          <w:i/>
          <w:iCs/>
          <w:color w:val="000000"/>
          <w:sz w:val="28"/>
          <w:szCs w:val="28"/>
          <w:cs/>
        </w:rPr>
        <w:t>จากบุคคลอื่น</w:t>
      </w:r>
    </w:p>
    <w:p w14:paraId="5E82C34F" w14:textId="77777777" w:rsidR="00BF76B0" w:rsidRPr="007E40FA" w:rsidRDefault="00BF76B0" w:rsidP="00BF7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</w:p>
    <w:p w14:paraId="457107B8" w14:textId="7C0C8915" w:rsidR="00F97503" w:rsidRPr="007E40FA" w:rsidRDefault="005C0B16" w:rsidP="00C96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7E40FA">
        <w:rPr>
          <w:rFonts w:ascii="Angsana New" w:hAnsi="Angsana New" w:hint="cs"/>
          <w:color w:val="000000"/>
          <w:sz w:val="28"/>
          <w:szCs w:val="28"/>
          <w:cs/>
        </w:rPr>
        <w:t>ณ วันที่</w:t>
      </w:r>
      <w:r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E40FA">
        <w:rPr>
          <w:rFonts w:ascii="Angsana New" w:hAnsi="Angsana New"/>
          <w:color w:val="000000"/>
          <w:sz w:val="28"/>
          <w:szCs w:val="28"/>
        </w:rPr>
        <w:t>30</w:t>
      </w:r>
      <w:r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E40FA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E40FA">
        <w:rPr>
          <w:rFonts w:ascii="Angsana New" w:hAnsi="Angsana New"/>
          <w:color w:val="000000"/>
          <w:sz w:val="28"/>
          <w:szCs w:val="28"/>
        </w:rPr>
        <w:t>2568</w:t>
      </w:r>
      <w:r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E40FA">
        <w:rPr>
          <w:rFonts w:ascii="Angsana New" w:hAnsi="Angsana New" w:hint="cs"/>
          <w:color w:val="000000"/>
          <w:sz w:val="28"/>
          <w:szCs w:val="28"/>
          <w:cs/>
        </w:rPr>
        <w:t>และวันที่</w:t>
      </w:r>
      <w:r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E40FA">
        <w:rPr>
          <w:rFonts w:ascii="Angsana New" w:hAnsi="Angsana New"/>
          <w:color w:val="000000"/>
          <w:sz w:val="28"/>
          <w:szCs w:val="28"/>
        </w:rPr>
        <w:t>31</w:t>
      </w:r>
      <w:r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E40FA">
        <w:rPr>
          <w:rFonts w:ascii="Angsana New" w:hAnsi="Angsana New" w:hint="cs"/>
          <w:color w:val="000000"/>
          <w:sz w:val="28"/>
          <w:szCs w:val="28"/>
          <w:cs/>
        </w:rPr>
        <w:t>ธันวาคม</w:t>
      </w:r>
      <w:r w:rsidRPr="007E40FA">
        <w:rPr>
          <w:rFonts w:ascii="Angsana New" w:hAnsi="Angsana New"/>
          <w:color w:val="000000"/>
          <w:sz w:val="28"/>
          <w:szCs w:val="28"/>
        </w:rPr>
        <w:t xml:space="preserve"> 2567 </w:t>
      </w:r>
      <w:r w:rsidR="00F94603" w:rsidRPr="007E40FA">
        <w:rPr>
          <w:rFonts w:ascii="Angsana New" w:hAnsi="Angsana New" w:hint="cs"/>
          <w:color w:val="000000"/>
          <w:sz w:val="28"/>
          <w:szCs w:val="28"/>
          <w:cs/>
        </w:rPr>
        <w:t>บริษัท</w:t>
      </w:r>
      <w:r w:rsidRPr="007E40FA">
        <w:rPr>
          <w:rFonts w:ascii="Angsana New" w:hAnsi="Angsana New" w:hint="cs"/>
          <w:color w:val="000000"/>
          <w:sz w:val="28"/>
          <w:szCs w:val="28"/>
          <w:cs/>
        </w:rPr>
        <w:t>มี</w:t>
      </w:r>
      <w:r w:rsidR="0058081A" w:rsidRPr="007E40FA">
        <w:rPr>
          <w:rFonts w:ascii="Angsana New" w:hAnsi="Angsana New" w:hint="cs"/>
          <w:color w:val="000000"/>
          <w:sz w:val="28"/>
          <w:szCs w:val="28"/>
          <w:cs/>
        </w:rPr>
        <w:t>เงินกู้ยืมระยะยาวประเภทสัญญากู้ยืม</w:t>
      </w:r>
      <w:r w:rsidR="007E40FA">
        <w:rPr>
          <w:rFonts w:ascii="Angsana New" w:hAnsi="Angsana New" w:hint="cs"/>
          <w:color w:val="000000"/>
          <w:sz w:val="28"/>
          <w:szCs w:val="28"/>
          <w:cs/>
        </w:rPr>
        <w:t>เงิน</w:t>
      </w:r>
      <w:r w:rsidRPr="007E40FA">
        <w:rPr>
          <w:rFonts w:ascii="Angsana New" w:hAnsi="Angsana New" w:hint="cs"/>
          <w:color w:val="000000"/>
          <w:sz w:val="28"/>
          <w:szCs w:val="28"/>
          <w:cs/>
        </w:rPr>
        <w:t xml:space="preserve">จำนวน </w:t>
      </w:r>
      <w:r w:rsidRPr="007E40FA">
        <w:rPr>
          <w:rFonts w:ascii="Angsana New" w:hAnsi="Angsana New"/>
          <w:color w:val="000000"/>
          <w:sz w:val="28"/>
          <w:szCs w:val="28"/>
        </w:rPr>
        <w:t xml:space="preserve">25.0 </w:t>
      </w:r>
      <w:r w:rsidRPr="007E40FA">
        <w:rPr>
          <w:rFonts w:ascii="Angsana New" w:hAnsi="Angsana New" w:hint="cs"/>
          <w:color w:val="000000"/>
          <w:sz w:val="28"/>
          <w:szCs w:val="28"/>
          <w:cs/>
        </w:rPr>
        <w:t>ล้านบาทและ</w:t>
      </w:r>
      <w:r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E40FA">
        <w:rPr>
          <w:rFonts w:ascii="Angsana New" w:hAnsi="Angsana New"/>
          <w:color w:val="000000"/>
          <w:sz w:val="28"/>
          <w:szCs w:val="28"/>
        </w:rPr>
        <w:t>30.0</w:t>
      </w:r>
      <w:r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E40FA">
        <w:rPr>
          <w:rFonts w:ascii="Angsana New" w:hAnsi="Angsana New" w:hint="cs"/>
          <w:color w:val="000000"/>
          <w:sz w:val="28"/>
          <w:szCs w:val="28"/>
          <w:cs/>
        </w:rPr>
        <w:t>ล้านบาท ตามลำดับ</w:t>
      </w:r>
      <w:r w:rsidR="00643376" w:rsidRPr="007E40FA">
        <w:rPr>
          <w:rFonts w:ascii="Angsana New" w:hAnsi="Angsana New" w:hint="cs"/>
          <w:color w:val="000000"/>
          <w:sz w:val="28"/>
          <w:szCs w:val="28"/>
          <w:cs/>
        </w:rPr>
        <w:t>ในงบการเงินรวมและงบการเงินเฉพาะกิจการ</w:t>
      </w:r>
      <w:r w:rsidR="00485975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 w:hint="cs"/>
          <w:color w:val="000000"/>
          <w:sz w:val="28"/>
          <w:szCs w:val="28"/>
          <w:cs/>
        </w:rPr>
        <w:t>มีอัตราดอกเบี้ยร้อยละ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943838" w:rsidRPr="007E40FA">
        <w:rPr>
          <w:rFonts w:ascii="Angsana New" w:hAnsi="Angsana New"/>
          <w:color w:val="000000"/>
          <w:sz w:val="28"/>
          <w:szCs w:val="28"/>
        </w:rPr>
        <w:t>5</w:t>
      </w:r>
      <w:r w:rsidR="00643376" w:rsidRPr="007E40F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43376" w:rsidRPr="007E40FA">
        <w:rPr>
          <w:rFonts w:ascii="Angsana New" w:hAnsi="Angsana New" w:hint="cs"/>
          <w:color w:val="000000"/>
          <w:sz w:val="28"/>
          <w:szCs w:val="28"/>
          <w:cs/>
        </w:rPr>
        <w:t>ต่อปีและมีระยะเวลาครบกำหนดสองปีนับจากวันที่ทำสัญญา</w:t>
      </w:r>
      <w:r w:rsidR="00943838" w:rsidRPr="007E40FA">
        <w:rPr>
          <w:rFonts w:ascii="Angsana New" w:hAnsi="Angsana New"/>
          <w:color w:val="000000"/>
          <w:sz w:val="28"/>
          <w:szCs w:val="28"/>
        </w:rPr>
        <w:t xml:space="preserve"> </w:t>
      </w:r>
      <w:r w:rsidR="00943838" w:rsidRPr="007E40FA">
        <w:rPr>
          <w:rFonts w:ascii="Angsana New" w:hAnsi="Angsana New" w:hint="cs"/>
          <w:color w:val="000000"/>
          <w:sz w:val="28"/>
          <w:szCs w:val="28"/>
          <w:cs/>
        </w:rPr>
        <w:t>(</w:t>
      </w:r>
      <w:r w:rsidR="006D3EF1" w:rsidRPr="007E40FA">
        <w:rPr>
          <w:rFonts w:ascii="Angsana New" w:hAnsi="Angsana New"/>
          <w:color w:val="000000"/>
          <w:sz w:val="28"/>
          <w:szCs w:val="28"/>
        </w:rPr>
        <w:t xml:space="preserve">16 </w:t>
      </w:r>
      <w:r w:rsidR="006D3EF1" w:rsidRPr="007E40FA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6D3EF1" w:rsidRPr="007E40FA">
        <w:rPr>
          <w:rFonts w:ascii="Angsana New" w:hAnsi="Angsana New"/>
          <w:color w:val="000000"/>
          <w:sz w:val="28"/>
          <w:szCs w:val="28"/>
        </w:rPr>
        <w:t>2567</w:t>
      </w:r>
      <w:r w:rsidR="00943838" w:rsidRPr="007E40FA">
        <w:rPr>
          <w:rFonts w:ascii="Angsana New" w:hAnsi="Angsana New" w:hint="cs"/>
          <w:color w:val="000000"/>
          <w:sz w:val="28"/>
          <w:szCs w:val="28"/>
          <w:cs/>
        </w:rPr>
        <w:t xml:space="preserve">) </w:t>
      </w:r>
      <w:r w:rsidR="00485975">
        <w:rPr>
          <w:rFonts w:ascii="Angsana New" w:hAnsi="Angsana New" w:hint="cs"/>
          <w:color w:val="000000"/>
          <w:sz w:val="28"/>
          <w:szCs w:val="28"/>
          <w:cs/>
        </w:rPr>
        <w:t>ซึ่ง</w:t>
      </w:r>
      <w:r w:rsidR="00643376" w:rsidRPr="007E40FA">
        <w:rPr>
          <w:rFonts w:ascii="Angsana New" w:hAnsi="Angsana New" w:hint="cs"/>
          <w:color w:val="000000"/>
          <w:sz w:val="28"/>
          <w:szCs w:val="28"/>
          <w:cs/>
        </w:rPr>
        <w:t>มีหลักประกันเป็นที่ดินของบริษัทจำนวนสองแปลง</w:t>
      </w:r>
    </w:p>
    <w:p w14:paraId="7AE2C53B" w14:textId="68543328" w:rsidR="00F63DD6" w:rsidRPr="007E40FA" w:rsidRDefault="00F63DD6" w:rsidP="00643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EE9711E" w14:textId="4BF74626" w:rsidR="00643376" w:rsidRPr="007E40FA" w:rsidRDefault="00643376" w:rsidP="00F02E40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E40FA">
        <w:rPr>
          <w:rFonts w:asciiTheme="majorBidi" w:hAnsiTheme="majorBidi" w:cstheme="majorBidi" w:hint="cs"/>
          <w:b/>
          <w:bCs/>
          <w:sz w:val="28"/>
          <w:szCs w:val="28"/>
          <w:cs/>
        </w:rPr>
        <w:t>หุ้นกู้</w:t>
      </w:r>
    </w:p>
    <w:p w14:paraId="68B5700D" w14:textId="77777777" w:rsidR="001C4538" w:rsidRPr="007E40FA" w:rsidRDefault="001C4538" w:rsidP="00823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596" w:type="dxa"/>
        <w:tblInd w:w="-113" w:type="dxa"/>
        <w:tblLook w:val="04A0" w:firstRow="1" w:lastRow="0" w:firstColumn="1" w:lastColumn="0" w:noHBand="0" w:noVBand="1"/>
      </w:tblPr>
      <w:tblGrid>
        <w:gridCol w:w="6053"/>
        <w:gridCol w:w="1644"/>
        <w:gridCol w:w="255"/>
        <w:gridCol w:w="1644"/>
      </w:tblGrid>
      <w:tr w:rsidR="005B1F03" w:rsidRPr="007E40FA" w14:paraId="1D38491C" w14:textId="77777777" w:rsidTr="009C125E">
        <w:tc>
          <w:tcPr>
            <w:tcW w:w="6053" w:type="dxa"/>
          </w:tcPr>
          <w:p w14:paraId="174BF88B" w14:textId="77777777" w:rsidR="005B1F03" w:rsidRPr="007E40FA" w:rsidRDefault="005B1F03" w:rsidP="00B57106">
            <w:pPr>
              <w:pStyle w:val="NoSpacing"/>
              <w:spacing w:line="240" w:lineRule="atLeas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43" w:type="dxa"/>
            <w:gridSpan w:val="3"/>
            <w:tcBorders>
              <w:bottom w:val="single" w:sz="4" w:space="0" w:color="000000"/>
            </w:tcBorders>
          </w:tcPr>
          <w:p w14:paraId="588AB566" w14:textId="77777777" w:rsidR="005B1F03" w:rsidRPr="007E40FA" w:rsidRDefault="005B1F03" w:rsidP="00B57106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28"/>
              </w:rPr>
            </w:pPr>
            <w:r w:rsidRPr="007E40FA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  <w:p w14:paraId="5C5E0024" w14:textId="77777777" w:rsidR="005B1F03" w:rsidRPr="007E40FA" w:rsidRDefault="005B1F03" w:rsidP="00B57106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E40FA">
              <w:rPr>
                <w:rFonts w:ascii="Angsana New" w:hAnsi="Angsana New" w:cs="Angsana New"/>
                <w:sz w:val="28"/>
                <w:cs/>
              </w:rPr>
              <w:t>(พันบาท)</w:t>
            </w:r>
          </w:p>
        </w:tc>
      </w:tr>
      <w:tr w:rsidR="005B1F03" w:rsidRPr="007E40FA" w14:paraId="1DB053EB" w14:textId="77777777" w:rsidTr="009C125E">
        <w:trPr>
          <w:trHeight w:val="328"/>
        </w:trPr>
        <w:tc>
          <w:tcPr>
            <w:tcW w:w="6053" w:type="dxa"/>
          </w:tcPr>
          <w:p w14:paraId="13597D75" w14:textId="77777777" w:rsidR="005B1F03" w:rsidRPr="007E40FA" w:rsidRDefault="005B1F03" w:rsidP="00B57106">
            <w:pPr>
              <w:pStyle w:val="NoSpacing"/>
              <w:spacing w:line="240" w:lineRule="atLeas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</w:tcBorders>
          </w:tcPr>
          <w:p w14:paraId="6B2EB383" w14:textId="5DB29DE0" w:rsidR="005B1F03" w:rsidRPr="007E40FA" w:rsidRDefault="005B1F03" w:rsidP="00B57106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28"/>
              </w:rPr>
            </w:pPr>
            <w:r w:rsidRPr="007E40FA">
              <w:rPr>
                <w:rFonts w:ascii="Angsana New" w:hAnsi="Angsana New" w:cs="Angsana New"/>
                <w:sz w:val="28"/>
              </w:rPr>
              <w:t xml:space="preserve">30 </w:t>
            </w:r>
            <w:r w:rsidRPr="007E40FA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7E40FA">
              <w:rPr>
                <w:rFonts w:ascii="Angsana New" w:hAnsi="Angsana New" w:cs="Angsana New"/>
                <w:sz w:val="28"/>
              </w:rPr>
              <w:t xml:space="preserve"> 2568</w:t>
            </w:r>
          </w:p>
        </w:tc>
        <w:tc>
          <w:tcPr>
            <w:tcW w:w="255" w:type="dxa"/>
            <w:tcBorders>
              <w:top w:val="single" w:sz="4" w:space="0" w:color="000000"/>
            </w:tcBorders>
          </w:tcPr>
          <w:p w14:paraId="79A9A9C3" w14:textId="77777777" w:rsidR="005B1F03" w:rsidRPr="007E40FA" w:rsidRDefault="005B1F03" w:rsidP="00B57106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</w:tcBorders>
          </w:tcPr>
          <w:p w14:paraId="7CE2A3BC" w14:textId="77777777" w:rsidR="005B1F03" w:rsidRPr="007E40FA" w:rsidRDefault="005B1F03" w:rsidP="00B57106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28"/>
              </w:rPr>
            </w:pPr>
            <w:r w:rsidRPr="007E40FA">
              <w:rPr>
                <w:rFonts w:ascii="Angsana New" w:hAnsi="Angsana New" w:cs="Angsana New"/>
                <w:sz w:val="28"/>
              </w:rPr>
              <w:t xml:space="preserve">31 </w:t>
            </w:r>
            <w:r w:rsidRPr="007E40FA">
              <w:rPr>
                <w:rFonts w:ascii="Angsana New" w:hAnsi="Angsana New" w:cs="Angsana New"/>
                <w:sz w:val="28"/>
                <w:cs/>
              </w:rPr>
              <w:t>ธันวาคม</w:t>
            </w:r>
            <w:r w:rsidRPr="007E40FA">
              <w:rPr>
                <w:rFonts w:ascii="Angsana New" w:hAnsi="Angsana New" w:cs="Angsana New"/>
                <w:sz w:val="28"/>
              </w:rPr>
              <w:t xml:space="preserve"> 2567</w:t>
            </w:r>
          </w:p>
        </w:tc>
      </w:tr>
      <w:tr w:rsidR="005B1F03" w:rsidRPr="007E40FA" w14:paraId="3744A46A" w14:textId="77777777" w:rsidTr="009C125E">
        <w:tc>
          <w:tcPr>
            <w:tcW w:w="6053" w:type="dxa"/>
          </w:tcPr>
          <w:p w14:paraId="10901226" w14:textId="77777777" w:rsidR="005B1F03" w:rsidRPr="007E40FA" w:rsidRDefault="005B1F03" w:rsidP="00B57106">
            <w:pPr>
              <w:pStyle w:val="NoSpacing"/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7E40FA">
              <w:rPr>
                <w:rFonts w:ascii="Angsana New" w:hAnsi="Angsana New" w:cs="Angsana New"/>
                <w:sz w:val="28"/>
                <w:cs/>
              </w:rPr>
              <w:t>หุ้นกู้</w:t>
            </w:r>
          </w:p>
        </w:tc>
        <w:tc>
          <w:tcPr>
            <w:tcW w:w="1644" w:type="dxa"/>
            <w:tcBorders>
              <w:top w:val="single" w:sz="4" w:space="0" w:color="000000"/>
            </w:tcBorders>
          </w:tcPr>
          <w:p w14:paraId="021502FE" w14:textId="77777777" w:rsidR="005B1F03" w:rsidRPr="007E40FA" w:rsidRDefault="005B1F0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7E40FA">
              <w:rPr>
                <w:rFonts w:ascii="Angsana New" w:hAnsi="Angsana New"/>
                <w:sz w:val="28"/>
                <w:szCs w:val="28"/>
              </w:rPr>
              <w:t>986,025</w:t>
            </w:r>
          </w:p>
        </w:tc>
        <w:tc>
          <w:tcPr>
            <w:tcW w:w="255" w:type="dxa"/>
          </w:tcPr>
          <w:p w14:paraId="7B206CD0" w14:textId="77777777" w:rsidR="005B1F03" w:rsidRPr="007E40FA" w:rsidRDefault="005B1F03" w:rsidP="00B57106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4" w:type="dxa"/>
          </w:tcPr>
          <w:p w14:paraId="25FB5DA7" w14:textId="77777777" w:rsidR="005B1F03" w:rsidRPr="007E40FA" w:rsidRDefault="005B1F0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7E40FA">
              <w:rPr>
                <w:rFonts w:ascii="Angsana New" w:hAnsi="Angsana New"/>
                <w:sz w:val="28"/>
                <w:szCs w:val="28"/>
              </w:rPr>
              <w:t>986,025</w:t>
            </w:r>
          </w:p>
        </w:tc>
      </w:tr>
      <w:tr w:rsidR="005B1F03" w:rsidRPr="007E40FA" w14:paraId="524B0B4F" w14:textId="77777777" w:rsidTr="009C125E">
        <w:tc>
          <w:tcPr>
            <w:tcW w:w="6053" w:type="dxa"/>
          </w:tcPr>
          <w:p w14:paraId="232C7D62" w14:textId="321A161E" w:rsidR="005B1F03" w:rsidRPr="007E40FA" w:rsidRDefault="005B1F03" w:rsidP="00B57106">
            <w:pPr>
              <w:pStyle w:val="NoSpacing"/>
              <w:spacing w:line="240" w:lineRule="atLeast"/>
              <w:rPr>
                <w:rFonts w:ascii="Angsana New" w:hAnsi="Angsana New" w:cs="Angsana New"/>
                <w:sz w:val="28"/>
              </w:rPr>
            </w:pPr>
            <w:r w:rsidRPr="007E40FA">
              <w:rPr>
                <w:rFonts w:ascii="Angsana New" w:hAnsi="Angsana New" w:cs="Angsana New"/>
                <w:sz w:val="28"/>
                <w:cs/>
              </w:rPr>
              <w:t>หัก ค่าใช้จ่ายที่เกี่ยวข้องโดยตรงกับการออกและขยายระยะเวลาหุ้นกู้รอตัดบัญชี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  <w:vAlign w:val="bottom"/>
          </w:tcPr>
          <w:p w14:paraId="7CD2CD59" w14:textId="527CBA5E" w:rsidR="005B1F03" w:rsidRPr="007E40FA" w:rsidRDefault="005B1F0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7E40FA">
              <w:rPr>
                <w:rFonts w:ascii="Angsana New" w:hAnsi="Angsana New"/>
                <w:sz w:val="28"/>
                <w:szCs w:val="28"/>
              </w:rPr>
              <w:t>(</w:t>
            </w:r>
            <w:r w:rsidR="009C125E" w:rsidRPr="007E40FA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2F7D53" w:rsidRPr="007E40FA">
              <w:rPr>
                <w:rFonts w:ascii="Angsana New" w:hAnsi="Angsana New"/>
                <w:sz w:val="28"/>
                <w:szCs w:val="28"/>
              </w:rPr>
              <w:t>6,382</w:t>
            </w:r>
            <w:r w:rsidRPr="007E40F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14:paraId="3E1CCABD" w14:textId="77777777" w:rsidR="005B1F03" w:rsidRPr="007E40FA" w:rsidRDefault="005B1F03" w:rsidP="00B57106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4" w:type="dxa"/>
            <w:tcBorders>
              <w:bottom w:val="single" w:sz="4" w:space="0" w:color="000000"/>
            </w:tcBorders>
            <w:vAlign w:val="bottom"/>
          </w:tcPr>
          <w:p w14:paraId="719A94CA" w14:textId="349ACF93" w:rsidR="005B1F03" w:rsidRPr="007E40FA" w:rsidRDefault="005B1F0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7E40FA">
              <w:rPr>
                <w:rFonts w:ascii="Angsana New" w:hAnsi="Angsana New"/>
                <w:sz w:val="28"/>
                <w:szCs w:val="28"/>
              </w:rPr>
              <w:t>(</w:t>
            </w:r>
            <w:r w:rsidR="009C125E" w:rsidRPr="007E40FA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7E40FA">
              <w:rPr>
                <w:rFonts w:ascii="Angsana New" w:hAnsi="Angsana New"/>
                <w:sz w:val="28"/>
                <w:szCs w:val="28"/>
              </w:rPr>
              <w:t>5,974)</w:t>
            </w:r>
          </w:p>
        </w:tc>
      </w:tr>
      <w:tr w:rsidR="005B1F03" w:rsidRPr="007E40FA" w14:paraId="5043AE75" w14:textId="77777777" w:rsidTr="009C125E">
        <w:tc>
          <w:tcPr>
            <w:tcW w:w="6053" w:type="dxa"/>
          </w:tcPr>
          <w:p w14:paraId="23FDAE57" w14:textId="77777777" w:rsidR="005B1F03" w:rsidRPr="007E40FA" w:rsidRDefault="005B1F03" w:rsidP="00B57106">
            <w:pPr>
              <w:pStyle w:val="NoSpacing"/>
              <w:spacing w:line="240" w:lineRule="atLeast"/>
              <w:rPr>
                <w:rFonts w:ascii="Angsana New" w:hAnsi="Angsana New" w:cs="Angsana New"/>
                <w:sz w:val="28"/>
              </w:rPr>
            </w:pPr>
            <w:r w:rsidRPr="007E40FA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644" w:type="dxa"/>
            <w:tcBorders>
              <w:top w:val="single" w:sz="4" w:space="0" w:color="000000"/>
            </w:tcBorders>
          </w:tcPr>
          <w:p w14:paraId="561614DF" w14:textId="7E5C4096" w:rsidR="005B1F03" w:rsidRPr="007E40FA" w:rsidRDefault="005B1F0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7E40FA">
              <w:rPr>
                <w:rFonts w:ascii="Angsana New" w:hAnsi="Angsana New"/>
                <w:sz w:val="28"/>
                <w:szCs w:val="28"/>
              </w:rPr>
              <w:t>97</w:t>
            </w:r>
            <w:r w:rsidR="002F7D53" w:rsidRPr="007E40FA">
              <w:rPr>
                <w:rFonts w:ascii="Angsana New" w:hAnsi="Angsana New"/>
                <w:sz w:val="28"/>
                <w:szCs w:val="28"/>
              </w:rPr>
              <w:t>9</w:t>
            </w:r>
            <w:r w:rsidRPr="007E40FA">
              <w:rPr>
                <w:rFonts w:ascii="Angsana New" w:hAnsi="Angsana New"/>
                <w:sz w:val="28"/>
                <w:szCs w:val="28"/>
              </w:rPr>
              <w:t>,</w:t>
            </w:r>
            <w:r w:rsidR="002F7D53" w:rsidRPr="007E40FA">
              <w:rPr>
                <w:rFonts w:ascii="Angsana New" w:hAnsi="Angsana New"/>
                <w:sz w:val="28"/>
                <w:szCs w:val="28"/>
              </w:rPr>
              <w:t>643</w:t>
            </w:r>
          </w:p>
        </w:tc>
        <w:tc>
          <w:tcPr>
            <w:tcW w:w="255" w:type="dxa"/>
          </w:tcPr>
          <w:p w14:paraId="282BA3FA" w14:textId="77777777" w:rsidR="005B1F03" w:rsidRPr="007E40FA" w:rsidRDefault="005B1F03" w:rsidP="00B57106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4" w:type="dxa"/>
            <w:tcBorders>
              <w:top w:val="single" w:sz="4" w:space="0" w:color="000000"/>
            </w:tcBorders>
          </w:tcPr>
          <w:p w14:paraId="2D3E760D" w14:textId="77777777" w:rsidR="005B1F03" w:rsidRPr="007E40FA" w:rsidRDefault="005B1F0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7E40FA">
              <w:rPr>
                <w:rFonts w:ascii="Angsana New" w:hAnsi="Angsana New"/>
                <w:sz w:val="28"/>
                <w:szCs w:val="28"/>
              </w:rPr>
              <w:t>980,051</w:t>
            </w:r>
          </w:p>
        </w:tc>
      </w:tr>
      <w:tr w:rsidR="005B1F03" w:rsidRPr="007E40FA" w14:paraId="0FE83375" w14:textId="77777777" w:rsidTr="009C125E">
        <w:tc>
          <w:tcPr>
            <w:tcW w:w="6053" w:type="dxa"/>
          </w:tcPr>
          <w:p w14:paraId="4F88A142" w14:textId="77777777" w:rsidR="005B1F03" w:rsidRPr="007E40FA" w:rsidRDefault="005B1F03" w:rsidP="00B57106">
            <w:pPr>
              <w:pStyle w:val="NoSpacing"/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7E40FA">
              <w:rPr>
                <w:rFonts w:ascii="Angsana New" w:hAnsi="Angsana New" w:cs="Angsana New"/>
                <w:sz w:val="28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479F4A40" w14:textId="77777777" w:rsidR="005B1F03" w:rsidRPr="007E40FA" w:rsidRDefault="005B1F0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57" w:right="57"/>
              <w:rPr>
                <w:rFonts w:ascii="Angsana New" w:hAnsi="Angsana New"/>
                <w:sz w:val="28"/>
                <w:szCs w:val="28"/>
                <w:cs/>
              </w:rPr>
            </w:pPr>
            <w:r w:rsidRPr="007E40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44F05AF5" w14:textId="77777777" w:rsidR="005B1F03" w:rsidRPr="007E40FA" w:rsidRDefault="005B1F03" w:rsidP="00B57106">
            <w:pPr>
              <w:pStyle w:val="NoSpacing"/>
              <w:spacing w:line="240" w:lineRule="atLeast"/>
              <w:ind w:right="18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53DE3D72" w14:textId="1661C64B" w:rsidR="005B1F03" w:rsidRPr="007E40FA" w:rsidRDefault="005B1F0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left="57" w:right="57"/>
              <w:rPr>
                <w:rFonts w:ascii="Angsana New" w:hAnsi="Angsana New"/>
                <w:sz w:val="28"/>
                <w:szCs w:val="28"/>
                <w:cs/>
              </w:rPr>
            </w:pPr>
            <w:r w:rsidRPr="007E40FA">
              <w:rPr>
                <w:rFonts w:ascii="Angsana New" w:hAnsi="Angsana New"/>
                <w:sz w:val="28"/>
                <w:szCs w:val="28"/>
              </w:rPr>
              <w:t>(879,410)</w:t>
            </w:r>
          </w:p>
        </w:tc>
      </w:tr>
      <w:tr w:rsidR="005B1F03" w:rsidRPr="007E40FA" w14:paraId="2F390438" w14:textId="77777777" w:rsidTr="009C125E">
        <w:tc>
          <w:tcPr>
            <w:tcW w:w="6053" w:type="dxa"/>
          </w:tcPr>
          <w:p w14:paraId="5A0AB857" w14:textId="77777777" w:rsidR="005B1F03" w:rsidRPr="007E40FA" w:rsidRDefault="005B1F03" w:rsidP="00B57106">
            <w:pPr>
              <w:pStyle w:val="NoSpacing"/>
              <w:spacing w:line="240" w:lineRule="atLeast"/>
              <w:rPr>
                <w:rFonts w:ascii="Angsana New" w:hAnsi="Angsana New" w:cs="Angsana New"/>
                <w:sz w:val="28"/>
              </w:rPr>
            </w:pPr>
            <w:r w:rsidRPr="007E40FA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14:paraId="684EBB38" w14:textId="2962793A" w:rsidR="005B1F03" w:rsidRPr="007E40FA" w:rsidRDefault="005B1F0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7E40FA">
              <w:rPr>
                <w:rFonts w:ascii="Angsana New" w:hAnsi="Angsana New"/>
                <w:sz w:val="28"/>
                <w:szCs w:val="28"/>
              </w:rPr>
              <w:t>97</w:t>
            </w:r>
            <w:r w:rsidR="00B82885" w:rsidRPr="007E40FA">
              <w:rPr>
                <w:rFonts w:ascii="Angsana New" w:hAnsi="Angsana New"/>
                <w:sz w:val="28"/>
                <w:szCs w:val="28"/>
              </w:rPr>
              <w:t>9,643</w:t>
            </w:r>
          </w:p>
        </w:tc>
        <w:tc>
          <w:tcPr>
            <w:tcW w:w="255" w:type="dxa"/>
          </w:tcPr>
          <w:p w14:paraId="2F71367A" w14:textId="77777777" w:rsidR="005B1F03" w:rsidRPr="007E40FA" w:rsidRDefault="005B1F03" w:rsidP="00B57106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14:paraId="2543A5B6" w14:textId="77777777" w:rsidR="005B1F03" w:rsidRPr="007E40FA" w:rsidRDefault="005B1F03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7E40FA">
              <w:rPr>
                <w:rFonts w:ascii="Angsana New" w:hAnsi="Angsana New"/>
                <w:sz w:val="28"/>
                <w:szCs w:val="28"/>
              </w:rPr>
              <w:t>100,641</w:t>
            </w:r>
          </w:p>
        </w:tc>
      </w:tr>
    </w:tbl>
    <w:p w14:paraId="30B18176" w14:textId="77777777" w:rsidR="00DE54B1" w:rsidRPr="007E40FA" w:rsidRDefault="00DE54B1" w:rsidP="006356D4">
      <w:pPr>
        <w:pStyle w:val="NoSpacing"/>
        <w:jc w:val="thaiDistribute"/>
        <w:rPr>
          <w:rFonts w:ascii="Angsana New" w:hAnsi="Angsana New" w:cs="Angsana New"/>
          <w:sz w:val="28"/>
        </w:rPr>
      </w:pPr>
    </w:p>
    <w:p w14:paraId="6720E077" w14:textId="77777777" w:rsidR="005B1F03" w:rsidRPr="00F94603" w:rsidRDefault="005B1F03" w:rsidP="005B1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93"/>
        </w:tabs>
        <w:jc w:val="thaiDistribute"/>
        <w:rPr>
          <w:rFonts w:asciiTheme="majorBidi" w:hAnsiTheme="majorBidi"/>
          <w:sz w:val="28"/>
          <w:szCs w:val="28"/>
        </w:rPr>
      </w:pPr>
      <w:r w:rsidRPr="00F94603">
        <w:rPr>
          <w:rFonts w:asciiTheme="majorBidi" w:hAnsiTheme="majorBidi" w:hint="cs"/>
          <w:sz w:val="28"/>
          <w:szCs w:val="28"/>
          <w:cs/>
        </w:rPr>
        <w:lastRenderedPageBreak/>
        <w:t>ค่าใช้จ่ายที่เกี่ยวข้องโดยตรงกับการออกและขยายระยะเวลาหุ้นกู้ได้แก่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ค่าธรรมเนียมการจัดจำหน่ายและค่าธรรมเนียมอื่นๆ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ซึ่งบริษัทบันทึกเป็นรายการรอตัดบัญชีและทยอยรับรู้เป็นส่วนหนึ่งของต้นทุนทางการเงินด้วยวิธีเส้นตรงตลอดอายุของหุ้นกู้ที่เกี่ยวข้อง</w:t>
      </w:r>
    </w:p>
    <w:p w14:paraId="5E01B131" w14:textId="77777777" w:rsidR="00F94603" w:rsidRPr="00F94603" w:rsidRDefault="00F94603" w:rsidP="005B1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93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148D6B19" w14:textId="73D22355" w:rsidR="00C138B1" w:rsidRPr="00C138B1" w:rsidRDefault="005B1F03" w:rsidP="005B1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93"/>
        </w:tabs>
        <w:jc w:val="thaiDistribute"/>
        <w:rPr>
          <w:rFonts w:asciiTheme="majorBidi" w:hAnsiTheme="majorBidi"/>
          <w:sz w:val="28"/>
          <w:szCs w:val="28"/>
          <w:cs/>
        </w:rPr>
      </w:pPr>
      <w:r w:rsidRPr="00F94603">
        <w:rPr>
          <w:rFonts w:asciiTheme="majorBidi" w:hAnsiTheme="majorBidi" w:hint="cs"/>
          <w:sz w:val="28"/>
          <w:szCs w:val="28"/>
          <w:cs/>
        </w:rPr>
        <w:t>ณ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="00361031" w:rsidRPr="00F94603">
        <w:rPr>
          <w:rFonts w:asciiTheme="majorBidi" w:hAnsiTheme="majorBidi" w:hint="cs"/>
          <w:sz w:val="28"/>
          <w:szCs w:val="28"/>
          <w:cs/>
        </w:rPr>
        <w:t>วันที่</w:t>
      </w:r>
      <w:r w:rsidR="00361031" w:rsidRPr="00F94603">
        <w:rPr>
          <w:rFonts w:asciiTheme="majorBidi" w:hAnsiTheme="majorBidi"/>
          <w:sz w:val="28"/>
          <w:szCs w:val="28"/>
          <w:cs/>
        </w:rPr>
        <w:t xml:space="preserve"> </w:t>
      </w:r>
      <w:r w:rsidR="00361031" w:rsidRPr="00F94603">
        <w:rPr>
          <w:rFonts w:asciiTheme="majorBidi" w:hAnsiTheme="majorBidi"/>
          <w:sz w:val="28"/>
          <w:szCs w:val="28"/>
        </w:rPr>
        <w:t>30</w:t>
      </w:r>
      <w:r w:rsidR="00361031" w:rsidRPr="00F94603">
        <w:rPr>
          <w:rFonts w:asciiTheme="majorBidi" w:hAnsiTheme="majorBidi"/>
          <w:sz w:val="28"/>
          <w:szCs w:val="28"/>
          <w:cs/>
        </w:rPr>
        <w:t xml:space="preserve"> </w:t>
      </w:r>
      <w:r w:rsidR="00361031" w:rsidRPr="00F94603">
        <w:rPr>
          <w:rFonts w:asciiTheme="majorBidi" w:hAnsiTheme="majorBidi" w:hint="cs"/>
          <w:sz w:val="28"/>
          <w:szCs w:val="28"/>
          <w:cs/>
        </w:rPr>
        <w:t>กันยายน</w:t>
      </w:r>
      <w:r w:rsidR="00361031" w:rsidRPr="00F94603">
        <w:rPr>
          <w:rFonts w:asciiTheme="majorBidi" w:hAnsiTheme="majorBidi"/>
          <w:sz w:val="28"/>
          <w:szCs w:val="28"/>
          <w:cs/>
        </w:rPr>
        <w:t xml:space="preserve"> </w:t>
      </w:r>
      <w:r w:rsidR="00361031" w:rsidRPr="00F94603">
        <w:rPr>
          <w:rFonts w:asciiTheme="majorBidi" w:hAnsiTheme="majorBidi"/>
          <w:sz w:val="28"/>
          <w:szCs w:val="28"/>
        </w:rPr>
        <w:t>2568</w:t>
      </w:r>
      <w:r w:rsidR="00361031"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และวันที่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/>
          <w:sz w:val="28"/>
          <w:szCs w:val="28"/>
        </w:rPr>
        <w:t>31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ธันวาคม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/>
          <w:sz w:val="28"/>
          <w:szCs w:val="28"/>
        </w:rPr>
        <w:t>2567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หุ้นกู้ดังกล่าวมีมูลค่ายุติธรรมรวมประมาณ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/>
          <w:sz w:val="28"/>
          <w:szCs w:val="28"/>
        </w:rPr>
        <w:t>1,038.1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ล้านบาทและ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/>
          <w:sz w:val="28"/>
          <w:szCs w:val="28"/>
        </w:rPr>
        <w:t>985.3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ล้านบาท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ตามลำดับ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มูลค่ายุติธรรมของปี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/>
          <w:sz w:val="28"/>
          <w:szCs w:val="28"/>
        </w:rPr>
        <w:t>2567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จำนวน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/>
          <w:sz w:val="28"/>
          <w:szCs w:val="28"/>
        </w:rPr>
        <w:t>595.1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ล้านบาทเป็นข้อมูลระดับ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="007A3953">
        <w:rPr>
          <w:rFonts w:asciiTheme="majorBidi" w:hAnsiTheme="majorBidi"/>
          <w:sz w:val="28"/>
          <w:szCs w:val="28"/>
        </w:rPr>
        <w:t>2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ของลำดับชั้นมูลค่ายุติธรรมซึ่งเป็นราคาที่ประกาศและอ้างอิงไว้โดยสมาคมตลาดตราสารหนี้ไทย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และมูลค่ายุติธรรมในปี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/>
          <w:sz w:val="28"/>
          <w:szCs w:val="28"/>
        </w:rPr>
        <w:t>2568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และ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/>
          <w:sz w:val="28"/>
          <w:szCs w:val="28"/>
        </w:rPr>
        <w:t>2567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จำนวน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/>
          <w:sz w:val="28"/>
          <w:szCs w:val="28"/>
        </w:rPr>
        <w:t>1,038.1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ล้านบาทและจำนวน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/>
          <w:sz w:val="28"/>
          <w:szCs w:val="28"/>
        </w:rPr>
        <w:t>390.2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ล้านบาท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ตามลำดับเป็นข้อมูลระดับ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/>
          <w:sz w:val="28"/>
          <w:szCs w:val="28"/>
        </w:rPr>
        <w:t>3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ของลำดับชั้นของมูลค่ายุติธรรมซึ่งเป็นประมาณการกระแสเงินสดคิดลดที่คำนวณโดยบริษัทผู้เชี่ยวชาญอิสระภายนอก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ทั้งนี้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สมมติฐานที่สำคัญสำหรับประมาณการดังกล่าวได้แก่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อัตราคิดลดร้อยละ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/>
          <w:sz w:val="28"/>
          <w:szCs w:val="28"/>
        </w:rPr>
        <w:t>4.07 - 5.05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ซึ่งหากอัตราคิดลดเพิ่มขึ้นหรือลดลงร้อยละ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/>
          <w:sz w:val="28"/>
          <w:szCs w:val="28"/>
        </w:rPr>
        <w:t>1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มูลค่ายุติธรรมข้างต้นจะลดลงประมาณ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/>
          <w:sz w:val="28"/>
          <w:szCs w:val="28"/>
        </w:rPr>
        <w:t>16.2</w:t>
      </w:r>
      <w:r w:rsidRPr="00F94603">
        <w:rPr>
          <w:rFonts w:asciiTheme="majorBidi" w:hAnsiTheme="majorBidi"/>
          <w:sz w:val="28"/>
          <w:szCs w:val="28"/>
          <w:cs/>
        </w:rPr>
        <w:t xml:space="preserve"> </w:t>
      </w:r>
      <w:r w:rsidRPr="00F94603">
        <w:rPr>
          <w:rFonts w:asciiTheme="majorBidi" w:hAnsiTheme="majorBidi" w:hint="cs"/>
          <w:sz w:val="28"/>
          <w:szCs w:val="28"/>
          <w:cs/>
        </w:rPr>
        <w:t>ล้านบาทหรือเพิ่มขึ้น</w:t>
      </w:r>
      <w:r w:rsidRPr="00BF19AA">
        <w:rPr>
          <w:rFonts w:asciiTheme="majorBidi" w:hAnsiTheme="majorBidi" w:hint="cs"/>
          <w:sz w:val="28"/>
          <w:szCs w:val="28"/>
          <w:cs/>
        </w:rPr>
        <w:t>ประมาณ</w:t>
      </w:r>
      <w:r w:rsidRPr="00BF19AA">
        <w:rPr>
          <w:rFonts w:asciiTheme="majorBidi" w:hAnsiTheme="majorBidi"/>
          <w:sz w:val="28"/>
          <w:szCs w:val="28"/>
          <w:cs/>
        </w:rPr>
        <w:t xml:space="preserve"> </w:t>
      </w:r>
      <w:r w:rsidRPr="00BF19AA">
        <w:rPr>
          <w:rFonts w:asciiTheme="majorBidi" w:hAnsiTheme="majorBidi"/>
          <w:sz w:val="28"/>
          <w:szCs w:val="28"/>
        </w:rPr>
        <w:t>16.7</w:t>
      </w:r>
      <w:r w:rsidRPr="00BF19AA">
        <w:rPr>
          <w:rFonts w:asciiTheme="majorBidi" w:hAnsiTheme="majorBidi"/>
          <w:sz w:val="28"/>
          <w:szCs w:val="28"/>
          <w:cs/>
        </w:rPr>
        <w:t xml:space="preserve"> </w:t>
      </w:r>
      <w:r w:rsidRPr="00BF19AA">
        <w:rPr>
          <w:rFonts w:asciiTheme="majorBidi" w:hAnsiTheme="majorBidi" w:hint="cs"/>
          <w:sz w:val="28"/>
          <w:szCs w:val="28"/>
          <w:cs/>
        </w:rPr>
        <w:t>ล้านบาท</w:t>
      </w:r>
      <w:r w:rsidRPr="00BF19AA">
        <w:rPr>
          <w:rFonts w:asciiTheme="majorBidi" w:hAnsiTheme="majorBidi"/>
          <w:sz w:val="28"/>
          <w:szCs w:val="28"/>
          <w:cs/>
        </w:rPr>
        <w:t xml:space="preserve"> </w:t>
      </w:r>
      <w:r w:rsidRPr="00BF19AA">
        <w:rPr>
          <w:rFonts w:asciiTheme="majorBidi" w:hAnsiTheme="majorBidi" w:hint="cs"/>
          <w:sz w:val="28"/>
          <w:szCs w:val="28"/>
          <w:cs/>
        </w:rPr>
        <w:t>ตามลำดับ</w:t>
      </w:r>
      <w:r w:rsidR="00361031" w:rsidRPr="00BF19AA">
        <w:rPr>
          <w:rFonts w:asciiTheme="majorBidi" w:hAnsiTheme="majorBidi"/>
          <w:sz w:val="28"/>
          <w:szCs w:val="28"/>
        </w:rPr>
        <w:t xml:space="preserve"> </w:t>
      </w:r>
      <w:r w:rsidR="00361031" w:rsidRPr="00BF19AA">
        <w:rPr>
          <w:rFonts w:asciiTheme="majorBidi" w:hAnsiTheme="majorBidi" w:hint="cs"/>
          <w:sz w:val="28"/>
          <w:szCs w:val="28"/>
          <w:cs/>
        </w:rPr>
        <w:t>มูลค่ายุติธรรม ณ วันที่</w:t>
      </w:r>
      <w:r w:rsidR="00361031" w:rsidRPr="00BF19AA">
        <w:rPr>
          <w:rFonts w:asciiTheme="majorBidi" w:hAnsiTheme="majorBidi"/>
          <w:sz w:val="28"/>
          <w:szCs w:val="28"/>
          <w:cs/>
        </w:rPr>
        <w:t xml:space="preserve"> </w:t>
      </w:r>
      <w:r w:rsidR="00361031" w:rsidRPr="00BF19AA">
        <w:rPr>
          <w:rFonts w:asciiTheme="majorBidi" w:hAnsiTheme="majorBidi"/>
          <w:sz w:val="28"/>
          <w:szCs w:val="28"/>
        </w:rPr>
        <w:t>30</w:t>
      </w:r>
      <w:r w:rsidR="00361031" w:rsidRPr="00BF19AA">
        <w:rPr>
          <w:rFonts w:asciiTheme="majorBidi" w:hAnsiTheme="majorBidi"/>
          <w:sz w:val="28"/>
          <w:szCs w:val="28"/>
          <w:cs/>
        </w:rPr>
        <w:t xml:space="preserve"> </w:t>
      </w:r>
      <w:r w:rsidR="00361031" w:rsidRPr="00BF19AA">
        <w:rPr>
          <w:rFonts w:asciiTheme="majorBidi" w:hAnsiTheme="majorBidi" w:hint="cs"/>
          <w:sz w:val="28"/>
          <w:szCs w:val="28"/>
          <w:cs/>
        </w:rPr>
        <w:t>กันยายน</w:t>
      </w:r>
      <w:r w:rsidR="00361031" w:rsidRPr="00BF19AA">
        <w:rPr>
          <w:rFonts w:asciiTheme="majorBidi" w:hAnsiTheme="majorBidi"/>
          <w:sz w:val="28"/>
          <w:szCs w:val="28"/>
          <w:cs/>
        </w:rPr>
        <w:t xml:space="preserve"> </w:t>
      </w:r>
      <w:r w:rsidR="00361031" w:rsidRPr="00BF19AA">
        <w:rPr>
          <w:rFonts w:asciiTheme="majorBidi" w:hAnsiTheme="majorBidi"/>
          <w:sz w:val="28"/>
          <w:szCs w:val="28"/>
        </w:rPr>
        <w:t>2568</w:t>
      </w:r>
      <w:r w:rsidR="00361031" w:rsidRPr="00BF19AA">
        <w:rPr>
          <w:rFonts w:asciiTheme="majorBidi" w:hAnsiTheme="majorBidi" w:hint="cs"/>
          <w:sz w:val="28"/>
          <w:szCs w:val="28"/>
          <w:cs/>
        </w:rPr>
        <w:t xml:space="preserve"> เป็นตัวเลขเดียวกันกับ ณ</w:t>
      </w:r>
      <w:r w:rsidR="00C138B1" w:rsidRPr="00BF19AA">
        <w:rPr>
          <w:rFonts w:asciiTheme="majorBidi" w:hAnsiTheme="majorBidi" w:hint="cs"/>
          <w:sz w:val="28"/>
          <w:szCs w:val="28"/>
          <w:cs/>
        </w:rPr>
        <w:t xml:space="preserve"> </w:t>
      </w:r>
      <w:r w:rsidR="00361031" w:rsidRPr="00BF19AA">
        <w:rPr>
          <w:rFonts w:asciiTheme="majorBidi" w:hAnsiTheme="majorBidi" w:hint="cs"/>
          <w:sz w:val="28"/>
          <w:szCs w:val="28"/>
          <w:cs/>
        </w:rPr>
        <w:t>วันที่</w:t>
      </w:r>
      <w:r w:rsidR="00361031" w:rsidRPr="00BF19AA">
        <w:rPr>
          <w:rFonts w:asciiTheme="majorBidi" w:hAnsiTheme="majorBidi"/>
          <w:sz w:val="28"/>
          <w:szCs w:val="28"/>
          <w:cs/>
        </w:rPr>
        <w:t xml:space="preserve"> </w:t>
      </w:r>
      <w:r w:rsidR="00361031" w:rsidRPr="00BF19AA">
        <w:rPr>
          <w:rFonts w:asciiTheme="majorBidi" w:hAnsiTheme="majorBidi"/>
          <w:sz w:val="28"/>
          <w:szCs w:val="28"/>
        </w:rPr>
        <w:t>30</w:t>
      </w:r>
      <w:r w:rsidR="00361031" w:rsidRPr="00BF19AA">
        <w:rPr>
          <w:rFonts w:asciiTheme="majorBidi" w:hAnsiTheme="majorBidi"/>
          <w:sz w:val="28"/>
          <w:szCs w:val="28"/>
          <w:cs/>
        </w:rPr>
        <w:t xml:space="preserve"> </w:t>
      </w:r>
      <w:r w:rsidR="00361031" w:rsidRPr="00BF19AA">
        <w:rPr>
          <w:rFonts w:asciiTheme="majorBidi" w:hAnsiTheme="majorBidi" w:hint="cs"/>
          <w:sz w:val="28"/>
          <w:szCs w:val="28"/>
          <w:cs/>
        </w:rPr>
        <w:t>มิถุนายน</w:t>
      </w:r>
      <w:r w:rsidR="00361031" w:rsidRPr="00BF19AA">
        <w:rPr>
          <w:rFonts w:asciiTheme="majorBidi" w:hAnsiTheme="majorBidi"/>
          <w:sz w:val="28"/>
          <w:szCs w:val="28"/>
          <w:cs/>
        </w:rPr>
        <w:t xml:space="preserve"> </w:t>
      </w:r>
      <w:r w:rsidR="00361031" w:rsidRPr="00BF19AA">
        <w:rPr>
          <w:rFonts w:asciiTheme="majorBidi" w:hAnsiTheme="majorBidi"/>
          <w:sz w:val="28"/>
          <w:szCs w:val="28"/>
        </w:rPr>
        <w:t>2568</w:t>
      </w:r>
      <w:r w:rsidR="00361031" w:rsidRPr="00BF19AA">
        <w:rPr>
          <w:rFonts w:asciiTheme="majorBidi" w:hAnsiTheme="majorBidi" w:hint="cs"/>
          <w:sz w:val="28"/>
          <w:szCs w:val="28"/>
          <w:cs/>
        </w:rPr>
        <w:t xml:space="preserve"> เนื่องจากฝ่ายบริหารเชื่อว่ามูลค่ายุติธรรม</w:t>
      </w:r>
      <w:r w:rsidR="007B0353" w:rsidRPr="00BF19AA">
        <w:rPr>
          <w:rFonts w:asciiTheme="majorBidi" w:hAnsiTheme="majorBidi" w:hint="cs"/>
          <w:sz w:val="28"/>
          <w:szCs w:val="28"/>
          <w:cs/>
        </w:rPr>
        <w:t>ของหุ้นกู้ดังกล่าวไม่ได้เปลี่ยนแปลงไปอย่างมีนัยสำคัญในระหว่างไตรมาส</w:t>
      </w:r>
    </w:p>
    <w:p w14:paraId="48CBBBFE" w14:textId="77777777" w:rsidR="005B1F03" w:rsidRPr="00F94603" w:rsidRDefault="005B1F03" w:rsidP="00637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AF7EA1F" w14:textId="6505CD5B" w:rsidR="009E5A2C" w:rsidRPr="00F94603" w:rsidRDefault="009E5A2C" w:rsidP="009E5A2C">
      <w:pPr>
        <w:pStyle w:val="NoSpacing"/>
        <w:jc w:val="thaiDistribute"/>
        <w:rPr>
          <w:rFonts w:ascii="Angsana New" w:hAnsi="Angsana New" w:cs="Angsana New"/>
          <w:sz w:val="28"/>
          <w:cs/>
        </w:rPr>
      </w:pPr>
      <w:r w:rsidRPr="00F94603">
        <w:rPr>
          <w:rFonts w:ascii="Angsana New" w:hAnsi="Angsana New" w:cs="Angsana New"/>
          <w:sz w:val="28"/>
        </w:rPr>
        <w:t xml:space="preserve">* </w:t>
      </w:r>
      <w:bookmarkStart w:id="3" w:name="_Hlk213596645"/>
      <w:r w:rsidR="00BC1ECA" w:rsidRPr="00F94603">
        <w:rPr>
          <w:rFonts w:ascii="Angsana New" w:hAnsi="Angsana New" w:cs="Angsana New" w:hint="cs"/>
          <w:sz w:val="28"/>
          <w:cs/>
        </w:rPr>
        <w:t xml:space="preserve">อ้างอิงข้อมูลในตารางหน้าถัดไป </w:t>
      </w:r>
      <w:r w:rsidRPr="00F94603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F94603">
        <w:rPr>
          <w:rFonts w:ascii="Angsana New" w:hAnsi="Angsana New" w:cs="Angsana New"/>
          <w:sz w:val="28"/>
        </w:rPr>
        <w:t xml:space="preserve">9 </w:t>
      </w:r>
      <w:r w:rsidRPr="00F94603">
        <w:rPr>
          <w:rFonts w:ascii="Angsana New" w:hAnsi="Angsana New" w:cs="Angsana New"/>
          <w:sz w:val="28"/>
          <w:cs/>
        </w:rPr>
        <w:t xml:space="preserve">เมษายน </w:t>
      </w:r>
      <w:r w:rsidRPr="00F94603">
        <w:rPr>
          <w:rFonts w:ascii="Angsana New" w:hAnsi="Angsana New" w:cs="Angsana New"/>
          <w:sz w:val="28"/>
        </w:rPr>
        <w:t xml:space="preserve">2568 </w:t>
      </w:r>
      <w:r w:rsidRPr="00F94603">
        <w:rPr>
          <w:rFonts w:ascii="Angsana New" w:hAnsi="Angsana New" w:cs="Angsana New"/>
          <w:sz w:val="28"/>
          <w:cs/>
        </w:rPr>
        <w:t>บริษัทมีการประชุมผู้ถือหุ้นกู้</w:t>
      </w:r>
      <w:r w:rsidRPr="00F94603">
        <w:rPr>
          <w:rFonts w:ascii="Angsana New" w:hAnsi="Angsana New" w:cs="Angsana New" w:hint="cs"/>
          <w:sz w:val="28"/>
          <w:cs/>
        </w:rPr>
        <w:t>ของบริษัทจำนวนทั้งหมดเจ็ดรุ่น</w:t>
      </w:r>
      <w:r w:rsidRPr="00F94603">
        <w:rPr>
          <w:rFonts w:ascii="Angsana New" w:hAnsi="Angsana New" w:cs="Angsana New"/>
          <w:sz w:val="28"/>
        </w:rPr>
        <w:t xml:space="preserve"> (ECF246A, ECF255A, ECF255B, ECF256A, ECF265A, ECF262A </w:t>
      </w:r>
      <w:r w:rsidRPr="00F94603">
        <w:rPr>
          <w:rFonts w:ascii="Angsana New" w:hAnsi="Angsana New" w:cs="Angsana New" w:hint="cs"/>
          <w:sz w:val="28"/>
          <w:cs/>
        </w:rPr>
        <w:t>และ</w:t>
      </w:r>
      <w:r w:rsidRPr="00F94603">
        <w:rPr>
          <w:rFonts w:ascii="Angsana New" w:hAnsi="Angsana New" w:cs="Angsana New"/>
          <w:sz w:val="28"/>
          <w:cs/>
        </w:rPr>
        <w:t xml:space="preserve"> </w:t>
      </w:r>
      <w:r w:rsidRPr="00F94603">
        <w:rPr>
          <w:rFonts w:ascii="Angsana New" w:hAnsi="Angsana New" w:cs="Angsana New"/>
          <w:sz w:val="28"/>
        </w:rPr>
        <w:t xml:space="preserve">ECF28NA) </w:t>
      </w:r>
      <w:r w:rsidRPr="00F94603">
        <w:rPr>
          <w:rFonts w:ascii="Angsana New" w:hAnsi="Angsana New" w:cs="Angsana New" w:hint="cs"/>
          <w:sz w:val="28"/>
          <w:cs/>
        </w:rPr>
        <w:t>และเมื่อวันที่</w:t>
      </w:r>
      <w:r w:rsidRPr="00F94603">
        <w:rPr>
          <w:rFonts w:ascii="Angsana New" w:hAnsi="Angsana New" w:cs="Angsana New"/>
          <w:sz w:val="28"/>
          <w:cs/>
        </w:rPr>
        <w:t xml:space="preserve"> </w:t>
      </w:r>
      <w:r w:rsidRPr="00F94603">
        <w:rPr>
          <w:rFonts w:ascii="Angsana New" w:hAnsi="Angsana New" w:cs="Angsana New"/>
          <w:sz w:val="28"/>
        </w:rPr>
        <w:t>17</w:t>
      </w:r>
      <w:r w:rsidRPr="00F94603">
        <w:rPr>
          <w:rFonts w:ascii="Angsana New" w:hAnsi="Angsana New" w:cs="Angsana New"/>
          <w:sz w:val="28"/>
          <w:cs/>
        </w:rPr>
        <w:t xml:space="preserve"> </w:t>
      </w:r>
      <w:r w:rsidRPr="00F94603">
        <w:rPr>
          <w:rFonts w:ascii="Angsana New" w:hAnsi="Angsana New" w:cs="Angsana New" w:hint="cs"/>
          <w:sz w:val="28"/>
          <w:cs/>
        </w:rPr>
        <w:t>เมษายน</w:t>
      </w:r>
      <w:r w:rsidRPr="00F94603">
        <w:rPr>
          <w:rFonts w:ascii="Angsana New" w:hAnsi="Angsana New" w:cs="Angsana New"/>
          <w:sz w:val="28"/>
          <w:cs/>
        </w:rPr>
        <w:t xml:space="preserve"> </w:t>
      </w:r>
      <w:r w:rsidRPr="00F94603">
        <w:rPr>
          <w:rFonts w:ascii="Angsana New" w:hAnsi="Angsana New" w:cs="Angsana New"/>
          <w:sz w:val="28"/>
        </w:rPr>
        <w:t xml:space="preserve">2568 </w:t>
      </w:r>
      <w:r w:rsidRPr="00F94603">
        <w:rPr>
          <w:rFonts w:ascii="Angsana New" w:hAnsi="Angsana New" w:cs="Angsana New" w:hint="cs"/>
          <w:sz w:val="28"/>
          <w:cs/>
        </w:rPr>
        <w:t>บริษัทมีการประชุมผู้ถือหุ้นกู้</w:t>
      </w:r>
      <w:r w:rsidRPr="00F94603">
        <w:rPr>
          <w:rFonts w:ascii="Angsana New" w:hAnsi="Angsana New" w:cs="Angsana New"/>
          <w:sz w:val="28"/>
        </w:rPr>
        <w:t xml:space="preserve"> </w:t>
      </w:r>
      <w:r w:rsidRPr="00F94603">
        <w:rPr>
          <w:rFonts w:ascii="Angsana New" w:hAnsi="Angsana New" w:cs="Angsana New"/>
          <w:sz w:val="28"/>
          <w:cs/>
        </w:rPr>
        <w:t>(</w:t>
      </w:r>
      <w:r w:rsidRPr="00F94603">
        <w:rPr>
          <w:rFonts w:ascii="Angsana New" w:hAnsi="Angsana New" w:cs="Angsana New" w:hint="cs"/>
          <w:sz w:val="28"/>
          <w:cs/>
        </w:rPr>
        <w:t>ครั้งที่เลื่อน</w:t>
      </w:r>
      <w:r w:rsidRPr="00F94603">
        <w:rPr>
          <w:rFonts w:ascii="Angsana New" w:hAnsi="Angsana New" w:cs="Angsana New"/>
          <w:sz w:val="28"/>
          <w:cs/>
        </w:rPr>
        <w:t>)</w:t>
      </w:r>
      <w:r w:rsidRPr="00F94603">
        <w:rPr>
          <w:rFonts w:ascii="Angsana New" w:hAnsi="Angsana New" w:cs="Angsana New"/>
          <w:sz w:val="28"/>
        </w:rPr>
        <w:t xml:space="preserve"> </w:t>
      </w:r>
      <w:r w:rsidRPr="00F94603">
        <w:rPr>
          <w:rFonts w:ascii="Angsana New" w:hAnsi="Angsana New" w:cs="Angsana New" w:hint="cs"/>
          <w:sz w:val="28"/>
          <w:cs/>
        </w:rPr>
        <w:t>ของบริษัทจำนวนทั้งหมดสามรุ่น</w:t>
      </w:r>
      <w:r w:rsidRPr="00F94603">
        <w:rPr>
          <w:rFonts w:ascii="Angsana New" w:hAnsi="Angsana New" w:cs="Angsana New"/>
          <w:sz w:val="28"/>
        </w:rPr>
        <w:t xml:space="preserve"> (ECF246A, ECF25</w:t>
      </w:r>
      <w:r w:rsidRPr="00F94603">
        <w:rPr>
          <w:rFonts w:ascii="Angsana New" w:hAnsi="Angsana New" w:cs="Angsana New" w:hint="cs"/>
          <w:sz w:val="28"/>
        </w:rPr>
        <w:t>6</w:t>
      </w:r>
      <w:r w:rsidRPr="00F94603">
        <w:rPr>
          <w:rFonts w:ascii="Angsana New" w:hAnsi="Angsana New" w:cs="Angsana New"/>
          <w:sz w:val="28"/>
        </w:rPr>
        <w:t xml:space="preserve">A </w:t>
      </w:r>
      <w:r w:rsidRPr="00F94603">
        <w:rPr>
          <w:rFonts w:ascii="Angsana New" w:hAnsi="Angsana New" w:cs="Angsana New" w:hint="cs"/>
          <w:sz w:val="28"/>
          <w:cs/>
        </w:rPr>
        <w:t xml:space="preserve">และ </w:t>
      </w:r>
      <w:r w:rsidRPr="00F94603">
        <w:rPr>
          <w:rFonts w:ascii="Angsana New" w:hAnsi="Angsana New" w:cs="Angsana New"/>
          <w:sz w:val="28"/>
        </w:rPr>
        <w:t>ECF2</w:t>
      </w:r>
      <w:r w:rsidRPr="00F94603">
        <w:rPr>
          <w:rFonts w:ascii="Angsana New" w:hAnsi="Angsana New" w:cs="Angsana New" w:hint="cs"/>
          <w:sz w:val="28"/>
        </w:rPr>
        <w:t>62</w:t>
      </w:r>
      <w:r w:rsidRPr="00F94603">
        <w:rPr>
          <w:rFonts w:ascii="Angsana New" w:hAnsi="Angsana New" w:cs="Angsana New"/>
          <w:sz w:val="28"/>
        </w:rPr>
        <w:t xml:space="preserve">A) </w:t>
      </w:r>
      <w:r w:rsidRPr="00F94603">
        <w:rPr>
          <w:rFonts w:ascii="Angsana New" w:hAnsi="Angsana New" w:cs="Angsana New" w:hint="cs"/>
          <w:sz w:val="28"/>
          <w:cs/>
        </w:rPr>
        <w:t>โดยมีรายละเอียดดังนี้</w:t>
      </w:r>
    </w:p>
    <w:bookmarkEnd w:id="3"/>
    <w:p w14:paraId="23DD81DA" w14:textId="77777777" w:rsidR="009E5A2C" w:rsidRPr="00F94603" w:rsidRDefault="009E5A2C" w:rsidP="009E5A2C">
      <w:pPr>
        <w:pStyle w:val="NoSpacing"/>
        <w:jc w:val="thaiDistribute"/>
        <w:rPr>
          <w:rFonts w:ascii="Angsana New" w:hAnsi="Angsana New" w:cs="Angsana New"/>
          <w:sz w:val="28"/>
        </w:rPr>
      </w:pPr>
    </w:p>
    <w:p w14:paraId="03CB52D4" w14:textId="431C23DB" w:rsidR="009E5A2C" w:rsidRPr="00F94603" w:rsidRDefault="009E5A2C" w:rsidP="009E5A2C">
      <w:pPr>
        <w:pStyle w:val="NoSpacing"/>
        <w:numPr>
          <w:ilvl w:val="0"/>
          <w:numId w:val="29"/>
        </w:numPr>
        <w:ind w:left="574" w:hanging="560"/>
        <w:jc w:val="thaiDistribute"/>
        <w:rPr>
          <w:rFonts w:ascii="Angsana New" w:hAnsi="Angsana New" w:cs="Angsana New"/>
          <w:sz w:val="28"/>
        </w:rPr>
      </w:pPr>
      <w:r w:rsidRPr="00F94603">
        <w:rPr>
          <w:rFonts w:ascii="Angsana New" w:hAnsi="Angsana New" w:cs="Angsana New"/>
          <w:sz w:val="28"/>
          <w:cs/>
        </w:rPr>
        <w:t>มีมติอนุมัติ</w:t>
      </w:r>
      <w:r w:rsidRPr="00F94603">
        <w:rPr>
          <w:rFonts w:ascii="Angsana New" w:hAnsi="Angsana New" w:cs="Angsana New" w:hint="cs"/>
          <w:sz w:val="28"/>
          <w:cs/>
        </w:rPr>
        <w:t>ให้หุ้นกู้ของบริษัทจำนวนทั้งหมดเจ็ดรุ่นผ่อนผันให้การที่ผู้ออกหุ้นกู้เสนอต่อที่ประชุมผู้ถือหุ้นกู้เพื่อขอปรับเงื่อนไขการชำระหนี้หุ้นกู้และ</w:t>
      </w:r>
      <w:r w:rsidRPr="00F94603">
        <w:rPr>
          <w:rFonts w:ascii="Angsana New" w:hAnsi="Angsana New" w:cs="Angsana New"/>
          <w:sz w:val="28"/>
          <w:cs/>
        </w:rPr>
        <w:t>/</w:t>
      </w:r>
      <w:r w:rsidRPr="00F94603">
        <w:rPr>
          <w:rFonts w:ascii="Angsana New" w:hAnsi="Angsana New" w:cs="Angsana New" w:hint="cs"/>
          <w:sz w:val="28"/>
          <w:cs/>
        </w:rPr>
        <w:t>หรือเข้าเจรจากับสถาบันการเงินหรือเจ้าหนี้อื่นเพื่อขอปรับโครงสร้างหนี้</w:t>
      </w:r>
      <w:r w:rsidRPr="00F94603">
        <w:rPr>
          <w:rFonts w:ascii="Angsana New" w:hAnsi="Angsana New" w:cs="Angsana New"/>
          <w:sz w:val="28"/>
          <w:cs/>
        </w:rPr>
        <w:t xml:space="preserve"> </w:t>
      </w:r>
      <w:r w:rsidRPr="00F94603">
        <w:rPr>
          <w:rFonts w:ascii="Angsana New" w:hAnsi="Angsana New" w:cs="Angsana New" w:hint="cs"/>
          <w:sz w:val="28"/>
          <w:cs/>
        </w:rPr>
        <w:t>ซึ่งถือเป็นการเริ่มเจรจาหรือเข้าทำสัญญาใด</w:t>
      </w:r>
      <w:r w:rsidRPr="00F94603">
        <w:rPr>
          <w:rFonts w:ascii="Angsana New" w:hAnsi="Angsana New" w:cs="Angsana New"/>
          <w:sz w:val="28"/>
          <w:cs/>
        </w:rPr>
        <w:t xml:space="preserve"> </w:t>
      </w:r>
      <w:r w:rsidRPr="00F94603">
        <w:rPr>
          <w:rFonts w:ascii="Angsana New" w:hAnsi="Angsana New" w:cs="Angsana New" w:hint="cs"/>
          <w:sz w:val="28"/>
          <w:cs/>
        </w:rPr>
        <w:t>ๆ</w:t>
      </w:r>
      <w:r w:rsidRPr="00F94603">
        <w:rPr>
          <w:rFonts w:ascii="Angsana New" w:hAnsi="Angsana New" w:cs="Angsana New"/>
          <w:sz w:val="28"/>
          <w:cs/>
        </w:rPr>
        <w:t xml:space="preserve"> </w:t>
      </w:r>
      <w:r w:rsidRPr="00F94603">
        <w:rPr>
          <w:rFonts w:ascii="Angsana New" w:hAnsi="Angsana New" w:cs="Angsana New" w:hint="cs"/>
          <w:sz w:val="28"/>
          <w:cs/>
        </w:rPr>
        <w:t>กับเจ้าหนี้รายใดรายหนึ่งหรือหลายรายรวมกันเพื่อวัตถุประสงค์ในการปรับโครงสร้างหนี้อันมีลักษณะเป็นการผ่อนผันการชำระหนี้ของผู้ออกหุ้นกู้รวมทั้งการเลื่อนหรือเปลี่ยนแปลงกำหนดเวลาชำระหนี้หรือมีการปรับเปลี่ยนอย่างใด</w:t>
      </w:r>
      <w:r w:rsidRPr="00F94603">
        <w:rPr>
          <w:rFonts w:ascii="Angsana New" w:hAnsi="Angsana New" w:cs="Angsana New"/>
          <w:sz w:val="28"/>
          <w:cs/>
        </w:rPr>
        <w:t xml:space="preserve"> </w:t>
      </w:r>
      <w:r w:rsidRPr="00F94603">
        <w:rPr>
          <w:rFonts w:ascii="Angsana New" w:hAnsi="Angsana New" w:cs="Angsana New" w:hint="cs"/>
          <w:sz w:val="28"/>
          <w:cs/>
        </w:rPr>
        <w:t>ๆ</w:t>
      </w:r>
      <w:r w:rsidRPr="00F94603">
        <w:rPr>
          <w:rFonts w:ascii="Angsana New" w:hAnsi="Angsana New" w:cs="Angsana New"/>
          <w:sz w:val="28"/>
          <w:cs/>
        </w:rPr>
        <w:t xml:space="preserve"> </w:t>
      </w:r>
      <w:r w:rsidRPr="00F94603">
        <w:rPr>
          <w:rFonts w:ascii="Angsana New" w:hAnsi="Angsana New" w:cs="Angsana New" w:hint="cs"/>
          <w:sz w:val="28"/>
          <w:cs/>
        </w:rPr>
        <w:t>เกี่ยวกับหนี้ไม่ว่าประเภทใด</w:t>
      </w:r>
      <w:r w:rsidRPr="00F94603">
        <w:rPr>
          <w:rFonts w:ascii="Angsana New" w:hAnsi="Angsana New" w:cs="Angsana New"/>
          <w:sz w:val="28"/>
          <w:cs/>
        </w:rPr>
        <w:t xml:space="preserve"> </w:t>
      </w:r>
      <w:r w:rsidRPr="00F94603">
        <w:rPr>
          <w:rFonts w:ascii="Angsana New" w:hAnsi="Angsana New" w:cs="Angsana New" w:hint="cs"/>
          <w:sz w:val="28"/>
          <w:cs/>
        </w:rPr>
        <w:t>ๆ</w:t>
      </w:r>
      <w:r w:rsidRPr="00F94603">
        <w:rPr>
          <w:rFonts w:ascii="Angsana New" w:hAnsi="Angsana New" w:cs="Angsana New"/>
          <w:sz w:val="28"/>
          <w:cs/>
        </w:rPr>
        <w:t xml:space="preserve"> </w:t>
      </w:r>
      <w:r w:rsidRPr="00F94603">
        <w:rPr>
          <w:rFonts w:ascii="Angsana New" w:hAnsi="Angsana New" w:cs="Angsana New" w:hint="cs"/>
          <w:sz w:val="28"/>
          <w:cs/>
        </w:rPr>
        <w:t>ทั้งหมดของตน</w:t>
      </w:r>
      <w:r w:rsidRPr="00F94603">
        <w:rPr>
          <w:rFonts w:ascii="Angsana New" w:hAnsi="Angsana New" w:cs="Angsana New"/>
          <w:sz w:val="28"/>
          <w:cs/>
        </w:rPr>
        <w:t xml:space="preserve"> (</w:t>
      </w:r>
      <w:r w:rsidRPr="00F94603">
        <w:rPr>
          <w:rFonts w:ascii="Angsana New" w:hAnsi="Angsana New" w:cs="Angsana New" w:hint="cs"/>
          <w:sz w:val="28"/>
          <w:cs/>
        </w:rPr>
        <w:t>หรือหนี้ในบางส่วนซึ่งผู้ออกหุ้นกู้อาจไม่สามารถชำระได้เมื่อหนี้นั้นถึงกำหนดชำระ</w:t>
      </w:r>
      <w:r w:rsidRPr="00F94603">
        <w:rPr>
          <w:rFonts w:ascii="Angsana New" w:hAnsi="Angsana New" w:cs="Angsana New"/>
          <w:sz w:val="28"/>
          <w:cs/>
        </w:rPr>
        <w:t xml:space="preserve">) </w:t>
      </w:r>
      <w:r w:rsidRPr="00F94603">
        <w:rPr>
          <w:rFonts w:ascii="Angsana New" w:hAnsi="Angsana New" w:cs="Angsana New" w:hint="cs"/>
          <w:sz w:val="28"/>
          <w:cs/>
        </w:rPr>
        <w:t>ไม่ให้ถือเป็นเหตุผิดนัดตามข้อกำหนดสิทธิ</w:t>
      </w:r>
    </w:p>
    <w:p w14:paraId="2A353F32" w14:textId="77777777" w:rsidR="009E5A2C" w:rsidRPr="00F94603" w:rsidRDefault="009E5A2C" w:rsidP="009E5A2C">
      <w:pPr>
        <w:pStyle w:val="NoSpacing"/>
        <w:ind w:left="574"/>
        <w:jc w:val="thaiDistribute"/>
        <w:rPr>
          <w:rFonts w:ascii="Angsana New" w:hAnsi="Angsana New" w:cs="Angsana New"/>
          <w:sz w:val="28"/>
        </w:rPr>
      </w:pPr>
    </w:p>
    <w:p w14:paraId="57C63322" w14:textId="77777777" w:rsidR="009E5A2C" w:rsidRPr="00F94603" w:rsidRDefault="009E5A2C" w:rsidP="009E5A2C">
      <w:pPr>
        <w:pStyle w:val="NoSpacing"/>
        <w:numPr>
          <w:ilvl w:val="0"/>
          <w:numId w:val="29"/>
        </w:numPr>
        <w:ind w:left="574" w:hanging="560"/>
        <w:jc w:val="thaiDistribute"/>
        <w:rPr>
          <w:rFonts w:ascii="Angsana New" w:hAnsi="Angsana New" w:cs="Angsana New"/>
          <w:sz w:val="28"/>
        </w:rPr>
      </w:pPr>
      <w:r w:rsidRPr="00F94603">
        <w:rPr>
          <w:rFonts w:ascii="Angsana New" w:hAnsi="Angsana New" w:cs="Angsana New" w:hint="cs"/>
          <w:sz w:val="28"/>
          <w:cs/>
        </w:rPr>
        <w:t>(</w:t>
      </w:r>
      <w:r w:rsidRPr="00F94603">
        <w:rPr>
          <w:rFonts w:ascii="Angsana New" w:hAnsi="Angsana New" w:cs="Angsana New"/>
          <w:sz w:val="28"/>
        </w:rPr>
        <w:t>1</w:t>
      </w:r>
      <w:r w:rsidRPr="00F94603">
        <w:rPr>
          <w:rFonts w:ascii="Angsana New" w:hAnsi="Angsana New" w:cs="Angsana New" w:hint="cs"/>
          <w:sz w:val="28"/>
          <w:cs/>
        </w:rPr>
        <w:t>) อนุมัติให้ขยายระยะเวลาครบกำหนดไถ่ถอนหุ้นกู้ออกไปโดยแก้ไขวันครบกำหนดไถ่ถอนหุ้นกู้ (</w:t>
      </w:r>
      <w:r w:rsidRPr="00F94603">
        <w:rPr>
          <w:rFonts w:ascii="Angsana New" w:hAnsi="Angsana New" w:cs="Angsana New"/>
          <w:sz w:val="28"/>
        </w:rPr>
        <w:t>2</w:t>
      </w:r>
      <w:r w:rsidRPr="00F94603">
        <w:rPr>
          <w:rFonts w:ascii="Angsana New" w:hAnsi="Angsana New" w:cs="Angsana New" w:hint="cs"/>
          <w:sz w:val="28"/>
          <w:cs/>
        </w:rPr>
        <w:t>) อนุมัติให้แก้ไขเปลี่ยนแปลงอัตราดอกเบี้ยของหุ้นกู้และ</w:t>
      </w:r>
      <w:r w:rsidRPr="00F94603">
        <w:rPr>
          <w:rFonts w:ascii="Angsana New" w:hAnsi="Angsana New" w:cs="Angsana New"/>
          <w:sz w:val="28"/>
        </w:rPr>
        <w:t xml:space="preserve"> </w:t>
      </w:r>
      <w:r w:rsidRPr="00F94603">
        <w:rPr>
          <w:rFonts w:ascii="Angsana New" w:hAnsi="Angsana New" w:cs="Angsana New" w:hint="cs"/>
          <w:sz w:val="28"/>
          <w:cs/>
        </w:rPr>
        <w:t>(</w:t>
      </w:r>
      <w:r w:rsidRPr="00F94603">
        <w:rPr>
          <w:rFonts w:ascii="Angsana New" w:hAnsi="Angsana New" w:cs="Angsana New"/>
          <w:sz w:val="28"/>
        </w:rPr>
        <w:t>3</w:t>
      </w:r>
      <w:r w:rsidRPr="00F94603">
        <w:rPr>
          <w:rFonts w:ascii="Angsana New" w:hAnsi="Angsana New" w:cs="Angsana New" w:hint="cs"/>
          <w:sz w:val="28"/>
          <w:cs/>
        </w:rPr>
        <w:t>) อนุมัติให้แก้ไขเปลี่ยนแปลงกำหนดชำระดอกเบี้ยตามข้อกำหนดสิทธิและแก้ไขข้อกำหนดสิทธิใบหุ้นกู้</w:t>
      </w:r>
      <w:r w:rsidRPr="00F94603">
        <w:rPr>
          <w:rFonts w:ascii="Angsana New" w:hAnsi="Angsana New" w:cs="Angsana New"/>
          <w:sz w:val="28"/>
          <w:cs/>
        </w:rPr>
        <w:t xml:space="preserve"> </w:t>
      </w:r>
      <w:r w:rsidRPr="00F94603">
        <w:rPr>
          <w:rFonts w:ascii="Angsana New" w:hAnsi="Angsana New" w:cs="Angsana New" w:hint="cs"/>
          <w:sz w:val="28"/>
          <w:cs/>
        </w:rPr>
        <w:t>ชื่อหุ้นกู้</w:t>
      </w:r>
      <w:r w:rsidRPr="00F94603">
        <w:rPr>
          <w:rFonts w:ascii="Angsana New" w:hAnsi="Angsana New" w:cs="Angsana New"/>
          <w:sz w:val="28"/>
          <w:cs/>
        </w:rPr>
        <w:t xml:space="preserve"> </w:t>
      </w:r>
      <w:r w:rsidRPr="00F94603">
        <w:rPr>
          <w:rFonts w:ascii="Angsana New" w:hAnsi="Angsana New" w:cs="Angsana New" w:hint="cs"/>
          <w:sz w:val="28"/>
          <w:cs/>
        </w:rPr>
        <w:t>และเอกสารที่เกี่ยวข้องให้สอดคล้องกับการแก้ไขเปลี่ยนแปลงดังกล่าว</w:t>
      </w:r>
      <w:r w:rsidRPr="00F94603">
        <w:rPr>
          <w:rFonts w:ascii="Angsana New" w:hAnsi="Angsana New" w:cs="Angsana New"/>
          <w:sz w:val="28"/>
        </w:rPr>
        <w:t xml:space="preserve"> </w:t>
      </w:r>
    </w:p>
    <w:p w14:paraId="69A4949D" w14:textId="77777777" w:rsidR="009E5A2C" w:rsidRPr="00F94603" w:rsidRDefault="009E5A2C" w:rsidP="009E5A2C">
      <w:pPr>
        <w:pStyle w:val="NoSpacing"/>
        <w:ind w:firstLine="567"/>
        <w:jc w:val="thaiDistribute"/>
        <w:rPr>
          <w:rFonts w:ascii="Angsana New" w:hAnsi="Angsana New" w:cs="Angsana New"/>
          <w:sz w:val="28"/>
        </w:rPr>
      </w:pPr>
    </w:p>
    <w:p w14:paraId="69E62F23" w14:textId="77777777" w:rsidR="009E5A2C" w:rsidRPr="00F94603" w:rsidRDefault="009E5A2C" w:rsidP="009E5A2C">
      <w:pPr>
        <w:pStyle w:val="NoSpacing"/>
        <w:numPr>
          <w:ilvl w:val="0"/>
          <w:numId w:val="29"/>
        </w:numPr>
        <w:ind w:left="574" w:hanging="560"/>
        <w:jc w:val="thaiDistribute"/>
        <w:rPr>
          <w:rFonts w:ascii="Angsana New" w:hAnsi="Angsana New" w:cs="Angsana New"/>
          <w:sz w:val="28"/>
        </w:rPr>
      </w:pPr>
      <w:r w:rsidRPr="00F94603">
        <w:rPr>
          <w:rFonts w:ascii="Angsana New" w:hAnsi="Angsana New" w:cs="Angsana New" w:hint="cs"/>
          <w:sz w:val="28"/>
          <w:cs/>
        </w:rPr>
        <w:t>อนุมัติให้ยกเลิกหน้าที่กระทำการของผู้ออกหุ้นกู้เรื่องการรายงานผลการทบทวนการจัดอันดับความน่าเชื่อถือของบริษัท</w:t>
      </w:r>
      <w:r w:rsidRPr="00F94603">
        <w:rPr>
          <w:rFonts w:ascii="Angsana New" w:hAnsi="Angsana New" w:cs="Angsana New"/>
          <w:sz w:val="28"/>
          <w:cs/>
        </w:rPr>
        <w:t xml:space="preserve"> (</w:t>
      </w:r>
      <w:r w:rsidRPr="00F94603">
        <w:rPr>
          <w:rFonts w:ascii="Angsana New" w:hAnsi="Angsana New" w:cs="Angsana New"/>
          <w:sz w:val="28"/>
        </w:rPr>
        <w:t xml:space="preserve">Credit Update) </w:t>
      </w:r>
      <w:r w:rsidRPr="00F94603">
        <w:rPr>
          <w:rFonts w:ascii="Angsana New" w:hAnsi="Angsana New" w:cs="Angsana New" w:hint="cs"/>
          <w:sz w:val="28"/>
          <w:cs/>
        </w:rPr>
        <w:t>โดยให้บริษัทในฐานะผู้ออกหุ้นกู้ไม่ต้องจัดให้มีการทบทวนผลการจัดอันดับความน่าเชื่อถือของข้อกำหนดสิทธิรวมถึงให้แก้ไขเพิ่มเติมข้อกำหนดสิทธิและเอกสารที่เกี่ยวข้องให้สอดคล้องกับการยกเลิกหน้าที่ดังกล่าว</w:t>
      </w:r>
    </w:p>
    <w:p w14:paraId="3EAB4554" w14:textId="77777777" w:rsidR="009E5A2C" w:rsidRPr="00F94603" w:rsidRDefault="009E5A2C" w:rsidP="009E5A2C">
      <w:pPr>
        <w:pStyle w:val="NoSpacing"/>
        <w:jc w:val="thaiDistribute"/>
        <w:rPr>
          <w:rFonts w:ascii="Angsana New" w:hAnsi="Angsana New" w:cs="Angsana New"/>
          <w:sz w:val="28"/>
        </w:rPr>
      </w:pPr>
    </w:p>
    <w:p w14:paraId="3B138B80" w14:textId="7E46C4A5" w:rsidR="009E5A2C" w:rsidRPr="009E5A2C" w:rsidRDefault="009E5A2C" w:rsidP="00637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9E5A2C" w:rsidRPr="009E5A2C" w:rsidSect="00E14FEB">
          <w:footerReference w:type="first" r:id="rId14"/>
          <w:pgSz w:w="11909" w:h="16834" w:code="9"/>
          <w:pgMar w:top="1219" w:right="1134" w:bottom="567" w:left="1440" w:header="992" w:footer="283" w:gutter="0"/>
          <w:pgNumType w:chapStyle="1"/>
          <w:cols w:space="720"/>
          <w:docGrid w:linePitch="245"/>
        </w:sectPr>
      </w:pPr>
    </w:p>
    <w:p w14:paraId="72E58F48" w14:textId="7803EB2E" w:rsidR="005B1F03" w:rsidRPr="0007336E" w:rsidRDefault="005B1F03" w:rsidP="005B1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9"/>
          <w:szCs w:val="29"/>
        </w:rPr>
      </w:pPr>
      <w:bookmarkStart w:id="4" w:name="_Hlk173176870"/>
      <w:r w:rsidRPr="0007336E">
        <w:rPr>
          <w:rFonts w:ascii="Angsana New" w:hAnsi="Angsana New"/>
          <w:sz w:val="29"/>
          <w:szCs w:val="29"/>
          <w:cs/>
        </w:rPr>
        <w:lastRenderedPageBreak/>
        <w:t>หุ้นกู้คงเหลือ ณ วันที่</w:t>
      </w:r>
      <w:r w:rsidRPr="0007336E">
        <w:rPr>
          <w:rFonts w:ascii="Angsana New" w:hAnsi="Angsana New"/>
          <w:sz w:val="29"/>
          <w:szCs w:val="29"/>
        </w:rPr>
        <w:t xml:space="preserve"> 30 </w:t>
      </w:r>
      <w:r>
        <w:rPr>
          <w:rFonts w:ascii="Angsana New" w:hAnsi="Angsana New" w:hint="cs"/>
          <w:sz w:val="29"/>
          <w:szCs w:val="29"/>
          <w:cs/>
        </w:rPr>
        <w:t>กันย</w:t>
      </w:r>
      <w:r w:rsidRPr="0007336E">
        <w:rPr>
          <w:rFonts w:ascii="Angsana New" w:hAnsi="Angsana New" w:hint="cs"/>
          <w:sz w:val="29"/>
          <w:szCs w:val="29"/>
          <w:cs/>
        </w:rPr>
        <w:t>ายน</w:t>
      </w:r>
      <w:r w:rsidRPr="0007336E">
        <w:rPr>
          <w:rFonts w:ascii="Angsana New" w:hAnsi="Angsana New"/>
          <w:sz w:val="29"/>
          <w:szCs w:val="29"/>
          <w:cs/>
        </w:rPr>
        <w:t xml:space="preserve"> </w:t>
      </w:r>
      <w:r w:rsidRPr="0007336E">
        <w:rPr>
          <w:rFonts w:ascii="Angsana New" w:hAnsi="Angsana New"/>
          <w:sz w:val="29"/>
          <w:szCs w:val="29"/>
        </w:rPr>
        <w:t>2568</w:t>
      </w:r>
      <w:r w:rsidRPr="0007336E">
        <w:rPr>
          <w:rFonts w:ascii="Angsana New" w:hAnsi="Angsana New"/>
          <w:sz w:val="29"/>
          <w:szCs w:val="29"/>
          <w:cs/>
        </w:rPr>
        <w:t xml:space="preserve"> และ</w:t>
      </w:r>
      <w:r>
        <w:rPr>
          <w:rFonts w:ascii="Angsana New" w:hAnsi="Angsana New" w:hint="cs"/>
          <w:sz w:val="29"/>
          <w:szCs w:val="29"/>
          <w:cs/>
        </w:rPr>
        <w:t>วันที่</w:t>
      </w:r>
      <w:r w:rsidRPr="0007336E">
        <w:rPr>
          <w:rFonts w:ascii="Angsana New" w:hAnsi="Angsana New"/>
          <w:sz w:val="29"/>
          <w:szCs w:val="29"/>
          <w:cs/>
        </w:rPr>
        <w:t xml:space="preserve"> </w:t>
      </w:r>
      <w:r w:rsidRPr="0007336E">
        <w:rPr>
          <w:rFonts w:ascii="Angsana New" w:hAnsi="Angsana New"/>
          <w:sz w:val="29"/>
          <w:szCs w:val="29"/>
        </w:rPr>
        <w:t>31</w:t>
      </w:r>
      <w:r w:rsidRPr="0007336E">
        <w:rPr>
          <w:rFonts w:ascii="Angsana New" w:hAnsi="Angsana New"/>
          <w:sz w:val="29"/>
          <w:szCs w:val="29"/>
          <w:cs/>
        </w:rPr>
        <w:t xml:space="preserve"> ธันวาคม </w:t>
      </w:r>
      <w:r w:rsidRPr="0007336E">
        <w:rPr>
          <w:rFonts w:ascii="Angsana New" w:hAnsi="Angsana New"/>
          <w:sz w:val="29"/>
          <w:szCs w:val="29"/>
        </w:rPr>
        <w:t>2567</w:t>
      </w:r>
      <w:r w:rsidRPr="0007336E">
        <w:rPr>
          <w:rFonts w:ascii="Angsana New" w:hAnsi="Angsana New"/>
          <w:sz w:val="29"/>
          <w:szCs w:val="29"/>
          <w:cs/>
        </w:rPr>
        <w:t xml:space="preserve"> </w:t>
      </w:r>
      <w:r w:rsidRPr="0007336E">
        <w:rPr>
          <w:rFonts w:ascii="Angsana New" w:hAnsi="Angsana New"/>
          <w:sz w:val="29"/>
          <w:szCs w:val="29"/>
        </w:rPr>
        <w:t xml:space="preserve"> </w:t>
      </w:r>
      <w:r w:rsidRPr="0007336E">
        <w:rPr>
          <w:rFonts w:ascii="Angsana New" w:hAnsi="Angsana New"/>
          <w:sz w:val="29"/>
          <w:szCs w:val="29"/>
          <w:cs/>
        </w:rPr>
        <w:t>ประกอบด้วยรายการดังต่อไปนี้</w:t>
      </w:r>
    </w:p>
    <w:tbl>
      <w:tblPr>
        <w:tblStyle w:val="TableGrid"/>
        <w:tblpPr w:leftFromText="180" w:rightFromText="180" w:vertAnchor="text" w:horzAnchor="margin" w:tblpY="267"/>
        <w:tblW w:w="15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240"/>
        <w:gridCol w:w="1416"/>
        <w:gridCol w:w="255"/>
        <w:gridCol w:w="1309"/>
        <w:gridCol w:w="236"/>
        <w:gridCol w:w="1359"/>
        <w:gridCol w:w="255"/>
        <w:gridCol w:w="1151"/>
        <w:gridCol w:w="255"/>
        <w:gridCol w:w="957"/>
        <w:gridCol w:w="236"/>
        <w:gridCol w:w="898"/>
        <w:gridCol w:w="255"/>
        <w:gridCol w:w="683"/>
        <w:gridCol w:w="255"/>
        <w:gridCol w:w="613"/>
        <w:gridCol w:w="237"/>
        <w:gridCol w:w="766"/>
        <w:gridCol w:w="255"/>
        <w:gridCol w:w="1206"/>
        <w:gridCol w:w="255"/>
        <w:gridCol w:w="1207"/>
      </w:tblGrid>
      <w:tr w:rsidR="005B1F03" w:rsidRPr="00BD0619" w14:paraId="5CAAE2D2" w14:textId="77777777" w:rsidTr="00B57106">
        <w:tc>
          <w:tcPr>
            <w:tcW w:w="15167" w:type="dxa"/>
            <w:gridSpan w:val="23"/>
            <w:tcBorders>
              <w:bottom w:val="single" w:sz="4" w:space="0" w:color="auto"/>
            </w:tcBorders>
          </w:tcPr>
          <w:p w14:paraId="6BB6BE2E" w14:textId="77777777" w:rsidR="005B1F03" w:rsidRPr="00E03AC9" w:rsidRDefault="005B1F03" w:rsidP="00B57106">
            <w:pPr>
              <w:pStyle w:val="NoSpacing"/>
              <w:ind w:left="-6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B1F03" w:rsidRPr="00BD0619" w14:paraId="72FFE51D" w14:textId="77777777" w:rsidTr="00B57106">
        <w:tc>
          <w:tcPr>
            <w:tcW w:w="868" w:type="dxa"/>
            <w:tcBorders>
              <w:top w:val="single" w:sz="4" w:space="0" w:color="auto"/>
            </w:tcBorders>
          </w:tcPr>
          <w:p w14:paraId="22CC72B9" w14:textId="77777777" w:rsidR="005B1F03" w:rsidRPr="00E03AC9" w:rsidRDefault="005B1F03" w:rsidP="00B57106">
            <w:pPr>
              <w:pStyle w:val="NoSpacing"/>
              <w:tabs>
                <w:tab w:val="clear" w:pos="680"/>
              </w:tabs>
              <w:ind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859F448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4DFD3629" w14:textId="77777777" w:rsidR="005B1F03" w:rsidRPr="00E03AC9" w:rsidRDefault="005B1F03" w:rsidP="00B57106">
            <w:pPr>
              <w:pStyle w:val="NoSpacing"/>
              <w:tabs>
                <w:tab w:val="clear" w:pos="1644"/>
              </w:tabs>
              <w:ind w:left="-82" w:right="-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613B218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A3E51D" w14:textId="77777777" w:rsidR="005B1F03" w:rsidRPr="00E03AC9" w:rsidRDefault="005B1F03" w:rsidP="00B57106">
            <w:pPr>
              <w:pStyle w:val="NoSpacing"/>
              <w:ind w:left="-120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วันที่ครบกำหนดไถ่ถอน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6994B52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71EB750F" w14:textId="77777777" w:rsidR="005B1F03" w:rsidRPr="00E03AC9" w:rsidRDefault="005B1F03" w:rsidP="00B57106">
            <w:pPr>
              <w:pStyle w:val="NoSpacing"/>
              <w:ind w:left="-125" w:right="-14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0F6AC6B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417B55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อัตราดอกเบี้ยต่อปี (ร้อยละ)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5254C76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F329E0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ระยะเวลา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ปี)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59A5C81" w14:textId="77777777" w:rsidR="005B1F03" w:rsidRPr="00E03AC9" w:rsidRDefault="005B1F03" w:rsidP="00B57106">
            <w:pPr>
              <w:pStyle w:val="NoSpacing"/>
              <w:ind w:right="-10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2DDB8A72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จำนวน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A5AF920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1425ED" w14:textId="77777777" w:rsidR="005B1F03" w:rsidRPr="00E03AC9" w:rsidRDefault="005B1F03" w:rsidP="00B57106">
            <w:pPr>
              <w:pStyle w:val="NoSpacing"/>
              <w:ind w:left="-6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</w:t>
            </w:r>
          </w:p>
        </w:tc>
      </w:tr>
      <w:tr w:rsidR="005B1F03" w:rsidRPr="00BD0619" w14:paraId="3F707FB7" w14:textId="77777777" w:rsidTr="00B57106">
        <w:tc>
          <w:tcPr>
            <w:tcW w:w="868" w:type="dxa"/>
            <w:tcBorders>
              <w:bottom w:val="single" w:sz="4" w:space="0" w:color="auto"/>
            </w:tcBorders>
          </w:tcPr>
          <w:p w14:paraId="5E0578A7" w14:textId="77777777" w:rsidR="005B1F03" w:rsidRPr="00E03AC9" w:rsidRDefault="005B1F03" w:rsidP="00B57106">
            <w:pPr>
              <w:pStyle w:val="NoSpacing"/>
              <w:tabs>
                <w:tab w:val="clear" w:pos="680"/>
              </w:tabs>
              <w:ind w:left="35" w:right="-90" w:hanging="3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240" w:type="dxa"/>
          </w:tcPr>
          <w:p w14:paraId="12F286E5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7D2DCC10" w14:textId="77777777" w:rsidR="005B1F03" w:rsidRPr="00E03AC9" w:rsidRDefault="005B1F03" w:rsidP="00B57106">
            <w:pPr>
              <w:pStyle w:val="NoSpacing"/>
              <w:tabs>
                <w:tab w:val="clear" w:pos="1644"/>
              </w:tabs>
              <w:ind w:left="-82" w:right="-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255" w:type="dxa"/>
          </w:tcPr>
          <w:p w14:paraId="60FA8FF3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07714D26" w14:textId="77777777" w:rsidR="005B1F03" w:rsidRPr="00E03AC9" w:rsidRDefault="005B1F03" w:rsidP="00B57106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เดิม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0A9658D" w14:textId="77777777" w:rsidR="005B1F03" w:rsidRPr="00E03AC9" w:rsidRDefault="005B1F03" w:rsidP="00B57106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1DA99549" w14:textId="77777777" w:rsidR="005B1F03" w:rsidRPr="00E03AC9" w:rsidRDefault="005B1F03" w:rsidP="00B57106">
            <w:pPr>
              <w:pStyle w:val="NoSpacing"/>
              <w:ind w:left="-120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ใหม่</w:t>
            </w:r>
            <w:r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255" w:type="dxa"/>
          </w:tcPr>
          <w:p w14:paraId="0DD0DACE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2066B6AD" w14:textId="77777777" w:rsidR="005B1F03" w:rsidRPr="00E03AC9" w:rsidRDefault="005B1F03" w:rsidP="00B57106">
            <w:pPr>
              <w:pStyle w:val="NoSpacing"/>
              <w:ind w:left="-125" w:right="-1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255" w:type="dxa"/>
          </w:tcPr>
          <w:p w14:paraId="1F7ADA46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14:paraId="47147796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เดิม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73C8C42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68DDA6DA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ใหม่</w:t>
            </w:r>
            <w:r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255" w:type="dxa"/>
          </w:tcPr>
          <w:p w14:paraId="1A56E22C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</w:tcPr>
          <w:p w14:paraId="122F77D2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เดิม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21471DB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2560ABBD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ใหม่</w:t>
            </w:r>
            <w:r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237" w:type="dxa"/>
          </w:tcPr>
          <w:p w14:paraId="08A92896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C86BB70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</w:p>
        </w:tc>
        <w:tc>
          <w:tcPr>
            <w:tcW w:w="255" w:type="dxa"/>
          </w:tcPr>
          <w:p w14:paraId="37D19353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7E0DB69C" w14:textId="3AE88058" w:rsidR="005B1F03" w:rsidRPr="00E03AC9" w:rsidRDefault="005B1F03" w:rsidP="00B57106">
            <w:pPr>
              <w:pStyle w:val="NoSpacing"/>
              <w:ind w:left="-12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F23683E" w14:textId="77777777" w:rsidR="005B1F03" w:rsidRPr="00E03AC9" w:rsidRDefault="005B1F03" w:rsidP="00B57106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3C63102E" w14:textId="77777777" w:rsidR="005B1F03" w:rsidRPr="00E03AC9" w:rsidRDefault="005B1F03" w:rsidP="00B57106">
            <w:pPr>
              <w:pStyle w:val="NoSpacing"/>
              <w:ind w:left="-125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5B1F03" w:rsidRPr="00BD0619" w14:paraId="617FE88B" w14:textId="77777777" w:rsidTr="00B57106">
        <w:tc>
          <w:tcPr>
            <w:tcW w:w="868" w:type="dxa"/>
            <w:tcBorders>
              <w:top w:val="single" w:sz="4" w:space="0" w:color="auto"/>
            </w:tcBorders>
          </w:tcPr>
          <w:p w14:paraId="59E06280" w14:textId="77777777" w:rsidR="005B1F03" w:rsidRPr="00E03AC9" w:rsidRDefault="005B1F03" w:rsidP="00B57106">
            <w:pPr>
              <w:pStyle w:val="NoSpacing"/>
              <w:tabs>
                <w:tab w:val="clear" w:pos="680"/>
                <w:tab w:val="clear" w:pos="907"/>
              </w:tabs>
              <w:ind w:right="-140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ECF246A</w:t>
            </w:r>
          </w:p>
        </w:tc>
        <w:tc>
          <w:tcPr>
            <w:tcW w:w="240" w:type="dxa"/>
          </w:tcPr>
          <w:p w14:paraId="102FAC3C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0FEF2436" w14:textId="77777777" w:rsidR="005B1F03" w:rsidRPr="00E03AC9" w:rsidRDefault="005B1F03" w:rsidP="00B57106">
            <w:pPr>
              <w:pStyle w:val="NoSpacing"/>
              <w:tabs>
                <w:tab w:val="clear" w:pos="1644"/>
              </w:tabs>
              <w:ind w:left="-82" w:right="-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55" w:type="dxa"/>
          </w:tcPr>
          <w:p w14:paraId="644CD7C0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72FDBA10" w14:textId="77777777" w:rsidR="005B1F03" w:rsidRPr="00E03AC9" w:rsidRDefault="005B1F03" w:rsidP="00B57106">
            <w:pPr>
              <w:pStyle w:val="NoSpacing"/>
              <w:ind w:left="-126" w:right="-1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0AD7E570" w14:textId="77777777" w:rsidR="005B1F03" w:rsidRPr="00E03AC9" w:rsidRDefault="005B1F03" w:rsidP="00B57106">
            <w:pPr>
              <w:pStyle w:val="NoSpacing"/>
              <w:ind w:left="-126" w:right="-1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1789A347" w14:textId="77777777" w:rsidR="005B1F03" w:rsidRPr="00E03AC9" w:rsidRDefault="005B1F03" w:rsidP="00B57106">
            <w:pPr>
              <w:pStyle w:val="NoSpacing"/>
              <w:tabs>
                <w:tab w:val="clear" w:pos="1644"/>
              </w:tabs>
              <w:ind w:left="-120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55" w:type="dxa"/>
          </w:tcPr>
          <w:p w14:paraId="16498701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1DCCEB49" w14:textId="77777777" w:rsidR="005B1F03" w:rsidRPr="00E03AC9" w:rsidRDefault="005B1F03" w:rsidP="00B57106">
            <w:pPr>
              <w:pStyle w:val="NoSpacing"/>
              <w:ind w:left="-125" w:right="-1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ไม่มีหลักประกัน</w:t>
            </w:r>
          </w:p>
        </w:tc>
        <w:tc>
          <w:tcPr>
            <w:tcW w:w="255" w:type="dxa"/>
          </w:tcPr>
          <w:p w14:paraId="596B12A7" w14:textId="77777777" w:rsidR="005B1F03" w:rsidRPr="00E03AC9" w:rsidRDefault="005B1F03" w:rsidP="00B57106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7BB78747" w14:textId="77777777" w:rsidR="005B1F03" w:rsidRPr="00E03AC9" w:rsidRDefault="005B1F03" w:rsidP="00B57106">
            <w:pPr>
              <w:pStyle w:val="NoSpacing"/>
              <w:tabs>
                <w:tab w:val="clear" w:pos="680"/>
              </w:tabs>
              <w:ind w:left="-159" w:right="-1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7.40</w:t>
            </w:r>
          </w:p>
        </w:tc>
        <w:tc>
          <w:tcPr>
            <w:tcW w:w="236" w:type="dxa"/>
          </w:tcPr>
          <w:p w14:paraId="4ACD9D3D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D15FD1C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7.50</w:t>
            </w:r>
          </w:p>
        </w:tc>
        <w:tc>
          <w:tcPr>
            <w:tcW w:w="255" w:type="dxa"/>
          </w:tcPr>
          <w:p w14:paraId="5F9BEDBE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7BFC724E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3.0</w:t>
            </w:r>
          </w:p>
        </w:tc>
        <w:tc>
          <w:tcPr>
            <w:tcW w:w="255" w:type="dxa"/>
          </w:tcPr>
          <w:p w14:paraId="1EBA03D6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</w:tcBorders>
          </w:tcPr>
          <w:p w14:paraId="6131F8FD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675B1">
              <w:rPr>
                <w:rFonts w:ascii="Angsana New" w:hAnsi="Angsana New" w:cs="Angsana New" w:hint="cs"/>
                <w:sz w:val="24"/>
                <w:szCs w:val="24"/>
              </w:rPr>
              <w:t>5</w:t>
            </w:r>
          </w:p>
        </w:tc>
        <w:tc>
          <w:tcPr>
            <w:tcW w:w="237" w:type="dxa"/>
          </w:tcPr>
          <w:p w14:paraId="5529F05A" w14:textId="77777777" w:rsidR="005B1F03" w:rsidRPr="00E03AC9" w:rsidRDefault="005B1F03" w:rsidP="00B57106">
            <w:pPr>
              <w:pStyle w:val="NoSpacing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44F6A2DB" w14:textId="77777777" w:rsidR="005B1F03" w:rsidRPr="00E03AC9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409,500</w:t>
            </w:r>
          </w:p>
        </w:tc>
        <w:tc>
          <w:tcPr>
            <w:tcW w:w="255" w:type="dxa"/>
          </w:tcPr>
          <w:p w14:paraId="44D2968E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5DE6AE1C" w14:textId="77777777" w:rsidR="005B1F03" w:rsidRPr="00B82885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2885">
              <w:rPr>
                <w:rFonts w:ascii="Angsana New" w:hAnsi="Angsana New" w:cs="Angsana New"/>
                <w:sz w:val="24"/>
                <w:szCs w:val="24"/>
              </w:rPr>
              <w:t>389,025</w:t>
            </w:r>
          </w:p>
        </w:tc>
        <w:tc>
          <w:tcPr>
            <w:tcW w:w="255" w:type="dxa"/>
          </w:tcPr>
          <w:p w14:paraId="75B250EB" w14:textId="77777777" w:rsidR="005B1F03" w:rsidRPr="00E03AC9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54D74506" w14:textId="77777777" w:rsidR="005B1F03" w:rsidRPr="00E03AC9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389,025</w:t>
            </w:r>
          </w:p>
        </w:tc>
      </w:tr>
      <w:tr w:rsidR="005B1F03" w:rsidRPr="00BD0619" w14:paraId="70733F19" w14:textId="77777777" w:rsidTr="00B57106">
        <w:tc>
          <w:tcPr>
            <w:tcW w:w="868" w:type="dxa"/>
          </w:tcPr>
          <w:p w14:paraId="030915E2" w14:textId="77777777" w:rsidR="005B1F03" w:rsidRPr="00E03AC9" w:rsidRDefault="005B1F03" w:rsidP="00B57106">
            <w:pPr>
              <w:pStyle w:val="NoSpacing"/>
              <w:tabs>
                <w:tab w:val="clear" w:pos="680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ECF256A</w:t>
            </w:r>
          </w:p>
        </w:tc>
        <w:tc>
          <w:tcPr>
            <w:tcW w:w="240" w:type="dxa"/>
          </w:tcPr>
          <w:p w14:paraId="0E993C79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27B1985F" w14:textId="77777777" w:rsidR="005B1F03" w:rsidRPr="00E03AC9" w:rsidRDefault="005B1F03" w:rsidP="00B57106">
            <w:pPr>
              <w:pStyle w:val="NoSpacing"/>
              <w:tabs>
                <w:tab w:val="clear" w:pos="1644"/>
              </w:tabs>
              <w:ind w:left="-82" w:right="-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55" w:type="dxa"/>
          </w:tcPr>
          <w:p w14:paraId="632F37A5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14:paraId="2576AB8E" w14:textId="77777777" w:rsidR="005B1F03" w:rsidRPr="00E03AC9" w:rsidRDefault="005B1F03" w:rsidP="00B57106">
            <w:pPr>
              <w:pStyle w:val="NoSpacing"/>
              <w:ind w:left="-126" w:right="-1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54A02EAB" w14:textId="77777777" w:rsidR="005B1F03" w:rsidRPr="00E03AC9" w:rsidRDefault="005B1F03" w:rsidP="00B57106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202B25EC" w14:textId="77777777" w:rsidR="005B1F03" w:rsidRPr="00E03AC9" w:rsidRDefault="005B1F03" w:rsidP="00B57106">
            <w:pPr>
              <w:pStyle w:val="NoSpacing"/>
              <w:ind w:left="-120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55" w:type="dxa"/>
          </w:tcPr>
          <w:p w14:paraId="325A935F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</w:tcPr>
          <w:p w14:paraId="57D465AC" w14:textId="77777777" w:rsidR="005B1F03" w:rsidRPr="00E03AC9" w:rsidRDefault="005B1F03" w:rsidP="00B57106">
            <w:pPr>
              <w:pStyle w:val="NoSpacing"/>
              <w:ind w:left="-125" w:right="-1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ไม่มีหลักประกัน</w:t>
            </w:r>
          </w:p>
        </w:tc>
        <w:tc>
          <w:tcPr>
            <w:tcW w:w="255" w:type="dxa"/>
          </w:tcPr>
          <w:p w14:paraId="0A4D603D" w14:textId="77777777" w:rsidR="005B1F03" w:rsidRPr="00E03AC9" w:rsidRDefault="005B1F03" w:rsidP="00B57106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5571B516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7.30</w:t>
            </w:r>
          </w:p>
        </w:tc>
        <w:tc>
          <w:tcPr>
            <w:tcW w:w="236" w:type="dxa"/>
          </w:tcPr>
          <w:p w14:paraId="063CFE4A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CF40292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7.50</w:t>
            </w:r>
          </w:p>
        </w:tc>
        <w:tc>
          <w:tcPr>
            <w:tcW w:w="255" w:type="dxa"/>
          </w:tcPr>
          <w:p w14:paraId="681382E3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dxa"/>
          </w:tcPr>
          <w:p w14:paraId="4F913560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3.0</w:t>
            </w:r>
          </w:p>
        </w:tc>
        <w:tc>
          <w:tcPr>
            <w:tcW w:w="255" w:type="dxa"/>
          </w:tcPr>
          <w:p w14:paraId="10B987D5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3" w:type="dxa"/>
          </w:tcPr>
          <w:p w14:paraId="389CB5B2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675B1">
              <w:rPr>
                <w:rFonts w:ascii="Angsana New" w:hAnsi="Angsana New" w:cs="Angsana New" w:hint="cs"/>
                <w:sz w:val="24"/>
                <w:szCs w:val="24"/>
              </w:rPr>
              <w:t>5</w:t>
            </w:r>
          </w:p>
        </w:tc>
        <w:tc>
          <w:tcPr>
            <w:tcW w:w="237" w:type="dxa"/>
          </w:tcPr>
          <w:p w14:paraId="6EF333CB" w14:textId="77777777" w:rsidR="005B1F03" w:rsidRPr="00E03AC9" w:rsidRDefault="005B1F03" w:rsidP="00B57106">
            <w:pPr>
              <w:pStyle w:val="NoSpacing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0316F38D" w14:textId="77777777" w:rsidR="005B1F03" w:rsidRPr="00E03AC9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240,500</w:t>
            </w:r>
          </w:p>
        </w:tc>
        <w:tc>
          <w:tcPr>
            <w:tcW w:w="255" w:type="dxa"/>
          </w:tcPr>
          <w:p w14:paraId="228A24FE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28B9E3AB" w14:textId="77777777" w:rsidR="005B1F03" w:rsidRPr="00B82885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2885">
              <w:rPr>
                <w:rFonts w:ascii="Angsana New" w:hAnsi="Angsana New" w:cs="Angsana New"/>
                <w:sz w:val="24"/>
                <w:szCs w:val="24"/>
              </w:rPr>
              <w:t>240,500</w:t>
            </w:r>
          </w:p>
        </w:tc>
        <w:tc>
          <w:tcPr>
            <w:tcW w:w="255" w:type="dxa"/>
          </w:tcPr>
          <w:p w14:paraId="7E5FD4DC" w14:textId="77777777" w:rsidR="005B1F03" w:rsidRPr="00E03AC9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3D75EF89" w14:textId="77777777" w:rsidR="005B1F03" w:rsidRPr="00E03AC9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240,500</w:t>
            </w:r>
          </w:p>
        </w:tc>
      </w:tr>
      <w:tr w:rsidR="005B1F03" w:rsidRPr="00BD0619" w14:paraId="2FBFAEE5" w14:textId="77777777" w:rsidTr="00B57106">
        <w:tc>
          <w:tcPr>
            <w:tcW w:w="868" w:type="dxa"/>
          </w:tcPr>
          <w:p w14:paraId="1048843E" w14:textId="77777777" w:rsidR="005B1F03" w:rsidRPr="00E03AC9" w:rsidRDefault="005B1F03" w:rsidP="00B57106">
            <w:pPr>
              <w:pStyle w:val="NoSpacing"/>
              <w:tabs>
                <w:tab w:val="clear" w:pos="680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ECF255A</w:t>
            </w:r>
          </w:p>
        </w:tc>
        <w:tc>
          <w:tcPr>
            <w:tcW w:w="240" w:type="dxa"/>
          </w:tcPr>
          <w:p w14:paraId="4905F033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03DCBEC8" w14:textId="77777777" w:rsidR="005B1F03" w:rsidRPr="00E03AC9" w:rsidRDefault="005B1F03" w:rsidP="00B57106">
            <w:pPr>
              <w:pStyle w:val="NoSpacing"/>
              <w:tabs>
                <w:tab w:val="clear" w:pos="1644"/>
              </w:tabs>
              <w:ind w:left="-82" w:right="-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" w:type="dxa"/>
          </w:tcPr>
          <w:p w14:paraId="468FA17F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F3370BD" w14:textId="77777777" w:rsidR="005B1F03" w:rsidRPr="00E03AC9" w:rsidRDefault="005B1F03" w:rsidP="00B57106">
            <w:pPr>
              <w:pStyle w:val="NoSpacing"/>
              <w:ind w:left="-126" w:right="-1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4378AFD8" w14:textId="77777777" w:rsidR="005B1F03" w:rsidRPr="00E03AC9" w:rsidRDefault="005B1F03" w:rsidP="00B57106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7FEB941" w14:textId="77777777" w:rsidR="005B1F03" w:rsidRPr="00E03AC9" w:rsidRDefault="005B1F03" w:rsidP="00B57106">
            <w:pPr>
              <w:pStyle w:val="NoSpacing"/>
              <w:ind w:left="-120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พฤศจิกายน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55" w:type="dxa"/>
          </w:tcPr>
          <w:p w14:paraId="5215A68A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</w:tcPr>
          <w:p w14:paraId="23A2D141" w14:textId="77777777" w:rsidR="005B1F03" w:rsidRPr="00E03AC9" w:rsidRDefault="005B1F03" w:rsidP="00B57106">
            <w:pPr>
              <w:pStyle w:val="NoSpacing"/>
              <w:ind w:left="-125" w:right="-1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ไม่มีหลักประกัน</w:t>
            </w:r>
          </w:p>
        </w:tc>
        <w:tc>
          <w:tcPr>
            <w:tcW w:w="255" w:type="dxa"/>
          </w:tcPr>
          <w:p w14:paraId="38426B47" w14:textId="77777777" w:rsidR="005B1F03" w:rsidRPr="00E03AC9" w:rsidRDefault="005B1F03" w:rsidP="00B57106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671A5344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7.05</w:t>
            </w:r>
          </w:p>
        </w:tc>
        <w:tc>
          <w:tcPr>
            <w:tcW w:w="236" w:type="dxa"/>
          </w:tcPr>
          <w:p w14:paraId="77F934B0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E672DBD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7.50</w:t>
            </w:r>
          </w:p>
        </w:tc>
        <w:tc>
          <w:tcPr>
            <w:tcW w:w="255" w:type="dxa"/>
          </w:tcPr>
          <w:p w14:paraId="4752716B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dxa"/>
          </w:tcPr>
          <w:p w14:paraId="40D5F3D5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2.0</w:t>
            </w:r>
          </w:p>
        </w:tc>
        <w:tc>
          <w:tcPr>
            <w:tcW w:w="255" w:type="dxa"/>
          </w:tcPr>
          <w:p w14:paraId="6AF803AC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3" w:type="dxa"/>
          </w:tcPr>
          <w:p w14:paraId="47B1E0C2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75B1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675B1">
              <w:rPr>
                <w:rFonts w:ascii="Angsana New" w:hAnsi="Angsana New" w:cs="Angsana New" w:hint="cs"/>
                <w:sz w:val="24"/>
                <w:szCs w:val="24"/>
              </w:rPr>
              <w:t>5</w:t>
            </w:r>
          </w:p>
        </w:tc>
        <w:tc>
          <w:tcPr>
            <w:tcW w:w="237" w:type="dxa"/>
          </w:tcPr>
          <w:p w14:paraId="0E08554F" w14:textId="77777777" w:rsidR="005B1F03" w:rsidRPr="00E03AC9" w:rsidRDefault="005B1F03" w:rsidP="00B57106">
            <w:pPr>
              <w:pStyle w:val="NoSpacing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70BD8193" w14:textId="77777777" w:rsidR="005B1F03" w:rsidRPr="00E03AC9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74,800</w:t>
            </w:r>
          </w:p>
        </w:tc>
        <w:tc>
          <w:tcPr>
            <w:tcW w:w="255" w:type="dxa"/>
          </w:tcPr>
          <w:p w14:paraId="3120E85A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567E9997" w14:textId="77777777" w:rsidR="005B1F03" w:rsidRPr="00B82885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2885">
              <w:rPr>
                <w:rFonts w:ascii="Angsana New" w:hAnsi="Angsana New" w:cs="Angsana New"/>
                <w:sz w:val="24"/>
                <w:szCs w:val="24"/>
              </w:rPr>
              <w:t>74,800</w:t>
            </w:r>
          </w:p>
        </w:tc>
        <w:tc>
          <w:tcPr>
            <w:tcW w:w="255" w:type="dxa"/>
          </w:tcPr>
          <w:p w14:paraId="51D707FA" w14:textId="77777777" w:rsidR="005B1F03" w:rsidRPr="00E03AC9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4159DEA8" w14:textId="77777777" w:rsidR="005B1F03" w:rsidRPr="00E03AC9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74,800</w:t>
            </w:r>
          </w:p>
        </w:tc>
      </w:tr>
      <w:tr w:rsidR="005B1F03" w:rsidRPr="00BD0619" w14:paraId="7A9A7359" w14:textId="77777777" w:rsidTr="00B57106">
        <w:tc>
          <w:tcPr>
            <w:tcW w:w="868" w:type="dxa"/>
          </w:tcPr>
          <w:p w14:paraId="67A55531" w14:textId="77777777" w:rsidR="005B1F03" w:rsidRPr="00E03AC9" w:rsidRDefault="005B1F03" w:rsidP="00B57106">
            <w:pPr>
              <w:pStyle w:val="NoSpacing"/>
              <w:tabs>
                <w:tab w:val="clear" w:pos="680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 xml:space="preserve">ECF265A </w:t>
            </w:r>
          </w:p>
        </w:tc>
        <w:tc>
          <w:tcPr>
            <w:tcW w:w="240" w:type="dxa"/>
          </w:tcPr>
          <w:p w14:paraId="4CC21603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CD3496E" w14:textId="77777777" w:rsidR="005B1F03" w:rsidRPr="00E03AC9" w:rsidRDefault="005B1F03" w:rsidP="00B57106">
            <w:pPr>
              <w:pStyle w:val="NoSpacing"/>
              <w:tabs>
                <w:tab w:val="clear" w:pos="1644"/>
              </w:tabs>
              <w:ind w:left="-82" w:right="-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" w:type="dxa"/>
          </w:tcPr>
          <w:p w14:paraId="60B4E0B8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14:paraId="161DD1EE" w14:textId="77777777" w:rsidR="005B1F03" w:rsidRPr="00E03AC9" w:rsidRDefault="005B1F03" w:rsidP="00B57106">
            <w:pPr>
              <w:pStyle w:val="NoSpacing"/>
              <w:ind w:left="-126" w:right="-1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110B5E32" w14:textId="77777777" w:rsidR="005B1F03" w:rsidRPr="00E03AC9" w:rsidRDefault="005B1F03" w:rsidP="00B57106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C29699F" w14:textId="77777777" w:rsidR="005B1F03" w:rsidRPr="00E03AC9" w:rsidRDefault="005B1F03" w:rsidP="00B57106">
            <w:pPr>
              <w:pStyle w:val="NoSpacing"/>
              <w:ind w:left="-120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พฤศจิกายน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55" w:type="dxa"/>
          </w:tcPr>
          <w:p w14:paraId="5BC5E136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</w:tcPr>
          <w:p w14:paraId="515DB68C" w14:textId="77777777" w:rsidR="005B1F03" w:rsidRPr="00E03AC9" w:rsidRDefault="005B1F03" w:rsidP="00B57106">
            <w:pPr>
              <w:pStyle w:val="NoSpacing"/>
              <w:ind w:left="-125" w:right="-1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ไม่มีหลักประกัน</w:t>
            </w:r>
          </w:p>
        </w:tc>
        <w:tc>
          <w:tcPr>
            <w:tcW w:w="255" w:type="dxa"/>
          </w:tcPr>
          <w:p w14:paraId="13310236" w14:textId="77777777" w:rsidR="005B1F03" w:rsidRPr="00E03AC9" w:rsidRDefault="005B1F03" w:rsidP="00B57106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5A2E93ED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7.15</w:t>
            </w:r>
          </w:p>
        </w:tc>
        <w:tc>
          <w:tcPr>
            <w:tcW w:w="236" w:type="dxa"/>
          </w:tcPr>
          <w:p w14:paraId="47EDE1C9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BFBAB13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7.50</w:t>
            </w:r>
          </w:p>
        </w:tc>
        <w:tc>
          <w:tcPr>
            <w:tcW w:w="255" w:type="dxa"/>
          </w:tcPr>
          <w:p w14:paraId="50DE9D37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dxa"/>
          </w:tcPr>
          <w:p w14:paraId="0742325B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3.0</w:t>
            </w:r>
          </w:p>
        </w:tc>
        <w:tc>
          <w:tcPr>
            <w:tcW w:w="255" w:type="dxa"/>
          </w:tcPr>
          <w:p w14:paraId="11928BB4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3" w:type="dxa"/>
          </w:tcPr>
          <w:p w14:paraId="3E06262C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3.</w:t>
            </w:r>
            <w:r w:rsidRPr="006675B1">
              <w:rPr>
                <w:rFonts w:ascii="Angsana New" w:hAnsi="Angsana New" w:cs="Angsana New" w:hint="cs"/>
                <w:sz w:val="24"/>
                <w:szCs w:val="24"/>
              </w:rPr>
              <w:t>5</w:t>
            </w:r>
          </w:p>
        </w:tc>
        <w:tc>
          <w:tcPr>
            <w:tcW w:w="237" w:type="dxa"/>
          </w:tcPr>
          <w:p w14:paraId="0CF33F27" w14:textId="77777777" w:rsidR="005B1F03" w:rsidRPr="00E03AC9" w:rsidRDefault="005B1F03" w:rsidP="00B57106">
            <w:pPr>
              <w:pStyle w:val="NoSpacing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6ACA747C" w14:textId="77777777" w:rsidR="005B1F03" w:rsidRPr="00E03AC9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25,200</w:t>
            </w:r>
          </w:p>
        </w:tc>
        <w:tc>
          <w:tcPr>
            <w:tcW w:w="255" w:type="dxa"/>
          </w:tcPr>
          <w:p w14:paraId="73E3B786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020480E7" w14:textId="77777777" w:rsidR="005B1F03" w:rsidRPr="00B82885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2885">
              <w:rPr>
                <w:rFonts w:ascii="Angsana New" w:hAnsi="Angsana New" w:cs="Angsana New"/>
                <w:sz w:val="24"/>
                <w:szCs w:val="24"/>
              </w:rPr>
              <w:t>25,200</w:t>
            </w:r>
          </w:p>
        </w:tc>
        <w:tc>
          <w:tcPr>
            <w:tcW w:w="255" w:type="dxa"/>
          </w:tcPr>
          <w:p w14:paraId="01D1BCB8" w14:textId="77777777" w:rsidR="005B1F03" w:rsidRPr="00E03AC9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6641850F" w14:textId="77777777" w:rsidR="005B1F03" w:rsidRPr="00E03AC9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25,200</w:t>
            </w:r>
          </w:p>
        </w:tc>
      </w:tr>
      <w:tr w:rsidR="005B1F03" w:rsidRPr="00BD0619" w14:paraId="34EBE616" w14:textId="77777777" w:rsidTr="00B57106">
        <w:tc>
          <w:tcPr>
            <w:tcW w:w="868" w:type="dxa"/>
          </w:tcPr>
          <w:p w14:paraId="12480CE7" w14:textId="77777777" w:rsidR="005B1F03" w:rsidRPr="00E03AC9" w:rsidRDefault="005B1F03" w:rsidP="00B57106">
            <w:pPr>
              <w:pStyle w:val="NoSpacing"/>
              <w:tabs>
                <w:tab w:val="clear" w:pos="680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 xml:space="preserve">ECF255B </w:t>
            </w:r>
          </w:p>
        </w:tc>
        <w:tc>
          <w:tcPr>
            <w:tcW w:w="240" w:type="dxa"/>
          </w:tcPr>
          <w:p w14:paraId="7123BF39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036BEE96" w14:textId="77777777" w:rsidR="005B1F03" w:rsidRPr="00E03AC9" w:rsidRDefault="005B1F03" w:rsidP="00B57106">
            <w:pPr>
              <w:pStyle w:val="NoSpacing"/>
              <w:tabs>
                <w:tab w:val="clear" w:pos="1644"/>
              </w:tabs>
              <w:ind w:left="-82" w:right="-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พฤศจิกายน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" w:type="dxa"/>
          </w:tcPr>
          <w:p w14:paraId="5EACB427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14:paraId="228816D5" w14:textId="77777777" w:rsidR="005B1F03" w:rsidRPr="00E03AC9" w:rsidRDefault="005B1F03" w:rsidP="00B57106">
            <w:pPr>
              <w:pStyle w:val="NoSpacing"/>
              <w:ind w:left="-126" w:right="-1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59E0BAF9" w14:textId="77777777" w:rsidR="005B1F03" w:rsidRPr="00E03AC9" w:rsidRDefault="005B1F03" w:rsidP="00B57106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D71DB3E" w14:textId="77777777" w:rsidR="005B1F03" w:rsidRPr="00E03AC9" w:rsidRDefault="005B1F03" w:rsidP="00B57106">
            <w:pPr>
              <w:pStyle w:val="NoSpacing"/>
              <w:ind w:left="-120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พฤศจิกายน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55" w:type="dxa"/>
          </w:tcPr>
          <w:p w14:paraId="33F4ABDF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</w:tcPr>
          <w:p w14:paraId="4C725564" w14:textId="77777777" w:rsidR="005B1F03" w:rsidRPr="00E03AC9" w:rsidRDefault="005B1F03" w:rsidP="00B57106">
            <w:pPr>
              <w:pStyle w:val="NoSpacing"/>
              <w:ind w:left="-125" w:right="-1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มีหลักประกัน</w:t>
            </w:r>
          </w:p>
        </w:tc>
        <w:tc>
          <w:tcPr>
            <w:tcW w:w="255" w:type="dxa"/>
          </w:tcPr>
          <w:p w14:paraId="5942ACD3" w14:textId="77777777" w:rsidR="005B1F03" w:rsidRPr="00E03AC9" w:rsidRDefault="005B1F03" w:rsidP="00B57106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6DED1023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7.30</w:t>
            </w:r>
          </w:p>
        </w:tc>
        <w:tc>
          <w:tcPr>
            <w:tcW w:w="236" w:type="dxa"/>
          </w:tcPr>
          <w:p w14:paraId="3A9107BA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8E22B88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7.50</w:t>
            </w:r>
          </w:p>
        </w:tc>
        <w:tc>
          <w:tcPr>
            <w:tcW w:w="255" w:type="dxa"/>
          </w:tcPr>
          <w:p w14:paraId="47ACECC1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dxa"/>
          </w:tcPr>
          <w:p w14:paraId="5003749D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1.5</w:t>
            </w:r>
          </w:p>
        </w:tc>
        <w:tc>
          <w:tcPr>
            <w:tcW w:w="255" w:type="dxa"/>
          </w:tcPr>
          <w:p w14:paraId="2F9D9655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3" w:type="dxa"/>
          </w:tcPr>
          <w:p w14:paraId="4B9D18EA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3.0</w:t>
            </w:r>
          </w:p>
        </w:tc>
        <w:tc>
          <w:tcPr>
            <w:tcW w:w="237" w:type="dxa"/>
          </w:tcPr>
          <w:p w14:paraId="64D1A145" w14:textId="77777777" w:rsidR="005B1F03" w:rsidRPr="00E03AC9" w:rsidRDefault="005B1F03" w:rsidP="00B57106">
            <w:pPr>
              <w:pStyle w:val="NoSpacing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5924D338" w14:textId="77777777" w:rsidR="005B1F03" w:rsidRPr="00E03AC9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179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55" w:type="dxa"/>
          </w:tcPr>
          <w:p w14:paraId="74C7EE8C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35175D95" w14:textId="77777777" w:rsidR="005B1F03" w:rsidRPr="00B82885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2885">
              <w:rPr>
                <w:rFonts w:ascii="Angsana New" w:hAnsi="Angsana New" w:cs="Angsana New"/>
                <w:sz w:val="24"/>
                <w:szCs w:val="24"/>
              </w:rPr>
              <w:t>179</w:t>
            </w:r>
            <w:r w:rsidRPr="00B82885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B8288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55" w:type="dxa"/>
          </w:tcPr>
          <w:p w14:paraId="5C6DE62F" w14:textId="77777777" w:rsidR="005B1F03" w:rsidRPr="00E03AC9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7F2476BB" w14:textId="77777777" w:rsidR="005B1F03" w:rsidRPr="00E03AC9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179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5B1F03" w:rsidRPr="00BD0619" w14:paraId="51A795A7" w14:textId="77777777" w:rsidTr="00B57106">
        <w:tc>
          <w:tcPr>
            <w:tcW w:w="868" w:type="dxa"/>
          </w:tcPr>
          <w:p w14:paraId="58E6A119" w14:textId="77777777" w:rsidR="005B1F03" w:rsidRPr="00E03AC9" w:rsidRDefault="005B1F03" w:rsidP="00B57106">
            <w:pPr>
              <w:pStyle w:val="NoSpacing"/>
              <w:tabs>
                <w:tab w:val="clear" w:pos="680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 xml:space="preserve">ECF262A </w:t>
            </w:r>
          </w:p>
        </w:tc>
        <w:tc>
          <w:tcPr>
            <w:tcW w:w="240" w:type="dxa"/>
          </w:tcPr>
          <w:p w14:paraId="22BF2462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19E39773" w14:textId="77777777" w:rsidR="005B1F03" w:rsidRPr="00E03AC9" w:rsidRDefault="005B1F03" w:rsidP="00B57106">
            <w:pPr>
              <w:pStyle w:val="NoSpacing"/>
              <w:tabs>
                <w:tab w:val="clear" w:pos="1644"/>
              </w:tabs>
              <w:ind w:left="-82" w:right="-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พฤศจิกายน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" w:type="dxa"/>
          </w:tcPr>
          <w:p w14:paraId="4B35D411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14:paraId="6B158057" w14:textId="77777777" w:rsidR="005B1F03" w:rsidRPr="00E03AC9" w:rsidRDefault="005B1F03" w:rsidP="00B57106">
            <w:pPr>
              <w:pStyle w:val="NoSpacing"/>
              <w:ind w:left="-126" w:right="-1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กุมภาพันธ์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32E98696" w14:textId="77777777" w:rsidR="005B1F03" w:rsidRPr="00E03AC9" w:rsidRDefault="005B1F03" w:rsidP="00B57106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3DD016F" w14:textId="77777777" w:rsidR="005B1F03" w:rsidRPr="00E03AC9" w:rsidRDefault="005B1F03" w:rsidP="00B57106">
            <w:pPr>
              <w:pStyle w:val="NoSpacing"/>
              <w:ind w:left="-120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พฤศจิกายน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55" w:type="dxa"/>
          </w:tcPr>
          <w:p w14:paraId="108CCA1B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</w:tcPr>
          <w:p w14:paraId="04322BEE" w14:textId="77777777" w:rsidR="005B1F03" w:rsidRPr="00E03AC9" w:rsidRDefault="005B1F03" w:rsidP="00B57106">
            <w:pPr>
              <w:pStyle w:val="NoSpacing"/>
              <w:ind w:left="-125" w:right="-1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มีหลักประกัน</w:t>
            </w:r>
          </w:p>
        </w:tc>
        <w:tc>
          <w:tcPr>
            <w:tcW w:w="255" w:type="dxa"/>
          </w:tcPr>
          <w:p w14:paraId="13CBECD5" w14:textId="77777777" w:rsidR="005B1F03" w:rsidRPr="00E03AC9" w:rsidRDefault="005B1F03" w:rsidP="00B57106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114950AB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7.60</w:t>
            </w:r>
          </w:p>
        </w:tc>
        <w:tc>
          <w:tcPr>
            <w:tcW w:w="236" w:type="dxa"/>
          </w:tcPr>
          <w:p w14:paraId="44A866D2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B7D50B2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7.70</w:t>
            </w:r>
          </w:p>
        </w:tc>
        <w:tc>
          <w:tcPr>
            <w:tcW w:w="255" w:type="dxa"/>
          </w:tcPr>
          <w:p w14:paraId="618D7E4D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dxa"/>
          </w:tcPr>
          <w:p w14:paraId="0C332E50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2.</w:t>
            </w:r>
            <w:r w:rsidRPr="006675B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55" w:type="dxa"/>
          </w:tcPr>
          <w:p w14:paraId="22845A7A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3" w:type="dxa"/>
          </w:tcPr>
          <w:p w14:paraId="4A8FC2A0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75B1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6675B1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</w:tc>
        <w:tc>
          <w:tcPr>
            <w:tcW w:w="237" w:type="dxa"/>
          </w:tcPr>
          <w:p w14:paraId="082A58D5" w14:textId="77777777" w:rsidR="005B1F03" w:rsidRPr="00E03AC9" w:rsidRDefault="005B1F03" w:rsidP="00B57106">
            <w:pPr>
              <w:pStyle w:val="NoSpacing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5B9E9BA6" w14:textId="77777777" w:rsidR="005B1F03" w:rsidRPr="00E03AC9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55" w:type="dxa"/>
          </w:tcPr>
          <w:p w14:paraId="6EC618F3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40B826D3" w14:textId="77777777" w:rsidR="005B1F03" w:rsidRPr="00B82885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2885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Pr="00B82885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B8288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55" w:type="dxa"/>
          </w:tcPr>
          <w:p w14:paraId="73B652ED" w14:textId="77777777" w:rsidR="005B1F03" w:rsidRPr="00E03AC9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34984BFA" w14:textId="77777777" w:rsidR="005B1F03" w:rsidRPr="00E03AC9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5B1F03" w:rsidRPr="00BD0619" w14:paraId="43D8750D" w14:textId="77777777" w:rsidTr="00B57106">
        <w:tc>
          <w:tcPr>
            <w:tcW w:w="868" w:type="dxa"/>
          </w:tcPr>
          <w:p w14:paraId="25250DB9" w14:textId="77777777" w:rsidR="005B1F03" w:rsidRPr="00E03AC9" w:rsidRDefault="005B1F03" w:rsidP="00B57106">
            <w:pPr>
              <w:pStyle w:val="NoSpacing"/>
              <w:tabs>
                <w:tab w:val="clear" w:pos="680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ECF28NA</w:t>
            </w:r>
          </w:p>
        </w:tc>
        <w:tc>
          <w:tcPr>
            <w:tcW w:w="240" w:type="dxa"/>
          </w:tcPr>
          <w:p w14:paraId="198C34D2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32D32220" w14:textId="77777777" w:rsidR="005B1F03" w:rsidRPr="00E03AC9" w:rsidRDefault="005B1F03" w:rsidP="00B57106">
            <w:pPr>
              <w:pStyle w:val="NoSpacing"/>
              <w:tabs>
                <w:tab w:val="clear" w:pos="1644"/>
              </w:tabs>
              <w:ind w:left="-82" w:right="-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พฤศจิกายน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" w:type="dxa"/>
          </w:tcPr>
          <w:p w14:paraId="68D0E430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0CEF8FA" w14:textId="77777777" w:rsidR="005B1F03" w:rsidRPr="00E03AC9" w:rsidRDefault="005B1F03" w:rsidP="00B57106">
            <w:pPr>
              <w:pStyle w:val="NoSpacing"/>
              <w:ind w:left="-126" w:right="-1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พฤศจิกายน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2571</w:t>
            </w:r>
          </w:p>
        </w:tc>
        <w:tc>
          <w:tcPr>
            <w:tcW w:w="236" w:type="dxa"/>
          </w:tcPr>
          <w:p w14:paraId="0F326C1C" w14:textId="77777777" w:rsidR="005B1F03" w:rsidRPr="00E03AC9" w:rsidRDefault="005B1F03" w:rsidP="00B57106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C6A271F" w14:textId="77777777" w:rsidR="005B1F03" w:rsidRPr="00E03AC9" w:rsidRDefault="005B1F03" w:rsidP="00B57106">
            <w:pPr>
              <w:pStyle w:val="NoSpacing"/>
              <w:ind w:left="-120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พฤศจิกายน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2571</w:t>
            </w:r>
          </w:p>
        </w:tc>
        <w:tc>
          <w:tcPr>
            <w:tcW w:w="255" w:type="dxa"/>
          </w:tcPr>
          <w:p w14:paraId="2F6B8589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</w:tcPr>
          <w:p w14:paraId="4AEEB83A" w14:textId="77777777" w:rsidR="005B1F03" w:rsidRPr="00E03AC9" w:rsidRDefault="005B1F03" w:rsidP="00B57106">
            <w:pPr>
              <w:pStyle w:val="NoSpacing"/>
              <w:ind w:left="-125" w:right="-14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มีหลักประกัน</w:t>
            </w:r>
          </w:p>
        </w:tc>
        <w:tc>
          <w:tcPr>
            <w:tcW w:w="255" w:type="dxa"/>
          </w:tcPr>
          <w:p w14:paraId="431E72A5" w14:textId="77777777" w:rsidR="005B1F03" w:rsidRPr="00E03AC9" w:rsidRDefault="005B1F03" w:rsidP="00B57106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0220FB29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7.30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ถึง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 xml:space="preserve"> 9.00</w:t>
            </w:r>
          </w:p>
        </w:tc>
        <w:tc>
          <w:tcPr>
            <w:tcW w:w="236" w:type="dxa"/>
          </w:tcPr>
          <w:p w14:paraId="465017DB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9AFFCBD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7.30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ถึง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9.00</w:t>
            </w:r>
          </w:p>
        </w:tc>
        <w:tc>
          <w:tcPr>
            <w:tcW w:w="255" w:type="dxa"/>
          </w:tcPr>
          <w:p w14:paraId="3F7F906A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dxa"/>
          </w:tcPr>
          <w:p w14:paraId="1BD3FD5D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5.0</w:t>
            </w:r>
          </w:p>
        </w:tc>
        <w:tc>
          <w:tcPr>
            <w:tcW w:w="255" w:type="dxa"/>
          </w:tcPr>
          <w:p w14:paraId="2EAB9DDF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3" w:type="dxa"/>
          </w:tcPr>
          <w:p w14:paraId="08D439A0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5.0</w:t>
            </w:r>
          </w:p>
        </w:tc>
        <w:tc>
          <w:tcPr>
            <w:tcW w:w="237" w:type="dxa"/>
          </w:tcPr>
          <w:p w14:paraId="50B358C9" w14:textId="77777777" w:rsidR="005B1F03" w:rsidRPr="00E03AC9" w:rsidRDefault="005B1F03" w:rsidP="00B57106">
            <w:pPr>
              <w:pStyle w:val="NoSpacing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0B61F090" w14:textId="77777777" w:rsidR="005B1F03" w:rsidRPr="00E03AC9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255" w:type="dxa"/>
          </w:tcPr>
          <w:p w14:paraId="47567A1C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B976E0B" w14:textId="77777777" w:rsidR="005B1F03" w:rsidRPr="00B82885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2885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B82885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B82885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255" w:type="dxa"/>
          </w:tcPr>
          <w:p w14:paraId="5B658F16" w14:textId="77777777" w:rsidR="005B1F03" w:rsidRPr="00E03AC9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622F18D4" w14:textId="77777777" w:rsidR="005B1F03" w:rsidRPr="00E03AC9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</w:tr>
      <w:tr w:rsidR="005B1F03" w:rsidRPr="00BD0619" w14:paraId="08338EB9" w14:textId="77777777" w:rsidTr="00B57106">
        <w:tc>
          <w:tcPr>
            <w:tcW w:w="868" w:type="dxa"/>
          </w:tcPr>
          <w:p w14:paraId="620F4D1C" w14:textId="77777777" w:rsidR="005B1F03" w:rsidRPr="00E03AC9" w:rsidRDefault="005B1F03" w:rsidP="00B57106">
            <w:pPr>
              <w:pStyle w:val="NoSpacing"/>
              <w:tabs>
                <w:tab w:val="clear" w:pos="680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รวม</w:t>
            </w:r>
          </w:p>
        </w:tc>
        <w:tc>
          <w:tcPr>
            <w:tcW w:w="240" w:type="dxa"/>
          </w:tcPr>
          <w:p w14:paraId="000E1FC4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38E54798" w14:textId="77777777" w:rsidR="005B1F03" w:rsidRPr="00E03AC9" w:rsidRDefault="005B1F03" w:rsidP="00B57106">
            <w:pPr>
              <w:pStyle w:val="NoSpacing"/>
              <w:tabs>
                <w:tab w:val="clear" w:pos="1644"/>
              </w:tabs>
              <w:ind w:left="-82" w:right="-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" w:type="dxa"/>
          </w:tcPr>
          <w:p w14:paraId="4EF85E32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14:paraId="294292AF" w14:textId="77777777" w:rsidR="005B1F03" w:rsidRPr="00E03AC9" w:rsidRDefault="005B1F03" w:rsidP="00B57106">
            <w:pPr>
              <w:pStyle w:val="NoSpacing"/>
              <w:ind w:left="-126" w:right="-1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021A57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3DB9627C" w14:textId="77777777" w:rsidR="005B1F03" w:rsidRPr="00E03AC9" w:rsidRDefault="005B1F03" w:rsidP="00B57106">
            <w:pPr>
              <w:pStyle w:val="NoSpacing"/>
              <w:ind w:left="-120" w:right="-9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" w:type="dxa"/>
          </w:tcPr>
          <w:p w14:paraId="0C03F1A9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</w:tcPr>
          <w:p w14:paraId="0E5AA63B" w14:textId="77777777" w:rsidR="005B1F03" w:rsidRPr="00E03AC9" w:rsidRDefault="005B1F03" w:rsidP="00B57106">
            <w:pPr>
              <w:pStyle w:val="NoSpacing"/>
              <w:ind w:left="-125" w:right="-14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5" w:type="dxa"/>
          </w:tcPr>
          <w:p w14:paraId="46A7E400" w14:textId="77777777" w:rsidR="005B1F03" w:rsidRPr="00E03AC9" w:rsidRDefault="005B1F03" w:rsidP="00B57106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31E2A12D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4E18A2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513DE28" w14:textId="77777777" w:rsidR="005B1F03" w:rsidRPr="00E03AC9" w:rsidRDefault="005B1F03" w:rsidP="00B5710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" w:type="dxa"/>
          </w:tcPr>
          <w:p w14:paraId="163EA689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dxa"/>
          </w:tcPr>
          <w:p w14:paraId="7C878EF0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" w:type="dxa"/>
          </w:tcPr>
          <w:p w14:paraId="77837DBA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3" w:type="dxa"/>
          </w:tcPr>
          <w:p w14:paraId="0A7B422F" w14:textId="77777777" w:rsidR="005B1F03" w:rsidRPr="00E03AC9" w:rsidRDefault="005B1F03" w:rsidP="00B57106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35A6B10F" w14:textId="77777777" w:rsidR="005B1F03" w:rsidRPr="00E03AC9" w:rsidRDefault="005B1F03" w:rsidP="00B57106">
            <w:pPr>
              <w:pStyle w:val="NoSpacing"/>
              <w:ind w:right="2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6" w:type="dxa"/>
          </w:tcPr>
          <w:p w14:paraId="56E357D3" w14:textId="77777777" w:rsidR="005B1F03" w:rsidRPr="00E03AC9" w:rsidRDefault="005B1F03" w:rsidP="00B57106">
            <w:pPr>
              <w:pStyle w:val="NoSpacing"/>
              <w:ind w:right="2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5" w:type="dxa"/>
          </w:tcPr>
          <w:p w14:paraId="6AAD2F83" w14:textId="77777777" w:rsidR="005B1F03" w:rsidRPr="00E03AC9" w:rsidRDefault="005B1F03" w:rsidP="00B57106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1104AA15" w14:textId="77777777" w:rsidR="005B1F03" w:rsidRPr="00B82885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2885">
              <w:rPr>
                <w:rFonts w:ascii="Angsana New" w:hAnsi="Angsana New" w:cs="Angsana New"/>
                <w:sz w:val="24"/>
                <w:szCs w:val="24"/>
              </w:rPr>
              <w:t>986,025</w:t>
            </w:r>
          </w:p>
        </w:tc>
        <w:tc>
          <w:tcPr>
            <w:tcW w:w="255" w:type="dxa"/>
          </w:tcPr>
          <w:p w14:paraId="7AFD93E9" w14:textId="77777777" w:rsidR="005B1F03" w:rsidRPr="00E03AC9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6D2038E5" w14:textId="77777777" w:rsidR="005B1F03" w:rsidRPr="00E03AC9" w:rsidRDefault="005B1F03" w:rsidP="00B5710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986,025</w:t>
            </w:r>
          </w:p>
        </w:tc>
      </w:tr>
    </w:tbl>
    <w:p w14:paraId="3CF7077B" w14:textId="77777777" w:rsidR="005B1F03" w:rsidRPr="0007336E" w:rsidRDefault="005B1F03" w:rsidP="005B1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</w:rPr>
      </w:pPr>
    </w:p>
    <w:p w14:paraId="6BE6BCF8" w14:textId="61294075" w:rsidR="005B1F03" w:rsidRPr="0007336E" w:rsidRDefault="005B1F03" w:rsidP="005B1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07336E">
        <w:rPr>
          <w:rFonts w:ascii="Angsana New" w:hAnsi="Angsana New"/>
          <w:sz w:val="29"/>
          <w:szCs w:val="29"/>
          <w:cs/>
        </w:rPr>
        <w:t xml:space="preserve">บริษัทได้ออกหุ้นกู้ชนิดระบุชื่อผู้ถือ ไม่ด้อยสิทธิ แก่ผู้ลงทุนสถาบันหรือผู้ลงทุนรายใหญ่ โดยมูลค่าที่ตราไว้หน่วยละ </w:t>
      </w:r>
      <w:r w:rsidRPr="0007336E">
        <w:rPr>
          <w:rFonts w:ascii="Angsana New" w:hAnsi="Angsana New"/>
          <w:sz w:val="29"/>
          <w:szCs w:val="29"/>
        </w:rPr>
        <w:t xml:space="preserve">1,000 </w:t>
      </w:r>
      <w:r w:rsidRPr="0007336E">
        <w:rPr>
          <w:rFonts w:ascii="Angsana New" w:hAnsi="Angsana New"/>
          <w:sz w:val="29"/>
          <w:szCs w:val="29"/>
          <w:cs/>
        </w:rPr>
        <w:t xml:space="preserve">บาท ยกเว้น </w:t>
      </w:r>
      <w:r w:rsidRPr="0007336E">
        <w:rPr>
          <w:rFonts w:ascii="Angsana New" w:hAnsi="Angsana New"/>
          <w:sz w:val="29"/>
          <w:szCs w:val="29"/>
        </w:rPr>
        <w:t xml:space="preserve">ECF246A </w:t>
      </w:r>
      <w:r w:rsidRPr="0007336E">
        <w:rPr>
          <w:rFonts w:ascii="Angsana New" w:hAnsi="Angsana New"/>
          <w:sz w:val="29"/>
          <w:szCs w:val="29"/>
          <w:cs/>
        </w:rPr>
        <w:t xml:space="preserve">มูลค่าที่ตราไว้คงเหลือหน่วยละ </w:t>
      </w:r>
      <w:r w:rsidRPr="0007336E">
        <w:rPr>
          <w:rFonts w:ascii="Angsana New" w:hAnsi="Angsana New"/>
          <w:sz w:val="29"/>
          <w:szCs w:val="29"/>
        </w:rPr>
        <w:t xml:space="preserve">950 </w:t>
      </w:r>
      <w:r w:rsidRPr="0007336E">
        <w:rPr>
          <w:rFonts w:ascii="Angsana New" w:hAnsi="Angsana New"/>
          <w:sz w:val="29"/>
          <w:szCs w:val="29"/>
          <w:cs/>
        </w:rPr>
        <w:t xml:space="preserve">บาท </w:t>
      </w:r>
      <w:r>
        <w:rPr>
          <w:rFonts w:ascii="Angsana New" w:hAnsi="Angsana New" w:hint="cs"/>
          <w:sz w:val="29"/>
          <w:szCs w:val="29"/>
          <w:cs/>
        </w:rPr>
        <w:t>ดอกเบี้ย</w:t>
      </w:r>
      <w:r w:rsidRPr="0007336E">
        <w:rPr>
          <w:rFonts w:ascii="Angsana New" w:hAnsi="Angsana New"/>
          <w:sz w:val="29"/>
          <w:szCs w:val="29"/>
          <w:cs/>
        </w:rPr>
        <w:t xml:space="preserve">ครบกำหนดชำระทุก </w:t>
      </w:r>
      <w:r w:rsidRPr="0007336E">
        <w:rPr>
          <w:rFonts w:ascii="Angsana New" w:hAnsi="Angsana New"/>
          <w:sz w:val="29"/>
          <w:szCs w:val="29"/>
        </w:rPr>
        <w:t xml:space="preserve">3 </w:t>
      </w:r>
      <w:r w:rsidRPr="0007336E">
        <w:rPr>
          <w:rFonts w:ascii="Angsana New" w:hAnsi="Angsana New"/>
          <w:sz w:val="29"/>
          <w:szCs w:val="29"/>
          <w:cs/>
        </w:rPr>
        <w:t xml:space="preserve">เดือน </w:t>
      </w:r>
      <w:bookmarkStart w:id="5" w:name="_Hlk203747156"/>
      <w:r w:rsidRPr="00230F1E">
        <w:rPr>
          <w:rFonts w:ascii="Angsana New" w:hAnsi="Angsana New"/>
          <w:sz w:val="29"/>
          <w:szCs w:val="29"/>
          <w:cs/>
        </w:rPr>
        <w:t>(</w:t>
      </w:r>
      <w:r>
        <w:rPr>
          <w:rFonts w:ascii="Angsana New" w:hAnsi="Angsana New"/>
          <w:sz w:val="29"/>
          <w:szCs w:val="29"/>
        </w:rPr>
        <w:t xml:space="preserve">* </w:t>
      </w:r>
      <w:r w:rsidRPr="00230F1E">
        <w:rPr>
          <w:rFonts w:ascii="Angsana New" w:hAnsi="Angsana New"/>
          <w:sz w:val="29"/>
          <w:szCs w:val="29"/>
        </w:rPr>
        <w:t>ECF</w:t>
      </w:r>
      <w:r w:rsidRPr="006675B1">
        <w:rPr>
          <w:rFonts w:ascii="Angsana New" w:hAnsi="Angsana New"/>
          <w:sz w:val="29"/>
          <w:szCs w:val="29"/>
        </w:rPr>
        <w:t>256</w:t>
      </w:r>
      <w:r w:rsidRPr="00230F1E">
        <w:rPr>
          <w:rFonts w:ascii="Angsana New" w:hAnsi="Angsana New"/>
          <w:sz w:val="29"/>
          <w:szCs w:val="29"/>
        </w:rPr>
        <w:t>A, ECF</w:t>
      </w:r>
      <w:r w:rsidRPr="006675B1">
        <w:rPr>
          <w:rFonts w:ascii="Angsana New" w:hAnsi="Angsana New"/>
          <w:sz w:val="29"/>
          <w:szCs w:val="29"/>
        </w:rPr>
        <w:t>255</w:t>
      </w:r>
      <w:r w:rsidRPr="00230F1E">
        <w:rPr>
          <w:rFonts w:ascii="Angsana New" w:hAnsi="Angsana New"/>
          <w:sz w:val="29"/>
          <w:szCs w:val="29"/>
        </w:rPr>
        <w:t>A, ECF</w:t>
      </w:r>
      <w:r w:rsidRPr="006675B1">
        <w:rPr>
          <w:rFonts w:ascii="Angsana New" w:hAnsi="Angsana New"/>
          <w:sz w:val="29"/>
          <w:szCs w:val="29"/>
        </w:rPr>
        <w:t>255</w:t>
      </w:r>
      <w:r w:rsidRPr="00230F1E">
        <w:rPr>
          <w:rFonts w:ascii="Angsana New" w:hAnsi="Angsana New"/>
          <w:sz w:val="29"/>
          <w:szCs w:val="29"/>
        </w:rPr>
        <w:t>B, ECF</w:t>
      </w:r>
      <w:r w:rsidRPr="006675B1">
        <w:rPr>
          <w:rFonts w:ascii="Angsana New" w:hAnsi="Angsana New"/>
          <w:sz w:val="29"/>
          <w:szCs w:val="29"/>
        </w:rPr>
        <w:t>262</w:t>
      </w:r>
      <w:r w:rsidRPr="00230F1E">
        <w:rPr>
          <w:rFonts w:ascii="Angsana New" w:hAnsi="Angsana New"/>
          <w:sz w:val="29"/>
          <w:szCs w:val="29"/>
        </w:rPr>
        <w:t>A</w:t>
      </w:r>
      <w:r>
        <w:rPr>
          <w:rFonts w:ascii="Angsana New" w:hAnsi="Angsana New"/>
          <w:sz w:val="29"/>
          <w:szCs w:val="29"/>
        </w:rPr>
        <w:t xml:space="preserve"> </w:t>
      </w:r>
      <w:r>
        <w:rPr>
          <w:rFonts w:ascii="Angsana New" w:hAnsi="Angsana New" w:hint="cs"/>
          <w:sz w:val="29"/>
          <w:szCs w:val="29"/>
          <w:cs/>
        </w:rPr>
        <w:t>และ</w:t>
      </w:r>
      <w:r w:rsidRPr="00230F1E">
        <w:rPr>
          <w:rFonts w:ascii="Angsana New" w:hAnsi="Angsana New"/>
          <w:sz w:val="29"/>
          <w:szCs w:val="29"/>
        </w:rPr>
        <w:t xml:space="preserve"> ECF</w:t>
      </w:r>
      <w:r w:rsidRPr="006675B1">
        <w:rPr>
          <w:rFonts w:ascii="Angsana New" w:hAnsi="Angsana New"/>
          <w:sz w:val="29"/>
          <w:szCs w:val="29"/>
        </w:rPr>
        <w:t>28</w:t>
      </w:r>
      <w:r w:rsidRPr="00230F1E">
        <w:rPr>
          <w:rFonts w:ascii="Angsana New" w:hAnsi="Angsana New"/>
          <w:sz w:val="29"/>
          <w:szCs w:val="29"/>
        </w:rPr>
        <w:t>NA</w:t>
      </w:r>
      <w:bookmarkEnd w:id="5"/>
      <w:r w:rsidRPr="00230F1E">
        <w:rPr>
          <w:rFonts w:ascii="Angsana New" w:hAnsi="Angsana New"/>
          <w:sz w:val="29"/>
          <w:szCs w:val="29"/>
        </w:rPr>
        <w:t xml:space="preserve"> </w:t>
      </w:r>
      <w:r>
        <w:rPr>
          <w:rFonts w:ascii="Angsana New" w:hAnsi="Angsana New" w:hint="cs"/>
          <w:sz w:val="29"/>
          <w:szCs w:val="29"/>
          <w:cs/>
        </w:rPr>
        <w:t>เปลี่ยนแปลง</w:t>
      </w:r>
      <w:r w:rsidRPr="00230F1E">
        <w:rPr>
          <w:rFonts w:ascii="Angsana New" w:hAnsi="Angsana New" w:hint="cs"/>
          <w:sz w:val="29"/>
          <w:szCs w:val="29"/>
          <w:cs/>
        </w:rPr>
        <w:t>กำหนดชำระดอกเบี้ย</w:t>
      </w:r>
      <w:r>
        <w:rPr>
          <w:rFonts w:ascii="Angsana New" w:hAnsi="Angsana New" w:hint="cs"/>
          <w:sz w:val="29"/>
          <w:szCs w:val="29"/>
          <w:cs/>
        </w:rPr>
        <w:t>จาก</w:t>
      </w:r>
      <w:r w:rsidRPr="00230F1E">
        <w:rPr>
          <w:rFonts w:ascii="Angsana New" w:hAnsi="Angsana New" w:hint="cs"/>
          <w:sz w:val="29"/>
          <w:szCs w:val="29"/>
          <w:cs/>
        </w:rPr>
        <w:t>เดิมทุก</w:t>
      </w:r>
      <w:r w:rsidRPr="00230F1E">
        <w:rPr>
          <w:rFonts w:ascii="Angsana New" w:hAnsi="Angsana New"/>
          <w:sz w:val="29"/>
          <w:szCs w:val="29"/>
          <w:cs/>
        </w:rPr>
        <w:t xml:space="preserve"> </w:t>
      </w:r>
      <w:r>
        <w:rPr>
          <w:rFonts w:ascii="Angsana New" w:hAnsi="Angsana New"/>
          <w:sz w:val="29"/>
          <w:szCs w:val="29"/>
        </w:rPr>
        <w:t>3</w:t>
      </w:r>
      <w:r w:rsidRPr="00230F1E">
        <w:rPr>
          <w:rFonts w:ascii="Angsana New" w:hAnsi="Angsana New"/>
          <w:sz w:val="29"/>
          <w:szCs w:val="29"/>
          <w:cs/>
        </w:rPr>
        <w:t xml:space="preserve"> </w:t>
      </w:r>
      <w:r w:rsidRPr="00230F1E">
        <w:rPr>
          <w:rFonts w:ascii="Angsana New" w:hAnsi="Angsana New" w:hint="cs"/>
          <w:sz w:val="29"/>
          <w:szCs w:val="29"/>
          <w:cs/>
        </w:rPr>
        <w:t>เดือนเป็นทุก</w:t>
      </w:r>
      <w:r w:rsidRPr="00230F1E">
        <w:rPr>
          <w:rFonts w:ascii="Angsana New" w:hAnsi="Angsana New"/>
          <w:sz w:val="29"/>
          <w:szCs w:val="29"/>
          <w:cs/>
        </w:rPr>
        <w:t xml:space="preserve"> </w:t>
      </w:r>
      <w:r>
        <w:rPr>
          <w:rFonts w:ascii="Angsana New" w:hAnsi="Angsana New"/>
          <w:sz w:val="29"/>
          <w:szCs w:val="29"/>
        </w:rPr>
        <w:t>6</w:t>
      </w:r>
      <w:r w:rsidRPr="00230F1E">
        <w:rPr>
          <w:rFonts w:ascii="Angsana New" w:hAnsi="Angsana New"/>
          <w:sz w:val="29"/>
          <w:szCs w:val="29"/>
          <w:cs/>
        </w:rPr>
        <w:t xml:space="preserve"> </w:t>
      </w:r>
      <w:r w:rsidRPr="00230F1E">
        <w:rPr>
          <w:rFonts w:ascii="Angsana New" w:hAnsi="Angsana New" w:hint="cs"/>
          <w:sz w:val="29"/>
          <w:szCs w:val="29"/>
          <w:cs/>
        </w:rPr>
        <w:t>เดือน</w:t>
      </w:r>
      <w:r w:rsidRPr="00230F1E">
        <w:rPr>
          <w:rFonts w:ascii="Angsana New" w:hAnsi="Angsana New"/>
          <w:sz w:val="29"/>
          <w:szCs w:val="29"/>
          <w:cs/>
        </w:rPr>
        <w:t>)</w:t>
      </w:r>
      <w:r>
        <w:rPr>
          <w:rFonts w:ascii="Angsana New" w:hAnsi="Angsana New"/>
          <w:sz w:val="29"/>
          <w:szCs w:val="29"/>
        </w:rPr>
        <w:t xml:space="preserve"> </w:t>
      </w:r>
      <w:r w:rsidRPr="0007336E">
        <w:rPr>
          <w:rFonts w:ascii="Angsana New" w:hAnsi="Angsana New"/>
          <w:sz w:val="29"/>
          <w:szCs w:val="29"/>
          <w:cs/>
        </w:rPr>
        <w:t xml:space="preserve">และหุ้นกู้ดังกล่าวมีเงื่อนไขที่สำคัญซึ่งบริษัทต้องปฏิบัติตามได้แก่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</w:t>
      </w:r>
      <w:r w:rsidRPr="0007336E">
        <w:rPr>
          <w:rFonts w:ascii="Angsana New" w:hAnsi="Angsana New"/>
          <w:sz w:val="29"/>
          <w:szCs w:val="29"/>
        </w:rPr>
        <w:t xml:space="preserve">4:1 </w:t>
      </w:r>
      <w:r w:rsidRPr="0007336E">
        <w:rPr>
          <w:rFonts w:ascii="Angsana New" w:hAnsi="Angsana New"/>
          <w:sz w:val="29"/>
          <w:szCs w:val="29"/>
          <w:cs/>
        </w:rPr>
        <w:t xml:space="preserve">และหุ้นกู้ </w:t>
      </w:r>
      <w:r w:rsidRPr="0007336E">
        <w:rPr>
          <w:rFonts w:ascii="Angsana New" w:hAnsi="Angsana New"/>
          <w:sz w:val="29"/>
          <w:szCs w:val="29"/>
        </w:rPr>
        <w:t>ECF255B</w:t>
      </w:r>
      <w:r w:rsidR="00064BE1">
        <w:rPr>
          <w:rFonts w:ascii="Angsana New" w:hAnsi="Angsana New"/>
          <w:sz w:val="29"/>
          <w:szCs w:val="29"/>
        </w:rPr>
        <w:t>,</w:t>
      </w:r>
      <w:r w:rsidRPr="0007336E">
        <w:rPr>
          <w:rFonts w:ascii="Angsana New" w:hAnsi="Angsana New"/>
          <w:sz w:val="29"/>
          <w:szCs w:val="29"/>
        </w:rPr>
        <w:t xml:space="preserve"> ECF262A </w:t>
      </w:r>
      <w:r w:rsidRPr="0007336E">
        <w:rPr>
          <w:rFonts w:ascii="Angsana New" w:hAnsi="Angsana New"/>
          <w:sz w:val="29"/>
          <w:szCs w:val="29"/>
          <w:cs/>
        </w:rPr>
        <w:t xml:space="preserve">และ </w:t>
      </w:r>
      <w:r w:rsidRPr="0007336E">
        <w:rPr>
          <w:rFonts w:ascii="Angsana New" w:hAnsi="Angsana New"/>
          <w:sz w:val="29"/>
          <w:szCs w:val="29"/>
        </w:rPr>
        <w:t xml:space="preserve">ECF28NA </w:t>
      </w:r>
      <w:r w:rsidRPr="0007336E">
        <w:rPr>
          <w:rFonts w:ascii="Angsana New" w:hAnsi="Angsana New"/>
          <w:sz w:val="29"/>
          <w:szCs w:val="29"/>
          <w:cs/>
        </w:rPr>
        <w:t xml:space="preserve">ค้ำประกันโดยหุ้นสามัญของ </w:t>
      </w:r>
      <w:r w:rsidRPr="0007336E">
        <w:rPr>
          <w:rFonts w:ascii="Angsana New" w:hAnsi="Angsana New"/>
          <w:sz w:val="29"/>
          <w:szCs w:val="29"/>
        </w:rPr>
        <w:t xml:space="preserve">ECF-P </w:t>
      </w:r>
      <w:r w:rsidRPr="0007336E">
        <w:rPr>
          <w:rFonts w:ascii="Angsana New" w:hAnsi="Angsana New"/>
          <w:sz w:val="29"/>
          <w:szCs w:val="29"/>
          <w:cs/>
        </w:rPr>
        <w:t xml:space="preserve">ที่ </w:t>
      </w:r>
      <w:r w:rsidRPr="0007336E">
        <w:rPr>
          <w:rFonts w:ascii="Angsana New" w:hAnsi="Angsana New"/>
          <w:sz w:val="29"/>
          <w:szCs w:val="29"/>
        </w:rPr>
        <w:t xml:space="preserve">ECF </w:t>
      </w:r>
      <w:r w:rsidRPr="0007336E">
        <w:rPr>
          <w:rFonts w:ascii="Angsana New" w:hAnsi="Angsana New"/>
          <w:sz w:val="29"/>
          <w:szCs w:val="29"/>
          <w:cs/>
        </w:rPr>
        <w:t xml:space="preserve">ถืออยู่จำนวน </w:t>
      </w:r>
      <w:r w:rsidRPr="0007336E">
        <w:rPr>
          <w:rFonts w:ascii="Angsana New" w:hAnsi="Angsana New"/>
          <w:sz w:val="29"/>
          <w:szCs w:val="29"/>
        </w:rPr>
        <w:t xml:space="preserve">18,788,168 </w:t>
      </w:r>
      <w:r w:rsidRPr="0007336E">
        <w:rPr>
          <w:rFonts w:ascii="Angsana New" w:hAnsi="Angsana New"/>
          <w:sz w:val="29"/>
          <w:szCs w:val="29"/>
          <w:cs/>
        </w:rPr>
        <w:t xml:space="preserve">หุ้น </w:t>
      </w:r>
      <w:r w:rsidRPr="0007336E">
        <w:rPr>
          <w:rFonts w:ascii="Angsana New" w:hAnsi="Angsana New"/>
          <w:sz w:val="29"/>
          <w:szCs w:val="29"/>
        </w:rPr>
        <w:t xml:space="preserve">2,938,932 </w:t>
      </w:r>
      <w:r w:rsidRPr="0007336E">
        <w:rPr>
          <w:rFonts w:ascii="Angsana New" w:hAnsi="Angsana New"/>
          <w:sz w:val="29"/>
          <w:szCs w:val="29"/>
          <w:cs/>
        </w:rPr>
        <w:t xml:space="preserve">หุ้น และ </w:t>
      </w:r>
      <w:r w:rsidRPr="0007336E">
        <w:rPr>
          <w:rFonts w:ascii="Angsana New" w:hAnsi="Angsana New"/>
          <w:sz w:val="29"/>
          <w:szCs w:val="29"/>
        </w:rPr>
        <w:t xml:space="preserve">5,195,611 </w:t>
      </w:r>
      <w:r w:rsidRPr="0007336E">
        <w:rPr>
          <w:rFonts w:ascii="Angsana New" w:hAnsi="Angsana New"/>
          <w:sz w:val="29"/>
          <w:szCs w:val="29"/>
          <w:cs/>
        </w:rPr>
        <w:t>หุ้น ตามลำดับ</w:t>
      </w:r>
    </w:p>
    <w:p w14:paraId="0DEC5448" w14:textId="77777777" w:rsidR="005B1F03" w:rsidRPr="003F2913" w:rsidRDefault="005B1F03" w:rsidP="005B1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highlight w:val="red"/>
        </w:rPr>
      </w:pPr>
    </w:p>
    <w:p w14:paraId="3E6A0E12" w14:textId="77777777" w:rsidR="005B1F03" w:rsidRPr="003F2913" w:rsidRDefault="005B1F03" w:rsidP="005B1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red"/>
        </w:rPr>
      </w:pPr>
      <w:r w:rsidRPr="003F2913">
        <w:rPr>
          <w:rFonts w:asciiTheme="majorBidi" w:hAnsiTheme="majorBidi" w:cstheme="majorBidi"/>
          <w:sz w:val="30"/>
          <w:szCs w:val="30"/>
          <w:highlight w:val="red"/>
        </w:rPr>
        <w:br w:type="page"/>
      </w:r>
    </w:p>
    <w:p w14:paraId="77DB79EC" w14:textId="7EC54CF4" w:rsidR="00227B8C" w:rsidRPr="005B1F03" w:rsidRDefault="00227B8C" w:rsidP="008254E2">
      <w:pPr>
        <w:pStyle w:val="NoSpacing"/>
        <w:jc w:val="thaiDistribute"/>
        <w:rPr>
          <w:rFonts w:ascii="Angsana New" w:hAnsi="Angsana New" w:cs="Angsana New"/>
          <w:sz w:val="29"/>
          <w:szCs w:val="29"/>
        </w:rPr>
        <w:sectPr w:rsidR="00227B8C" w:rsidRPr="005B1F03" w:rsidSect="00E53193">
          <w:pgSz w:w="16834" w:h="11909" w:orient="landscape" w:code="9"/>
          <w:pgMar w:top="1134" w:right="851" w:bottom="851" w:left="1134" w:header="992" w:footer="283" w:gutter="0"/>
          <w:pgNumType w:chapStyle="1"/>
          <w:cols w:space="720"/>
          <w:docGrid w:linePitch="245"/>
        </w:sectPr>
      </w:pPr>
    </w:p>
    <w:bookmarkEnd w:id="4"/>
    <w:p w14:paraId="72A7ED85" w14:textId="77777777" w:rsidR="00611965" w:rsidRPr="00571CDD" w:rsidRDefault="00611965" w:rsidP="00611965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571CDD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ประมาณการหนี้สินผลประโยชน์ของพนักงาน</w:t>
      </w:r>
    </w:p>
    <w:p w14:paraId="2F4FF949" w14:textId="77777777" w:rsidR="00611965" w:rsidRPr="00571CDD" w:rsidRDefault="00611965" w:rsidP="00611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D29536B" w14:textId="470AA099" w:rsidR="00611965" w:rsidRPr="00571CDD" w:rsidRDefault="00611965" w:rsidP="00611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571CDD">
        <w:rPr>
          <w:rFonts w:ascii="Angsana New" w:hAnsi="Angsana New"/>
          <w:sz w:val="28"/>
          <w:szCs w:val="28"/>
          <w:cs/>
        </w:rPr>
        <w:t>รายการเคลื่อนไหว</w:t>
      </w:r>
      <w:r w:rsidRPr="00571CDD">
        <w:rPr>
          <w:rFonts w:ascii="Angsana New" w:hAnsi="Angsana New" w:hint="cs"/>
          <w:sz w:val="28"/>
          <w:szCs w:val="28"/>
          <w:cs/>
        </w:rPr>
        <w:t>ของประมาณการหนี้สินผลประโยชน์ของพนักงาน</w:t>
      </w:r>
      <w:r w:rsidRPr="00571CDD">
        <w:rPr>
          <w:rFonts w:ascii="Angsana New" w:hAnsi="Angsana New"/>
          <w:sz w:val="28"/>
          <w:szCs w:val="28"/>
          <w:cs/>
        </w:rPr>
        <w:t>สำหรับงวด</w:t>
      </w:r>
      <w:r w:rsidRPr="00571CDD">
        <w:rPr>
          <w:rFonts w:ascii="Angsana New" w:hAnsi="Angsana New" w:hint="cs"/>
          <w:sz w:val="28"/>
          <w:szCs w:val="28"/>
          <w:cs/>
        </w:rPr>
        <w:t>เก้า</w:t>
      </w:r>
      <w:r w:rsidRPr="00571CD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571CDD">
        <w:rPr>
          <w:rFonts w:ascii="Angsana New" w:hAnsi="Angsana New"/>
          <w:sz w:val="28"/>
          <w:szCs w:val="28"/>
        </w:rPr>
        <w:t xml:space="preserve">30 </w:t>
      </w:r>
      <w:r w:rsidRPr="00571CDD">
        <w:rPr>
          <w:rFonts w:ascii="Angsana New" w:hAnsi="Angsana New" w:hint="cs"/>
          <w:sz w:val="28"/>
          <w:szCs w:val="28"/>
          <w:cs/>
        </w:rPr>
        <w:t>กันยายน</w:t>
      </w:r>
      <w:r w:rsidRPr="00571CDD">
        <w:rPr>
          <w:rFonts w:ascii="Angsana New" w:hAnsi="Angsana New"/>
          <w:sz w:val="28"/>
          <w:szCs w:val="28"/>
          <w:cs/>
        </w:rPr>
        <w:t xml:space="preserve"> </w:t>
      </w:r>
      <w:r w:rsidRPr="00571CDD">
        <w:rPr>
          <w:rFonts w:ascii="Angsana New" w:hAnsi="Angsana New"/>
          <w:sz w:val="28"/>
          <w:szCs w:val="28"/>
        </w:rPr>
        <w:t>2568</w:t>
      </w:r>
      <w:r w:rsidRPr="00571CDD">
        <w:rPr>
          <w:rFonts w:ascii="Angsana New" w:hAnsi="Angsana New" w:hint="cs"/>
          <w:sz w:val="28"/>
          <w:szCs w:val="28"/>
          <w:cs/>
        </w:rPr>
        <w:t xml:space="preserve"> ซึ่งผ่านการประเมินข้อมูลและคำนวณใหม่ครั้งล่าสุดโดยนักคณิตศาสตร์ประกันภัยในช่วงเดือนมิถุนายน</w:t>
      </w:r>
      <w:r w:rsidRPr="00571CDD">
        <w:rPr>
          <w:rFonts w:ascii="Angsana New" w:hAnsi="Angsana New"/>
          <w:sz w:val="28"/>
          <w:szCs w:val="28"/>
          <w:cs/>
        </w:rPr>
        <w:t xml:space="preserve"> </w:t>
      </w:r>
      <w:r w:rsidRPr="00571CDD">
        <w:rPr>
          <w:rFonts w:ascii="Angsana New" w:hAnsi="Angsana New"/>
          <w:sz w:val="28"/>
          <w:szCs w:val="28"/>
        </w:rPr>
        <w:t xml:space="preserve">2568 </w:t>
      </w:r>
      <w:r w:rsidRPr="00571CDD">
        <w:rPr>
          <w:rFonts w:ascii="Angsana New" w:hAnsi="Angsana New"/>
          <w:sz w:val="28"/>
          <w:szCs w:val="28"/>
          <w:cs/>
        </w:rPr>
        <w:t>และ</w:t>
      </w:r>
      <w:r w:rsidRPr="00571CDD">
        <w:rPr>
          <w:rFonts w:ascii="Angsana New" w:hAnsi="Angsana New" w:hint="cs"/>
          <w:sz w:val="28"/>
          <w:szCs w:val="28"/>
          <w:cs/>
        </w:rPr>
        <w:t>สำหรับงวด</w:t>
      </w:r>
      <w:r w:rsidR="00AE6328" w:rsidRPr="00571CDD">
        <w:rPr>
          <w:rFonts w:ascii="Angsana New" w:hAnsi="Angsana New" w:hint="cs"/>
          <w:sz w:val="28"/>
          <w:szCs w:val="28"/>
          <w:cs/>
        </w:rPr>
        <w:t>เก้า</w:t>
      </w:r>
      <w:r w:rsidRPr="00571CDD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Pr="00571CDD">
        <w:rPr>
          <w:rFonts w:ascii="Angsana New" w:hAnsi="Angsana New"/>
          <w:sz w:val="28"/>
          <w:szCs w:val="28"/>
          <w:cs/>
        </w:rPr>
        <w:t xml:space="preserve"> </w:t>
      </w:r>
      <w:r w:rsidRPr="00571CDD">
        <w:rPr>
          <w:rFonts w:ascii="Angsana New" w:hAnsi="Angsana New"/>
          <w:sz w:val="28"/>
          <w:szCs w:val="28"/>
        </w:rPr>
        <w:t>30</w:t>
      </w:r>
      <w:r w:rsidRPr="00571CDD">
        <w:rPr>
          <w:rFonts w:ascii="Angsana New" w:hAnsi="Angsana New"/>
          <w:sz w:val="28"/>
          <w:szCs w:val="28"/>
          <w:cs/>
        </w:rPr>
        <w:t xml:space="preserve"> </w:t>
      </w:r>
      <w:r w:rsidRPr="00571CDD">
        <w:rPr>
          <w:rFonts w:ascii="Angsana New" w:hAnsi="Angsana New" w:hint="cs"/>
          <w:sz w:val="28"/>
          <w:szCs w:val="28"/>
          <w:cs/>
        </w:rPr>
        <w:t>กันยายน</w:t>
      </w:r>
      <w:r w:rsidRPr="00571CDD">
        <w:rPr>
          <w:rFonts w:ascii="Angsana New" w:hAnsi="Angsana New"/>
          <w:sz w:val="28"/>
          <w:szCs w:val="28"/>
        </w:rPr>
        <w:t xml:space="preserve"> 2567</w:t>
      </w:r>
      <w:r w:rsidRPr="00571CDD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2A1B23A3" w14:textId="0571ED17" w:rsidR="00611965" w:rsidRPr="00571CDD" w:rsidRDefault="00611965" w:rsidP="00611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667" w:type="dxa"/>
        <w:tblInd w:w="-113" w:type="dxa"/>
        <w:tblLook w:val="04A0" w:firstRow="1" w:lastRow="0" w:firstColumn="1" w:lastColumn="0" w:noHBand="0" w:noVBand="1"/>
      </w:tblPr>
      <w:tblGrid>
        <w:gridCol w:w="3912"/>
        <w:gridCol w:w="1247"/>
        <w:gridCol w:w="255"/>
        <w:gridCol w:w="1248"/>
        <w:gridCol w:w="255"/>
        <w:gridCol w:w="1247"/>
        <w:gridCol w:w="255"/>
        <w:gridCol w:w="1248"/>
      </w:tblGrid>
      <w:tr w:rsidR="00611965" w:rsidRPr="00571CDD" w14:paraId="1C1CA627" w14:textId="77777777" w:rsidTr="00180A42">
        <w:tc>
          <w:tcPr>
            <w:tcW w:w="3912" w:type="dxa"/>
            <w:vAlign w:val="bottom"/>
          </w:tcPr>
          <w:p w14:paraId="32DF2C90" w14:textId="77777777" w:rsidR="00611965" w:rsidRPr="00571CDD" w:rsidRDefault="00611965" w:rsidP="00B57106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55" w:type="dxa"/>
            <w:gridSpan w:val="7"/>
            <w:tcBorders>
              <w:bottom w:val="single" w:sz="4" w:space="0" w:color="auto"/>
            </w:tcBorders>
          </w:tcPr>
          <w:p w14:paraId="36BD6D73" w14:textId="77777777" w:rsidR="00611965" w:rsidRPr="00571CDD" w:rsidRDefault="00611965" w:rsidP="00B57106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1CD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11965" w:rsidRPr="00571CDD" w14:paraId="4C661CDA" w14:textId="77777777" w:rsidTr="00180A42">
        <w:tc>
          <w:tcPr>
            <w:tcW w:w="3912" w:type="dxa"/>
            <w:vAlign w:val="bottom"/>
          </w:tcPr>
          <w:p w14:paraId="121EE3B0" w14:textId="77777777" w:rsidR="00611965" w:rsidRPr="00571CDD" w:rsidRDefault="00611965" w:rsidP="00B57106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118F49" w14:textId="77777777" w:rsidR="00611965" w:rsidRPr="00571CDD" w:rsidRDefault="00611965" w:rsidP="00B57106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1CD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AB2ADC6" w14:textId="77777777" w:rsidR="00611965" w:rsidRPr="00571CDD" w:rsidRDefault="00611965" w:rsidP="00B57106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15EFF" w14:textId="77777777" w:rsidR="00611965" w:rsidRPr="00571CDD" w:rsidRDefault="00611965" w:rsidP="00B57106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1C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1965" w:rsidRPr="00571CDD" w14:paraId="208D235D" w14:textId="77777777" w:rsidTr="00180A42">
        <w:tc>
          <w:tcPr>
            <w:tcW w:w="3912" w:type="dxa"/>
            <w:vAlign w:val="bottom"/>
          </w:tcPr>
          <w:p w14:paraId="046DA43A" w14:textId="77777777" w:rsidR="00611965" w:rsidRPr="00571CDD" w:rsidRDefault="00611965" w:rsidP="00B57106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7D41EE0D" w14:textId="77777777" w:rsidR="00611965" w:rsidRPr="00571CDD" w:rsidRDefault="00611965" w:rsidP="00B57106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1CD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55676A3" w14:textId="77777777" w:rsidR="00611965" w:rsidRPr="00571CDD" w:rsidRDefault="00611965" w:rsidP="00B57106">
            <w:pPr>
              <w:pStyle w:val="BodyText2"/>
              <w:tabs>
                <w:tab w:val="left" w:pos="984"/>
              </w:tabs>
              <w:ind w:left="0" w:right="227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41122641" w14:textId="77777777" w:rsidR="00611965" w:rsidRPr="00571CDD" w:rsidRDefault="00611965" w:rsidP="00B57106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1CD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55" w:type="dxa"/>
          </w:tcPr>
          <w:p w14:paraId="705259B0" w14:textId="77777777" w:rsidR="00611965" w:rsidRPr="00571CDD" w:rsidRDefault="00611965" w:rsidP="00B57106">
            <w:pPr>
              <w:pStyle w:val="BodyText2"/>
              <w:tabs>
                <w:tab w:val="left" w:pos="984"/>
              </w:tabs>
              <w:ind w:left="0" w:right="227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7991E" w14:textId="77777777" w:rsidR="00611965" w:rsidRPr="00571CDD" w:rsidRDefault="00611965" w:rsidP="00B57106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1CD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2FC9E832" w14:textId="77777777" w:rsidR="00611965" w:rsidRPr="00571CDD" w:rsidRDefault="00611965" w:rsidP="00B57106">
            <w:pPr>
              <w:pStyle w:val="BodyText2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D86E6" w14:textId="77777777" w:rsidR="00611965" w:rsidRPr="00571CDD" w:rsidRDefault="00611965" w:rsidP="00B57106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1CD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E6328" w:rsidRPr="00571CDD" w14:paraId="247A9B31" w14:textId="77777777" w:rsidTr="00180A42">
        <w:tc>
          <w:tcPr>
            <w:tcW w:w="3912" w:type="dxa"/>
            <w:vAlign w:val="bottom"/>
          </w:tcPr>
          <w:p w14:paraId="6192595C" w14:textId="77777777" w:rsidR="00AE6328" w:rsidRPr="00571CDD" w:rsidRDefault="00AE6328" w:rsidP="00AE6328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1CD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71CD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71CDD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67B0F90" w14:textId="77777777" w:rsidR="00AE6328" w:rsidRPr="00B80A99" w:rsidRDefault="00AE6328" w:rsidP="00AE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A99">
              <w:rPr>
                <w:rFonts w:asciiTheme="majorBidi" w:hAnsiTheme="majorBidi" w:cstheme="majorBidi"/>
                <w:sz w:val="28"/>
                <w:szCs w:val="28"/>
              </w:rPr>
              <w:t>22,516</w:t>
            </w:r>
          </w:p>
        </w:tc>
        <w:tc>
          <w:tcPr>
            <w:tcW w:w="255" w:type="dxa"/>
          </w:tcPr>
          <w:p w14:paraId="7A10EBCA" w14:textId="77777777" w:rsidR="00AE6328" w:rsidRPr="00571CDD" w:rsidRDefault="00AE6328" w:rsidP="00AE6328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6329479" w14:textId="0BA80ED5" w:rsidR="00AE6328" w:rsidRPr="00571CDD" w:rsidRDefault="00AE6328" w:rsidP="00AE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  <w:cs/>
              </w:rPr>
            </w:pPr>
            <w:r w:rsidRPr="00571CDD">
              <w:rPr>
                <w:rFonts w:asciiTheme="majorBidi" w:hAnsiTheme="majorBidi" w:cstheme="majorBidi"/>
                <w:sz w:val="28"/>
                <w:szCs w:val="28"/>
              </w:rPr>
              <w:t>17,483</w:t>
            </w:r>
          </w:p>
        </w:tc>
        <w:tc>
          <w:tcPr>
            <w:tcW w:w="255" w:type="dxa"/>
          </w:tcPr>
          <w:p w14:paraId="0D76DBF9" w14:textId="77777777" w:rsidR="00AE6328" w:rsidRPr="00571CDD" w:rsidRDefault="00AE6328" w:rsidP="00AE6328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1963B" w14:textId="77777777" w:rsidR="00AE6328" w:rsidRPr="00571CDD" w:rsidRDefault="00AE6328" w:rsidP="00AE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  <w:cs/>
              </w:rPr>
            </w:pPr>
            <w:r w:rsidRPr="00571CDD">
              <w:rPr>
                <w:rFonts w:ascii="Angsana New" w:hAnsi="Angsana New"/>
                <w:sz w:val="28"/>
                <w:szCs w:val="28"/>
              </w:rPr>
              <w:t>20,467</w:t>
            </w:r>
          </w:p>
        </w:tc>
        <w:tc>
          <w:tcPr>
            <w:tcW w:w="255" w:type="dxa"/>
            <w:vAlign w:val="bottom"/>
          </w:tcPr>
          <w:p w14:paraId="204D26CF" w14:textId="77777777" w:rsidR="00AE6328" w:rsidRPr="00571CDD" w:rsidRDefault="00AE6328" w:rsidP="00AE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690B7" w14:textId="3A4F6F82" w:rsidR="00AE6328" w:rsidRPr="00571CDD" w:rsidRDefault="00AE6328" w:rsidP="00AE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571CDD">
              <w:rPr>
                <w:rFonts w:ascii="Angsana New" w:hAnsi="Angsana New"/>
                <w:sz w:val="28"/>
                <w:szCs w:val="28"/>
              </w:rPr>
              <w:t>16,036</w:t>
            </w:r>
          </w:p>
        </w:tc>
      </w:tr>
      <w:tr w:rsidR="00AE6328" w:rsidRPr="00571CDD" w14:paraId="570F559E" w14:textId="77777777" w:rsidTr="00180A42">
        <w:tc>
          <w:tcPr>
            <w:tcW w:w="3912" w:type="dxa"/>
            <w:vAlign w:val="bottom"/>
          </w:tcPr>
          <w:p w14:paraId="0EA0710F" w14:textId="77777777" w:rsidR="00AE6328" w:rsidRPr="00571CDD" w:rsidRDefault="00AE6328" w:rsidP="00AE6328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71CDD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47" w:type="dxa"/>
          </w:tcPr>
          <w:p w14:paraId="3C1E0026" w14:textId="55A3A0D0" w:rsidR="00AE6328" w:rsidRPr="00571CDD" w:rsidRDefault="00B80A99" w:rsidP="00AE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1,069</w:t>
            </w:r>
          </w:p>
        </w:tc>
        <w:tc>
          <w:tcPr>
            <w:tcW w:w="255" w:type="dxa"/>
          </w:tcPr>
          <w:p w14:paraId="65F89861" w14:textId="77777777" w:rsidR="00AE6328" w:rsidRPr="00571CDD" w:rsidRDefault="00AE6328" w:rsidP="00AE632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CFAB4A2" w14:textId="43541BEC" w:rsidR="00AE6328" w:rsidRPr="00571CDD" w:rsidRDefault="00AE6328" w:rsidP="00C96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571CDD">
              <w:rPr>
                <w:rFonts w:asciiTheme="majorBidi" w:hAnsiTheme="majorBidi" w:cstheme="majorBidi"/>
                <w:sz w:val="28"/>
                <w:szCs w:val="28"/>
              </w:rPr>
              <w:t>6,658</w:t>
            </w:r>
          </w:p>
        </w:tc>
        <w:tc>
          <w:tcPr>
            <w:tcW w:w="255" w:type="dxa"/>
          </w:tcPr>
          <w:p w14:paraId="08F053D7" w14:textId="77777777" w:rsidR="00AE6328" w:rsidRPr="00571CDD" w:rsidRDefault="00AE6328" w:rsidP="00AE632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6CD204C" w14:textId="3B51F454" w:rsidR="00AE6328" w:rsidRPr="00571CDD" w:rsidRDefault="00D46509" w:rsidP="00AE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255" w:type="dxa"/>
            <w:vAlign w:val="bottom"/>
          </w:tcPr>
          <w:p w14:paraId="065CB823" w14:textId="77777777" w:rsidR="00AE6328" w:rsidRPr="00571CDD" w:rsidRDefault="00AE6328" w:rsidP="00AE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2E10D6DB" w14:textId="73A0B6A1" w:rsidR="00AE6328" w:rsidRPr="00571CDD" w:rsidRDefault="00AE6328" w:rsidP="00C96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571CDD">
              <w:rPr>
                <w:rFonts w:asciiTheme="majorBidi" w:hAnsiTheme="majorBidi" w:cstheme="majorBidi"/>
                <w:sz w:val="28"/>
                <w:szCs w:val="28"/>
              </w:rPr>
              <w:t>5,898</w:t>
            </w:r>
          </w:p>
        </w:tc>
      </w:tr>
      <w:tr w:rsidR="00AE6328" w:rsidRPr="00571CDD" w14:paraId="60B2EB4E" w14:textId="77777777" w:rsidTr="00180A42">
        <w:tc>
          <w:tcPr>
            <w:tcW w:w="3912" w:type="dxa"/>
            <w:vAlign w:val="bottom"/>
          </w:tcPr>
          <w:p w14:paraId="025461DF" w14:textId="77777777" w:rsidR="00AE6328" w:rsidRPr="00571CDD" w:rsidRDefault="00AE6328" w:rsidP="00AE6328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1CDD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47" w:type="dxa"/>
          </w:tcPr>
          <w:p w14:paraId="7A3B68D2" w14:textId="45391152" w:rsidR="00AE6328" w:rsidRPr="00571CDD" w:rsidRDefault="00B80A99" w:rsidP="00AE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255" w:type="dxa"/>
          </w:tcPr>
          <w:p w14:paraId="54314510" w14:textId="77777777" w:rsidR="00AE6328" w:rsidRPr="00571CDD" w:rsidRDefault="00AE6328" w:rsidP="00AE632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13362A3" w14:textId="3ECBBB6F" w:rsidR="00AE6328" w:rsidRPr="00571CDD" w:rsidRDefault="00AE6328" w:rsidP="00AE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571CDD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255" w:type="dxa"/>
          </w:tcPr>
          <w:p w14:paraId="2B5BC94E" w14:textId="77777777" w:rsidR="00AE6328" w:rsidRPr="00571CDD" w:rsidRDefault="00AE6328" w:rsidP="00AE632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7B4670C1" w14:textId="3ED63EE3" w:rsidR="00AE6328" w:rsidRPr="00571CDD" w:rsidRDefault="00D46509" w:rsidP="00AE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255" w:type="dxa"/>
            <w:vAlign w:val="bottom"/>
          </w:tcPr>
          <w:p w14:paraId="58608307" w14:textId="77777777" w:rsidR="00AE6328" w:rsidRPr="00571CDD" w:rsidRDefault="00AE6328" w:rsidP="00AE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098F7CC9" w14:textId="33C5BFEA" w:rsidR="00AE6328" w:rsidRPr="00571CDD" w:rsidRDefault="00AE6328" w:rsidP="00AE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571CDD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</w:tr>
      <w:tr w:rsidR="00AE6328" w:rsidRPr="00571CDD" w14:paraId="6F9395EC" w14:textId="77777777" w:rsidTr="00180A42">
        <w:tc>
          <w:tcPr>
            <w:tcW w:w="3912" w:type="dxa"/>
            <w:vAlign w:val="bottom"/>
          </w:tcPr>
          <w:p w14:paraId="4AFA09B2" w14:textId="77777777" w:rsidR="00AE6328" w:rsidRPr="00571CDD" w:rsidRDefault="00AE6328" w:rsidP="00AE6328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1CDD">
              <w:rPr>
                <w:rFonts w:ascii="Angsana New" w:hAnsi="Angsana New"/>
                <w:sz w:val="28"/>
                <w:szCs w:val="28"/>
                <w:cs/>
              </w:rPr>
              <w:t>ค่าใช้จ่ายที่รับรู้เป็นรายการกำไรหรือขาดทุน</w:t>
            </w:r>
          </w:p>
          <w:p w14:paraId="7552BCE4" w14:textId="77777777" w:rsidR="00AE6328" w:rsidRPr="00571CDD" w:rsidRDefault="00AE6328" w:rsidP="00AE6328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1CDD">
              <w:rPr>
                <w:rFonts w:ascii="Angsana New" w:hAnsi="Angsana New"/>
                <w:sz w:val="28"/>
                <w:szCs w:val="28"/>
                <w:cs/>
              </w:rPr>
              <w:t>ในงบกำไรขาดทุนเบ็ดเสร็จ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63EDFE7" w14:textId="77777777" w:rsidR="00AE6328" w:rsidRDefault="00AE6328" w:rsidP="00AE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  <w:p w14:paraId="6EB0E98D" w14:textId="42281471" w:rsidR="00B80A99" w:rsidRPr="00571CDD" w:rsidRDefault="00B80A99" w:rsidP="00AE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1,409</w:t>
            </w:r>
          </w:p>
        </w:tc>
        <w:tc>
          <w:tcPr>
            <w:tcW w:w="255" w:type="dxa"/>
          </w:tcPr>
          <w:p w14:paraId="13FCC575" w14:textId="77777777" w:rsidR="00AE6328" w:rsidRPr="00571CDD" w:rsidRDefault="00AE6328" w:rsidP="00AE632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632FCE07" w14:textId="6BDCAF44" w:rsidR="00AE6328" w:rsidRPr="00571CDD" w:rsidRDefault="00AE6328" w:rsidP="00AE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  <w:cs/>
              </w:rPr>
            </w:pPr>
            <w:r w:rsidRPr="00571CDD">
              <w:rPr>
                <w:rFonts w:asciiTheme="majorBidi" w:hAnsiTheme="majorBidi" w:cstheme="majorBidi"/>
                <w:sz w:val="28"/>
                <w:szCs w:val="28"/>
              </w:rPr>
              <w:t>7,022</w:t>
            </w:r>
          </w:p>
        </w:tc>
        <w:tc>
          <w:tcPr>
            <w:tcW w:w="255" w:type="dxa"/>
          </w:tcPr>
          <w:p w14:paraId="3BFFC90C" w14:textId="77777777" w:rsidR="00AE6328" w:rsidRPr="00571CDD" w:rsidRDefault="00AE6328" w:rsidP="00AE632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494100F" w14:textId="77777777" w:rsidR="00AE6328" w:rsidRDefault="00AE6328" w:rsidP="00AE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  <w:p w14:paraId="034DB758" w14:textId="5BA84AE4" w:rsidR="00D46509" w:rsidRPr="00571CDD" w:rsidRDefault="00D46509" w:rsidP="00AE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1,115</w:t>
            </w:r>
          </w:p>
        </w:tc>
        <w:tc>
          <w:tcPr>
            <w:tcW w:w="255" w:type="dxa"/>
            <w:vAlign w:val="bottom"/>
          </w:tcPr>
          <w:p w14:paraId="577F6BC8" w14:textId="77777777" w:rsidR="00AE6328" w:rsidRPr="00571CDD" w:rsidRDefault="00AE6328" w:rsidP="00AE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4E56B611" w14:textId="1048CB19" w:rsidR="00AE6328" w:rsidRPr="00571CDD" w:rsidRDefault="00AE6328" w:rsidP="00AE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1CDD">
              <w:rPr>
                <w:rFonts w:asciiTheme="majorBidi" w:hAnsiTheme="majorBidi" w:cstheme="majorBidi"/>
                <w:sz w:val="28"/>
                <w:szCs w:val="28"/>
              </w:rPr>
              <w:t>6,226</w:t>
            </w:r>
          </w:p>
        </w:tc>
      </w:tr>
      <w:tr w:rsidR="00611965" w:rsidRPr="00571CDD" w14:paraId="4A3998F7" w14:textId="77777777" w:rsidTr="00180A42">
        <w:tc>
          <w:tcPr>
            <w:tcW w:w="3912" w:type="dxa"/>
            <w:vAlign w:val="bottom"/>
          </w:tcPr>
          <w:p w14:paraId="0BEB6038" w14:textId="68F094CD" w:rsidR="00611965" w:rsidRPr="00571CDD" w:rsidRDefault="00611965" w:rsidP="00B57106">
            <w:pPr>
              <w:pStyle w:val="BodyText2"/>
              <w:tabs>
                <w:tab w:val="left" w:pos="540"/>
              </w:tabs>
              <w:ind w:left="0" w:right="-108" w:firstLine="0"/>
              <w:rPr>
                <w:rFonts w:ascii="Angsana New" w:hAnsi="Angsana New"/>
                <w:sz w:val="28"/>
                <w:szCs w:val="28"/>
              </w:rPr>
            </w:pPr>
            <w:r w:rsidRPr="00571CDD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ขาดทุนจากการวัดมูลค่า</w:t>
            </w:r>
            <w:r w:rsidR="00761A00">
              <w:rPr>
                <w:rFonts w:ascii="Angsana New" w:hAnsi="Angsana New" w:hint="cs"/>
                <w:sz w:val="28"/>
                <w:szCs w:val="28"/>
                <w:cs/>
              </w:rPr>
              <w:t>ใหม่ของ</w:t>
            </w:r>
            <w:r w:rsidRPr="00571CDD">
              <w:rPr>
                <w:rFonts w:ascii="Angsana New" w:hAnsi="Angsana New" w:hint="cs"/>
                <w:sz w:val="28"/>
                <w:szCs w:val="28"/>
                <w:cs/>
              </w:rPr>
              <w:t>ประมาณการ</w:t>
            </w:r>
          </w:p>
          <w:p w14:paraId="5FD703F5" w14:textId="77777777" w:rsidR="00611965" w:rsidRPr="00571CDD" w:rsidRDefault="00611965" w:rsidP="00B57106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71CDD">
              <w:rPr>
                <w:rFonts w:ascii="Angsana New" w:hAnsi="Angsana New" w:hint="cs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1247" w:type="dxa"/>
          </w:tcPr>
          <w:p w14:paraId="56BFB002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  <w:p w14:paraId="12D02D0C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  <w:cs/>
              </w:rPr>
            </w:pPr>
            <w:r w:rsidRPr="00571CDD">
              <w:rPr>
                <w:rFonts w:ascii="Angsana New" w:hAnsi="Angsana New"/>
                <w:sz w:val="28"/>
                <w:szCs w:val="28"/>
              </w:rPr>
              <w:t>2,761</w:t>
            </w:r>
          </w:p>
        </w:tc>
        <w:tc>
          <w:tcPr>
            <w:tcW w:w="255" w:type="dxa"/>
          </w:tcPr>
          <w:p w14:paraId="575CE38C" w14:textId="77777777" w:rsidR="00611965" w:rsidRPr="00571CDD" w:rsidRDefault="00611965" w:rsidP="00B57106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vAlign w:val="bottom"/>
          </w:tcPr>
          <w:p w14:paraId="219268EC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571C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08CFF144" w14:textId="77777777" w:rsidR="00611965" w:rsidRPr="00571CDD" w:rsidRDefault="00611965" w:rsidP="00B57106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</w:tcPr>
          <w:p w14:paraId="2C6774C7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  <w:p w14:paraId="17F7BD2E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  <w:cs/>
              </w:rPr>
            </w:pPr>
            <w:r w:rsidRPr="00571CDD">
              <w:rPr>
                <w:rFonts w:ascii="Angsana New" w:hAnsi="Angsana New"/>
                <w:sz w:val="28"/>
                <w:szCs w:val="28"/>
              </w:rPr>
              <w:t>2,465</w:t>
            </w:r>
          </w:p>
        </w:tc>
        <w:tc>
          <w:tcPr>
            <w:tcW w:w="255" w:type="dxa"/>
            <w:vAlign w:val="bottom"/>
          </w:tcPr>
          <w:p w14:paraId="16213ABF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13D76B3C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571CD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1CDD" w:rsidRPr="00571CDD" w14:paraId="3A2BA94E" w14:textId="77777777" w:rsidTr="00180A42">
        <w:tc>
          <w:tcPr>
            <w:tcW w:w="3912" w:type="dxa"/>
            <w:vAlign w:val="bottom"/>
          </w:tcPr>
          <w:p w14:paraId="1EAE101A" w14:textId="60A1FE3A" w:rsidR="00571CDD" w:rsidRPr="00571CDD" w:rsidRDefault="00571CDD" w:rsidP="00571CDD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71CDD">
              <w:rPr>
                <w:rFonts w:ascii="Angsana New" w:hAnsi="Angsana New" w:hint="cs"/>
                <w:sz w:val="28"/>
                <w:szCs w:val="28"/>
                <w:cs/>
              </w:rPr>
              <w:t>ผลประโยชน์พนักงาน</w:t>
            </w:r>
            <w:r w:rsidR="00243FF5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47" w:type="dxa"/>
          </w:tcPr>
          <w:p w14:paraId="16AC7D28" w14:textId="6CADEBFC" w:rsidR="00571CDD" w:rsidRPr="00571CDD" w:rsidRDefault="00431C26" w:rsidP="0057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( </w:t>
            </w:r>
            <w:r w:rsidR="00B80A99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2,847)</w:t>
            </w:r>
          </w:p>
        </w:tc>
        <w:tc>
          <w:tcPr>
            <w:tcW w:w="255" w:type="dxa"/>
          </w:tcPr>
          <w:p w14:paraId="724A147C" w14:textId="77777777" w:rsidR="00571CDD" w:rsidRPr="00571CDD" w:rsidRDefault="00571CDD" w:rsidP="00571CD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vAlign w:val="bottom"/>
          </w:tcPr>
          <w:p w14:paraId="1F00D8A7" w14:textId="47FC1553" w:rsidR="00571CDD" w:rsidRPr="00571CDD" w:rsidRDefault="00571CDD" w:rsidP="0057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571C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71CD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571CDD">
              <w:rPr>
                <w:rFonts w:asciiTheme="majorBidi" w:hAnsiTheme="majorBidi" w:cstheme="majorBidi"/>
                <w:sz w:val="28"/>
                <w:szCs w:val="28"/>
              </w:rPr>
              <w:t>376)</w:t>
            </w:r>
          </w:p>
        </w:tc>
        <w:tc>
          <w:tcPr>
            <w:tcW w:w="255" w:type="dxa"/>
          </w:tcPr>
          <w:p w14:paraId="7E843F07" w14:textId="77777777" w:rsidR="00571CDD" w:rsidRPr="00571CDD" w:rsidRDefault="00571CDD" w:rsidP="00571CD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</w:tcPr>
          <w:p w14:paraId="3272F0DF" w14:textId="0113402C" w:rsidR="00571CDD" w:rsidRPr="00571CDD" w:rsidRDefault="00744569" w:rsidP="0057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46509"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>2,397)</w:t>
            </w:r>
          </w:p>
        </w:tc>
        <w:tc>
          <w:tcPr>
            <w:tcW w:w="255" w:type="dxa"/>
            <w:vAlign w:val="bottom"/>
          </w:tcPr>
          <w:p w14:paraId="7E8F6244" w14:textId="77777777" w:rsidR="00571CDD" w:rsidRPr="00571CDD" w:rsidRDefault="00571CDD" w:rsidP="0057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5DB9C0F0" w14:textId="2131EFE4" w:rsidR="00571CDD" w:rsidRPr="00571CDD" w:rsidRDefault="00571CDD" w:rsidP="0057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571C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71CD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571CDD">
              <w:rPr>
                <w:rFonts w:asciiTheme="majorBidi" w:hAnsiTheme="majorBidi" w:cstheme="majorBidi"/>
                <w:sz w:val="28"/>
                <w:szCs w:val="28"/>
              </w:rPr>
              <w:t>376)</w:t>
            </w:r>
          </w:p>
        </w:tc>
      </w:tr>
      <w:tr w:rsidR="00B80A99" w:rsidRPr="00571CDD" w14:paraId="7E29B6D5" w14:textId="77777777" w:rsidTr="00180A42">
        <w:tc>
          <w:tcPr>
            <w:tcW w:w="3912" w:type="dxa"/>
            <w:vAlign w:val="bottom"/>
          </w:tcPr>
          <w:p w14:paraId="3D01BB8A" w14:textId="1200F79A" w:rsidR="00B80A99" w:rsidRPr="00571CDD" w:rsidRDefault="00B80A99" w:rsidP="00571CDD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กลับรายการจากการเปลี่ยนแปลงประมาณการ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684849D" w14:textId="67430740" w:rsidR="00B80A99" w:rsidRDefault="00B80A99" w:rsidP="0057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     602)</w:t>
            </w:r>
          </w:p>
        </w:tc>
        <w:tc>
          <w:tcPr>
            <w:tcW w:w="255" w:type="dxa"/>
          </w:tcPr>
          <w:p w14:paraId="24E02898" w14:textId="77777777" w:rsidR="00B80A99" w:rsidRPr="00571CDD" w:rsidRDefault="00B80A99" w:rsidP="00571CD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4682137A" w14:textId="7A70FE93" w:rsidR="00B80A99" w:rsidRPr="00571CDD" w:rsidRDefault="00180A42" w:rsidP="0018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07321B5F" w14:textId="77777777" w:rsidR="00B80A99" w:rsidRPr="00571CDD" w:rsidRDefault="00B80A99" w:rsidP="00571CD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850BC24" w14:textId="5BE34AC2" w:rsidR="00B80A99" w:rsidRDefault="00180A42" w:rsidP="0018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" w:type="dxa"/>
            <w:vAlign w:val="bottom"/>
          </w:tcPr>
          <w:p w14:paraId="3C4E867F" w14:textId="77777777" w:rsidR="00B80A99" w:rsidRPr="00571CDD" w:rsidRDefault="00B80A99" w:rsidP="0057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2B8A92AD" w14:textId="39B7C9F8" w:rsidR="00B80A99" w:rsidRPr="00571CDD" w:rsidRDefault="00180A42" w:rsidP="0018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1CDD" w:rsidRPr="00571CDD" w14:paraId="653C1720" w14:textId="77777777" w:rsidTr="00180A42">
        <w:tc>
          <w:tcPr>
            <w:tcW w:w="3912" w:type="dxa"/>
            <w:vAlign w:val="bottom"/>
          </w:tcPr>
          <w:p w14:paraId="380AE150" w14:textId="17E5F4F3" w:rsidR="00571CDD" w:rsidRPr="00571CDD" w:rsidRDefault="00571CDD" w:rsidP="00571CDD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71CD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71CD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71CD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14729AF3" w14:textId="762233E6" w:rsidR="00571CDD" w:rsidRPr="00571CDD" w:rsidRDefault="00B80A99" w:rsidP="0057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23,237</w:t>
            </w:r>
          </w:p>
        </w:tc>
        <w:tc>
          <w:tcPr>
            <w:tcW w:w="255" w:type="dxa"/>
          </w:tcPr>
          <w:p w14:paraId="0BAF0A70" w14:textId="77777777" w:rsidR="00571CDD" w:rsidRPr="00571CDD" w:rsidRDefault="00571CDD" w:rsidP="00571CDD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553019F7" w14:textId="32C8AC24" w:rsidR="00571CDD" w:rsidRPr="00571CDD" w:rsidRDefault="00571CDD" w:rsidP="0057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  <w:cs/>
              </w:rPr>
            </w:pPr>
            <w:r w:rsidRPr="00571CDD">
              <w:rPr>
                <w:rFonts w:asciiTheme="majorBidi" w:hAnsiTheme="majorBidi" w:cstheme="majorBidi"/>
                <w:sz w:val="28"/>
                <w:szCs w:val="28"/>
              </w:rPr>
              <w:t>24,129</w:t>
            </w:r>
          </w:p>
        </w:tc>
        <w:tc>
          <w:tcPr>
            <w:tcW w:w="255" w:type="dxa"/>
          </w:tcPr>
          <w:p w14:paraId="31610A2C" w14:textId="77777777" w:rsidR="00571CDD" w:rsidRPr="00571CDD" w:rsidRDefault="00571CDD" w:rsidP="00571CDD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013F8" w14:textId="3ADF2735" w:rsidR="00571CDD" w:rsidRPr="00571CDD" w:rsidRDefault="00744569" w:rsidP="0057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21,650</w:t>
            </w:r>
          </w:p>
        </w:tc>
        <w:tc>
          <w:tcPr>
            <w:tcW w:w="255" w:type="dxa"/>
            <w:vAlign w:val="bottom"/>
          </w:tcPr>
          <w:p w14:paraId="339B1711" w14:textId="77777777" w:rsidR="00571CDD" w:rsidRPr="00571CDD" w:rsidRDefault="00571CDD" w:rsidP="0057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0B852" w14:textId="59AFED52" w:rsidR="00571CDD" w:rsidRPr="00571CDD" w:rsidRDefault="00571CDD" w:rsidP="0057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1CDD">
              <w:rPr>
                <w:rFonts w:asciiTheme="majorBidi" w:hAnsiTheme="majorBidi" w:cstheme="majorBidi"/>
                <w:sz w:val="28"/>
                <w:szCs w:val="28"/>
              </w:rPr>
              <w:t>21,886</w:t>
            </w:r>
          </w:p>
        </w:tc>
      </w:tr>
    </w:tbl>
    <w:p w14:paraId="4D5011B2" w14:textId="77777777" w:rsidR="00611965" w:rsidRPr="00571CDD" w:rsidRDefault="00611965" w:rsidP="00611965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28"/>
          <w:szCs w:val="28"/>
        </w:rPr>
      </w:pPr>
    </w:p>
    <w:p w14:paraId="13C3C929" w14:textId="77777777" w:rsidR="00611965" w:rsidRPr="00571CDD" w:rsidRDefault="00611965" w:rsidP="00611965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28"/>
          <w:szCs w:val="28"/>
          <w:cs/>
        </w:rPr>
      </w:pPr>
      <w:r w:rsidRPr="00571CDD">
        <w:rPr>
          <w:rFonts w:ascii="Angsana New" w:hAnsi="Angsana New"/>
          <w:sz w:val="28"/>
          <w:szCs w:val="28"/>
          <w:cs/>
        </w:rPr>
        <w:t>สมมติฐานที่สำคัญซึ่งใช้ในการคำนวณหนี้สินผลประโยชน์ของพนักงาน มีดังนี้</w:t>
      </w:r>
    </w:p>
    <w:p w14:paraId="5908E829" w14:textId="77777777" w:rsidR="00611965" w:rsidRPr="00571CDD" w:rsidRDefault="00611965" w:rsidP="00611965">
      <w:pPr>
        <w:pStyle w:val="BodyText2"/>
        <w:ind w:left="0" w:firstLine="0"/>
        <w:jc w:val="thaiDistribute"/>
        <w:rPr>
          <w:rFonts w:ascii="Angsana New" w:hAnsi="Angsana New"/>
          <w:sz w:val="28"/>
          <w:szCs w:val="28"/>
        </w:rPr>
      </w:pPr>
    </w:p>
    <w:p w14:paraId="45BF4490" w14:textId="77777777" w:rsidR="00611965" w:rsidRPr="00571CDD" w:rsidRDefault="00611965" w:rsidP="00611965">
      <w:pPr>
        <w:pStyle w:val="BodyText2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571CDD">
        <w:rPr>
          <w:rFonts w:ascii="Angsana New" w:hAnsi="Angsana New"/>
          <w:sz w:val="28"/>
          <w:szCs w:val="28"/>
          <w:cs/>
        </w:rPr>
        <w:t>อัตราคิดลด</w:t>
      </w:r>
      <w:r w:rsidRPr="00571CDD">
        <w:rPr>
          <w:rFonts w:ascii="Angsana New" w:hAnsi="Angsana New"/>
          <w:sz w:val="28"/>
          <w:szCs w:val="28"/>
          <w:cs/>
        </w:rPr>
        <w:tab/>
      </w:r>
      <w:r w:rsidRPr="00571CDD">
        <w:rPr>
          <w:rFonts w:ascii="Angsana New" w:hAnsi="Angsana New"/>
          <w:sz w:val="28"/>
          <w:szCs w:val="28"/>
        </w:rPr>
        <w:tab/>
      </w:r>
      <w:r w:rsidRPr="00571CDD">
        <w:rPr>
          <w:rFonts w:ascii="Angsana New" w:hAnsi="Angsana New"/>
          <w:sz w:val="28"/>
          <w:szCs w:val="28"/>
          <w:cs/>
        </w:rPr>
        <w:t xml:space="preserve">ร้อยละ </w:t>
      </w:r>
      <w:r w:rsidRPr="00571CDD">
        <w:rPr>
          <w:rFonts w:ascii="Angsana New" w:hAnsi="Angsana New"/>
          <w:sz w:val="28"/>
          <w:szCs w:val="28"/>
        </w:rPr>
        <w:t>1.53</w:t>
      </w:r>
      <w:r w:rsidRPr="00571CDD">
        <w:rPr>
          <w:rFonts w:ascii="Angsana New" w:hAnsi="Angsana New"/>
          <w:sz w:val="28"/>
          <w:szCs w:val="28"/>
          <w:cs/>
        </w:rPr>
        <w:t xml:space="preserve"> ต่อปีในปี </w:t>
      </w:r>
      <w:r w:rsidRPr="00571CDD">
        <w:rPr>
          <w:rFonts w:ascii="Angsana New" w:hAnsi="Angsana New"/>
          <w:sz w:val="28"/>
          <w:szCs w:val="28"/>
        </w:rPr>
        <w:t xml:space="preserve">2568 </w:t>
      </w:r>
      <w:r w:rsidRPr="00571CDD">
        <w:rPr>
          <w:rFonts w:ascii="Angsana New" w:hAnsi="Angsana New"/>
          <w:sz w:val="28"/>
          <w:szCs w:val="28"/>
          <w:cs/>
        </w:rPr>
        <w:t xml:space="preserve">และร้อยละ </w:t>
      </w:r>
      <w:r w:rsidRPr="00571CDD">
        <w:rPr>
          <w:rFonts w:ascii="Angsana New" w:hAnsi="Angsana New"/>
          <w:sz w:val="28"/>
          <w:szCs w:val="28"/>
        </w:rPr>
        <w:t>2.20</w:t>
      </w:r>
      <w:r w:rsidRPr="00571CDD">
        <w:rPr>
          <w:rFonts w:ascii="Angsana New" w:hAnsi="Angsana New"/>
          <w:sz w:val="28"/>
          <w:szCs w:val="28"/>
          <w:cs/>
        </w:rPr>
        <w:t xml:space="preserve"> ต่อปีและร้อยละ </w:t>
      </w:r>
      <w:r w:rsidRPr="00571CDD">
        <w:rPr>
          <w:rFonts w:ascii="Angsana New" w:hAnsi="Angsana New"/>
          <w:sz w:val="28"/>
          <w:szCs w:val="28"/>
        </w:rPr>
        <w:t xml:space="preserve">2.28 </w:t>
      </w:r>
      <w:r w:rsidRPr="00571CDD">
        <w:rPr>
          <w:rFonts w:ascii="Angsana New" w:hAnsi="Angsana New"/>
          <w:sz w:val="28"/>
          <w:szCs w:val="28"/>
          <w:cs/>
        </w:rPr>
        <w:t xml:space="preserve">ต่อปีในปี </w:t>
      </w:r>
      <w:r w:rsidRPr="00571CDD">
        <w:rPr>
          <w:rFonts w:ascii="Angsana New" w:hAnsi="Angsana New"/>
          <w:sz w:val="28"/>
          <w:szCs w:val="28"/>
        </w:rPr>
        <w:t>2567</w:t>
      </w:r>
      <w:r w:rsidRPr="00571CDD">
        <w:rPr>
          <w:rFonts w:ascii="Angsana New" w:hAnsi="Angsana New"/>
          <w:sz w:val="28"/>
          <w:szCs w:val="28"/>
          <w:cs/>
        </w:rPr>
        <w:t xml:space="preserve"> - บริษัทใหญ่</w:t>
      </w:r>
    </w:p>
    <w:p w14:paraId="55B60FB8" w14:textId="77777777" w:rsidR="00611965" w:rsidRPr="00571CDD" w:rsidRDefault="00611965" w:rsidP="00611965">
      <w:pPr>
        <w:pStyle w:val="BodyText2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571CDD">
        <w:rPr>
          <w:rFonts w:ascii="Angsana New" w:hAnsi="Angsana New"/>
          <w:sz w:val="28"/>
          <w:szCs w:val="28"/>
          <w:cs/>
        </w:rPr>
        <w:tab/>
      </w:r>
      <w:r w:rsidRPr="00571CDD">
        <w:rPr>
          <w:rFonts w:ascii="Angsana New" w:hAnsi="Angsana New"/>
          <w:sz w:val="28"/>
          <w:szCs w:val="28"/>
          <w:cs/>
        </w:rPr>
        <w:tab/>
      </w:r>
      <w:r w:rsidRPr="00571CDD">
        <w:rPr>
          <w:rFonts w:ascii="Angsana New" w:hAnsi="Angsana New"/>
          <w:sz w:val="28"/>
          <w:szCs w:val="28"/>
        </w:rPr>
        <w:tab/>
      </w:r>
      <w:r w:rsidRPr="00571CDD">
        <w:rPr>
          <w:rFonts w:ascii="Angsana New" w:hAnsi="Angsana New"/>
          <w:sz w:val="28"/>
          <w:szCs w:val="28"/>
          <w:cs/>
        </w:rPr>
        <w:t xml:space="preserve">ร้อยละ </w:t>
      </w:r>
      <w:r w:rsidRPr="00571CDD">
        <w:rPr>
          <w:rFonts w:ascii="Angsana New" w:hAnsi="Angsana New"/>
          <w:sz w:val="28"/>
          <w:szCs w:val="28"/>
        </w:rPr>
        <w:t>1.70 - 2.21</w:t>
      </w:r>
      <w:r w:rsidRPr="00571CDD">
        <w:rPr>
          <w:rFonts w:ascii="Angsana New" w:hAnsi="Angsana New"/>
          <w:sz w:val="28"/>
          <w:szCs w:val="28"/>
          <w:cs/>
        </w:rPr>
        <w:t xml:space="preserve"> ต่อปีในปี </w:t>
      </w:r>
      <w:r w:rsidRPr="00571CDD">
        <w:rPr>
          <w:rFonts w:ascii="Angsana New" w:hAnsi="Angsana New"/>
          <w:sz w:val="28"/>
          <w:szCs w:val="28"/>
        </w:rPr>
        <w:t>2568</w:t>
      </w:r>
      <w:r w:rsidRPr="00571CDD">
        <w:rPr>
          <w:rFonts w:ascii="Angsana New" w:hAnsi="Angsana New"/>
          <w:sz w:val="28"/>
          <w:szCs w:val="28"/>
          <w:cs/>
        </w:rPr>
        <w:t xml:space="preserve"> </w:t>
      </w:r>
      <w:r w:rsidRPr="00571CDD">
        <w:rPr>
          <w:rFonts w:ascii="Angsana New" w:hAnsi="Angsana New"/>
          <w:sz w:val="28"/>
          <w:szCs w:val="28"/>
        </w:rPr>
        <w:t xml:space="preserve"> </w:t>
      </w:r>
      <w:r w:rsidRPr="00571CDD">
        <w:rPr>
          <w:rFonts w:ascii="Angsana New" w:hAnsi="Angsana New" w:hint="cs"/>
          <w:sz w:val="28"/>
          <w:szCs w:val="28"/>
          <w:cs/>
        </w:rPr>
        <w:t>และ</w:t>
      </w:r>
      <w:r w:rsidRPr="00571CDD">
        <w:rPr>
          <w:rFonts w:ascii="Angsana New" w:hAnsi="Angsana New"/>
          <w:sz w:val="28"/>
          <w:szCs w:val="28"/>
          <w:cs/>
        </w:rPr>
        <w:t xml:space="preserve">ร้อยละ </w:t>
      </w:r>
      <w:r w:rsidRPr="00571CDD">
        <w:rPr>
          <w:rFonts w:ascii="Angsana New" w:hAnsi="Angsana New"/>
          <w:sz w:val="28"/>
          <w:szCs w:val="28"/>
        </w:rPr>
        <w:t>2.10 - 2.81</w:t>
      </w:r>
      <w:r w:rsidRPr="00571CDD">
        <w:rPr>
          <w:rFonts w:ascii="Angsana New" w:hAnsi="Angsana New"/>
          <w:sz w:val="28"/>
          <w:szCs w:val="28"/>
          <w:cs/>
        </w:rPr>
        <w:t xml:space="preserve"> ต่อปีในปี </w:t>
      </w:r>
      <w:r w:rsidRPr="00571CDD">
        <w:rPr>
          <w:rFonts w:ascii="Angsana New" w:hAnsi="Angsana New"/>
          <w:sz w:val="28"/>
          <w:szCs w:val="28"/>
        </w:rPr>
        <w:t>2567</w:t>
      </w:r>
      <w:r w:rsidRPr="00571CDD">
        <w:rPr>
          <w:rFonts w:ascii="Angsana New" w:hAnsi="Angsana New"/>
          <w:sz w:val="28"/>
          <w:szCs w:val="28"/>
          <w:cs/>
        </w:rPr>
        <w:t xml:space="preserve"> - บริษัทย่อย</w:t>
      </w:r>
    </w:p>
    <w:p w14:paraId="4485E3A7" w14:textId="42428667" w:rsidR="00611965" w:rsidRPr="00571CDD" w:rsidRDefault="00611965" w:rsidP="00611965">
      <w:pPr>
        <w:pStyle w:val="BodyText2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571CDD">
        <w:rPr>
          <w:rFonts w:ascii="Angsana New" w:hAnsi="Angsana New"/>
          <w:sz w:val="28"/>
          <w:szCs w:val="28"/>
          <w:cs/>
        </w:rPr>
        <w:t>อัตราการขึ้นเงินเดือน</w:t>
      </w:r>
      <w:r w:rsidRPr="00571CDD">
        <w:rPr>
          <w:rFonts w:ascii="Angsana New" w:hAnsi="Angsana New"/>
          <w:sz w:val="28"/>
          <w:szCs w:val="28"/>
          <w:cs/>
        </w:rPr>
        <w:tab/>
        <w:t xml:space="preserve">ร้อยละ </w:t>
      </w:r>
      <w:r w:rsidRPr="00571CDD">
        <w:rPr>
          <w:rFonts w:ascii="Angsana New" w:hAnsi="Angsana New"/>
          <w:sz w:val="28"/>
          <w:szCs w:val="28"/>
        </w:rPr>
        <w:t>3</w:t>
      </w:r>
      <w:r w:rsidRPr="00571CDD">
        <w:rPr>
          <w:rFonts w:ascii="Angsana New" w:hAnsi="Angsana New"/>
          <w:sz w:val="28"/>
          <w:szCs w:val="28"/>
          <w:cs/>
        </w:rPr>
        <w:t xml:space="preserve"> ต่อปีในปี </w:t>
      </w:r>
      <w:r w:rsidRPr="00571CDD">
        <w:rPr>
          <w:rFonts w:ascii="Angsana New" w:hAnsi="Angsana New"/>
          <w:sz w:val="28"/>
          <w:szCs w:val="28"/>
        </w:rPr>
        <w:t>2568</w:t>
      </w:r>
      <w:r w:rsidRPr="00571CDD">
        <w:rPr>
          <w:rFonts w:ascii="Angsana New" w:hAnsi="Angsana New"/>
          <w:sz w:val="28"/>
          <w:szCs w:val="28"/>
          <w:cs/>
        </w:rPr>
        <w:t xml:space="preserve"> และ </w:t>
      </w:r>
      <w:r w:rsidRPr="00571CDD">
        <w:rPr>
          <w:rFonts w:ascii="Angsana New" w:hAnsi="Angsana New"/>
          <w:sz w:val="28"/>
          <w:szCs w:val="28"/>
        </w:rPr>
        <w:t>2567</w:t>
      </w:r>
      <w:r w:rsidRPr="00571CDD">
        <w:rPr>
          <w:rFonts w:ascii="Angsana New" w:hAnsi="Angsana New"/>
          <w:sz w:val="28"/>
          <w:szCs w:val="28"/>
          <w:cs/>
        </w:rPr>
        <w:t xml:space="preserve"> - บริษัทใหญ่</w:t>
      </w:r>
    </w:p>
    <w:p w14:paraId="5F7B6764" w14:textId="467D5830" w:rsidR="00611965" w:rsidRPr="00571CDD" w:rsidRDefault="00611965" w:rsidP="00611965">
      <w:pPr>
        <w:pStyle w:val="BodyText2"/>
        <w:ind w:left="1587"/>
        <w:jc w:val="thaiDistribute"/>
        <w:rPr>
          <w:rFonts w:ascii="Angsana New" w:hAnsi="Angsana New"/>
          <w:sz w:val="28"/>
          <w:szCs w:val="28"/>
          <w:cs/>
        </w:rPr>
      </w:pPr>
      <w:r w:rsidRPr="00571CDD">
        <w:rPr>
          <w:rFonts w:ascii="Angsana New" w:hAnsi="Angsana New"/>
          <w:sz w:val="28"/>
          <w:szCs w:val="28"/>
          <w:cs/>
        </w:rPr>
        <w:t xml:space="preserve">ร้อยละ </w:t>
      </w:r>
      <w:r w:rsidRPr="00571CDD">
        <w:rPr>
          <w:rFonts w:ascii="Angsana New" w:hAnsi="Angsana New"/>
          <w:sz w:val="28"/>
          <w:szCs w:val="28"/>
        </w:rPr>
        <w:t>4</w:t>
      </w:r>
      <w:r w:rsidRPr="00571CDD">
        <w:rPr>
          <w:rFonts w:ascii="Angsana New" w:hAnsi="Angsana New"/>
          <w:sz w:val="28"/>
          <w:szCs w:val="28"/>
          <w:cs/>
        </w:rPr>
        <w:t xml:space="preserve"> ต่อปีในปี </w:t>
      </w:r>
      <w:r w:rsidRPr="00571CDD">
        <w:rPr>
          <w:rFonts w:ascii="Angsana New" w:hAnsi="Angsana New"/>
          <w:sz w:val="28"/>
          <w:szCs w:val="28"/>
        </w:rPr>
        <w:t>2568</w:t>
      </w:r>
      <w:r w:rsidRPr="00571CDD">
        <w:rPr>
          <w:rFonts w:ascii="Angsana New" w:hAnsi="Angsana New"/>
          <w:sz w:val="28"/>
          <w:szCs w:val="28"/>
          <w:cs/>
        </w:rPr>
        <w:t xml:space="preserve"> และ</w:t>
      </w:r>
      <w:r w:rsidRPr="00571CDD">
        <w:rPr>
          <w:rFonts w:ascii="Angsana New" w:hAnsi="Angsana New"/>
          <w:sz w:val="28"/>
          <w:szCs w:val="28"/>
        </w:rPr>
        <w:t xml:space="preserve"> 2567</w:t>
      </w:r>
      <w:r w:rsidRPr="00571CDD">
        <w:rPr>
          <w:rFonts w:ascii="Angsana New" w:hAnsi="Angsana New"/>
          <w:sz w:val="28"/>
          <w:szCs w:val="28"/>
          <w:cs/>
        </w:rPr>
        <w:t xml:space="preserve"> - บริษัทย่อย</w:t>
      </w:r>
    </w:p>
    <w:p w14:paraId="1C3A4C7C" w14:textId="73C4BD3E" w:rsidR="00611965" w:rsidRPr="00571CDD" w:rsidRDefault="00611965" w:rsidP="00611965">
      <w:pPr>
        <w:pStyle w:val="BodyText2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571CDD">
        <w:rPr>
          <w:rFonts w:ascii="Angsana New" w:hAnsi="Angsana New"/>
          <w:sz w:val="28"/>
          <w:szCs w:val="28"/>
          <w:cs/>
        </w:rPr>
        <w:t>อัตราการหมุนเวียน</w:t>
      </w:r>
      <w:r w:rsidRPr="00571CDD">
        <w:rPr>
          <w:rFonts w:ascii="Angsana New" w:hAnsi="Angsana New"/>
          <w:sz w:val="28"/>
          <w:szCs w:val="28"/>
        </w:rPr>
        <w:tab/>
      </w:r>
      <w:r w:rsidRPr="00571CDD">
        <w:rPr>
          <w:rFonts w:ascii="Angsana New" w:hAnsi="Angsana New"/>
          <w:spacing w:val="-2"/>
          <w:sz w:val="28"/>
          <w:szCs w:val="28"/>
          <w:cs/>
        </w:rPr>
        <w:t xml:space="preserve">ร้อยละ </w:t>
      </w:r>
      <w:r w:rsidRPr="00571CDD">
        <w:rPr>
          <w:rFonts w:ascii="Angsana New" w:hAnsi="Angsana New"/>
          <w:spacing w:val="-2"/>
          <w:sz w:val="28"/>
          <w:szCs w:val="28"/>
        </w:rPr>
        <w:t>8</w:t>
      </w:r>
      <w:r w:rsidR="0062490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571CDD">
        <w:rPr>
          <w:rFonts w:ascii="Angsana New" w:hAnsi="Angsana New"/>
          <w:spacing w:val="-2"/>
          <w:sz w:val="28"/>
          <w:szCs w:val="28"/>
          <w:cs/>
        </w:rPr>
        <w:t>-</w:t>
      </w:r>
      <w:r w:rsidR="0062490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571CDD">
        <w:rPr>
          <w:rFonts w:ascii="Angsana New" w:hAnsi="Angsana New"/>
          <w:spacing w:val="-2"/>
          <w:sz w:val="28"/>
          <w:szCs w:val="28"/>
        </w:rPr>
        <w:t>40</w:t>
      </w:r>
      <w:r w:rsidRPr="00571CDD">
        <w:rPr>
          <w:rFonts w:ascii="Angsana New" w:hAnsi="Angsana New"/>
          <w:spacing w:val="-2"/>
          <w:sz w:val="28"/>
          <w:szCs w:val="28"/>
          <w:cs/>
        </w:rPr>
        <w:t xml:space="preserve"> ต่อปีในปี </w:t>
      </w:r>
      <w:r w:rsidRPr="00571CDD">
        <w:rPr>
          <w:rFonts w:ascii="Angsana New" w:hAnsi="Angsana New"/>
          <w:spacing w:val="-2"/>
          <w:sz w:val="28"/>
          <w:szCs w:val="28"/>
        </w:rPr>
        <w:t>2568</w:t>
      </w:r>
      <w:r w:rsidRPr="00571CDD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571CDD">
        <w:rPr>
          <w:rFonts w:ascii="Angsana New" w:hAnsi="Angsana New"/>
          <w:spacing w:val="-2"/>
          <w:sz w:val="28"/>
          <w:szCs w:val="28"/>
        </w:rPr>
        <w:t>2567</w:t>
      </w:r>
      <w:r w:rsidRPr="00571CDD">
        <w:rPr>
          <w:rFonts w:ascii="Angsana New" w:hAnsi="Angsana New"/>
          <w:spacing w:val="-2"/>
          <w:sz w:val="28"/>
          <w:szCs w:val="28"/>
          <w:cs/>
        </w:rPr>
        <w:t xml:space="preserve"> - บริษัทใหญ่</w:t>
      </w:r>
    </w:p>
    <w:p w14:paraId="0394ECC5" w14:textId="67564E4D" w:rsidR="00611965" w:rsidRPr="00571CDD" w:rsidRDefault="00611965" w:rsidP="00611965">
      <w:pPr>
        <w:pStyle w:val="BodyText2"/>
        <w:ind w:left="0" w:firstLine="0"/>
        <w:jc w:val="thaiDistribute"/>
        <w:rPr>
          <w:rFonts w:ascii="Angsana New" w:hAnsi="Angsana New"/>
          <w:sz w:val="28"/>
          <w:szCs w:val="28"/>
          <w:cs/>
        </w:rPr>
      </w:pPr>
      <w:r w:rsidRPr="00571CDD">
        <w:rPr>
          <w:rFonts w:ascii="Angsana New" w:hAnsi="Angsana New"/>
          <w:sz w:val="28"/>
          <w:szCs w:val="28"/>
          <w:cs/>
        </w:rPr>
        <w:t>ของพนักงาน</w:t>
      </w:r>
      <w:r w:rsidRPr="00571CDD">
        <w:rPr>
          <w:rFonts w:ascii="Angsana New" w:hAnsi="Angsana New"/>
          <w:sz w:val="28"/>
          <w:szCs w:val="28"/>
        </w:rPr>
        <w:tab/>
      </w:r>
      <w:r w:rsidRPr="00571CDD">
        <w:rPr>
          <w:rFonts w:ascii="Angsana New" w:hAnsi="Angsana New"/>
          <w:sz w:val="28"/>
          <w:szCs w:val="28"/>
        </w:rPr>
        <w:tab/>
      </w:r>
      <w:r w:rsidRPr="00571CDD">
        <w:rPr>
          <w:rFonts w:ascii="Angsana New" w:hAnsi="Angsana New"/>
          <w:sz w:val="28"/>
          <w:szCs w:val="28"/>
          <w:cs/>
        </w:rPr>
        <w:t xml:space="preserve">ร้อยละ </w:t>
      </w:r>
      <w:r w:rsidRPr="00571CDD">
        <w:rPr>
          <w:rFonts w:ascii="Angsana New" w:hAnsi="Angsana New"/>
          <w:sz w:val="28"/>
          <w:szCs w:val="28"/>
        </w:rPr>
        <w:t>2</w:t>
      </w:r>
      <w:r w:rsidR="0062490E">
        <w:rPr>
          <w:rFonts w:ascii="Angsana New" w:hAnsi="Angsana New" w:hint="cs"/>
          <w:sz w:val="28"/>
          <w:szCs w:val="28"/>
          <w:cs/>
        </w:rPr>
        <w:t xml:space="preserve"> </w:t>
      </w:r>
      <w:r w:rsidRPr="00571CDD">
        <w:rPr>
          <w:rFonts w:ascii="Angsana New" w:hAnsi="Angsana New"/>
          <w:sz w:val="28"/>
          <w:szCs w:val="28"/>
          <w:cs/>
        </w:rPr>
        <w:t>-</w:t>
      </w:r>
      <w:r w:rsidR="0062490E">
        <w:rPr>
          <w:rFonts w:ascii="Angsana New" w:hAnsi="Angsana New" w:hint="cs"/>
          <w:sz w:val="28"/>
          <w:szCs w:val="28"/>
          <w:cs/>
        </w:rPr>
        <w:t xml:space="preserve"> </w:t>
      </w:r>
      <w:r w:rsidRPr="00571CDD">
        <w:rPr>
          <w:rFonts w:ascii="Angsana New" w:hAnsi="Angsana New"/>
          <w:sz w:val="28"/>
          <w:szCs w:val="28"/>
        </w:rPr>
        <w:t>23</w:t>
      </w:r>
      <w:r w:rsidRPr="00571CDD">
        <w:rPr>
          <w:rFonts w:ascii="Angsana New" w:hAnsi="Angsana New"/>
          <w:sz w:val="28"/>
          <w:szCs w:val="28"/>
          <w:cs/>
        </w:rPr>
        <w:t xml:space="preserve"> ต่อปีในปี </w:t>
      </w:r>
      <w:r w:rsidRPr="00571CDD">
        <w:rPr>
          <w:rFonts w:ascii="Angsana New" w:hAnsi="Angsana New"/>
          <w:sz w:val="28"/>
          <w:szCs w:val="28"/>
        </w:rPr>
        <w:t>2568</w:t>
      </w:r>
      <w:r w:rsidRPr="00571CDD">
        <w:rPr>
          <w:rFonts w:ascii="Angsana New" w:hAnsi="Angsana New"/>
          <w:sz w:val="28"/>
          <w:szCs w:val="28"/>
          <w:cs/>
        </w:rPr>
        <w:t xml:space="preserve"> </w:t>
      </w:r>
      <w:r w:rsidRPr="00571CDD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571CDD">
        <w:rPr>
          <w:rFonts w:ascii="Angsana New" w:hAnsi="Angsana New"/>
          <w:spacing w:val="-2"/>
          <w:sz w:val="28"/>
          <w:szCs w:val="28"/>
        </w:rPr>
        <w:t>2567</w:t>
      </w:r>
      <w:r w:rsidRPr="00571CD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FA5F89">
        <w:rPr>
          <w:rFonts w:ascii="Angsana New" w:hAnsi="Angsana New" w:hint="cs"/>
          <w:sz w:val="28"/>
          <w:szCs w:val="28"/>
          <w:cs/>
        </w:rPr>
        <w:t>-</w:t>
      </w:r>
      <w:r w:rsidRPr="00571CDD">
        <w:rPr>
          <w:rFonts w:ascii="Angsana New" w:hAnsi="Angsana New"/>
          <w:sz w:val="28"/>
          <w:szCs w:val="28"/>
          <w:cs/>
        </w:rPr>
        <w:t xml:space="preserve"> บริษัทย่อ</w:t>
      </w:r>
      <w:r w:rsidR="00FA5F89">
        <w:rPr>
          <w:rFonts w:ascii="Angsana New" w:hAnsi="Angsana New" w:hint="cs"/>
          <w:sz w:val="28"/>
          <w:szCs w:val="28"/>
          <w:cs/>
        </w:rPr>
        <w:t>ย</w:t>
      </w:r>
    </w:p>
    <w:p w14:paraId="034BEC21" w14:textId="77777777" w:rsidR="00611965" w:rsidRDefault="00611965" w:rsidP="00611965">
      <w:pPr>
        <w:pStyle w:val="BodyText2"/>
        <w:ind w:left="0" w:firstLine="0"/>
        <w:jc w:val="thaiDistribute"/>
        <w:rPr>
          <w:rFonts w:ascii="Angsana New" w:hAnsi="Angsana New"/>
          <w:sz w:val="28"/>
          <w:szCs w:val="28"/>
        </w:rPr>
      </w:pPr>
    </w:p>
    <w:p w14:paraId="174EF079" w14:textId="77777777" w:rsidR="00571CDD" w:rsidRDefault="00571CDD" w:rsidP="00611965">
      <w:pPr>
        <w:pStyle w:val="BodyText2"/>
        <w:ind w:left="0" w:firstLine="0"/>
        <w:jc w:val="thaiDistribute"/>
        <w:rPr>
          <w:rFonts w:ascii="Angsana New" w:hAnsi="Angsana New"/>
          <w:sz w:val="28"/>
          <w:szCs w:val="28"/>
        </w:rPr>
      </w:pPr>
    </w:p>
    <w:p w14:paraId="2FBFA67A" w14:textId="77777777" w:rsidR="00571CDD" w:rsidRDefault="00571CDD" w:rsidP="00611965">
      <w:pPr>
        <w:pStyle w:val="BodyText2"/>
        <w:ind w:left="0" w:firstLine="0"/>
        <w:jc w:val="thaiDistribute"/>
        <w:rPr>
          <w:rFonts w:ascii="Angsana New" w:hAnsi="Angsana New"/>
          <w:sz w:val="28"/>
          <w:szCs w:val="28"/>
        </w:rPr>
      </w:pPr>
    </w:p>
    <w:p w14:paraId="675EFE9E" w14:textId="77777777" w:rsidR="00571CDD" w:rsidRDefault="00571CDD" w:rsidP="00611965">
      <w:pPr>
        <w:pStyle w:val="BodyText2"/>
        <w:ind w:left="0" w:firstLine="0"/>
        <w:jc w:val="thaiDistribute"/>
        <w:rPr>
          <w:rFonts w:ascii="Angsana New" w:hAnsi="Angsana New"/>
          <w:sz w:val="28"/>
          <w:szCs w:val="28"/>
        </w:rPr>
      </w:pPr>
    </w:p>
    <w:p w14:paraId="12AE6810" w14:textId="77777777" w:rsidR="00611965" w:rsidRDefault="00611965" w:rsidP="00611965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571CDD">
        <w:rPr>
          <w:rFonts w:ascii="Angsana New" w:hAnsi="Angsana New"/>
          <w:sz w:val="30"/>
          <w:szCs w:val="30"/>
          <w:cs/>
        </w:rPr>
        <w:lastRenderedPageBreak/>
        <w:t>ขาดทุนจากการวัดมูลค่าประมาณการตามหลักคณิตศาสตร์ประกันภัยประกอบด้วย</w:t>
      </w:r>
    </w:p>
    <w:p w14:paraId="5973ED0E" w14:textId="77777777" w:rsidR="00571CDD" w:rsidRPr="00571CDD" w:rsidRDefault="00571CDD" w:rsidP="00611965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9" w:type="dxa"/>
        <w:tblLook w:val="04A0" w:firstRow="1" w:lastRow="0" w:firstColumn="1" w:lastColumn="0" w:noHBand="0" w:noVBand="1"/>
      </w:tblPr>
      <w:tblGrid>
        <w:gridCol w:w="5082"/>
        <w:gridCol w:w="2029"/>
        <w:gridCol w:w="237"/>
        <w:gridCol w:w="2101"/>
      </w:tblGrid>
      <w:tr w:rsidR="00611965" w:rsidRPr="00571CDD" w14:paraId="7E7D2510" w14:textId="77777777" w:rsidTr="00B57106">
        <w:tc>
          <w:tcPr>
            <w:tcW w:w="5082" w:type="dxa"/>
            <w:vAlign w:val="bottom"/>
          </w:tcPr>
          <w:p w14:paraId="47DAD886" w14:textId="77777777" w:rsidR="00611965" w:rsidRPr="00571CDD" w:rsidRDefault="00611965" w:rsidP="00B57106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7" w:type="dxa"/>
            <w:gridSpan w:val="3"/>
            <w:tcBorders>
              <w:bottom w:val="single" w:sz="4" w:space="0" w:color="auto"/>
            </w:tcBorders>
          </w:tcPr>
          <w:p w14:paraId="31B16BB1" w14:textId="77777777" w:rsidR="00611965" w:rsidRPr="00571CDD" w:rsidRDefault="00611965" w:rsidP="00B57106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1CD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11965" w:rsidRPr="00571CDD" w14:paraId="1BBB864D" w14:textId="77777777" w:rsidTr="00B57106">
        <w:tc>
          <w:tcPr>
            <w:tcW w:w="5082" w:type="dxa"/>
            <w:vAlign w:val="bottom"/>
          </w:tcPr>
          <w:p w14:paraId="2203C6C2" w14:textId="77777777" w:rsidR="00611965" w:rsidRPr="00571CDD" w:rsidRDefault="00611965" w:rsidP="00B57106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</w:tcPr>
          <w:p w14:paraId="05ECC258" w14:textId="77777777" w:rsidR="00611965" w:rsidRPr="00571CDD" w:rsidRDefault="00611965" w:rsidP="00B57106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1CD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6E8507B" w14:textId="77777777" w:rsidR="00611965" w:rsidRPr="00571CDD" w:rsidRDefault="00611965" w:rsidP="00B57106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46675" w14:textId="77777777" w:rsidR="00611965" w:rsidRPr="00571CDD" w:rsidRDefault="00611965" w:rsidP="00B57106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1CD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1965" w:rsidRPr="00571CDD" w14:paraId="413E2A10" w14:textId="77777777" w:rsidTr="00B57106">
        <w:tc>
          <w:tcPr>
            <w:tcW w:w="5082" w:type="dxa"/>
            <w:vAlign w:val="bottom"/>
          </w:tcPr>
          <w:p w14:paraId="041BEBC1" w14:textId="77777777" w:rsidR="00611965" w:rsidRPr="00571CDD" w:rsidRDefault="00611965" w:rsidP="00B57106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71CDD">
              <w:rPr>
                <w:rFonts w:ascii="Angsana New" w:hAnsi="Angsana New"/>
                <w:sz w:val="30"/>
                <w:szCs w:val="30"/>
                <w:cs/>
              </w:rPr>
              <w:t>การปรับปรุงค่าประสบการณ์</w:t>
            </w:r>
          </w:p>
        </w:tc>
        <w:tc>
          <w:tcPr>
            <w:tcW w:w="2029" w:type="dxa"/>
          </w:tcPr>
          <w:p w14:paraId="3E2FEBEF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CDD">
              <w:rPr>
                <w:rFonts w:ascii="Angsana New" w:hAnsi="Angsana New"/>
                <w:sz w:val="30"/>
                <w:szCs w:val="30"/>
              </w:rPr>
              <w:t>1,994</w:t>
            </w:r>
          </w:p>
        </w:tc>
        <w:tc>
          <w:tcPr>
            <w:tcW w:w="237" w:type="dxa"/>
          </w:tcPr>
          <w:p w14:paraId="4F7AF8BB" w14:textId="77777777" w:rsidR="00611965" w:rsidRPr="00571CDD" w:rsidRDefault="00611965" w:rsidP="00B57106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bottom"/>
          </w:tcPr>
          <w:p w14:paraId="3BA4EDA8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CDD">
              <w:rPr>
                <w:rFonts w:ascii="Angsana New" w:hAnsi="Angsana New"/>
                <w:sz w:val="30"/>
                <w:szCs w:val="30"/>
              </w:rPr>
              <w:t>1,738</w:t>
            </w:r>
          </w:p>
        </w:tc>
      </w:tr>
      <w:tr w:rsidR="00611965" w:rsidRPr="00571CDD" w14:paraId="222CC5BB" w14:textId="77777777" w:rsidTr="00B57106">
        <w:tc>
          <w:tcPr>
            <w:tcW w:w="5082" w:type="dxa"/>
            <w:vAlign w:val="bottom"/>
          </w:tcPr>
          <w:p w14:paraId="08E06E19" w14:textId="77777777" w:rsidR="00611965" w:rsidRPr="00571CDD" w:rsidRDefault="00611965" w:rsidP="00B57106">
            <w:pPr>
              <w:pStyle w:val="BodyText2"/>
              <w:tabs>
                <w:tab w:val="left" w:pos="540"/>
              </w:tabs>
              <w:ind w:left="-108" w:right="-98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71CD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การเปลี่ยนแปลงของสมมติฐานด้านการเงิน</w:t>
            </w:r>
          </w:p>
        </w:tc>
        <w:tc>
          <w:tcPr>
            <w:tcW w:w="2029" w:type="dxa"/>
          </w:tcPr>
          <w:p w14:paraId="24EC7719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71CDD">
              <w:rPr>
                <w:rFonts w:ascii="Angsana New" w:hAnsi="Angsana New"/>
                <w:sz w:val="30"/>
                <w:szCs w:val="30"/>
              </w:rPr>
              <w:t>767</w:t>
            </w:r>
          </w:p>
        </w:tc>
        <w:tc>
          <w:tcPr>
            <w:tcW w:w="237" w:type="dxa"/>
          </w:tcPr>
          <w:p w14:paraId="1EA1AE89" w14:textId="77777777" w:rsidR="00611965" w:rsidRPr="00571CDD" w:rsidRDefault="00611965" w:rsidP="00B57106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3BB176F1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71CDD">
              <w:rPr>
                <w:rFonts w:ascii="Angsana New" w:hAnsi="Angsana New"/>
                <w:sz w:val="30"/>
                <w:szCs w:val="30"/>
              </w:rPr>
              <w:t>727</w:t>
            </w:r>
          </w:p>
        </w:tc>
      </w:tr>
      <w:tr w:rsidR="00611965" w:rsidRPr="00571CDD" w14:paraId="400E5323" w14:textId="77777777" w:rsidTr="00B57106">
        <w:tc>
          <w:tcPr>
            <w:tcW w:w="5082" w:type="dxa"/>
            <w:vAlign w:val="bottom"/>
          </w:tcPr>
          <w:p w14:paraId="2AAA6A08" w14:textId="77777777" w:rsidR="00611965" w:rsidRPr="00571CDD" w:rsidRDefault="00611965" w:rsidP="00B57106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71CD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14:paraId="66B2793D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CDD">
              <w:rPr>
                <w:rFonts w:ascii="Angsana New" w:hAnsi="Angsana New"/>
                <w:sz w:val="30"/>
                <w:szCs w:val="30"/>
              </w:rPr>
              <w:t>2,761</w:t>
            </w:r>
          </w:p>
        </w:tc>
        <w:tc>
          <w:tcPr>
            <w:tcW w:w="237" w:type="dxa"/>
          </w:tcPr>
          <w:p w14:paraId="67E20C2C" w14:textId="77777777" w:rsidR="00611965" w:rsidRPr="00571CDD" w:rsidRDefault="00611965" w:rsidP="00B57106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bottom"/>
          </w:tcPr>
          <w:p w14:paraId="65F9ED37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CDD">
              <w:rPr>
                <w:rFonts w:ascii="Angsana New" w:hAnsi="Angsana New"/>
                <w:sz w:val="30"/>
                <w:szCs w:val="30"/>
              </w:rPr>
              <w:t>2,465</w:t>
            </w:r>
          </w:p>
        </w:tc>
      </w:tr>
      <w:tr w:rsidR="00611965" w:rsidRPr="00571CDD" w14:paraId="1FC3BEA8" w14:textId="77777777" w:rsidTr="00B57106">
        <w:tc>
          <w:tcPr>
            <w:tcW w:w="5082" w:type="dxa"/>
            <w:vAlign w:val="bottom"/>
          </w:tcPr>
          <w:p w14:paraId="00983EBC" w14:textId="77777777" w:rsidR="00611965" w:rsidRPr="00571CDD" w:rsidRDefault="00611965" w:rsidP="00B57106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71CDD">
              <w:rPr>
                <w:rFonts w:ascii="Angsana New" w:hAnsi="Angsana New"/>
                <w:sz w:val="30"/>
                <w:szCs w:val="30"/>
                <w:cs/>
              </w:rPr>
              <w:t>ผลกระทบของภาษีเงินได้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14:paraId="6BAB5DAE" w14:textId="2BAF7497" w:rsidR="00611965" w:rsidRPr="00571CDD" w:rsidRDefault="00611965" w:rsidP="004E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71CDD">
              <w:rPr>
                <w:rFonts w:ascii="Angsana New" w:hAnsi="Angsana New"/>
                <w:sz w:val="30"/>
                <w:szCs w:val="30"/>
              </w:rPr>
              <w:t>(</w:t>
            </w:r>
            <w:r w:rsidR="004E315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71CDD">
              <w:rPr>
                <w:rFonts w:ascii="Angsana New" w:hAnsi="Angsana New"/>
                <w:sz w:val="30"/>
                <w:szCs w:val="30"/>
              </w:rPr>
              <w:t>493)</w:t>
            </w:r>
          </w:p>
        </w:tc>
        <w:tc>
          <w:tcPr>
            <w:tcW w:w="237" w:type="dxa"/>
          </w:tcPr>
          <w:p w14:paraId="2835BC92" w14:textId="77777777" w:rsidR="00611965" w:rsidRPr="00571CDD" w:rsidRDefault="00611965" w:rsidP="00B57106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309002AF" w14:textId="1AEEF6F6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CDD">
              <w:rPr>
                <w:rFonts w:ascii="Angsana New" w:hAnsi="Angsana New"/>
                <w:sz w:val="30"/>
                <w:szCs w:val="30"/>
              </w:rPr>
              <w:t>(</w:t>
            </w:r>
            <w:r w:rsidR="004E315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571CDD">
              <w:rPr>
                <w:rFonts w:ascii="Angsana New" w:hAnsi="Angsana New"/>
                <w:sz w:val="30"/>
                <w:szCs w:val="30"/>
              </w:rPr>
              <w:t>493)</w:t>
            </w:r>
          </w:p>
        </w:tc>
      </w:tr>
      <w:tr w:rsidR="00611965" w:rsidRPr="00571CDD" w14:paraId="61D57B91" w14:textId="77777777" w:rsidTr="00B57106">
        <w:tc>
          <w:tcPr>
            <w:tcW w:w="5082" w:type="dxa"/>
            <w:vAlign w:val="bottom"/>
          </w:tcPr>
          <w:p w14:paraId="3375E6A8" w14:textId="77777777" w:rsidR="00611965" w:rsidRPr="00571CDD" w:rsidRDefault="00611965" w:rsidP="00B57106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71CD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</w:tcPr>
          <w:p w14:paraId="4D1E9AA4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CDD">
              <w:rPr>
                <w:rFonts w:ascii="Angsana New" w:hAnsi="Angsana New"/>
                <w:sz w:val="30"/>
                <w:szCs w:val="30"/>
              </w:rPr>
              <w:t>2,268</w:t>
            </w:r>
          </w:p>
        </w:tc>
        <w:tc>
          <w:tcPr>
            <w:tcW w:w="237" w:type="dxa"/>
          </w:tcPr>
          <w:p w14:paraId="2A1F56BA" w14:textId="77777777" w:rsidR="00611965" w:rsidRPr="00571CDD" w:rsidRDefault="00611965" w:rsidP="00B57106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EEC8C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CDD">
              <w:rPr>
                <w:rFonts w:ascii="Angsana New" w:hAnsi="Angsana New"/>
                <w:sz w:val="30"/>
                <w:szCs w:val="30"/>
              </w:rPr>
              <w:t>1,972</w:t>
            </w:r>
          </w:p>
        </w:tc>
      </w:tr>
    </w:tbl>
    <w:p w14:paraId="55F2592B" w14:textId="77777777" w:rsidR="00611965" w:rsidRPr="00571CDD" w:rsidRDefault="00611965" w:rsidP="00611965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4D53AB40" w14:textId="77777777" w:rsidR="00611965" w:rsidRPr="00571CDD" w:rsidRDefault="00611965" w:rsidP="00611965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571CDD">
        <w:rPr>
          <w:rFonts w:ascii="Angsana New" w:hAnsi="Angsana New"/>
          <w:sz w:val="30"/>
          <w:szCs w:val="30"/>
          <w:cs/>
        </w:rPr>
        <w:t>ทั้งนี้ การเปลี่ยนแปลงของสมมติฐานที่สำคัญข้างต้นอาจมีผลต่อความอ่อนไหวของประมาณการหนี้สินผลประโยชน์ของพนักงานซึ่งอาศัยข้อมูลตามรายงานการคำนวณของนักคณิตศาสตร์ประกันภัยดังนี้</w:t>
      </w:r>
    </w:p>
    <w:p w14:paraId="1DDD8DEB" w14:textId="77777777" w:rsidR="00611965" w:rsidRPr="00571CDD" w:rsidRDefault="00611965" w:rsidP="00611965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4786"/>
        <w:gridCol w:w="302"/>
        <w:gridCol w:w="2029"/>
        <w:gridCol w:w="261"/>
        <w:gridCol w:w="2068"/>
      </w:tblGrid>
      <w:tr w:rsidR="00611965" w:rsidRPr="00571CDD" w14:paraId="4C57AA29" w14:textId="77777777" w:rsidTr="00B57106">
        <w:tc>
          <w:tcPr>
            <w:tcW w:w="4786" w:type="dxa"/>
            <w:vAlign w:val="bottom"/>
          </w:tcPr>
          <w:p w14:paraId="579A37C7" w14:textId="77777777" w:rsidR="00611965" w:rsidRPr="00571CDD" w:rsidRDefault="00611965" w:rsidP="00B57106">
            <w:pPr>
              <w:pStyle w:val="NoSpacing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14:paraId="525AAB1A" w14:textId="77777777" w:rsidR="00611965" w:rsidRPr="00571CDD" w:rsidRDefault="00611965" w:rsidP="00B57106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58" w:type="dxa"/>
            <w:gridSpan w:val="3"/>
          </w:tcPr>
          <w:p w14:paraId="7B62EE2A" w14:textId="77777777" w:rsidR="00611965" w:rsidRPr="00571CDD" w:rsidRDefault="00611965" w:rsidP="00B57106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1CDD">
              <w:rPr>
                <w:rFonts w:ascii="Angsana New" w:hAnsi="Angsana New" w:cs="Angsana New"/>
                <w:sz w:val="30"/>
                <w:szCs w:val="30"/>
                <w:cs/>
              </w:rPr>
              <w:t>หนี้สินอาจเพิ่มขึ้น (ลดลง) จากการ</w:t>
            </w:r>
          </w:p>
          <w:p w14:paraId="1D57CCC7" w14:textId="77777777" w:rsidR="00611965" w:rsidRPr="00571CDD" w:rsidRDefault="00611965" w:rsidP="00B57106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1CDD">
              <w:rPr>
                <w:rFonts w:ascii="Angsana New" w:hAnsi="Angsana New" w:cs="Angsana New"/>
                <w:sz w:val="30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611965" w:rsidRPr="00571CDD" w14:paraId="343EF5C9" w14:textId="77777777" w:rsidTr="00B57106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14:paraId="5A27C5C1" w14:textId="77777777" w:rsidR="00611965" w:rsidRPr="00571CDD" w:rsidRDefault="00611965" w:rsidP="00B57106">
            <w:pPr>
              <w:pStyle w:val="NoSpacing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1CDD">
              <w:rPr>
                <w:rFonts w:ascii="Angsana New" w:hAnsi="Angsana New" w:cs="Angsana New"/>
                <w:sz w:val="30"/>
                <w:szCs w:val="30"/>
                <w:cs/>
              </w:rPr>
              <w:t>สมมติฐานที่สำคัญ - งบการเงินรวม</w:t>
            </w:r>
          </w:p>
        </w:tc>
        <w:tc>
          <w:tcPr>
            <w:tcW w:w="302" w:type="dxa"/>
            <w:vMerge w:val="restart"/>
          </w:tcPr>
          <w:p w14:paraId="42DA554E" w14:textId="77777777" w:rsidR="00611965" w:rsidRPr="00571CDD" w:rsidRDefault="00611965" w:rsidP="00B57106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76328" w14:textId="77777777" w:rsidR="00611965" w:rsidRPr="00571CDD" w:rsidRDefault="00611965" w:rsidP="00B57106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1CDD">
              <w:rPr>
                <w:rFonts w:ascii="Angsana New" w:hAnsi="Angsana New" w:cs="Angsana New"/>
                <w:sz w:val="30"/>
                <w:szCs w:val="30"/>
                <w:cs/>
              </w:rPr>
              <w:t>หากสมมติฐานเพิ่มขึ้น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</w:tcPr>
          <w:p w14:paraId="2F73DCDC" w14:textId="77777777" w:rsidR="00611965" w:rsidRPr="00571CDD" w:rsidRDefault="00611965" w:rsidP="00B5710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CA9E9" w14:textId="77777777" w:rsidR="00611965" w:rsidRPr="00571CDD" w:rsidRDefault="00611965" w:rsidP="00B57106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1CDD">
              <w:rPr>
                <w:rFonts w:ascii="Angsana New" w:hAnsi="Angsana New" w:cs="Angsana New"/>
                <w:sz w:val="30"/>
                <w:szCs w:val="30"/>
                <w:cs/>
              </w:rPr>
              <w:t>หากสมมติฐานลดลง</w:t>
            </w:r>
          </w:p>
        </w:tc>
      </w:tr>
      <w:tr w:rsidR="00611965" w:rsidRPr="00571CDD" w14:paraId="3A7D3AFC" w14:textId="77777777" w:rsidTr="00B57106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14:paraId="6E67E4F3" w14:textId="77777777" w:rsidR="00611965" w:rsidRPr="00571CDD" w:rsidRDefault="00611965" w:rsidP="00B57106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71CD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(เพิ่มขึ้น/ลดลงร้อยละ </w:t>
            </w:r>
            <w:r w:rsidRPr="00571CD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71CD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02" w:type="dxa"/>
            <w:vMerge/>
          </w:tcPr>
          <w:p w14:paraId="22C742AE" w14:textId="77777777" w:rsidR="00611965" w:rsidRPr="00571CDD" w:rsidRDefault="00611965" w:rsidP="00B5710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vAlign w:val="bottom"/>
          </w:tcPr>
          <w:p w14:paraId="5155BF30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CDD">
              <w:rPr>
                <w:rFonts w:ascii="Angsana New" w:hAnsi="Angsana New"/>
                <w:sz w:val="30"/>
                <w:szCs w:val="30"/>
              </w:rPr>
              <w:t>(1,201)</w:t>
            </w:r>
          </w:p>
        </w:tc>
        <w:tc>
          <w:tcPr>
            <w:tcW w:w="261" w:type="dxa"/>
            <w:vMerge/>
          </w:tcPr>
          <w:p w14:paraId="61947432" w14:textId="77777777" w:rsidR="00611965" w:rsidRPr="00571CDD" w:rsidRDefault="00611965" w:rsidP="00B5710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14:paraId="173A8140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71CDD">
              <w:rPr>
                <w:rFonts w:ascii="Angsana New" w:hAnsi="Angsana New"/>
                <w:sz w:val="30"/>
                <w:szCs w:val="30"/>
              </w:rPr>
              <w:t>1,334</w:t>
            </w:r>
          </w:p>
        </w:tc>
      </w:tr>
      <w:tr w:rsidR="00611965" w:rsidRPr="00571CDD" w14:paraId="04629184" w14:textId="77777777" w:rsidTr="00B57106">
        <w:tc>
          <w:tcPr>
            <w:tcW w:w="4786" w:type="dxa"/>
            <w:vAlign w:val="bottom"/>
          </w:tcPr>
          <w:p w14:paraId="714C9B01" w14:textId="77777777" w:rsidR="00611965" w:rsidRPr="00571CDD" w:rsidRDefault="00611965" w:rsidP="00B57106">
            <w:pPr>
              <w:pStyle w:val="NoSpacing"/>
              <w:ind w:left="-108" w:right="-232"/>
              <w:rPr>
                <w:rFonts w:ascii="Angsana New" w:hAnsi="Angsana New" w:cs="Angsana New"/>
                <w:sz w:val="30"/>
                <w:szCs w:val="30"/>
              </w:rPr>
            </w:pPr>
            <w:r w:rsidRPr="00571CD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อัตราการขึ้นเงินเดือน (เพิ่มขึ้น/ลดลงร้อยละ </w:t>
            </w:r>
            <w:r w:rsidRPr="00571CD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71CD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02" w:type="dxa"/>
          </w:tcPr>
          <w:p w14:paraId="22E35DD1" w14:textId="77777777" w:rsidR="00611965" w:rsidRPr="00571CDD" w:rsidRDefault="00611965" w:rsidP="00B5710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vAlign w:val="bottom"/>
          </w:tcPr>
          <w:p w14:paraId="0792D67F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CDD">
              <w:rPr>
                <w:rFonts w:ascii="Angsana New" w:hAnsi="Angsana New"/>
                <w:sz w:val="30"/>
                <w:szCs w:val="30"/>
              </w:rPr>
              <w:t>1,193</w:t>
            </w:r>
          </w:p>
        </w:tc>
        <w:tc>
          <w:tcPr>
            <w:tcW w:w="261" w:type="dxa"/>
          </w:tcPr>
          <w:p w14:paraId="273B8920" w14:textId="77777777" w:rsidR="00611965" w:rsidRPr="00571CDD" w:rsidRDefault="00611965" w:rsidP="00B5710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14:paraId="320852F0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CDD">
              <w:rPr>
                <w:rFonts w:ascii="Angsana New" w:hAnsi="Angsana New"/>
                <w:sz w:val="30"/>
                <w:szCs w:val="30"/>
              </w:rPr>
              <w:t>(1,096)</w:t>
            </w:r>
          </w:p>
        </w:tc>
      </w:tr>
      <w:tr w:rsidR="00611965" w:rsidRPr="00571CDD" w14:paraId="46C18850" w14:textId="77777777" w:rsidTr="00B57106">
        <w:tc>
          <w:tcPr>
            <w:tcW w:w="4786" w:type="dxa"/>
            <w:vAlign w:val="bottom"/>
          </w:tcPr>
          <w:p w14:paraId="54751DA3" w14:textId="77777777" w:rsidR="00611965" w:rsidRPr="00571CDD" w:rsidRDefault="00611965" w:rsidP="00B57106">
            <w:pPr>
              <w:pStyle w:val="NoSpacing"/>
              <w:ind w:left="-108" w:right="-515"/>
              <w:rPr>
                <w:rFonts w:ascii="Angsana New" w:hAnsi="Angsana New" w:cs="Angsana New"/>
                <w:sz w:val="30"/>
                <w:szCs w:val="30"/>
              </w:rPr>
            </w:pPr>
            <w:r w:rsidRPr="00571CD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อัตราการหมุนเวียนของพนักงาน (เพิ่มขึ้น/ลดลงร้อยละ </w:t>
            </w:r>
            <w:r w:rsidRPr="00571CDD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571CD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02" w:type="dxa"/>
          </w:tcPr>
          <w:p w14:paraId="2BFEE842" w14:textId="77777777" w:rsidR="00611965" w:rsidRPr="00571CDD" w:rsidRDefault="00611965" w:rsidP="00B5710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vAlign w:val="bottom"/>
          </w:tcPr>
          <w:p w14:paraId="6D20F0FC" w14:textId="4EED5D5B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CDD">
              <w:rPr>
                <w:rFonts w:ascii="Angsana New" w:hAnsi="Angsana New"/>
                <w:sz w:val="30"/>
                <w:szCs w:val="30"/>
              </w:rPr>
              <w:t>(1,</w:t>
            </w:r>
            <w:r w:rsidR="005D4484">
              <w:rPr>
                <w:rFonts w:ascii="Angsana New" w:hAnsi="Angsana New"/>
                <w:sz w:val="30"/>
                <w:szCs w:val="30"/>
              </w:rPr>
              <w:t>856</w:t>
            </w:r>
            <w:r w:rsidRPr="00571C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14:paraId="23C9D88D" w14:textId="77777777" w:rsidR="00611965" w:rsidRPr="00571CDD" w:rsidRDefault="00611965" w:rsidP="00B5710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14:paraId="11856D5F" w14:textId="4CA061EC" w:rsidR="00611965" w:rsidRPr="00571CDD" w:rsidRDefault="005D4484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2,147</w:t>
            </w:r>
          </w:p>
        </w:tc>
      </w:tr>
      <w:tr w:rsidR="00611965" w:rsidRPr="00571CDD" w14:paraId="47BD3790" w14:textId="77777777" w:rsidTr="00B57106">
        <w:tc>
          <w:tcPr>
            <w:tcW w:w="4786" w:type="dxa"/>
            <w:vAlign w:val="bottom"/>
          </w:tcPr>
          <w:p w14:paraId="099744C0" w14:textId="77777777" w:rsidR="00611965" w:rsidRPr="00571CDD" w:rsidRDefault="00611965" w:rsidP="00B57106">
            <w:pPr>
              <w:pStyle w:val="NoSpacing"/>
              <w:ind w:left="-108" w:right="-5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14:paraId="0B352B82" w14:textId="77777777" w:rsidR="00611965" w:rsidRPr="00571CDD" w:rsidRDefault="00611965" w:rsidP="00B5710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vAlign w:val="bottom"/>
          </w:tcPr>
          <w:p w14:paraId="11D2BEB8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5CEB5DED" w14:textId="77777777" w:rsidR="00611965" w:rsidRPr="00571CDD" w:rsidRDefault="00611965" w:rsidP="00B5710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14:paraId="4C7F3912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11965" w:rsidRPr="00571CDD" w14:paraId="3A33E67C" w14:textId="77777777" w:rsidTr="00B57106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14:paraId="410968DA" w14:textId="77777777" w:rsidR="00611965" w:rsidRPr="00571CDD" w:rsidRDefault="00611965" w:rsidP="00B57106">
            <w:pPr>
              <w:pStyle w:val="NoSpacing"/>
              <w:ind w:left="-108" w:right="-5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1CDD">
              <w:rPr>
                <w:rFonts w:ascii="Angsana New" w:hAnsi="Angsana New" w:cs="Angsana New"/>
                <w:sz w:val="30"/>
                <w:szCs w:val="30"/>
                <w:cs/>
              </w:rPr>
              <w:t>สมมติฐานที่สำคัญ - งบการเงินเฉพาะกิจการ</w:t>
            </w:r>
          </w:p>
        </w:tc>
        <w:tc>
          <w:tcPr>
            <w:tcW w:w="302" w:type="dxa"/>
          </w:tcPr>
          <w:p w14:paraId="21084F5C" w14:textId="77777777" w:rsidR="00611965" w:rsidRPr="00571CDD" w:rsidRDefault="00611965" w:rsidP="00B57106">
            <w:pPr>
              <w:tabs>
                <w:tab w:val="left" w:pos="1107"/>
              </w:tabs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vAlign w:val="bottom"/>
          </w:tcPr>
          <w:p w14:paraId="56D93FEE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776808C" w14:textId="77777777" w:rsidR="00611965" w:rsidRPr="00571CDD" w:rsidRDefault="00611965" w:rsidP="00B57106">
            <w:pPr>
              <w:tabs>
                <w:tab w:val="left" w:pos="1107"/>
              </w:tabs>
              <w:ind w:right="2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14:paraId="482E7B10" w14:textId="77777777" w:rsidR="00611965" w:rsidRPr="00571CDD" w:rsidRDefault="00611965" w:rsidP="00B57106">
            <w:pPr>
              <w:tabs>
                <w:tab w:val="clear" w:pos="1644"/>
                <w:tab w:val="left" w:pos="11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1965" w:rsidRPr="00571CDD" w14:paraId="35BA35B8" w14:textId="77777777" w:rsidTr="00B57106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14:paraId="741DFC6F" w14:textId="77777777" w:rsidR="00611965" w:rsidRPr="00571CDD" w:rsidRDefault="00611965" w:rsidP="00B57106">
            <w:pPr>
              <w:pStyle w:val="NoSpacing"/>
              <w:ind w:left="-108" w:right="-515"/>
              <w:rPr>
                <w:rFonts w:ascii="Angsana New" w:hAnsi="Angsana New" w:cs="Angsana New"/>
                <w:sz w:val="30"/>
                <w:szCs w:val="30"/>
              </w:rPr>
            </w:pPr>
            <w:r w:rsidRPr="00571CD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(เพิ่มขึ้น/ลดลงร้อยละ </w:t>
            </w:r>
            <w:r w:rsidRPr="00571CD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71CD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02" w:type="dxa"/>
          </w:tcPr>
          <w:p w14:paraId="3D6A22EA" w14:textId="77777777" w:rsidR="00611965" w:rsidRPr="00571CDD" w:rsidRDefault="00611965" w:rsidP="00B5710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vAlign w:val="bottom"/>
          </w:tcPr>
          <w:p w14:paraId="2BCA36C3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CDD">
              <w:rPr>
                <w:rFonts w:ascii="Angsana New" w:hAnsi="Angsana New"/>
                <w:sz w:val="30"/>
                <w:szCs w:val="30"/>
              </w:rPr>
              <w:t>(1,056)</w:t>
            </w:r>
          </w:p>
        </w:tc>
        <w:tc>
          <w:tcPr>
            <w:tcW w:w="261" w:type="dxa"/>
          </w:tcPr>
          <w:p w14:paraId="07A3A2D2" w14:textId="77777777" w:rsidR="00611965" w:rsidRPr="00571CDD" w:rsidRDefault="00611965" w:rsidP="00B5710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14:paraId="2BAA0CCF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CDD">
              <w:rPr>
                <w:rFonts w:ascii="Angsana New" w:hAnsi="Angsana New"/>
                <w:sz w:val="30"/>
                <w:szCs w:val="30"/>
              </w:rPr>
              <w:t>1,169</w:t>
            </w:r>
          </w:p>
        </w:tc>
      </w:tr>
      <w:tr w:rsidR="00611965" w:rsidRPr="00571CDD" w14:paraId="3C6BA142" w14:textId="77777777" w:rsidTr="00B57106">
        <w:tc>
          <w:tcPr>
            <w:tcW w:w="4786" w:type="dxa"/>
            <w:vAlign w:val="bottom"/>
          </w:tcPr>
          <w:p w14:paraId="43ABA97D" w14:textId="77777777" w:rsidR="00611965" w:rsidRPr="00571CDD" w:rsidRDefault="00611965" w:rsidP="00B57106">
            <w:pPr>
              <w:pStyle w:val="NoSpacing"/>
              <w:ind w:left="-108" w:right="-515"/>
              <w:rPr>
                <w:rFonts w:ascii="Angsana New" w:hAnsi="Angsana New" w:cs="Angsana New"/>
                <w:sz w:val="30"/>
                <w:szCs w:val="30"/>
              </w:rPr>
            </w:pPr>
            <w:r w:rsidRPr="00571CD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อัตราการขึ้นเงินเดือน (เพิ่มขึ้น/ลดลงร้อยละ </w:t>
            </w:r>
            <w:r w:rsidRPr="00571CD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71CD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02" w:type="dxa"/>
          </w:tcPr>
          <w:p w14:paraId="2B91EB7D" w14:textId="77777777" w:rsidR="00611965" w:rsidRPr="00571CDD" w:rsidRDefault="00611965" w:rsidP="00B5710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vAlign w:val="bottom"/>
          </w:tcPr>
          <w:p w14:paraId="1803F467" w14:textId="77777777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CDD">
              <w:rPr>
                <w:rFonts w:ascii="Angsana New" w:hAnsi="Angsana New"/>
                <w:sz w:val="30"/>
                <w:szCs w:val="30"/>
              </w:rPr>
              <w:t>1,034</w:t>
            </w:r>
          </w:p>
        </w:tc>
        <w:tc>
          <w:tcPr>
            <w:tcW w:w="261" w:type="dxa"/>
          </w:tcPr>
          <w:p w14:paraId="6AC3CCA9" w14:textId="77777777" w:rsidR="00611965" w:rsidRPr="00571CDD" w:rsidRDefault="00611965" w:rsidP="00B5710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14:paraId="748F66E7" w14:textId="4A080B3B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CDD">
              <w:rPr>
                <w:rFonts w:ascii="Angsana New" w:hAnsi="Angsana New"/>
                <w:sz w:val="30"/>
                <w:szCs w:val="30"/>
              </w:rPr>
              <w:t>(</w:t>
            </w:r>
            <w:r w:rsidR="007C3A4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71CDD">
              <w:rPr>
                <w:rFonts w:ascii="Angsana New" w:hAnsi="Angsana New"/>
                <w:sz w:val="30"/>
                <w:szCs w:val="30"/>
              </w:rPr>
              <w:t>954)</w:t>
            </w:r>
          </w:p>
        </w:tc>
      </w:tr>
      <w:tr w:rsidR="00611965" w:rsidRPr="00571CDD" w14:paraId="0856B6B1" w14:textId="77777777" w:rsidTr="00B57106">
        <w:tc>
          <w:tcPr>
            <w:tcW w:w="4786" w:type="dxa"/>
            <w:vAlign w:val="bottom"/>
          </w:tcPr>
          <w:p w14:paraId="081625D7" w14:textId="77777777" w:rsidR="00611965" w:rsidRPr="00571CDD" w:rsidRDefault="00611965" w:rsidP="00B57106">
            <w:pPr>
              <w:pStyle w:val="NoSpacing"/>
              <w:ind w:left="-108" w:right="-515"/>
              <w:rPr>
                <w:rFonts w:ascii="Angsana New" w:hAnsi="Angsana New" w:cs="Angsana New"/>
                <w:sz w:val="30"/>
                <w:szCs w:val="30"/>
              </w:rPr>
            </w:pPr>
            <w:r w:rsidRPr="00571CD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อัตราการหมุนเวียนของพนักงาน (เพิ่มขึ้น/ลดลงร้อยละ </w:t>
            </w:r>
            <w:r w:rsidRPr="00571CDD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571CD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02" w:type="dxa"/>
          </w:tcPr>
          <w:p w14:paraId="54B659CF" w14:textId="77777777" w:rsidR="00611965" w:rsidRPr="00571CDD" w:rsidRDefault="00611965" w:rsidP="00B5710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vAlign w:val="bottom"/>
          </w:tcPr>
          <w:p w14:paraId="72A03695" w14:textId="341668EA" w:rsidR="00611965" w:rsidRPr="00571CDD" w:rsidRDefault="00611965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CDD">
              <w:rPr>
                <w:rFonts w:ascii="Angsana New" w:hAnsi="Angsana New"/>
                <w:sz w:val="30"/>
                <w:szCs w:val="30"/>
              </w:rPr>
              <w:t>(1,</w:t>
            </w:r>
            <w:r w:rsidR="005D4484">
              <w:rPr>
                <w:rFonts w:ascii="Angsana New" w:hAnsi="Angsana New"/>
                <w:sz w:val="30"/>
                <w:szCs w:val="30"/>
              </w:rPr>
              <w:t>757</w:t>
            </w:r>
            <w:r w:rsidRPr="00571C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14:paraId="075AF0E9" w14:textId="77777777" w:rsidR="00611965" w:rsidRPr="00571CDD" w:rsidRDefault="00611965" w:rsidP="00B5710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14:paraId="46D8DB02" w14:textId="32F37392" w:rsidR="00611965" w:rsidRPr="00571CDD" w:rsidRDefault="005D4484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2,034</w:t>
            </w:r>
          </w:p>
        </w:tc>
      </w:tr>
    </w:tbl>
    <w:p w14:paraId="01AB6B69" w14:textId="77777777" w:rsidR="00611965" w:rsidRPr="00571CDD" w:rsidRDefault="00611965" w:rsidP="00611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39F1AAB" w14:textId="77777777" w:rsidR="00611965" w:rsidRPr="00571CDD" w:rsidRDefault="00611965" w:rsidP="00611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BE27336" w14:textId="77777777" w:rsidR="00571CDD" w:rsidRDefault="00571CDD" w:rsidP="00611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0275BAD" w14:textId="77777777" w:rsidR="00571CDD" w:rsidRDefault="00571CDD" w:rsidP="00611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DAF576D" w14:textId="77777777" w:rsidR="00CD1358" w:rsidRDefault="00CD1358" w:rsidP="00611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1937156" w14:textId="77777777" w:rsidR="00571CDD" w:rsidRDefault="00571CDD" w:rsidP="00611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84C2252" w14:textId="2674CB00" w:rsidR="00571CDD" w:rsidRPr="00811D26" w:rsidRDefault="00571CDD" w:rsidP="007D5DF4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color w:val="000000"/>
          <w:sz w:val="27"/>
          <w:szCs w:val="27"/>
        </w:rPr>
      </w:pPr>
      <w:r w:rsidRPr="00811D26">
        <w:rPr>
          <w:rFonts w:ascii="Angsana New" w:hAnsi="Angsana New"/>
          <w:b/>
          <w:bCs/>
          <w:color w:val="000000"/>
          <w:sz w:val="27"/>
          <w:szCs w:val="27"/>
          <w:cs/>
        </w:rPr>
        <w:lastRenderedPageBreak/>
        <w:t>ทุน</w:t>
      </w:r>
      <w:r w:rsidRPr="00811D26">
        <w:rPr>
          <w:rFonts w:ascii="Angsana New" w:hAnsi="Angsana New"/>
          <w:b/>
          <w:bCs/>
          <w:sz w:val="27"/>
          <w:szCs w:val="27"/>
          <w:cs/>
        </w:rPr>
        <w:t>เรือนหุ้น</w:t>
      </w:r>
      <w:r w:rsidR="00622F71" w:rsidRPr="00811D26">
        <w:rPr>
          <w:rFonts w:ascii="Angsana New" w:hAnsi="Angsana New" w:hint="cs"/>
          <w:b/>
          <w:bCs/>
          <w:sz w:val="27"/>
          <w:szCs w:val="27"/>
          <w:cs/>
        </w:rPr>
        <w:t>และส่วน</w:t>
      </w:r>
      <w:r w:rsidR="009712E8" w:rsidRPr="00811D26">
        <w:rPr>
          <w:rFonts w:ascii="Angsana New" w:hAnsi="Angsana New" w:hint="cs"/>
          <w:b/>
          <w:bCs/>
          <w:sz w:val="27"/>
          <w:szCs w:val="27"/>
          <w:cs/>
        </w:rPr>
        <w:t>เกิน (</w:t>
      </w:r>
      <w:r w:rsidR="00622F71" w:rsidRPr="00811D26">
        <w:rPr>
          <w:rFonts w:ascii="Angsana New" w:hAnsi="Angsana New" w:hint="cs"/>
          <w:b/>
          <w:bCs/>
          <w:sz w:val="27"/>
          <w:szCs w:val="27"/>
          <w:cs/>
        </w:rPr>
        <w:t>ต่ำกว่า</w:t>
      </w:r>
      <w:r w:rsidR="009712E8" w:rsidRPr="00811D26">
        <w:rPr>
          <w:rFonts w:ascii="Angsana New" w:hAnsi="Angsana New" w:hint="cs"/>
          <w:b/>
          <w:bCs/>
          <w:sz w:val="27"/>
          <w:szCs w:val="27"/>
          <w:cs/>
        </w:rPr>
        <w:t xml:space="preserve">) </w:t>
      </w:r>
      <w:r w:rsidR="00622F71" w:rsidRPr="00811D26">
        <w:rPr>
          <w:rFonts w:ascii="Angsana New" w:hAnsi="Angsana New" w:hint="cs"/>
          <w:b/>
          <w:bCs/>
          <w:sz w:val="27"/>
          <w:szCs w:val="27"/>
          <w:cs/>
        </w:rPr>
        <w:t>มูลค่าหุ้น</w:t>
      </w:r>
      <w:r w:rsidR="00386E7E">
        <w:rPr>
          <w:rFonts w:ascii="Angsana New" w:hAnsi="Angsana New"/>
          <w:b/>
          <w:bCs/>
          <w:sz w:val="27"/>
          <w:szCs w:val="27"/>
        </w:rPr>
        <w:t xml:space="preserve"> - </w:t>
      </w:r>
      <w:r w:rsidR="00386E7E">
        <w:rPr>
          <w:rFonts w:ascii="Angsana New" w:hAnsi="Angsana New" w:hint="cs"/>
          <w:b/>
          <w:bCs/>
          <w:sz w:val="27"/>
          <w:szCs w:val="27"/>
          <w:cs/>
        </w:rPr>
        <w:t>สุทธิ</w:t>
      </w:r>
    </w:p>
    <w:p w14:paraId="05ED17D1" w14:textId="77777777" w:rsidR="009712E8" w:rsidRPr="00811D26" w:rsidRDefault="009712E8" w:rsidP="00971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color w:val="000000"/>
          <w:sz w:val="27"/>
          <w:szCs w:val="27"/>
        </w:rPr>
      </w:pPr>
    </w:p>
    <w:tbl>
      <w:tblPr>
        <w:tblW w:w="9853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993"/>
        <w:gridCol w:w="850"/>
        <w:gridCol w:w="255"/>
        <w:gridCol w:w="1247"/>
        <w:gridCol w:w="255"/>
        <w:gridCol w:w="1248"/>
        <w:gridCol w:w="255"/>
        <w:gridCol w:w="1247"/>
        <w:gridCol w:w="255"/>
        <w:gridCol w:w="1248"/>
      </w:tblGrid>
      <w:tr w:rsidR="00571CDD" w:rsidRPr="00811D26" w14:paraId="5C8B2086" w14:textId="77777777" w:rsidTr="00445923">
        <w:trPr>
          <w:tblHeader/>
        </w:trPr>
        <w:tc>
          <w:tcPr>
            <w:tcW w:w="2993" w:type="dxa"/>
          </w:tcPr>
          <w:p w14:paraId="2BCD86D9" w14:textId="77777777" w:rsidR="00571CDD" w:rsidRPr="00811D26" w:rsidRDefault="00571CDD" w:rsidP="00B5710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0" w:type="dxa"/>
          </w:tcPr>
          <w:p w14:paraId="06BAEB42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55" w:type="dxa"/>
          </w:tcPr>
          <w:p w14:paraId="4BDFEDD6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55" w:type="dxa"/>
            <w:gridSpan w:val="7"/>
            <w:tcBorders>
              <w:bottom w:val="single" w:sz="4" w:space="0" w:color="auto"/>
            </w:tcBorders>
          </w:tcPr>
          <w:p w14:paraId="68B400AF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>พันหุ้น / พันบาท</w:t>
            </w:r>
          </w:p>
        </w:tc>
      </w:tr>
      <w:tr w:rsidR="00571CDD" w:rsidRPr="00811D26" w14:paraId="5B0DB0A5" w14:textId="77777777" w:rsidTr="00445923">
        <w:trPr>
          <w:tblHeader/>
        </w:trPr>
        <w:tc>
          <w:tcPr>
            <w:tcW w:w="2993" w:type="dxa"/>
          </w:tcPr>
          <w:p w14:paraId="606BA48C" w14:textId="77777777" w:rsidR="00571CDD" w:rsidRPr="00811D26" w:rsidRDefault="00571CDD" w:rsidP="00B5710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0" w:type="dxa"/>
          </w:tcPr>
          <w:p w14:paraId="1C946FF8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55" w:type="dxa"/>
          </w:tcPr>
          <w:p w14:paraId="05984029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50" w:type="dxa"/>
            <w:gridSpan w:val="3"/>
            <w:tcBorders>
              <w:bottom w:val="single" w:sz="4" w:space="0" w:color="auto"/>
            </w:tcBorders>
          </w:tcPr>
          <w:p w14:paraId="3CE207D0" w14:textId="2F743DC3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811D26">
              <w:rPr>
                <w:rFonts w:ascii="Angsana New" w:hAnsi="Angsana New" w:hint="cs"/>
                <w:sz w:val="27"/>
                <w:szCs w:val="27"/>
                <w:cs/>
              </w:rPr>
              <w:t>กันย</w:t>
            </w:r>
            <w:r w:rsidRPr="00811D26">
              <w:rPr>
                <w:rFonts w:ascii="Angsana New" w:hAnsi="Angsana New"/>
                <w:sz w:val="27"/>
                <w:szCs w:val="27"/>
                <w:cs/>
              </w:rPr>
              <w:t xml:space="preserve">ายน </w:t>
            </w:r>
            <w:r w:rsidRPr="00811D26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65282C4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50" w:type="dxa"/>
            <w:gridSpan w:val="3"/>
            <w:tcBorders>
              <w:bottom w:val="single" w:sz="4" w:space="0" w:color="auto"/>
            </w:tcBorders>
          </w:tcPr>
          <w:p w14:paraId="666F68A0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811D26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811D26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</w:tr>
      <w:tr w:rsidR="00571CDD" w:rsidRPr="00811D26" w14:paraId="0662DC27" w14:textId="77777777" w:rsidTr="00445923">
        <w:trPr>
          <w:tblHeader/>
        </w:trPr>
        <w:tc>
          <w:tcPr>
            <w:tcW w:w="2993" w:type="dxa"/>
          </w:tcPr>
          <w:p w14:paraId="373E80B6" w14:textId="77777777" w:rsidR="00571CDD" w:rsidRPr="00811D26" w:rsidRDefault="00571CDD" w:rsidP="00B5710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3DC86A1" w14:textId="77777777" w:rsidR="00571CDD" w:rsidRPr="00811D26" w:rsidRDefault="00571CDD" w:rsidP="00B57106">
            <w:pPr>
              <w:tabs>
                <w:tab w:val="clear" w:pos="680"/>
              </w:tabs>
              <w:ind w:left="-81" w:right="-12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>มูลค่าหุ้น</w:t>
            </w:r>
            <w:r w:rsidRPr="00811D26"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Pr="00811D26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811D2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55" w:type="dxa"/>
          </w:tcPr>
          <w:p w14:paraId="6E25B763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37F93632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6EA0DEEC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255" w:type="dxa"/>
          </w:tcPr>
          <w:p w14:paraId="2C94FDDE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ADC0A7B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>จำนวนเงินตามมูลค่าหุ้น</w:t>
            </w:r>
          </w:p>
        </w:tc>
        <w:tc>
          <w:tcPr>
            <w:tcW w:w="255" w:type="dxa"/>
          </w:tcPr>
          <w:p w14:paraId="168B12E9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06142CB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5E4C50E4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255" w:type="dxa"/>
          </w:tcPr>
          <w:p w14:paraId="30C83171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B1D8423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>จำนวนเงินตามมูลค่าหุ้น</w:t>
            </w:r>
          </w:p>
        </w:tc>
      </w:tr>
      <w:tr w:rsidR="00571CDD" w:rsidRPr="00811D26" w14:paraId="0C909AEC" w14:textId="77777777" w:rsidTr="00445923">
        <w:tc>
          <w:tcPr>
            <w:tcW w:w="2993" w:type="dxa"/>
          </w:tcPr>
          <w:p w14:paraId="19A488CE" w14:textId="77777777" w:rsidR="00571CDD" w:rsidRPr="00811D26" w:rsidRDefault="00571CDD" w:rsidP="00B57106">
            <w:pPr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811D26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ทุนจดทะเบียน</w:t>
            </w:r>
            <w:r w:rsidRPr="00811D26"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  <w:t xml:space="preserve"> </w:t>
            </w:r>
            <w:r w:rsidRPr="00811D26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- หุ้นสามัญ</w:t>
            </w:r>
          </w:p>
        </w:tc>
        <w:tc>
          <w:tcPr>
            <w:tcW w:w="850" w:type="dxa"/>
          </w:tcPr>
          <w:p w14:paraId="582108FF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5" w:type="dxa"/>
          </w:tcPr>
          <w:p w14:paraId="06630764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01F3842" w14:textId="77777777" w:rsidR="00571CDD" w:rsidRPr="00811D26" w:rsidRDefault="00571CDD" w:rsidP="00B57106">
            <w:pPr>
              <w:ind w:left="-9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5" w:type="dxa"/>
          </w:tcPr>
          <w:p w14:paraId="68BE06E7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5D1BBE55" w14:textId="77777777" w:rsidR="00571CDD" w:rsidRPr="00811D26" w:rsidRDefault="00571CDD" w:rsidP="00B57106">
            <w:pPr>
              <w:ind w:left="-8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5" w:type="dxa"/>
          </w:tcPr>
          <w:p w14:paraId="0C61AABC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47" w:type="dxa"/>
          </w:tcPr>
          <w:p w14:paraId="19DF9856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5" w:type="dxa"/>
          </w:tcPr>
          <w:p w14:paraId="31E3CAE6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</w:tcPr>
          <w:p w14:paraId="0AEBA11D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571CDD" w:rsidRPr="00811D26" w14:paraId="2AEA549D" w14:textId="77777777" w:rsidTr="00445923">
        <w:tc>
          <w:tcPr>
            <w:tcW w:w="2993" w:type="dxa"/>
          </w:tcPr>
          <w:p w14:paraId="22940ADB" w14:textId="77777777" w:rsidR="00571CDD" w:rsidRPr="00811D26" w:rsidRDefault="00571CDD" w:rsidP="00B57106">
            <w:pPr>
              <w:tabs>
                <w:tab w:val="clear" w:pos="2580"/>
                <w:tab w:val="left" w:pos="372"/>
              </w:tabs>
              <w:ind w:right="-171"/>
              <w:rPr>
                <w:rFonts w:ascii="Angsana New" w:hAnsi="Angsana New"/>
                <w:sz w:val="27"/>
                <w:szCs w:val="27"/>
                <w:cs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811D26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811D26">
              <w:rPr>
                <w:rFonts w:ascii="Angsana New" w:hAnsi="Angsana New"/>
                <w:sz w:val="27"/>
                <w:szCs w:val="27"/>
                <w:cs/>
              </w:rPr>
              <w:t xml:space="preserve">มกราคม </w:t>
            </w:r>
            <w:r w:rsidRPr="00811D26">
              <w:rPr>
                <w:rFonts w:ascii="Angsana New" w:hAnsi="Angsana New"/>
                <w:sz w:val="27"/>
                <w:szCs w:val="27"/>
              </w:rPr>
              <w:t>2568</w:t>
            </w:r>
            <w:r w:rsidRPr="00811D26">
              <w:rPr>
                <w:rFonts w:ascii="Angsana New" w:hAnsi="Angsana New"/>
                <w:sz w:val="27"/>
                <w:szCs w:val="27"/>
                <w:cs/>
              </w:rPr>
              <w:t xml:space="preserve"> และ </w:t>
            </w:r>
            <w:r w:rsidRPr="00811D26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850" w:type="dxa"/>
          </w:tcPr>
          <w:p w14:paraId="2471331A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0.25</w:t>
            </w:r>
          </w:p>
        </w:tc>
        <w:tc>
          <w:tcPr>
            <w:tcW w:w="255" w:type="dxa"/>
          </w:tcPr>
          <w:p w14:paraId="25C2211F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  <w:vAlign w:val="bottom"/>
          </w:tcPr>
          <w:p w14:paraId="237D7057" w14:textId="77777777" w:rsidR="00571CDD" w:rsidRPr="00811D26" w:rsidRDefault="00571CDD" w:rsidP="00B57106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1,439,258</w:t>
            </w:r>
          </w:p>
        </w:tc>
        <w:tc>
          <w:tcPr>
            <w:tcW w:w="255" w:type="dxa"/>
            <w:vAlign w:val="bottom"/>
          </w:tcPr>
          <w:p w14:paraId="1E4B776C" w14:textId="77777777" w:rsidR="00571CDD" w:rsidRPr="00811D26" w:rsidRDefault="00571CDD" w:rsidP="00B5710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vAlign w:val="bottom"/>
          </w:tcPr>
          <w:p w14:paraId="50313E74" w14:textId="77777777" w:rsidR="00571CDD" w:rsidRPr="00811D26" w:rsidRDefault="00571CDD" w:rsidP="00B57106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359,815</w:t>
            </w:r>
          </w:p>
        </w:tc>
        <w:tc>
          <w:tcPr>
            <w:tcW w:w="255" w:type="dxa"/>
          </w:tcPr>
          <w:p w14:paraId="0C35C847" w14:textId="77777777" w:rsidR="00571CDD" w:rsidRPr="00811D26" w:rsidRDefault="00571CDD" w:rsidP="00B5710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47" w:type="dxa"/>
            <w:vAlign w:val="bottom"/>
          </w:tcPr>
          <w:p w14:paraId="065100FF" w14:textId="77777777" w:rsidR="00571CDD" w:rsidRPr="00811D26" w:rsidRDefault="00571CDD" w:rsidP="00B57106">
            <w:pPr>
              <w:tabs>
                <w:tab w:val="clear" w:pos="907"/>
              </w:tabs>
              <w:ind w:left="-113" w:right="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1,151,385</w:t>
            </w:r>
          </w:p>
        </w:tc>
        <w:tc>
          <w:tcPr>
            <w:tcW w:w="255" w:type="dxa"/>
            <w:vAlign w:val="bottom"/>
          </w:tcPr>
          <w:p w14:paraId="6C9FE8C3" w14:textId="77777777" w:rsidR="00571CDD" w:rsidRPr="00811D26" w:rsidRDefault="00571CDD" w:rsidP="00B5710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vAlign w:val="bottom"/>
          </w:tcPr>
          <w:p w14:paraId="4DB16E89" w14:textId="77777777" w:rsidR="00571CDD" w:rsidRPr="00811D26" w:rsidRDefault="00571CDD" w:rsidP="00B57106">
            <w:pPr>
              <w:tabs>
                <w:tab w:val="clear" w:pos="907"/>
              </w:tabs>
              <w:ind w:left="-101" w:right="4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287,846</w:t>
            </w:r>
          </w:p>
        </w:tc>
      </w:tr>
      <w:tr w:rsidR="00571CDD" w:rsidRPr="00811D26" w14:paraId="406BC001" w14:textId="77777777" w:rsidTr="00445923">
        <w:tc>
          <w:tcPr>
            <w:tcW w:w="2993" w:type="dxa"/>
          </w:tcPr>
          <w:p w14:paraId="7ABCD283" w14:textId="20AE67D4" w:rsidR="00571CDD" w:rsidRPr="00BF19AA" w:rsidRDefault="00571CDD" w:rsidP="00B57106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</w:rPr>
            </w:pPr>
            <w:r w:rsidRPr="00BF19AA">
              <w:rPr>
                <w:rFonts w:ascii="Angsana New" w:hAnsi="Angsana New"/>
                <w:sz w:val="27"/>
                <w:szCs w:val="27"/>
                <w:cs/>
              </w:rPr>
              <w:t xml:space="preserve">การเปลี่ยนแปลงทุนจดทะเบียน </w:t>
            </w:r>
            <w:r w:rsidR="00F23952" w:rsidRPr="00BF19AA">
              <w:rPr>
                <w:rFonts w:ascii="Angsana New" w:hAnsi="Angsana New" w:hint="cs"/>
                <w:sz w:val="27"/>
                <w:szCs w:val="27"/>
                <w:cs/>
              </w:rPr>
              <w:t>ระหว่าง</w:t>
            </w:r>
            <w:r w:rsidRPr="00BF19AA">
              <w:rPr>
                <w:rFonts w:ascii="Angsana New" w:hAnsi="Angsana New"/>
                <w:sz w:val="27"/>
                <w:szCs w:val="27"/>
                <w:cs/>
              </w:rPr>
              <w:t xml:space="preserve">มกราคมถึงพฤษภาคม </w:t>
            </w:r>
            <w:r w:rsidRPr="00BF19AA">
              <w:rPr>
                <w:rFonts w:ascii="Angsana New" w:hAnsi="Angsana New"/>
                <w:sz w:val="27"/>
                <w:szCs w:val="27"/>
              </w:rPr>
              <w:t xml:space="preserve">2568 </w:t>
            </w:r>
            <w:r w:rsidRPr="00BF19AA">
              <w:rPr>
                <w:rFonts w:ascii="Angsana New" w:hAnsi="Angsana New"/>
                <w:sz w:val="27"/>
                <w:szCs w:val="27"/>
                <w:cs/>
              </w:rPr>
              <w:t xml:space="preserve">และมกราคมถึงธันวาคม </w:t>
            </w:r>
            <w:r w:rsidRPr="00BF19AA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850" w:type="dxa"/>
          </w:tcPr>
          <w:p w14:paraId="38E4F6BC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</w:rPr>
            </w:pPr>
          </w:p>
          <w:p w14:paraId="42DA499D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</w:rPr>
            </w:pPr>
          </w:p>
          <w:p w14:paraId="4B46D22B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0.25</w:t>
            </w:r>
          </w:p>
        </w:tc>
        <w:tc>
          <w:tcPr>
            <w:tcW w:w="255" w:type="dxa"/>
          </w:tcPr>
          <w:p w14:paraId="76F9960E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5FFEA081" w14:textId="77777777" w:rsidR="00571CDD" w:rsidRPr="00811D26" w:rsidRDefault="00571CDD" w:rsidP="00B57106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466053CC" w14:textId="77777777" w:rsidR="00571CDD" w:rsidRPr="00811D26" w:rsidRDefault="00571CDD" w:rsidP="00B57106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787B9844" w14:textId="77777777" w:rsidR="00571CDD" w:rsidRPr="00811D26" w:rsidRDefault="00571CDD" w:rsidP="00B57106">
            <w:pPr>
              <w:tabs>
                <w:tab w:val="clear" w:pos="680"/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39,990</w:t>
            </w:r>
          </w:p>
        </w:tc>
        <w:tc>
          <w:tcPr>
            <w:tcW w:w="255" w:type="dxa"/>
          </w:tcPr>
          <w:p w14:paraId="388D5CC5" w14:textId="77777777" w:rsidR="00571CDD" w:rsidRPr="00811D26" w:rsidRDefault="00571CDD" w:rsidP="00B5710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</w:tcPr>
          <w:p w14:paraId="222CB2FB" w14:textId="77777777" w:rsidR="00571CDD" w:rsidRPr="00811D26" w:rsidRDefault="00571CDD" w:rsidP="00B57106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27DB109D" w14:textId="77777777" w:rsidR="00571CDD" w:rsidRPr="00811D26" w:rsidRDefault="00571CDD" w:rsidP="00B57106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1A19312D" w14:textId="77777777" w:rsidR="00571CDD" w:rsidRPr="00811D26" w:rsidRDefault="00571CDD" w:rsidP="00B57106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9,998</w:t>
            </w:r>
          </w:p>
        </w:tc>
        <w:tc>
          <w:tcPr>
            <w:tcW w:w="255" w:type="dxa"/>
          </w:tcPr>
          <w:p w14:paraId="53805287" w14:textId="77777777" w:rsidR="00571CDD" w:rsidRPr="00811D26" w:rsidRDefault="00571CDD" w:rsidP="00B5710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47" w:type="dxa"/>
            <w:vAlign w:val="bottom"/>
          </w:tcPr>
          <w:p w14:paraId="7CEAF44F" w14:textId="77777777" w:rsidR="00571CDD" w:rsidRPr="00811D26" w:rsidRDefault="00571CDD" w:rsidP="00B57106">
            <w:pPr>
              <w:tabs>
                <w:tab w:val="clear" w:pos="907"/>
              </w:tabs>
              <w:ind w:left="-113" w:right="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287,873</w:t>
            </w:r>
          </w:p>
        </w:tc>
        <w:tc>
          <w:tcPr>
            <w:tcW w:w="255" w:type="dxa"/>
          </w:tcPr>
          <w:p w14:paraId="5CAB70C9" w14:textId="77777777" w:rsidR="00571CDD" w:rsidRPr="00811D26" w:rsidRDefault="00571CDD" w:rsidP="00B5710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vAlign w:val="bottom"/>
          </w:tcPr>
          <w:p w14:paraId="3812B30D" w14:textId="77777777" w:rsidR="00571CDD" w:rsidRPr="00811D26" w:rsidRDefault="00571CDD" w:rsidP="00B57106">
            <w:pPr>
              <w:tabs>
                <w:tab w:val="clear" w:pos="907"/>
              </w:tabs>
              <w:ind w:left="-101" w:right="4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71,969</w:t>
            </w:r>
          </w:p>
        </w:tc>
      </w:tr>
      <w:tr w:rsidR="00571CDD" w:rsidRPr="00811D26" w14:paraId="3AA4450A" w14:textId="77777777" w:rsidTr="00445923">
        <w:tc>
          <w:tcPr>
            <w:tcW w:w="2993" w:type="dxa"/>
          </w:tcPr>
          <w:p w14:paraId="00B1CEBE" w14:textId="4CA49192" w:rsidR="00571CDD" w:rsidRPr="00BF19AA" w:rsidRDefault="00571CDD" w:rsidP="00B57106">
            <w:pPr>
              <w:tabs>
                <w:tab w:val="clear" w:pos="2807"/>
                <w:tab w:val="left" w:pos="372"/>
              </w:tabs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  <w:r w:rsidRPr="00BF19AA">
              <w:rPr>
                <w:rFonts w:ascii="Angsana New" w:hAnsi="Angsana New"/>
                <w:sz w:val="27"/>
                <w:szCs w:val="27"/>
                <w:cs/>
              </w:rPr>
              <w:t>ผลกระทบของการเปลี่ยนแปลงมูลค่าที่ตราไว้</w:t>
            </w:r>
            <w:r w:rsidRPr="00BF19AA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F19AA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BF19AA">
              <w:rPr>
                <w:rFonts w:ascii="Angsana New" w:hAnsi="Angsana New"/>
                <w:sz w:val="27"/>
                <w:szCs w:val="27"/>
              </w:rPr>
              <w:t xml:space="preserve">4 </w:t>
            </w:r>
            <w:r w:rsidRPr="00BF19AA"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 w:rsidRPr="00BF19A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850" w:type="dxa"/>
          </w:tcPr>
          <w:p w14:paraId="7780AB71" w14:textId="77777777" w:rsidR="00445923" w:rsidRPr="00811D26" w:rsidRDefault="00445923" w:rsidP="00445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right="-57"/>
              <w:rPr>
                <w:rFonts w:ascii="Angsana New" w:hAnsi="Angsana New"/>
                <w:sz w:val="27"/>
                <w:szCs w:val="27"/>
              </w:rPr>
            </w:pPr>
          </w:p>
          <w:p w14:paraId="1873187F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5.00</w:t>
            </w:r>
          </w:p>
        </w:tc>
        <w:tc>
          <w:tcPr>
            <w:tcW w:w="255" w:type="dxa"/>
          </w:tcPr>
          <w:p w14:paraId="127F6F6B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66B232B7" w14:textId="77777777" w:rsidR="00445923" w:rsidRPr="00811D26" w:rsidRDefault="00445923" w:rsidP="00445923">
            <w:pPr>
              <w:tabs>
                <w:tab w:val="clear" w:pos="907"/>
              </w:tabs>
              <w:ind w:right="78"/>
              <w:rPr>
                <w:rFonts w:ascii="Angsana New" w:hAnsi="Angsana New"/>
                <w:sz w:val="27"/>
                <w:szCs w:val="27"/>
              </w:rPr>
            </w:pPr>
          </w:p>
          <w:p w14:paraId="27FD1245" w14:textId="77777777" w:rsidR="00571CDD" w:rsidRPr="00811D26" w:rsidRDefault="00571CDD" w:rsidP="00B57106">
            <w:pPr>
              <w:tabs>
                <w:tab w:val="clear" w:pos="907"/>
              </w:tabs>
              <w:ind w:left="-96" w:right="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(1,405,286)</w:t>
            </w:r>
          </w:p>
        </w:tc>
        <w:tc>
          <w:tcPr>
            <w:tcW w:w="255" w:type="dxa"/>
          </w:tcPr>
          <w:p w14:paraId="32B29A50" w14:textId="77777777" w:rsidR="00571CDD" w:rsidRPr="00811D26" w:rsidRDefault="00571CDD" w:rsidP="00B5710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</w:tcPr>
          <w:p w14:paraId="3340C4D5" w14:textId="77777777" w:rsidR="00445923" w:rsidRPr="00811D26" w:rsidRDefault="00445923" w:rsidP="00445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65"/>
              <w:rPr>
                <w:rFonts w:ascii="Angsana New" w:hAnsi="Angsana New"/>
                <w:sz w:val="27"/>
                <w:szCs w:val="27"/>
              </w:rPr>
            </w:pPr>
          </w:p>
          <w:p w14:paraId="3198A698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3" w:right="39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55" w:type="dxa"/>
          </w:tcPr>
          <w:p w14:paraId="483BD9EE" w14:textId="77777777" w:rsidR="00571CDD" w:rsidRPr="00811D26" w:rsidRDefault="00571CDD" w:rsidP="00B5710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47" w:type="dxa"/>
            <w:vAlign w:val="bottom"/>
          </w:tcPr>
          <w:p w14:paraId="3B244897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3" w:right="39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55" w:type="dxa"/>
          </w:tcPr>
          <w:p w14:paraId="7A01AD7B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vAlign w:val="bottom"/>
          </w:tcPr>
          <w:p w14:paraId="2D6945B7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3" w:right="39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571CDD" w:rsidRPr="00811D26" w14:paraId="1C48876C" w14:textId="77777777" w:rsidTr="009712E8">
        <w:tc>
          <w:tcPr>
            <w:tcW w:w="2993" w:type="dxa"/>
          </w:tcPr>
          <w:p w14:paraId="4AF95604" w14:textId="2E3580CE" w:rsidR="00571CDD" w:rsidRPr="00BF19AA" w:rsidRDefault="00E13A37" w:rsidP="00B57106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F19AA">
              <w:rPr>
                <w:rFonts w:ascii="Angsana New" w:hAnsi="Angsana New"/>
                <w:sz w:val="27"/>
                <w:szCs w:val="27"/>
                <w:cs/>
              </w:rPr>
              <w:t>การเปลี่ยนแปลงทุนจดทะเบียน</w:t>
            </w:r>
            <w:r w:rsidR="00F23952" w:rsidRPr="00BF19AA">
              <w:rPr>
                <w:rFonts w:ascii="Angsana New" w:hAnsi="Angsana New" w:hint="cs"/>
                <w:sz w:val="27"/>
                <w:szCs w:val="27"/>
                <w:cs/>
              </w:rPr>
              <w:t>ระหว่าง</w:t>
            </w:r>
            <w:r w:rsidRPr="00BF19AA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  <w:r w:rsidRPr="00BF19AA">
              <w:rPr>
                <w:rFonts w:ascii="Angsana New" w:hAnsi="Angsana New"/>
                <w:sz w:val="27"/>
                <w:szCs w:val="27"/>
                <w:cs/>
              </w:rPr>
              <w:t>ถึง</w:t>
            </w:r>
            <w:r w:rsidRPr="00BF19AA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  <w:r w:rsidRPr="00BF19A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BF19A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850" w:type="dxa"/>
          </w:tcPr>
          <w:p w14:paraId="5A65B8EF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</w:rPr>
            </w:pPr>
          </w:p>
          <w:p w14:paraId="0B748EBB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5</w:t>
            </w:r>
            <w:r w:rsidRPr="00811D2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811D2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55" w:type="dxa"/>
          </w:tcPr>
          <w:p w14:paraId="1194509D" w14:textId="77777777" w:rsidR="00571CDD" w:rsidRPr="00811D26" w:rsidRDefault="00571CDD" w:rsidP="00B5710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01E53EC0" w14:textId="77777777" w:rsidR="00571CDD" w:rsidRPr="00811D26" w:rsidRDefault="00571CDD" w:rsidP="00B57106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52A50991" w14:textId="1AED3853" w:rsidR="00571CDD" w:rsidRPr="00811D26" w:rsidRDefault="00571CDD" w:rsidP="00B57106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1,</w:t>
            </w:r>
            <w:r w:rsidR="00E13A37" w:rsidRPr="00811D26">
              <w:rPr>
                <w:rFonts w:ascii="Angsana New" w:hAnsi="Angsana New"/>
                <w:sz w:val="27"/>
                <w:szCs w:val="27"/>
              </w:rPr>
              <w:t>492,435</w:t>
            </w:r>
          </w:p>
        </w:tc>
        <w:tc>
          <w:tcPr>
            <w:tcW w:w="255" w:type="dxa"/>
          </w:tcPr>
          <w:p w14:paraId="206CD3E6" w14:textId="77777777" w:rsidR="00571CDD" w:rsidRPr="00811D26" w:rsidRDefault="00571CDD" w:rsidP="00B5710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</w:tcPr>
          <w:p w14:paraId="0A09EF55" w14:textId="77777777" w:rsidR="00571CDD" w:rsidRPr="00811D26" w:rsidRDefault="00571CDD" w:rsidP="00B57106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3A2F3C03" w14:textId="316DC2F7" w:rsidR="00571CDD" w:rsidRPr="00811D26" w:rsidRDefault="00E13A37" w:rsidP="00B57106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7,462,174</w:t>
            </w:r>
          </w:p>
        </w:tc>
        <w:tc>
          <w:tcPr>
            <w:tcW w:w="255" w:type="dxa"/>
          </w:tcPr>
          <w:p w14:paraId="411E1868" w14:textId="77777777" w:rsidR="00571CDD" w:rsidRPr="00811D26" w:rsidRDefault="00571CDD" w:rsidP="00B5710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47" w:type="dxa"/>
            <w:vAlign w:val="bottom"/>
          </w:tcPr>
          <w:p w14:paraId="3A9B150A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3" w:right="39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55" w:type="dxa"/>
            <w:vAlign w:val="bottom"/>
          </w:tcPr>
          <w:p w14:paraId="6A82F081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vAlign w:val="bottom"/>
          </w:tcPr>
          <w:p w14:paraId="3C5176D4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3" w:right="39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571CDD" w:rsidRPr="00811D26" w14:paraId="6B1137A9" w14:textId="77777777" w:rsidTr="00445923">
        <w:tc>
          <w:tcPr>
            <w:tcW w:w="2993" w:type="dxa"/>
          </w:tcPr>
          <w:p w14:paraId="257FFCFF" w14:textId="5790B413" w:rsidR="00571CDD" w:rsidRPr="00811D26" w:rsidRDefault="00571CDD" w:rsidP="00B57106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811D26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533649" w:rsidRPr="00811D26">
              <w:rPr>
                <w:rFonts w:ascii="Angsana New" w:hAnsi="Angsana New" w:hint="cs"/>
                <w:sz w:val="27"/>
                <w:szCs w:val="27"/>
                <w:cs/>
              </w:rPr>
              <w:t>กันย</w:t>
            </w:r>
            <w:r w:rsidRPr="00811D26">
              <w:rPr>
                <w:rFonts w:ascii="Angsana New" w:hAnsi="Angsana New"/>
                <w:sz w:val="27"/>
                <w:szCs w:val="27"/>
                <w:cs/>
              </w:rPr>
              <w:t xml:space="preserve">ายน </w:t>
            </w:r>
            <w:r w:rsidRPr="00811D26">
              <w:rPr>
                <w:rFonts w:ascii="Angsana New" w:hAnsi="Angsana New"/>
                <w:sz w:val="27"/>
                <w:szCs w:val="27"/>
              </w:rPr>
              <w:t xml:space="preserve">2568 </w:t>
            </w:r>
            <w:r w:rsidRPr="00811D26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  <w:p w14:paraId="3A199668" w14:textId="77777777" w:rsidR="00571CDD" w:rsidRPr="00811D26" w:rsidRDefault="00571CDD" w:rsidP="00B57106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>วันที่</w:t>
            </w:r>
            <w:r w:rsidRPr="00811D26">
              <w:rPr>
                <w:rFonts w:ascii="Angsana New" w:hAnsi="Angsana New"/>
                <w:sz w:val="27"/>
                <w:szCs w:val="27"/>
              </w:rPr>
              <w:t xml:space="preserve"> 31 </w:t>
            </w:r>
            <w:r w:rsidRPr="00811D26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811D26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850" w:type="dxa"/>
          </w:tcPr>
          <w:p w14:paraId="02ABF079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5</w:t>
            </w:r>
            <w:r w:rsidRPr="00811D2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811D26">
              <w:rPr>
                <w:rFonts w:ascii="Angsana New" w:hAnsi="Angsana New"/>
                <w:sz w:val="27"/>
                <w:szCs w:val="27"/>
              </w:rPr>
              <w:t xml:space="preserve">00, </w:t>
            </w:r>
          </w:p>
          <w:p w14:paraId="1934F986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0.25</w:t>
            </w:r>
          </w:p>
        </w:tc>
        <w:tc>
          <w:tcPr>
            <w:tcW w:w="255" w:type="dxa"/>
          </w:tcPr>
          <w:p w14:paraId="20553990" w14:textId="77777777" w:rsidR="00571CDD" w:rsidRPr="00811D26" w:rsidRDefault="00571CDD" w:rsidP="00B57106">
            <w:pPr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008E166B" w14:textId="77777777" w:rsidR="00571CDD" w:rsidRPr="00811D26" w:rsidRDefault="00571CDD" w:rsidP="00B57106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65FEB6D3" w14:textId="1B58F7F6" w:rsidR="00571CDD" w:rsidRPr="00811D26" w:rsidRDefault="009C220D" w:rsidP="00B57106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1,566,397</w:t>
            </w:r>
          </w:p>
        </w:tc>
        <w:tc>
          <w:tcPr>
            <w:tcW w:w="255" w:type="dxa"/>
          </w:tcPr>
          <w:p w14:paraId="77B8A015" w14:textId="77777777" w:rsidR="00571CDD" w:rsidRPr="00811D26" w:rsidRDefault="00571CDD" w:rsidP="00B5710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00E22C5C" w14:textId="77777777" w:rsidR="00571CDD" w:rsidRPr="00811D26" w:rsidRDefault="00571CDD" w:rsidP="00B57106">
            <w:pPr>
              <w:tabs>
                <w:tab w:val="clear" w:pos="907"/>
                <w:tab w:val="decimal" w:pos="1062"/>
              </w:tabs>
              <w:ind w:left="-82" w:right="65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7FCC7A18" w14:textId="59A3B420" w:rsidR="00571CDD" w:rsidRPr="00811D26" w:rsidRDefault="009C220D" w:rsidP="00B57106">
            <w:pPr>
              <w:tabs>
                <w:tab w:val="clear" w:pos="907"/>
                <w:tab w:val="decimal" w:pos="1062"/>
              </w:tabs>
              <w:ind w:left="-82" w:right="6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7,831,987</w:t>
            </w:r>
          </w:p>
        </w:tc>
        <w:tc>
          <w:tcPr>
            <w:tcW w:w="255" w:type="dxa"/>
          </w:tcPr>
          <w:p w14:paraId="6274DF28" w14:textId="77777777" w:rsidR="00571CDD" w:rsidRPr="00811D26" w:rsidRDefault="00571CDD" w:rsidP="00B5710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1F140" w14:textId="77777777" w:rsidR="00571CDD" w:rsidRPr="00811D26" w:rsidRDefault="00571CDD" w:rsidP="00B57106">
            <w:pPr>
              <w:tabs>
                <w:tab w:val="clear" w:pos="907"/>
              </w:tabs>
              <w:ind w:left="-113" w:right="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1,439,258</w:t>
            </w:r>
          </w:p>
        </w:tc>
        <w:tc>
          <w:tcPr>
            <w:tcW w:w="255" w:type="dxa"/>
            <w:vAlign w:val="bottom"/>
          </w:tcPr>
          <w:p w14:paraId="37B0F76C" w14:textId="77777777" w:rsidR="00571CDD" w:rsidRPr="00811D26" w:rsidRDefault="00571CDD" w:rsidP="00B5710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0B58A" w14:textId="77777777" w:rsidR="00571CDD" w:rsidRPr="00811D26" w:rsidRDefault="00571CDD" w:rsidP="00B57106">
            <w:pPr>
              <w:tabs>
                <w:tab w:val="clear" w:pos="907"/>
                <w:tab w:val="decimal" w:pos="1062"/>
              </w:tabs>
              <w:ind w:left="-101" w:right="4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359,815</w:t>
            </w:r>
          </w:p>
        </w:tc>
      </w:tr>
      <w:tr w:rsidR="00571CDD" w:rsidRPr="00811D26" w14:paraId="0E0A101E" w14:textId="77777777" w:rsidTr="00445923">
        <w:tc>
          <w:tcPr>
            <w:tcW w:w="2993" w:type="dxa"/>
          </w:tcPr>
          <w:p w14:paraId="0E914802" w14:textId="77777777" w:rsidR="00571CDD" w:rsidRPr="00811D26" w:rsidRDefault="00571CDD" w:rsidP="00B57106">
            <w:pPr>
              <w:tabs>
                <w:tab w:val="left" w:pos="267"/>
              </w:tabs>
              <w:ind w:right="-10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850" w:type="dxa"/>
          </w:tcPr>
          <w:p w14:paraId="768420B5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5" w:type="dxa"/>
          </w:tcPr>
          <w:p w14:paraId="45E7B17F" w14:textId="77777777" w:rsidR="00571CDD" w:rsidRPr="00811D26" w:rsidRDefault="00571CDD" w:rsidP="00B57106">
            <w:pPr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</w:tcPr>
          <w:p w14:paraId="649124C9" w14:textId="77777777" w:rsidR="00571CDD" w:rsidRPr="00811D26" w:rsidRDefault="00571CDD" w:rsidP="00B57106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5" w:type="dxa"/>
          </w:tcPr>
          <w:p w14:paraId="2F3D1015" w14:textId="77777777" w:rsidR="00571CDD" w:rsidRPr="00811D26" w:rsidRDefault="00571CDD" w:rsidP="00B5710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</w:tcPr>
          <w:p w14:paraId="549EC008" w14:textId="77777777" w:rsidR="00571CDD" w:rsidRPr="00811D26" w:rsidRDefault="00571CDD" w:rsidP="00B57106">
            <w:pPr>
              <w:tabs>
                <w:tab w:val="clear" w:pos="907"/>
                <w:tab w:val="decimal" w:pos="1062"/>
              </w:tabs>
              <w:ind w:left="-82" w:right="6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5" w:type="dxa"/>
          </w:tcPr>
          <w:p w14:paraId="6939DAE8" w14:textId="77777777" w:rsidR="00571CDD" w:rsidRPr="00811D26" w:rsidRDefault="00571CDD" w:rsidP="00B5710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</w:tcPr>
          <w:p w14:paraId="6B8FD49D" w14:textId="77777777" w:rsidR="00571CDD" w:rsidRPr="00811D26" w:rsidRDefault="00571CDD" w:rsidP="00B57106">
            <w:pPr>
              <w:tabs>
                <w:tab w:val="clear" w:pos="907"/>
              </w:tabs>
              <w:ind w:left="-113" w:right="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5" w:type="dxa"/>
          </w:tcPr>
          <w:p w14:paraId="07DC7F2E" w14:textId="77777777" w:rsidR="00571CDD" w:rsidRPr="00811D26" w:rsidRDefault="00571CDD" w:rsidP="00B5710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</w:tcPr>
          <w:p w14:paraId="3107A9CE" w14:textId="77777777" w:rsidR="00571CDD" w:rsidRPr="00811D26" w:rsidRDefault="00571CDD" w:rsidP="00B57106">
            <w:pPr>
              <w:tabs>
                <w:tab w:val="clear" w:pos="907"/>
                <w:tab w:val="decimal" w:pos="1062"/>
              </w:tabs>
              <w:ind w:left="-101" w:right="4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71CDD" w:rsidRPr="00811D26" w14:paraId="0CEC65EF" w14:textId="77777777" w:rsidTr="00445923">
        <w:tc>
          <w:tcPr>
            <w:tcW w:w="2993" w:type="dxa"/>
          </w:tcPr>
          <w:p w14:paraId="3318FEEE" w14:textId="77777777" w:rsidR="00571CDD" w:rsidRPr="00811D26" w:rsidRDefault="00571CDD" w:rsidP="00B57106">
            <w:pPr>
              <w:tabs>
                <w:tab w:val="left" w:pos="267"/>
              </w:tabs>
              <w:ind w:right="-10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811D26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ทุนที่ออกและชำระแล้ว</w:t>
            </w:r>
            <w:r w:rsidRPr="00811D26"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  <w:t xml:space="preserve"> </w:t>
            </w:r>
            <w:r w:rsidRPr="00811D26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- หุ้นสามัญ</w:t>
            </w:r>
          </w:p>
        </w:tc>
        <w:tc>
          <w:tcPr>
            <w:tcW w:w="850" w:type="dxa"/>
          </w:tcPr>
          <w:p w14:paraId="60F8B47F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5" w:type="dxa"/>
          </w:tcPr>
          <w:p w14:paraId="40314347" w14:textId="77777777" w:rsidR="00571CDD" w:rsidRPr="00811D26" w:rsidRDefault="00571CDD" w:rsidP="00B57106">
            <w:pPr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3CEEDE26" w14:textId="77777777" w:rsidR="00571CDD" w:rsidRPr="00811D26" w:rsidRDefault="00571CDD" w:rsidP="00B57106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5" w:type="dxa"/>
          </w:tcPr>
          <w:p w14:paraId="32CD2C1A" w14:textId="77777777" w:rsidR="00571CDD" w:rsidRPr="00811D26" w:rsidRDefault="00571CDD" w:rsidP="00B5710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</w:tcPr>
          <w:p w14:paraId="0421A230" w14:textId="77777777" w:rsidR="00571CDD" w:rsidRPr="00811D26" w:rsidRDefault="00571CDD" w:rsidP="00B57106">
            <w:pPr>
              <w:tabs>
                <w:tab w:val="clear" w:pos="907"/>
                <w:tab w:val="decimal" w:pos="1062"/>
              </w:tabs>
              <w:ind w:left="-82" w:right="6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5" w:type="dxa"/>
          </w:tcPr>
          <w:p w14:paraId="1957BC85" w14:textId="77777777" w:rsidR="00571CDD" w:rsidRPr="00811D26" w:rsidRDefault="00571CDD" w:rsidP="00B5710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55E7ECD1" w14:textId="77777777" w:rsidR="00571CDD" w:rsidRPr="00811D26" w:rsidRDefault="00571CDD" w:rsidP="00B57106">
            <w:pPr>
              <w:tabs>
                <w:tab w:val="clear" w:pos="907"/>
              </w:tabs>
              <w:ind w:left="-113" w:right="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5" w:type="dxa"/>
          </w:tcPr>
          <w:p w14:paraId="3D74F81A" w14:textId="77777777" w:rsidR="00571CDD" w:rsidRPr="00811D26" w:rsidRDefault="00571CDD" w:rsidP="00B5710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</w:tcPr>
          <w:p w14:paraId="4B5EBFAE" w14:textId="77777777" w:rsidR="00571CDD" w:rsidRPr="00811D26" w:rsidRDefault="00571CDD" w:rsidP="00B57106">
            <w:pPr>
              <w:tabs>
                <w:tab w:val="clear" w:pos="907"/>
                <w:tab w:val="decimal" w:pos="1062"/>
              </w:tabs>
              <w:ind w:left="-101" w:right="4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71CDD" w:rsidRPr="00811D26" w14:paraId="66564CDF" w14:textId="77777777" w:rsidTr="00445923">
        <w:tc>
          <w:tcPr>
            <w:tcW w:w="2993" w:type="dxa"/>
          </w:tcPr>
          <w:p w14:paraId="640F2EA1" w14:textId="77777777" w:rsidR="00571CDD" w:rsidRPr="00811D26" w:rsidRDefault="00571CDD" w:rsidP="00B57106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811D26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811D26">
              <w:rPr>
                <w:rFonts w:ascii="Angsana New" w:hAnsi="Angsana New"/>
                <w:sz w:val="27"/>
                <w:szCs w:val="27"/>
                <w:cs/>
              </w:rPr>
              <w:t xml:space="preserve">มกราคม </w:t>
            </w:r>
            <w:r w:rsidRPr="00811D26">
              <w:rPr>
                <w:rFonts w:ascii="Angsana New" w:hAnsi="Angsana New"/>
                <w:sz w:val="27"/>
                <w:szCs w:val="27"/>
              </w:rPr>
              <w:t>2568</w:t>
            </w:r>
            <w:r w:rsidRPr="00811D26">
              <w:rPr>
                <w:rFonts w:ascii="Angsana New" w:hAnsi="Angsana New"/>
                <w:sz w:val="27"/>
                <w:szCs w:val="27"/>
                <w:cs/>
              </w:rPr>
              <w:t xml:space="preserve"> และ </w:t>
            </w:r>
            <w:r w:rsidRPr="00811D26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850" w:type="dxa"/>
          </w:tcPr>
          <w:p w14:paraId="357CC828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0.25</w:t>
            </w:r>
          </w:p>
        </w:tc>
        <w:tc>
          <w:tcPr>
            <w:tcW w:w="255" w:type="dxa"/>
          </w:tcPr>
          <w:p w14:paraId="0F176F11" w14:textId="77777777" w:rsidR="00571CDD" w:rsidRPr="00811D26" w:rsidRDefault="00571CDD" w:rsidP="00B57106">
            <w:pPr>
              <w:ind w:right="7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47" w:type="dxa"/>
          </w:tcPr>
          <w:p w14:paraId="110C8C10" w14:textId="77777777" w:rsidR="00571CDD" w:rsidRPr="00811D26" w:rsidRDefault="00571CDD" w:rsidP="00B57106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959,506</w:t>
            </w:r>
          </w:p>
        </w:tc>
        <w:tc>
          <w:tcPr>
            <w:tcW w:w="255" w:type="dxa"/>
          </w:tcPr>
          <w:p w14:paraId="2965EDB9" w14:textId="77777777" w:rsidR="00571CDD" w:rsidRPr="00811D26" w:rsidRDefault="00571CDD" w:rsidP="00B5710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</w:tcPr>
          <w:p w14:paraId="465D969E" w14:textId="77777777" w:rsidR="00571CDD" w:rsidRPr="00811D26" w:rsidRDefault="00571CDD" w:rsidP="00B57106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239,876</w:t>
            </w:r>
          </w:p>
        </w:tc>
        <w:tc>
          <w:tcPr>
            <w:tcW w:w="255" w:type="dxa"/>
          </w:tcPr>
          <w:p w14:paraId="0F67FF06" w14:textId="77777777" w:rsidR="00571CDD" w:rsidRPr="00811D26" w:rsidRDefault="00571CDD" w:rsidP="00B5710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23AF3191" w14:textId="77777777" w:rsidR="00571CDD" w:rsidRPr="00811D26" w:rsidRDefault="00571CDD" w:rsidP="00B57106">
            <w:pPr>
              <w:tabs>
                <w:tab w:val="clear" w:pos="907"/>
              </w:tabs>
              <w:ind w:left="-113" w:right="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959,506</w:t>
            </w:r>
          </w:p>
        </w:tc>
        <w:tc>
          <w:tcPr>
            <w:tcW w:w="255" w:type="dxa"/>
          </w:tcPr>
          <w:p w14:paraId="130D5DD9" w14:textId="77777777" w:rsidR="00571CDD" w:rsidRPr="00811D26" w:rsidRDefault="00571CDD" w:rsidP="00B5710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</w:tcPr>
          <w:p w14:paraId="02D5FCF7" w14:textId="77777777" w:rsidR="00571CDD" w:rsidRPr="00811D26" w:rsidRDefault="00571CDD" w:rsidP="00B57106">
            <w:pPr>
              <w:tabs>
                <w:tab w:val="clear" w:pos="907"/>
              </w:tabs>
              <w:ind w:left="-101" w:right="4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239,876</w:t>
            </w:r>
          </w:p>
        </w:tc>
      </w:tr>
      <w:tr w:rsidR="00571CDD" w:rsidRPr="00811D26" w14:paraId="758E715A" w14:textId="77777777" w:rsidTr="00445923">
        <w:tc>
          <w:tcPr>
            <w:tcW w:w="2993" w:type="dxa"/>
          </w:tcPr>
          <w:p w14:paraId="17CFE93F" w14:textId="64F1FD71" w:rsidR="00571CDD" w:rsidRPr="00BF19AA" w:rsidRDefault="00571CDD" w:rsidP="00B57106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F19AA">
              <w:rPr>
                <w:rFonts w:ascii="Angsana New" w:hAnsi="Angsana New"/>
                <w:sz w:val="27"/>
                <w:szCs w:val="27"/>
                <w:cs/>
              </w:rPr>
              <w:t>การออกและเสนอขายหุ้นให้แก่บุคคลในวงจำกัด</w:t>
            </w:r>
            <w:r w:rsidR="00F23952" w:rsidRPr="00BF19AA">
              <w:rPr>
                <w:rFonts w:ascii="Angsana New" w:hAnsi="Angsana New"/>
                <w:sz w:val="27"/>
                <w:szCs w:val="27"/>
              </w:rPr>
              <w:t xml:space="preserve"> (PP)</w:t>
            </w:r>
          </w:p>
        </w:tc>
        <w:tc>
          <w:tcPr>
            <w:tcW w:w="850" w:type="dxa"/>
          </w:tcPr>
          <w:p w14:paraId="1E33E563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</w:rPr>
            </w:pPr>
          </w:p>
          <w:p w14:paraId="47F3D617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0.25</w:t>
            </w:r>
          </w:p>
        </w:tc>
        <w:tc>
          <w:tcPr>
            <w:tcW w:w="255" w:type="dxa"/>
          </w:tcPr>
          <w:p w14:paraId="70690300" w14:textId="77777777" w:rsidR="00571CDD" w:rsidRPr="00811D26" w:rsidRDefault="00571CDD" w:rsidP="00B57106">
            <w:pPr>
              <w:ind w:right="7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47" w:type="dxa"/>
          </w:tcPr>
          <w:p w14:paraId="07A4FE41" w14:textId="77777777" w:rsidR="00571CDD" w:rsidRPr="00811D26" w:rsidRDefault="00571CDD" w:rsidP="00B57106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5FBAC2C7" w14:textId="77777777" w:rsidR="00571CDD" w:rsidRPr="00811D26" w:rsidRDefault="00571CDD" w:rsidP="00B57106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40,000</w:t>
            </w:r>
          </w:p>
        </w:tc>
        <w:tc>
          <w:tcPr>
            <w:tcW w:w="255" w:type="dxa"/>
          </w:tcPr>
          <w:p w14:paraId="1ACF2ADB" w14:textId="77777777" w:rsidR="00571CDD" w:rsidRPr="00811D26" w:rsidRDefault="00571CDD" w:rsidP="00B5710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</w:tcPr>
          <w:p w14:paraId="18ABCFE1" w14:textId="77777777" w:rsidR="00571CDD" w:rsidRPr="00811D26" w:rsidRDefault="00571CDD" w:rsidP="00B57106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1252A6AF" w14:textId="77777777" w:rsidR="00571CDD" w:rsidRPr="00811D26" w:rsidRDefault="00571CDD" w:rsidP="00B57106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10,000</w:t>
            </w:r>
          </w:p>
        </w:tc>
        <w:tc>
          <w:tcPr>
            <w:tcW w:w="255" w:type="dxa"/>
          </w:tcPr>
          <w:p w14:paraId="07D1470B" w14:textId="77777777" w:rsidR="00571CDD" w:rsidRPr="00811D26" w:rsidRDefault="00571CDD" w:rsidP="00B5710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  <w:vAlign w:val="bottom"/>
          </w:tcPr>
          <w:p w14:paraId="029F1EB5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3" w:right="39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55" w:type="dxa"/>
            <w:vAlign w:val="bottom"/>
          </w:tcPr>
          <w:p w14:paraId="2D69B197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right="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vAlign w:val="bottom"/>
          </w:tcPr>
          <w:p w14:paraId="4ACEAB4C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1" w:right="41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571CDD" w:rsidRPr="00811D26" w14:paraId="671F62A7" w14:textId="77777777" w:rsidTr="000D02DB">
        <w:tc>
          <w:tcPr>
            <w:tcW w:w="2993" w:type="dxa"/>
          </w:tcPr>
          <w:p w14:paraId="749F755D" w14:textId="77777777" w:rsidR="00571CDD" w:rsidRPr="00BF19AA" w:rsidRDefault="00571CDD" w:rsidP="00B57106">
            <w:pPr>
              <w:tabs>
                <w:tab w:val="clear" w:pos="2580"/>
                <w:tab w:val="clear" w:pos="2807"/>
                <w:tab w:val="left" w:pos="372"/>
              </w:tabs>
              <w:ind w:right="-62"/>
              <w:rPr>
                <w:rFonts w:ascii="Angsana New" w:hAnsi="Angsana New"/>
                <w:sz w:val="27"/>
                <w:szCs w:val="27"/>
                <w:cs/>
              </w:rPr>
            </w:pPr>
            <w:r w:rsidRPr="00BF19AA">
              <w:rPr>
                <w:rFonts w:ascii="Angsana New" w:hAnsi="Angsana New"/>
                <w:sz w:val="27"/>
                <w:szCs w:val="27"/>
                <w:cs/>
              </w:rPr>
              <w:t>ผลกระทบของการเปลี่ยนแปลงมูลค่าที่ตราไว้</w:t>
            </w:r>
            <w:r w:rsidRPr="00BF19AA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F19AA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BF19AA">
              <w:rPr>
                <w:rFonts w:ascii="Angsana New" w:hAnsi="Angsana New"/>
                <w:sz w:val="27"/>
                <w:szCs w:val="27"/>
              </w:rPr>
              <w:t xml:space="preserve">4 </w:t>
            </w:r>
            <w:r w:rsidRPr="00BF19AA"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 w:rsidRPr="00BF19A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850" w:type="dxa"/>
          </w:tcPr>
          <w:p w14:paraId="246671BD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</w:rPr>
            </w:pPr>
          </w:p>
          <w:p w14:paraId="09262A5E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5.00</w:t>
            </w:r>
          </w:p>
        </w:tc>
        <w:tc>
          <w:tcPr>
            <w:tcW w:w="255" w:type="dxa"/>
          </w:tcPr>
          <w:p w14:paraId="18340F4C" w14:textId="77777777" w:rsidR="00571CDD" w:rsidRPr="00811D26" w:rsidRDefault="00571CDD" w:rsidP="00B57106">
            <w:pPr>
              <w:ind w:right="7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47" w:type="dxa"/>
          </w:tcPr>
          <w:p w14:paraId="203BA476" w14:textId="77777777" w:rsidR="00571CDD" w:rsidRPr="00811D26" w:rsidRDefault="00571CDD" w:rsidP="00B57106">
            <w:pPr>
              <w:tabs>
                <w:tab w:val="clear" w:pos="907"/>
              </w:tabs>
              <w:ind w:left="-96" w:right="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2B211225" w14:textId="1F094EE1" w:rsidR="00571CDD" w:rsidRPr="00811D26" w:rsidRDefault="00571CDD" w:rsidP="00B57106">
            <w:pPr>
              <w:tabs>
                <w:tab w:val="clear" w:pos="907"/>
              </w:tabs>
              <w:ind w:left="-96" w:right="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(</w:t>
            </w:r>
            <w:r w:rsidR="000D02DB" w:rsidRPr="00811D26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811D26">
              <w:rPr>
                <w:rFonts w:ascii="Angsana New" w:hAnsi="Angsana New"/>
                <w:sz w:val="27"/>
                <w:szCs w:val="27"/>
              </w:rPr>
              <w:t>949,531)</w:t>
            </w:r>
          </w:p>
        </w:tc>
        <w:tc>
          <w:tcPr>
            <w:tcW w:w="255" w:type="dxa"/>
          </w:tcPr>
          <w:p w14:paraId="2EC1CFA9" w14:textId="77777777" w:rsidR="00571CDD" w:rsidRPr="00811D26" w:rsidRDefault="00571CDD" w:rsidP="00B5710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</w:tcPr>
          <w:p w14:paraId="5C486567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82" w:right="65"/>
              <w:rPr>
                <w:rFonts w:ascii="Angsana New" w:hAnsi="Angsana New"/>
                <w:sz w:val="27"/>
                <w:szCs w:val="27"/>
              </w:rPr>
            </w:pPr>
          </w:p>
          <w:p w14:paraId="6067068B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82" w:right="65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55" w:type="dxa"/>
          </w:tcPr>
          <w:p w14:paraId="6B72F270" w14:textId="77777777" w:rsidR="00571CDD" w:rsidRPr="00811D26" w:rsidRDefault="00571CDD" w:rsidP="00B5710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  <w:vAlign w:val="bottom"/>
          </w:tcPr>
          <w:p w14:paraId="33CB9AC4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3" w:right="39"/>
              <w:rPr>
                <w:rFonts w:ascii="Angsana New" w:hAnsi="Angsana New"/>
                <w:sz w:val="27"/>
                <w:szCs w:val="27"/>
                <w:cs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55" w:type="dxa"/>
          </w:tcPr>
          <w:p w14:paraId="24FD1038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right="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vAlign w:val="bottom"/>
          </w:tcPr>
          <w:p w14:paraId="1B6404F8" w14:textId="77777777" w:rsidR="00571CDD" w:rsidRPr="00811D26" w:rsidRDefault="00571CDD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1" w:right="41"/>
              <w:rPr>
                <w:rFonts w:ascii="Angsana New" w:hAnsi="Angsana New"/>
                <w:sz w:val="27"/>
                <w:szCs w:val="27"/>
                <w:cs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031386" w:rsidRPr="00811D26" w14:paraId="71F0F36E" w14:textId="77777777" w:rsidTr="00445923">
        <w:tc>
          <w:tcPr>
            <w:tcW w:w="2993" w:type="dxa"/>
          </w:tcPr>
          <w:p w14:paraId="4BF5F511" w14:textId="0EECDD29" w:rsidR="00031386" w:rsidRPr="00BF19AA" w:rsidRDefault="00031386" w:rsidP="00031386">
            <w:pPr>
              <w:tabs>
                <w:tab w:val="clear" w:pos="2580"/>
                <w:tab w:val="clear" w:pos="2807"/>
                <w:tab w:val="left" w:pos="372"/>
              </w:tabs>
              <w:ind w:right="-62"/>
              <w:rPr>
                <w:rFonts w:ascii="Angsana New" w:hAnsi="Angsana New"/>
                <w:sz w:val="27"/>
                <w:szCs w:val="27"/>
              </w:rPr>
            </w:pPr>
            <w:r w:rsidRPr="00BF19AA">
              <w:rPr>
                <w:rFonts w:ascii="Angsana New" w:hAnsi="Angsana New" w:hint="cs"/>
                <w:sz w:val="27"/>
                <w:szCs w:val="27"/>
                <w:cs/>
              </w:rPr>
              <w:t>การออกและเสนอขายหุ้นให้แก่ผู้ถือหุ้นเดิม</w:t>
            </w:r>
            <w:r w:rsidR="00F23952" w:rsidRPr="00BF19AA">
              <w:rPr>
                <w:rFonts w:ascii="Angsana New" w:hAnsi="Angsana New" w:hint="cs"/>
                <w:sz w:val="27"/>
                <w:szCs w:val="27"/>
                <w:cs/>
              </w:rPr>
              <w:t xml:space="preserve"> (</w:t>
            </w:r>
            <w:r w:rsidR="00F23952" w:rsidRPr="00BF19AA">
              <w:rPr>
                <w:rFonts w:ascii="Angsana New" w:hAnsi="Angsana New"/>
                <w:sz w:val="27"/>
                <w:szCs w:val="27"/>
              </w:rPr>
              <w:t xml:space="preserve">RO) </w:t>
            </w:r>
            <w:r w:rsidRPr="00BF19AA">
              <w:rPr>
                <w:rFonts w:ascii="Angsana New" w:hAnsi="Angsana New" w:hint="cs"/>
                <w:sz w:val="27"/>
                <w:szCs w:val="27"/>
                <w:cs/>
              </w:rPr>
              <w:t>และการใช้สิทธิ</w:t>
            </w:r>
            <w:r w:rsidR="00BF19AA">
              <w:rPr>
                <w:rFonts w:ascii="Angsana New" w:hAnsi="Angsana New" w:hint="cs"/>
                <w:sz w:val="27"/>
                <w:szCs w:val="27"/>
                <w:cs/>
              </w:rPr>
              <w:t xml:space="preserve">ของ </w:t>
            </w:r>
            <w:r w:rsidR="00BF19AA">
              <w:rPr>
                <w:rFonts w:ascii="Angsana New" w:hAnsi="Angsana New"/>
                <w:sz w:val="27"/>
                <w:szCs w:val="27"/>
              </w:rPr>
              <w:t>ECF-W6</w:t>
            </w:r>
          </w:p>
        </w:tc>
        <w:tc>
          <w:tcPr>
            <w:tcW w:w="850" w:type="dxa"/>
          </w:tcPr>
          <w:p w14:paraId="5BD2D85A" w14:textId="77777777" w:rsidR="00031386" w:rsidRPr="00811D26" w:rsidRDefault="00031386" w:rsidP="0003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</w:rPr>
            </w:pPr>
          </w:p>
          <w:p w14:paraId="35C75E79" w14:textId="42C2C9E4" w:rsidR="00031386" w:rsidRPr="00811D26" w:rsidRDefault="00031386" w:rsidP="0003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5.00</w:t>
            </w:r>
          </w:p>
        </w:tc>
        <w:tc>
          <w:tcPr>
            <w:tcW w:w="255" w:type="dxa"/>
          </w:tcPr>
          <w:p w14:paraId="3C8024DE" w14:textId="77777777" w:rsidR="00031386" w:rsidRPr="00811D26" w:rsidRDefault="00031386" w:rsidP="00031386">
            <w:pPr>
              <w:ind w:right="7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F30C736" w14:textId="77777777" w:rsidR="00031386" w:rsidRPr="00811D26" w:rsidRDefault="00031386" w:rsidP="00031386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1B133B7B" w14:textId="24E26E35" w:rsidR="00031386" w:rsidRPr="00811D26" w:rsidRDefault="00031386" w:rsidP="00031386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999,506</w:t>
            </w:r>
          </w:p>
        </w:tc>
        <w:tc>
          <w:tcPr>
            <w:tcW w:w="255" w:type="dxa"/>
          </w:tcPr>
          <w:p w14:paraId="4BDDA790" w14:textId="77777777" w:rsidR="00031386" w:rsidRPr="00811D26" w:rsidRDefault="00031386" w:rsidP="0003138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523E2AB" w14:textId="77777777" w:rsidR="00031386" w:rsidRPr="00811D26" w:rsidRDefault="00031386" w:rsidP="0003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82" w:right="65"/>
              <w:rPr>
                <w:rFonts w:ascii="Angsana New" w:hAnsi="Angsana New"/>
                <w:sz w:val="27"/>
                <w:szCs w:val="27"/>
              </w:rPr>
            </w:pPr>
          </w:p>
          <w:p w14:paraId="11721CE7" w14:textId="07B41156" w:rsidR="00031386" w:rsidRPr="00811D26" w:rsidRDefault="00031386" w:rsidP="00031386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4,997,531</w:t>
            </w:r>
          </w:p>
        </w:tc>
        <w:tc>
          <w:tcPr>
            <w:tcW w:w="255" w:type="dxa"/>
          </w:tcPr>
          <w:p w14:paraId="61CB785F" w14:textId="77777777" w:rsidR="00031386" w:rsidRPr="00811D26" w:rsidRDefault="00031386" w:rsidP="0003138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55D5C607" w14:textId="726F0C02" w:rsidR="00031386" w:rsidRPr="00811D26" w:rsidRDefault="00031386" w:rsidP="0003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3" w:right="39"/>
              <w:rPr>
                <w:rFonts w:ascii="Angsana New" w:hAnsi="Angsana New"/>
                <w:sz w:val="27"/>
                <w:szCs w:val="27"/>
                <w:cs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5" w:type="dxa"/>
          </w:tcPr>
          <w:p w14:paraId="051ADB81" w14:textId="77777777" w:rsidR="00031386" w:rsidRPr="00811D26" w:rsidRDefault="00031386" w:rsidP="0003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right="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726398FC" w14:textId="292C90BB" w:rsidR="00031386" w:rsidRPr="00811D26" w:rsidRDefault="00031386" w:rsidP="0003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1" w:right="41"/>
              <w:rPr>
                <w:rFonts w:ascii="Angsana New" w:hAnsi="Angsana New"/>
                <w:sz w:val="27"/>
                <w:szCs w:val="27"/>
                <w:cs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33649" w:rsidRPr="00811D26" w14:paraId="63F6916C" w14:textId="77777777" w:rsidTr="00445923">
        <w:tc>
          <w:tcPr>
            <w:tcW w:w="2993" w:type="dxa"/>
          </w:tcPr>
          <w:p w14:paraId="31DE2905" w14:textId="77777777" w:rsidR="00533649" w:rsidRPr="00811D26" w:rsidRDefault="00533649" w:rsidP="00533649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811D26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811D26">
              <w:rPr>
                <w:rFonts w:ascii="Angsana New" w:hAnsi="Angsana New" w:hint="cs"/>
                <w:sz w:val="27"/>
                <w:szCs w:val="27"/>
                <w:cs/>
              </w:rPr>
              <w:t>กันย</w:t>
            </w:r>
            <w:r w:rsidRPr="00811D26">
              <w:rPr>
                <w:rFonts w:ascii="Angsana New" w:hAnsi="Angsana New"/>
                <w:sz w:val="27"/>
                <w:szCs w:val="27"/>
                <w:cs/>
              </w:rPr>
              <w:t xml:space="preserve">ายน </w:t>
            </w:r>
            <w:r w:rsidRPr="00811D26">
              <w:rPr>
                <w:rFonts w:ascii="Angsana New" w:hAnsi="Angsana New"/>
                <w:sz w:val="27"/>
                <w:szCs w:val="27"/>
              </w:rPr>
              <w:t xml:space="preserve">2568 </w:t>
            </w:r>
            <w:r w:rsidRPr="00811D26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  <w:p w14:paraId="5948B194" w14:textId="56DB0619" w:rsidR="00F5775C" w:rsidRPr="00811D26" w:rsidRDefault="00533649" w:rsidP="00F5775C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>วันที่</w:t>
            </w:r>
            <w:r w:rsidRPr="00811D26">
              <w:rPr>
                <w:rFonts w:ascii="Angsana New" w:hAnsi="Angsana New"/>
                <w:sz w:val="27"/>
                <w:szCs w:val="27"/>
              </w:rPr>
              <w:t xml:space="preserve"> 31 </w:t>
            </w:r>
            <w:r w:rsidRPr="00811D26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811D26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850" w:type="dxa"/>
            <w:vAlign w:val="bottom"/>
          </w:tcPr>
          <w:p w14:paraId="54D151AE" w14:textId="77777777" w:rsidR="00533649" w:rsidRPr="00811D26" w:rsidRDefault="00533649" w:rsidP="0053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5</w:t>
            </w:r>
            <w:r w:rsidRPr="00811D2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811D26">
              <w:rPr>
                <w:rFonts w:ascii="Angsana New" w:hAnsi="Angsana New"/>
                <w:sz w:val="27"/>
                <w:szCs w:val="27"/>
              </w:rPr>
              <w:t xml:space="preserve">00, </w:t>
            </w:r>
          </w:p>
          <w:p w14:paraId="7D377505" w14:textId="77777777" w:rsidR="00533649" w:rsidRPr="00811D26" w:rsidRDefault="00533649" w:rsidP="0053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0.25</w:t>
            </w:r>
          </w:p>
        </w:tc>
        <w:tc>
          <w:tcPr>
            <w:tcW w:w="255" w:type="dxa"/>
            <w:vAlign w:val="bottom"/>
          </w:tcPr>
          <w:p w14:paraId="539147D6" w14:textId="77777777" w:rsidR="00533649" w:rsidRPr="00811D26" w:rsidRDefault="00533649" w:rsidP="00533649">
            <w:pPr>
              <w:ind w:right="7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DC2E0" w14:textId="5E704220" w:rsidR="00533649" w:rsidRPr="00811D26" w:rsidRDefault="00A11DD4" w:rsidP="00533649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1,049,481</w:t>
            </w:r>
          </w:p>
        </w:tc>
        <w:tc>
          <w:tcPr>
            <w:tcW w:w="255" w:type="dxa"/>
            <w:vAlign w:val="bottom"/>
          </w:tcPr>
          <w:p w14:paraId="7EA9AE96" w14:textId="77777777" w:rsidR="00533649" w:rsidRPr="00811D26" w:rsidRDefault="00533649" w:rsidP="00533649">
            <w:pPr>
              <w:tabs>
                <w:tab w:val="clear" w:pos="907"/>
              </w:tabs>
              <w:ind w:right="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BBEEE" w14:textId="7FD159F2" w:rsidR="00533649" w:rsidRPr="00811D26" w:rsidRDefault="00A11DD4" w:rsidP="00533649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5,247,407</w:t>
            </w:r>
          </w:p>
        </w:tc>
        <w:tc>
          <w:tcPr>
            <w:tcW w:w="255" w:type="dxa"/>
            <w:vAlign w:val="bottom"/>
          </w:tcPr>
          <w:p w14:paraId="47F895D7" w14:textId="77777777" w:rsidR="00533649" w:rsidRPr="00811D26" w:rsidRDefault="00533649" w:rsidP="00533649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269929BB" w14:textId="77777777" w:rsidR="00533649" w:rsidRPr="00811D26" w:rsidRDefault="00533649" w:rsidP="00533649">
            <w:pPr>
              <w:tabs>
                <w:tab w:val="clear" w:pos="907"/>
              </w:tabs>
              <w:ind w:left="-113" w:right="39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5CE2AF7E" w14:textId="77777777" w:rsidR="00533649" w:rsidRPr="00811D26" w:rsidRDefault="00533649" w:rsidP="00533649">
            <w:pPr>
              <w:tabs>
                <w:tab w:val="clear" w:pos="907"/>
              </w:tabs>
              <w:ind w:left="-113" w:right="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959,506</w:t>
            </w:r>
          </w:p>
        </w:tc>
        <w:tc>
          <w:tcPr>
            <w:tcW w:w="255" w:type="dxa"/>
          </w:tcPr>
          <w:p w14:paraId="7F735654" w14:textId="77777777" w:rsidR="00533649" w:rsidRPr="00811D26" w:rsidRDefault="00533649" w:rsidP="00533649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06C3C164" w14:textId="77777777" w:rsidR="00533649" w:rsidRPr="00811D26" w:rsidRDefault="00533649" w:rsidP="00533649">
            <w:pPr>
              <w:tabs>
                <w:tab w:val="clear" w:pos="907"/>
              </w:tabs>
              <w:ind w:left="-101" w:right="41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1EDEC9F5" w14:textId="77777777" w:rsidR="00533649" w:rsidRPr="00811D26" w:rsidRDefault="00533649" w:rsidP="00533649">
            <w:pPr>
              <w:tabs>
                <w:tab w:val="clear" w:pos="907"/>
              </w:tabs>
              <w:ind w:left="-101" w:right="4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239,876</w:t>
            </w:r>
          </w:p>
        </w:tc>
      </w:tr>
      <w:tr w:rsidR="00E13A37" w:rsidRPr="00F5775C" w14:paraId="6DECCE65" w14:textId="77777777" w:rsidTr="00E13A37">
        <w:tc>
          <w:tcPr>
            <w:tcW w:w="2993" w:type="dxa"/>
          </w:tcPr>
          <w:p w14:paraId="61E3732D" w14:textId="77777777" w:rsidR="00E13A37" w:rsidRDefault="00E13A37" w:rsidP="00533649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</w:rPr>
            </w:pPr>
          </w:p>
          <w:p w14:paraId="6191F3A0" w14:textId="77777777" w:rsidR="00A610E7" w:rsidRDefault="00A610E7" w:rsidP="00533649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</w:rPr>
            </w:pPr>
          </w:p>
          <w:p w14:paraId="04A65BB7" w14:textId="77777777" w:rsidR="00CD1358" w:rsidRDefault="00CD1358" w:rsidP="00533649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</w:rPr>
            </w:pPr>
          </w:p>
          <w:p w14:paraId="037D7258" w14:textId="77777777" w:rsidR="00515401" w:rsidRDefault="00515401" w:rsidP="00533649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</w:rPr>
            </w:pPr>
          </w:p>
          <w:p w14:paraId="65E4E4AA" w14:textId="55AABDD2" w:rsidR="00E13A37" w:rsidRPr="00F5775C" w:rsidRDefault="00E13A37" w:rsidP="00533649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50" w:type="dxa"/>
            <w:vAlign w:val="bottom"/>
          </w:tcPr>
          <w:p w14:paraId="19253B15" w14:textId="77777777" w:rsidR="00E13A37" w:rsidRPr="00F5775C" w:rsidRDefault="00E13A37" w:rsidP="0053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445848A1" w14:textId="77777777" w:rsidR="00E13A37" w:rsidRPr="00F5775C" w:rsidRDefault="00E13A37" w:rsidP="00533649">
            <w:pPr>
              <w:ind w:right="7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09E72494" w14:textId="77777777" w:rsidR="00E13A37" w:rsidRPr="00F5775C" w:rsidRDefault="00E13A37" w:rsidP="00533649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0372FE50" w14:textId="77777777" w:rsidR="00E13A37" w:rsidRPr="00F5775C" w:rsidRDefault="00E13A37" w:rsidP="00533649">
            <w:pPr>
              <w:tabs>
                <w:tab w:val="clear" w:pos="907"/>
              </w:tabs>
              <w:ind w:right="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6D92ED8B" w14:textId="77777777" w:rsidR="00E13A37" w:rsidRPr="00F5775C" w:rsidRDefault="00E13A37" w:rsidP="00533649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38AFED53" w14:textId="77777777" w:rsidR="00E13A37" w:rsidRPr="00F5775C" w:rsidRDefault="00E13A37" w:rsidP="00533649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0305E7F" w14:textId="77777777" w:rsidR="00E13A37" w:rsidRPr="00F5775C" w:rsidRDefault="00E13A37" w:rsidP="00533649">
            <w:pPr>
              <w:tabs>
                <w:tab w:val="clear" w:pos="907"/>
              </w:tabs>
              <w:ind w:left="-113" w:right="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5" w:type="dxa"/>
          </w:tcPr>
          <w:p w14:paraId="6AA603B4" w14:textId="77777777" w:rsidR="00E13A37" w:rsidRPr="00F5775C" w:rsidRDefault="00E13A37" w:rsidP="00533649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7DE8FADC" w14:textId="77777777" w:rsidR="00E13A37" w:rsidRPr="00F5775C" w:rsidRDefault="00E13A37" w:rsidP="00533649">
            <w:pPr>
              <w:tabs>
                <w:tab w:val="clear" w:pos="907"/>
              </w:tabs>
              <w:ind w:left="-101" w:right="4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33649" w:rsidRPr="00811D26" w14:paraId="7E89F78C" w14:textId="77777777" w:rsidTr="00E13A37">
        <w:tc>
          <w:tcPr>
            <w:tcW w:w="2993" w:type="dxa"/>
          </w:tcPr>
          <w:p w14:paraId="7C81F538" w14:textId="72A8797C" w:rsidR="00533649" w:rsidRPr="00811D26" w:rsidRDefault="00533649" w:rsidP="00533649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11D26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lastRenderedPageBreak/>
              <w:t>ส่วนเกิน</w:t>
            </w:r>
            <w:r w:rsidR="009712E8" w:rsidRPr="00811D26"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  <w:t xml:space="preserve"> </w:t>
            </w:r>
            <w:r w:rsidR="009712E8" w:rsidRPr="00811D26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(</w:t>
            </w:r>
            <w:r w:rsidR="00F23952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ต่ำ</w:t>
            </w:r>
            <w:r w:rsidR="009712E8" w:rsidRPr="00811D26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 xml:space="preserve">กว่า) </w:t>
            </w:r>
            <w:r w:rsidRPr="00811D26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มูลค่าหุ้น</w:t>
            </w:r>
            <w:r w:rsidR="00B77562"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  <w:t xml:space="preserve"> - </w:t>
            </w:r>
            <w:r w:rsidR="00B77562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สุทธิ</w:t>
            </w:r>
          </w:p>
        </w:tc>
        <w:tc>
          <w:tcPr>
            <w:tcW w:w="850" w:type="dxa"/>
            <w:vAlign w:val="bottom"/>
          </w:tcPr>
          <w:p w14:paraId="20A96600" w14:textId="77777777" w:rsidR="00533649" w:rsidRPr="00811D26" w:rsidRDefault="00533649" w:rsidP="0053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5" w:type="dxa"/>
            <w:vAlign w:val="bottom"/>
          </w:tcPr>
          <w:p w14:paraId="1DBAC85F" w14:textId="77777777" w:rsidR="00533649" w:rsidRPr="00811D26" w:rsidRDefault="00533649" w:rsidP="00533649">
            <w:pPr>
              <w:ind w:right="7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21A5AB19" w14:textId="77777777" w:rsidR="00533649" w:rsidRPr="00811D26" w:rsidRDefault="00533649" w:rsidP="00533649">
            <w:pPr>
              <w:tabs>
                <w:tab w:val="clear" w:pos="907"/>
              </w:tabs>
              <w:ind w:left="-96" w:right="7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6BA1959A" w14:textId="77777777" w:rsidR="00533649" w:rsidRPr="00811D26" w:rsidRDefault="00533649" w:rsidP="00533649">
            <w:pPr>
              <w:tabs>
                <w:tab w:val="clear" w:pos="907"/>
              </w:tabs>
              <w:ind w:right="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vAlign w:val="bottom"/>
          </w:tcPr>
          <w:p w14:paraId="30F525A4" w14:textId="77777777" w:rsidR="00533649" w:rsidRPr="00811D26" w:rsidRDefault="00533649" w:rsidP="00533649">
            <w:pPr>
              <w:tabs>
                <w:tab w:val="clear" w:pos="907"/>
              </w:tabs>
              <w:ind w:left="-82" w:right="6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47B1BF3F" w14:textId="77777777" w:rsidR="00533649" w:rsidRPr="00811D26" w:rsidRDefault="00533649" w:rsidP="00533649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  <w:vAlign w:val="bottom"/>
          </w:tcPr>
          <w:p w14:paraId="0902B659" w14:textId="77777777" w:rsidR="00533649" w:rsidRPr="00811D26" w:rsidRDefault="00533649" w:rsidP="00533649">
            <w:pPr>
              <w:tabs>
                <w:tab w:val="clear" w:pos="907"/>
              </w:tabs>
              <w:ind w:left="-113" w:right="3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481A1B5F" w14:textId="77777777" w:rsidR="00533649" w:rsidRPr="00811D26" w:rsidRDefault="00533649" w:rsidP="00533649">
            <w:pPr>
              <w:tabs>
                <w:tab w:val="clear" w:pos="907"/>
              </w:tabs>
              <w:ind w:right="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vAlign w:val="bottom"/>
          </w:tcPr>
          <w:p w14:paraId="2C98D757" w14:textId="77777777" w:rsidR="00533649" w:rsidRPr="00811D26" w:rsidRDefault="00533649" w:rsidP="00533649">
            <w:pPr>
              <w:tabs>
                <w:tab w:val="clear" w:pos="907"/>
              </w:tabs>
              <w:ind w:left="-101" w:right="41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33649" w:rsidRPr="00811D26" w14:paraId="6AC4A3F6" w14:textId="77777777" w:rsidTr="00445923">
        <w:tc>
          <w:tcPr>
            <w:tcW w:w="2993" w:type="dxa"/>
          </w:tcPr>
          <w:p w14:paraId="0DEAB8FD" w14:textId="77777777" w:rsidR="00533649" w:rsidRPr="00811D26" w:rsidRDefault="00533649" w:rsidP="00533649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811D26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811D26">
              <w:rPr>
                <w:rFonts w:ascii="Angsana New" w:hAnsi="Angsana New"/>
                <w:sz w:val="27"/>
                <w:szCs w:val="27"/>
                <w:cs/>
              </w:rPr>
              <w:t xml:space="preserve">มกราคม </w:t>
            </w:r>
            <w:r w:rsidRPr="00811D26">
              <w:rPr>
                <w:rFonts w:ascii="Angsana New" w:hAnsi="Angsana New"/>
                <w:sz w:val="27"/>
                <w:szCs w:val="27"/>
              </w:rPr>
              <w:t>2568</w:t>
            </w:r>
            <w:r w:rsidRPr="00811D26">
              <w:rPr>
                <w:rFonts w:ascii="Angsana New" w:hAnsi="Angsana New"/>
                <w:sz w:val="27"/>
                <w:szCs w:val="27"/>
                <w:cs/>
              </w:rPr>
              <w:t xml:space="preserve"> และ </w:t>
            </w:r>
            <w:r w:rsidRPr="00811D26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850" w:type="dxa"/>
            <w:vAlign w:val="bottom"/>
          </w:tcPr>
          <w:p w14:paraId="00C77098" w14:textId="77777777" w:rsidR="00533649" w:rsidRPr="00811D26" w:rsidRDefault="00533649" w:rsidP="0053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5" w:type="dxa"/>
            <w:vAlign w:val="bottom"/>
          </w:tcPr>
          <w:p w14:paraId="7E3730E9" w14:textId="77777777" w:rsidR="00533649" w:rsidRPr="00811D26" w:rsidRDefault="00533649" w:rsidP="00533649">
            <w:pPr>
              <w:ind w:right="7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47" w:type="dxa"/>
            <w:vAlign w:val="bottom"/>
          </w:tcPr>
          <w:p w14:paraId="265C559B" w14:textId="77777777" w:rsidR="00533649" w:rsidRPr="00811D26" w:rsidRDefault="00533649" w:rsidP="00533649">
            <w:pPr>
              <w:tabs>
                <w:tab w:val="clear" w:pos="907"/>
              </w:tabs>
              <w:ind w:left="-96" w:right="7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3F4CDD2C" w14:textId="77777777" w:rsidR="00533649" w:rsidRPr="00811D26" w:rsidRDefault="00533649" w:rsidP="00533649">
            <w:pPr>
              <w:tabs>
                <w:tab w:val="clear" w:pos="907"/>
              </w:tabs>
              <w:ind w:right="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vAlign w:val="bottom"/>
          </w:tcPr>
          <w:p w14:paraId="02CDADDD" w14:textId="77777777" w:rsidR="00533649" w:rsidRPr="00811D26" w:rsidRDefault="00533649" w:rsidP="00533649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768,374</w:t>
            </w:r>
          </w:p>
        </w:tc>
        <w:tc>
          <w:tcPr>
            <w:tcW w:w="255" w:type="dxa"/>
            <w:vAlign w:val="bottom"/>
          </w:tcPr>
          <w:p w14:paraId="2793B8B3" w14:textId="77777777" w:rsidR="00533649" w:rsidRPr="00811D26" w:rsidRDefault="00533649" w:rsidP="00533649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  <w:vAlign w:val="bottom"/>
          </w:tcPr>
          <w:p w14:paraId="69217475" w14:textId="77777777" w:rsidR="00533649" w:rsidRPr="00811D26" w:rsidRDefault="00533649" w:rsidP="00533649">
            <w:pPr>
              <w:tabs>
                <w:tab w:val="clear" w:pos="907"/>
              </w:tabs>
              <w:ind w:left="-113" w:right="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437D9DA5" w14:textId="77777777" w:rsidR="00533649" w:rsidRPr="00811D26" w:rsidRDefault="00533649" w:rsidP="00533649">
            <w:pPr>
              <w:tabs>
                <w:tab w:val="clear" w:pos="907"/>
              </w:tabs>
              <w:ind w:right="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vAlign w:val="bottom"/>
          </w:tcPr>
          <w:p w14:paraId="4515A76C" w14:textId="77777777" w:rsidR="00533649" w:rsidRPr="00811D26" w:rsidRDefault="00533649" w:rsidP="00533649">
            <w:pPr>
              <w:tabs>
                <w:tab w:val="clear" w:pos="907"/>
              </w:tabs>
              <w:ind w:left="-101" w:right="4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768,374</w:t>
            </w:r>
          </w:p>
        </w:tc>
      </w:tr>
      <w:tr w:rsidR="00533649" w:rsidRPr="00811D26" w14:paraId="3F212E35" w14:textId="77777777" w:rsidTr="009712E8">
        <w:tc>
          <w:tcPr>
            <w:tcW w:w="2993" w:type="dxa"/>
          </w:tcPr>
          <w:p w14:paraId="14D30A62" w14:textId="77777777" w:rsidR="00533649" w:rsidRPr="00811D26" w:rsidRDefault="00533649" w:rsidP="00533649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11D26">
              <w:rPr>
                <w:rFonts w:ascii="Angsana New" w:hAnsi="Angsana New" w:hint="cs"/>
                <w:sz w:val="27"/>
                <w:szCs w:val="27"/>
                <w:cs/>
              </w:rPr>
              <w:t>ค่าใช้จ่ายในการออกและเสนอขายหุ้นให้แก่บุคคลในวงจำกัด</w:t>
            </w:r>
          </w:p>
        </w:tc>
        <w:tc>
          <w:tcPr>
            <w:tcW w:w="850" w:type="dxa"/>
            <w:vAlign w:val="bottom"/>
          </w:tcPr>
          <w:p w14:paraId="7F42085F" w14:textId="77777777" w:rsidR="00533649" w:rsidRPr="00811D26" w:rsidRDefault="00533649" w:rsidP="0053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5" w:type="dxa"/>
            <w:vAlign w:val="bottom"/>
          </w:tcPr>
          <w:p w14:paraId="23481C40" w14:textId="77777777" w:rsidR="00533649" w:rsidRPr="00811D26" w:rsidRDefault="00533649" w:rsidP="00533649">
            <w:pPr>
              <w:ind w:right="7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47" w:type="dxa"/>
            <w:vAlign w:val="bottom"/>
          </w:tcPr>
          <w:p w14:paraId="207080EB" w14:textId="77777777" w:rsidR="00533649" w:rsidRPr="00811D26" w:rsidRDefault="00533649" w:rsidP="00533649">
            <w:pPr>
              <w:tabs>
                <w:tab w:val="clear" w:pos="907"/>
              </w:tabs>
              <w:ind w:left="-96" w:right="7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170E7DA8" w14:textId="77777777" w:rsidR="00533649" w:rsidRPr="00811D26" w:rsidRDefault="00533649" w:rsidP="00533649">
            <w:pPr>
              <w:tabs>
                <w:tab w:val="clear" w:pos="907"/>
              </w:tabs>
              <w:ind w:right="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vAlign w:val="bottom"/>
          </w:tcPr>
          <w:p w14:paraId="21F7580C" w14:textId="6910DCA8" w:rsidR="00533649" w:rsidRPr="00811D26" w:rsidRDefault="00533649" w:rsidP="00533649">
            <w:pPr>
              <w:tabs>
                <w:tab w:val="clear" w:pos="907"/>
              </w:tabs>
              <w:ind w:left="-96" w:right="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(</w:t>
            </w:r>
            <w:r w:rsidR="009712E8" w:rsidRPr="00811D26">
              <w:rPr>
                <w:rFonts w:ascii="Angsana New" w:hAnsi="Angsana New"/>
                <w:sz w:val="27"/>
                <w:szCs w:val="27"/>
              </w:rPr>
              <w:t xml:space="preserve">       </w:t>
            </w:r>
            <w:r w:rsidRPr="00811D26">
              <w:rPr>
                <w:rFonts w:ascii="Angsana New" w:hAnsi="Angsana New"/>
                <w:sz w:val="27"/>
                <w:szCs w:val="27"/>
              </w:rPr>
              <w:t>4,654)</w:t>
            </w:r>
          </w:p>
        </w:tc>
        <w:tc>
          <w:tcPr>
            <w:tcW w:w="255" w:type="dxa"/>
            <w:vAlign w:val="bottom"/>
          </w:tcPr>
          <w:p w14:paraId="28F978D0" w14:textId="77777777" w:rsidR="00533649" w:rsidRPr="00811D26" w:rsidRDefault="00533649" w:rsidP="00533649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  <w:vAlign w:val="bottom"/>
          </w:tcPr>
          <w:p w14:paraId="059C7CBD" w14:textId="77777777" w:rsidR="00533649" w:rsidRPr="00811D26" w:rsidRDefault="00533649" w:rsidP="0053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3" w:right="3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5F6A0279" w14:textId="77777777" w:rsidR="00533649" w:rsidRPr="00811D26" w:rsidRDefault="00533649" w:rsidP="0053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right="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vAlign w:val="bottom"/>
          </w:tcPr>
          <w:p w14:paraId="00EDD56C" w14:textId="77777777" w:rsidR="00533649" w:rsidRPr="00811D26" w:rsidRDefault="00533649" w:rsidP="00533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1" w:right="41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9712E8" w:rsidRPr="00811D26" w14:paraId="76648E04" w14:textId="77777777" w:rsidTr="00445923">
        <w:tc>
          <w:tcPr>
            <w:tcW w:w="2993" w:type="dxa"/>
          </w:tcPr>
          <w:p w14:paraId="4295C43B" w14:textId="1A941D6A" w:rsidR="009712E8" w:rsidRPr="00811D26" w:rsidRDefault="009712E8" w:rsidP="009712E8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11D26">
              <w:rPr>
                <w:rFonts w:ascii="Angsana New" w:hAnsi="Angsana New" w:hint="cs"/>
                <w:sz w:val="27"/>
                <w:szCs w:val="27"/>
                <w:cs/>
              </w:rPr>
              <w:t>การออกและเสนอขายหุ้นให้แก่ผู้ถือหุ้นเดิม</w:t>
            </w:r>
            <w:r w:rsidR="00571842">
              <w:rPr>
                <w:rFonts w:ascii="Angsana New" w:hAnsi="Angsana New" w:hint="cs"/>
                <w:sz w:val="27"/>
                <w:szCs w:val="27"/>
                <w:cs/>
              </w:rPr>
              <w:t xml:space="preserve"> (</w:t>
            </w:r>
            <w:r w:rsidR="00571842">
              <w:rPr>
                <w:rFonts w:ascii="Angsana New" w:hAnsi="Angsana New"/>
                <w:sz w:val="27"/>
                <w:szCs w:val="27"/>
              </w:rPr>
              <w:t>RO</w:t>
            </w:r>
            <w:r w:rsidR="00571842">
              <w:rPr>
                <w:rFonts w:ascii="Angsana New" w:hAnsi="Angsana New" w:hint="cs"/>
                <w:sz w:val="27"/>
                <w:szCs w:val="27"/>
                <w:cs/>
              </w:rPr>
              <w:t>) ในราคาต่ำกว่ามูลค่าหุ้น</w:t>
            </w:r>
          </w:p>
        </w:tc>
        <w:tc>
          <w:tcPr>
            <w:tcW w:w="850" w:type="dxa"/>
            <w:vAlign w:val="bottom"/>
          </w:tcPr>
          <w:p w14:paraId="0695DEAF" w14:textId="77777777" w:rsidR="009712E8" w:rsidRPr="00811D26" w:rsidRDefault="009712E8" w:rsidP="00971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5" w:type="dxa"/>
            <w:vAlign w:val="bottom"/>
          </w:tcPr>
          <w:p w14:paraId="3E8C8B7C" w14:textId="77777777" w:rsidR="009712E8" w:rsidRPr="00811D26" w:rsidRDefault="009712E8" w:rsidP="009712E8">
            <w:pPr>
              <w:ind w:right="7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47" w:type="dxa"/>
            <w:vAlign w:val="bottom"/>
          </w:tcPr>
          <w:p w14:paraId="30CFD875" w14:textId="77777777" w:rsidR="009712E8" w:rsidRPr="00811D26" w:rsidRDefault="009712E8" w:rsidP="009712E8">
            <w:pPr>
              <w:tabs>
                <w:tab w:val="clear" w:pos="907"/>
              </w:tabs>
              <w:ind w:left="-96" w:right="7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30AFD420" w14:textId="77777777" w:rsidR="009712E8" w:rsidRPr="00811D26" w:rsidRDefault="009712E8" w:rsidP="009712E8">
            <w:pPr>
              <w:tabs>
                <w:tab w:val="clear" w:pos="907"/>
              </w:tabs>
              <w:ind w:right="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64699E5F" w14:textId="75A07954" w:rsidR="009712E8" w:rsidRPr="00811D26" w:rsidRDefault="009712E8" w:rsidP="009712E8">
            <w:pPr>
              <w:tabs>
                <w:tab w:val="clear" w:pos="907"/>
              </w:tabs>
              <w:ind w:left="-96" w:right="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(4,</w:t>
            </w:r>
            <w:r w:rsidRPr="00811D26">
              <w:rPr>
                <w:rFonts w:ascii="Angsana New" w:hAnsi="Angsana New" w:hint="cs"/>
                <w:sz w:val="27"/>
                <w:szCs w:val="27"/>
                <w:cs/>
              </w:rPr>
              <w:t>797</w:t>
            </w:r>
            <w:r w:rsidRPr="00811D26">
              <w:rPr>
                <w:rFonts w:ascii="Angsana New" w:hAnsi="Angsana New"/>
                <w:sz w:val="27"/>
                <w:szCs w:val="27"/>
              </w:rPr>
              <w:t>,</w:t>
            </w:r>
            <w:r w:rsidRPr="00811D26">
              <w:rPr>
                <w:rFonts w:ascii="Angsana New" w:hAnsi="Angsana New" w:hint="cs"/>
                <w:sz w:val="27"/>
                <w:szCs w:val="27"/>
                <w:cs/>
              </w:rPr>
              <w:t>627</w:t>
            </w:r>
            <w:r w:rsidRPr="00811D2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55" w:type="dxa"/>
            <w:vAlign w:val="bottom"/>
          </w:tcPr>
          <w:p w14:paraId="42ED9F0B" w14:textId="77777777" w:rsidR="009712E8" w:rsidRPr="00811D26" w:rsidRDefault="009712E8" w:rsidP="009712E8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  <w:vAlign w:val="bottom"/>
          </w:tcPr>
          <w:p w14:paraId="30FB3E7E" w14:textId="77777777" w:rsidR="009712E8" w:rsidRPr="00811D26" w:rsidRDefault="009712E8" w:rsidP="00971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3" w:right="3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319924EB" w14:textId="77777777" w:rsidR="009712E8" w:rsidRPr="00811D26" w:rsidRDefault="009712E8" w:rsidP="00971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right="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5B2A073D" w14:textId="03B0C35E" w:rsidR="009712E8" w:rsidRPr="00811D26" w:rsidRDefault="009712E8" w:rsidP="00971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1" w:right="41"/>
              <w:rPr>
                <w:rFonts w:ascii="Angsana New" w:hAnsi="Angsana New"/>
                <w:sz w:val="27"/>
                <w:szCs w:val="27"/>
                <w:cs/>
              </w:rPr>
            </w:pPr>
            <w:r w:rsidRPr="00811D26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9712E8" w:rsidRPr="00811D26" w14:paraId="271F7ACD" w14:textId="77777777" w:rsidTr="00445923">
        <w:tc>
          <w:tcPr>
            <w:tcW w:w="2993" w:type="dxa"/>
          </w:tcPr>
          <w:p w14:paraId="76F673E7" w14:textId="057EFBFA" w:rsidR="009712E8" w:rsidRPr="00811D26" w:rsidRDefault="009712E8" w:rsidP="009712E8">
            <w:pPr>
              <w:tabs>
                <w:tab w:val="clear" w:pos="2807"/>
                <w:tab w:val="left" w:pos="372"/>
              </w:tabs>
              <w:ind w:right="-118"/>
              <w:rPr>
                <w:rFonts w:ascii="Angsana New" w:hAnsi="Angsana New"/>
                <w:sz w:val="27"/>
                <w:szCs w:val="27"/>
                <w:cs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811D26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811D26">
              <w:rPr>
                <w:rFonts w:ascii="Angsana New" w:hAnsi="Angsana New" w:hint="cs"/>
                <w:sz w:val="27"/>
                <w:szCs w:val="27"/>
                <w:cs/>
              </w:rPr>
              <w:t>กันย</w:t>
            </w:r>
            <w:r w:rsidRPr="00811D26">
              <w:rPr>
                <w:rFonts w:ascii="Angsana New" w:hAnsi="Angsana New"/>
                <w:sz w:val="27"/>
                <w:szCs w:val="27"/>
                <w:cs/>
              </w:rPr>
              <w:t xml:space="preserve">ายน </w:t>
            </w:r>
            <w:r w:rsidRPr="00811D26">
              <w:rPr>
                <w:rFonts w:ascii="Angsana New" w:hAnsi="Angsana New"/>
                <w:sz w:val="27"/>
                <w:szCs w:val="27"/>
              </w:rPr>
              <w:t>2568</w:t>
            </w:r>
          </w:p>
          <w:p w14:paraId="67C9699D" w14:textId="77777777" w:rsidR="009712E8" w:rsidRPr="00811D26" w:rsidRDefault="009712E8" w:rsidP="009712E8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11D26">
              <w:rPr>
                <w:rFonts w:ascii="Angsana New" w:hAnsi="Angsana New"/>
                <w:sz w:val="27"/>
                <w:szCs w:val="27"/>
                <w:cs/>
              </w:rPr>
              <w:t>และวันที่</w:t>
            </w:r>
            <w:r w:rsidRPr="00811D26">
              <w:rPr>
                <w:rFonts w:ascii="Angsana New" w:hAnsi="Angsana New"/>
                <w:sz w:val="27"/>
                <w:szCs w:val="27"/>
              </w:rPr>
              <w:t xml:space="preserve"> 31 </w:t>
            </w:r>
            <w:r w:rsidRPr="00811D26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811D26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850" w:type="dxa"/>
            <w:vAlign w:val="bottom"/>
          </w:tcPr>
          <w:p w14:paraId="34E5A040" w14:textId="77777777" w:rsidR="009712E8" w:rsidRPr="00811D26" w:rsidRDefault="009712E8" w:rsidP="00971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5" w:type="dxa"/>
            <w:vAlign w:val="bottom"/>
          </w:tcPr>
          <w:p w14:paraId="68418686" w14:textId="77777777" w:rsidR="009712E8" w:rsidRPr="00811D26" w:rsidRDefault="009712E8" w:rsidP="009712E8">
            <w:pPr>
              <w:ind w:right="7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47" w:type="dxa"/>
            <w:vAlign w:val="bottom"/>
          </w:tcPr>
          <w:p w14:paraId="34D2A343" w14:textId="77777777" w:rsidR="009712E8" w:rsidRPr="00811D26" w:rsidRDefault="009712E8" w:rsidP="009712E8">
            <w:pPr>
              <w:tabs>
                <w:tab w:val="clear" w:pos="907"/>
              </w:tabs>
              <w:ind w:left="-96" w:right="7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0FCE205A" w14:textId="77777777" w:rsidR="009712E8" w:rsidRPr="00811D26" w:rsidRDefault="009712E8" w:rsidP="009712E8">
            <w:pPr>
              <w:tabs>
                <w:tab w:val="clear" w:pos="907"/>
              </w:tabs>
              <w:ind w:right="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BDC75" w14:textId="261EF8C7" w:rsidR="009712E8" w:rsidRPr="00811D26" w:rsidRDefault="009712E8" w:rsidP="009712E8">
            <w:pPr>
              <w:tabs>
                <w:tab w:val="clear" w:pos="907"/>
              </w:tabs>
              <w:ind w:left="-96" w:right="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Pr="00811D26">
              <w:rPr>
                <w:rFonts w:ascii="Angsana New" w:hAnsi="Angsana New"/>
                <w:sz w:val="27"/>
                <w:szCs w:val="27"/>
              </w:rPr>
              <w:t>4,033,907</w:t>
            </w:r>
            <w:r w:rsidRPr="00811D26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255" w:type="dxa"/>
            <w:vAlign w:val="bottom"/>
          </w:tcPr>
          <w:p w14:paraId="4F056472" w14:textId="77777777" w:rsidR="009712E8" w:rsidRPr="00811D26" w:rsidRDefault="009712E8" w:rsidP="009712E8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  <w:vAlign w:val="bottom"/>
          </w:tcPr>
          <w:p w14:paraId="1CEB51A4" w14:textId="77777777" w:rsidR="009712E8" w:rsidRPr="00811D26" w:rsidRDefault="009712E8" w:rsidP="009712E8">
            <w:pPr>
              <w:tabs>
                <w:tab w:val="clear" w:pos="907"/>
              </w:tabs>
              <w:ind w:left="-113" w:right="3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0AA7CD75" w14:textId="77777777" w:rsidR="009712E8" w:rsidRPr="00811D26" w:rsidRDefault="009712E8" w:rsidP="009712E8">
            <w:pPr>
              <w:tabs>
                <w:tab w:val="clear" w:pos="907"/>
              </w:tabs>
              <w:ind w:right="8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1C2EA" w14:textId="77777777" w:rsidR="009712E8" w:rsidRPr="00811D26" w:rsidRDefault="009712E8" w:rsidP="009712E8">
            <w:pPr>
              <w:tabs>
                <w:tab w:val="clear" w:pos="907"/>
              </w:tabs>
              <w:ind w:left="-101" w:right="4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11D26">
              <w:rPr>
                <w:rFonts w:ascii="Angsana New" w:hAnsi="Angsana New"/>
                <w:sz w:val="27"/>
                <w:szCs w:val="27"/>
              </w:rPr>
              <w:t>768,374</w:t>
            </w:r>
          </w:p>
        </w:tc>
      </w:tr>
    </w:tbl>
    <w:p w14:paraId="4E5434CA" w14:textId="77777777" w:rsidR="00571CDD" w:rsidRPr="00811D26" w:rsidRDefault="00571CDD" w:rsidP="00571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7"/>
          <w:szCs w:val="27"/>
        </w:rPr>
      </w:pPr>
    </w:p>
    <w:p w14:paraId="7DB6E49C" w14:textId="19723B28" w:rsidR="00571CDD" w:rsidRPr="00811D26" w:rsidRDefault="00571CDD" w:rsidP="00571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7"/>
          <w:szCs w:val="27"/>
        </w:rPr>
      </w:pPr>
      <w:r w:rsidRPr="00811D26">
        <w:rPr>
          <w:rFonts w:ascii="Angsana New" w:hAnsi="Angsana New"/>
          <w:sz w:val="27"/>
          <w:szCs w:val="27"/>
          <w:cs/>
        </w:rPr>
        <w:t>ในที่ประชุมวิสามัญผู้ถือหุ้น</w:t>
      </w:r>
      <w:r w:rsidRPr="00811D26">
        <w:rPr>
          <w:rFonts w:ascii="Angsana New" w:hAnsi="Angsana New"/>
          <w:sz w:val="27"/>
          <w:szCs w:val="27"/>
        </w:rPr>
        <w:t xml:space="preserve"> (1/2567) </w:t>
      </w:r>
      <w:r w:rsidRPr="00811D26">
        <w:rPr>
          <w:rFonts w:ascii="Angsana New" w:hAnsi="Angsana New"/>
          <w:sz w:val="27"/>
          <w:szCs w:val="27"/>
          <w:cs/>
        </w:rPr>
        <w:t xml:space="preserve">เมื่อวันที่ </w:t>
      </w:r>
      <w:r w:rsidRPr="00811D26">
        <w:rPr>
          <w:rFonts w:ascii="Angsana New" w:hAnsi="Angsana New"/>
          <w:sz w:val="27"/>
          <w:szCs w:val="27"/>
        </w:rPr>
        <w:t xml:space="preserve">11 </w:t>
      </w:r>
      <w:r w:rsidRPr="00811D26">
        <w:rPr>
          <w:rFonts w:ascii="Angsana New" w:hAnsi="Angsana New"/>
          <w:sz w:val="27"/>
          <w:szCs w:val="27"/>
          <w:cs/>
        </w:rPr>
        <w:t xml:space="preserve">กรกฎาคม </w:t>
      </w:r>
      <w:r w:rsidRPr="00811D26">
        <w:rPr>
          <w:rFonts w:ascii="Angsana New" w:hAnsi="Angsana New"/>
          <w:sz w:val="27"/>
          <w:szCs w:val="27"/>
        </w:rPr>
        <w:t xml:space="preserve">2567 </w:t>
      </w:r>
      <w:r w:rsidRPr="00811D26">
        <w:rPr>
          <w:rFonts w:ascii="Angsana New" w:hAnsi="Angsana New"/>
          <w:sz w:val="27"/>
          <w:szCs w:val="27"/>
          <w:cs/>
        </w:rPr>
        <w:t xml:space="preserve">ผู้ถือหุ้นได้มีมติอนุมัติ (ก) การลดทุนจดทะเบียนของบริษัทจำนวน </w:t>
      </w:r>
      <w:r w:rsidRPr="00811D26">
        <w:rPr>
          <w:rFonts w:ascii="Angsana New" w:hAnsi="Angsana New"/>
          <w:sz w:val="27"/>
          <w:szCs w:val="27"/>
        </w:rPr>
        <w:t xml:space="preserve">47,969,865 </w:t>
      </w:r>
      <w:r w:rsidRPr="00811D26">
        <w:rPr>
          <w:rFonts w:ascii="Angsana New" w:hAnsi="Angsana New"/>
          <w:sz w:val="27"/>
          <w:szCs w:val="27"/>
          <w:cs/>
        </w:rPr>
        <w:t xml:space="preserve">บาท (โดยการตัดหุ้นสามัญที่ยังไม่ได้ออกจำหน่ายจำนวน </w:t>
      </w:r>
      <w:r w:rsidRPr="00811D26">
        <w:rPr>
          <w:rFonts w:ascii="Angsana New" w:hAnsi="Angsana New"/>
          <w:sz w:val="27"/>
          <w:szCs w:val="27"/>
        </w:rPr>
        <w:t xml:space="preserve">191,879,460 </w:t>
      </w:r>
      <w:r w:rsidRPr="00811D26">
        <w:rPr>
          <w:rFonts w:ascii="Angsana New" w:hAnsi="Angsana New"/>
          <w:sz w:val="27"/>
          <w:szCs w:val="27"/>
          <w:cs/>
        </w:rPr>
        <w:t xml:space="preserve">หุ้น มูลค่าหุ้นละ </w:t>
      </w:r>
      <w:r w:rsidRPr="00811D26">
        <w:rPr>
          <w:rFonts w:ascii="Angsana New" w:hAnsi="Angsana New"/>
          <w:sz w:val="27"/>
          <w:szCs w:val="27"/>
        </w:rPr>
        <w:t xml:space="preserve">0.25 </w:t>
      </w:r>
      <w:r w:rsidRPr="00811D26">
        <w:rPr>
          <w:rFonts w:ascii="Angsana New" w:hAnsi="Angsana New"/>
          <w:sz w:val="27"/>
          <w:szCs w:val="27"/>
          <w:cs/>
        </w:rPr>
        <w:t xml:space="preserve">บาท) จากเดิม </w:t>
      </w:r>
      <w:r w:rsidRPr="00811D26">
        <w:rPr>
          <w:rFonts w:ascii="Angsana New" w:hAnsi="Angsana New"/>
          <w:sz w:val="27"/>
          <w:szCs w:val="27"/>
        </w:rPr>
        <w:t xml:space="preserve">287,846,277 </w:t>
      </w:r>
      <w:r w:rsidRPr="00811D26">
        <w:rPr>
          <w:rFonts w:ascii="Angsana New" w:hAnsi="Angsana New"/>
          <w:sz w:val="27"/>
          <w:szCs w:val="27"/>
          <w:cs/>
        </w:rPr>
        <w:t xml:space="preserve">บาทเป็น </w:t>
      </w:r>
      <w:r w:rsidRPr="00811D26">
        <w:rPr>
          <w:rFonts w:ascii="Angsana New" w:hAnsi="Angsana New"/>
          <w:sz w:val="27"/>
          <w:szCs w:val="27"/>
        </w:rPr>
        <w:t xml:space="preserve">239,876,412 </w:t>
      </w:r>
      <w:r w:rsidRPr="00811D26">
        <w:rPr>
          <w:rFonts w:ascii="Angsana New" w:hAnsi="Angsana New"/>
          <w:sz w:val="27"/>
          <w:szCs w:val="27"/>
          <w:cs/>
        </w:rPr>
        <w:t xml:space="preserve">บาท แบ่งออกเป็นหุ้นสามัญจำนวน </w:t>
      </w:r>
      <w:r w:rsidRPr="00811D26">
        <w:rPr>
          <w:rFonts w:ascii="Angsana New" w:hAnsi="Angsana New"/>
          <w:sz w:val="27"/>
          <w:szCs w:val="27"/>
        </w:rPr>
        <w:t xml:space="preserve">959,505,648 </w:t>
      </w:r>
      <w:r w:rsidRPr="00811D26">
        <w:rPr>
          <w:rFonts w:ascii="Angsana New" w:hAnsi="Angsana New"/>
          <w:sz w:val="27"/>
          <w:szCs w:val="27"/>
          <w:cs/>
        </w:rPr>
        <w:t xml:space="preserve">หุ้น มูลค่าหุ้นละ </w:t>
      </w:r>
      <w:r w:rsidRPr="00811D26">
        <w:rPr>
          <w:rFonts w:ascii="Angsana New" w:hAnsi="Angsana New"/>
          <w:sz w:val="27"/>
          <w:szCs w:val="27"/>
        </w:rPr>
        <w:t xml:space="preserve">0.25 </w:t>
      </w:r>
      <w:r w:rsidRPr="00811D26">
        <w:rPr>
          <w:rFonts w:ascii="Angsana New" w:hAnsi="Angsana New"/>
          <w:sz w:val="27"/>
          <w:szCs w:val="27"/>
          <w:cs/>
        </w:rPr>
        <w:t xml:space="preserve">บาท และ (ข) การเพิ่มทุนจดทะเบียนของบริษัทจำนวน </w:t>
      </w:r>
      <w:r w:rsidRPr="00811D26">
        <w:rPr>
          <w:rFonts w:ascii="Angsana New" w:hAnsi="Angsana New"/>
          <w:sz w:val="27"/>
          <w:szCs w:val="27"/>
        </w:rPr>
        <w:t xml:space="preserve">119,938,206 </w:t>
      </w:r>
      <w:r w:rsidRPr="00811D26">
        <w:rPr>
          <w:rFonts w:ascii="Angsana New" w:hAnsi="Angsana New"/>
          <w:sz w:val="27"/>
          <w:szCs w:val="27"/>
          <w:cs/>
        </w:rPr>
        <w:t xml:space="preserve">บาท (จากเดิม </w:t>
      </w:r>
      <w:r w:rsidRPr="00811D26">
        <w:rPr>
          <w:rFonts w:ascii="Angsana New" w:hAnsi="Angsana New"/>
          <w:sz w:val="27"/>
          <w:szCs w:val="27"/>
        </w:rPr>
        <w:t xml:space="preserve">239,876,412 </w:t>
      </w:r>
      <w:r w:rsidRPr="00811D26">
        <w:rPr>
          <w:rFonts w:ascii="Angsana New" w:hAnsi="Angsana New"/>
          <w:sz w:val="27"/>
          <w:szCs w:val="27"/>
          <w:cs/>
        </w:rPr>
        <w:t xml:space="preserve">บาทเป็น </w:t>
      </w:r>
      <w:r w:rsidRPr="00811D26">
        <w:rPr>
          <w:rFonts w:ascii="Angsana New" w:hAnsi="Angsana New"/>
          <w:sz w:val="27"/>
          <w:szCs w:val="27"/>
        </w:rPr>
        <w:t xml:space="preserve">359,814,618 </w:t>
      </w:r>
      <w:r w:rsidRPr="00811D26">
        <w:rPr>
          <w:rFonts w:ascii="Angsana New" w:hAnsi="Angsana New"/>
          <w:sz w:val="27"/>
          <w:szCs w:val="27"/>
          <w:cs/>
        </w:rPr>
        <w:t xml:space="preserve">บาท) โดยการออกหุ้นสามัญเพิ่มทุนจำนวน </w:t>
      </w:r>
      <w:r w:rsidRPr="00811D26">
        <w:rPr>
          <w:rFonts w:ascii="Angsana New" w:hAnsi="Angsana New"/>
          <w:sz w:val="27"/>
          <w:szCs w:val="27"/>
        </w:rPr>
        <w:t xml:space="preserve">479,752,824 </w:t>
      </w:r>
      <w:r w:rsidRPr="00811D26">
        <w:rPr>
          <w:rFonts w:ascii="Angsana New" w:hAnsi="Angsana New"/>
          <w:sz w:val="27"/>
          <w:szCs w:val="27"/>
          <w:cs/>
        </w:rPr>
        <w:t xml:space="preserve">หุ้น มูลค่าหุ้นละ </w:t>
      </w:r>
      <w:r w:rsidRPr="00811D26">
        <w:rPr>
          <w:rFonts w:ascii="Angsana New" w:hAnsi="Angsana New"/>
          <w:sz w:val="27"/>
          <w:szCs w:val="27"/>
        </w:rPr>
        <w:t xml:space="preserve">0.25 </w:t>
      </w:r>
      <w:r w:rsidRPr="00811D26">
        <w:rPr>
          <w:rFonts w:ascii="Angsana New" w:hAnsi="Angsana New"/>
          <w:sz w:val="27"/>
          <w:szCs w:val="27"/>
          <w:cs/>
        </w:rPr>
        <w:t xml:space="preserve">บาท และจัดสรรหุ้นสามัญเพิ่มทุนดังกล่าวเพื่อรองรับการออกใบสำคัญแสดงสิทธิซื้อหุ้นสามัญ </w:t>
      </w:r>
      <w:r w:rsidRPr="00811D26">
        <w:rPr>
          <w:rFonts w:ascii="Angsana New" w:hAnsi="Angsana New"/>
          <w:sz w:val="27"/>
          <w:szCs w:val="27"/>
        </w:rPr>
        <w:t xml:space="preserve">ECF-W5 </w:t>
      </w:r>
      <w:r w:rsidRPr="00811D26">
        <w:rPr>
          <w:rFonts w:ascii="Angsana New" w:hAnsi="Angsana New"/>
          <w:sz w:val="27"/>
          <w:szCs w:val="27"/>
          <w:cs/>
        </w:rPr>
        <w:t xml:space="preserve">จำนวน </w:t>
      </w:r>
      <w:r w:rsidRPr="00811D26">
        <w:rPr>
          <w:rFonts w:ascii="Angsana New" w:hAnsi="Angsana New"/>
          <w:sz w:val="27"/>
          <w:szCs w:val="27"/>
        </w:rPr>
        <w:t xml:space="preserve">479,752,824 </w:t>
      </w:r>
      <w:r w:rsidRPr="00811D26">
        <w:rPr>
          <w:rFonts w:ascii="Angsana New" w:hAnsi="Angsana New"/>
          <w:sz w:val="27"/>
          <w:szCs w:val="27"/>
          <w:cs/>
        </w:rPr>
        <w:t xml:space="preserve">หน่วยตามที่กล่าวไว้ในหัวข้อใบสำคัญแสดงสิทธิ บริษัทได้จดทะเบียนการลดทุนและการเพิ่มทุนจดทะเบียนกับกระทรวงพาณิชย์เมื่อวันที่ </w:t>
      </w:r>
      <w:r w:rsidRPr="00811D26">
        <w:rPr>
          <w:rFonts w:ascii="Angsana New" w:hAnsi="Angsana New"/>
          <w:sz w:val="27"/>
          <w:szCs w:val="27"/>
        </w:rPr>
        <w:t xml:space="preserve">18 </w:t>
      </w:r>
      <w:r w:rsidRPr="00811D26">
        <w:rPr>
          <w:rFonts w:ascii="Angsana New" w:hAnsi="Angsana New"/>
          <w:sz w:val="27"/>
          <w:szCs w:val="27"/>
          <w:cs/>
        </w:rPr>
        <w:t xml:space="preserve">กรกฎาคม </w:t>
      </w:r>
      <w:r w:rsidRPr="00811D26">
        <w:rPr>
          <w:rFonts w:ascii="Angsana New" w:hAnsi="Angsana New"/>
          <w:sz w:val="27"/>
          <w:szCs w:val="27"/>
        </w:rPr>
        <w:t xml:space="preserve">2567 </w:t>
      </w:r>
      <w:r w:rsidRPr="00811D26">
        <w:rPr>
          <w:rFonts w:ascii="Angsana New" w:hAnsi="Angsana New"/>
          <w:sz w:val="27"/>
          <w:szCs w:val="27"/>
          <w:cs/>
        </w:rPr>
        <w:t xml:space="preserve">และวันที่ </w:t>
      </w:r>
      <w:r w:rsidRPr="00811D26">
        <w:rPr>
          <w:rFonts w:ascii="Angsana New" w:hAnsi="Angsana New"/>
          <w:sz w:val="27"/>
          <w:szCs w:val="27"/>
        </w:rPr>
        <w:t xml:space="preserve">19 </w:t>
      </w:r>
      <w:r w:rsidRPr="00811D26">
        <w:rPr>
          <w:rFonts w:ascii="Angsana New" w:hAnsi="Angsana New"/>
          <w:sz w:val="27"/>
          <w:szCs w:val="27"/>
          <w:cs/>
        </w:rPr>
        <w:t xml:space="preserve">กรกฎาคม </w:t>
      </w:r>
      <w:r w:rsidRPr="00811D26">
        <w:rPr>
          <w:rFonts w:ascii="Angsana New" w:hAnsi="Angsana New"/>
          <w:sz w:val="27"/>
          <w:szCs w:val="27"/>
        </w:rPr>
        <w:t xml:space="preserve">2567 </w:t>
      </w:r>
      <w:r w:rsidRPr="00811D26">
        <w:rPr>
          <w:rFonts w:ascii="Angsana New" w:hAnsi="Angsana New"/>
          <w:sz w:val="27"/>
          <w:szCs w:val="27"/>
          <w:cs/>
        </w:rPr>
        <w:t>ตามลำดับ</w:t>
      </w:r>
    </w:p>
    <w:p w14:paraId="6C6D2237" w14:textId="77777777" w:rsidR="00571CDD" w:rsidRPr="00811D26" w:rsidRDefault="00571CDD" w:rsidP="00571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7"/>
          <w:szCs w:val="27"/>
        </w:rPr>
      </w:pPr>
    </w:p>
    <w:p w14:paraId="31C68766" w14:textId="77777777" w:rsidR="00571CDD" w:rsidRPr="00811D26" w:rsidRDefault="00571CDD" w:rsidP="00571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7"/>
          <w:szCs w:val="27"/>
        </w:rPr>
      </w:pPr>
      <w:r w:rsidRPr="00811D26">
        <w:rPr>
          <w:rFonts w:ascii="Angsana New" w:hAnsi="Angsana New"/>
          <w:sz w:val="27"/>
          <w:szCs w:val="27"/>
          <w:cs/>
        </w:rPr>
        <w:t>ในที่ประชุมวิสามัญผู้ถือหุ้น</w:t>
      </w:r>
      <w:r w:rsidRPr="00811D26">
        <w:rPr>
          <w:rFonts w:ascii="Angsana New" w:hAnsi="Angsana New"/>
          <w:sz w:val="27"/>
          <w:szCs w:val="27"/>
        </w:rPr>
        <w:t xml:space="preserve"> (1/2568) </w:t>
      </w:r>
      <w:r w:rsidRPr="00811D26">
        <w:rPr>
          <w:rFonts w:ascii="Angsana New" w:hAnsi="Angsana New"/>
          <w:sz w:val="27"/>
          <w:szCs w:val="27"/>
          <w:cs/>
        </w:rPr>
        <w:t xml:space="preserve">เมื่อวันที่ </w:t>
      </w:r>
      <w:r w:rsidRPr="00811D26">
        <w:rPr>
          <w:rFonts w:ascii="Angsana New" w:hAnsi="Angsana New"/>
          <w:sz w:val="27"/>
          <w:szCs w:val="27"/>
        </w:rPr>
        <w:t xml:space="preserve">5 </w:t>
      </w:r>
      <w:r w:rsidRPr="00811D26">
        <w:rPr>
          <w:rFonts w:ascii="Angsana New" w:hAnsi="Angsana New"/>
          <w:sz w:val="27"/>
          <w:szCs w:val="27"/>
          <w:cs/>
        </w:rPr>
        <w:t xml:space="preserve">มีนาคม </w:t>
      </w:r>
      <w:r w:rsidRPr="00811D26">
        <w:rPr>
          <w:rFonts w:ascii="Angsana New" w:hAnsi="Angsana New"/>
          <w:sz w:val="27"/>
          <w:szCs w:val="27"/>
        </w:rPr>
        <w:t xml:space="preserve">2568 </w:t>
      </w:r>
      <w:r w:rsidRPr="00811D26">
        <w:rPr>
          <w:rFonts w:ascii="Angsana New" w:hAnsi="Angsana New"/>
          <w:sz w:val="27"/>
          <w:szCs w:val="27"/>
          <w:cs/>
        </w:rPr>
        <w:t xml:space="preserve">ผู้ถือหุ้นได้มีมติอนุมัติ (ก) การลดทุนจดทะเบียนของบริษัทจำนวน </w:t>
      </w:r>
      <w:r w:rsidRPr="00811D26">
        <w:rPr>
          <w:rFonts w:ascii="Angsana New" w:hAnsi="Angsana New"/>
          <w:sz w:val="27"/>
          <w:szCs w:val="27"/>
        </w:rPr>
        <w:t xml:space="preserve">2,517.75 </w:t>
      </w:r>
      <w:r w:rsidRPr="00811D26">
        <w:rPr>
          <w:rFonts w:ascii="Angsana New" w:hAnsi="Angsana New"/>
          <w:sz w:val="27"/>
          <w:szCs w:val="27"/>
          <w:cs/>
        </w:rPr>
        <w:t xml:space="preserve">บาท (โดยการตัดหุ้นสามัญที่ยังไม่ได้ออกจำหน่ายจำนวน </w:t>
      </w:r>
      <w:r w:rsidRPr="00811D26">
        <w:rPr>
          <w:rFonts w:ascii="Angsana New" w:hAnsi="Angsana New"/>
          <w:sz w:val="27"/>
          <w:szCs w:val="27"/>
        </w:rPr>
        <w:t xml:space="preserve">10,071 </w:t>
      </w:r>
      <w:r w:rsidRPr="00811D26">
        <w:rPr>
          <w:rFonts w:ascii="Angsana New" w:hAnsi="Angsana New"/>
          <w:sz w:val="27"/>
          <w:szCs w:val="27"/>
          <w:cs/>
        </w:rPr>
        <w:t xml:space="preserve">หุ้น มูลค่าหุ้นละ </w:t>
      </w:r>
      <w:r w:rsidRPr="00811D26">
        <w:rPr>
          <w:rFonts w:ascii="Angsana New" w:hAnsi="Angsana New"/>
          <w:sz w:val="27"/>
          <w:szCs w:val="27"/>
        </w:rPr>
        <w:t xml:space="preserve">0.25 </w:t>
      </w:r>
      <w:r w:rsidRPr="00811D26">
        <w:rPr>
          <w:rFonts w:ascii="Angsana New" w:hAnsi="Angsana New"/>
          <w:sz w:val="27"/>
          <w:szCs w:val="27"/>
          <w:cs/>
        </w:rPr>
        <w:t xml:space="preserve">บาท) จากเดิม </w:t>
      </w:r>
      <w:r w:rsidRPr="00811D26">
        <w:rPr>
          <w:rFonts w:ascii="Angsana New" w:hAnsi="Angsana New"/>
          <w:sz w:val="27"/>
          <w:szCs w:val="27"/>
        </w:rPr>
        <w:t xml:space="preserve">359,814,618 </w:t>
      </w:r>
      <w:r w:rsidRPr="00811D26">
        <w:rPr>
          <w:rFonts w:ascii="Angsana New" w:hAnsi="Angsana New"/>
          <w:sz w:val="27"/>
          <w:szCs w:val="27"/>
          <w:cs/>
        </w:rPr>
        <w:t xml:space="preserve">บาทเป็น </w:t>
      </w:r>
      <w:r w:rsidRPr="00811D26">
        <w:rPr>
          <w:rFonts w:ascii="Angsana New" w:hAnsi="Angsana New"/>
          <w:sz w:val="27"/>
          <w:szCs w:val="27"/>
        </w:rPr>
        <w:t xml:space="preserve">359,812,100.25 </w:t>
      </w:r>
      <w:r w:rsidRPr="00811D26">
        <w:rPr>
          <w:rFonts w:ascii="Angsana New" w:hAnsi="Angsana New"/>
          <w:sz w:val="27"/>
          <w:szCs w:val="27"/>
          <w:cs/>
        </w:rPr>
        <w:t xml:space="preserve">บาท แบ่งออกเป็นหุ้นสามัญจำนวน </w:t>
      </w:r>
      <w:r w:rsidRPr="00811D26">
        <w:rPr>
          <w:rFonts w:ascii="Angsana New" w:hAnsi="Angsana New"/>
          <w:sz w:val="27"/>
          <w:szCs w:val="27"/>
        </w:rPr>
        <w:t xml:space="preserve">1,439,248,401 </w:t>
      </w:r>
      <w:r w:rsidRPr="00811D26">
        <w:rPr>
          <w:rFonts w:ascii="Angsana New" w:hAnsi="Angsana New"/>
          <w:sz w:val="27"/>
          <w:szCs w:val="27"/>
          <w:cs/>
        </w:rPr>
        <w:t xml:space="preserve">หุ้น มูลค่าหุ้นละ </w:t>
      </w:r>
      <w:r w:rsidRPr="00811D26">
        <w:rPr>
          <w:rFonts w:ascii="Angsana New" w:hAnsi="Angsana New"/>
          <w:sz w:val="27"/>
          <w:szCs w:val="27"/>
        </w:rPr>
        <w:t xml:space="preserve">0.25 </w:t>
      </w:r>
      <w:r w:rsidRPr="00811D26">
        <w:rPr>
          <w:rFonts w:ascii="Angsana New" w:hAnsi="Angsana New"/>
          <w:sz w:val="27"/>
          <w:szCs w:val="27"/>
          <w:cs/>
        </w:rPr>
        <w:t xml:space="preserve">บาท และ (ข) การเพิ่มทุนจดทะเบียนของบริษัทจำนวน </w:t>
      </w:r>
      <w:r w:rsidRPr="00811D26">
        <w:rPr>
          <w:rFonts w:ascii="Angsana New" w:hAnsi="Angsana New"/>
          <w:sz w:val="27"/>
          <w:szCs w:val="27"/>
        </w:rPr>
        <w:t xml:space="preserve">75,000,000 </w:t>
      </w:r>
      <w:r w:rsidRPr="00811D26">
        <w:rPr>
          <w:rFonts w:ascii="Angsana New" w:hAnsi="Angsana New"/>
          <w:sz w:val="27"/>
          <w:szCs w:val="27"/>
          <w:cs/>
        </w:rPr>
        <w:t xml:space="preserve">บาท (จากเดิม </w:t>
      </w:r>
      <w:r w:rsidRPr="00811D26">
        <w:rPr>
          <w:rFonts w:ascii="Angsana New" w:hAnsi="Angsana New"/>
          <w:sz w:val="27"/>
          <w:szCs w:val="27"/>
        </w:rPr>
        <w:t xml:space="preserve">359,812,100.25 </w:t>
      </w:r>
      <w:r w:rsidRPr="00811D26">
        <w:rPr>
          <w:rFonts w:ascii="Angsana New" w:hAnsi="Angsana New"/>
          <w:sz w:val="27"/>
          <w:szCs w:val="27"/>
          <w:cs/>
        </w:rPr>
        <w:t xml:space="preserve">บาทเป็น </w:t>
      </w:r>
      <w:r w:rsidRPr="00811D26">
        <w:rPr>
          <w:rFonts w:ascii="Angsana New" w:hAnsi="Angsana New"/>
          <w:sz w:val="27"/>
          <w:szCs w:val="27"/>
        </w:rPr>
        <w:t xml:space="preserve">434,812,100.25 </w:t>
      </w:r>
      <w:r w:rsidRPr="00811D26">
        <w:rPr>
          <w:rFonts w:ascii="Angsana New" w:hAnsi="Angsana New"/>
          <w:sz w:val="27"/>
          <w:szCs w:val="27"/>
          <w:cs/>
        </w:rPr>
        <w:t xml:space="preserve">บาท) โดยการออกหุ้นสามัญเพิ่มทุนจำนวน </w:t>
      </w:r>
      <w:r w:rsidRPr="00811D26">
        <w:rPr>
          <w:rFonts w:ascii="Angsana New" w:hAnsi="Angsana New"/>
          <w:sz w:val="27"/>
          <w:szCs w:val="27"/>
        </w:rPr>
        <w:t xml:space="preserve">300,000,000 </w:t>
      </w:r>
      <w:r w:rsidRPr="00811D26">
        <w:rPr>
          <w:rFonts w:ascii="Angsana New" w:hAnsi="Angsana New"/>
          <w:sz w:val="27"/>
          <w:szCs w:val="27"/>
          <w:cs/>
        </w:rPr>
        <w:t xml:space="preserve">หุ้น มูลค่าหุ้นละ </w:t>
      </w:r>
      <w:r w:rsidRPr="00811D26">
        <w:rPr>
          <w:rFonts w:ascii="Angsana New" w:hAnsi="Angsana New"/>
          <w:sz w:val="27"/>
          <w:szCs w:val="27"/>
        </w:rPr>
        <w:t xml:space="preserve">0.25 </w:t>
      </w:r>
      <w:r w:rsidRPr="00811D26">
        <w:rPr>
          <w:rFonts w:ascii="Angsana New" w:hAnsi="Angsana New"/>
          <w:sz w:val="27"/>
          <w:szCs w:val="27"/>
          <w:cs/>
        </w:rPr>
        <w:t>บาท และจัดสรรหุ้นสามัญเพิ่มทุนดังกล่าวเพื่อรองรับการออกและเสนอขายหุ้นให้แก่บุคคลในวงจำกัด (</w:t>
      </w:r>
      <w:r w:rsidRPr="00811D26">
        <w:rPr>
          <w:rFonts w:ascii="Angsana New" w:hAnsi="Angsana New"/>
          <w:sz w:val="27"/>
          <w:szCs w:val="27"/>
        </w:rPr>
        <w:t xml:space="preserve">Private Placement “PP”) </w:t>
      </w:r>
      <w:r w:rsidRPr="00811D26">
        <w:rPr>
          <w:rFonts w:ascii="Angsana New" w:hAnsi="Angsana New"/>
          <w:sz w:val="27"/>
          <w:szCs w:val="27"/>
          <w:cs/>
        </w:rPr>
        <w:t>คิดเป็นร้อยละ</w:t>
      </w:r>
      <w:r w:rsidRPr="00811D26">
        <w:rPr>
          <w:rFonts w:ascii="Angsana New" w:hAnsi="Angsana New"/>
          <w:sz w:val="27"/>
          <w:szCs w:val="27"/>
        </w:rPr>
        <w:t xml:space="preserve"> 23.82</w:t>
      </w:r>
      <w:r w:rsidRPr="00811D26">
        <w:rPr>
          <w:rFonts w:ascii="Angsana New" w:hAnsi="Angsana New"/>
          <w:sz w:val="27"/>
          <w:szCs w:val="27"/>
          <w:cs/>
        </w:rPr>
        <w:t xml:space="preserve"> ของจำนวนหุ้นที่จะออกและจำหน่ายทั้งหมดของบริษัทหลังจากการทำ </w:t>
      </w:r>
      <w:r w:rsidRPr="00811D26">
        <w:rPr>
          <w:rFonts w:ascii="Angsana New" w:hAnsi="Angsana New"/>
          <w:sz w:val="27"/>
          <w:szCs w:val="27"/>
        </w:rPr>
        <w:t>PP</w:t>
      </w:r>
      <w:r w:rsidRPr="00811D26">
        <w:rPr>
          <w:rFonts w:ascii="Angsana New" w:hAnsi="Angsana New"/>
          <w:sz w:val="27"/>
          <w:szCs w:val="27"/>
          <w:cs/>
        </w:rPr>
        <w:t xml:space="preserve"> </w:t>
      </w:r>
      <w:bookmarkStart w:id="6" w:name="_Hlk196993550"/>
      <w:r w:rsidRPr="00811D26">
        <w:rPr>
          <w:rFonts w:ascii="Angsana New" w:hAnsi="Angsana New"/>
          <w:sz w:val="27"/>
          <w:szCs w:val="27"/>
          <w:cs/>
        </w:rPr>
        <w:t xml:space="preserve">บริษัทได้จดทะเบียนการลดทุนและการเพิ่มทุนจดทะเบียนกับกระทรวงพาณิชย์เมื่อวันที่ </w:t>
      </w:r>
      <w:r w:rsidRPr="00811D26">
        <w:rPr>
          <w:rFonts w:ascii="Angsana New" w:hAnsi="Angsana New"/>
          <w:sz w:val="27"/>
          <w:szCs w:val="27"/>
        </w:rPr>
        <w:t xml:space="preserve">5 </w:t>
      </w:r>
      <w:r w:rsidRPr="00811D26">
        <w:rPr>
          <w:rFonts w:ascii="Angsana New" w:hAnsi="Angsana New"/>
          <w:sz w:val="27"/>
          <w:szCs w:val="27"/>
          <w:cs/>
        </w:rPr>
        <w:t xml:space="preserve">มีนาคม </w:t>
      </w:r>
      <w:r w:rsidRPr="00811D26">
        <w:rPr>
          <w:rFonts w:ascii="Angsana New" w:hAnsi="Angsana New"/>
          <w:sz w:val="27"/>
          <w:szCs w:val="27"/>
        </w:rPr>
        <w:t>2568</w:t>
      </w:r>
      <w:bookmarkEnd w:id="6"/>
      <w:r w:rsidRPr="00811D26">
        <w:rPr>
          <w:rFonts w:ascii="Angsana New" w:hAnsi="Angsana New"/>
          <w:sz w:val="27"/>
          <w:szCs w:val="27"/>
        </w:rPr>
        <w:t xml:space="preserve"> </w:t>
      </w:r>
      <w:r w:rsidRPr="00811D26">
        <w:rPr>
          <w:rFonts w:ascii="Angsana New" w:hAnsi="Angsana New"/>
          <w:sz w:val="27"/>
          <w:szCs w:val="27"/>
          <w:cs/>
        </w:rPr>
        <w:t>และวันที่</w:t>
      </w:r>
      <w:r w:rsidRPr="00811D26">
        <w:rPr>
          <w:rFonts w:ascii="Angsana New" w:hAnsi="Angsana New"/>
          <w:sz w:val="27"/>
          <w:szCs w:val="27"/>
        </w:rPr>
        <w:t xml:space="preserve"> 6 </w:t>
      </w:r>
      <w:r w:rsidRPr="00811D26">
        <w:rPr>
          <w:rFonts w:ascii="Angsana New" w:hAnsi="Angsana New"/>
          <w:sz w:val="27"/>
          <w:szCs w:val="27"/>
          <w:cs/>
        </w:rPr>
        <w:t xml:space="preserve">มีนาคม </w:t>
      </w:r>
      <w:r w:rsidRPr="00811D26">
        <w:rPr>
          <w:rFonts w:ascii="Angsana New" w:hAnsi="Angsana New"/>
          <w:sz w:val="27"/>
          <w:szCs w:val="27"/>
        </w:rPr>
        <w:t xml:space="preserve">2568 </w:t>
      </w:r>
      <w:r w:rsidRPr="00811D26">
        <w:rPr>
          <w:rFonts w:ascii="Angsana New" w:hAnsi="Angsana New"/>
          <w:sz w:val="27"/>
          <w:szCs w:val="27"/>
          <w:cs/>
        </w:rPr>
        <w:t>ตามลำดับ</w:t>
      </w:r>
    </w:p>
    <w:p w14:paraId="284531CB" w14:textId="77777777" w:rsidR="00571CDD" w:rsidRPr="00811D26" w:rsidRDefault="00571CDD" w:rsidP="00571CDD">
      <w:pPr>
        <w:pStyle w:val="NoSpacing"/>
        <w:jc w:val="thaiDistribute"/>
        <w:rPr>
          <w:rFonts w:ascii="Angsana New" w:hAnsi="Angsana New" w:cs="Angsana New"/>
          <w:sz w:val="27"/>
          <w:szCs w:val="27"/>
          <w:highlight w:val="red"/>
        </w:rPr>
      </w:pPr>
    </w:p>
    <w:p w14:paraId="54A77818" w14:textId="77777777" w:rsidR="00F5775C" w:rsidRDefault="00F5775C" w:rsidP="00571CDD">
      <w:pPr>
        <w:pStyle w:val="NoSpacing"/>
        <w:jc w:val="thaiDistribute"/>
        <w:rPr>
          <w:rFonts w:ascii="Angsana New" w:hAnsi="Angsana New" w:cs="Angsana New"/>
          <w:sz w:val="29"/>
          <w:szCs w:val="29"/>
          <w:highlight w:val="red"/>
        </w:rPr>
      </w:pPr>
    </w:p>
    <w:p w14:paraId="054D93EB" w14:textId="77777777" w:rsidR="00F5775C" w:rsidRDefault="00F5775C" w:rsidP="00571CDD">
      <w:pPr>
        <w:pStyle w:val="NoSpacing"/>
        <w:jc w:val="thaiDistribute"/>
        <w:rPr>
          <w:rFonts w:ascii="Angsana New" w:hAnsi="Angsana New" w:cs="Angsana New"/>
          <w:sz w:val="29"/>
          <w:szCs w:val="29"/>
          <w:highlight w:val="red"/>
        </w:rPr>
      </w:pPr>
    </w:p>
    <w:p w14:paraId="0193F524" w14:textId="2DB43800" w:rsidR="00571CDD" w:rsidRPr="00811D26" w:rsidRDefault="00571CDD" w:rsidP="00571CDD">
      <w:pPr>
        <w:pStyle w:val="NoSpacing"/>
        <w:jc w:val="thaiDistribute"/>
        <w:rPr>
          <w:rFonts w:ascii="Angsana New" w:hAnsi="Angsana New" w:cs="Angsana New"/>
          <w:sz w:val="29"/>
          <w:szCs w:val="29"/>
        </w:rPr>
      </w:pPr>
      <w:r w:rsidRPr="00811D26">
        <w:rPr>
          <w:rFonts w:ascii="Angsana New" w:hAnsi="Angsana New" w:cs="Angsana New" w:hint="cs"/>
          <w:sz w:val="29"/>
          <w:szCs w:val="29"/>
          <w:cs/>
        </w:rPr>
        <w:lastRenderedPageBreak/>
        <w:t>เมื่อ</w:t>
      </w:r>
      <w:r w:rsidRPr="00811D26">
        <w:rPr>
          <w:rFonts w:ascii="Angsana New" w:hAnsi="Angsana New" w:cs="Angsana New"/>
          <w:sz w:val="29"/>
          <w:szCs w:val="29"/>
          <w:cs/>
        </w:rPr>
        <w:t xml:space="preserve">วันที่ </w:t>
      </w:r>
      <w:r w:rsidRPr="00811D26">
        <w:rPr>
          <w:rFonts w:ascii="Angsana New" w:hAnsi="Angsana New" w:cs="Angsana New"/>
          <w:sz w:val="29"/>
          <w:szCs w:val="29"/>
        </w:rPr>
        <w:t xml:space="preserve">1 </w:t>
      </w:r>
      <w:r w:rsidRPr="00811D26">
        <w:rPr>
          <w:rFonts w:ascii="Angsana New" w:hAnsi="Angsana New" w:cs="Angsana New"/>
          <w:sz w:val="29"/>
          <w:szCs w:val="29"/>
          <w:cs/>
        </w:rPr>
        <w:t xml:space="preserve">เมษายน </w:t>
      </w:r>
      <w:r w:rsidRPr="00811D26">
        <w:rPr>
          <w:rFonts w:ascii="Angsana New" w:hAnsi="Angsana New" w:cs="Angsana New"/>
          <w:sz w:val="29"/>
          <w:szCs w:val="29"/>
        </w:rPr>
        <w:t xml:space="preserve">2568 </w:t>
      </w:r>
      <w:r w:rsidRPr="00811D26">
        <w:rPr>
          <w:rFonts w:ascii="Angsana New" w:hAnsi="Angsana New" w:cs="Angsana New"/>
          <w:sz w:val="29"/>
          <w:szCs w:val="29"/>
          <w:cs/>
        </w:rPr>
        <w:t>บริษัทได้รับชำระมูลค่าหุ้นสามัญเพิ่มทุนจากการออกและเสนอขายหุ้นให้แก่บุคคลในวงจำกัด (</w:t>
      </w:r>
      <w:r w:rsidRPr="00811D26">
        <w:rPr>
          <w:rFonts w:ascii="Angsana New" w:hAnsi="Angsana New" w:cs="Angsana New"/>
          <w:sz w:val="29"/>
          <w:szCs w:val="29"/>
        </w:rPr>
        <w:t>Private Placement</w:t>
      </w:r>
      <w:r w:rsidRPr="00811D26">
        <w:rPr>
          <w:rFonts w:ascii="Angsana New" w:hAnsi="Angsana New" w:cs="Angsana New"/>
          <w:sz w:val="29"/>
          <w:szCs w:val="29"/>
          <w:cs/>
        </w:rPr>
        <w:t>)</w:t>
      </w:r>
      <w:r w:rsidRPr="00811D26">
        <w:rPr>
          <w:rFonts w:ascii="Angsana New" w:hAnsi="Angsana New" w:cs="Angsana New"/>
          <w:sz w:val="29"/>
          <w:szCs w:val="29"/>
        </w:rPr>
        <w:t xml:space="preserve"> </w:t>
      </w:r>
      <w:r w:rsidRPr="00811D26">
        <w:rPr>
          <w:rFonts w:ascii="Angsana New" w:hAnsi="Angsana New" w:cs="Angsana New"/>
          <w:sz w:val="29"/>
          <w:szCs w:val="29"/>
          <w:cs/>
        </w:rPr>
        <w:t xml:space="preserve">รวม </w:t>
      </w:r>
      <w:r w:rsidRPr="00811D26">
        <w:rPr>
          <w:rFonts w:ascii="Angsana New" w:hAnsi="Angsana New" w:cs="Angsana New"/>
          <w:sz w:val="29"/>
          <w:szCs w:val="29"/>
        </w:rPr>
        <w:t>5,000,000.00</w:t>
      </w:r>
      <w:r w:rsidRPr="00811D26">
        <w:rPr>
          <w:rFonts w:ascii="Angsana New" w:hAnsi="Angsana New" w:cs="Angsana New"/>
          <w:sz w:val="29"/>
          <w:szCs w:val="29"/>
          <w:cs/>
        </w:rPr>
        <w:t xml:space="preserve"> บาท </w:t>
      </w:r>
      <w:r w:rsidRPr="00811D26">
        <w:rPr>
          <w:rFonts w:ascii="Angsana New" w:hAnsi="Angsana New" w:cs="Angsana New"/>
          <w:sz w:val="29"/>
          <w:szCs w:val="29"/>
        </w:rPr>
        <w:t>(</w:t>
      </w:r>
      <w:r w:rsidRPr="00811D26">
        <w:rPr>
          <w:rFonts w:ascii="Angsana New" w:hAnsi="Angsana New" w:cs="Angsana New"/>
          <w:sz w:val="29"/>
          <w:szCs w:val="29"/>
          <w:cs/>
        </w:rPr>
        <w:t xml:space="preserve">หุ้นสามัญจำนวน </w:t>
      </w:r>
      <w:r w:rsidRPr="00811D26">
        <w:rPr>
          <w:rFonts w:ascii="Angsana New" w:hAnsi="Angsana New" w:cs="Angsana New"/>
          <w:sz w:val="29"/>
          <w:szCs w:val="29"/>
        </w:rPr>
        <w:t>20,000,000</w:t>
      </w:r>
      <w:r w:rsidRPr="00811D26">
        <w:rPr>
          <w:rFonts w:ascii="Angsana New" w:hAnsi="Angsana New" w:cs="Angsana New"/>
          <w:sz w:val="29"/>
          <w:szCs w:val="29"/>
          <w:cs/>
        </w:rPr>
        <w:t xml:space="preserve"> หุ้น มูลค่าหุ้นละ </w:t>
      </w:r>
      <w:r w:rsidRPr="00811D26">
        <w:rPr>
          <w:rFonts w:ascii="Angsana New" w:hAnsi="Angsana New" w:cs="Angsana New"/>
          <w:sz w:val="29"/>
          <w:szCs w:val="29"/>
        </w:rPr>
        <w:t>0.25</w:t>
      </w:r>
      <w:r w:rsidRPr="00811D26">
        <w:rPr>
          <w:rFonts w:ascii="Angsana New" w:hAnsi="Angsana New" w:cs="Angsana New"/>
          <w:sz w:val="29"/>
          <w:szCs w:val="29"/>
          <w:cs/>
        </w:rPr>
        <w:t xml:space="preserve"> บาท</w:t>
      </w:r>
      <w:r w:rsidRPr="00811D26">
        <w:rPr>
          <w:rFonts w:ascii="Angsana New" w:hAnsi="Angsana New" w:cs="Angsana New"/>
          <w:sz w:val="29"/>
          <w:szCs w:val="29"/>
        </w:rPr>
        <w:t xml:space="preserve">) </w:t>
      </w:r>
      <w:r w:rsidRPr="00811D26">
        <w:rPr>
          <w:rFonts w:ascii="Angsana New" w:hAnsi="Angsana New" w:cs="Angsana New" w:hint="cs"/>
          <w:sz w:val="29"/>
          <w:szCs w:val="29"/>
          <w:cs/>
        </w:rPr>
        <w:t>โดย</w:t>
      </w:r>
      <w:r w:rsidRPr="00811D26">
        <w:rPr>
          <w:rFonts w:ascii="Angsana New" w:hAnsi="Angsana New" w:cs="Angsana New"/>
          <w:sz w:val="29"/>
          <w:szCs w:val="29"/>
          <w:cs/>
        </w:rPr>
        <w:t>ค่าใช้จ่ายที่เกี่ยว</w:t>
      </w:r>
      <w:r w:rsidRPr="00811D26">
        <w:rPr>
          <w:rFonts w:ascii="Angsana New" w:hAnsi="Angsana New" w:cs="Angsana New" w:hint="cs"/>
          <w:sz w:val="29"/>
          <w:szCs w:val="29"/>
          <w:cs/>
        </w:rPr>
        <w:t>ข้องโดยตรง</w:t>
      </w:r>
      <w:r w:rsidRPr="00811D26">
        <w:rPr>
          <w:rFonts w:ascii="Angsana New" w:hAnsi="Angsana New" w:cs="Angsana New"/>
          <w:sz w:val="29"/>
          <w:szCs w:val="29"/>
          <w:cs/>
        </w:rPr>
        <w:t xml:space="preserve">กับการออกและเสนอขายหุ้นให้แก่บุคคลในวงจำกัดได้รับรู้สุทธิในส่วนเกินมูลค่าหุ้นจำนวนประมาณ </w:t>
      </w:r>
      <w:r w:rsidRPr="00811D26">
        <w:rPr>
          <w:rFonts w:ascii="Angsana New" w:hAnsi="Angsana New" w:cs="Angsana New"/>
          <w:sz w:val="29"/>
          <w:szCs w:val="29"/>
        </w:rPr>
        <w:t>1.7</w:t>
      </w:r>
      <w:r w:rsidR="00D0578B">
        <w:rPr>
          <w:rFonts w:ascii="Angsana New" w:hAnsi="Angsana New" w:cs="Angsana New"/>
          <w:sz w:val="29"/>
          <w:szCs w:val="29"/>
        </w:rPr>
        <w:t>1</w:t>
      </w:r>
      <w:r w:rsidRPr="00811D26">
        <w:rPr>
          <w:rFonts w:ascii="Angsana New" w:hAnsi="Angsana New" w:cs="Angsana New"/>
          <w:sz w:val="29"/>
          <w:szCs w:val="29"/>
        </w:rPr>
        <w:t xml:space="preserve"> </w:t>
      </w:r>
      <w:r w:rsidRPr="00811D26">
        <w:rPr>
          <w:rFonts w:ascii="Angsana New" w:hAnsi="Angsana New" w:cs="Angsana New"/>
          <w:sz w:val="29"/>
          <w:szCs w:val="29"/>
          <w:cs/>
        </w:rPr>
        <w:t xml:space="preserve">ล้านบาท บริษัทได้จดทะเบียนการเพิ่มทุนที่ออกและชำระแล้วกับกระทรวงพาณิชย์เมื่อวันที่ </w:t>
      </w:r>
      <w:r w:rsidRPr="00811D26">
        <w:rPr>
          <w:rFonts w:ascii="Angsana New" w:hAnsi="Angsana New" w:cs="Angsana New"/>
          <w:sz w:val="29"/>
          <w:szCs w:val="29"/>
        </w:rPr>
        <w:t xml:space="preserve">3 </w:t>
      </w:r>
      <w:r w:rsidRPr="00811D26">
        <w:rPr>
          <w:rFonts w:ascii="Angsana New" w:hAnsi="Angsana New" w:cs="Angsana New"/>
          <w:sz w:val="29"/>
          <w:szCs w:val="29"/>
          <w:cs/>
        </w:rPr>
        <w:t xml:space="preserve">เมษายน </w:t>
      </w:r>
      <w:r w:rsidRPr="00811D26">
        <w:rPr>
          <w:rFonts w:ascii="Angsana New" w:hAnsi="Angsana New" w:cs="Angsana New"/>
          <w:sz w:val="29"/>
          <w:szCs w:val="29"/>
        </w:rPr>
        <w:t>2568</w:t>
      </w:r>
    </w:p>
    <w:p w14:paraId="243028FE" w14:textId="77777777" w:rsidR="00571CDD" w:rsidRPr="00811D26" w:rsidRDefault="00571CDD" w:rsidP="00571CDD">
      <w:pPr>
        <w:pStyle w:val="NoSpacing"/>
        <w:jc w:val="thaiDistribute"/>
        <w:rPr>
          <w:rFonts w:ascii="Angsana New" w:hAnsi="Angsana New" w:cs="Angsana New"/>
          <w:sz w:val="29"/>
          <w:szCs w:val="29"/>
        </w:rPr>
      </w:pPr>
    </w:p>
    <w:p w14:paraId="66A1539E" w14:textId="0AD82578" w:rsidR="00571CDD" w:rsidRPr="00811D26" w:rsidRDefault="00571CDD" w:rsidP="00571CDD">
      <w:pPr>
        <w:pStyle w:val="NoSpacing"/>
        <w:jc w:val="thaiDistribute"/>
        <w:rPr>
          <w:rFonts w:ascii="Angsana New" w:hAnsi="Angsana New" w:cs="Angsana New"/>
          <w:sz w:val="29"/>
          <w:szCs w:val="29"/>
        </w:rPr>
      </w:pPr>
      <w:r w:rsidRPr="00811D26">
        <w:rPr>
          <w:rFonts w:ascii="Angsana New" w:hAnsi="Angsana New" w:cs="Angsana New" w:hint="cs"/>
          <w:sz w:val="29"/>
          <w:szCs w:val="29"/>
          <w:cs/>
        </w:rPr>
        <w:t>เมื่อ</w:t>
      </w:r>
      <w:r w:rsidRPr="00811D26">
        <w:rPr>
          <w:rFonts w:ascii="Angsana New" w:hAnsi="Angsana New" w:cs="Angsana New"/>
          <w:sz w:val="29"/>
          <w:szCs w:val="29"/>
          <w:cs/>
        </w:rPr>
        <w:t xml:space="preserve">วันที่ </w:t>
      </w:r>
      <w:r w:rsidRPr="00811D26">
        <w:rPr>
          <w:rFonts w:ascii="Angsana New" w:hAnsi="Angsana New" w:cs="Angsana New"/>
          <w:sz w:val="29"/>
          <w:szCs w:val="29"/>
        </w:rPr>
        <w:t xml:space="preserve">24 </w:t>
      </w:r>
      <w:r w:rsidRPr="00811D26">
        <w:rPr>
          <w:rFonts w:ascii="Angsana New" w:hAnsi="Angsana New" w:cs="Angsana New"/>
          <w:sz w:val="29"/>
          <w:szCs w:val="29"/>
          <w:cs/>
        </w:rPr>
        <w:t xml:space="preserve">เมษายน </w:t>
      </w:r>
      <w:r w:rsidRPr="00811D26">
        <w:rPr>
          <w:rFonts w:ascii="Angsana New" w:hAnsi="Angsana New" w:cs="Angsana New"/>
          <w:sz w:val="29"/>
          <w:szCs w:val="29"/>
        </w:rPr>
        <w:t xml:space="preserve">2568 </w:t>
      </w:r>
      <w:r w:rsidRPr="00811D26">
        <w:rPr>
          <w:rFonts w:ascii="Angsana New" w:hAnsi="Angsana New" w:cs="Angsana New"/>
          <w:sz w:val="29"/>
          <w:szCs w:val="29"/>
          <w:cs/>
        </w:rPr>
        <w:t>บริษัทได้รับชำระมูลค่าหุ้นสามัญเพิ่มทุนจากการออกและเสนอขายหุ้นให้แก่บุคคลในวงจำกัด (</w:t>
      </w:r>
      <w:r w:rsidRPr="00811D26">
        <w:rPr>
          <w:rFonts w:ascii="Angsana New" w:hAnsi="Angsana New" w:cs="Angsana New"/>
          <w:sz w:val="29"/>
          <w:szCs w:val="29"/>
        </w:rPr>
        <w:t>Private Placement</w:t>
      </w:r>
      <w:r w:rsidRPr="00811D26">
        <w:rPr>
          <w:rFonts w:ascii="Angsana New" w:hAnsi="Angsana New" w:cs="Angsana New"/>
          <w:sz w:val="29"/>
          <w:szCs w:val="29"/>
          <w:cs/>
        </w:rPr>
        <w:t>)</w:t>
      </w:r>
      <w:r w:rsidRPr="00811D26">
        <w:rPr>
          <w:rFonts w:ascii="Angsana New" w:hAnsi="Angsana New" w:cs="Angsana New"/>
          <w:sz w:val="29"/>
          <w:szCs w:val="29"/>
        </w:rPr>
        <w:t xml:space="preserve"> </w:t>
      </w:r>
      <w:r w:rsidRPr="00811D26">
        <w:rPr>
          <w:rFonts w:ascii="Angsana New" w:hAnsi="Angsana New" w:cs="Angsana New"/>
          <w:sz w:val="29"/>
          <w:szCs w:val="29"/>
          <w:cs/>
        </w:rPr>
        <w:t xml:space="preserve">รวม </w:t>
      </w:r>
      <w:r w:rsidRPr="00811D26">
        <w:rPr>
          <w:rFonts w:ascii="Angsana New" w:hAnsi="Angsana New" w:cs="Angsana New"/>
          <w:sz w:val="29"/>
          <w:szCs w:val="29"/>
        </w:rPr>
        <w:t>4,999,998.00</w:t>
      </w:r>
      <w:r w:rsidRPr="00811D26">
        <w:rPr>
          <w:rFonts w:ascii="Angsana New" w:hAnsi="Angsana New" w:cs="Angsana New"/>
          <w:sz w:val="29"/>
          <w:szCs w:val="29"/>
          <w:cs/>
        </w:rPr>
        <w:t xml:space="preserve"> บาท </w:t>
      </w:r>
      <w:r w:rsidRPr="00811D26">
        <w:rPr>
          <w:rFonts w:ascii="Angsana New" w:hAnsi="Angsana New" w:cs="Angsana New"/>
          <w:sz w:val="29"/>
          <w:szCs w:val="29"/>
        </w:rPr>
        <w:t>(</w:t>
      </w:r>
      <w:r w:rsidRPr="00811D26">
        <w:rPr>
          <w:rFonts w:ascii="Angsana New" w:hAnsi="Angsana New" w:cs="Angsana New"/>
          <w:sz w:val="29"/>
          <w:szCs w:val="29"/>
          <w:cs/>
        </w:rPr>
        <w:t xml:space="preserve">หุ้นสามัญจำนวน </w:t>
      </w:r>
      <w:r w:rsidRPr="00811D26">
        <w:rPr>
          <w:rFonts w:ascii="Angsana New" w:hAnsi="Angsana New" w:cs="Angsana New"/>
          <w:sz w:val="29"/>
          <w:szCs w:val="29"/>
        </w:rPr>
        <w:t>19,999,992</w:t>
      </w:r>
      <w:r w:rsidRPr="00811D26">
        <w:rPr>
          <w:rFonts w:ascii="Angsana New" w:hAnsi="Angsana New" w:cs="Angsana New"/>
          <w:sz w:val="29"/>
          <w:szCs w:val="29"/>
          <w:cs/>
        </w:rPr>
        <w:t xml:space="preserve"> หุ้น มูลค่าหุ้นละ </w:t>
      </w:r>
      <w:r w:rsidRPr="00811D26">
        <w:rPr>
          <w:rFonts w:ascii="Angsana New" w:hAnsi="Angsana New" w:cs="Angsana New"/>
          <w:sz w:val="29"/>
          <w:szCs w:val="29"/>
        </w:rPr>
        <w:t>0.25</w:t>
      </w:r>
      <w:r w:rsidRPr="00811D26">
        <w:rPr>
          <w:rFonts w:ascii="Angsana New" w:hAnsi="Angsana New" w:cs="Angsana New"/>
          <w:sz w:val="29"/>
          <w:szCs w:val="29"/>
          <w:cs/>
        </w:rPr>
        <w:t xml:space="preserve"> บาท</w:t>
      </w:r>
      <w:r w:rsidRPr="00811D26">
        <w:rPr>
          <w:rFonts w:ascii="Angsana New" w:hAnsi="Angsana New" w:cs="Angsana New"/>
          <w:sz w:val="29"/>
          <w:szCs w:val="29"/>
        </w:rPr>
        <w:t xml:space="preserve">) </w:t>
      </w:r>
      <w:r w:rsidRPr="00811D26">
        <w:rPr>
          <w:rFonts w:ascii="Angsana New" w:hAnsi="Angsana New" w:cs="Angsana New" w:hint="cs"/>
          <w:sz w:val="29"/>
          <w:szCs w:val="29"/>
          <w:cs/>
        </w:rPr>
        <w:t>โดย</w:t>
      </w:r>
      <w:r w:rsidRPr="00811D26">
        <w:rPr>
          <w:rFonts w:ascii="Angsana New" w:hAnsi="Angsana New" w:cs="Angsana New"/>
          <w:sz w:val="29"/>
          <w:szCs w:val="29"/>
          <w:cs/>
        </w:rPr>
        <w:t>ค่าใช้จ่ายที่เกี่ยว</w:t>
      </w:r>
      <w:r w:rsidRPr="00811D26">
        <w:rPr>
          <w:rFonts w:ascii="Angsana New" w:hAnsi="Angsana New" w:cs="Angsana New" w:hint="cs"/>
          <w:sz w:val="29"/>
          <w:szCs w:val="29"/>
          <w:cs/>
        </w:rPr>
        <w:t>ข้องโดยตรง</w:t>
      </w:r>
      <w:r w:rsidRPr="00811D26">
        <w:rPr>
          <w:rFonts w:ascii="Angsana New" w:hAnsi="Angsana New" w:cs="Angsana New"/>
          <w:sz w:val="29"/>
          <w:szCs w:val="29"/>
          <w:cs/>
        </w:rPr>
        <w:t xml:space="preserve">กับการออกและเสนอขายหุ้นให้แก่บุคคลในวงจำกัดได้รับรู้สุทธิในส่วนเกินมูลค่าหุ้นจำนวนประมาณ </w:t>
      </w:r>
      <w:r w:rsidRPr="00811D26">
        <w:rPr>
          <w:rFonts w:ascii="Angsana New" w:hAnsi="Angsana New" w:cs="Angsana New"/>
          <w:sz w:val="29"/>
          <w:szCs w:val="29"/>
        </w:rPr>
        <w:t>2.9</w:t>
      </w:r>
      <w:r w:rsidR="00D0578B">
        <w:rPr>
          <w:rFonts w:ascii="Angsana New" w:hAnsi="Angsana New" w:cs="Angsana New"/>
          <w:sz w:val="29"/>
          <w:szCs w:val="29"/>
        </w:rPr>
        <w:t>4</w:t>
      </w:r>
      <w:r w:rsidRPr="00811D26">
        <w:rPr>
          <w:rFonts w:ascii="Angsana New" w:hAnsi="Angsana New" w:cs="Angsana New"/>
          <w:sz w:val="29"/>
          <w:szCs w:val="29"/>
        </w:rPr>
        <w:t xml:space="preserve"> </w:t>
      </w:r>
      <w:r w:rsidRPr="00811D26">
        <w:rPr>
          <w:rFonts w:ascii="Angsana New" w:hAnsi="Angsana New" w:cs="Angsana New"/>
          <w:sz w:val="29"/>
          <w:szCs w:val="29"/>
          <w:cs/>
        </w:rPr>
        <w:t xml:space="preserve">ล้านบาท บริษัทได้จดทะเบียนการเพิ่มทุนที่ออกและชำระแล้วกับกระทรวงพาณิชย์เมื่อวันที่ </w:t>
      </w:r>
      <w:r w:rsidRPr="00811D26">
        <w:rPr>
          <w:rFonts w:ascii="Angsana New" w:hAnsi="Angsana New" w:cs="Angsana New"/>
          <w:sz w:val="29"/>
          <w:szCs w:val="29"/>
        </w:rPr>
        <w:t xml:space="preserve">25 </w:t>
      </w:r>
      <w:r w:rsidRPr="00811D26">
        <w:rPr>
          <w:rFonts w:ascii="Angsana New" w:hAnsi="Angsana New" w:cs="Angsana New"/>
          <w:sz w:val="29"/>
          <w:szCs w:val="29"/>
          <w:cs/>
        </w:rPr>
        <w:t xml:space="preserve">เมษายน </w:t>
      </w:r>
      <w:r w:rsidRPr="00811D26">
        <w:rPr>
          <w:rFonts w:ascii="Angsana New" w:hAnsi="Angsana New" w:cs="Angsana New"/>
          <w:sz w:val="29"/>
          <w:szCs w:val="29"/>
        </w:rPr>
        <w:t>2568</w:t>
      </w:r>
    </w:p>
    <w:p w14:paraId="5611B458" w14:textId="77777777" w:rsidR="00571CDD" w:rsidRPr="00811D26" w:rsidRDefault="00571CDD" w:rsidP="00571CDD">
      <w:pPr>
        <w:pStyle w:val="NoSpacing"/>
        <w:jc w:val="thaiDistribute"/>
        <w:rPr>
          <w:rFonts w:ascii="Angsana New" w:hAnsi="Angsana New" w:cs="Angsana New"/>
          <w:sz w:val="29"/>
          <w:szCs w:val="29"/>
          <w:highlight w:val="red"/>
        </w:rPr>
      </w:pPr>
    </w:p>
    <w:p w14:paraId="00407155" w14:textId="77777777" w:rsidR="00571CDD" w:rsidRPr="00811D26" w:rsidRDefault="00571CDD" w:rsidP="00571CDD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9"/>
          <w:szCs w:val="29"/>
          <w:lang w:val="en-US"/>
        </w:rPr>
      </w:pPr>
      <w:r w:rsidRPr="00811D26">
        <w:rPr>
          <w:rFonts w:ascii="Angsana New" w:hAnsi="Angsana New"/>
          <w:sz w:val="29"/>
          <w:szCs w:val="29"/>
          <w:cs/>
        </w:rPr>
        <w:t xml:space="preserve">ในที่ประชุมวิสามัญผู้ถือหุ้นเมื่อวันที่ </w:t>
      </w:r>
      <w:r w:rsidRPr="00811D26">
        <w:rPr>
          <w:rFonts w:ascii="Angsana New" w:hAnsi="Angsana New"/>
          <w:sz w:val="29"/>
          <w:szCs w:val="29"/>
          <w:lang w:val="en-US"/>
        </w:rPr>
        <w:t>29</w:t>
      </w:r>
      <w:r w:rsidRPr="00811D26">
        <w:rPr>
          <w:rFonts w:ascii="Angsana New" w:hAnsi="Angsana New"/>
          <w:sz w:val="29"/>
          <w:szCs w:val="29"/>
          <w:cs/>
        </w:rPr>
        <w:t xml:space="preserve"> พฤษภาคม </w:t>
      </w:r>
      <w:r w:rsidRPr="00811D26">
        <w:rPr>
          <w:rFonts w:ascii="Angsana New" w:hAnsi="Angsana New"/>
          <w:sz w:val="29"/>
          <w:szCs w:val="29"/>
          <w:lang w:val="en-US"/>
        </w:rPr>
        <w:t xml:space="preserve">2568 </w:t>
      </w:r>
      <w:r w:rsidRPr="00811D26">
        <w:rPr>
          <w:rFonts w:ascii="Angsana New" w:hAnsi="Angsana New"/>
          <w:sz w:val="29"/>
          <w:szCs w:val="29"/>
          <w:cs/>
        </w:rPr>
        <w:t>ผู้ถือหุ้นได้มีมติ</w:t>
      </w:r>
      <w:r w:rsidRPr="00811D26">
        <w:rPr>
          <w:rFonts w:ascii="Angsana New" w:hAnsi="Angsana New"/>
          <w:sz w:val="29"/>
          <w:szCs w:val="29"/>
          <w:cs/>
          <w:lang w:val="en-US"/>
        </w:rPr>
        <w:t>อนุมัติเรื่องดังต่อไปนี้</w:t>
      </w:r>
    </w:p>
    <w:p w14:paraId="434889CB" w14:textId="77777777" w:rsidR="00571CDD" w:rsidRPr="00811D26" w:rsidRDefault="00571CDD" w:rsidP="00571CDD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9"/>
          <w:szCs w:val="29"/>
          <w:cs/>
          <w:lang w:val="en-US"/>
        </w:rPr>
      </w:pPr>
    </w:p>
    <w:p w14:paraId="50DB0843" w14:textId="77777777" w:rsidR="00571CDD" w:rsidRPr="00811D26" w:rsidRDefault="00571CDD" w:rsidP="00571CDD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sz w:val="29"/>
          <w:szCs w:val="29"/>
        </w:rPr>
      </w:pPr>
      <w:r w:rsidRPr="00811D26">
        <w:rPr>
          <w:rFonts w:ascii="Angsana New" w:hAnsi="Angsana New"/>
          <w:sz w:val="29"/>
          <w:szCs w:val="29"/>
          <w:cs/>
        </w:rPr>
        <w:t>(</w:t>
      </w:r>
      <w:r w:rsidRPr="00811D26">
        <w:rPr>
          <w:rFonts w:ascii="Angsana New" w:hAnsi="Angsana New"/>
          <w:sz w:val="29"/>
          <w:szCs w:val="29"/>
        </w:rPr>
        <w:t>1</w:t>
      </w:r>
      <w:r w:rsidRPr="00811D26">
        <w:rPr>
          <w:rFonts w:ascii="Angsana New" w:hAnsi="Angsana New"/>
          <w:sz w:val="29"/>
          <w:szCs w:val="29"/>
          <w:cs/>
        </w:rPr>
        <w:t>)</w:t>
      </w:r>
      <w:r w:rsidRPr="00811D26">
        <w:rPr>
          <w:rFonts w:ascii="Angsana New" w:hAnsi="Angsana New"/>
          <w:sz w:val="29"/>
          <w:szCs w:val="29"/>
          <w:lang w:val="en-US"/>
        </w:rPr>
        <w:tab/>
      </w:r>
      <w:r w:rsidRPr="00811D26">
        <w:rPr>
          <w:rFonts w:ascii="Angsana New" w:hAnsi="Angsana New"/>
          <w:sz w:val="29"/>
          <w:szCs w:val="29"/>
          <w:cs/>
        </w:rPr>
        <w:t>การยกเลิกการออกและเสนอขายหุ้นสามัญเพิ่มทุนให้แก่บุคคลในวงจำกัด (</w:t>
      </w:r>
      <w:r w:rsidRPr="00811D26">
        <w:rPr>
          <w:rFonts w:ascii="Angsana New" w:hAnsi="Angsana New"/>
          <w:sz w:val="29"/>
          <w:szCs w:val="29"/>
          <w:lang w:val="en-US"/>
        </w:rPr>
        <w:t>Private Placement</w:t>
      </w:r>
      <w:r w:rsidRPr="00811D26">
        <w:rPr>
          <w:rFonts w:ascii="Angsana New" w:hAnsi="Angsana New"/>
          <w:sz w:val="29"/>
          <w:szCs w:val="29"/>
        </w:rPr>
        <w:t xml:space="preserve">) </w:t>
      </w:r>
      <w:r w:rsidRPr="00811D26">
        <w:rPr>
          <w:rFonts w:ascii="Angsana New" w:hAnsi="Angsana New"/>
          <w:sz w:val="29"/>
          <w:szCs w:val="29"/>
          <w:cs/>
        </w:rPr>
        <w:t xml:space="preserve">ในส่วนที่เหลือจำนวน </w:t>
      </w:r>
      <w:r w:rsidRPr="00811D26">
        <w:rPr>
          <w:rFonts w:ascii="Angsana New" w:hAnsi="Angsana New"/>
          <w:sz w:val="29"/>
          <w:szCs w:val="29"/>
        </w:rPr>
        <w:t>65,000,002</w:t>
      </w:r>
      <w:r w:rsidRPr="00811D26">
        <w:rPr>
          <w:rFonts w:ascii="Angsana New" w:hAnsi="Angsana New"/>
          <w:sz w:val="29"/>
          <w:szCs w:val="29"/>
          <w:lang w:val="en-US"/>
        </w:rPr>
        <w:t>.00</w:t>
      </w:r>
      <w:r w:rsidRPr="00811D26">
        <w:rPr>
          <w:rFonts w:ascii="Angsana New" w:hAnsi="Angsana New"/>
          <w:sz w:val="29"/>
          <w:szCs w:val="29"/>
          <w:cs/>
        </w:rPr>
        <w:t xml:space="preserve"> บาท</w:t>
      </w:r>
      <w:r w:rsidRPr="00811D26">
        <w:rPr>
          <w:rFonts w:ascii="Angsana New" w:hAnsi="Angsana New"/>
          <w:sz w:val="29"/>
          <w:szCs w:val="29"/>
        </w:rPr>
        <w:t xml:space="preserve"> (</w:t>
      </w:r>
      <w:r w:rsidRPr="00811D26">
        <w:rPr>
          <w:rFonts w:ascii="Angsana New" w:hAnsi="Angsana New"/>
          <w:sz w:val="29"/>
          <w:szCs w:val="29"/>
          <w:cs/>
        </w:rPr>
        <w:t xml:space="preserve">หุ้นสามัญที่ยังไม่ได้ออกจำหน่ายจำนวน </w:t>
      </w:r>
      <w:r w:rsidRPr="00811D26">
        <w:rPr>
          <w:rFonts w:ascii="Angsana New" w:hAnsi="Angsana New"/>
          <w:sz w:val="29"/>
          <w:szCs w:val="29"/>
        </w:rPr>
        <w:t>260,000,008</w:t>
      </w:r>
      <w:r w:rsidRPr="00811D26">
        <w:rPr>
          <w:rFonts w:ascii="Angsana New" w:hAnsi="Angsana New"/>
          <w:sz w:val="29"/>
          <w:szCs w:val="29"/>
          <w:cs/>
        </w:rPr>
        <w:t xml:space="preserve"> หุ้น มูลค่าหุ้นละ </w:t>
      </w:r>
      <w:r w:rsidRPr="00811D26">
        <w:rPr>
          <w:rFonts w:ascii="Angsana New" w:hAnsi="Angsana New"/>
          <w:sz w:val="29"/>
          <w:szCs w:val="29"/>
        </w:rPr>
        <w:t xml:space="preserve">0.25 </w:t>
      </w:r>
      <w:r w:rsidRPr="00811D26">
        <w:rPr>
          <w:rFonts w:ascii="Angsana New" w:hAnsi="Angsana New"/>
          <w:sz w:val="29"/>
          <w:szCs w:val="29"/>
          <w:cs/>
        </w:rPr>
        <w:t>บาท</w:t>
      </w:r>
      <w:r w:rsidRPr="00811D26">
        <w:rPr>
          <w:rFonts w:ascii="Angsana New" w:hAnsi="Angsana New"/>
          <w:sz w:val="29"/>
          <w:szCs w:val="29"/>
        </w:rPr>
        <w:t xml:space="preserve">) </w:t>
      </w:r>
      <w:r w:rsidRPr="00811D26">
        <w:rPr>
          <w:rFonts w:ascii="Angsana New" w:hAnsi="Angsana New"/>
          <w:sz w:val="29"/>
          <w:szCs w:val="29"/>
          <w:cs/>
        </w:rPr>
        <w:t>โดยบริษัทจะเสนอที่ประชุมผู้ถือหุ้นพิจารณาอนุมัติการเพิ่มทุนและจัดสรรหุ้นสามัญเพิ่มทุนเพื่อออกเสนอขายให้แก่ผู้ถือหุ้นเดิมตามสัดส่วนการถือหุ้น (</w:t>
      </w:r>
      <w:r w:rsidRPr="00811D26">
        <w:rPr>
          <w:rFonts w:ascii="Angsana New" w:hAnsi="Angsana New"/>
          <w:sz w:val="29"/>
          <w:szCs w:val="29"/>
        </w:rPr>
        <w:t xml:space="preserve">Right Offering) </w:t>
      </w:r>
      <w:r w:rsidRPr="00811D26">
        <w:rPr>
          <w:rFonts w:ascii="Angsana New" w:hAnsi="Angsana New"/>
          <w:sz w:val="29"/>
          <w:szCs w:val="29"/>
          <w:cs/>
        </w:rPr>
        <w:t>แทน</w:t>
      </w:r>
    </w:p>
    <w:p w14:paraId="7DD8E08E" w14:textId="77777777" w:rsidR="00571CDD" w:rsidRPr="00811D26" w:rsidRDefault="00571CDD" w:rsidP="00571CDD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sz w:val="29"/>
          <w:szCs w:val="29"/>
          <w:lang w:val="en-US"/>
        </w:rPr>
      </w:pPr>
    </w:p>
    <w:p w14:paraId="042BAF36" w14:textId="77777777" w:rsidR="00571CDD" w:rsidRPr="00811D26" w:rsidRDefault="00571CDD" w:rsidP="00571CDD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sz w:val="29"/>
          <w:szCs w:val="29"/>
          <w:lang w:val="en-US"/>
        </w:rPr>
      </w:pPr>
      <w:r w:rsidRPr="00811D26">
        <w:rPr>
          <w:rFonts w:ascii="Angsana New" w:hAnsi="Angsana New"/>
          <w:sz w:val="29"/>
          <w:szCs w:val="29"/>
          <w:cs/>
        </w:rPr>
        <w:t>(</w:t>
      </w:r>
      <w:r w:rsidRPr="00811D26">
        <w:rPr>
          <w:rFonts w:ascii="Angsana New" w:hAnsi="Angsana New"/>
          <w:sz w:val="29"/>
          <w:szCs w:val="29"/>
        </w:rPr>
        <w:t>2</w:t>
      </w:r>
      <w:r w:rsidRPr="00811D26">
        <w:rPr>
          <w:rFonts w:ascii="Angsana New" w:hAnsi="Angsana New"/>
          <w:sz w:val="29"/>
          <w:szCs w:val="29"/>
          <w:cs/>
        </w:rPr>
        <w:t>)</w:t>
      </w:r>
      <w:r w:rsidRPr="00811D26">
        <w:rPr>
          <w:rFonts w:ascii="Angsana New" w:hAnsi="Angsana New"/>
          <w:sz w:val="29"/>
          <w:szCs w:val="29"/>
          <w:lang w:val="en-US"/>
        </w:rPr>
        <w:tab/>
      </w:r>
      <w:r w:rsidRPr="00811D26">
        <w:rPr>
          <w:rFonts w:ascii="Angsana New" w:hAnsi="Angsana New"/>
          <w:sz w:val="29"/>
          <w:szCs w:val="29"/>
          <w:cs/>
        </w:rPr>
        <w:t xml:space="preserve">การลดทุนจดทะเบียนของบริษัทจำนวน </w:t>
      </w:r>
      <w:r w:rsidRPr="00811D26">
        <w:rPr>
          <w:rFonts w:ascii="Angsana New" w:hAnsi="Angsana New"/>
          <w:sz w:val="29"/>
          <w:szCs w:val="29"/>
        </w:rPr>
        <w:t xml:space="preserve">65,000,005.25 </w:t>
      </w:r>
      <w:r w:rsidRPr="00811D26">
        <w:rPr>
          <w:rFonts w:ascii="Angsana New" w:hAnsi="Angsana New"/>
          <w:sz w:val="29"/>
          <w:szCs w:val="29"/>
          <w:cs/>
        </w:rPr>
        <w:t xml:space="preserve">บาท (โดยการตัดหุ้นสามัญที่ยังไม่ได้ออกจำหน่ายจำนวน </w:t>
      </w:r>
      <w:r w:rsidRPr="00811D26">
        <w:rPr>
          <w:rFonts w:ascii="Angsana New" w:hAnsi="Angsana New"/>
          <w:sz w:val="29"/>
          <w:szCs w:val="29"/>
        </w:rPr>
        <w:t>260,000,021</w:t>
      </w:r>
      <w:r w:rsidRPr="00811D26">
        <w:rPr>
          <w:rFonts w:ascii="Angsana New" w:hAnsi="Angsana New"/>
          <w:sz w:val="29"/>
          <w:szCs w:val="29"/>
          <w:cs/>
        </w:rPr>
        <w:t xml:space="preserve"> หุ้น มูลค่าหุ้นละ </w:t>
      </w:r>
      <w:r w:rsidRPr="00811D26">
        <w:rPr>
          <w:rFonts w:ascii="Angsana New" w:hAnsi="Angsana New"/>
          <w:sz w:val="29"/>
          <w:szCs w:val="29"/>
        </w:rPr>
        <w:t>0.25</w:t>
      </w:r>
      <w:r w:rsidRPr="00811D26">
        <w:rPr>
          <w:rFonts w:ascii="Angsana New" w:hAnsi="Angsana New"/>
          <w:sz w:val="29"/>
          <w:szCs w:val="29"/>
          <w:cs/>
        </w:rPr>
        <w:t xml:space="preserve"> บาท) จากเดิม </w:t>
      </w:r>
      <w:r w:rsidRPr="00811D26">
        <w:rPr>
          <w:rFonts w:ascii="Angsana New" w:hAnsi="Angsana New"/>
          <w:sz w:val="29"/>
          <w:szCs w:val="29"/>
        </w:rPr>
        <w:t>434,812,100.25</w:t>
      </w:r>
      <w:r w:rsidRPr="00811D26">
        <w:rPr>
          <w:rFonts w:ascii="Angsana New" w:hAnsi="Angsana New"/>
          <w:sz w:val="29"/>
          <w:szCs w:val="29"/>
          <w:cs/>
        </w:rPr>
        <w:t xml:space="preserve"> บาทเป็น </w:t>
      </w:r>
      <w:r w:rsidRPr="00811D26">
        <w:rPr>
          <w:rFonts w:ascii="Angsana New" w:hAnsi="Angsana New"/>
          <w:sz w:val="29"/>
          <w:szCs w:val="29"/>
        </w:rPr>
        <w:t>369,812,095</w:t>
      </w:r>
      <w:r w:rsidRPr="00811D26">
        <w:rPr>
          <w:rFonts w:ascii="Angsana New" w:hAnsi="Angsana New"/>
          <w:sz w:val="29"/>
          <w:szCs w:val="29"/>
          <w:lang w:val="en-US"/>
        </w:rPr>
        <w:t>.00</w:t>
      </w:r>
      <w:r w:rsidRPr="00811D26">
        <w:rPr>
          <w:rFonts w:ascii="Angsana New" w:hAnsi="Angsana New"/>
          <w:sz w:val="29"/>
          <w:szCs w:val="29"/>
          <w:cs/>
        </w:rPr>
        <w:t xml:space="preserve"> บาท แบ่งออกเป็นหุ้นสามัญจำนวน </w:t>
      </w:r>
      <w:r w:rsidRPr="00811D26">
        <w:rPr>
          <w:rFonts w:ascii="Angsana New" w:hAnsi="Angsana New"/>
          <w:sz w:val="29"/>
          <w:szCs w:val="29"/>
        </w:rPr>
        <w:t>1,479,</w:t>
      </w:r>
      <w:r w:rsidRPr="00811D26">
        <w:rPr>
          <w:rFonts w:ascii="Angsana New" w:hAnsi="Angsana New"/>
          <w:sz w:val="29"/>
          <w:szCs w:val="29"/>
          <w:lang w:val="en-US"/>
        </w:rPr>
        <w:t>248</w:t>
      </w:r>
      <w:r w:rsidRPr="00811D26">
        <w:rPr>
          <w:rFonts w:ascii="Angsana New" w:hAnsi="Angsana New"/>
          <w:sz w:val="29"/>
          <w:szCs w:val="29"/>
        </w:rPr>
        <w:t>,</w:t>
      </w:r>
      <w:r w:rsidRPr="00811D26">
        <w:rPr>
          <w:rFonts w:ascii="Angsana New" w:hAnsi="Angsana New"/>
          <w:sz w:val="29"/>
          <w:szCs w:val="29"/>
          <w:lang w:val="en-US"/>
        </w:rPr>
        <w:t>380</w:t>
      </w:r>
      <w:r w:rsidRPr="00811D26">
        <w:rPr>
          <w:rFonts w:ascii="Angsana New" w:hAnsi="Angsana New"/>
          <w:sz w:val="29"/>
          <w:szCs w:val="29"/>
          <w:cs/>
        </w:rPr>
        <w:t xml:space="preserve"> หุ้น มูลค่าหุ้นละ </w:t>
      </w:r>
      <w:r w:rsidRPr="00811D26">
        <w:rPr>
          <w:rFonts w:ascii="Angsana New" w:hAnsi="Angsana New"/>
          <w:sz w:val="29"/>
          <w:szCs w:val="29"/>
        </w:rPr>
        <w:t>0.25</w:t>
      </w:r>
      <w:r w:rsidRPr="00811D26">
        <w:rPr>
          <w:rFonts w:ascii="Angsana New" w:hAnsi="Angsana New"/>
          <w:sz w:val="29"/>
          <w:szCs w:val="29"/>
          <w:cs/>
        </w:rPr>
        <w:t xml:space="preserve"> บาท </w:t>
      </w:r>
      <w:r w:rsidRPr="00811D26">
        <w:rPr>
          <w:rFonts w:ascii="Angsana New" w:hAnsi="Angsana New"/>
          <w:sz w:val="29"/>
          <w:szCs w:val="29"/>
          <w:cs/>
          <w:lang w:val="en-US"/>
        </w:rPr>
        <w:t>โดยหุ้นสามัญที่ตัดออกเป็นหุ้นส</w:t>
      </w:r>
      <w:r w:rsidRPr="00811D26">
        <w:rPr>
          <w:rFonts w:ascii="Angsana New" w:hAnsi="Angsana New"/>
          <w:sz w:val="29"/>
          <w:szCs w:val="29"/>
          <w:cs/>
        </w:rPr>
        <w:t xml:space="preserve">ามัญเพิ่มทุนเพื่อรองรับการออกและเสนอขายหุ้นให้แก่บุคคลในวงจำกัด </w:t>
      </w:r>
      <w:r w:rsidRPr="00811D26">
        <w:rPr>
          <w:rFonts w:ascii="Angsana New" w:hAnsi="Angsana New"/>
          <w:sz w:val="29"/>
          <w:szCs w:val="29"/>
          <w:lang w:val="en-US"/>
        </w:rPr>
        <w:t>(Private Placement)</w:t>
      </w:r>
      <w:r w:rsidRPr="00811D26">
        <w:rPr>
          <w:rFonts w:ascii="Angsana New" w:hAnsi="Angsana New"/>
          <w:sz w:val="29"/>
          <w:szCs w:val="29"/>
        </w:rPr>
        <w:t xml:space="preserve"> </w:t>
      </w:r>
      <w:r w:rsidRPr="00811D26">
        <w:rPr>
          <w:rFonts w:ascii="Angsana New" w:hAnsi="Angsana New"/>
          <w:sz w:val="29"/>
          <w:szCs w:val="29"/>
          <w:cs/>
        </w:rPr>
        <w:t>และเพื่อรองรับการใช้สิทธิตามใบสำคัญแสดงสิทธิที่จะซื้อหุ้นสามัญ</w:t>
      </w:r>
      <w:r w:rsidRPr="00811D26">
        <w:rPr>
          <w:rFonts w:ascii="Angsana New" w:hAnsi="Angsana New"/>
          <w:sz w:val="29"/>
          <w:szCs w:val="29"/>
        </w:rPr>
        <w:t xml:space="preserve"> ECF</w:t>
      </w:r>
      <w:r w:rsidRPr="00811D26">
        <w:rPr>
          <w:rFonts w:ascii="Angsana New" w:hAnsi="Angsana New"/>
          <w:sz w:val="29"/>
          <w:szCs w:val="29"/>
          <w:cs/>
        </w:rPr>
        <w:t>-</w:t>
      </w:r>
      <w:r w:rsidRPr="00811D26">
        <w:rPr>
          <w:rFonts w:ascii="Angsana New" w:hAnsi="Angsana New"/>
          <w:sz w:val="29"/>
          <w:szCs w:val="29"/>
        </w:rPr>
        <w:t>W</w:t>
      </w:r>
      <w:r w:rsidRPr="00811D26">
        <w:rPr>
          <w:rFonts w:ascii="Angsana New" w:hAnsi="Angsana New"/>
          <w:sz w:val="29"/>
          <w:szCs w:val="29"/>
          <w:lang w:val="en-US"/>
        </w:rPr>
        <w:t>5</w:t>
      </w:r>
      <w:r w:rsidRPr="00811D26">
        <w:rPr>
          <w:rFonts w:ascii="Angsana New" w:hAnsi="Angsana New"/>
          <w:sz w:val="29"/>
          <w:szCs w:val="29"/>
          <w:cs/>
          <w:lang w:val="en-US"/>
        </w:rPr>
        <w:t xml:space="preserve"> บริษัทได้จดทะเบียนการลดทุนจดทะเบียนกับกระทรวงพาณิชย์เมื่อวันที่ </w:t>
      </w:r>
      <w:r w:rsidRPr="00811D26">
        <w:rPr>
          <w:rFonts w:ascii="Angsana New" w:hAnsi="Angsana New"/>
          <w:sz w:val="29"/>
          <w:szCs w:val="29"/>
          <w:lang w:val="en-US"/>
        </w:rPr>
        <w:t>30</w:t>
      </w:r>
      <w:r w:rsidRPr="00811D26">
        <w:rPr>
          <w:rFonts w:ascii="Angsana New" w:hAnsi="Angsana New"/>
          <w:sz w:val="29"/>
          <w:szCs w:val="29"/>
          <w:cs/>
          <w:lang w:val="en-US"/>
        </w:rPr>
        <w:t xml:space="preserve"> พฤษภาคม</w:t>
      </w:r>
      <w:r w:rsidRPr="00811D26">
        <w:rPr>
          <w:rFonts w:ascii="Angsana New" w:hAnsi="Angsana New"/>
          <w:sz w:val="29"/>
          <w:szCs w:val="29"/>
          <w:lang w:val="en-US"/>
        </w:rPr>
        <w:t xml:space="preserve"> 2568</w:t>
      </w:r>
    </w:p>
    <w:p w14:paraId="1AED5567" w14:textId="77777777" w:rsidR="00571CDD" w:rsidRPr="00811D26" w:rsidRDefault="00571CDD" w:rsidP="00571CDD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sz w:val="29"/>
          <w:szCs w:val="29"/>
          <w:lang w:val="en-US"/>
        </w:rPr>
      </w:pPr>
    </w:p>
    <w:p w14:paraId="1DF21F65" w14:textId="77777777" w:rsidR="00571CDD" w:rsidRPr="00811D26" w:rsidRDefault="00571CDD" w:rsidP="00571CDD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sz w:val="29"/>
          <w:szCs w:val="29"/>
          <w:lang w:val="en-US"/>
        </w:rPr>
      </w:pPr>
      <w:r w:rsidRPr="00811D26">
        <w:rPr>
          <w:rFonts w:ascii="Angsana New" w:hAnsi="Angsana New"/>
          <w:sz w:val="29"/>
          <w:szCs w:val="29"/>
        </w:rPr>
        <w:t>(3)</w:t>
      </w:r>
      <w:r w:rsidRPr="00811D26">
        <w:rPr>
          <w:rFonts w:ascii="Angsana New" w:hAnsi="Angsana New"/>
          <w:sz w:val="29"/>
          <w:szCs w:val="29"/>
          <w:lang w:val="en-US"/>
        </w:rPr>
        <w:tab/>
      </w:r>
      <w:r w:rsidRPr="00811D26">
        <w:rPr>
          <w:rFonts w:ascii="Angsana New" w:hAnsi="Angsana New"/>
          <w:sz w:val="29"/>
          <w:szCs w:val="29"/>
          <w:cs/>
        </w:rPr>
        <w:t xml:space="preserve">การเปลี่ยนแปลงมูลค่าของหุ้นของบริษัทโดยการรวมหุ้นจากเดิมที่มีมูลค่าที่ตราไว้หุ้นละ </w:t>
      </w:r>
      <w:r w:rsidRPr="00811D26">
        <w:rPr>
          <w:rFonts w:ascii="Angsana New" w:hAnsi="Angsana New"/>
          <w:sz w:val="29"/>
          <w:szCs w:val="29"/>
        </w:rPr>
        <w:t>0.25</w:t>
      </w:r>
      <w:r w:rsidRPr="00811D26">
        <w:rPr>
          <w:rFonts w:ascii="Angsana New" w:hAnsi="Angsana New"/>
          <w:sz w:val="29"/>
          <w:szCs w:val="29"/>
          <w:cs/>
        </w:rPr>
        <w:t xml:space="preserve"> บาท เป็นมูลค่าหุ้นละ </w:t>
      </w:r>
      <w:r w:rsidRPr="00811D26">
        <w:rPr>
          <w:rFonts w:ascii="Angsana New" w:hAnsi="Angsana New"/>
          <w:sz w:val="29"/>
          <w:szCs w:val="29"/>
        </w:rPr>
        <w:t>5.00</w:t>
      </w:r>
      <w:r w:rsidRPr="00811D26">
        <w:rPr>
          <w:rFonts w:ascii="Angsana New" w:hAnsi="Angsana New"/>
          <w:sz w:val="29"/>
          <w:szCs w:val="29"/>
          <w:cs/>
        </w:rPr>
        <w:t xml:space="preserve"> บาท</w:t>
      </w:r>
      <w:r w:rsidRPr="00811D26">
        <w:rPr>
          <w:rFonts w:ascii="Angsana New" w:hAnsi="Angsana New"/>
          <w:sz w:val="29"/>
          <w:szCs w:val="29"/>
          <w:lang w:val="en-US"/>
        </w:rPr>
        <w:t xml:space="preserve"> </w:t>
      </w:r>
      <w:r w:rsidRPr="00811D26">
        <w:rPr>
          <w:rFonts w:ascii="Angsana New" w:hAnsi="Angsana New"/>
          <w:sz w:val="29"/>
          <w:szCs w:val="29"/>
          <w:cs/>
        </w:rPr>
        <w:t xml:space="preserve">ซึ่งส่งผลให้จำนวนหุ้นของบริษัทลดลงจำนวน </w:t>
      </w:r>
      <w:r w:rsidRPr="00811D26">
        <w:rPr>
          <w:rFonts w:ascii="Angsana New" w:hAnsi="Angsana New"/>
          <w:sz w:val="29"/>
          <w:szCs w:val="29"/>
        </w:rPr>
        <w:t>1,405,285,961</w:t>
      </w:r>
      <w:r w:rsidRPr="00811D26">
        <w:rPr>
          <w:rFonts w:ascii="Angsana New" w:hAnsi="Angsana New"/>
          <w:sz w:val="29"/>
          <w:szCs w:val="29"/>
          <w:cs/>
        </w:rPr>
        <w:t xml:space="preserve"> หุ้น จากเดิม </w:t>
      </w:r>
      <w:r w:rsidRPr="00811D26">
        <w:rPr>
          <w:rFonts w:ascii="Angsana New" w:hAnsi="Angsana New"/>
          <w:sz w:val="29"/>
          <w:szCs w:val="29"/>
        </w:rPr>
        <w:t>1,479,248,380</w:t>
      </w:r>
      <w:r w:rsidRPr="00811D26">
        <w:rPr>
          <w:rFonts w:ascii="Angsana New" w:hAnsi="Angsana New"/>
          <w:sz w:val="29"/>
          <w:szCs w:val="29"/>
          <w:cs/>
        </w:rPr>
        <w:t xml:space="preserve"> หุ้น มูลค่าหุ้นละ </w:t>
      </w:r>
      <w:r w:rsidRPr="00811D26">
        <w:rPr>
          <w:rFonts w:ascii="Angsana New" w:hAnsi="Angsana New"/>
          <w:sz w:val="29"/>
          <w:szCs w:val="29"/>
        </w:rPr>
        <w:t>0.25</w:t>
      </w:r>
      <w:r w:rsidRPr="00811D26">
        <w:rPr>
          <w:rFonts w:ascii="Angsana New" w:hAnsi="Angsana New"/>
          <w:sz w:val="29"/>
          <w:szCs w:val="29"/>
          <w:cs/>
        </w:rPr>
        <w:t xml:space="preserve"> บาทเป็น </w:t>
      </w:r>
      <w:r w:rsidRPr="00811D26">
        <w:rPr>
          <w:rFonts w:ascii="Angsana New" w:hAnsi="Angsana New"/>
          <w:sz w:val="29"/>
          <w:szCs w:val="29"/>
        </w:rPr>
        <w:t>73,962,419</w:t>
      </w:r>
      <w:r w:rsidRPr="00811D26">
        <w:rPr>
          <w:rFonts w:ascii="Angsana New" w:hAnsi="Angsana New"/>
          <w:sz w:val="29"/>
          <w:szCs w:val="29"/>
          <w:cs/>
        </w:rPr>
        <w:t xml:space="preserve"> หุ้น มูลค่าที่ตราไว้หุ้นละ </w:t>
      </w:r>
      <w:r w:rsidRPr="00811D26">
        <w:rPr>
          <w:rFonts w:ascii="Angsana New" w:hAnsi="Angsana New"/>
          <w:sz w:val="29"/>
          <w:szCs w:val="29"/>
        </w:rPr>
        <w:t>5.00</w:t>
      </w:r>
      <w:r w:rsidRPr="00811D26">
        <w:rPr>
          <w:rFonts w:ascii="Angsana New" w:hAnsi="Angsana New"/>
          <w:sz w:val="29"/>
          <w:szCs w:val="29"/>
          <w:cs/>
        </w:rPr>
        <w:t xml:space="preserve"> บาท</w:t>
      </w:r>
      <w:r w:rsidRPr="00811D26">
        <w:rPr>
          <w:rFonts w:ascii="Angsana New" w:hAnsi="Angsana New"/>
          <w:sz w:val="29"/>
          <w:szCs w:val="29"/>
          <w:lang w:val="en-US"/>
        </w:rPr>
        <w:t xml:space="preserve"> </w:t>
      </w:r>
      <w:r w:rsidRPr="00811D26">
        <w:rPr>
          <w:rFonts w:ascii="Angsana New" w:hAnsi="Angsana New"/>
          <w:sz w:val="29"/>
          <w:szCs w:val="29"/>
          <w:cs/>
          <w:lang w:val="en-US"/>
        </w:rPr>
        <w:t xml:space="preserve">เป็นผลให้จำนวนหุ้นที่ผู้ถือหุ้นแต่ละรายถืออยู่ลดลงในอัตราส่วน </w:t>
      </w:r>
      <w:r w:rsidRPr="00811D26">
        <w:rPr>
          <w:rFonts w:ascii="Angsana New" w:hAnsi="Angsana New"/>
          <w:sz w:val="29"/>
          <w:szCs w:val="29"/>
          <w:lang w:val="en-US"/>
        </w:rPr>
        <w:t xml:space="preserve">20 </w:t>
      </w:r>
      <w:r w:rsidRPr="00811D26">
        <w:rPr>
          <w:rFonts w:ascii="Angsana New" w:hAnsi="Angsana New"/>
          <w:sz w:val="29"/>
          <w:szCs w:val="29"/>
          <w:cs/>
          <w:lang w:val="en-US"/>
        </w:rPr>
        <w:t xml:space="preserve">หุ้นสามัญเดิมต่อ </w:t>
      </w:r>
      <w:r w:rsidRPr="00811D26">
        <w:rPr>
          <w:rFonts w:ascii="Angsana New" w:hAnsi="Angsana New"/>
          <w:sz w:val="29"/>
          <w:szCs w:val="29"/>
          <w:lang w:val="en-US"/>
        </w:rPr>
        <w:t>1</w:t>
      </w:r>
      <w:r w:rsidRPr="00811D26">
        <w:rPr>
          <w:rFonts w:ascii="Angsana New" w:hAnsi="Angsana New"/>
          <w:sz w:val="29"/>
          <w:szCs w:val="29"/>
          <w:cs/>
          <w:lang w:val="en-US"/>
        </w:rPr>
        <w:t xml:space="preserve"> หุ้นสามัญใหม่</w:t>
      </w:r>
      <w:r w:rsidRPr="00811D26">
        <w:rPr>
          <w:rFonts w:ascii="Angsana New" w:hAnsi="Angsana New"/>
          <w:sz w:val="29"/>
          <w:szCs w:val="29"/>
          <w:lang w:val="en-US"/>
        </w:rPr>
        <w:t xml:space="preserve"> </w:t>
      </w:r>
      <w:r w:rsidRPr="00811D26">
        <w:rPr>
          <w:rFonts w:ascii="Angsana New" w:hAnsi="Angsana New"/>
          <w:sz w:val="29"/>
          <w:szCs w:val="29"/>
          <w:cs/>
          <w:lang w:val="en-US"/>
        </w:rPr>
        <w:t xml:space="preserve">บริษัทได้จดทะเบียนการเปลี่ยนแปลงมูลค่าของหุ้นของบริษัทกับกระทรวงพาณิชย์เมื่อวันที่ </w:t>
      </w:r>
      <w:r w:rsidRPr="00811D26">
        <w:rPr>
          <w:rFonts w:ascii="Angsana New" w:hAnsi="Angsana New"/>
          <w:sz w:val="29"/>
          <w:szCs w:val="29"/>
          <w:lang w:val="en-US"/>
        </w:rPr>
        <w:t>4</w:t>
      </w:r>
      <w:r w:rsidRPr="00811D26">
        <w:rPr>
          <w:rFonts w:ascii="Angsana New" w:hAnsi="Angsana New"/>
          <w:sz w:val="29"/>
          <w:szCs w:val="29"/>
          <w:cs/>
          <w:lang w:val="en-US"/>
        </w:rPr>
        <w:t xml:space="preserve"> มิถุนายน </w:t>
      </w:r>
      <w:r w:rsidRPr="00811D26">
        <w:rPr>
          <w:rFonts w:ascii="Angsana New" w:hAnsi="Angsana New"/>
          <w:sz w:val="29"/>
          <w:szCs w:val="29"/>
          <w:lang w:val="en-US"/>
        </w:rPr>
        <w:t>2568</w:t>
      </w:r>
    </w:p>
    <w:p w14:paraId="6CAB2A66" w14:textId="77777777" w:rsidR="00571CDD" w:rsidRPr="00F5775C" w:rsidRDefault="00571CDD" w:rsidP="00571CDD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sz w:val="29"/>
          <w:szCs w:val="29"/>
          <w:cs/>
          <w:lang w:val="en-US"/>
        </w:rPr>
      </w:pPr>
    </w:p>
    <w:p w14:paraId="7D867A8B" w14:textId="77777777" w:rsidR="00571CDD" w:rsidRPr="00811D26" w:rsidRDefault="00571CDD" w:rsidP="00571CDD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</w:rPr>
      </w:pPr>
      <w:r w:rsidRPr="00811D26">
        <w:rPr>
          <w:rFonts w:ascii="Angsana New" w:hAnsi="Angsana New"/>
        </w:rPr>
        <w:lastRenderedPageBreak/>
        <w:t>(4)</w:t>
      </w:r>
      <w:r w:rsidRPr="00811D26">
        <w:rPr>
          <w:rFonts w:ascii="Angsana New" w:hAnsi="Angsana New"/>
          <w:lang w:val="en-US"/>
        </w:rPr>
        <w:tab/>
      </w:r>
      <w:r w:rsidRPr="00811D26">
        <w:rPr>
          <w:rFonts w:ascii="Angsana New" w:hAnsi="Angsana New"/>
          <w:cs/>
        </w:rPr>
        <w:t>ปรับราคาการใช้สิทธิและอัตราการใช้สิทธิตามใบสำคัญแสดงสิทธิที่จะซื้อหุ้นสามัญ</w:t>
      </w:r>
      <w:r w:rsidRPr="00811D26">
        <w:rPr>
          <w:rFonts w:ascii="Angsana New" w:hAnsi="Angsana New"/>
        </w:rPr>
        <w:t xml:space="preserve"> ECF-W5 </w:t>
      </w:r>
      <w:r w:rsidRPr="00811D26">
        <w:rPr>
          <w:rFonts w:ascii="Angsana New" w:hAnsi="Angsana New"/>
          <w:cs/>
          <w:lang w:val="en-US"/>
        </w:rPr>
        <w:t>โดยปรับ</w:t>
      </w:r>
      <w:r w:rsidRPr="00811D26">
        <w:rPr>
          <w:rFonts w:ascii="Angsana New" w:hAnsi="Angsana New"/>
          <w:cs/>
        </w:rPr>
        <w:t xml:space="preserve">ราคาการใช้สิทธิจาก </w:t>
      </w:r>
      <w:r w:rsidRPr="00811D26">
        <w:rPr>
          <w:rFonts w:ascii="Angsana New" w:hAnsi="Angsana New"/>
        </w:rPr>
        <w:t xml:space="preserve">0.55 </w:t>
      </w:r>
      <w:r w:rsidRPr="00811D26">
        <w:rPr>
          <w:rFonts w:ascii="Angsana New" w:hAnsi="Angsana New"/>
          <w:cs/>
        </w:rPr>
        <w:t xml:space="preserve">บาทต่อหุ้นเป็น </w:t>
      </w:r>
      <w:r w:rsidRPr="00811D26">
        <w:rPr>
          <w:rFonts w:ascii="Angsana New" w:hAnsi="Angsana New"/>
        </w:rPr>
        <w:t>11.00</w:t>
      </w:r>
      <w:r w:rsidRPr="00811D26">
        <w:rPr>
          <w:rFonts w:ascii="Angsana New" w:hAnsi="Angsana New"/>
          <w:cs/>
        </w:rPr>
        <w:t xml:space="preserve"> บาทต่อหุ้น</w:t>
      </w:r>
      <w:r w:rsidRPr="00811D26">
        <w:rPr>
          <w:rFonts w:ascii="Angsana New" w:hAnsi="Angsana New"/>
        </w:rPr>
        <w:t xml:space="preserve"> </w:t>
      </w:r>
      <w:r w:rsidRPr="00811D26">
        <w:rPr>
          <w:rFonts w:ascii="Angsana New" w:hAnsi="Angsana New"/>
          <w:cs/>
        </w:rPr>
        <w:t xml:space="preserve">และปรับอัตราการใช้สิทธิจากใบสำคัญแสดงสิทธิ </w:t>
      </w:r>
      <w:r w:rsidRPr="00811D26">
        <w:rPr>
          <w:rFonts w:ascii="Angsana New" w:hAnsi="Angsana New"/>
        </w:rPr>
        <w:t>1</w:t>
      </w:r>
      <w:r w:rsidRPr="00811D26">
        <w:rPr>
          <w:rFonts w:ascii="Angsana New" w:hAnsi="Angsana New"/>
          <w:cs/>
        </w:rPr>
        <w:t xml:space="preserve"> หน่วยต่อหุ้นสามัญเพิ่มทุน </w:t>
      </w:r>
      <w:r w:rsidRPr="00811D26">
        <w:rPr>
          <w:rFonts w:ascii="Angsana New" w:hAnsi="Angsana New"/>
        </w:rPr>
        <w:t>1</w:t>
      </w:r>
      <w:r w:rsidRPr="00811D26">
        <w:rPr>
          <w:rFonts w:ascii="Angsana New" w:hAnsi="Angsana New"/>
          <w:cs/>
        </w:rPr>
        <w:t xml:space="preserve"> หุ้นเป็นใบสำคัญแสดงสิทธิ </w:t>
      </w:r>
      <w:r w:rsidRPr="00811D26">
        <w:rPr>
          <w:rFonts w:ascii="Angsana New" w:hAnsi="Angsana New"/>
        </w:rPr>
        <w:t>1</w:t>
      </w:r>
      <w:r w:rsidRPr="00811D26">
        <w:rPr>
          <w:rFonts w:ascii="Angsana New" w:hAnsi="Angsana New"/>
          <w:cs/>
        </w:rPr>
        <w:t xml:space="preserve"> หน่วยต่อหุ้นสามัญเพิ่มทุน </w:t>
      </w:r>
      <w:r w:rsidRPr="00811D26">
        <w:rPr>
          <w:rFonts w:ascii="Angsana New" w:hAnsi="Angsana New"/>
        </w:rPr>
        <w:t>0.05</w:t>
      </w:r>
      <w:r w:rsidRPr="00811D26">
        <w:rPr>
          <w:rFonts w:ascii="Angsana New" w:hAnsi="Angsana New"/>
          <w:cs/>
        </w:rPr>
        <w:t xml:space="preserve"> หุ้น</w:t>
      </w:r>
    </w:p>
    <w:p w14:paraId="2B18317D" w14:textId="77777777" w:rsidR="00571CDD" w:rsidRPr="00811D26" w:rsidRDefault="00571CDD" w:rsidP="00571CDD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</w:rPr>
      </w:pPr>
    </w:p>
    <w:p w14:paraId="5A2F6026" w14:textId="77777777" w:rsidR="00571CDD" w:rsidRPr="00811D26" w:rsidRDefault="00571CDD" w:rsidP="00571CDD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lang w:val="en-US"/>
        </w:rPr>
      </w:pPr>
      <w:r w:rsidRPr="00811D26">
        <w:rPr>
          <w:rFonts w:ascii="Angsana New" w:hAnsi="Angsana New"/>
        </w:rPr>
        <w:t>(5)</w:t>
      </w:r>
      <w:r w:rsidRPr="00811D26">
        <w:rPr>
          <w:rFonts w:ascii="Angsana New" w:hAnsi="Angsana New"/>
          <w:cs/>
        </w:rPr>
        <w:tab/>
      </w:r>
      <w:r w:rsidRPr="00811D26">
        <w:rPr>
          <w:rFonts w:ascii="Angsana New" w:hAnsi="Angsana New"/>
          <w:cs/>
          <w:lang w:val="en-US"/>
        </w:rPr>
        <w:t>การ</w:t>
      </w:r>
      <w:r w:rsidRPr="00811D26">
        <w:rPr>
          <w:rFonts w:ascii="Angsana New" w:hAnsi="Angsana New"/>
          <w:cs/>
        </w:rPr>
        <w:t>ออกและเสนอขายใบสำคัญแสดงสิทธิซื้อหุ้นสามัญเพิ่มทุนของบริษัท (“ECF-W</w:t>
      </w:r>
      <w:r w:rsidRPr="00811D26">
        <w:rPr>
          <w:rFonts w:ascii="Angsana New" w:hAnsi="Angsana New"/>
          <w:lang w:val="en-US"/>
        </w:rPr>
        <w:t>6</w:t>
      </w:r>
      <w:r w:rsidRPr="00811D26">
        <w:rPr>
          <w:rFonts w:ascii="Angsana New" w:hAnsi="Angsana New"/>
          <w:cs/>
        </w:rPr>
        <w:t xml:space="preserve">”) จำนวน </w:t>
      </w:r>
      <w:r w:rsidRPr="00811D26">
        <w:rPr>
          <w:rFonts w:ascii="Angsana New" w:hAnsi="Angsana New"/>
          <w:lang w:val="en-US"/>
        </w:rPr>
        <w:t>399,802,256</w:t>
      </w:r>
      <w:r w:rsidRPr="00811D26">
        <w:rPr>
          <w:rFonts w:ascii="Angsana New" w:hAnsi="Angsana New"/>
          <w:cs/>
        </w:rPr>
        <w:t xml:space="preserve"> หน่วยเพื่อจัดสรรให้แก่ผู้ถือหุ้นเดิมของบริษัท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 (</w:t>
      </w:r>
      <w:r w:rsidRPr="00811D26">
        <w:rPr>
          <w:rFonts w:ascii="Angsana New" w:hAnsi="Angsana New"/>
        </w:rPr>
        <w:t>Right Offering)</w:t>
      </w:r>
      <w:r w:rsidRPr="00811D26">
        <w:rPr>
          <w:rFonts w:ascii="Angsana New" w:hAnsi="Angsana New"/>
          <w:lang w:val="en-US"/>
        </w:rPr>
        <w:t xml:space="preserve"> </w:t>
      </w:r>
      <w:r w:rsidRPr="00811D26">
        <w:rPr>
          <w:rFonts w:ascii="Angsana New" w:hAnsi="Angsana New"/>
          <w:cs/>
        </w:rPr>
        <w:t xml:space="preserve">โดยไม่คิดมูลค่าในอัตราส่วนหุ้นสามัญเพิ่มทุน </w:t>
      </w:r>
      <w:r w:rsidRPr="00811D26">
        <w:rPr>
          <w:rFonts w:ascii="Angsana New" w:hAnsi="Angsana New"/>
          <w:lang w:val="en-US"/>
        </w:rPr>
        <w:t>20</w:t>
      </w:r>
      <w:r w:rsidRPr="00811D26">
        <w:rPr>
          <w:rFonts w:ascii="Angsana New" w:hAnsi="Angsana New"/>
          <w:cs/>
        </w:rPr>
        <w:t xml:space="preserve"> หุ้นต่อใบสำคัญแสดงสิทธิ </w:t>
      </w:r>
      <w:r w:rsidRPr="00811D26">
        <w:rPr>
          <w:rFonts w:ascii="Angsana New" w:hAnsi="Angsana New"/>
          <w:lang w:val="en-US"/>
        </w:rPr>
        <w:t>8</w:t>
      </w:r>
      <w:r w:rsidRPr="00811D26">
        <w:rPr>
          <w:rFonts w:ascii="Angsana New" w:hAnsi="Angsana New"/>
          <w:cs/>
        </w:rPr>
        <w:t xml:space="preserve"> หน่วยโดยมีรายละเอียดของใบสำคัญแสดงสิทธิดังนี้</w:t>
      </w:r>
    </w:p>
    <w:p w14:paraId="6688868A" w14:textId="77777777" w:rsidR="00571CDD" w:rsidRPr="00811D26" w:rsidRDefault="00571CDD" w:rsidP="00571CDD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lang w:val="en-US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402"/>
        <w:gridCol w:w="5954"/>
      </w:tblGrid>
      <w:tr w:rsidR="00571CDD" w:rsidRPr="00811D26" w14:paraId="43B198E0" w14:textId="77777777" w:rsidTr="00B57106">
        <w:tc>
          <w:tcPr>
            <w:tcW w:w="3402" w:type="dxa"/>
          </w:tcPr>
          <w:p w14:paraId="3C43612C" w14:textId="77777777" w:rsidR="00571CDD" w:rsidRPr="00811D26" w:rsidRDefault="00571CDD" w:rsidP="00B57106">
            <w:pPr>
              <w:pStyle w:val="a"/>
              <w:tabs>
                <w:tab w:val="clear" w:pos="1080"/>
                <w:tab w:val="left" w:pos="540"/>
              </w:tabs>
              <w:ind w:left="457"/>
              <w:jc w:val="thaiDistribute"/>
              <w:rPr>
                <w:rFonts w:ascii="Angsana New" w:hAnsi="Angsana New"/>
                <w:lang w:val="en-US"/>
              </w:rPr>
            </w:pPr>
            <w:r w:rsidRPr="00811D26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5954" w:type="dxa"/>
          </w:tcPr>
          <w:p w14:paraId="7FF3B69D" w14:textId="77777777" w:rsidR="00571CDD" w:rsidRPr="00811D26" w:rsidRDefault="00571CDD" w:rsidP="00B57106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811D26">
              <w:rPr>
                <w:rFonts w:ascii="Angsana New" w:hAnsi="Angsana New"/>
                <w:cs/>
                <w:lang w:val="en-US"/>
              </w:rPr>
              <w:t xml:space="preserve">ใบสำคัญแสดงสิทธิ  </w:t>
            </w:r>
            <w:r w:rsidRPr="00811D26">
              <w:rPr>
                <w:rFonts w:ascii="Angsana New" w:hAnsi="Angsana New"/>
                <w:lang w:val="en-US"/>
              </w:rPr>
              <w:t>1</w:t>
            </w:r>
            <w:r w:rsidRPr="00811D26">
              <w:rPr>
                <w:rFonts w:ascii="Angsana New" w:hAnsi="Angsana New"/>
                <w:cs/>
                <w:lang w:val="en-US"/>
              </w:rPr>
              <w:t xml:space="preserve"> หน่วยสามารถซื้อหุ้นสามัญเพิ่มทุนได้ </w:t>
            </w:r>
            <w:r w:rsidRPr="00811D26">
              <w:rPr>
                <w:rFonts w:ascii="Angsana New" w:hAnsi="Angsana New"/>
                <w:lang w:val="en-US"/>
              </w:rPr>
              <w:t xml:space="preserve">1 </w:t>
            </w:r>
            <w:r w:rsidRPr="00811D26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571CDD" w:rsidRPr="00811D26" w14:paraId="3B61401E" w14:textId="77777777" w:rsidTr="00B57106">
        <w:tc>
          <w:tcPr>
            <w:tcW w:w="3402" w:type="dxa"/>
          </w:tcPr>
          <w:p w14:paraId="0F429C53" w14:textId="77777777" w:rsidR="00571CDD" w:rsidRPr="00811D26" w:rsidRDefault="00571CDD" w:rsidP="00B57106">
            <w:pPr>
              <w:pStyle w:val="a"/>
              <w:tabs>
                <w:tab w:val="clear" w:pos="1080"/>
                <w:tab w:val="left" w:pos="540"/>
              </w:tabs>
              <w:ind w:left="457"/>
              <w:jc w:val="thaiDistribute"/>
              <w:rPr>
                <w:rFonts w:ascii="Angsana New" w:hAnsi="Angsana New"/>
                <w:lang w:val="en-US"/>
              </w:rPr>
            </w:pPr>
            <w:r w:rsidRPr="00811D26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5954" w:type="dxa"/>
          </w:tcPr>
          <w:p w14:paraId="0973D28E" w14:textId="77777777" w:rsidR="00571CDD" w:rsidRPr="00811D26" w:rsidRDefault="00571CDD" w:rsidP="00B57106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811D26">
              <w:rPr>
                <w:rFonts w:ascii="Angsana New" w:hAnsi="Angsana New"/>
                <w:lang w:val="en-US"/>
              </w:rPr>
              <w:t>0.08</w:t>
            </w:r>
            <w:r w:rsidRPr="00811D26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</w:tc>
      </w:tr>
      <w:tr w:rsidR="00571CDD" w:rsidRPr="00811D26" w14:paraId="4F8B6788" w14:textId="77777777" w:rsidTr="00B57106">
        <w:tc>
          <w:tcPr>
            <w:tcW w:w="3402" w:type="dxa"/>
          </w:tcPr>
          <w:p w14:paraId="1CE59106" w14:textId="77777777" w:rsidR="00571CDD" w:rsidRPr="00811D26" w:rsidRDefault="00571CDD" w:rsidP="00B57106">
            <w:pPr>
              <w:pStyle w:val="a"/>
              <w:tabs>
                <w:tab w:val="clear" w:pos="1080"/>
                <w:tab w:val="left" w:pos="540"/>
              </w:tabs>
              <w:ind w:left="457"/>
              <w:jc w:val="thaiDistribute"/>
              <w:rPr>
                <w:rFonts w:ascii="Angsana New" w:hAnsi="Angsana New"/>
                <w:lang w:val="en-US"/>
              </w:rPr>
            </w:pPr>
            <w:r w:rsidRPr="00811D26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954" w:type="dxa"/>
          </w:tcPr>
          <w:p w14:paraId="2DF949A7" w14:textId="77777777" w:rsidR="00571CDD" w:rsidRPr="00811D26" w:rsidRDefault="00571CDD" w:rsidP="00B57106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811D26">
              <w:rPr>
                <w:rFonts w:ascii="Angsana New" w:hAnsi="Angsana New"/>
                <w:lang w:val="en-US"/>
              </w:rPr>
              <w:t xml:space="preserve">1 </w:t>
            </w:r>
            <w:r w:rsidRPr="00811D26">
              <w:rPr>
                <w:rFonts w:ascii="Angsana New" w:hAnsi="Angsana New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14:paraId="320F9A68" w14:textId="77777777" w:rsidR="00571CDD" w:rsidRPr="00811D26" w:rsidRDefault="00571CDD" w:rsidP="00571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BA364FF" w14:textId="77777777" w:rsidR="00571CDD" w:rsidRPr="00811D26" w:rsidRDefault="00571CDD" w:rsidP="00571CDD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811D26">
        <w:rPr>
          <w:rFonts w:ascii="Angsana New" w:hAnsi="Angsana New" w:cs="Angsana New"/>
          <w:sz w:val="30"/>
          <w:szCs w:val="30"/>
        </w:rPr>
        <w:t>(6)</w:t>
      </w:r>
      <w:r w:rsidRPr="00811D26">
        <w:rPr>
          <w:rFonts w:ascii="Angsana New" w:hAnsi="Angsana New" w:cs="Angsana New"/>
          <w:sz w:val="30"/>
          <w:szCs w:val="30"/>
          <w:cs/>
        </w:rPr>
        <w:tab/>
        <w:t xml:space="preserve">การเพิ่มทุนจดทะเบียนของบริษัทจำนวน </w:t>
      </w:r>
      <w:r w:rsidRPr="00811D26">
        <w:rPr>
          <w:rFonts w:ascii="Angsana New" w:hAnsi="Angsana New" w:cs="Angsana New"/>
          <w:sz w:val="30"/>
          <w:szCs w:val="30"/>
        </w:rPr>
        <w:t xml:space="preserve">6,996,539,480.00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บาท จากเดิม </w:t>
      </w:r>
      <w:r w:rsidRPr="00811D26">
        <w:rPr>
          <w:rFonts w:ascii="Angsana New" w:hAnsi="Angsana New" w:cs="Angsana New"/>
          <w:sz w:val="30"/>
          <w:szCs w:val="30"/>
        </w:rPr>
        <w:t xml:space="preserve">369,812,095.00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บาท (หุ้นสามัญจำนวน </w:t>
      </w:r>
      <w:r w:rsidRPr="00811D26">
        <w:rPr>
          <w:rFonts w:ascii="Angsana New" w:hAnsi="Angsana New" w:cs="Angsana New"/>
          <w:sz w:val="30"/>
          <w:szCs w:val="30"/>
        </w:rPr>
        <w:t xml:space="preserve">73,962,419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811D26">
        <w:rPr>
          <w:rFonts w:ascii="Angsana New" w:hAnsi="Angsana New" w:cs="Angsana New"/>
          <w:sz w:val="30"/>
          <w:szCs w:val="30"/>
        </w:rPr>
        <w:t xml:space="preserve">5.00 </w:t>
      </w:r>
      <w:r w:rsidRPr="00811D26">
        <w:rPr>
          <w:rFonts w:ascii="Angsana New" w:hAnsi="Angsana New" w:cs="Angsana New"/>
          <w:sz w:val="30"/>
          <w:szCs w:val="30"/>
          <w:cs/>
        </w:rPr>
        <w:t>บาท</w:t>
      </w:r>
      <w:r w:rsidRPr="00811D26">
        <w:rPr>
          <w:rFonts w:ascii="Angsana New" w:hAnsi="Angsana New" w:cs="Angsana New"/>
          <w:sz w:val="30"/>
          <w:szCs w:val="30"/>
        </w:rPr>
        <w:t>)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 เป็น </w:t>
      </w:r>
      <w:r w:rsidRPr="00811D26">
        <w:rPr>
          <w:rFonts w:ascii="Angsana New" w:hAnsi="Angsana New" w:cs="Angsana New"/>
          <w:sz w:val="30"/>
          <w:szCs w:val="30"/>
        </w:rPr>
        <w:t xml:space="preserve">7,366,351,575.00 </w:t>
      </w:r>
      <w:r w:rsidRPr="00811D26">
        <w:rPr>
          <w:rFonts w:ascii="Angsana New" w:hAnsi="Angsana New" w:cs="Angsana New"/>
          <w:sz w:val="30"/>
          <w:szCs w:val="30"/>
          <w:cs/>
        </w:rPr>
        <w:t>บาท</w:t>
      </w:r>
      <w:r w:rsidRPr="00811D26">
        <w:rPr>
          <w:rFonts w:ascii="Angsana New" w:hAnsi="Angsana New" w:cs="Angsana New"/>
          <w:sz w:val="30"/>
          <w:szCs w:val="30"/>
        </w:rPr>
        <w:t xml:space="preserve"> (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หุ้นสามัญจำนวน </w:t>
      </w:r>
      <w:r w:rsidRPr="00811D26">
        <w:rPr>
          <w:rFonts w:ascii="Angsana New" w:hAnsi="Angsana New" w:cs="Angsana New"/>
          <w:sz w:val="30"/>
          <w:szCs w:val="30"/>
        </w:rPr>
        <w:t>1,473,270,315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Pr="00811D26">
        <w:rPr>
          <w:rFonts w:ascii="Angsana New" w:hAnsi="Angsana New" w:cs="Angsana New"/>
          <w:sz w:val="30"/>
          <w:szCs w:val="30"/>
        </w:rPr>
        <w:t>5.00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 บาท) โดยการออกหุ้นสามัญเพิ่มทุนจำนวน </w:t>
      </w:r>
      <w:r w:rsidRPr="00811D26">
        <w:rPr>
          <w:rFonts w:ascii="Angsana New" w:hAnsi="Angsana New" w:cs="Angsana New"/>
          <w:sz w:val="30"/>
          <w:szCs w:val="30"/>
        </w:rPr>
        <w:t xml:space="preserve">1,399,307,896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811D26">
        <w:rPr>
          <w:rFonts w:ascii="Angsana New" w:hAnsi="Angsana New" w:cs="Angsana New"/>
          <w:sz w:val="30"/>
          <w:szCs w:val="30"/>
        </w:rPr>
        <w:t xml:space="preserve">5.00 </w:t>
      </w:r>
      <w:r w:rsidRPr="00811D26">
        <w:rPr>
          <w:rFonts w:ascii="Angsana New" w:hAnsi="Angsana New" w:cs="Angsana New"/>
          <w:sz w:val="30"/>
          <w:szCs w:val="30"/>
          <w:cs/>
        </w:rPr>
        <w:t>บาท เพื่อรองรับการจัดสรรหุ้นสามัญเพิ่มทุนเพื่อเสนอขายให้แก่ผู้ถือหุ้นเดิมตามสัดส่วนการถือหุ้น (</w:t>
      </w:r>
      <w:r w:rsidRPr="00811D26">
        <w:rPr>
          <w:rFonts w:ascii="Angsana New" w:hAnsi="Angsana New" w:cs="Angsana New"/>
          <w:sz w:val="30"/>
          <w:szCs w:val="30"/>
        </w:rPr>
        <w:t xml:space="preserve">Right Offering)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และเพื่อรองรับการใช้สิทธิตามใบสำคัญแสดงสิทธิที่จะซื้อหุ้นสามัญของบริษัท </w:t>
      </w:r>
      <w:r w:rsidRPr="00811D26">
        <w:rPr>
          <w:rFonts w:ascii="Angsana New" w:hAnsi="Angsana New" w:cs="Angsana New"/>
          <w:sz w:val="30"/>
          <w:szCs w:val="30"/>
        </w:rPr>
        <w:t xml:space="preserve">(“ECF-W6”)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บริษัทได้จดทะเบียนการเพิ่มทุนจดทะเบียนกับกระทรวงพาณิชย์เมื่อวันที่ </w:t>
      </w:r>
      <w:r w:rsidRPr="00811D26">
        <w:rPr>
          <w:rFonts w:ascii="Angsana New" w:hAnsi="Angsana New" w:cs="Angsana New"/>
          <w:sz w:val="30"/>
          <w:szCs w:val="30"/>
        </w:rPr>
        <w:t xml:space="preserve">5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811D26">
        <w:rPr>
          <w:rFonts w:ascii="Angsana New" w:hAnsi="Angsana New" w:cs="Angsana New"/>
          <w:sz w:val="30"/>
          <w:szCs w:val="30"/>
        </w:rPr>
        <w:t>2568</w:t>
      </w:r>
    </w:p>
    <w:p w14:paraId="66663C9D" w14:textId="77777777" w:rsidR="00571CDD" w:rsidRPr="00811D26" w:rsidRDefault="00571CDD" w:rsidP="00571CDD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B3032CA" w14:textId="77777777" w:rsidR="00571CDD" w:rsidRPr="00811D26" w:rsidRDefault="00571CDD" w:rsidP="00571CDD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811D26">
        <w:rPr>
          <w:rFonts w:ascii="Angsana New" w:hAnsi="Angsana New" w:cs="Angsana New"/>
          <w:sz w:val="30"/>
          <w:szCs w:val="30"/>
        </w:rPr>
        <w:t>(7)</w:t>
      </w:r>
      <w:r w:rsidRPr="00811D26">
        <w:rPr>
          <w:rFonts w:ascii="Angsana New" w:hAnsi="Angsana New" w:cs="Angsana New"/>
          <w:sz w:val="30"/>
          <w:szCs w:val="30"/>
          <w:cs/>
        </w:rPr>
        <w:tab/>
        <w:t xml:space="preserve">การจัดสรรหุ้นสามัญเพิ่มทุนจำนวนไม่เกิน </w:t>
      </w:r>
      <w:r w:rsidRPr="00811D26">
        <w:rPr>
          <w:rFonts w:ascii="Angsana New" w:hAnsi="Angsana New" w:cs="Angsana New"/>
          <w:sz w:val="30"/>
          <w:szCs w:val="30"/>
        </w:rPr>
        <w:t xml:space="preserve">999,505,640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811D26">
        <w:rPr>
          <w:rFonts w:ascii="Angsana New" w:hAnsi="Angsana New" w:cs="Angsana New"/>
          <w:sz w:val="30"/>
          <w:szCs w:val="30"/>
        </w:rPr>
        <w:t xml:space="preserve">5.00 </w:t>
      </w:r>
      <w:r w:rsidRPr="00811D26">
        <w:rPr>
          <w:rFonts w:ascii="Angsana New" w:hAnsi="Angsana New" w:cs="Angsana New"/>
          <w:sz w:val="30"/>
          <w:szCs w:val="30"/>
          <w:cs/>
        </w:rPr>
        <w:t>บาท เพื่อเสนอขายให้แก่ผู้ถือหุ้นเดิมตามสัดส่วนการถือหุ้น (</w:t>
      </w:r>
      <w:r w:rsidRPr="00811D26">
        <w:rPr>
          <w:rFonts w:ascii="Angsana New" w:hAnsi="Angsana New" w:cs="Angsana New"/>
          <w:sz w:val="30"/>
          <w:szCs w:val="30"/>
        </w:rPr>
        <w:t>Right Offering)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 ในอัตราส่วนการจัดสรร </w:t>
      </w:r>
      <w:r w:rsidRPr="00811D26">
        <w:rPr>
          <w:rFonts w:ascii="Angsana New" w:hAnsi="Angsana New" w:cs="Angsana New"/>
          <w:sz w:val="30"/>
          <w:szCs w:val="30"/>
        </w:rPr>
        <w:t xml:space="preserve">1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หุ้นสามัญเดิมต่อ </w:t>
      </w:r>
      <w:r w:rsidRPr="00811D26">
        <w:rPr>
          <w:rFonts w:ascii="Angsana New" w:hAnsi="Angsana New" w:cs="Angsana New"/>
          <w:sz w:val="30"/>
          <w:szCs w:val="30"/>
        </w:rPr>
        <w:t xml:space="preserve">20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หุ้นสามัญเพิ่มทุน โดยกำหนดราคาเสนอขายหุ้นสามัญเพิ่มทุนที่ราคาหุ้นละ </w:t>
      </w:r>
      <w:r w:rsidRPr="00811D26">
        <w:rPr>
          <w:rFonts w:ascii="Angsana New" w:hAnsi="Angsana New" w:cs="Angsana New"/>
          <w:sz w:val="30"/>
          <w:szCs w:val="30"/>
        </w:rPr>
        <w:t xml:space="preserve">0.20 </w:t>
      </w:r>
      <w:r w:rsidRPr="00811D26">
        <w:rPr>
          <w:rFonts w:ascii="Angsana New" w:hAnsi="Angsana New" w:cs="Angsana New"/>
          <w:sz w:val="30"/>
          <w:szCs w:val="30"/>
          <w:cs/>
        </w:rPr>
        <w:t>บาท</w:t>
      </w:r>
    </w:p>
    <w:p w14:paraId="031974D6" w14:textId="77777777" w:rsidR="00571CDD" w:rsidRPr="00811D26" w:rsidRDefault="00571CDD" w:rsidP="00571CDD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2A3D631" w14:textId="77777777" w:rsidR="00571CDD" w:rsidRPr="00811D26" w:rsidRDefault="00571CDD" w:rsidP="00571CDD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811D26">
        <w:rPr>
          <w:rFonts w:ascii="Angsana New" w:hAnsi="Angsana New" w:cs="Angsana New"/>
          <w:sz w:val="30"/>
          <w:szCs w:val="30"/>
        </w:rPr>
        <w:t>(8)</w:t>
      </w:r>
      <w:r w:rsidRPr="00811D26">
        <w:rPr>
          <w:rFonts w:ascii="Angsana New" w:hAnsi="Angsana New" w:cs="Angsana New"/>
          <w:sz w:val="30"/>
          <w:szCs w:val="30"/>
          <w:cs/>
        </w:rPr>
        <w:tab/>
        <w:t xml:space="preserve">การจัดสรรหุ้นสามัญเพิ่มทุนจำนวนไม่เกิน </w:t>
      </w:r>
      <w:r w:rsidRPr="00811D26">
        <w:rPr>
          <w:rFonts w:ascii="Angsana New" w:hAnsi="Angsana New" w:cs="Angsana New"/>
          <w:sz w:val="30"/>
          <w:szCs w:val="30"/>
        </w:rPr>
        <w:t xml:space="preserve">399,802,256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811D26">
        <w:rPr>
          <w:rFonts w:ascii="Angsana New" w:hAnsi="Angsana New" w:cs="Angsana New"/>
          <w:sz w:val="30"/>
          <w:szCs w:val="30"/>
        </w:rPr>
        <w:t xml:space="preserve">5.00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บาท เพื่อรองรับการใช้สิทธิตามใบสำคัญแสดงสิทธิที่จะซื้อหุ้นสามัญของบริษัท </w:t>
      </w:r>
      <w:r w:rsidRPr="00811D26">
        <w:rPr>
          <w:rFonts w:ascii="Angsana New" w:hAnsi="Angsana New" w:cs="Angsana New"/>
          <w:sz w:val="30"/>
          <w:szCs w:val="30"/>
        </w:rPr>
        <w:t xml:space="preserve">(“ECF-W6”)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ตามรายละเอียดใน </w:t>
      </w:r>
      <w:r w:rsidRPr="00811D26">
        <w:rPr>
          <w:rFonts w:ascii="Angsana New" w:hAnsi="Angsana New" w:cs="Angsana New"/>
          <w:sz w:val="30"/>
          <w:szCs w:val="30"/>
        </w:rPr>
        <w:t>(5)</w:t>
      </w:r>
    </w:p>
    <w:p w14:paraId="158EABE2" w14:textId="77777777" w:rsidR="00571CDD" w:rsidRPr="00811D26" w:rsidRDefault="00571CDD" w:rsidP="00571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42DDAAA" w14:textId="77777777" w:rsidR="00F5775C" w:rsidRDefault="00F5775C" w:rsidP="00571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14:paraId="50B00C1D" w14:textId="77777777" w:rsidR="00F5775C" w:rsidRDefault="00F5775C" w:rsidP="00571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14:paraId="48066614" w14:textId="77777777" w:rsidR="00F5775C" w:rsidRPr="00F5775C" w:rsidRDefault="00F5775C" w:rsidP="00571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14:paraId="33C80FF2" w14:textId="522EFD17" w:rsidR="00571CDD" w:rsidRPr="00811D26" w:rsidRDefault="00A13AE6" w:rsidP="00571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811D26">
        <w:rPr>
          <w:rFonts w:ascii="Angsana New" w:hAnsi="Angsana New" w:hint="cs"/>
          <w:spacing w:val="-2"/>
          <w:sz w:val="30"/>
          <w:szCs w:val="30"/>
          <w:cs/>
        </w:rPr>
        <w:lastRenderedPageBreak/>
        <w:t xml:space="preserve">ในระหว่างเดือนมิถุนายนและเดือนกรกฎาคม </w:t>
      </w:r>
      <w:r w:rsidRPr="00811D26">
        <w:rPr>
          <w:rFonts w:ascii="Angsana New" w:hAnsi="Angsana New"/>
          <w:spacing w:val="-2"/>
          <w:sz w:val="30"/>
          <w:szCs w:val="30"/>
        </w:rPr>
        <w:t xml:space="preserve">2568 </w:t>
      </w:r>
      <w:r w:rsidR="00911EC5" w:rsidRPr="00811D26">
        <w:rPr>
          <w:rFonts w:ascii="Angsana New" w:hAnsi="Angsana New" w:hint="cs"/>
          <w:spacing w:val="-2"/>
          <w:sz w:val="30"/>
          <w:szCs w:val="30"/>
          <w:cs/>
        </w:rPr>
        <w:t>บริษัทได้รับชำระมูลค่าหุ้นสามัญเพิ่มทุนจำนวน</w:t>
      </w:r>
      <w:r w:rsidR="00911EC5" w:rsidRPr="00811D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11EC5" w:rsidRPr="00811D26">
        <w:rPr>
          <w:rFonts w:ascii="Angsana New" w:hAnsi="Angsana New"/>
          <w:spacing w:val="-2"/>
          <w:sz w:val="30"/>
          <w:szCs w:val="30"/>
        </w:rPr>
        <w:t>199,</w:t>
      </w:r>
      <w:r w:rsidR="00911EC5" w:rsidRPr="00811D26">
        <w:rPr>
          <w:rFonts w:ascii="Angsana New" w:hAnsi="Angsana New"/>
          <w:spacing w:val="-2"/>
          <w:sz w:val="30"/>
          <w:szCs w:val="30"/>
          <w:cs/>
        </w:rPr>
        <w:t>901</w:t>
      </w:r>
      <w:r w:rsidR="00911EC5" w:rsidRPr="00811D26">
        <w:rPr>
          <w:rFonts w:ascii="Angsana New" w:hAnsi="Angsana New"/>
          <w:spacing w:val="-2"/>
          <w:sz w:val="30"/>
          <w:szCs w:val="30"/>
        </w:rPr>
        <w:t>,128</w:t>
      </w:r>
      <w:r w:rsidR="00911EC5" w:rsidRPr="00811D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11EC5" w:rsidRPr="00811D26">
        <w:rPr>
          <w:rFonts w:ascii="Angsana New" w:hAnsi="Angsana New" w:hint="cs"/>
          <w:spacing w:val="-2"/>
          <w:sz w:val="30"/>
          <w:szCs w:val="30"/>
          <w:cs/>
        </w:rPr>
        <w:t>บาทจากการจัดสรรหุ้นสามัญเพิ่มทุนจำนวนไม่เกิน</w:t>
      </w:r>
      <w:r w:rsidR="00911EC5" w:rsidRPr="00811D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11EC5" w:rsidRPr="00811D26">
        <w:rPr>
          <w:rFonts w:ascii="Angsana New" w:hAnsi="Angsana New"/>
          <w:spacing w:val="-2"/>
          <w:sz w:val="30"/>
          <w:szCs w:val="30"/>
        </w:rPr>
        <w:t>999,</w:t>
      </w:r>
      <w:r w:rsidR="00911EC5" w:rsidRPr="00811D26">
        <w:rPr>
          <w:rFonts w:ascii="Angsana New" w:hAnsi="Angsana New"/>
          <w:spacing w:val="-2"/>
          <w:sz w:val="30"/>
          <w:szCs w:val="30"/>
          <w:cs/>
        </w:rPr>
        <w:t>505</w:t>
      </w:r>
      <w:r w:rsidR="00911EC5" w:rsidRPr="00811D26">
        <w:rPr>
          <w:rFonts w:ascii="Angsana New" w:hAnsi="Angsana New"/>
          <w:spacing w:val="-2"/>
          <w:sz w:val="30"/>
          <w:szCs w:val="30"/>
        </w:rPr>
        <w:t>,</w:t>
      </w:r>
      <w:r w:rsidRPr="00811D26">
        <w:rPr>
          <w:rFonts w:ascii="Angsana New" w:hAnsi="Angsana New"/>
          <w:spacing w:val="-2"/>
          <w:sz w:val="30"/>
          <w:szCs w:val="30"/>
        </w:rPr>
        <w:t>640</w:t>
      </w:r>
      <w:r w:rsidR="00911EC5" w:rsidRPr="00811D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11EC5" w:rsidRPr="00811D26">
        <w:rPr>
          <w:rFonts w:ascii="Angsana New" w:hAnsi="Angsana New" w:hint="cs"/>
          <w:spacing w:val="-2"/>
          <w:sz w:val="30"/>
          <w:szCs w:val="30"/>
          <w:cs/>
        </w:rPr>
        <w:t>หุ้น</w:t>
      </w:r>
      <w:r w:rsidR="00911EC5" w:rsidRPr="00811D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11EC5" w:rsidRPr="00811D26">
        <w:rPr>
          <w:rFonts w:ascii="Angsana New" w:hAnsi="Angsana New" w:hint="cs"/>
          <w:spacing w:val="-2"/>
          <w:sz w:val="30"/>
          <w:szCs w:val="30"/>
          <w:cs/>
        </w:rPr>
        <w:t>มูลค่าหุ้นละ</w:t>
      </w:r>
      <w:r w:rsidR="00911EC5" w:rsidRPr="00811D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C1AA3" w:rsidRPr="00811D26">
        <w:rPr>
          <w:rFonts w:ascii="Angsana New" w:hAnsi="Angsana New"/>
          <w:spacing w:val="-2"/>
          <w:sz w:val="30"/>
          <w:szCs w:val="30"/>
        </w:rPr>
        <w:t>5.00</w:t>
      </w:r>
      <w:r w:rsidR="00911EC5" w:rsidRPr="00811D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11EC5" w:rsidRPr="00811D26">
        <w:rPr>
          <w:rFonts w:ascii="Angsana New" w:hAnsi="Angsana New" w:hint="cs"/>
          <w:spacing w:val="-2"/>
          <w:sz w:val="30"/>
          <w:szCs w:val="30"/>
          <w:cs/>
        </w:rPr>
        <w:t>บาทเพื่อเสนอขายให้แก่ผู้ถือหุ้นเดิมตามสัดส่วนการถือหุ้น</w:t>
      </w:r>
      <w:r w:rsidR="00911EC5" w:rsidRPr="00811D26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="00911EC5" w:rsidRPr="00811D26">
        <w:rPr>
          <w:rFonts w:ascii="Angsana New" w:hAnsi="Angsana New"/>
          <w:spacing w:val="-2"/>
          <w:sz w:val="30"/>
          <w:szCs w:val="30"/>
        </w:rPr>
        <w:t xml:space="preserve">Right Offering) </w:t>
      </w:r>
      <w:r w:rsidR="00911EC5" w:rsidRPr="00811D26">
        <w:rPr>
          <w:rFonts w:ascii="Angsana New" w:hAnsi="Angsana New" w:hint="cs"/>
          <w:spacing w:val="-2"/>
          <w:sz w:val="30"/>
          <w:szCs w:val="30"/>
          <w:cs/>
        </w:rPr>
        <w:t>ในอัตราส่วนการจัดสรร</w:t>
      </w:r>
      <w:r w:rsidR="00911EC5" w:rsidRPr="00811D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11D26">
        <w:rPr>
          <w:rFonts w:ascii="Angsana New" w:hAnsi="Angsana New"/>
          <w:spacing w:val="-2"/>
          <w:sz w:val="30"/>
          <w:szCs w:val="30"/>
        </w:rPr>
        <w:t>1</w:t>
      </w:r>
      <w:r w:rsidR="00911EC5" w:rsidRPr="00811D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11EC5" w:rsidRPr="00811D26">
        <w:rPr>
          <w:rFonts w:ascii="Angsana New" w:hAnsi="Angsana New" w:hint="cs"/>
          <w:spacing w:val="-2"/>
          <w:sz w:val="30"/>
          <w:szCs w:val="30"/>
          <w:cs/>
        </w:rPr>
        <w:t>หุ้นสามัญเดิมต่อ</w:t>
      </w:r>
      <w:r w:rsidR="00911EC5" w:rsidRPr="00811D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C1AA3" w:rsidRPr="00811D26">
        <w:rPr>
          <w:rFonts w:ascii="Angsana New" w:hAnsi="Angsana New"/>
          <w:spacing w:val="-2"/>
          <w:sz w:val="30"/>
          <w:szCs w:val="30"/>
        </w:rPr>
        <w:t>20</w:t>
      </w:r>
      <w:r w:rsidR="00911EC5" w:rsidRPr="00811D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11EC5" w:rsidRPr="00811D26">
        <w:rPr>
          <w:rFonts w:ascii="Angsana New" w:hAnsi="Angsana New" w:hint="cs"/>
          <w:spacing w:val="-2"/>
          <w:sz w:val="30"/>
          <w:szCs w:val="30"/>
          <w:cs/>
        </w:rPr>
        <w:t>หุ้นสามัญเพิ่มทุน</w:t>
      </w:r>
      <w:r w:rsidR="00911EC5" w:rsidRPr="00811D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11EC5" w:rsidRPr="00811D26">
        <w:rPr>
          <w:rFonts w:ascii="Angsana New" w:hAnsi="Angsana New" w:hint="cs"/>
          <w:spacing w:val="-2"/>
          <w:sz w:val="30"/>
          <w:szCs w:val="30"/>
          <w:cs/>
        </w:rPr>
        <w:t>โดยกำหนดราคาเสนอขายหุ้นสามัญเพิ่มทุนที่ราคาหุ้นละ</w:t>
      </w:r>
      <w:r w:rsidR="00911EC5" w:rsidRPr="00811D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C1AA3" w:rsidRPr="00811D26">
        <w:rPr>
          <w:rFonts w:ascii="Angsana New" w:hAnsi="Angsana New"/>
          <w:spacing w:val="-2"/>
          <w:sz w:val="30"/>
          <w:szCs w:val="30"/>
        </w:rPr>
        <w:t>0.20</w:t>
      </w:r>
      <w:r w:rsidR="00911EC5" w:rsidRPr="00811D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11EC5" w:rsidRPr="00811D26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="00911EC5" w:rsidRPr="00811D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11EC5" w:rsidRPr="00811D26">
        <w:rPr>
          <w:rFonts w:ascii="Angsana New" w:hAnsi="Angsana New" w:hint="cs"/>
          <w:spacing w:val="-2"/>
          <w:sz w:val="30"/>
          <w:szCs w:val="30"/>
          <w:cs/>
        </w:rPr>
        <w:t>บริษัทได้จดทะเบียนการเพิ่มทุนที่ออกและชำระแล้วกับกระทรวงพาณิชย์เมื่อวันที่</w:t>
      </w:r>
      <w:r w:rsidR="00911EC5" w:rsidRPr="00811D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C1AA3" w:rsidRPr="00811D26">
        <w:rPr>
          <w:rFonts w:ascii="Angsana New" w:hAnsi="Angsana New"/>
          <w:spacing w:val="-2"/>
          <w:sz w:val="30"/>
          <w:szCs w:val="30"/>
        </w:rPr>
        <w:t>9</w:t>
      </w:r>
      <w:r w:rsidR="00911EC5" w:rsidRPr="00811D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11EC5" w:rsidRPr="00811D26">
        <w:rPr>
          <w:rFonts w:ascii="Angsana New" w:hAnsi="Angsana New" w:hint="cs"/>
          <w:spacing w:val="-2"/>
          <w:sz w:val="30"/>
          <w:szCs w:val="30"/>
          <w:cs/>
        </w:rPr>
        <w:t>กรกฎาคม</w:t>
      </w:r>
      <w:r w:rsidR="00911EC5" w:rsidRPr="00811D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C1AA3" w:rsidRPr="00811D26">
        <w:rPr>
          <w:rFonts w:ascii="Angsana New" w:hAnsi="Angsana New"/>
          <w:spacing w:val="-2"/>
          <w:sz w:val="30"/>
          <w:szCs w:val="30"/>
        </w:rPr>
        <w:t>2568</w:t>
      </w:r>
    </w:p>
    <w:p w14:paraId="16A843FE" w14:textId="77777777" w:rsidR="00671F14" w:rsidRPr="00811D26" w:rsidRDefault="00671F14" w:rsidP="00571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1FA3BBB" w14:textId="604C88EB" w:rsidR="00671F14" w:rsidRPr="00811D26" w:rsidRDefault="00BD6FB1" w:rsidP="00671F1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811D26">
        <w:rPr>
          <w:rFonts w:ascii="Angsana New" w:hAnsi="Angsana New" w:cs="Angsana New"/>
          <w:sz w:val="30"/>
          <w:szCs w:val="30"/>
          <w:cs/>
        </w:rPr>
        <w:t xml:space="preserve">ในที่ประชุมวิสามัญผู้ถือหุ้นเมื่อวันที่ </w:t>
      </w:r>
      <w:r w:rsidRPr="00811D26">
        <w:rPr>
          <w:rFonts w:ascii="Angsana New" w:hAnsi="Angsana New" w:cs="Angsana New"/>
          <w:sz w:val="30"/>
          <w:szCs w:val="30"/>
        </w:rPr>
        <w:t xml:space="preserve">16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811D26">
        <w:rPr>
          <w:rFonts w:ascii="Angsana New" w:hAnsi="Angsana New" w:cs="Angsana New"/>
          <w:sz w:val="30"/>
          <w:szCs w:val="30"/>
        </w:rPr>
        <w:t xml:space="preserve">2568 </w:t>
      </w:r>
      <w:r w:rsidRPr="00811D26">
        <w:rPr>
          <w:rFonts w:ascii="Angsana New" w:hAnsi="Angsana New" w:cs="Angsana New"/>
          <w:sz w:val="30"/>
          <w:szCs w:val="30"/>
          <w:cs/>
        </w:rPr>
        <w:t>ผู้ถือหุ้นได้มีมติอนุมัติเรื่องสำคัญที่เกี่ยวกับส่วนของทุน</w:t>
      </w:r>
      <w:r w:rsidRPr="00811D26">
        <w:rPr>
          <w:rFonts w:ascii="Angsana New" w:hAnsi="Angsana New" w:cs="Angsana New"/>
          <w:sz w:val="30"/>
          <w:szCs w:val="30"/>
        </w:rPr>
        <w:t xml:space="preserve"> (</w:t>
      </w:r>
      <w:r w:rsidRPr="00811D26">
        <w:rPr>
          <w:rFonts w:ascii="Angsana New" w:hAnsi="Angsana New" w:cs="Angsana New" w:hint="cs"/>
          <w:sz w:val="30"/>
          <w:szCs w:val="30"/>
          <w:cs/>
        </w:rPr>
        <w:t>โดยมีข้อมูลเพิ่มเติมที่เป็นปัจจุบัน</w:t>
      </w:r>
      <w:r w:rsidRPr="00811D26">
        <w:rPr>
          <w:rFonts w:ascii="Angsana New" w:hAnsi="Angsana New" w:cs="Angsana New"/>
          <w:sz w:val="30"/>
          <w:szCs w:val="30"/>
        </w:rPr>
        <w:t xml:space="preserve">) </w:t>
      </w:r>
      <w:r w:rsidRPr="00811D26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3624D509" w14:textId="77777777" w:rsidR="00BD6FB1" w:rsidRPr="00811D26" w:rsidRDefault="00BD6FB1" w:rsidP="00671F1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285F9A36" w14:textId="2F849B40" w:rsidR="00BD6FB1" w:rsidRPr="00811D26" w:rsidRDefault="00BD6FB1" w:rsidP="00BD6FB1">
      <w:pPr>
        <w:pStyle w:val="NoSpacing"/>
        <w:numPr>
          <w:ilvl w:val="0"/>
          <w:numId w:val="34"/>
        </w:numPr>
        <w:ind w:left="588" w:hanging="588"/>
        <w:jc w:val="thaiDistribute"/>
        <w:rPr>
          <w:rFonts w:ascii="Angsana New" w:hAnsi="Angsana New" w:cs="Angsana New"/>
          <w:sz w:val="30"/>
          <w:szCs w:val="30"/>
        </w:rPr>
      </w:pPr>
      <w:r w:rsidRPr="00811D26">
        <w:rPr>
          <w:rFonts w:ascii="Angsana New" w:hAnsi="Angsana New" w:cs="Angsana New"/>
          <w:sz w:val="30"/>
          <w:szCs w:val="30"/>
          <w:cs/>
        </w:rPr>
        <w:t xml:space="preserve">การลดทุนจดทะเบียนของบริษัทจำนวน </w:t>
      </w:r>
      <w:r w:rsidRPr="00811D26">
        <w:rPr>
          <w:rFonts w:ascii="Angsana New" w:hAnsi="Angsana New" w:cs="Angsana New"/>
          <w:sz w:val="30"/>
          <w:szCs w:val="30"/>
        </w:rPr>
        <w:t xml:space="preserve">119,933,695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บาทโดยการตัดหุ้นสามัญที่ยังไม่ได้ออกจำหน่ายจำนวน </w:t>
      </w:r>
      <w:r w:rsidRPr="00811D26">
        <w:rPr>
          <w:rFonts w:ascii="Angsana New" w:hAnsi="Angsana New" w:cs="Angsana New"/>
          <w:sz w:val="30"/>
          <w:szCs w:val="30"/>
        </w:rPr>
        <w:t xml:space="preserve">23,986,739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811D26">
        <w:rPr>
          <w:rFonts w:ascii="Angsana New" w:hAnsi="Angsana New" w:cs="Angsana New"/>
          <w:sz w:val="30"/>
          <w:szCs w:val="30"/>
        </w:rPr>
        <w:t xml:space="preserve">5.00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บาทซึ่งเป็นหุ้นสามัญเพิ่มทุนที่จัดสรรไว้เพื่อรองรับการใช้สิทธิตามใบสำคัญแสดงสิทธิ </w:t>
      </w:r>
      <w:r w:rsidRPr="00811D26">
        <w:rPr>
          <w:rFonts w:ascii="Angsana New" w:hAnsi="Angsana New" w:cs="Angsana New"/>
          <w:sz w:val="30"/>
          <w:szCs w:val="30"/>
        </w:rPr>
        <w:t>ECF-W5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1D26">
        <w:rPr>
          <w:rFonts w:ascii="Angsana New" w:hAnsi="Angsana New" w:cs="Angsana New" w:hint="cs"/>
          <w:sz w:val="30"/>
          <w:szCs w:val="30"/>
          <w:cs/>
        </w:rPr>
        <w:t>ที่</w:t>
      </w:r>
      <w:r w:rsidRPr="00811D26">
        <w:rPr>
          <w:rFonts w:ascii="Angsana New" w:hAnsi="Angsana New" w:cs="Angsana New"/>
          <w:sz w:val="30"/>
          <w:szCs w:val="30"/>
          <w:cs/>
        </w:rPr>
        <w:t>หมดอายุแล้วจาก</w:t>
      </w:r>
      <w:r w:rsidRPr="00811D26">
        <w:rPr>
          <w:rFonts w:ascii="Angsana New" w:hAnsi="Angsana New" w:cs="Angsana New" w:hint="cs"/>
          <w:sz w:val="30"/>
          <w:szCs w:val="30"/>
          <w:cs/>
        </w:rPr>
        <w:t>ทุนจดทะเบียน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เดิม </w:t>
      </w:r>
      <w:r w:rsidRPr="00811D26">
        <w:rPr>
          <w:rFonts w:ascii="Angsana New" w:hAnsi="Angsana New" w:cs="Angsana New"/>
          <w:sz w:val="30"/>
          <w:szCs w:val="30"/>
        </w:rPr>
        <w:t xml:space="preserve">7,366,351,575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บาทเป็น </w:t>
      </w:r>
      <w:r w:rsidRPr="00811D26">
        <w:rPr>
          <w:rFonts w:ascii="Angsana New" w:hAnsi="Angsana New" w:cs="Angsana New"/>
          <w:sz w:val="30"/>
          <w:szCs w:val="30"/>
        </w:rPr>
        <w:t xml:space="preserve">7,246,417,880 </w:t>
      </w:r>
      <w:r w:rsidRPr="00811D26">
        <w:rPr>
          <w:rFonts w:ascii="Angsana New" w:hAnsi="Angsana New" w:cs="Angsana New"/>
          <w:sz w:val="30"/>
          <w:szCs w:val="30"/>
          <w:cs/>
        </w:rPr>
        <w:t>บาท</w:t>
      </w:r>
      <w:r w:rsidRPr="00811D26">
        <w:rPr>
          <w:rFonts w:ascii="Angsana New" w:hAnsi="Angsana New" w:cs="Angsana New" w:hint="cs"/>
          <w:sz w:val="30"/>
          <w:szCs w:val="30"/>
          <w:cs/>
        </w:rPr>
        <w:t>โดย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แบ่งออกเป็นหุ้นสามัญจำนวน </w:t>
      </w:r>
      <w:r w:rsidRPr="00811D26">
        <w:rPr>
          <w:rFonts w:ascii="Angsana New" w:hAnsi="Angsana New" w:cs="Angsana New"/>
          <w:sz w:val="30"/>
          <w:szCs w:val="30"/>
        </w:rPr>
        <w:t xml:space="preserve">1,449,283,576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811D26">
        <w:rPr>
          <w:rFonts w:ascii="Angsana New" w:hAnsi="Angsana New" w:cs="Angsana New"/>
          <w:sz w:val="30"/>
          <w:szCs w:val="30"/>
        </w:rPr>
        <w:t xml:space="preserve">5.00 </w:t>
      </w:r>
      <w:r w:rsidRPr="00811D26">
        <w:rPr>
          <w:rFonts w:ascii="Angsana New" w:hAnsi="Angsana New" w:cs="Angsana New"/>
          <w:sz w:val="30"/>
          <w:szCs w:val="30"/>
          <w:cs/>
        </w:rPr>
        <w:t>บาท</w:t>
      </w:r>
      <w:r w:rsidRPr="00811D26">
        <w:rPr>
          <w:rFonts w:ascii="Angsana New" w:hAnsi="Angsana New" w:cs="Angsana New"/>
          <w:sz w:val="30"/>
          <w:szCs w:val="30"/>
        </w:rPr>
        <w:t xml:space="preserve"> </w:t>
      </w:r>
      <w:r w:rsidRPr="00811D26">
        <w:rPr>
          <w:rFonts w:ascii="Angsana New" w:hAnsi="Angsana New" w:cs="Angsana New" w:hint="cs"/>
          <w:sz w:val="30"/>
          <w:szCs w:val="30"/>
          <w:cs/>
        </w:rPr>
        <w:t xml:space="preserve">บริษัทได้จดทะเบียนการลดทุนนี้กับกระทรวงพาณิชย์เมื่อวันที่ </w:t>
      </w:r>
      <w:r w:rsidRPr="00811D26">
        <w:rPr>
          <w:rFonts w:ascii="Angsana New" w:hAnsi="Angsana New" w:cs="Angsana New"/>
          <w:sz w:val="30"/>
          <w:szCs w:val="30"/>
        </w:rPr>
        <w:t xml:space="preserve">17 </w:t>
      </w:r>
      <w:r w:rsidRPr="00811D26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811D26">
        <w:rPr>
          <w:rFonts w:ascii="Angsana New" w:hAnsi="Angsana New" w:cs="Angsana New"/>
          <w:sz w:val="30"/>
          <w:szCs w:val="30"/>
        </w:rPr>
        <w:t>2568</w:t>
      </w:r>
    </w:p>
    <w:p w14:paraId="76F75833" w14:textId="77777777" w:rsidR="00671F14" w:rsidRPr="00811D26" w:rsidRDefault="00671F14" w:rsidP="00671F1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2AA8CC3C" w14:textId="1E1AB9CF" w:rsidR="00671F14" w:rsidRPr="00811D26" w:rsidRDefault="00BD6FB1" w:rsidP="00064848">
      <w:pPr>
        <w:pStyle w:val="NoSpacing"/>
        <w:numPr>
          <w:ilvl w:val="0"/>
          <w:numId w:val="34"/>
        </w:numPr>
        <w:ind w:left="588" w:hanging="588"/>
        <w:jc w:val="thaiDistribute"/>
        <w:rPr>
          <w:rFonts w:ascii="Angsana New" w:hAnsi="Angsana New" w:cs="Angsana New"/>
          <w:sz w:val="30"/>
          <w:szCs w:val="30"/>
        </w:rPr>
      </w:pPr>
      <w:r w:rsidRPr="00811D26">
        <w:rPr>
          <w:rFonts w:ascii="Angsana New" w:hAnsi="Angsana New" w:cs="Angsana New"/>
          <w:sz w:val="30"/>
          <w:szCs w:val="30"/>
          <w:cs/>
        </w:rPr>
        <w:t xml:space="preserve">การออกและเสนอขายหุ้นกู้แปลงสภาพจำนวนรวมทั้งสิ้นไม่เกิน </w:t>
      </w:r>
      <w:r w:rsidRPr="00811D26">
        <w:rPr>
          <w:rFonts w:ascii="Angsana New" w:hAnsi="Angsana New" w:cs="Angsana New"/>
          <w:sz w:val="30"/>
          <w:szCs w:val="30"/>
        </w:rPr>
        <w:t xml:space="preserve">800,000 </w:t>
      </w:r>
      <w:r w:rsidRPr="00811D26">
        <w:rPr>
          <w:rFonts w:ascii="Angsana New" w:hAnsi="Angsana New" w:cs="Angsana New"/>
          <w:sz w:val="30"/>
          <w:szCs w:val="30"/>
          <w:cs/>
        </w:rPr>
        <w:t>หน่วย</w:t>
      </w:r>
      <w:r w:rsidRPr="00811D26">
        <w:rPr>
          <w:rFonts w:ascii="Angsana New" w:hAnsi="Angsana New" w:cs="Angsana New" w:hint="cs"/>
          <w:sz w:val="30"/>
          <w:szCs w:val="30"/>
          <w:cs/>
        </w:rPr>
        <w:t>ด้วย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ราคาเสนอขาย </w:t>
      </w:r>
      <w:r w:rsidRPr="00811D26">
        <w:rPr>
          <w:rFonts w:ascii="Angsana New" w:hAnsi="Angsana New" w:cs="Angsana New"/>
          <w:sz w:val="30"/>
          <w:szCs w:val="30"/>
        </w:rPr>
        <w:t xml:space="preserve">1,000 </w:t>
      </w:r>
      <w:r w:rsidRPr="00811D26">
        <w:rPr>
          <w:rFonts w:ascii="Angsana New" w:hAnsi="Angsana New" w:cs="Angsana New"/>
          <w:sz w:val="30"/>
          <w:szCs w:val="30"/>
          <w:cs/>
        </w:rPr>
        <w:t>บาทต่</w:t>
      </w:r>
      <w:r w:rsidRPr="00811D26">
        <w:rPr>
          <w:rFonts w:ascii="Angsana New" w:hAnsi="Angsana New" w:cs="Angsana New" w:hint="cs"/>
          <w:sz w:val="30"/>
          <w:szCs w:val="30"/>
          <w:cs/>
        </w:rPr>
        <w:t>อ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หน่วย มูลค่าที่เสนอขายรวมไม่เกิน </w:t>
      </w:r>
      <w:r w:rsidRPr="00811D26">
        <w:rPr>
          <w:rFonts w:ascii="Angsana New" w:hAnsi="Angsana New" w:cs="Angsana New"/>
          <w:sz w:val="30"/>
          <w:szCs w:val="30"/>
        </w:rPr>
        <w:t xml:space="preserve">800,000,000 </w:t>
      </w:r>
      <w:r w:rsidRPr="00811D26">
        <w:rPr>
          <w:rFonts w:ascii="Angsana New" w:hAnsi="Angsana New" w:cs="Angsana New"/>
          <w:sz w:val="30"/>
          <w:szCs w:val="30"/>
          <w:cs/>
        </w:rPr>
        <w:t>บาท</w:t>
      </w:r>
      <w:r w:rsidRPr="00811D26">
        <w:rPr>
          <w:rFonts w:ascii="Angsana New" w:hAnsi="Angsana New" w:cs="Angsana New" w:hint="cs"/>
          <w:sz w:val="30"/>
          <w:szCs w:val="30"/>
          <w:cs/>
        </w:rPr>
        <w:t xml:space="preserve">หรือ </w:t>
      </w:r>
      <w:r w:rsidRPr="00811D26">
        <w:rPr>
          <w:rFonts w:ascii="Angsana New" w:hAnsi="Angsana New" w:cs="Angsana New"/>
          <w:sz w:val="30"/>
          <w:szCs w:val="30"/>
        </w:rPr>
        <w:t xml:space="preserve">800,000 </w:t>
      </w:r>
      <w:r w:rsidRPr="00811D26">
        <w:rPr>
          <w:rFonts w:ascii="Angsana New" w:hAnsi="Angsana New" w:cs="Angsana New" w:hint="cs"/>
          <w:sz w:val="30"/>
          <w:szCs w:val="30"/>
          <w:cs/>
        </w:rPr>
        <w:t>หน่วย</w:t>
      </w:r>
      <w:r w:rsidRPr="00811D26">
        <w:rPr>
          <w:rFonts w:ascii="Angsana New" w:hAnsi="Angsana New" w:cs="Angsana New"/>
          <w:sz w:val="30"/>
          <w:szCs w:val="30"/>
          <w:cs/>
        </w:rPr>
        <w:t>ให้แก่ผู้ลงทุ</w:t>
      </w:r>
      <w:r w:rsidRPr="00811D26">
        <w:rPr>
          <w:rFonts w:ascii="Angsana New" w:hAnsi="Angsana New" w:cs="Angsana New" w:hint="cs"/>
          <w:sz w:val="30"/>
          <w:szCs w:val="30"/>
          <w:cs/>
        </w:rPr>
        <w:t>นโดย</w:t>
      </w:r>
      <w:r w:rsidRPr="00811D26">
        <w:rPr>
          <w:rFonts w:ascii="Angsana New" w:hAnsi="Angsana New" w:cs="Angsana New"/>
          <w:sz w:val="30"/>
          <w:szCs w:val="30"/>
          <w:cs/>
        </w:rPr>
        <w:t>เฉพาะเจาะจง</w:t>
      </w:r>
      <w:r w:rsidRPr="00811D26">
        <w:rPr>
          <w:rFonts w:ascii="Angsana New" w:hAnsi="Angsana New" w:cs="Angsana New"/>
          <w:sz w:val="30"/>
          <w:szCs w:val="30"/>
        </w:rPr>
        <w:t xml:space="preserve">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ทั้งนี้ ราคาแปลงสภาพจะไม่ต่ำกว่าร้อยละ </w:t>
      </w:r>
      <w:r w:rsidRPr="00811D26">
        <w:rPr>
          <w:rFonts w:ascii="Angsana New" w:hAnsi="Angsana New" w:cs="Angsana New"/>
          <w:sz w:val="30"/>
          <w:szCs w:val="30"/>
        </w:rPr>
        <w:t xml:space="preserve">90.00 </w:t>
      </w:r>
      <w:r w:rsidRPr="00811D26">
        <w:rPr>
          <w:rFonts w:ascii="Angsana New" w:hAnsi="Angsana New" w:cs="Angsana New"/>
          <w:sz w:val="30"/>
          <w:szCs w:val="30"/>
          <w:cs/>
        </w:rPr>
        <w:t>ของราคาตลาด</w:t>
      </w:r>
      <w:r w:rsidRPr="00811D26">
        <w:rPr>
          <w:rFonts w:ascii="Angsana New" w:hAnsi="Angsana New" w:cs="Angsana New" w:hint="cs"/>
          <w:sz w:val="30"/>
          <w:szCs w:val="30"/>
          <w:cs/>
        </w:rPr>
        <w:t>ที่</w:t>
      </w:r>
      <w:r w:rsidRPr="00811D26">
        <w:rPr>
          <w:rFonts w:ascii="Angsana New" w:hAnsi="Angsana New" w:cs="Angsana New"/>
          <w:sz w:val="30"/>
          <w:szCs w:val="30"/>
          <w:cs/>
        </w:rPr>
        <w:t>คำนวณจากราคา</w:t>
      </w:r>
      <w:r w:rsidRPr="00811D26">
        <w:rPr>
          <w:rFonts w:ascii="Angsana New" w:hAnsi="Angsana New" w:cs="Angsana New" w:hint="cs"/>
          <w:sz w:val="30"/>
          <w:szCs w:val="30"/>
          <w:cs/>
        </w:rPr>
        <w:t>ตลาด</w:t>
      </w:r>
      <w:r w:rsidRPr="00811D26">
        <w:rPr>
          <w:rFonts w:ascii="Angsana New" w:hAnsi="Angsana New" w:cs="Angsana New"/>
          <w:sz w:val="30"/>
          <w:szCs w:val="30"/>
          <w:cs/>
        </w:rPr>
        <w:t>ถัวเฉลี่ยถ่วงน้ำหนักของหุ้นของบริษัทที่จดทะเบียนในตลาดหลักทรัพย์</w:t>
      </w:r>
      <w:r w:rsidRPr="00811D2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1D26">
        <w:rPr>
          <w:rFonts w:ascii="Angsana New" w:hAnsi="Angsana New" w:cs="Angsana New"/>
          <w:sz w:val="30"/>
          <w:szCs w:val="30"/>
        </w:rPr>
        <w:t xml:space="preserve">mai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ย้อนหลังไม่น้อยกว่า </w:t>
      </w:r>
      <w:r w:rsidRPr="00811D26">
        <w:rPr>
          <w:rFonts w:ascii="Angsana New" w:hAnsi="Angsana New" w:cs="Angsana New"/>
          <w:sz w:val="30"/>
          <w:szCs w:val="30"/>
        </w:rPr>
        <w:t xml:space="preserve">7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วันทำการติดต่อกันแต่ไม่เกิน </w:t>
      </w:r>
      <w:r w:rsidRPr="00811D26">
        <w:rPr>
          <w:rFonts w:ascii="Angsana New" w:hAnsi="Angsana New" w:cs="Angsana New"/>
          <w:sz w:val="30"/>
          <w:szCs w:val="30"/>
        </w:rPr>
        <w:t xml:space="preserve">15 </w:t>
      </w:r>
      <w:r w:rsidRPr="00811D26">
        <w:rPr>
          <w:rFonts w:ascii="Angsana New" w:hAnsi="Angsana New" w:cs="Angsana New"/>
          <w:sz w:val="30"/>
          <w:szCs w:val="30"/>
          <w:cs/>
        </w:rPr>
        <w:t>วันทำการติดต่อกัน</w:t>
      </w:r>
      <w:r w:rsidR="006926BB" w:rsidRPr="00811D26">
        <w:rPr>
          <w:rFonts w:ascii="Angsana New" w:hAnsi="Angsana New" w:cs="Angsana New" w:hint="cs"/>
          <w:sz w:val="30"/>
          <w:szCs w:val="30"/>
          <w:cs/>
        </w:rPr>
        <w:t xml:space="preserve"> (ดูหมายเหตุ </w:t>
      </w:r>
      <w:r w:rsidR="006926BB" w:rsidRPr="00811D26">
        <w:rPr>
          <w:rFonts w:ascii="Angsana New" w:hAnsi="Angsana New" w:cs="Angsana New"/>
          <w:sz w:val="30"/>
          <w:szCs w:val="30"/>
        </w:rPr>
        <w:t>2</w:t>
      </w:r>
      <w:r w:rsidR="00C65A68">
        <w:rPr>
          <w:rFonts w:ascii="Angsana New" w:hAnsi="Angsana New" w:cs="Angsana New" w:hint="cs"/>
          <w:sz w:val="30"/>
          <w:szCs w:val="30"/>
          <w:cs/>
        </w:rPr>
        <w:t>4</w:t>
      </w:r>
      <w:r w:rsidR="006926BB" w:rsidRPr="00811D26">
        <w:rPr>
          <w:rFonts w:ascii="Angsana New" w:hAnsi="Angsana New" w:cs="Angsana New"/>
          <w:sz w:val="30"/>
          <w:szCs w:val="30"/>
        </w:rPr>
        <w:t xml:space="preserve"> </w:t>
      </w:r>
      <w:r w:rsidR="006926BB" w:rsidRPr="00811D26">
        <w:rPr>
          <w:rFonts w:ascii="Angsana New" w:hAnsi="Angsana New" w:cs="Angsana New" w:hint="cs"/>
          <w:sz w:val="30"/>
          <w:szCs w:val="30"/>
          <w:cs/>
        </w:rPr>
        <w:t>เพิ่มเติม)</w:t>
      </w:r>
    </w:p>
    <w:p w14:paraId="13B0E4D4" w14:textId="77777777" w:rsidR="0081120F" w:rsidRPr="00811D26" w:rsidRDefault="0081120F" w:rsidP="0081120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76C0A686" w14:textId="6254FC5F" w:rsidR="003C6D7E" w:rsidRPr="00811D26" w:rsidRDefault="00BD6FB1" w:rsidP="00571CDD">
      <w:pPr>
        <w:pStyle w:val="NoSpacing"/>
        <w:numPr>
          <w:ilvl w:val="0"/>
          <w:numId w:val="34"/>
        </w:numPr>
        <w:ind w:left="588" w:hanging="588"/>
        <w:jc w:val="thaiDistribute"/>
        <w:rPr>
          <w:rFonts w:ascii="Angsana New" w:hAnsi="Angsana New" w:cs="Angsana New"/>
          <w:sz w:val="30"/>
          <w:szCs w:val="30"/>
        </w:rPr>
      </w:pPr>
      <w:r w:rsidRPr="00811D26">
        <w:rPr>
          <w:rFonts w:ascii="Angsana New" w:hAnsi="Angsana New" w:cs="Angsana New"/>
          <w:sz w:val="30"/>
          <w:szCs w:val="30"/>
          <w:cs/>
        </w:rPr>
        <w:t xml:space="preserve">การเพิ่มทุนจดทะเบียนของบริษัทจำนวน </w:t>
      </w:r>
      <w:r w:rsidRPr="00811D26">
        <w:rPr>
          <w:rFonts w:ascii="Angsana New" w:hAnsi="Angsana New" w:cs="Angsana New"/>
          <w:sz w:val="30"/>
          <w:szCs w:val="30"/>
        </w:rPr>
        <w:t xml:space="preserve">585,569,120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บาทจากเดิม </w:t>
      </w:r>
      <w:r w:rsidRPr="00811D26">
        <w:rPr>
          <w:rFonts w:ascii="Angsana New" w:hAnsi="Angsana New" w:cs="Angsana New"/>
          <w:sz w:val="30"/>
          <w:szCs w:val="30"/>
        </w:rPr>
        <w:t xml:space="preserve">7,246,417,880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บาทเป็น </w:t>
      </w:r>
      <w:r w:rsidRPr="00811D26">
        <w:rPr>
          <w:rFonts w:ascii="Angsana New" w:hAnsi="Angsana New" w:cs="Angsana New"/>
          <w:sz w:val="30"/>
          <w:szCs w:val="30"/>
        </w:rPr>
        <w:t xml:space="preserve">7,831,987,000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บาท โดยการออกหุ้นสามัญเพิ่มทุนจำนวน </w:t>
      </w:r>
      <w:r w:rsidRPr="00811D26">
        <w:rPr>
          <w:rFonts w:ascii="Angsana New" w:hAnsi="Angsana New" w:cs="Angsana New"/>
          <w:sz w:val="30"/>
          <w:szCs w:val="30"/>
        </w:rPr>
        <w:t xml:space="preserve">117,113,824 </w:t>
      </w:r>
      <w:r w:rsidRPr="00811D26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811D26">
        <w:rPr>
          <w:rFonts w:ascii="Angsana New" w:hAnsi="Angsana New" w:cs="Angsana New"/>
          <w:sz w:val="30"/>
          <w:szCs w:val="30"/>
        </w:rPr>
        <w:t xml:space="preserve">5.00 </w:t>
      </w:r>
      <w:r w:rsidRPr="00811D26">
        <w:rPr>
          <w:rFonts w:ascii="Angsana New" w:hAnsi="Angsana New" w:cs="Angsana New"/>
          <w:sz w:val="30"/>
          <w:szCs w:val="30"/>
          <w:cs/>
        </w:rPr>
        <w:t>บาทเพื่อรองรับการใช้สิทธิแปลงสภาพของหุ้นกู้แปลงสภาพที่ออกและเสนอขายให้แก่ผู้ลงทุนโดยเฉพาะเจาะจง</w:t>
      </w:r>
      <w:r w:rsidR="00C8431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1D26">
        <w:rPr>
          <w:rFonts w:ascii="Angsana New" w:hAnsi="Angsana New" w:cs="Angsana New" w:hint="cs"/>
          <w:sz w:val="30"/>
          <w:szCs w:val="30"/>
          <w:cs/>
        </w:rPr>
        <w:t xml:space="preserve">บริษัทได้จดทะเบียนการเพิ่มทุนนี้กับกระทรวงพาณิชย์เมื่อวันที่ </w:t>
      </w:r>
      <w:r w:rsidRPr="00811D26">
        <w:rPr>
          <w:rFonts w:ascii="Angsana New" w:hAnsi="Angsana New" w:cs="Angsana New"/>
          <w:sz w:val="30"/>
          <w:szCs w:val="30"/>
        </w:rPr>
        <w:t xml:space="preserve">18 </w:t>
      </w:r>
      <w:r w:rsidRPr="00811D26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811D26">
        <w:rPr>
          <w:rFonts w:ascii="Angsana New" w:hAnsi="Angsana New" w:cs="Angsana New"/>
          <w:sz w:val="30"/>
          <w:szCs w:val="30"/>
        </w:rPr>
        <w:t>2568</w:t>
      </w:r>
      <w:r w:rsidR="00C84316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AB5E77A" w14:textId="77777777" w:rsidR="00671F14" w:rsidRDefault="00671F14" w:rsidP="00571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92851D8" w14:textId="77777777" w:rsidR="00F5775C" w:rsidRDefault="00F5775C" w:rsidP="00571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C389550" w14:textId="77777777" w:rsidR="00811D26" w:rsidRDefault="00811D26" w:rsidP="00811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8CDCCCF" w14:textId="6C2756C4" w:rsidR="003C6D7E" w:rsidRPr="00051E6E" w:rsidRDefault="003C6D7E" w:rsidP="003C6D7E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51E6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ใบสำคัญแสดงสิทธิ</w:t>
      </w:r>
      <w:r w:rsidRPr="00051E6E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73F7CB0D" w14:textId="77777777" w:rsidR="003C6D7E" w:rsidRPr="00051E6E" w:rsidRDefault="003C6D7E" w:rsidP="003C6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1C3512C" w14:textId="77777777" w:rsidR="003C6D7E" w:rsidRPr="00051E6E" w:rsidRDefault="003C6D7E" w:rsidP="003C6D7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051E6E">
        <w:rPr>
          <w:rFonts w:ascii="Angsana New" w:hAnsi="Angsana New"/>
          <w:cs/>
        </w:rPr>
        <w:t xml:space="preserve">เมื่อวันที่ </w:t>
      </w:r>
      <w:r w:rsidRPr="00051E6E">
        <w:rPr>
          <w:rFonts w:ascii="Angsana New" w:hAnsi="Angsana New"/>
          <w:lang w:val="en-US"/>
        </w:rPr>
        <w:t>30</w:t>
      </w:r>
      <w:r w:rsidRPr="00051E6E">
        <w:rPr>
          <w:rFonts w:ascii="Angsana New" w:hAnsi="Angsana New"/>
          <w:cs/>
        </w:rPr>
        <w:t xml:space="preserve"> กรกฎาคม </w:t>
      </w:r>
      <w:r w:rsidRPr="00051E6E">
        <w:rPr>
          <w:rFonts w:ascii="Angsana New" w:hAnsi="Angsana New"/>
          <w:lang w:val="en-US"/>
        </w:rPr>
        <w:t>2567</w:t>
      </w:r>
      <w:r w:rsidRPr="00051E6E">
        <w:rPr>
          <w:rFonts w:ascii="Angsana New" w:hAnsi="Angsana New"/>
          <w:cs/>
          <w:lang w:val="en-US"/>
        </w:rPr>
        <w:t xml:space="preserve"> </w:t>
      </w:r>
      <w:r w:rsidRPr="00051E6E">
        <w:rPr>
          <w:rFonts w:ascii="Angsana New" w:eastAsia="Cordia New" w:hAnsi="Angsana New"/>
          <w:cs/>
        </w:rPr>
        <w:t>บริษัทได้</w:t>
      </w:r>
      <w:r w:rsidRPr="00051E6E">
        <w:rPr>
          <w:rFonts w:ascii="Angsana New" w:hAnsi="Angsana New"/>
          <w:cs/>
        </w:rPr>
        <w:t>ออกและเสนอขายใบสำคัญแสดงสิทธิซื้อหุ้นสามัญเพิ่มทุนของบริษัท (“ECF-W</w:t>
      </w:r>
      <w:r w:rsidRPr="00051E6E">
        <w:rPr>
          <w:rFonts w:ascii="Angsana New" w:hAnsi="Angsana New"/>
          <w:lang w:val="en-US"/>
        </w:rPr>
        <w:t>5</w:t>
      </w:r>
      <w:r w:rsidRPr="00051E6E">
        <w:rPr>
          <w:rFonts w:ascii="Angsana New" w:hAnsi="Angsana New"/>
          <w:cs/>
        </w:rPr>
        <w:t xml:space="preserve">”) จำนวน </w:t>
      </w:r>
      <w:r w:rsidRPr="00051E6E">
        <w:rPr>
          <w:rFonts w:ascii="Angsana New" w:hAnsi="Angsana New"/>
          <w:lang w:val="en-US"/>
        </w:rPr>
        <w:t>479,742,753</w:t>
      </w:r>
      <w:r w:rsidRPr="00051E6E">
        <w:rPr>
          <w:rFonts w:ascii="Angsana New" w:hAnsi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051E6E">
        <w:rPr>
          <w:rFonts w:ascii="Angsana New" w:hAnsi="Angsana New"/>
          <w:lang w:val="en-US"/>
        </w:rPr>
        <w:t>2</w:t>
      </w:r>
      <w:r w:rsidRPr="00051E6E">
        <w:rPr>
          <w:rFonts w:ascii="Angsana New" w:hAnsi="Angsana New"/>
          <w:cs/>
        </w:rPr>
        <w:t xml:space="preserve"> หุ้นต่อใบสำคัญแสดงสิทธิ </w:t>
      </w:r>
      <w:r w:rsidRPr="00051E6E">
        <w:rPr>
          <w:rFonts w:ascii="Angsana New" w:hAnsi="Angsana New"/>
          <w:lang w:val="en-US"/>
        </w:rPr>
        <w:t>1</w:t>
      </w:r>
      <w:r w:rsidRPr="00051E6E">
        <w:rPr>
          <w:rFonts w:ascii="Angsana New" w:hAnsi="Angsana New"/>
          <w:cs/>
        </w:rPr>
        <w:t xml:space="preserve"> หน่วยโดยมีรายละเอียดของใบสำคัญแสดงสิทธิดังนี้</w:t>
      </w:r>
    </w:p>
    <w:p w14:paraId="4D0DDE26" w14:textId="77777777" w:rsidR="003C6D7E" w:rsidRPr="00051E6E" w:rsidRDefault="003C6D7E" w:rsidP="003C6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2538"/>
        <w:gridCol w:w="7068"/>
      </w:tblGrid>
      <w:tr w:rsidR="003C6D7E" w:rsidRPr="00051E6E" w14:paraId="1BC19BE6" w14:textId="77777777" w:rsidTr="0069299D">
        <w:tc>
          <w:tcPr>
            <w:tcW w:w="2538" w:type="dxa"/>
          </w:tcPr>
          <w:p w14:paraId="2810377D" w14:textId="77777777" w:rsidR="003C6D7E" w:rsidRPr="00051E6E" w:rsidRDefault="003C6D7E" w:rsidP="0069299D">
            <w:pPr>
              <w:pStyle w:val="a"/>
              <w:tabs>
                <w:tab w:val="clear" w:pos="1080"/>
                <w:tab w:val="left" w:pos="540"/>
              </w:tabs>
              <w:ind w:hanging="94"/>
              <w:jc w:val="thaiDistribute"/>
              <w:rPr>
                <w:rFonts w:ascii="Angsana New" w:hAnsi="Angsana New"/>
                <w:lang w:val="en-US"/>
              </w:rPr>
            </w:pPr>
            <w:r w:rsidRPr="00051E6E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068" w:type="dxa"/>
          </w:tcPr>
          <w:p w14:paraId="112D8E87" w14:textId="77777777" w:rsidR="003C6D7E" w:rsidRPr="00051E6E" w:rsidRDefault="003C6D7E" w:rsidP="0069299D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051E6E">
              <w:rPr>
                <w:rFonts w:ascii="Angsana New" w:hAnsi="Angsana New"/>
                <w:cs/>
                <w:lang w:val="en-US"/>
              </w:rPr>
              <w:t xml:space="preserve">ใบสำคัญแสดงสิทธิ  </w:t>
            </w:r>
            <w:r w:rsidRPr="00051E6E">
              <w:rPr>
                <w:rFonts w:ascii="Angsana New" w:hAnsi="Angsana New"/>
                <w:lang w:val="en-US"/>
              </w:rPr>
              <w:t>1</w:t>
            </w:r>
            <w:r w:rsidRPr="00051E6E">
              <w:rPr>
                <w:rFonts w:ascii="Angsana New" w:hAnsi="Angsana New"/>
                <w:cs/>
                <w:lang w:val="en-US"/>
              </w:rPr>
              <w:t xml:space="preserve"> หน่วยสามารถซื้อหุ้นสามัญเพิ่มทุนได้ </w:t>
            </w:r>
            <w:r w:rsidRPr="00051E6E">
              <w:rPr>
                <w:rFonts w:ascii="Angsana New" w:hAnsi="Angsana New"/>
                <w:lang w:val="en-US"/>
              </w:rPr>
              <w:t xml:space="preserve">1 </w:t>
            </w:r>
            <w:r w:rsidRPr="00051E6E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3C6D7E" w:rsidRPr="00051E6E" w14:paraId="0B1D798A" w14:textId="77777777" w:rsidTr="0069299D">
        <w:tc>
          <w:tcPr>
            <w:tcW w:w="2538" w:type="dxa"/>
          </w:tcPr>
          <w:p w14:paraId="6D868BA3" w14:textId="77777777" w:rsidR="003C6D7E" w:rsidRPr="00051E6E" w:rsidRDefault="003C6D7E" w:rsidP="0069299D">
            <w:pPr>
              <w:pStyle w:val="a"/>
              <w:tabs>
                <w:tab w:val="clear" w:pos="1080"/>
                <w:tab w:val="left" w:pos="540"/>
              </w:tabs>
              <w:ind w:hanging="94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068" w:type="dxa"/>
          </w:tcPr>
          <w:p w14:paraId="5DA7D82F" w14:textId="77777777" w:rsidR="003C6D7E" w:rsidRPr="00051E6E" w:rsidRDefault="003C6D7E" w:rsidP="0069299D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</w:tr>
      <w:tr w:rsidR="003C6D7E" w:rsidRPr="00051E6E" w14:paraId="771489A0" w14:textId="77777777" w:rsidTr="0069299D">
        <w:tc>
          <w:tcPr>
            <w:tcW w:w="2538" w:type="dxa"/>
          </w:tcPr>
          <w:p w14:paraId="04CC5D48" w14:textId="77777777" w:rsidR="003C6D7E" w:rsidRPr="00051E6E" w:rsidRDefault="003C6D7E" w:rsidP="0069299D">
            <w:pPr>
              <w:pStyle w:val="a"/>
              <w:tabs>
                <w:tab w:val="clear" w:pos="1080"/>
                <w:tab w:val="left" w:pos="540"/>
              </w:tabs>
              <w:ind w:hanging="94"/>
              <w:jc w:val="thaiDistribute"/>
              <w:rPr>
                <w:rFonts w:ascii="Angsana New" w:hAnsi="Angsana New"/>
                <w:lang w:val="en-US"/>
              </w:rPr>
            </w:pPr>
            <w:r w:rsidRPr="00051E6E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068" w:type="dxa"/>
          </w:tcPr>
          <w:p w14:paraId="2F2344D6" w14:textId="77777777" w:rsidR="003C6D7E" w:rsidRPr="00051E6E" w:rsidRDefault="003C6D7E" w:rsidP="0069299D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51E6E">
              <w:rPr>
                <w:rFonts w:ascii="Angsana New" w:hAnsi="Angsana New"/>
                <w:lang w:val="en-US"/>
              </w:rPr>
              <w:t>0.55</w:t>
            </w:r>
            <w:r w:rsidRPr="00051E6E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</w:tc>
      </w:tr>
      <w:tr w:rsidR="003C6D7E" w:rsidRPr="00051E6E" w14:paraId="03BAD5F9" w14:textId="77777777" w:rsidTr="0069299D">
        <w:tc>
          <w:tcPr>
            <w:tcW w:w="2538" w:type="dxa"/>
          </w:tcPr>
          <w:p w14:paraId="69F0AEB1" w14:textId="77777777" w:rsidR="003C6D7E" w:rsidRPr="00051E6E" w:rsidRDefault="003C6D7E" w:rsidP="0069299D">
            <w:pPr>
              <w:pStyle w:val="a"/>
              <w:tabs>
                <w:tab w:val="clear" w:pos="1080"/>
                <w:tab w:val="left" w:pos="540"/>
              </w:tabs>
              <w:ind w:hanging="94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068" w:type="dxa"/>
          </w:tcPr>
          <w:p w14:paraId="516AA7F9" w14:textId="77777777" w:rsidR="003C6D7E" w:rsidRPr="00051E6E" w:rsidRDefault="003C6D7E" w:rsidP="0069299D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</w:tr>
      <w:tr w:rsidR="003C6D7E" w:rsidRPr="00051E6E" w14:paraId="5AC997E8" w14:textId="77777777" w:rsidTr="0069299D">
        <w:tc>
          <w:tcPr>
            <w:tcW w:w="2538" w:type="dxa"/>
          </w:tcPr>
          <w:p w14:paraId="31AF751E" w14:textId="77777777" w:rsidR="003C6D7E" w:rsidRPr="00051E6E" w:rsidRDefault="003C6D7E" w:rsidP="0069299D">
            <w:pPr>
              <w:pStyle w:val="a"/>
              <w:tabs>
                <w:tab w:val="clear" w:pos="1080"/>
                <w:tab w:val="left" w:pos="540"/>
              </w:tabs>
              <w:ind w:hanging="94"/>
              <w:jc w:val="thaiDistribute"/>
              <w:rPr>
                <w:rFonts w:ascii="Angsana New" w:hAnsi="Angsana New"/>
                <w:lang w:val="en-US"/>
              </w:rPr>
            </w:pPr>
            <w:r w:rsidRPr="00051E6E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068" w:type="dxa"/>
          </w:tcPr>
          <w:p w14:paraId="332CDA90" w14:textId="77777777" w:rsidR="003C6D7E" w:rsidRPr="00051E6E" w:rsidRDefault="003C6D7E" w:rsidP="0069299D">
            <w:pPr>
              <w:pStyle w:val="a"/>
              <w:tabs>
                <w:tab w:val="clear" w:pos="1080"/>
                <w:tab w:val="left" w:pos="0"/>
                <w:tab w:val="left" w:pos="540"/>
              </w:tabs>
              <w:ind w:right="34"/>
              <w:jc w:val="thaiDistribute"/>
              <w:rPr>
                <w:rFonts w:ascii="Angsana New" w:hAnsi="Angsana New"/>
                <w:lang w:val="en-US"/>
              </w:rPr>
            </w:pPr>
            <w:r w:rsidRPr="00051E6E"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ผู้ถือใบสำคัญแสดงสิทธิเริ่มใช้สิทธิครั้งแรกได้ในวันที่ </w:t>
            </w:r>
            <w:r w:rsidRPr="00051E6E">
              <w:rPr>
                <w:rFonts w:ascii="Angsana New" w:hAnsi="Angsana New"/>
                <w:lang w:val="en-US"/>
              </w:rPr>
              <w:t>30</w:t>
            </w:r>
            <w:r w:rsidRPr="00051E6E">
              <w:rPr>
                <w:rFonts w:ascii="Angsana New" w:hAnsi="Angsana New"/>
                <w:cs/>
                <w:lang w:val="en-US"/>
              </w:rPr>
              <w:t xml:space="preserve"> พฤศจิกายน </w:t>
            </w:r>
            <w:r w:rsidRPr="00051E6E">
              <w:rPr>
                <w:rFonts w:ascii="Angsana New" w:hAnsi="Angsana New"/>
                <w:lang w:val="en-US"/>
              </w:rPr>
              <w:t xml:space="preserve">2567 </w:t>
            </w:r>
            <w:r w:rsidRPr="00051E6E">
              <w:rPr>
                <w:rFonts w:ascii="Angsana New" w:hAnsi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051E6E">
              <w:rPr>
                <w:rFonts w:ascii="Angsana New" w:hAnsi="Angsana New"/>
                <w:lang w:val="en-US"/>
              </w:rPr>
              <w:t xml:space="preserve">2 </w:t>
            </w:r>
            <w:r w:rsidRPr="00051E6E">
              <w:rPr>
                <w:rFonts w:ascii="Angsana New" w:hAnsi="Angsana New"/>
                <w:cs/>
                <w:lang w:val="en-US"/>
              </w:rPr>
              <w:t xml:space="preserve">ครั้งซึ่งจะตรงกับวันที่ </w:t>
            </w:r>
            <w:r w:rsidRPr="00051E6E">
              <w:rPr>
                <w:rFonts w:ascii="Angsana New" w:hAnsi="Angsana New"/>
                <w:lang w:val="en-US"/>
              </w:rPr>
              <w:t xml:space="preserve">30 </w:t>
            </w:r>
            <w:r w:rsidRPr="00051E6E">
              <w:rPr>
                <w:rFonts w:ascii="Angsana New" w:hAnsi="Angsana New"/>
                <w:cs/>
                <w:lang w:val="en-US"/>
              </w:rPr>
              <w:t xml:space="preserve">มีนาคม </w:t>
            </w:r>
            <w:r w:rsidRPr="00051E6E">
              <w:rPr>
                <w:rFonts w:ascii="Angsana New" w:hAnsi="Angsana New"/>
                <w:lang w:val="en-US"/>
              </w:rPr>
              <w:t xml:space="preserve">2568 </w:t>
            </w:r>
            <w:r w:rsidRPr="00051E6E">
              <w:rPr>
                <w:rFonts w:ascii="Angsana New" w:hAnsi="Angsana New"/>
                <w:cs/>
                <w:lang w:val="en-US"/>
              </w:rPr>
              <w:t xml:space="preserve">และวันใช้สิทธิครั้งสุดท้ายคือวันที่ </w:t>
            </w:r>
            <w:r w:rsidRPr="00051E6E">
              <w:rPr>
                <w:rFonts w:ascii="Angsana New" w:hAnsi="Angsana New"/>
                <w:lang w:val="en-US"/>
              </w:rPr>
              <w:t>29</w:t>
            </w:r>
            <w:r w:rsidRPr="00051E6E">
              <w:rPr>
                <w:rFonts w:ascii="Angsana New" w:hAnsi="Angsana New"/>
                <w:cs/>
                <w:lang w:val="en-US"/>
              </w:rPr>
              <w:t xml:space="preserve"> กรกฎาคม </w:t>
            </w:r>
            <w:r w:rsidRPr="00051E6E">
              <w:rPr>
                <w:rFonts w:ascii="Angsana New" w:hAnsi="Angsana New"/>
                <w:lang w:val="en-US"/>
              </w:rPr>
              <w:t>2568</w:t>
            </w:r>
          </w:p>
        </w:tc>
      </w:tr>
      <w:tr w:rsidR="003C6D7E" w:rsidRPr="00051E6E" w14:paraId="0A965E10" w14:textId="77777777" w:rsidTr="0069299D">
        <w:tc>
          <w:tcPr>
            <w:tcW w:w="2538" w:type="dxa"/>
          </w:tcPr>
          <w:p w14:paraId="02D59812" w14:textId="77777777" w:rsidR="003C6D7E" w:rsidRPr="00051E6E" w:rsidRDefault="003C6D7E" w:rsidP="0069299D">
            <w:pPr>
              <w:pStyle w:val="a"/>
              <w:tabs>
                <w:tab w:val="clear" w:pos="1080"/>
                <w:tab w:val="left" w:pos="540"/>
              </w:tabs>
              <w:ind w:hanging="94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068" w:type="dxa"/>
          </w:tcPr>
          <w:p w14:paraId="57379685" w14:textId="77777777" w:rsidR="003C6D7E" w:rsidRPr="00051E6E" w:rsidRDefault="003C6D7E" w:rsidP="0069299D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</w:tr>
      <w:tr w:rsidR="003C6D7E" w:rsidRPr="00051E6E" w14:paraId="7F6CC77E" w14:textId="77777777" w:rsidTr="0069299D">
        <w:tc>
          <w:tcPr>
            <w:tcW w:w="2538" w:type="dxa"/>
          </w:tcPr>
          <w:p w14:paraId="45A34BF3" w14:textId="77777777" w:rsidR="003C6D7E" w:rsidRPr="00051E6E" w:rsidRDefault="003C6D7E" w:rsidP="0069299D">
            <w:pPr>
              <w:pStyle w:val="a"/>
              <w:tabs>
                <w:tab w:val="clear" w:pos="1080"/>
                <w:tab w:val="left" w:pos="540"/>
              </w:tabs>
              <w:ind w:hanging="94"/>
              <w:jc w:val="thaiDistribute"/>
              <w:rPr>
                <w:rFonts w:ascii="Angsana New" w:hAnsi="Angsana New"/>
                <w:lang w:val="en-US"/>
              </w:rPr>
            </w:pPr>
            <w:r w:rsidRPr="00051E6E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068" w:type="dxa"/>
          </w:tcPr>
          <w:p w14:paraId="24A595B3" w14:textId="77777777" w:rsidR="003C6D7E" w:rsidRPr="00051E6E" w:rsidRDefault="003C6D7E" w:rsidP="0069299D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51E6E">
              <w:rPr>
                <w:rFonts w:ascii="Angsana New" w:hAnsi="Angsana New"/>
                <w:lang w:val="en-US"/>
              </w:rPr>
              <w:t xml:space="preserve">1 </w:t>
            </w:r>
            <w:r w:rsidRPr="00051E6E">
              <w:rPr>
                <w:rFonts w:ascii="Angsana New" w:hAnsi="Angsana New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14:paraId="0B2E3A51" w14:textId="77777777" w:rsidR="003C6D7E" w:rsidRPr="00051E6E" w:rsidRDefault="003C6D7E" w:rsidP="003C6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77FED8D" w14:textId="77777777" w:rsidR="003C6D7E" w:rsidRPr="00051E6E" w:rsidRDefault="003C6D7E" w:rsidP="003C6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051E6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51E6E">
        <w:rPr>
          <w:rFonts w:ascii="Angsana New" w:hAnsi="Angsana New"/>
          <w:sz w:val="30"/>
          <w:szCs w:val="30"/>
        </w:rPr>
        <w:t xml:space="preserve">14 </w:t>
      </w:r>
      <w:r w:rsidRPr="00051E6E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051E6E">
        <w:rPr>
          <w:rFonts w:ascii="Angsana New" w:hAnsi="Angsana New"/>
          <w:sz w:val="30"/>
          <w:szCs w:val="30"/>
        </w:rPr>
        <w:t>2567</w:t>
      </w:r>
      <w:r w:rsidRPr="00051E6E">
        <w:rPr>
          <w:rFonts w:ascii="Angsana New" w:hAnsi="Angsana New"/>
          <w:sz w:val="30"/>
          <w:szCs w:val="30"/>
          <w:cs/>
        </w:rPr>
        <w:t xml:space="preserve"> ตลาดหลักทรัพย์แห่งประเทศไทยได้มีคำสั่งรับใบสำคัญแสดงสิทธิซื้อหุ้นสามัญของบริษัท (ECF-W</w:t>
      </w:r>
      <w:r w:rsidRPr="00051E6E">
        <w:rPr>
          <w:rFonts w:ascii="Angsana New" w:hAnsi="Angsana New"/>
          <w:sz w:val="30"/>
          <w:szCs w:val="30"/>
        </w:rPr>
        <w:t>5</w:t>
      </w:r>
      <w:r w:rsidRPr="00051E6E">
        <w:rPr>
          <w:rFonts w:ascii="Angsana New" w:hAnsi="Angsana New"/>
          <w:sz w:val="30"/>
          <w:szCs w:val="30"/>
          <w:cs/>
        </w:rPr>
        <w:t xml:space="preserve">) จำนวน </w:t>
      </w:r>
      <w:r w:rsidRPr="00051E6E">
        <w:rPr>
          <w:rFonts w:ascii="Angsana New" w:hAnsi="Angsana New"/>
          <w:sz w:val="30"/>
          <w:szCs w:val="30"/>
        </w:rPr>
        <w:t>479,742,753</w:t>
      </w:r>
      <w:r w:rsidRPr="00051E6E">
        <w:rPr>
          <w:rFonts w:ascii="Angsana New" w:hAnsi="Angsana New"/>
          <w:sz w:val="30"/>
          <w:szCs w:val="30"/>
          <w:cs/>
        </w:rPr>
        <w:t xml:space="preserve">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</w:t>
      </w:r>
      <w:r w:rsidRPr="00051E6E">
        <w:rPr>
          <w:rFonts w:ascii="Angsana New" w:hAnsi="Angsana New"/>
          <w:sz w:val="30"/>
          <w:szCs w:val="30"/>
        </w:rPr>
        <w:t xml:space="preserve">15 </w:t>
      </w:r>
      <w:r w:rsidRPr="00051E6E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051E6E">
        <w:rPr>
          <w:rFonts w:ascii="Angsana New" w:hAnsi="Angsana New"/>
          <w:sz w:val="30"/>
          <w:szCs w:val="30"/>
        </w:rPr>
        <w:t>2567</w:t>
      </w:r>
      <w:r w:rsidRPr="00051E6E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14:paraId="51C8EF92" w14:textId="77777777" w:rsidR="003C6D7E" w:rsidRPr="00051E6E" w:rsidRDefault="003C6D7E" w:rsidP="003C6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9B9A78" w14:textId="77777777" w:rsidR="003C6D7E" w:rsidRPr="00051E6E" w:rsidRDefault="003C6D7E" w:rsidP="003C6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51E6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51E6E">
        <w:rPr>
          <w:rFonts w:ascii="Angsana New" w:hAnsi="Angsana New"/>
          <w:sz w:val="30"/>
          <w:szCs w:val="30"/>
        </w:rPr>
        <w:t xml:space="preserve">9 </w:t>
      </w:r>
      <w:r w:rsidRPr="00051E6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051E6E">
        <w:rPr>
          <w:rFonts w:ascii="Angsana New" w:hAnsi="Angsana New"/>
          <w:sz w:val="30"/>
          <w:szCs w:val="30"/>
        </w:rPr>
        <w:t xml:space="preserve">2568 </w:t>
      </w:r>
      <w:r w:rsidRPr="00051E6E">
        <w:rPr>
          <w:rFonts w:ascii="Angsana New" w:hAnsi="Angsana New" w:hint="cs"/>
          <w:sz w:val="30"/>
          <w:szCs w:val="30"/>
          <w:cs/>
        </w:rPr>
        <w:t>ปรับราคาการใช้สิทธิและอัตราการใช้สิทธิตามใบสำคัญแสดงสิทธิที่จะซื้อหุ้นสามัญ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/>
          <w:sz w:val="30"/>
          <w:szCs w:val="30"/>
        </w:rPr>
        <w:t>ECF-W5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 w:hint="cs"/>
          <w:sz w:val="30"/>
          <w:szCs w:val="30"/>
          <w:cs/>
        </w:rPr>
        <w:t>โดยปรับราคาการใช้สิทธิจาก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/>
          <w:sz w:val="30"/>
          <w:szCs w:val="30"/>
        </w:rPr>
        <w:t>0.55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 w:hint="cs"/>
          <w:sz w:val="30"/>
          <w:szCs w:val="30"/>
          <w:cs/>
        </w:rPr>
        <w:t>บาทต่อหุ้นเป็น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/>
          <w:sz w:val="30"/>
          <w:szCs w:val="30"/>
        </w:rPr>
        <w:t>11.00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 w:hint="cs"/>
          <w:sz w:val="30"/>
          <w:szCs w:val="30"/>
          <w:cs/>
        </w:rPr>
        <w:t>บาทต่อหุ้น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 w:hint="cs"/>
          <w:sz w:val="30"/>
          <w:szCs w:val="30"/>
          <w:cs/>
        </w:rPr>
        <w:t>และปรับอัตราการใช้สิทธิจากใบสำคัญแสดงสิทธิ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/>
          <w:sz w:val="30"/>
          <w:szCs w:val="30"/>
        </w:rPr>
        <w:t>1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 w:hint="cs"/>
          <w:sz w:val="30"/>
          <w:szCs w:val="30"/>
          <w:cs/>
        </w:rPr>
        <w:t>หน่วยต่อหุ้นสามัญเพิ่มทุน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/>
          <w:sz w:val="30"/>
          <w:szCs w:val="30"/>
        </w:rPr>
        <w:t>1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 w:hint="cs"/>
          <w:sz w:val="30"/>
          <w:szCs w:val="30"/>
          <w:cs/>
        </w:rPr>
        <w:t>หุ้นเป็นใบสำคัญแสดงสิทธิ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/>
          <w:sz w:val="30"/>
          <w:szCs w:val="30"/>
        </w:rPr>
        <w:t>1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 w:hint="cs"/>
          <w:sz w:val="30"/>
          <w:szCs w:val="30"/>
          <w:cs/>
        </w:rPr>
        <w:t>หน่วยต่อหุ้นสามัญเพิ่มทุน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/>
          <w:sz w:val="30"/>
          <w:szCs w:val="30"/>
        </w:rPr>
        <w:t>0.05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 w:hint="cs"/>
          <w:sz w:val="30"/>
          <w:szCs w:val="30"/>
          <w:cs/>
        </w:rPr>
        <w:t>หุ้น</w:t>
      </w:r>
    </w:p>
    <w:p w14:paraId="0081ACB0" w14:textId="77777777" w:rsidR="003C6D7E" w:rsidRPr="00051E6E" w:rsidRDefault="003C6D7E" w:rsidP="003C6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9CA8D2B" w14:textId="77777777" w:rsidR="003C6D7E" w:rsidRPr="00051E6E" w:rsidRDefault="003C6D7E" w:rsidP="003C6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51E6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51E6E">
        <w:rPr>
          <w:rFonts w:ascii="Angsana New" w:hAnsi="Angsana New"/>
          <w:sz w:val="30"/>
          <w:szCs w:val="30"/>
        </w:rPr>
        <w:t xml:space="preserve">13 </w:t>
      </w:r>
      <w:r w:rsidRPr="00051E6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051E6E">
        <w:rPr>
          <w:rFonts w:ascii="Angsana New" w:hAnsi="Angsana New"/>
          <w:sz w:val="30"/>
          <w:szCs w:val="30"/>
        </w:rPr>
        <w:t xml:space="preserve">2568 </w:t>
      </w:r>
      <w:r w:rsidRPr="00051E6E">
        <w:rPr>
          <w:rFonts w:ascii="Angsana New" w:hAnsi="Angsana New" w:hint="cs"/>
          <w:sz w:val="30"/>
          <w:szCs w:val="30"/>
          <w:cs/>
        </w:rPr>
        <w:t>ปรับราคาการใช้สิทธิและอัตราการใช้สิทธิตามใบสำคัญแสดงสิทธิที่จะซื้อหุ้นสามัญ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/>
          <w:sz w:val="30"/>
          <w:szCs w:val="30"/>
        </w:rPr>
        <w:t>ECF-W5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 w:hint="cs"/>
          <w:sz w:val="30"/>
          <w:szCs w:val="30"/>
          <w:cs/>
        </w:rPr>
        <w:t>โดยปรับราคาการใช้สิทธิจาก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/>
          <w:sz w:val="30"/>
          <w:szCs w:val="30"/>
        </w:rPr>
        <w:t>11.00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 w:hint="cs"/>
          <w:sz w:val="30"/>
          <w:szCs w:val="30"/>
          <w:cs/>
        </w:rPr>
        <w:t>บาทต่อหุ้นเป็น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/>
          <w:sz w:val="30"/>
          <w:szCs w:val="30"/>
        </w:rPr>
        <w:t>0.55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 w:hint="cs"/>
          <w:sz w:val="30"/>
          <w:szCs w:val="30"/>
          <w:cs/>
        </w:rPr>
        <w:t>บาทต่อหุ้น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 w:hint="cs"/>
          <w:sz w:val="30"/>
          <w:szCs w:val="30"/>
          <w:cs/>
        </w:rPr>
        <w:t>และปรับอัตราการใช้สิทธิจากใบสำคัญแสดงสิทธิ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/>
          <w:sz w:val="30"/>
          <w:szCs w:val="30"/>
        </w:rPr>
        <w:t>1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 w:hint="cs"/>
          <w:sz w:val="30"/>
          <w:szCs w:val="30"/>
          <w:cs/>
        </w:rPr>
        <w:t>หน่วยต่อหุ้นสามัญเพิ่มทุน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/>
          <w:sz w:val="30"/>
          <w:szCs w:val="30"/>
        </w:rPr>
        <w:t>0.05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 w:hint="cs"/>
          <w:sz w:val="30"/>
          <w:szCs w:val="30"/>
          <w:cs/>
        </w:rPr>
        <w:t>หุ้นเป็นใบสำคัญแสดงสิทธิ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/>
          <w:sz w:val="30"/>
          <w:szCs w:val="30"/>
        </w:rPr>
        <w:t>1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 w:hint="cs"/>
          <w:sz w:val="30"/>
          <w:szCs w:val="30"/>
          <w:cs/>
        </w:rPr>
        <w:t>หน่วยต่อหุ้นสามัญเพิ่มทุน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/>
          <w:sz w:val="30"/>
          <w:szCs w:val="30"/>
        </w:rPr>
        <w:t>0.99</w:t>
      </w:r>
      <w:r w:rsidRPr="00051E6E">
        <w:rPr>
          <w:rFonts w:ascii="Angsana New" w:hAnsi="Angsana New"/>
          <w:sz w:val="30"/>
          <w:szCs w:val="30"/>
          <w:cs/>
        </w:rPr>
        <w:t xml:space="preserve"> </w:t>
      </w:r>
      <w:r w:rsidRPr="00051E6E">
        <w:rPr>
          <w:rFonts w:ascii="Angsana New" w:hAnsi="Angsana New" w:hint="cs"/>
          <w:sz w:val="30"/>
          <w:szCs w:val="30"/>
          <w:cs/>
        </w:rPr>
        <w:t>หุ้น</w:t>
      </w:r>
    </w:p>
    <w:p w14:paraId="3A966B10" w14:textId="77777777" w:rsidR="003C6D7E" w:rsidRDefault="003C6D7E" w:rsidP="003C6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CF8BB95" w14:textId="77777777" w:rsidR="00051E6E" w:rsidRPr="00051E6E" w:rsidRDefault="00051E6E" w:rsidP="003C6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7960BE2" w14:textId="595E6CAF" w:rsidR="003C6D7E" w:rsidRPr="00811D26" w:rsidRDefault="003C6D7E" w:rsidP="003C6D7E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811D26">
        <w:rPr>
          <w:rFonts w:ascii="Angsana New" w:hAnsi="Angsana New" w:cs="Angsana New" w:hint="cs"/>
          <w:sz w:val="28"/>
          <w:cs/>
        </w:rPr>
        <w:lastRenderedPageBreak/>
        <w:t>เมื่อวันที่</w:t>
      </w:r>
      <w:r w:rsidRPr="00811D26">
        <w:rPr>
          <w:rFonts w:ascii="Angsana New" w:hAnsi="Angsana New" w:cs="Angsana New"/>
          <w:sz w:val="28"/>
          <w:cs/>
        </w:rPr>
        <w:t xml:space="preserve"> </w:t>
      </w:r>
      <w:r w:rsidRPr="00811D26">
        <w:rPr>
          <w:rFonts w:ascii="Angsana New" w:hAnsi="Angsana New" w:cs="Angsana New"/>
          <w:sz w:val="28"/>
        </w:rPr>
        <w:t xml:space="preserve">2 </w:t>
      </w:r>
      <w:r w:rsidRPr="00811D26">
        <w:rPr>
          <w:rFonts w:ascii="Angsana New" w:hAnsi="Angsana New" w:cs="Angsana New" w:hint="cs"/>
          <w:sz w:val="28"/>
          <w:cs/>
        </w:rPr>
        <w:t>กรกฎาคม</w:t>
      </w:r>
      <w:r w:rsidRPr="00811D26">
        <w:rPr>
          <w:rFonts w:ascii="Angsana New" w:hAnsi="Angsana New" w:cs="Angsana New"/>
          <w:sz w:val="28"/>
          <w:cs/>
        </w:rPr>
        <w:t xml:space="preserve"> </w:t>
      </w:r>
      <w:r w:rsidRPr="00811D26">
        <w:rPr>
          <w:rFonts w:ascii="Angsana New" w:hAnsi="Angsana New" w:cs="Angsana New"/>
          <w:sz w:val="28"/>
        </w:rPr>
        <w:t xml:space="preserve">2568 </w:t>
      </w:r>
      <w:r w:rsidRPr="00811D26">
        <w:rPr>
          <w:rFonts w:ascii="Angsana New" w:hAnsi="Angsana New" w:cs="Angsana New" w:hint="cs"/>
          <w:sz w:val="28"/>
          <w:cs/>
        </w:rPr>
        <w:t>บริษัทได้ปรับราคาการใช้สิทธิและอัตราการใช้สิทธิตามใบสำคัญแสดงสิทธิที่จะซื้อหุ้นสามัญ</w:t>
      </w:r>
      <w:r w:rsidRPr="00811D26">
        <w:rPr>
          <w:rFonts w:ascii="Angsana New" w:hAnsi="Angsana New" w:cs="Angsana New"/>
          <w:sz w:val="28"/>
          <w:cs/>
        </w:rPr>
        <w:t xml:space="preserve"> </w:t>
      </w:r>
      <w:r w:rsidRPr="00811D26">
        <w:rPr>
          <w:rFonts w:ascii="Angsana New" w:hAnsi="Angsana New" w:cs="Angsana New"/>
          <w:sz w:val="28"/>
        </w:rPr>
        <w:t xml:space="preserve">    ECF-W5 </w:t>
      </w:r>
      <w:r w:rsidRPr="00811D26">
        <w:rPr>
          <w:rFonts w:ascii="Angsana New" w:hAnsi="Angsana New" w:cs="Angsana New" w:hint="cs"/>
          <w:sz w:val="28"/>
          <w:cs/>
        </w:rPr>
        <w:t>โดยปรับราคาการใช้สิทธิจาก</w:t>
      </w:r>
      <w:r w:rsidRPr="00811D26">
        <w:rPr>
          <w:rFonts w:ascii="Angsana New" w:hAnsi="Angsana New" w:cs="Angsana New"/>
          <w:sz w:val="28"/>
          <w:cs/>
        </w:rPr>
        <w:t xml:space="preserve"> </w:t>
      </w:r>
      <w:r w:rsidRPr="00811D26">
        <w:rPr>
          <w:rFonts w:ascii="Angsana New" w:hAnsi="Angsana New" w:cs="Angsana New"/>
          <w:sz w:val="28"/>
        </w:rPr>
        <w:t xml:space="preserve">11.00 </w:t>
      </w:r>
      <w:r w:rsidRPr="00811D26">
        <w:rPr>
          <w:rFonts w:ascii="Angsana New" w:hAnsi="Angsana New" w:cs="Angsana New" w:hint="cs"/>
          <w:sz w:val="28"/>
          <w:cs/>
        </w:rPr>
        <w:t>บาทต่อหุ้นเป็น</w:t>
      </w:r>
      <w:r w:rsidRPr="00811D26">
        <w:rPr>
          <w:rFonts w:ascii="Angsana New" w:hAnsi="Angsana New" w:cs="Angsana New"/>
          <w:sz w:val="28"/>
          <w:cs/>
        </w:rPr>
        <w:t xml:space="preserve"> </w:t>
      </w:r>
      <w:r w:rsidRPr="00811D26">
        <w:rPr>
          <w:rFonts w:ascii="Angsana New" w:hAnsi="Angsana New" w:cs="Angsana New"/>
          <w:sz w:val="28"/>
        </w:rPr>
        <w:t>5.0</w:t>
      </w:r>
      <w:r w:rsidRPr="00811D26">
        <w:rPr>
          <w:rFonts w:ascii="Angsana New" w:hAnsi="Angsana New" w:cs="Angsana New" w:hint="cs"/>
          <w:sz w:val="28"/>
          <w:cs/>
        </w:rPr>
        <w:t>0</w:t>
      </w:r>
      <w:r w:rsidRPr="00811D26">
        <w:rPr>
          <w:rFonts w:ascii="Angsana New" w:hAnsi="Angsana New" w:cs="Angsana New"/>
          <w:sz w:val="28"/>
        </w:rPr>
        <w:t xml:space="preserve"> </w:t>
      </w:r>
      <w:r w:rsidRPr="00811D26">
        <w:rPr>
          <w:rFonts w:ascii="Angsana New" w:hAnsi="Angsana New" w:cs="Angsana New" w:hint="cs"/>
          <w:sz w:val="28"/>
          <w:cs/>
        </w:rPr>
        <w:t>บาทต่อหุ้น</w:t>
      </w:r>
      <w:r w:rsidRPr="00811D26">
        <w:rPr>
          <w:rFonts w:ascii="Angsana New" w:hAnsi="Angsana New" w:cs="Angsana New"/>
          <w:sz w:val="28"/>
          <w:cs/>
        </w:rPr>
        <w:t xml:space="preserve"> </w:t>
      </w:r>
      <w:r w:rsidRPr="00811D26">
        <w:rPr>
          <w:rFonts w:ascii="Angsana New" w:hAnsi="Angsana New" w:cs="Angsana New" w:hint="cs"/>
          <w:sz w:val="28"/>
          <w:cs/>
        </w:rPr>
        <w:t>และปรับอัตราการใช้สิทธิจากใบสำคัญแสดงสิทธิ</w:t>
      </w:r>
      <w:r w:rsidRPr="00811D26">
        <w:rPr>
          <w:rFonts w:ascii="Angsana New" w:hAnsi="Angsana New" w:cs="Angsana New"/>
          <w:sz w:val="28"/>
          <w:cs/>
        </w:rPr>
        <w:t xml:space="preserve"> </w:t>
      </w:r>
      <w:r w:rsidR="00CD4735" w:rsidRPr="00811D26">
        <w:rPr>
          <w:rFonts w:ascii="Angsana New" w:hAnsi="Angsana New" w:cs="Angsana New"/>
          <w:sz w:val="28"/>
        </w:rPr>
        <w:t>1</w:t>
      </w:r>
      <w:r w:rsidRPr="00811D26">
        <w:rPr>
          <w:rFonts w:ascii="Angsana New" w:hAnsi="Angsana New" w:cs="Angsana New"/>
          <w:sz w:val="28"/>
        </w:rPr>
        <w:t xml:space="preserve"> </w:t>
      </w:r>
      <w:r w:rsidRPr="00811D26">
        <w:rPr>
          <w:rFonts w:ascii="Angsana New" w:hAnsi="Angsana New" w:cs="Angsana New" w:hint="cs"/>
          <w:sz w:val="28"/>
          <w:cs/>
        </w:rPr>
        <w:t>หน่วยต่อหุ้นสามัญเพิ่มทุน</w:t>
      </w:r>
      <w:r w:rsidRPr="00811D26">
        <w:rPr>
          <w:rFonts w:ascii="Angsana New" w:hAnsi="Angsana New" w:cs="Angsana New"/>
          <w:sz w:val="28"/>
          <w:cs/>
        </w:rPr>
        <w:t xml:space="preserve"> </w:t>
      </w:r>
      <w:r w:rsidRPr="00811D26">
        <w:rPr>
          <w:rFonts w:ascii="Angsana New" w:hAnsi="Angsana New" w:cs="Angsana New"/>
          <w:sz w:val="28"/>
        </w:rPr>
        <w:t xml:space="preserve">0.05 </w:t>
      </w:r>
      <w:r w:rsidRPr="00811D26">
        <w:rPr>
          <w:rFonts w:ascii="Angsana New" w:hAnsi="Angsana New" w:cs="Angsana New" w:hint="cs"/>
          <w:sz w:val="28"/>
          <w:cs/>
        </w:rPr>
        <w:t>หุ้นเป็นใบสำคัญแสดงสิทธิ</w:t>
      </w:r>
      <w:r w:rsidRPr="00811D26">
        <w:rPr>
          <w:rFonts w:ascii="Angsana New" w:hAnsi="Angsana New" w:cs="Angsana New"/>
          <w:sz w:val="28"/>
          <w:cs/>
        </w:rPr>
        <w:t xml:space="preserve"> </w:t>
      </w:r>
      <w:r w:rsidRPr="00811D26">
        <w:rPr>
          <w:rFonts w:ascii="Angsana New" w:hAnsi="Angsana New" w:cs="Angsana New"/>
          <w:sz w:val="28"/>
        </w:rPr>
        <w:t xml:space="preserve">1 </w:t>
      </w:r>
      <w:r w:rsidRPr="00811D26">
        <w:rPr>
          <w:rFonts w:ascii="Angsana New" w:hAnsi="Angsana New" w:cs="Angsana New" w:hint="cs"/>
          <w:sz w:val="28"/>
          <w:cs/>
        </w:rPr>
        <w:t>หน่วยต่อหุ้นสามัญเพิ่มทุน</w:t>
      </w:r>
      <w:r w:rsidRPr="00811D26">
        <w:rPr>
          <w:rFonts w:ascii="Angsana New" w:hAnsi="Angsana New" w:cs="Angsana New"/>
          <w:sz w:val="28"/>
          <w:cs/>
        </w:rPr>
        <w:t xml:space="preserve"> </w:t>
      </w:r>
      <w:r w:rsidRPr="00811D26">
        <w:rPr>
          <w:rFonts w:ascii="Angsana New" w:hAnsi="Angsana New" w:cs="Angsana New"/>
          <w:sz w:val="28"/>
        </w:rPr>
        <w:t xml:space="preserve">2.33605 </w:t>
      </w:r>
      <w:r w:rsidRPr="00811D26">
        <w:rPr>
          <w:rFonts w:ascii="Angsana New" w:hAnsi="Angsana New" w:cs="Angsana New" w:hint="cs"/>
          <w:sz w:val="28"/>
          <w:cs/>
        </w:rPr>
        <w:t>หุ้น</w:t>
      </w:r>
    </w:p>
    <w:p w14:paraId="0BD46D2D" w14:textId="77777777" w:rsidR="000D019E" w:rsidRPr="00811D26" w:rsidRDefault="000D019E" w:rsidP="003C6D7E">
      <w:pPr>
        <w:pStyle w:val="NoSpacing"/>
        <w:jc w:val="thaiDistribute"/>
        <w:rPr>
          <w:rFonts w:ascii="Angsana New" w:hAnsi="Angsana New" w:cs="Angsana New"/>
          <w:sz w:val="28"/>
        </w:rPr>
      </w:pPr>
    </w:p>
    <w:p w14:paraId="588877DE" w14:textId="77777777" w:rsidR="000D019E" w:rsidRPr="00811D26" w:rsidRDefault="000D019E" w:rsidP="000D019E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811D26">
        <w:rPr>
          <w:rFonts w:ascii="Angsana New" w:hAnsi="Angsana New" w:cs="Angsana New" w:hint="cs"/>
          <w:sz w:val="28"/>
          <w:cs/>
        </w:rPr>
        <w:t>เมื่อวันที่</w:t>
      </w:r>
      <w:r w:rsidRPr="00811D26">
        <w:rPr>
          <w:rFonts w:ascii="Angsana New" w:hAnsi="Angsana New" w:cs="Angsana New"/>
          <w:sz w:val="28"/>
          <w:cs/>
        </w:rPr>
        <w:t xml:space="preserve"> </w:t>
      </w:r>
      <w:r w:rsidRPr="00811D26">
        <w:rPr>
          <w:rFonts w:ascii="Angsana New" w:hAnsi="Angsana New" w:cs="Angsana New"/>
          <w:sz w:val="28"/>
        </w:rPr>
        <w:t xml:space="preserve">29 </w:t>
      </w:r>
      <w:r w:rsidRPr="00811D26">
        <w:rPr>
          <w:rFonts w:ascii="Angsana New" w:hAnsi="Angsana New" w:cs="Angsana New" w:hint="cs"/>
          <w:sz w:val="28"/>
          <w:cs/>
        </w:rPr>
        <w:t>กรกฎาคม</w:t>
      </w:r>
      <w:r w:rsidRPr="00811D26">
        <w:rPr>
          <w:rFonts w:ascii="Angsana New" w:hAnsi="Angsana New" w:cs="Angsana New"/>
          <w:sz w:val="28"/>
          <w:cs/>
        </w:rPr>
        <w:t xml:space="preserve"> </w:t>
      </w:r>
      <w:r w:rsidRPr="00811D26">
        <w:rPr>
          <w:rFonts w:ascii="Angsana New" w:hAnsi="Angsana New" w:cs="Angsana New"/>
          <w:sz w:val="28"/>
        </w:rPr>
        <w:t xml:space="preserve">2568 </w:t>
      </w:r>
      <w:r w:rsidRPr="00811D26">
        <w:rPr>
          <w:rFonts w:ascii="Angsana New" w:hAnsi="Angsana New" w:cs="Angsana New" w:hint="cs"/>
          <w:sz w:val="28"/>
          <w:cs/>
        </w:rPr>
        <w:t>มีผู้มาใช้สิทธิใบสำคัญแสดงสิทธิซื้อหุ้นสามัญเพิ่มทุน</w:t>
      </w:r>
      <w:r w:rsidRPr="00811D26">
        <w:rPr>
          <w:rFonts w:ascii="Angsana New" w:hAnsi="Angsana New" w:cs="Angsana New"/>
          <w:sz w:val="28"/>
          <w:cs/>
        </w:rPr>
        <w:t xml:space="preserve"> </w:t>
      </w:r>
      <w:r w:rsidRPr="00811D26">
        <w:rPr>
          <w:rFonts w:ascii="Angsana New" w:hAnsi="Angsana New" w:cs="Angsana New"/>
          <w:sz w:val="28"/>
        </w:rPr>
        <w:t xml:space="preserve">ECF-W5 </w:t>
      </w:r>
      <w:r w:rsidRPr="00811D26">
        <w:rPr>
          <w:rFonts w:ascii="Angsana New" w:hAnsi="Angsana New" w:cs="Angsana New" w:hint="cs"/>
          <w:sz w:val="28"/>
          <w:cs/>
        </w:rPr>
        <w:t>โดยมีรายละเอียดการใช้ใบสำคัญแสดงสิทธิ</w:t>
      </w:r>
      <w:r w:rsidRPr="00811D26">
        <w:rPr>
          <w:rFonts w:ascii="Angsana New" w:hAnsi="Angsana New" w:cs="Angsana New"/>
          <w:sz w:val="28"/>
          <w:cs/>
        </w:rPr>
        <w:t xml:space="preserve"> </w:t>
      </w:r>
      <w:r w:rsidRPr="00811D26">
        <w:rPr>
          <w:rFonts w:ascii="Angsana New" w:hAnsi="Angsana New" w:cs="Angsana New"/>
          <w:sz w:val="28"/>
        </w:rPr>
        <w:t>ECF-W</w:t>
      </w:r>
      <w:r w:rsidRPr="00811D26">
        <w:rPr>
          <w:rFonts w:ascii="Angsana New" w:hAnsi="Angsana New" w:cs="Angsana New" w:hint="cs"/>
          <w:sz w:val="28"/>
        </w:rPr>
        <w:t>5</w:t>
      </w:r>
      <w:r w:rsidRPr="00811D26">
        <w:rPr>
          <w:rFonts w:ascii="Angsana New" w:hAnsi="Angsana New" w:cs="Angsana New"/>
          <w:sz w:val="28"/>
        </w:rPr>
        <w:t xml:space="preserve"> </w:t>
      </w:r>
      <w:r w:rsidRPr="00811D26">
        <w:rPr>
          <w:rFonts w:ascii="Angsana New" w:hAnsi="Angsana New" w:cs="Angsana New" w:hint="cs"/>
          <w:sz w:val="28"/>
          <w:cs/>
        </w:rPr>
        <w:t>มีดังนี้</w:t>
      </w:r>
    </w:p>
    <w:p w14:paraId="066B6AA6" w14:textId="77777777" w:rsidR="000D019E" w:rsidRPr="00811D26" w:rsidRDefault="000D019E" w:rsidP="000D019E">
      <w:pPr>
        <w:pStyle w:val="NoSpacing"/>
        <w:jc w:val="thaiDistribute"/>
        <w:rPr>
          <w:rFonts w:ascii="Angsana New" w:hAnsi="Angsana New" w:cs="Angsana New"/>
          <w:sz w:val="28"/>
        </w:rPr>
      </w:pPr>
    </w:p>
    <w:tbl>
      <w:tblPr>
        <w:tblW w:w="9582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1460"/>
        <w:gridCol w:w="236"/>
        <w:gridCol w:w="1223"/>
        <w:gridCol w:w="236"/>
        <w:gridCol w:w="1077"/>
        <w:gridCol w:w="236"/>
        <w:gridCol w:w="733"/>
        <w:gridCol w:w="236"/>
        <w:gridCol w:w="771"/>
        <w:gridCol w:w="236"/>
        <w:gridCol w:w="1315"/>
        <w:gridCol w:w="236"/>
        <w:gridCol w:w="1587"/>
      </w:tblGrid>
      <w:tr w:rsidR="000D019E" w:rsidRPr="00811D26" w14:paraId="41773642" w14:textId="77777777" w:rsidTr="00013CBB">
        <w:trPr>
          <w:trHeight w:val="1247"/>
        </w:trPr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61E72477" w14:textId="77777777" w:rsidR="000D019E" w:rsidRPr="00811D26" w:rsidRDefault="000D019E" w:rsidP="00013CB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  <w:p w14:paraId="7B6ED1FA" w14:textId="77777777" w:rsidR="000D019E" w:rsidRPr="00811D26" w:rsidRDefault="000D019E" w:rsidP="00013CB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  <w:p w14:paraId="657A6179" w14:textId="77777777" w:rsidR="000D019E" w:rsidRPr="00811D26" w:rsidRDefault="000D019E" w:rsidP="00013CB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  <w:p w14:paraId="22FA5053" w14:textId="77777777" w:rsidR="000D019E" w:rsidRPr="00811D26" w:rsidRDefault="000D019E" w:rsidP="00013C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7E8532B" w14:textId="77777777" w:rsidR="000D019E" w:rsidRPr="00811D26" w:rsidRDefault="000D019E" w:rsidP="00013CB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วันที่ใช้สิทธิ</w:t>
            </w:r>
          </w:p>
        </w:tc>
        <w:tc>
          <w:tcPr>
            <w:tcW w:w="236" w:type="dxa"/>
            <w:vAlign w:val="bottom"/>
          </w:tcPr>
          <w:p w14:paraId="26CBA2B7" w14:textId="77777777" w:rsidR="000D019E" w:rsidRPr="00811D26" w:rsidRDefault="000D019E" w:rsidP="00013CBB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D2E1753" w14:textId="77777777" w:rsidR="000D019E" w:rsidRPr="00811D26" w:rsidRDefault="000D019E" w:rsidP="00013CBB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จำนวนใบสำคัญแสดงสิทธิที่นำมาซื้อหุ้นสามัญ</w:t>
            </w: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หน่วย</w:t>
            </w: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C41CAFC" w14:textId="77777777" w:rsidR="000D019E" w:rsidRPr="00811D26" w:rsidRDefault="000D019E" w:rsidP="00013CB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314D487" w14:textId="77777777" w:rsidR="000D019E" w:rsidRPr="00811D26" w:rsidRDefault="000D019E" w:rsidP="00013CBB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11D2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จำนวนหุ้น</w:t>
            </w:r>
          </w:p>
          <w:p w14:paraId="712A149C" w14:textId="77777777" w:rsidR="000D019E" w:rsidRPr="00811D26" w:rsidRDefault="000D019E" w:rsidP="00013CBB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11D2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ที่เกิดจาก</w:t>
            </w:r>
          </w:p>
          <w:p w14:paraId="76658F24" w14:textId="77777777" w:rsidR="000D019E" w:rsidRPr="00811D26" w:rsidRDefault="000D019E" w:rsidP="00013CBB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11D2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การใช้สิทธิ</w:t>
            </w: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(</w:t>
            </w:r>
            <w:r w:rsidRPr="00811D2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หุ้น</w:t>
            </w: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1315CA1" w14:textId="77777777" w:rsidR="000D019E" w:rsidRPr="00811D26" w:rsidRDefault="000D019E" w:rsidP="00013CBB">
            <w:pPr>
              <w:pStyle w:val="Heading3"/>
              <w:tabs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14:paraId="4DBB4C67" w14:textId="77777777" w:rsidR="000D019E" w:rsidRPr="00811D26" w:rsidRDefault="000D019E" w:rsidP="00013CBB">
            <w:pPr>
              <w:tabs>
                <w:tab w:val="clear" w:pos="227"/>
                <w:tab w:val="clear" w:pos="680"/>
                <w:tab w:val="left" w:pos="1119"/>
              </w:tabs>
              <w:ind w:left="-126" w:right="-102" w:firstLine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D26">
              <w:rPr>
                <w:rFonts w:ascii="Angsana New" w:hAnsi="Angsana New" w:hint="cs"/>
                <w:sz w:val="28"/>
                <w:szCs w:val="28"/>
                <w:cs/>
              </w:rPr>
              <w:t>ราคาการใช้สิทธิ</w:t>
            </w:r>
          </w:p>
          <w:p w14:paraId="256EE2F0" w14:textId="77777777" w:rsidR="000D019E" w:rsidRPr="00811D26" w:rsidRDefault="000D019E" w:rsidP="00013CBB">
            <w:pPr>
              <w:tabs>
                <w:tab w:val="clear" w:pos="227"/>
                <w:tab w:val="clear" w:pos="680"/>
                <w:tab w:val="left" w:pos="1119"/>
              </w:tabs>
              <w:ind w:left="-126" w:right="-102" w:firstLine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D26">
              <w:rPr>
                <w:rFonts w:ascii="Angsana New" w:hAnsi="Angsana New"/>
                <w:sz w:val="28"/>
                <w:szCs w:val="28"/>
              </w:rPr>
              <w:t>(</w:t>
            </w:r>
            <w:r w:rsidRPr="00811D26">
              <w:rPr>
                <w:rFonts w:ascii="Angsana New" w:hAnsi="Angsana New" w:hint="cs"/>
                <w:sz w:val="28"/>
                <w:szCs w:val="28"/>
                <w:cs/>
              </w:rPr>
              <w:t>บาทต่อหุ้น</w:t>
            </w:r>
            <w:r w:rsidRPr="00811D2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A04CAA9" w14:textId="77777777" w:rsidR="000D019E" w:rsidRPr="00811D26" w:rsidRDefault="000D019E" w:rsidP="00013CBB">
            <w:pPr>
              <w:pStyle w:val="Heading3"/>
              <w:tabs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vAlign w:val="bottom"/>
          </w:tcPr>
          <w:p w14:paraId="14DF7516" w14:textId="77777777" w:rsidR="000D019E" w:rsidRPr="00811D26" w:rsidRDefault="000D019E" w:rsidP="00013CB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ทุนที่ชำระแล้ว</w:t>
            </w:r>
          </w:p>
          <w:p w14:paraId="5B9B8F9A" w14:textId="77777777" w:rsidR="000D019E" w:rsidRPr="00811D26" w:rsidRDefault="000D019E" w:rsidP="00013CB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บาท</w:t>
            </w: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9E0F323" w14:textId="77777777" w:rsidR="000D019E" w:rsidRPr="00811D26" w:rsidRDefault="000D019E" w:rsidP="00013CB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45DC9102" w14:textId="77777777" w:rsidR="000D019E" w:rsidRPr="00811D26" w:rsidRDefault="000D019E" w:rsidP="00013CB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  <w:p w14:paraId="39B3C6FA" w14:textId="77777777" w:rsidR="000D019E" w:rsidRPr="00811D26" w:rsidRDefault="000D019E" w:rsidP="00013CBB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จำนวนใบสำคัญแสดงสิทธิที่</w:t>
            </w:r>
          </w:p>
          <w:p w14:paraId="40E54913" w14:textId="77777777" w:rsidR="000D019E" w:rsidRPr="00811D26" w:rsidRDefault="000D019E" w:rsidP="00013CBB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ยังไม่ได้ถูก</w:t>
            </w:r>
          </w:p>
          <w:p w14:paraId="37313917" w14:textId="77777777" w:rsidR="000D019E" w:rsidRPr="00811D26" w:rsidRDefault="000D019E" w:rsidP="00013CBB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ใช้สิทธิ (หน่วย)</w:t>
            </w:r>
          </w:p>
        </w:tc>
        <w:tc>
          <w:tcPr>
            <w:tcW w:w="236" w:type="dxa"/>
            <w:vAlign w:val="bottom"/>
          </w:tcPr>
          <w:p w14:paraId="7668035D" w14:textId="77777777" w:rsidR="000D019E" w:rsidRPr="00811D26" w:rsidRDefault="000D019E" w:rsidP="00013CB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0F560917" w14:textId="77777777" w:rsidR="000D019E" w:rsidRPr="00811D26" w:rsidRDefault="000D019E" w:rsidP="00013CB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  <w:p w14:paraId="72A76608" w14:textId="77777777" w:rsidR="000D019E" w:rsidRPr="00811D26" w:rsidRDefault="000D019E" w:rsidP="00013CB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วันที่จดทะเบียน</w:t>
            </w:r>
          </w:p>
          <w:p w14:paraId="1B024755" w14:textId="77777777" w:rsidR="000D019E" w:rsidRPr="00811D26" w:rsidRDefault="000D019E" w:rsidP="00013CBB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0D019E" w:rsidRPr="00811D26" w14:paraId="1C9DF974" w14:textId="77777777" w:rsidTr="00013CBB">
        <w:trPr>
          <w:trHeight w:val="322"/>
        </w:trPr>
        <w:tc>
          <w:tcPr>
            <w:tcW w:w="1460" w:type="dxa"/>
          </w:tcPr>
          <w:p w14:paraId="15696C87" w14:textId="77777777" w:rsidR="000D019E" w:rsidRPr="00811D26" w:rsidRDefault="000D019E" w:rsidP="00013CBB">
            <w:pPr>
              <w:pStyle w:val="Heading3"/>
              <w:tabs>
                <w:tab w:val="center" w:pos="4536"/>
                <w:tab w:val="right" w:pos="9072"/>
              </w:tabs>
              <w:ind w:left="-113" w:right="-113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29 </w:t>
            </w:r>
            <w:r w:rsidRPr="00811D2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กรกฎาคม</w:t>
            </w: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087535C3" w14:textId="77777777" w:rsidR="000D019E" w:rsidRPr="00811D26" w:rsidRDefault="000D019E" w:rsidP="00013CBB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23" w:type="dxa"/>
          </w:tcPr>
          <w:p w14:paraId="139C2E98" w14:textId="77777777" w:rsidR="000D019E" w:rsidRPr="00811D26" w:rsidRDefault="000D019E" w:rsidP="00013CB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</w:rPr>
              <w:t>171</w:t>
            </w:r>
          </w:p>
        </w:tc>
        <w:tc>
          <w:tcPr>
            <w:tcW w:w="236" w:type="dxa"/>
          </w:tcPr>
          <w:p w14:paraId="69B42BE6" w14:textId="77777777" w:rsidR="000D019E" w:rsidRPr="00811D26" w:rsidRDefault="000D019E" w:rsidP="00013CB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004F69D" w14:textId="77777777" w:rsidR="000D019E" w:rsidRPr="00811D26" w:rsidRDefault="000D019E" w:rsidP="00013CB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398</w:t>
            </w:r>
          </w:p>
        </w:tc>
        <w:tc>
          <w:tcPr>
            <w:tcW w:w="236" w:type="dxa"/>
          </w:tcPr>
          <w:p w14:paraId="1975B9A2" w14:textId="77777777" w:rsidR="000D019E" w:rsidRPr="00811D26" w:rsidRDefault="000D019E" w:rsidP="00013CBB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33" w:type="dxa"/>
          </w:tcPr>
          <w:p w14:paraId="545F3219" w14:textId="77777777" w:rsidR="000D019E" w:rsidRPr="00811D26" w:rsidRDefault="000D019E" w:rsidP="00013CBB">
            <w:pPr>
              <w:pStyle w:val="Heading3"/>
              <w:tabs>
                <w:tab w:val="clear" w:pos="454"/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left="-126" w:right="-102" w:firstLine="6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311D667" w14:textId="77777777" w:rsidR="000D019E" w:rsidRPr="00811D26" w:rsidRDefault="000D019E" w:rsidP="00013CBB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71" w:type="dxa"/>
          </w:tcPr>
          <w:p w14:paraId="3E5B07C8" w14:textId="77777777" w:rsidR="000D019E" w:rsidRPr="00811D26" w:rsidRDefault="000D019E" w:rsidP="00013CBB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</w:rPr>
              <w:t>1,990</w:t>
            </w:r>
          </w:p>
        </w:tc>
        <w:tc>
          <w:tcPr>
            <w:tcW w:w="236" w:type="dxa"/>
          </w:tcPr>
          <w:p w14:paraId="45465FBE" w14:textId="77777777" w:rsidR="000D019E" w:rsidRPr="00811D26" w:rsidRDefault="000D019E" w:rsidP="00013CB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15" w:type="dxa"/>
          </w:tcPr>
          <w:p w14:paraId="37D3DEEE" w14:textId="77777777" w:rsidR="000D019E" w:rsidRPr="00811D26" w:rsidRDefault="000D019E" w:rsidP="00013CBB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23,986,739</w:t>
            </w:r>
          </w:p>
        </w:tc>
        <w:tc>
          <w:tcPr>
            <w:tcW w:w="236" w:type="dxa"/>
          </w:tcPr>
          <w:p w14:paraId="561C214F" w14:textId="77777777" w:rsidR="000D019E" w:rsidRPr="00811D26" w:rsidRDefault="000D019E" w:rsidP="00013CB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036AD2B" w14:textId="77777777" w:rsidR="000D019E" w:rsidRPr="00811D26" w:rsidRDefault="000D019E" w:rsidP="00013CBB">
            <w:pPr>
              <w:pStyle w:val="Heading3"/>
              <w:tabs>
                <w:tab w:val="center" w:pos="4536"/>
                <w:tab w:val="right" w:pos="9072"/>
              </w:tabs>
              <w:ind w:left="-89" w:right="-8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31 </w:t>
            </w:r>
            <w:r w:rsidRPr="00811D2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กรกฎาคม</w:t>
            </w: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Pr="00811D26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2568</w:t>
            </w:r>
          </w:p>
        </w:tc>
      </w:tr>
    </w:tbl>
    <w:p w14:paraId="73779EC5" w14:textId="77777777" w:rsidR="000D019E" w:rsidRPr="00811D26" w:rsidRDefault="000D019E" w:rsidP="000D019E">
      <w:pPr>
        <w:pStyle w:val="NoSpacing"/>
        <w:jc w:val="thaiDistribute"/>
        <w:rPr>
          <w:rFonts w:ascii="Angsana New" w:hAnsi="Angsana New" w:cs="Angsana New"/>
          <w:sz w:val="28"/>
        </w:rPr>
      </w:pPr>
    </w:p>
    <w:p w14:paraId="4F12DE48" w14:textId="77777777" w:rsidR="000D019E" w:rsidRPr="00811D26" w:rsidRDefault="000D019E" w:rsidP="000D019E">
      <w:pPr>
        <w:pStyle w:val="NoSpacing"/>
        <w:jc w:val="thaiDistribute"/>
        <w:rPr>
          <w:rFonts w:ascii="Angsana New" w:hAnsi="Angsana New" w:cs="Angsana New"/>
          <w:spacing w:val="-2"/>
          <w:sz w:val="28"/>
        </w:rPr>
      </w:pPr>
      <w:r w:rsidRPr="00811D26">
        <w:rPr>
          <w:rFonts w:ascii="Angsana New" w:hAnsi="Angsana New" w:cs="Angsana New" w:hint="cs"/>
          <w:spacing w:val="-2"/>
          <w:sz w:val="28"/>
          <w:cs/>
        </w:rPr>
        <w:t>วันที่</w:t>
      </w:r>
      <w:r w:rsidRPr="00811D26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811D26">
        <w:rPr>
          <w:rFonts w:ascii="Angsana New" w:hAnsi="Angsana New" w:cs="Angsana New"/>
          <w:spacing w:val="-2"/>
          <w:sz w:val="28"/>
        </w:rPr>
        <w:t xml:space="preserve">29 </w:t>
      </w:r>
      <w:r w:rsidRPr="00811D26">
        <w:rPr>
          <w:rFonts w:ascii="Angsana New" w:hAnsi="Angsana New" w:cs="Angsana New" w:hint="cs"/>
          <w:spacing w:val="-2"/>
          <w:sz w:val="28"/>
          <w:cs/>
        </w:rPr>
        <w:t>กรกฎาคม</w:t>
      </w:r>
      <w:r w:rsidRPr="00811D26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811D26">
        <w:rPr>
          <w:rFonts w:ascii="Angsana New" w:hAnsi="Angsana New" w:cs="Angsana New"/>
          <w:spacing w:val="-2"/>
          <w:sz w:val="28"/>
        </w:rPr>
        <w:t>256</w:t>
      </w:r>
      <w:r w:rsidRPr="00811D26">
        <w:rPr>
          <w:rFonts w:ascii="Angsana New" w:hAnsi="Angsana New" w:cs="Angsana New" w:hint="cs"/>
          <w:spacing w:val="-2"/>
          <w:sz w:val="28"/>
        </w:rPr>
        <w:t>8</w:t>
      </w:r>
      <w:r w:rsidRPr="00811D26">
        <w:rPr>
          <w:rFonts w:ascii="Angsana New" w:hAnsi="Angsana New" w:cs="Angsana New"/>
          <w:spacing w:val="-2"/>
          <w:sz w:val="28"/>
        </w:rPr>
        <w:t xml:space="preserve"> </w:t>
      </w:r>
      <w:r w:rsidRPr="00811D26">
        <w:rPr>
          <w:rFonts w:ascii="Angsana New" w:hAnsi="Angsana New" w:cs="Angsana New" w:hint="cs"/>
          <w:spacing w:val="-2"/>
          <w:sz w:val="28"/>
          <w:cs/>
        </w:rPr>
        <w:t>เป็นวันใช้สิทธิครั้งสุดท้ายของ</w:t>
      </w:r>
      <w:r w:rsidRPr="00811D26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811D26">
        <w:rPr>
          <w:rFonts w:ascii="Angsana New" w:hAnsi="Angsana New" w:cs="Angsana New"/>
          <w:spacing w:val="-2"/>
          <w:sz w:val="28"/>
        </w:rPr>
        <w:t>ECF-W</w:t>
      </w:r>
      <w:r w:rsidRPr="00811D26">
        <w:rPr>
          <w:rFonts w:ascii="Angsana New" w:hAnsi="Angsana New" w:cs="Angsana New" w:hint="cs"/>
          <w:spacing w:val="-2"/>
          <w:sz w:val="28"/>
        </w:rPr>
        <w:t>5</w:t>
      </w:r>
      <w:r w:rsidRPr="00811D26">
        <w:rPr>
          <w:rFonts w:ascii="Angsana New" w:hAnsi="Angsana New" w:cs="Angsana New"/>
          <w:spacing w:val="-2"/>
          <w:sz w:val="28"/>
        </w:rPr>
        <w:t xml:space="preserve"> </w:t>
      </w:r>
      <w:r w:rsidRPr="00811D26">
        <w:rPr>
          <w:rFonts w:ascii="Angsana New" w:hAnsi="Angsana New" w:cs="Angsana New" w:hint="cs"/>
          <w:spacing w:val="-2"/>
          <w:sz w:val="28"/>
          <w:cs/>
        </w:rPr>
        <w:t xml:space="preserve">และต่อมาเมื่อวันที่ </w:t>
      </w:r>
      <w:r w:rsidRPr="00811D26">
        <w:rPr>
          <w:rFonts w:ascii="Angsana New" w:hAnsi="Angsana New" w:cs="Angsana New"/>
          <w:spacing w:val="-2"/>
          <w:sz w:val="28"/>
        </w:rPr>
        <w:t xml:space="preserve">30 </w:t>
      </w:r>
      <w:r w:rsidRPr="00811D26">
        <w:rPr>
          <w:rFonts w:ascii="Angsana New" w:hAnsi="Angsana New" w:cs="Angsana New" w:hint="cs"/>
          <w:spacing w:val="-2"/>
          <w:sz w:val="28"/>
          <w:cs/>
        </w:rPr>
        <w:t xml:space="preserve">กรกฎาคม </w:t>
      </w:r>
      <w:r w:rsidRPr="00811D26">
        <w:rPr>
          <w:rFonts w:ascii="Angsana New" w:hAnsi="Angsana New" w:cs="Angsana New"/>
          <w:spacing w:val="-2"/>
          <w:sz w:val="28"/>
        </w:rPr>
        <w:t xml:space="preserve">2568 </w:t>
      </w:r>
      <w:r w:rsidRPr="00811D26">
        <w:rPr>
          <w:rFonts w:ascii="Angsana New" w:hAnsi="Angsana New" w:cs="Angsana New" w:hint="cs"/>
          <w:spacing w:val="-2"/>
          <w:sz w:val="28"/>
          <w:cs/>
        </w:rPr>
        <w:t>ส่วนที่ยังไม่ใช้สิทธิจำนวน</w:t>
      </w:r>
      <w:r w:rsidRPr="00811D26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811D26">
        <w:rPr>
          <w:rFonts w:ascii="Angsana New" w:hAnsi="Angsana New" w:cs="Angsana New"/>
          <w:spacing w:val="-2"/>
          <w:sz w:val="28"/>
        </w:rPr>
        <w:t xml:space="preserve">23,986,739 </w:t>
      </w:r>
      <w:r w:rsidRPr="00811D26">
        <w:rPr>
          <w:rFonts w:ascii="Angsana New" w:hAnsi="Angsana New" w:cs="Angsana New" w:hint="cs"/>
          <w:spacing w:val="-2"/>
          <w:sz w:val="28"/>
          <w:cs/>
        </w:rPr>
        <w:t>หน่วยได้พ้นสภาพจากการเป็นหลักทรัพย์จดทะเบียนในตลาดหลักทรัพย์</w:t>
      </w:r>
      <w:r w:rsidRPr="00811D26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811D26">
        <w:rPr>
          <w:rFonts w:ascii="Angsana New" w:hAnsi="Angsana New" w:cs="Angsana New" w:hint="cs"/>
          <w:spacing w:val="-2"/>
          <w:sz w:val="28"/>
          <w:cs/>
        </w:rPr>
        <w:t>เอ็ม</w:t>
      </w:r>
      <w:r w:rsidRPr="00811D26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811D26">
        <w:rPr>
          <w:rFonts w:ascii="Angsana New" w:hAnsi="Angsana New" w:cs="Angsana New" w:hint="cs"/>
          <w:spacing w:val="-2"/>
          <w:sz w:val="28"/>
          <w:cs/>
        </w:rPr>
        <w:t>เอ</w:t>
      </w:r>
      <w:r w:rsidRPr="00811D26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811D26">
        <w:rPr>
          <w:rFonts w:ascii="Angsana New" w:hAnsi="Angsana New" w:cs="Angsana New" w:hint="cs"/>
          <w:spacing w:val="-2"/>
          <w:sz w:val="28"/>
          <w:cs/>
        </w:rPr>
        <w:t>ไอ</w:t>
      </w:r>
      <w:r w:rsidRPr="00811D26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811D26">
        <w:rPr>
          <w:rFonts w:ascii="Angsana New" w:hAnsi="Angsana New" w:cs="Angsana New" w:hint="cs"/>
          <w:spacing w:val="-2"/>
          <w:sz w:val="28"/>
          <w:cs/>
        </w:rPr>
        <w:t>และไม่สามารถใช้สิทธิใดๆ</w:t>
      </w:r>
      <w:r w:rsidRPr="00811D26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811D26">
        <w:rPr>
          <w:rFonts w:ascii="Angsana New" w:hAnsi="Angsana New" w:cs="Angsana New" w:hint="cs"/>
          <w:spacing w:val="-2"/>
          <w:sz w:val="28"/>
          <w:cs/>
        </w:rPr>
        <w:t>ได้อีก</w:t>
      </w:r>
    </w:p>
    <w:p w14:paraId="417447B8" w14:textId="77777777" w:rsidR="00CD4735" w:rsidRPr="00811D26" w:rsidRDefault="00CD4735" w:rsidP="003C6D7E">
      <w:pPr>
        <w:pStyle w:val="NoSpacing"/>
        <w:jc w:val="thaiDistribute"/>
        <w:rPr>
          <w:rFonts w:ascii="Angsana New" w:hAnsi="Angsana New" w:cs="Angsana New"/>
          <w:sz w:val="28"/>
        </w:rPr>
      </w:pPr>
    </w:p>
    <w:p w14:paraId="07303B85" w14:textId="77777777" w:rsidR="00CD4735" w:rsidRPr="00811D26" w:rsidRDefault="00CD4735" w:rsidP="00CD4735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811D26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811D26">
        <w:rPr>
          <w:rFonts w:ascii="Angsana New" w:hAnsi="Angsana New" w:cs="Angsana New"/>
          <w:sz w:val="28"/>
        </w:rPr>
        <w:t xml:space="preserve">1 </w:t>
      </w:r>
      <w:r w:rsidRPr="00811D26">
        <w:rPr>
          <w:rFonts w:ascii="Angsana New" w:hAnsi="Angsana New" w:cs="Angsana New" w:hint="cs"/>
          <w:sz w:val="28"/>
          <w:cs/>
        </w:rPr>
        <w:t xml:space="preserve">สิงหาคม </w:t>
      </w:r>
      <w:r w:rsidRPr="00811D26">
        <w:rPr>
          <w:rFonts w:ascii="Angsana New" w:hAnsi="Angsana New" w:cs="Angsana New"/>
          <w:sz w:val="28"/>
        </w:rPr>
        <w:t xml:space="preserve">2568 </w:t>
      </w:r>
      <w:r w:rsidRPr="00811D26">
        <w:rPr>
          <w:rFonts w:ascii="Angsana New" w:hAnsi="Angsana New" w:cs="Angsana New" w:hint="cs"/>
          <w:sz w:val="28"/>
          <w:cs/>
        </w:rPr>
        <w:t xml:space="preserve">บริษัทได้ออกและจัดสรร </w:t>
      </w:r>
      <w:r w:rsidRPr="00811D26">
        <w:rPr>
          <w:rFonts w:ascii="Angsana New" w:hAnsi="Angsana New" w:cs="Angsana New"/>
          <w:sz w:val="28"/>
        </w:rPr>
        <w:t xml:space="preserve">ECF-W6 </w:t>
      </w:r>
      <w:r w:rsidRPr="00811D26">
        <w:rPr>
          <w:rFonts w:ascii="Angsana New" w:hAnsi="Angsana New" w:cs="Angsana New" w:hint="cs"/>
          <w:sz w:val="28"/>
          <w:cs/>
        </w:rPr>
        <w:t xml:space="preserve">โดยไม่คิดมูลค่าให้แก่ผู้ถือหุ้นเพิ่มทุนแบบ </w:t>
      </w:r>
      <w:r w:rsidRPr="00811D26">
        <w:rPr>
          <w:rFonts w:ascii="Angsana New" w:hAnsi="Angsana New" w:cs="Angsana New"/>
          <w:sz w:val="28"/>
        </w:rPr>
        <w:t xml:space="preserve">Right Offering </w:t>
      </w:r>
      <w:r w:rsidRPr="00811D26">
        <w:rPr>
          <w:rFonts w:ascii="Angsana New" w:hAnsi="Angsana New" w:cs="Angsana New" w:hint="cs"/>
          <w:sz w:val="28"/>
          <w:cs/>
        </w:rPr>
        <w:t xml:space="preserve">ในอัตรา </w:t>
      </w:r>
      <w:r w:rsidRPr="00811D26">
        <w:rPr>
          <w:rFonts w:ascii="Angsana New" w:hAnsi="Angsana New" w:cs="Angsana New"/>
          <w:sz w:val="28"/>
        </w:rPr>
        <w:t xml:space="preserve">20 </w:t>
      </w:r>
      <w:r w:rsidRPr="00811D26">
        <w:rPr>
          <w:rFonts w:ascii="Angsana New" w:hAnsi="Angsana New" w:cs="Angsana New" w:hint="cs"/>
          <w:sz w:val="28"/>
          <w:cs/>
        </w:rPr>
        <w:t xml:space="preserve">หุ้นสามัญต่อ </w:t>
      </w:r>
      <w:r w:rsidRPr="00811D26">
        <w:rPr>
          <w:rFonts w:ascii="Angsana New" w:hAnsi="Angsana New" w:cs="Angsana New"/>
          <w:sz w:val="28"/>
        </w:rPr>
        <w:t xml:space="preserve">ECF-W6 8 </w:t>
      </w:r>
      <w:r w:rsidRPr="00811D26">
        <w:rPr>
          <w:rFonts w:ascii="Angsana New" w:hAnsi="Angsana New" w:cs="Angsana New" w:hint="cs"/>
          <w:sz w:val="28"/>
          <w:cs/>
        </w:rPr>
        <w:t xml:space="preserve">หน่วยรวมเป็น </w:t>
      </w:r>
      <w:r w:rsidRPr="00811D26">
        <w:rPr>
          <w:rFonts w:ascii="Angsana New" w:hAnsi="Angsana New" w:cs="Angsana New"/>
          <w:sz w:val="28"/>
        </w:rPr>
        <w:t xml:space="preserve">ECF-W6 </w:t>
      </w:r>
      <w:r w:rsidRPr="00811D26">
        <w:rPr>
          <w:rFonts w:ascii="Angsana New" w:hAnsi="Angsana New" w:cs="Angsana New" w:hint="cs"/>
          <w:sz w:val="28"/>
          <w:cs/>
        </w:rPr>
        <w:t xml:space="preserve">จำนวนรวม </w:t>
      </w:r>
      <w:r w:rsidRPr="00811D26">
        <w:rPr>
          <w:rFonts w:ascii="Angsana New" w:hAnsi="Angsana New" w:cs="Angsana New"/>
          <w:sz w:val="28"/>
        </w:rPr>
        <w:t xml:space="preserve">399,802,185 </w:t>
      </w:r>
      <w:r w:rsidRPr="00811D26">
        <w:rPr>
          <w:rFonts w:ascii="Angsana New" w:hAnsi="Angsana New" w:cs="Angsana New" w:hint="cs"/>
          <w:sz w:val="28"/>
          <w:cs/>
        </w:rPr>
        <w:t xml:space="preserve">หน่วย ซึ่ง </w:t>
      </w:r>
      <w:r w:rsidRPr="00811D26">
        <w:rPr>
          <w:rFonts w:ascii="Angsana New" w:hAnsi="Angsana New" w:cs="Angsana New"/>
          <w:sz w:val="28"/>
        </w:rPr>
        <w:t xml:space="preserve">ECF-W6 </w:t>
      </w:r>
      <w:r w:rsidRPr="00811D26">
        <w:rPr>
          <w:rFonts w:ascii="Angsana New" w:hAnsi="Angsana New" w:cs="Angsana New" w:hint="cs"/>
          <w:sz w:val="28"/>
          <w:cs/>
        </w:rPr>
        <w:t xml:space="preserve">กำหนดอัตราการใช้สิทธิซื้อหุ้นสามัญที่ </w:t>
      </w:r>
      <w:r w:rsidRPr="00811D26">
        <w:rPr>
          <w:rFonts w:ascii="Angsana New" w:hAnsi="Angsana New" w:cs="Angsana New"/>
          <w:sz w:val="28"/>
        </w:rPr>
        <w:t xml:space="preserve">1 : 1 </w:t>
      </w:r>
      <w:r w:rsidRPr="00811D26">
        <w:rPr>
          <w:rFonts w:ascii="Angsana New" w:hAnsi="Angsana New" w:cs="Angsana New" w:hint="cs"/>
          <w:sz w:val="28"/>
          <w:cs/>
        </w:rPr>
        <w:t xml:space="preserve">ในราคาใช้สิทธิ </w:t>
      </w:r>
      <w:r w:rsidRPr="00811D26">
        <w:rPr>
          <w:rFonts w:ascii="Angsana New" w:hAnsi="Angsana New" w:cs="Angsana New"/>
          <w:sz w:val="28"/>
        </w:rPr>
        <w:t xml:space="preserve">0.08 </w:t>
      </w:r>
      <w:r w:rsidRPr="00811D26">
        <w:rPr>
          <w:rFonts w:ascii="Angsana New" w:hAnsi="Angsana New" w:cs="Angsana New" w:hint="cs"/>
          <w:sz w:val="28"/>
          <w:cs/>
        </w:rPr>
        <w:t xml:space="preserve">บาทต่อหุ้นสามัญ วันใช้สิทธิครั้งแรกคือวันที่ </w:t>
      </w:r>
      <w:r w:rsidRPr="00811D26">
        <w:rPr>
          <w:rFonts w:ascii="Angsana New" w:hAnsi="Angsana New" w:cs="Angsana New"/>
          <w:sz w:val="28"/>
        </w:rPr>
        <w:t xml:space="preserve">30 </w:t>
      </w:r>
      <w:r w:rsidRPr="00811D26">
        <w:rPr>
          <w:rFonts w:ascii="Angsana New" w:hAnsi="Angsana New" w:cs="Angsana New" w:hint="cs"/>
          <w:sz w:val="28"/>
          <w:cs/>
        </w:rPr>
        <w:t xml:space="preserve">กันยายน </w:t>
      </w:r>
      <w:r w:rsidRPr="00811D26">
        <w:rPr>
          <w:rFonts w:ascii="Angsana New" w:hAnsi="Angsana New" w:cs="Angsana New"/>
          <w:sz w:val="28"/>
        </w:rPr>
        <w:t xml:space="preserve">2568 </w:t>
      </w:r>
      <w:r w:rsidRPr="00811D26">
        <w:rPr>
          <w:rFonts w:ascii="Angsana New" w:hAnsi="Angsana New" w:cs="Angsana New" w:hint="cs"/>
          <w:sz w:val="28"/>
          <w:cs/>
        </w:rPr>
        <w:t xml:space="preserve">และทุกวันทำการสุดท้ายของแต่ละเดือนโดยวันใช้สิทธิครั้งสุดท้ายคือวันที่ </w:t>
      </w:r>
      <w:r w:rsidRPr="00811D26">
        <w:rPr>
          <w:rFonts w:ascii="Angsana New" w:hAnsi="Angsana New" w:cs="Angsana New"/>
          <w:sz w:val="28"/>
        </w:rPr>
        <w:t xml:space="preserve">31 </w:t>
      </w:r>
      <w:r w:rsidRPr="00811D26">
        <w:rPr>
          <w:rFonts w:ascii="Angsana New" w:hAnsi="Angsana New" w:cs="Angsana New" w:hint="cs"/>
          <w:sz w:val="28"/>
          <w:cs/>
        </w:rPr>
        <w:t xml:space="preserve">กรกฎาคม </w:t>
      </w:r>
      <w:r w:rsidRPr="00811D26">
        <w:rPr>
          <w:rFonts w:ascii="Angsana New" w:hAnsi="Angsana New" w:cs="Angsana New"/>
          <w:sz w:val="28"/>
        </w:rPr>
        <w:t xml:space="preserve">2569 </w:t>
      </w:r>
      <w:r w:rsidRPr="00811D26">
        <w:rPr>
          <w:rFonts w:ascii="Angsana New" w:hAnsi="Angsana New" w:cs="Angsana New" w:hint="cs"/>
          <w:sz w:val="28"/>
          <w:cs/>
        </w:rPr>
        <w:t>(</w:t>
      </w:r>
      <w:r w:rsidRPr="00811D26">
        <w:rPr>
          <w:rFonts w:ascii="Angsana New" w:hAnsi="Angsana New" w:cs="Angsana New"/>
          <w:sz w:val="28"/>
        </w:rPr>
        <w:t xml:space="preserve">ECF-W6 </w:t>
      </w:r>
      <w:r w:rsidRPr="00811D26">
        <w:rPr>
          <w:rFonts w:ascii="Angsana New" w:hAnsi="Angsana New" w:cs="Angsana New" w:hint="cs"/>
          <w:sz w:val="28"/>
          <w:cs/>
        </w:rPr>
        <w:t xml:space="preserve">มีอายุ </w:t>
      </w:r>
      <w:r w:rsidRPr="00811D26">
        <w:rPr>
          <w:rFonts w:ascii="Angsana New" w:hAnsi="Angsana New" w:cs="Angsana New"/>
          <w:sz w:val="28"/>
        </w:rPr>
        <w:t xml:space="preserve">1 </w:t>
      </w:r>
      <w:r w:rsidRPr="00811D26">
        <w:rPr>
          <w:rFonts w:ascii="Angsana New" w:hAnsi="Angsana New" w:cs="Angsana New" w:hint="cs"/>
          <w:sz w:val="28"/>
          <w:cs/>
        </w:rPr>
        <w:t xml:space="preserve">ปี) นอกจากนี้ </w:t>
      </w:r>
      <w:r w:rsidRPr="00811D26">
        <w:rPr>
          <w:rFonts w:ascii="Angsana New" w:hAnsi="Angsana New" w:cs="Angsana New"/>
          <w:sz w:val="28"/>
        </w:rPr>
        <w:t xml:space="preserve">ECF-W6 </w:t>
      </w:r>
      <w:r w:rsidRPr="00811D26">
        <w:rPr>
          <w:rFonts w:ascii="Angsana New" w:hAnsi="Angsana New" w:cs="Angsana New" w:hint="cs"/>
          <w:sz w:val="28"/>
          <w:cs/>
        </w:rPr>
        <w:t xml:space="preserve">เริ่มซื้อ-ขายในตลาดหลักทรัพย์ </w:t>
      </w:r>
      <w:r w:rsidRPr="00811D26">
        <w:rPr>
          <w:rFonts w:ascii="Angsana New" w:hAnsi="Angsana New" w:cs="Angsana New"/>
          <w:sz w:val="28"/>
        </w:rPr>
        <w:t xml:space="preserve">mai </w:t>
      </w:r>
      <w:r w:rsidRPr="00811D26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811D26">
        <w:rPr>
          <w:rFonts w:ascii="Angsana New" w:hAnsi="Angsana New" w:cs="Angsana New"/>
          <w:sz w:val="28"/>
        </w:rPr>
        <w:t xml:space="preserve">20 </w:t>
      </w:r>
      <w:r w:rsidRPr="00811D26">
        <w:rPr>
          <w:rFonts w:ascii="Angsana New" w:hAnsi="Angsana New" w:cs="Angsana New" w:hint="cs"/>
          <w:sz w:val="28"/>
          <w:cs/>
        </w:rPr>
        <w:t xml:space="preserve">สิงหาคม </w:t>
      </w:r>
      <w:r w:rsidRPr="00811D26">
        <w:rPr>
          <w:rFonts w:ascii="Angsana New" w:hAnsi="Angsana New" w:cs="Angsana New"/>
          <w:sz w:val="28"/>
        </w:rPr>
        <w:t xml:space="preserve">2568 </w:t>
      </w:r>
      <w:r w:rsidRPr="00811D26">
        <w:rPr>
          <w:rFonts w:ascii="Angsana New" w:hAnsi="Angsana New" w:cs="Angsana New" w:hint="cs"/>
          <w:sz w:val="28"/>
          <w:cs/>
        </w:rPr>
        <w:t xml:space="preserve">ทั้งนี้ </w:t>
      </w:r>
      <w:r w:rsidRPr="00811D26">
        <w:rPr>
          <w:rFonts w:ascii="Angsana New" w:hAnsi="Angsana New" w:cs="Angsana New"/>
          <w:sz w:val="28"/>
        </w:rPr>
        <w:t xml:space="preserve">ECF-W6 </w:t>
      </w:r>
      <w:r w:rsidRPr="00811D26">
        <w:rPr>
          <w:rFonts w:ascii="Angsana New" w:hAnsi="Angsana New" w:cs="Angsana New" w:hint="cs"/>
          <w:sz w:val="28"/>
          <w:cs/>
        </w:rPr>
        <w:t>มีรายการใช้สิทธิดังนี้</w:t>
      </w:r>
    </w:p>
    <w:p w14:paraId="606820FA" w14:textId="77777777" w:rsidR="00CD4735" w:rsidRPr="00811D26" w:rsidRDefault="00CD4735" w:rsidP="00CD4735">
      <w:pPr>
        <w:pStyle w:val="NoSpacing"/>
        <w:rPr>
          <w:rFonts w:ascii="Angsana New" w:hAnsi="Angsana New" w:cs="Angsana New"/>
          <w:sz w:val="28"/>
        </w:rPr>
      </w:pPr>
    </w:p>
    <w:tbl>
      <w:tblPr>
        <w:tblW w:w="9481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1582"/>
        <w:gridCol w:w="237"/>
        <w:gridCol w:w="1293"/>
        <w:gridCol w:w="236"/>
        <w:gridCol w:w="1384"/>
        <w:gridCol w:w="236"/>
        <w:gridCol w:w="1114"/>
        <w:gridCol w:w="236"/>
        <w:gridCol w:w="1474"/>
        <w:gridCol w:w="236"/>
        <w:gridCol w:w="1453"/>
      </w:tblGrid>
      <w:tr w:rsidR="00CD4735" w:rsidRPr="00811D26" w14:paraId="697077E3" w14:textId="77777777" w:rsidTr="00774F12">
        <w:trPr>
          <w:trHeight w:val="1247"/>
        </w:trPr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C5F17D" w14:textId="77777777" w:rsidR="00CD4735" w:rsidRPr="00811D26" w:rsidRDefault="00CD4735" w:rsidP="00EA4112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  <w:p w14:paraId="65CDF3A4" w14:textId="77777777" w:rsidR="00CD4735" w:rsidRPr="00811D26" w:rsidRDefault="00CD4735" w:rsidP="00EA4112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  <w:p w14:paraId="2908D35D" w14:textId="77777777" w:rsidR="00CD4735" w:rsidRPr="00811D26" w:rsidRDefault="00CD4735" w:rsidP="00EA4112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  <w:p w14:paraId="52A16921" w14:textId="77777777" w:rsidR="00CD4735" w:rsidRPr="00811D26" w:rsidRDefault="00CD4735" w:rsidP="00EA4112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811D26">
              <w:rPr>
                <w:rFonts w:ascii="Angsana New" w:hAnsi="Angsana New" w:cs="Angsana New"/>
                <w:sz w:val="28"/>
                <w:cs/>
              </w:rPr>
              <w:t>วันที่ใช้สิทธิ</w:t>
            </w:r>
          </w:p>
        </w:tc>
        <w:tc>
          <w:tcPr>
            <w:tcW w:w="237" w:type="dxa"/>
            <w:vAlign w:val="bottom"/>
          </w:tcPr>
          <w:p w14:paraId="154B08BB" w14:textId="77777777" w:rsidR="00CD4735" w:rsidRPr="00811D26" w:rsidRDefault="00CD4735" w:rsidP="00EA4112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9ABD6E" w14:textId="77777777" w:rsidR="00CD4735" w:rsidRPr="00811D26" w:rsidRDefault="00CD4735" w:rsidP="00EA4112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11D26">
              <w:rPr>
                <w:rFonts w:ascii="Angsana New" w:hAnsi="Angsana New" w:cs="Angsana New"/>
                <w:sz w:val="28"/>
                <w:cs/>
              </w:rPr>
              <w:t>จำนวน</w:t>
            </w:r>
            <w:r w:rsidRPr="00811D26">
              <w:rPr>
                <w:rFonts w:ascii="Angsana New" w:hAnsi="Angsana New" w:cs="Angsana New"/>
                <w:sz w:val="28"/>
              </w:rPr>
              <w:t xml:space="preserve"> ECF-W6 </w:t>
            </w:r>
            <w:r w:rsidRPr="00811D26">
              <w:rPr>
                <w:rFonts w:ascii="Angsana New" w:hAnsi="Angsana New" w:cs="Angsana New" w:hint="cs"/>
                <w:sz w:val="28"/>
                <w:cs/>
              </w:rPr>
              <w:t>ที่ใช้สิทธิและจำนวนหุ้นสามัญ</w:t>
            </w:r>
          </w:p>
        </w:tc>
        <w:tc>
          <w:tcPr>
            <w:tcW w:w="236" w:type="dxa"/>
            <w:vAlign w:val="bottom"/>
          </w:tcPr>
          <w:p w14:paraId="1D621A73" w14:textId="77777777" w:rsidR="00CD4735" w:rsidRPr="00811D26" w:rsidRDefault="00CD4735" w:rsidP="00EA4112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9D806C" w14:textId="77777777" w:rsidR="00CD4735" w:rsidRPr="00811D26" w:rsidRDefault="00CD4735" w:rsidP="00EA4112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811D26">
              <w:rPr>
                <w:rFonts w:ascii="Angsana New" w:hAnsi="Angsana New" w:cs="Angsana New"/>
                <w:sz w:val="28"/>
                <w:cs/>
              </w:rPr>
              <w:t>ทุนที่ชำระแล้ว</w:t>
            </w:r>
          </w:p>
          <w:p w14:paraId="5054967C" w14:textId="77777777" w:rsidR="00CD4735" w:rsidRPr="00811D26" w:rsidRDefault="00CD4735" w:rsidP="00EA4112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811D26">
              <w:rPr>
                <w:rFonts w:ascii="Angsana New" w:hAnsi="Angsana New" w:cs="Angsana New"/>
                <w:sz w:val="28"/>
              </w:rPr>
              <w:t>(</w:t>
            </w:r>
            <w:r w:rsidRPr="00811D26">
              <w:rPr>
                <w:rFonts w:ascii="Angsana New" w:hAnsi="Angsana New" w:cs="Angsana New" w:hint="cs"/>
                <w:sz w:val="28"/>
                <w:cs/>
              </w:rPr>
              <w:t>พันบาท</w:t>
            </w:r>
            <w:r w:rsidRPr="00811D26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81DF86C" w14:textId="77777777" w:rsidR="00CD4735" w:rsidRPr="00811D26" w:rsidRDefault="00CD4735" w:rsidP="00EA4112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D03E39" w14:textId="77777777" w:rsidR="00CD4735" w:rsidRPr="00811D26" w:rsidRDefault="00CD4735" w:rsidP="00EA4112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11D26">
              <w:rPr>
                <w:rFonts w:ascii="Angsana New" w:hAnsi="Angsana New" w:cs="Angsana New" w:hint="cs"/>
                <w:sz w:val="28"/>
                <w:cs/>
              </w:rPr>
              <w:t>ส่วนต่ำกว่ามูลค่าหุ้น</w:t>
            </w:r>
          </w:p>
          <w:p w14:paraId="1FEFD545" w14:textId="77777777" w:rsidR="00CD4735" w:rsidRPr="00811D26" w:rsidRDefault="00CD4735" w:rsidP="00EA4112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811D26">
              <w:rPr>
                <w:rFonts w:ascii="Angsana New" w:hAnsi="Angsana New" w:cs="Angsana New"/>
                <w:sz w:val="28"/>
              </w:rPr>
              <w:t>(</w:t>
            </w:r>
            <w:r w:rsidRPr="00811D26">
              <w:rPr>
                <w:rFonts w:ascii="Angsana New" w:hAnsi="Angsana New" w:cs="Angsana New" w:hint="cs"/>
                <w:sz w:val="28"/>
                <w:cs/>
              </w:rPr>
              <w:t>พันบาท</w:t>
            </w:r>
            <w:r w:rsidRPr="00811D26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ED57342" w14:textId="77777777" w:rsidR="00CD4735" w:rsidRPr="00811D26" w:rsidRDefault="00CD4735" w:rsidP="00EA4112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397D8" w14:textId="77777777" w:rsidR="00CD4735" w:rsidRPr="00811D26" w:rsidRDefault="00CD4735" w:rsidP="00EA4112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811D26">
              <w:rPr>
                <w:rFonts w:ascii="Angsana New" w:hAnsi="Angsana New" w:cs="Angsana New" w:hint="cs"/>
                <w:sz w:val="28"/>
                <w:cs/>
              </w:rPr>
              <w:t xml:space="preserve">จำนวนหน่วย </w:t>
            </w:r>
            <w:r w:rsidRPr="00811D26">
              <w:rPr>
                <w:rFonts w:ascii="Angsana New" w:hAnsi="Angsana New" w:cs="Angsana New"/>
                <w:sz w:val="28"/>
              </w:rPr>
              <w:t xml:space="preserve">ECF-W6 </w:t>
            </w:r>
            <w:r w:rsidRPr="00811D26">
              <w:rPr>
                <w:rFonts w:ascii="Angsana New" w:hAnsi="Angsana New" w:cs="Angsana New"/>
                <w:sz w:val="28"/>
                <w:cs/>
              </w:rPr>
              <w:t>ที่</w:t>
            </w:r>
          </w:p>
          <w:p w14:paraId="1DD536C0" w14:textId="77777777" w:rsidR="00CD4735" w:rsidRPr="00811D26" w:rsidRDefault="00CD4735" w:rsidP="00EA4112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811D26">
              <w:rPr>
                <w:rFonts w:ascii="Angsana New" w:hAnsi="Angsana New" w:cs="Angsana New"/>
                <w:sz w:val="28"/>
                <w:cs/>
              </w:rPr>
              <w:t>ยังไม่ได้ถูก</w:t>
            </w:r>
          </w:p>
          <w:p w14:paraId="17A23234" w14:textId="77777777" w:rsidR="00CD4735" w:rsidRPr="00811D26" w:rsidRDefault="00CD4735" w:rsidP="00EA4112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811D26">
              <w:rPr>
                <w:rFonts w:ascii="Angsana New" w:hAnsi="Angsana New" w:cs="Angsana New"/>
                <w:sz w:val="28"/>
                <w:cs/>
              </w:rPr>
              <w:t>ใช้สิทธิ</w:t>
            </w:r>
          </w:p>
        </w:tc>
        <w:tc>
          <w:tcPr>
            <w:tcW w:w="236" w:type="dxa"/>
            <w:vAlign w:val="bottom"/>
          </w:tcPr>
          <w:p w14:paraId="446CAF2F" w14:textId="77777777" w:rsidR="00CD4735" w:rsidRPr="00811D26" w:rsidRDefault="00CD4735" w:rsidP="00EA4112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89840E" w14:textId="77777777" w:rsidR="00CD4735" w:rsidRPr="00811D26" w:rsidRDefault="00CD4735" w:rsidP="00EA4112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811D26">
              <w:rPr>
                <w:rFonts w:ascii="Angsana New" w:hAnsi="Angsana New" w:cs="Angsana New"/>
                <w:sz w:val="28"/>
                <w:cs/>
              </w:rPr>
              <w:t>วันจดทะเบียน</w:t>
            </w:r>
          </w:p>
          <w:p w14:paraId="6E9BC8BA" w14:textId="77777777" w:rsidR="00CD4735" w:rsidRPr="00811D26" w:rsidRDefault="00CD4735" w:rsidP="00EA4112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811D26">
              <w:rPr>
                <w:rFonts w:ascii="Angsana New" w:hAnsi="Angsana New" w:cs="Angsana New"/>
                <w:sz w:val="28"/>
                <w:cs/>
              </w:rPr>
              <w:t>ทุนที่ชำระแล้วกับกระทรวงพาณิชย์</w:t>
            </w:r>
          </w:p>
        </w:tc>
      </w:tr>
      <w:tr w:rsidR="00CD4735" w:rsidRPr="00811D26" w14:paraId="5BC0E377" w14:textId="77777777" w:rsidTr="00774F12">
        <w:trPr>
          <w:trHeight w:val="322"/>
        </w:trPr>
        <w:tc>
          <w:tcPr>
            <w:tcW w:w="1582" w:type="dxa"/>
            <w:hideMark/>
          </w:tcPr>
          <w:p w14:paraId="1AB42419" w14:textId="3C87C4AE" w:rsidR="00CD4735" w:rsidRPr="00811D26" w:rsidRDefault="00CD4735" w:rsidP="00EA4112">
            <w:pPr>
              <w:pStyle w:val="NoSpacing"/>
              <w:ind w:right="70"/>
              <w:jc w:val="right"/>
              <w:rPr>
                <w:rFonts w:ascii="Angsana New" w:hAnsi="Angsana New" w:cs="Angsana New"/>
                <w:sz w:val="28"/>
              </w:rPr>
            </w:pPr>
            <w:r w:rsidRPr="00811D26">
              <w:rPr>
                <w:rFonts w:ascii="Angsana New" w:hAnsi="Angsana New" w:cs="Angsana New"/>
                <w:sz w:val="28"/>
              </w:rPr>
              <w:t xml:space="preserve">30 </w:t>
            </w:r>
            <w:r w:rsidRPr="00811D26">
              <w:rPr>
                <w:rFonts w:ascii="Angsana New" w:hAnsi="Angsana New" w:cs="Angsana New" w:hint="cs"/>
                <w:sz w:val="28"/>
                <w:cs/>
              </w:rPr>
              <w:t>ก</w:t>
            </w:r>
            <w:r w:rsidR="00107F2F" w:rsidRPr="00811D26">
              <w:rPr>
                <w:rFonts w:ascii="Angsana New" w:hAnsi="Angsana New" w:cs="Angsana New" w:hint="cs"/>
                <w:sz w:val="28"/>
                <w:cs/>
              </w:rPr>
              <w:t>ันยายน</w:t>
            </w:r>
            <w:r w:rsidRPr="00811D2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0F77C0">
              <w:rPr>
                <w:rFonts w:ascii="Angsana New" w:hAnsi="Angsana New" w:cs="Angsana New"/>
                <w:sz w:val="28"/>
              </w:rPr>
              <w:t>25</w:t>
            </w:r>
            <w:r w:rsidRPr="00811D26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237" w:type="dxa"/>
          </w:tcPr>
          <w:p w14:paraId="0BD98463" w14:textId="77777777" w:rsidR="00CD4735" w:rsidRPr="00811D26" w:rsidRDefault="00CD4735" w:rsidP="00EA4112">
            <w:pPr>
              <w:pStyle w:val="NoSpacing"/>
              <w:ind w:right="7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93" w:type="dxa"/>
            <w:hideMark/>
          </w:tcPr>
          <w:p w14:paraId="32B8915F" w14:textId="77777777" w:rsidR="00CD4735" w:rsidRPr="00811D26" w:rsidRDefault="00CD4735" w:rsidP="00EA4112">
            <w:pPr>
              <w:pStyle w:val="NoSpacing"/>
              <w:ind w:right="70"/>
              <w:jc w:val="right"/>
              <w:rPr>
                <w:rFonts w:ascii="Angsana New" w:hAnsi="Angsana New" w:cs="Angsana New"/>
                <w:sz w:val="28"/>
              </w:rPr>
            </w:pPr>
            <w:r w:rsidRPr="00811D26">
              <w:rPr>
                <w:rFonts w:ascii="Angsana New" w:hAnsi="Angsana New" w:cs="Angsana New"/>
                <w:sz w:val="28"/>
              </w:rPr>
              <w:t>13,577,924</w:t>
            </w:r>
          </w:p>
        </w:tc>
        <w:tc>
          <w:tcPr>
            <w:tcW w:w="236" w:type="dxa"/>
          </w:tcPr>
          <w:p w14:paraId="6DADC752" w14:textId="77777777" w:rsidR="00CD4735" w:rsidRPr="00811D26" w:rsidRDefault="00CD4735" w:rsidP="00EA4112">
            <w:pPr>
              <w:pStyle w:val="NoSpacing"/>
              <w:ind w:right="7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4" w:type="dxa"/>
            <w:hideMark/>
          </w:tcPr>
          <w:p w14:paraId="3EC47E83" w14:textId="77777777" w:rsidR="00CD4735" w:rsidRPr="00811D26" w:rsidRDefault="00CD4735" w:rsidP="00EA4112">
            <w:pPr>
              <w:pStyle w:val="NoSpacing"/>
              <w:ind w:right="70"/>
              <w:jc w:val="right"/>
              <w:rPr>
                <w:rFonts w:ascii="Angsana New" w:hAnsi="Angsana New" w:cs="Angsana New"/>
                <w:sz w:val="28"/>
              </w:rPr>
            </w:pPr>
            <w:r w:rsidRPr="00811D26">
              <w:rPr>
                <w:rFonts w:ascii="Angsana New" w:hAnsi="Angsana New" w:cs="Angsana New"/>
                <w:sz w:val="28"/>
              </w:rPr>
              <w:t>67,890</w:t>
            </w:r>
          </w:p>
        </w:tc>
        <w:tc>
          <w:tcPr>
            <w:tcW w:w="236" w:type="dxa"/>
          </w:tcPr>
          <w:p w14:paraId="13364CD2" w14:textId="77777777" w:rsidR="00CD4735" w:rsidRPr="00811D26" w:rsidRDefault="00CD4735" w:rsidP="00EA4112">
            <w:pPr>
              <w:pStyle w:val="NoSpacing"/>
              <w:ind w:right="7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14" w:type="dxa"/>
            <w:hideMark/>
          </w:tcPr>
          <w:p w14:paraId="252DD6FA" w14:textId="77777777" w:rsidR="00CD4735" w:rsidRPr="00811D26" w:rsidRDefault="00CD4735" w:rsidP="00EA4112">
            <w:pPr>
              <w:pStyle w:val="NoSpacing"/>
              <w:ind w:right="70"/>
              <w:jc w:val="right"/>
              <w:rPr>
                <w:rFonts w:ascii="Angsana New" w:hAnsi="Angsana New" w:cs="Angsana New"/>
                <w:sz w:val="28"/>
              </w:rPr>
            </w:pPr>
            <w:r w:rsidRPr="00811D26">
              <w:rPr>
                <w:rFonts w:ascii="Angsana New" w:hAnsi="Angsana New" w:cs="Angsana New"/>
                <w:sz w:val="28"/>
              </w:rPr>
              <w:t>66,804</w:t>
            </w:r>
          </w:p>
        </w:tc>
        <w:tc>
          <w:tcPr>
            <w:tcW w:w="236" w:type="dxa"/>
          </w:tcPr>
          <w:p w14:paraId="6A9D019F" w14:textId="77777777" w:rsidR="00CD4735" w:rsidRPr="00811D26" w:rsidRDefault="00CD4735" w:rsidP="00EA4112">
            <w:pPr>
              <w:pStyle w:val="NoSpacing"/>
              <w:ind w:right="7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4" w:type="dxa"/>
            <w:hideMark/>
          </w:tcPr>
          <w:p w14:paraId="24541192" w14:textId="77777777" w:rsidR="00CD4735" w:rsidRPr="00811D26" w:rsidRDefault="00CD4735" w:rsidP="00EA4112">
            <w:pPr>
              <w:pStyle w:val="NoSpacing"/>
              <w:ind w:right="70"/>
              <w:jc w:val="right"/>
              <w:rPr>
                <w:rFonts w:ascii="Angsana New" w:hAnsi="Angsana New" w:cs="Angsana New"/>
                <w:sz w:val="28"/>
              </w:rPr>
            </w:pPr>
            <w:r w:rsidRPr="00811D26">
              <w:rPr>
                <w:rFonts w:ascii="Angsana New" w:hAnsi="Angsana New" w:cs="Angsana New"/>
                <w:sz w:val="28"/>
              </w:rPr>
              <w:t>386,224,261</w:t>
            </w:r>
          </w:p>
        </w:tc>
        <w:tc>
          <w:tcPr>
            <w:tcW w:w="236" w:type="dxa"/>
          </w:tcPr>
          <w:p w14:paraId="4832DB97" w14:textId="77777777" w:rsidR="00CD4735" w:rsidRPr="00811D26" w:rsidRDefault="00CD4735" w:rsidP="00EA4112">
            <w:pPr>
              <w:pStyle w:val="NoSpacing"/>
              <w:ind w:right="7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3" w:type="dxa"/>
            <w:hideMark/>
          </w:tcPr>
          <w:p w14:paraId="621F099E" w14:textId="3E8B62FA" w:rsidR="00CD4735" w:rsidRPr="00811D26" w:rsidRDefault="00C903BD" w:rsidP="00EA4112">
            <w:pPr>
              <w:pStyle w:val="NoSpacing"/>
              <w:ind w:right="70"/>
              <w:jc w:val="right"/>
              <w:rPr>
                <w:rFonts w:ascii="Angsana New" w:hAnsi="Angsana New" w:cs="Angsana New"/>
                <w:sz w:val="28"/>
              </w:rPr>
            </w:pPr>
            <w:r w:rsidRPr="00811D26">
              <w:rPr>
                <w:rFonts w:ascii="Angsana New" w:hAnsi="Angsana New" w:cs="Angsana New"/>
                <w:sz w:val="28"/>
              </w:rPr>
              <w:t>2</w:t>
            </w:r>
            <w:r w:rsidR="00CD4735" w:rsidRPr="00811D26">
              <w:rPr>
                <w:rFonts w:ascii="Angsana New" w:hAnsi="Angsana New" w:cs="Angsana New"/>
                <w:sz w:val="28"/>
              </w:rPr>
              <w:t xml:space="preserve"> </w:t>
            </w:r>
            <w:r w:rsidR="00F23952">
              <w:rPr>
                <w:rFonts w:ascii="Angsana New" w:hAnsi="Angsana New" w:cs="Angsana New" w:hint="cs"/>
                <w:sz w:val="28"/>
                <w:cs/>
              </w:rPr>
              <w:t>ตุลาคม</w:t>
            </w:r>
            <w:r w:rsidR="00CD4735" w:rsidRPr="00811D2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0F77C0">
              <w:rPr>
                <w:rFonts w:ascii="Angsana New" w:hAnsi="Angsana New" w:cs="Angsana New"/>
                <w:sz w:val="28"/>
              </w:rPr>
              <w:t>25</w:t>
            </w:r>
            <w:r w:rsidR="00CD4735" w:rsidRPr="00811D26">
              <w:rPr>
                <w:rFonts w:ascii="Angsana New" w:hAnsi="Angsana New" w:cs="Angsana New"/>
                <w:sz w:val="28"/>
              </w:rPr>
              <w:t>68</w:t>
            </w:r>
          </w:p>
        </w:tc>
      </w:tr>
    </w:tbl>
    <w:p w14:paraId="1252AEC7" w14:textId="122AF4A5" w:rsidR="003C6D7E" w:rsidRPr="00811D26" w:rsidRDefault="003C6D7E" w:rsidP="003C6D7E">
      <w:pPr>
        <w:pStyle w:val="NoSpacing"/>
        <w:jc w:val="thaiDistribute"/>
        <w:rPr>
          <w:rFonts w:ascii="Angsana New" w:hAnsi="Angsana New" w:cs="Angsana New"/>
          <w:sz w:val="28"/>
          <w:cs/>
        </w:rPr>
      </w:pPr>
    </w:p>
    <w:p w14:paraId="10D0DE4E" w14:textId="77777777" w:rsidR="00CE216F" w:rsidRDefault="00CE216F" w:rsidP="004C4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7EFA2286" w14:textId="77777777" w:rsidR="00A80B89" w:rsidRDefault="00A80B89" w:rsidP="004C4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644DDAFB" w14:textId="2C3D8393" w:rsidR="003C6D7E" w:rsidRPr="00811D26" w:rsidRDefault="003C6D7E" w:rsidP="003C6D7E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11D26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 สินทรัพย์ภาษีเงินได้รอการตัดบัญชีและหนี้สินภาษีเงินได้รอการตัดบัญชี</w:t>
      </w:r>
    </w:p>
    <w:p w14:paraId="5D22C258" w14:textId="77777777" w:rsidR="00C8597B" w:rsidRPr="00811D26" w:rsidRDefault="00C8597B" w:rsidP="00C8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C8AB3E" w14:textId="58971342" w:rsidR="00881AF0" w:rsidRPr="00811D26" w:rsidRDefault="00C8597B" w:rsidP="00881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/>
          <w:sz w:val="30"/>
          <w:szCs w:val="30"/>
        </w:rPr>
      </w:pPr>
      <w:r w:rsidRPr="00811D26">
        <w:rPr>
          <w:rFonts w:asciiTheme="majorBidi" w:hAnsiTheme="majorBidi" w:hint="cs"/>
          <w:sz w:val="30"/>
          <w:szCs w:val="30"/>
          <w:cs/>
        </w:rPr>
        <w:t>ภาษีเงินได้นิติบุคคลที่บันทึกเป็นค่าใช้จ่าย</w:t>
      </w:r>
      <w:r w:rsidRPr="00811D26">
        <w:rPr>
          <w:rFonts w:asciiTheme="majorBidi" w:hAnsiTheme="majorBidi"/>
          <w:sz w:val="30"/>
          <w:szCs w:val="30"/>
          <w:cs/>
        </w:rPr>
        <w:t xml:space="preserve"> (</w:t>
      </w:r>
      <w:r w:rsidRPr="00811D26">
        <w:rPr>
          <w:rFonts w:asciiTheme="majorBidi" w:hAnsiTheme="majorBidi" w:hint="cs"/>
          <w:sz w:val="30"/>
          <w:szCs w:val="30"/>
          <w:cs/>
        </w:rPr>
        <w:t>รายได้</w:t>
      </w:r>
      <w:r w:rsidRPr="00811D26">
        <w:rPr>
          <w:rFonts w:asciiTheme="majorBidi" w:hAnsiTheme="majorBidi"/>
          <w:sz w:val="30"/>
          <w:szCs w:val="30"/>
          <w:cs/>
        </w:rPr>
        <w:t xml:space="preserve">) </w:t>
      </w:r>
      <w:r w:rsidRPr="00811D26">
        <w:rPr>
          <w:rFonts w:asciiTheme="majorBidi" w:hAnsiTheme="majorBidi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Pr="00811D26">
        <w:rPr>
          <w:rFonts w:asciiTheme="majorBidi" w:hAnsiTheme="majorBidi"/>
          <w:sz w:val="30"/>
          <w:szCs w:val="30"/>
        </w:rPr>
        <w:t>30</w:t>
      </w:r>
      <w:r w:rsidRPr="00811D26">
        <w:rPr>
          <w:rFonts w:asciiTheme="majorBidi" w:hAnsiTheme="majorBidi"/>
          <w:sz w:val="30"/>
          <w:szCs w:val="30"/>
          <w:cs/>
        </w:rPr>
        <w:t xml:space="preserve"> </w:t>
      </w:r>
      <w:r w:rsidR="00432268" w:rsidRPr="00811D26">
        <w:rPr>
          <w:rFonts w:asciiTheme="majorBidi" w:hAnsiTheme="majorBidi" w:hint="cs"/>
          <w:sz w:val="30"/>
          <w:szCs w:val="30"/>
          <w:cs/>
        </w:rPr>
        <w:t>กันย</w:t>
      </w:r>
      <w:r w:rsidRPr="00811D26">
        <w:rPr>
          <w:rFonts w:asciiTheme="majorBidi" w:hAnsiTheme="majorBidi" w:hint="cs"/>
          <w:sz w:val="30"/>
          <w:szCs w:val="30"/>
          <w:cs/>
        </w:rPr>
        <w:t>ายน</w:t>
      </w:r>
      <w:r w:rsidRPr="00811D26">
        <w:rPr>
          <w:rFonts w:asciiTheme="majorBidi" w:hAnsiTheme="majorBidi"/>
          <w:sz w:val="30"/>
          <w:szCs w:val="30"/>
          <w:cs/>
        </w:rPr>
        <w:t xml:space="preserve"> </w:t>
      </w:r>
      <w:r w:rsidRPr="00811D26">
        <w:rPr>
          <w:rFonts w:asciiTheme="majorBidi" w:hAnsiTheme="majorBidi"/>
          <w:sz w:val="30"/>
          <w:szCs w:val="30"/>
        </w:rPr>
        <w:t>2568</w:t>
      </w:r>
      <w:r w:rsidRPr="00811D26">
        <w:rPr>
          <w:rFonts w:asciiTheme="majorBidi" w:hAnsiTheme="majorBidi"/>
          <w:sz w:val="30"/>
          <w:szCs w:val="30"/>
          <w:cs/>
        </w:rPr>
        <w:t xml:space="preserve"> </w:t>
      </w:r>
      <w:r w:rsidRPr="00811D26">
        <w:rPr>
          <w:rFonts w:asciiTheme="majorBidi" w:hAnsiTheme="majorBidi" w:hint="cs"/>
          <w:sz w:val="30"/>
          <w:szCs w:val="30"/>
          <w:cs/>
        </w:rPr>
        <w:t>และ</w:t>
      </w:r>
      <w:r w:rsidRPr="00811D26">
        <w:rPr>
          <w:rFonts w:asciiTheme="majorBidi" w:hAnsiTheme="majorBidi"/>
          <w:sz w:val="30"/>
          <w:szCs w:val="30"/>
          <w:cs/>
        </w:rPr>
        <w:t xml:space="preserve"> </w:t>
      </w:r>
      <w:r w:rsidRPr="00811D26">
        <w:rPr>
          <w:rFonts w:asciiTheme="majorBidi" w:hAnsiTheme="majorBidi"/>
          <w:sz w:val="30"/>
          <w:szCs w:val="30"/>
        </w:rPr>
        <w:t>2567</w:t>
      </w:r>
      <w:r w:rsidRPr="00811D26">
        <w:rPr>
          <w:rFonts w:asciiTheme="majorBidi" w:hAnsiTheme="majorBidi"/>
          <w:sz w:val="30"/>
          <w:szCs w:val="30"/>
          <w:cs/>
        </w:rPr>
        <w:t xml:space="preserve"> </w:t>
      </w:r>
      <w:r w:rsidRPr="00811D26">
        <w:rPr>
          <w:rFonts w:asciiTheme="majorBidi" w:hAnsiTheme="majorBidi" w:hint="cs"/>
          <w:sz w:val="30"/>
          <w:szCs w:val="30"/>
          <w:cs/>
        </w:rPr>
        <w:t>ประกอบด้วยรายการดังต่อไปนี้</w:t>
      </w:r>
    </w:p>
    <w:p w14:paraId="4ADCAD84" w14:textId="77777777" w:rsidR="00432268" w:rsidRPr="00811D26" w:rsidRDefault="00432268" w:rsidP="00432268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9"/>
        <w:gridCol w:w="1191"/>
        <w:gridCol w:w="236"/>
        <w:gridCol w:w="1191"/>
        <w:gridCol w:w="236"/>
        <w:gridCol w:w="1191"/>
        <w:gridCol w:w="238"/>
        <w:gridCol w:w="1191"/>
      </w:tblGrid>
      <w:tr w:rsidR="00432268" w:rsidRPr="00811D26" w14:paraId="03903E0A" w14:textId="77777777" w:rsidTr="00B57106">
        <w:tc>
          <w:tcPr>
            <w:tcW w:w="4309" w:type="dxa"/>
          </w:tcPr>
          <w:p w14:paraId="0EF96C8F" w14:textId="77777777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4" w:type="dxa"/>
            <w:gridSpan w:val="7"/>
            <w:tcBorders>
              <w:bottom w:val="single" w:sz="4" w:space="0" w:color="auto"/>
            </w:tcBorders>
          </w:tcPr>
          <w:p w14:paraId="11C667FE" w14:textId="77777777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 (พันบาท)</w:t>
            </w:r>
          </w:p>
        </w:tc>
      </w:tr>
      <w:tr w:rsidR="00432268" w:rsidRPr="00811D26" w14:paraId="44298DAB" w14:textId="77777777" w:rsidTr="00B57106">
        <w:tc>
          <w:tcPr>
            <w:tcW w:w="4309" w:type="dxa"/>
          </w:tcPr>
          <w:p w14:paraId="4FA8B30A" w14:textId="77777777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96352" w14:textId="77777777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5940EB7" w14:textId="77777777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558BA" w14:textId="77777777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268" w:rsidRPr="00811D26" w14:paraId="681A0844" w14:textId="77777777" w:rsidTr="00B57106">
        <w:tc>
          <w:tcPr>
            <w:tcW w:w="4309" w:type="dxa"/>
          </w:tcPr>
          <w:p w14:paraId="092CB882" w14:textId="77777777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3AF0F79" w14:textId="186F2899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F149EF" w14:textId="77777777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CAE1968" w14:textId="5BBD1334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E11A4D6" w14:textId="77777777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5EDA1E6" w14:textId="4D6457A4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868CDA4" w14:textId="77777777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7A60BA8" w14:textId="460C4C5F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04A00" w:rsidRPr="00811D26" w14:paraId="4AA9427A" w14:textId="77777777" w:rsidTr="00B57106">
        <w:tc>
          <w:tcPr>
            <w:tcW w:w="4309" w:type="dxa"/>
          </w:tcPr>
          <w:p w14:paraId="49BC098B" w14:textId="77777777" w:rsidR="00004A00" w:rsidRPr="00811D26" w:rsidRDefault="00004A00" w:rsidP="00D045ED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ภาษีเงินได้ของงวดปัจจุบันที่คำนวณจากกำไร</w:t>
            </w:r>
            <w:r w:rsidRPr="00811D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811D26">
              <w:rPr>
                <w:rFonts w:asciiTheme="majorBidi" w:hAnsiTheme="majorBidi" w:cstheme="majorBidi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4DC70877" w14:textId="71D78CDD" w:rsidR="00004A00" w:rsidRPr="00443A84" w:rsidRDefault="00004A00" w:rsidP="0000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5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43A84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(  </w:t>
            </w:r>
            <w:r w:rsidR="007260C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7260CA">
              <w:rPr>
                <w:rFonts w:asciiTheme="majorBidi" w:hAnsiTheme="majorBidi" w:cstheme="majorBidi"/>
                <w:sz w:val="30"/>
                <w:szCs w:val="30"/>
              </w:rPr>
              <w:t>421</w:t>
            </w:r>
            <w:r w:rsidRPr="00443A8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79C9771" w14:textId="77777777" w:rsidR="00004A00" w:rsidRPr="00811D26" w:rsidRDefault="00004A00" w:rsidP="00D0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7D6ABE90" w14:textId="38FAB62D" w:rsidR="00004A00" w:rsidRPr="00811D26" w:rsidRDefault="00004A00" w:rsidP="00D0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</w:rPr>
              <w:tab/>
              <w:t>396</w:t>
            </w:r>
          </w:p>
        </w:tc>
        <w:tc>
          <w:tcPr>
            <w:tcW w:w="236" w:type="dxa"/>
            <w:vAlign w:val="bottom"/>
          </w:tcPr>
          <w:p w14:paraId="031D8577" w14:textId="77777777" w:rsidR="00004A00" w:rsidRPr="00811D26" w:rsidRDefault="00004A00" w:rsidP="00D0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1E95D01E" w14:textId="3D718EA2" w:rsidR="00004A00" w:rsidRPr="00443A84" w:rsidRDefault="00004A00" w:rsidP="00D0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3A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745DD6FB" w14:textId="77777777" w:rsidR="00004A00" w:rsidRPr="00811D26" w:rsidRDefault="00004A00" w:rsidP="00D045ED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4F0D41FC" w14:textId="64333C7E" w:rsidR="00004A00" w:rsidRPr="00811D26" w:rsidRDefault="00004A00" w:rsidP="00D0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3A84" w:rsidRPr="00811D26" w14:paraId="15A5E25D" w14:textId="77777777" w:rsidTr="00BD6E88">
        <w:tc>
          <w:tcPr>
            <w:tcW w:w="4309" w:type="dxa"/>
            <w:vAlign w:val="bottom"/>
          </w:tcPr>
          <w:p w14:paraId="5A682BAB" w14:textId="5DC5F795" w:rsidR="00443A84" w:rsidRPr="00443A84" w:rsidRDefault="00443A84" w:rsidP="00443A84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A8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443A8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91" w:type="dxa"/>
          </w:tcPr>
          <w:p w14:paraId="696027CB" w14:textId="09C60033" w:rsidR="00443A84" w:rsidRPr="00443A84" w:rsidRDefault="00443A84" w:rsidP="004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43A8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7260CA">
              <w:rPr>
                <w:rFonts w:asciiTheme="majorBidi" w:hAnsiTheme="majorBidi" w:cstheme="majorBidi"/>
                <w:sz w:val="30"/>
                <w:szCs w:val="30"/>
              </w:rPr>
              <w:t>7,621</w:t>
            </w:r>
          </w:p>
        </w:tc>
        <w:tc>
          <w:tcPr>
            <w:tcW w:w="236" w:type="dxa"/>
          </w:tcPr>
          <w:p w14:paraId="28E38D6F" w14:textId="77777777" w:rsidR="00443A84" w:rsidRPr="00811D26" w:rsidRDefault="00443A84" w:rsidP="004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CB5AA60" w14:textId="7A6BF06C" w:rsidR="00443A84" w:rsidRPr="00811D26" w:rsidRDefault="00443A84" w:rsidP="004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</w:rPr>
              <w:tab/>
              <w:t>15,625</w:t>
            </w:r>
          </w:p>
        </w:tc>
        <w:tc>
          <w:tcPr>
            <w:tcW w:w="236" w:type="dxa"/>
          </w:tcPr>
          <w:p w14:paraId="2055F08E" w14:textId="77777777" w:rsidR="00443A84" w:rsidRPr="00811D26" w:rsidRDefault="00443A84" w:rsidP="004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BFA3C99" w14:textId="46C91091" w:rsidR="00443A84" w:rsidRPr="00443A84" w:rsidRDefault="00443A84" w:rsidP="00302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43A8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7260CA">
              <w:rPr>
                <w:rFonts w:asciiTheme="majorBidi" w:hAnsiTheme="majorBidi" w:cstheme="majorBidi"/>
                <w:sz w:val="30"/>
                <w:szCs w:val="30"/>
              </w:rPr>
              <w:t>7,632</w:t>
            </w:r>
          </w:p>
        </w:tc>
        <w:tc>
          <w:tcPr>
            <w:tcW w:w="238" w:type="dxa"/>
          </w:tcPr>
          <w:p w14:paraId="69F37838" w14:textId="77777777" w:rsidR="00443A84" w:rsidRPr="00811D26" w:rsidRDefault="00443A84" w:rsidP="004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3C57F6DA" w14:textId="7043B493" w:rsidR="00443A84" w:rsidRPr="00811D26" w:rsidRDefault="00443A84" w:rsidP="004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11D26">
              <w:rPr>
                <w:rFonts w:asciiTheme="majorBidi" w:hAnsiTheme="majorBidi" w:cstheme="majorBidi"/>
                <w:sz w:val="30"/>
                <w:szCs w:val="30"/>
              </w:rPr>
              <w:t>15,914</w:t>
            </w:r>
          </w:p>
        </w:tc>
      </w:tr>
      <w:tr w:rsidR="00D5550F" w:rsidRPr="00811D26" w14:paraId="4DBA9AB3" w14:textId="77777777" w:rsidTr="00DB5D50">
        <w:tc>
          <w:tcPr>
            <w:tcW w:w="4309" w:type="dxa"/>
            <w:vAlign w:val="bottom"/>
          </w:tcPr>
          <w:p w14:paraId="17E9C31C" w14:textId="0FE5B43F" w:rsidR="00D5550F" w:rsidRPr="00811D26" w:rsidRDefault="00D5550F" w:rsidP="00D5550F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811D2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DEEBAEC" w14:textId="59D290CA" w:rsidR="00D5550F" w:rsidRPr="00443A84" w:rsidRDefault="00D5550F" w:rsidP="00D55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5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43A84">
              <w:rPr>
                <w:rFonts w:asciiTheme="majorBidi" w:hAnsiTheme="majorBidi" w:cstheme="majorBidi"/>
                <w:sz w:val="30"/>
                <w:szCs w:val="30"/>
              </w:rPr>
              <w:tab/>
              <w:t>(</w:t>
            </w:r>
            <w:r w:rsidR="00004A00" w:rsidRPr="00443A8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970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4A00" w:rsidRPr="00443A84">
              <w:rPr>
                <w:rFonts w:asciiTheme="majorBidi" w:hAnsiTheme="majorBidi" w:cstheme="majorBidi"/>
                <w:sz w:val="30"/>
                <w:szCs w:val="30"/>
              </w:rPr>
              <w:t xml:space="preserve">  523</w:t>
            </w:r>
            <w:r w:rsidRPr="00443A8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A85E0F3" w14:textId="77777777" w:rsidR="00D5550F" w:rsidRPr="00811D26" w:rsidRDefault="00D5550F" w:rsidP="00D55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D13B5CE" w14:textId="4A713293" w:rsidR="00D5550F" w:rsidRPr="00811D26" w:rsidRDefault="00D5550F" w:rsidP="00FF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5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</w:rPr>
              <w:tab/>
              <w:t>(</w:t>
            </w:r>
            <w:r w:rsidR="009700EA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811D26">
              <w:rPr>
                <w:rFonts w:asciiTheme="majorBidi" w:hAnsiTheme="majorBidi" w:cstheme="majorBidi"/>
                <w:sz w:val="30"/>
                <w:szCs w:val="30"/>
              </w:rPr>
              <w:t>792)</w:t>
            </w:r>
          </w:p>
        </w:tc>
        <w:tc>
          <w:tcPr>
            <w:tcW w:w="236" w:type="dxa"/>
          </w:tcPr>
          <w:p w14:paraId="4832460D" w14:textId="77777777" w:rsidR="00D5550F" w:rsidRPr="00811D26" w:rsidRDefault="00D5550F" w:rsidP="00D55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BB62CA0" w14:textId="73AE0FCF" w:rsidR="00D5550F" w:rsidRPr="00443A84" w:rsidRDefault="00D5550F" w:rsidP="00D55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5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43A84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(  </w:t>
            </w:r>
            <w:r w:rsidR="00970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3A84">
              <w:rPr>
                <w:rFonts w:asciiTheme="majorBidi" w:hAnsiTheme="majorBidi" w:cstheme="majorBidi"/>
                <w:sz w:val="30"/>
                <w:szCs w:val="30"/>
              </w:rPr>
              <w:t xml:space="preserve">  523)</w:t>
            </w:r>
          </w:p>
        </w:tc>
        <w:tc>
          <w:tcPr>
            <w:tcW w:w="238" w:type="dxa"/>
          </w:tcPr>
          <w:p w14:paraId="26DAD00A" w14:textId="77777777" w:rsidR="00D5550F" w:rsidRPr="00811D26" w:rsidRDefault="00D5550F" w:rsidP="00D55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336BE846" w14:textId="4B7569F2" w:rsidR="00D5550F" w:rsidRPr="00811D26" w:rsidRDefault="00D5550F" w:rsidP="00FF6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5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11D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00EA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811D26">
              <w:rPr>
                <w:rFonts w:asciiTheme="majorBidi" w:hAnsiTheme="majorBidi" w:cstheme="majorBidi"/>
                <w:sz w:val="30"/>
                <w:szCs w:val="30"/>
              </w:rPr>
              <w:t>792)</w:t>
            </w:r>
          </w:p>
        </w:tc>
      </w:tr>
      <w:tr w:rsidR="00004A00" w:rsidRPr="00811D26" w14:paraId="7018E7C3" w14:textId="77777777" w:rsidTr="00BA11E1">
        <w:tc>
          <w:tcPr>
            <w:tcW w:w="4309" w:type="dxa"/>
            <w:vAlign w:val="bottom"/>
          </w:tcPr>
          <w:p w14:paraId="0ACD93A1" w14:textId="77777777" w:rsidR="00004A00" w:rsidRPr="00811D26" w:rsidRDefault="00004A00" w:rsidP="00004A00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ภาษีเงินได้ที่แสดงเป็นรายการกำไรหรือขาดทุนใน</w:t>
            </w:r>
          </w:p>
          <w:p w14:paraId="0BA54FB9" w14:textId="77777777" w:rsidR="00004A00" w:rsidRPr="00811D26" w:rsidRDefault="00004A00" w:rsidP="00004A00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F02394" w14:textId="32D66754" w:rsidR="00004A00" w:rsidRPr="00443A84" w:rsidRDefault="00004A00" w:rsidP="0044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43A8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7260CA">
              <w:rPr>
                <w:rFonts w:asciiTheme="majorBidi" w:hAnsiTheme="majorBidi" w:cstheme="majorBidi"/>
                <w:sz w:val="30"/>
                <w:szCs w:val="30"/>
              </w:rPr>
              <w:t>6,677</w:t>
            </w:r>
          </w:p>
        </w:tc>
        <w:tc>
          <w:tcPr>
            <w:tcW w:w="236" w:type="dxa"/>
          </w:tcPr>
          <w:p w14:paraId="1A91C786" w14:textId="77777777" w:rsidR="00004A00" w:rsidRPr="00811D26" w:rsidRDefault="00004A00" w:rsidP="0000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02297" w14:textId="1D536A28" w:rsidR="00004A00" w:rsidRPr="00811D26" w:rsidRDefault="00004A00" w:rsidP="0000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</w:rPr>
              <w:tab/>
              <w:t>15,229</w:t>
            </w:r>
          </w:p>
        </w:tc>
        <w:tc>
          <w:tcPr>
            <w:tcW w:w="236" w:type="dxa"/>
          </w:tcPr>
          <w:p w14:paraId="4B5BDC90" w14:textId="77777777" w:rsidR="00004A00" w:rsidRPr="00811D26" w:rsidRDefault="00004A00" w:rsidP="0000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4F99804D" w14:textId="77777777" w:rsidR="00004A00" w:rsidRPr="00443A84" w:rsidRDefault="00004A00" w:rsidP="0000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51"/>
                <w:tab w:val="left" w:pos="90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2954C2" w14:textId="6D388627" w:rsidR="00004A00" w:rsidRPr="00443A84" w:rsidRDefault="00004A00" w:rsidP="00302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43A8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7260CA">
              <w:rPr>
                <w:rFonts w:asciiTheme="majorBidi" w:hAnsiTheme="majorBidi" w:cstheme="majorBidi"/>
                <w:sz w:val="30"/>
                <w:szCs w:val="30"/>
              </w:rPr>
              <w:t>7,109</w:t>
            </w:r>
          </w:p>
        </w:tc>
        <w:tc>
          <w:tcPr>
            <w:tcW w:w="238" w:type="dxa"/>
          </w:tcPr>
          <w:p w14:paraId="32A56527" w14:textId="77777777" w:rsidR="00004A00" w:rsidRPr="00811D26" w:rsidRDefault="00004A00" w:rsidP="0000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26585F" w14:textId="3247150F" w:rsidR="00004A00" w:rsidRPr="00811D26" w:rsidRDefault="00004A00" w:rsidP="0000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</w:rPr>
              <w:tab/>
              <w:t>15,122</w:t>
            </w:r>
          </w:p>
        </w:tc>
      </w:tr>
    </w:tbl>
    <w:p w14:paraId="068006F9" w14:textId="77777777" w:rsidR="00432268" w:rsidRPr="00811D26" w:rsidRDefault="00432268" w:rsidP="00432268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9"/>
        <w:gridCol w:w="1191"/>
        <w:gridCol w:w="236"/>
        <w:gridCol w:w="1191"/>
        <w:gridCol w:w="236"/>
        <w:gridCol w:w="1191"/>
        <w:gridCol w:w="238"/>
        <w:gridCol w:w="1191"/>
      </w:tblGrid>
      <w:tr w:rsidR="00432268" w:rsidRPr="00811D26" w14:paraId="3A84632F" w14:textId="77777777" w:rsidTr="00B57106">
        <w:tc>
          <w:tcPr>
            <w:tcW w:w="4309" w:type="dxa"/>
          </w:tcPr>
          <w:p w14:paraId="78983DEB" w14:textId="77777777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4" w:type="dxa"/>
            <w:gridSpan w:val="7"/>
            <w:tcBorders>
              <w:bottom w:val="single" w:sz="4" w:space="0" w:color="auto"/>
            </w:tcBorders>
          </w:tcPr>
          <w:p w14:paraId="038C5ACF" w14:textId="77777777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Pr="00811D2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811D26">
              <w:rPr>
                <w:rFonts w:asciiTheme="majorBidi" w:hAnsiTheme="majorBidi" w:cstheme="majorBidi"/>
                <w:sz w:val="30"/>
                <w:szCs w:val="30"/>
                <w:cs/>
              </w:rPr>
              <w:t>เดือน (พันบาท)</w:t>
            </w:r>
          </w:p>
        </w:tc>
      </w:tr>
      <w:tr w:rsidR="00432268" w:rsidRPr="00811D26" w14:paraId="6EEDA085" w14:textId="77777777" w:rsidTr="00B57106">
        <w:tc>
          <w:tcPr>
            <w:tcW w:w="4309" w:type="dxa"/>
          </w:tcPr>
          <w:p w14:paraId="03DDCD75" w14:textId="77777777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FAAA3" w14:textId="77777777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CE224B4" w14:textId="77777777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6E009" w14:textId="77777777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268" w:rsidRPr="00811D26" w14:paraId="592AFAB4" w14:textId="77777777" w:rsidTr="00B57106">
        <w:tc>
          <w:tcPr>
            <w:tcW w:w="4309" w:type="dxa"/>
          </w:tcPr>
          <w:p w14:paraId="2D33F3D9" w14:textId="77777777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D1E841B" w14:textId="41D92E48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6BEC318" w14:textId="77777777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F4F4DE7" w14:textId="45218D07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06C7D1F" w14:textId="77777777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D08DECF" w14:textId="4F37772C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8588F28" w14:textId="77777777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878B0FF" w14:textId="3EB144CB" w:rsidR="00432268" w:rsidRPr="00811D26" w:rsidRDefault="00432268" w:rsidP="00B5710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E54D6" w:rsidRPr="00811D26" w14:paraId="0553CFD9" w14:textId="77777777" w:rsidTr="00B57106">
        <w:tc>
          <w:tcPr>
            <w:tcW w:w="4309" w:type="dxa"/>
          </w:tcPr>
          <w:p w14:paraId="60E0C3F3" w14:textId="145BF06D" w:rsidR="001E54D6" w:rsidRPr="00811D26" w:rsidRDefault="00666DEE" w:rsidP="001E54D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ภาษีเงินได้ของงวดปัจจุบันที่คำนวณจากกำไร</w:t>
            </w:r>
            <w:r w:rsidR="007260C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11D26">
              <w:rPr>
                <w:rFonts w:asciiTheme="majorBidi" w:hAnsiTheme="majorBidi" w:cstheme="majorBidi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29CA2515" w14:textId="6E5A0732" w:rsidR="001E54D6" w:rsidRPr="0069060B" w:rsidRDefault="001E54D6" w:rsidP="00726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9060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7260CA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236" w:type="dxa"/>
            <w:vAlign w:val="bottom"/>
          </w:tcPr>
          <w:p w14:paraId="4AFD6E5F" w14:textId="77777777" w:rsidR="001E54D6" w:rsidRPr="00811D26" w:rsidRDefault="001E54D6" w:rsidP="001E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778000E2" w14:textId="10C29387" w:rsidR="001E54D6" w:rsidRPr="00811D26" w:rsidRDefault="001E54D6" w:rsidP="001E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</w:rPr>
              <w:tab/>
              <w:t>1,308</w:t>
            </w:r>
          </w:p>
        </w:tc>
        <w:tc>
          <w:tcPr>
            <w:tcW w:w="236" w:type="dxa"/>
            <w:vAlign w:val="bottom"/>
          </w:tcPr>
          <w:p w14:paraId="04AEDE28" w14:textId="77777777" w:rsidR="001E54D6" w:rsidRPr="00811D26" w:rsidRDefault="001E54D6" w:rsidP="001E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438D6857" w14:textId="1903AF87" w:rsidR="001E54D6" w:rsidRPr="0069060B" w:rsidRDefault="00D045ED" w:rsidP="001E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06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22E8BA35" w14:textId="77777777" w:rsidR="001E54D6" w:rsidRPr="00811D26" w:rsidRDefault="001E54D6" w:rsidP="001E54D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553C4C9C" w14:textId="4907FAF9" w:rsidR="001E54D6" w:rsidRPr="00811D26" w:rsidRDefault="001E54D6" w:rsidP="001E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45ED" w:rsidRPr="00811D26" w14:paraId="5CE2C454" w14:textId="77777777" w:rsidTr="00AE037B">
        <w:tc>
          <w:tcPr>
            <w:tcW w:w="4309" w:type="dxa"/>
            <w:vAlign w:val="bottom"/>
          </w:tcPr>
          <w:p w14:paraId="7B595CC5" w14:textId="7E16CF09" w:rsidR="00D045ED" w:rsidRPr="00811D26" w:rsidRDefault="00D045ED" w:rsidP="00D045ED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="00D83BE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="00666DE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D83B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="00666DEE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91" w:type="dxa"/>
          </w:tcPr>
          <w:p w14:paraId="2E48E076" w14:textId="566704F7" w:rsidR="00D045ED" w:rsidRPr="0069060B" w:rsidRDefault="00D045ED" w:rsidP="00690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9060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7260CA">
              <w:rPr>
                <w:rFonts w:asciiTheme="majorBidi" w:hAnsiTheme="majorBidi" w:cstheme="majorBidi"/>
                <w:sz w:val="30"/>
                <w:szCs w:val="30"/>
              </w:rPr>
              <w:t>8,370</w:t>
            </w:r>
            <w:r w:rsidRPr="006906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CD7E21D" w14:textId="77777777" w:rsidR="00D045ED" w:rsidRPr="00D045ED" w:rsidRDefault="00D045ED" w:rsidP="00D0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10A44CF" w14:textId="54982DEB" w:rsidR="00D045ED" w:rsidRPr="00D045ED" w:rsidRDefault="00D045ED" w:rsidP="00D0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68"/>
                <w:tab w:val="left" w:pos="90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045ED">
              <w:rPr>
                <w:rFonts w:asciiTheme="majorBidi" w:hAnsiTheme="majorBidi" w:cstheme="majorBidi"/>
                <w:sz w:val="30"/>
                <w:szCs w:val="30"/>
              </w:rPr>
              <w:tab/>
              <w:t>(1,564)</w:t>
            </w:r>
          </w:p>
        </w:tc>
        <w:tc>
          <w:tcPr>
            <w:tcW w:w="236" w:type="dxa"/>
          </w:tcPr>
          <w:p w14:paraId="41FE7D9C" w14:textId="77777777" w:rsidR="00D045ED" w:rsidRPr="00D045ED" w:rsidRDefault="00D045ED" w:rsidP="00D0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B259D4A" w14:textId="1E20DDA7" w:rsidR="00D045ED" w:rsidRPr="0069060B" w:rsidRDefault="00D045ED" w:rsidP="00690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9060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7260CA">
              <w:rPr>
                <w:rFonts w:asciiTheme="majorBidi" w:hAnsiTheme="majorBidi" w:cstheme="majorBidi"/>
                <w:sz w:val="30"/>
                <w:szCs w:val="30"/>
              </w:rPr>
              <w:t>8,513</w:t>
            </w:r>
          </w:p>
        </w:tc>
        <w:tc>
          <w:tcPr>
            <w:tcW w:w="238" w:type="dxa"/>
          </w:tcPr>
          <w:p w14:paraId="4D1014FF" w14:textId="77777777" w:rsidR="00D045ED" w:rsidRPr="00811D26" w:rsidRDefault="00D045ED" w:rsidP="00D0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7D0250CD" w14:textId="31FDA347" w:rsidR="00D045ED" w:rsidRPr="00811D26" w:rsidRDefault="00D045ED" w:rsidP="00D0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68"/>
                <w:tab w:val="left" w:pos="90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11D26">
              <w:rPr>
                <w:rFonts w:asciiTheme="majorBidi" w:hAnsiTheme="majorBidi" w:cstheme="majorBidi"/>
                <w:sz w:val="30"/>
                <w:szCs w:val="30"/>
              </w:rPr>
              <w:t>(1,140)</w:t>
            </w:r>
          </w:p>
        </w:tc>
      </w:tr>
      <w:tr w:rsidR="001E54D6" w:rsidRPr="00811D26" w14:paraId="2162D7BA" w14:textId="77777777" w:rsidTr="00551370">
        <w:tc>
          <w:tcPr>
            <w:tcW w:w="4309" w:type="dxa"/>
            <w:vAlign w:val="bottom"/>
          </w:tcPr>
          <w:p w14:paraId="0292AE19" w14:textId="0F2755CD" w:rsidR="001E54D6" w:rsidRPr="00811D26" w:rsidRDefault="001E54D6" w:rsidP="001E54D6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02DB7EB" w14:textId="64746576" w:rsidR="001E54D6" w:rsidRPr="0069060B" w:rsidRDefault="001E54D6" w:rsidP="001E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51"/>
                <w:tab w:val="left" w:pos="90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9060B">
              <w:rPr>
                <w:rFonts w:asciiTheme="majorBidi" w:hAnsiTheme="majorBidi" w:cstheme="majorBidi"/>
                <w:sz w:val="30"/>
                <w:szCs w:val="30"/>
              </w:rPr>
              <w:tab/>
              <w:t>(</w:t>
            </w:r>
            <w:r w:rsidRPr="0069060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69060B">
              <w:rPr>
                <w:rFonts w:asciiTheme="majorBidi" w:hAnsiTheme="majorBidi" w:cstheme="majorBidi"/>
                <w:sz w:val="30"/>
                <w:szCs w:val="30"/>
              </w:rPr>
              <w:t>2,345)</w:t>
            </w:r>
          </w:p>
        </w:tc>
        <w:tc>
          <w:tcPr>
            <w:tcW w:w="236" w:type="dxa"/>
          </w:tcPr>
          <w:p w14:paraId="04F58D1E" w14:textId="77777777" w:rsidR="001E54D6" w:rsidRPr="00811D26" w:rsidRDefault="001E54D6" w:rsidP="001E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B335ABD" w14:textId="50508128" w:rsidR="001E54D6" w:rsidRPr="00811D26" w:rsidRDefault="001E54D6" w:rsidP="001E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68"/>
                <w:tab w:val="left" w:pos="90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</w:rPr>
              <w:tab/>
              <w:t>(</w:t>
            </w:r>
            <w:r w:rsidRPr="00811D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11D26">
              <w:rPr>
                <w:rFonts w:asciiTheme="majorBidi" w:hAnsiTheme="majorBidi" w:cstheme="majorBidi"/>
                <w:sz w:val="30"/>
                <w:szCs w:val="30"/>
              </w:rPr>
              <w:t>662)</w:t>
            </w:r>
          </w:p>
        </w:tc>
        <w:tc>
          <w:tcPr>
            <w:tcW w:w="236" w:type="dxa"/>
          </w:tcPr>
          <w:p w14:paraId="5C2CF041" w14:textId="77777777" w:rsidR="001E54D6" w:rsidRPr="00811D26" w:rsidRDefault="001E54D6" w:rsidP="001E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309E786" w14:textId="7282D104" w:rsidR="001E54D6" w:rsidRPr="0069060B" w:rsidRDefault="001E54D6" w:rsidP="001E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5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9060B">
              <w:rPr>
                <w:rFonts w:asciiTheme="majorBidi" w:hAnsiTheme="majorBidi" w:cstheme="majorBidi"/>
                <w:sz w:val="30"/>
                <w:szCs w:val="30"/>
              </w:rPr>
              <w:tab/>
              <w:t>(</w:t>
            </w:r>
            <w:r w:rsidRPr="0069060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9060B">
              <w:rPr>
                <w:rFonts w:asciiTheme="majorBidi" w:hAnsiTheme="majorBidi" w:cstheme="majorBidi"/>
                <w:sz w:val="30"/>
                <w:szCs w:val="30"/>
              </w:rPr>
              <w:t>2,345)</w:t>
            </w:r>
          </w:p>
        </w:tc>
        <w:tc>
          <w:tcPr>
            <w:tcW w:w="238" w:type="dxa"/>
          </w:tcPr>
          <w:p w14:paraId="6E03C775" w14:textId="77777777" w:rsidR="001E54D6" w:rsidRPr="00811D26" w:rsidRDefault="001E54D6" w:rsidP="001E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2207D428" w14:textId="77779D83" w:rsidR="001E54D6" w:rsidRPr="00811D26" w:rsidRDefault="001E54D6" w:rsidP="001E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68"/>
                <w:tab w:val="left" w:pos="90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11D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11D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11D26">
              <w:rPr>
                <w:rFonts w:asciiTheme="majorBidi" w:hAnsiTheme="majorBidi" w:cstheme="majorBidi"/>
                <w:sz w:val="30"/>
                <w:szCs w:val="30"/>
              </w:rPr>
              <w:t>662)</w:t>
            </w:r>
          </w:p>
        </w:tc>
      </w:tr>
      <w:tr w:rsidR="00DA04F7" w:rsidRPr="00811D26" w14:paraId="1B3892B4" w14:textId="77777777" w:rsidTr="000F7F14">
        <w:tc>
          <w:tcPr>
            <w:tcW w:w="4309" w:type="dxa"/>
            <w:vAlign w:val="bottom"/>
          </w:tcPr>
          <w:p w14:paraId="67FAC233" w14:textId="77777777" w:rsidR="00DA04F7" w:rsidRPr="00811D26" w:rsidRDefault="00DA04F7" w:rsidP="00DA04F7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ภาษีเงินได้ที่แสดงเป็นรายการกำไรหรือขาดทุนใน</w:t>
            </w:r>
          </w:p>
          <w:p w14:paraId="19F9113F" w14:textId="77777777" w:rsidR="00DA04F7" w:rsidRPr="00811D26" w:rsidRDefault="00DA04F7" w:rsidP="00DA04F7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754E3" w14:textId="1B927011" w:rsidR="00DA04F7" w:rsidRPr="00C15781" w:rsidRDefault="00DA04F7" w:rsidP="00690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9060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7260CA">
              <w:rPr>
                <w:rFonts w:asciiTheme="majorBidi" w:hAnsiTheme="majorBidi" w:cstheme="majorBidi"/>
                <w:sz w:val="30"/>
                <w:szCs w:val="30"/>
              </w:rPr>
              <w:t>6,427</w:t>
            </w:r>
          </w:p>
        </w:tc>
        <w:tc>
          <w:tcPr>
            <w:tcW w:w="236" w:type="dxa"/>
          </w:tcPr>
          <w:p w14:paraId="31204861" w14:textId="77777777" w:rsidR="00DA04F7" w:rsidRPr="00811D26" w:rsidRDefault="00DA04F7" w:rsidP="00DA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588C2" w14:textId="420C2C6E" w:rsidR="00DA04F7" w:rsidRPr="00811D26" w:rsidRDefault="00DA04F7" w:rsidP="00DA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68"/>
                <w:tab w:val="left" w:pos="90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</w:rPr>
              <w:tab/>
              <w:t>(</w:t>
            </w:r>
            <w:r w:rsidRPr="00811D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11D26">
              <w:rPr>
                <w:rFonts w:asciiTheme="majorBidi" w:hAnsiTheme="majorBidi" w:cstheme="majorBidi"/>
                <w:sz w:val="30"/>
                <w:szCs w:val="30"/>
              </w:rPr>
              <w:t>918)</w:t>
            </w:r>
          </w:p>
        </w:tc>
        <w:tc>
          <w:tcPr>
            <w:tcW w:w="236" w:type="dxa"/>
          </w:tcPr>
          <w:p w14:paraId="23DC4AF4" w14:textId="77777777" w:rsidR="00DA04F7" w:rsidRPr="00811D26" w:rsidRDefault="00DA04F7" w:rsidP="00DA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68B93F23" w14:textId="77777777" w:rsidR="00DA04F7" w:rsidRPr="0069060B" w:rsidRDefault="00DA04F7" w:rsidP="00DA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51"/>
                <w:tab w:val="left" w:pos="90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342943" w14:textId="673EAB6C" w:rsidR="00DA04F7" w:rsidRPr="0069060B" w:rsidRDefault="00DA04F7" w:rsidP="00690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9060B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 </w:t>
            </w:r>
            <w:r w:rsidR="007260CA">
              <w:rPr>
                <w:rFonts w:asciiTheme="majorBidi" w:hAnsiTheme="majorBidi" w:cstheme="majorBidi"/>
                <w:sz w:val="30"/>
                <w:szCs w:val="30"/>
              </w:rPr>
              <w:t>6,168</w:t>
            </w:r>
          </w:p>
        </w:tc>
        <w:tc>
          <w:tcPr>
            <w:tcW w:w="238" w:type="dxa"/>
          </w:tcPr>
          <w:p w14:paraId="4D1FD923" w14:textId="77777777" w:rsidR="00DA04F7" w:rsidRPr="00811D26" w:rsidRDefault="00DA04F7" w:rsidP="00DA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9FFD6" w14:textId="0918F9A9" w:rsidR="00DA04F7" w:rsidRPr="00811D26" w:rsidRDefault="00DA04F7" w:rsidP="00DA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68"/>
                <w:tab w:val="left" w:pos="90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/>
                <w:sz w:val="30"/>
                <w:szCs w:val="30"/>
              </w:rPr>
              <w:tab/>
              <w:t>(1,802)</w:t>
            </w:r>
          </w:p>
        </w:tc>
      </w:tr>
      <w:tr w:rsidR="00DA04F7" w:rsidRPr="00811D26" w14:paraId="77F46C96" w14:textId="77777777" w:rsidTr="0044210A">
        <w:tc>
          <w:tcPr>
            <w:tcW w:w="4309" w:type="dxa"/>
            <w:vAlign w:val="bottom"/>
          </w:tcPr>
          <w:p w14:paraId="66875073" w14:textId="5C30B449" w:rsidR="00DA04F7" w:rsidRPr="00811D26" w:rsidRDefault="00DA04F7" w:rsidP="00DA04F7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26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สินทรัพย์ภาษีเงินได้รอการตัดบัญชีเพิ่มขึ้นในส่วนของขาดทุนเบ็ดเสร็จอื่น (ดูหมายเหตุ </w:t>
            </w:r>
            <w:r w:rsidRPr="00811D26">
              <w:rPr>
                <w:rFonts w:ascii="Angsana New" w:hAnsi="Angsana New"/>
                <w:sz w:val="30"/>
                <w:szCs w:val="30"/>
              </w:rPr>
              <w:t>1</w:t>
            </w:r>
            <w:r w:rsidR="00C65A6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811D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</w:tcPr>
          <w:p w14:paraId="66A4FB45" w14:textId="77777777" w:rsidR="00DA04F7" w:rsidRPr="0069060B" w:rsidRDefault="00DA04F7" w:rsidP="0000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51"/>
                <w:tab w:val="left" w:pos="90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2637D2" w14:textId="2A9995EE" w:rsidR="00DA04F7" w:rsidRPr="0069060B" w:rsidRDefault="00DA04F7" w:rsidP="00DA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51"/>
                <w:tab w:val="left" w:pos="90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9060B">
              <w:rPr>
                <w:rFonts w:asciiTheme="majorBidi" w:hAnsiTheme="majorBidi" w:cstheme="majorBidi"/>
                <w:sz w:val="30"/>
                <w:szCs w:val="30"/>
              </w:rPr>
              <w:tab/>
              <w:t>(    493)</w:t>
            </w:r>
          </w:p>
        </w:tc>
        <w:tc>
          <w:tcPr>
            <w:tcW w:w="236" w:type="dxa"/>
          </w:tcPr>
          <w:p w14:paraId="053870A6" w14:textId="77777777" w:rsidR="00DA04F7" w:rsidRPr="00811D26" w:rsidRDefault="00DA04F7" w:rsidP="00DA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463F6F" w14:textId="2968DDCA" w:rsidR="00DA04F7" w:rsidRPr="00811D26" w:rsidRDefault="00DA04F7" w:rsidP="00DA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EFC68D4" w14:textId="77777777" w:rsidR="00DA04F7" w:rsidRPr="00811D26" w:rsidRDefault="00DA04F7" w:rsidP="00DA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</w:tcPr>
          <w:p w14:paraId="42D27891" w14:textId="77777777" w:rsidR="00DA04F7" w:rsidRPr="0069060B" w:rsidRDefault="00DA04F7" w:rsidP="00DA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51"/>
                <w:tab w:val="left" w:pos="90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4E6F40" w14:textId="1F682240" w:rsidR="00DA04F7" w:rsidRPr="0069060B" w:rsidRDefault="00DA04F7" w:rsidP="00DA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5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9060B">
              <w:rPr>
                <w:rFonts w:asciiTheme="majorBidi" w:hAnsiTheme="majorBidi" w:cstheme="majorBidi"/>
                <w:sz w:val="30"/>
                <w:szCs w:val="30"/>
              </w:rPr>
              <w:tab/>
              <w:t>(     493)</w:t>
            </w:r>
          </w:p>
        </w:tc>
        <w:tc>
          <w:tcPr>
            <w:tcW w:w="238" w:type="dxa"/>
          </w:tcPr>
          <w:p w14:paraId="200EA2C0" w14:textId="77777777" w:rsidR="00DA04F7" w:rsidRPr="00811D26" w:rsidRDefault="00DA04F7" w:rsidP="00DA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865193" w14:textId="7DD2DF64" w:rsidR="00DA04F7" w:rsidRPr="00811D26" w:rsidRDefault="00DA04F7" w:rsidP="00DA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811D2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6460D4B0" w14:textId="77777777" w:rsidR="00432268" w:rsidRPr="00C8597B" w:rsidRDefault="00432268" w:rsidP="00432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65AEA0AB" w14:textId="77777777" w:rsidR="00432268" w:rsidRDefault="00432268" w:rsidP="00432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475EEDBB" w14:textId="77777777" w:rsidR="00056AB8" w:rsidRPr="00C8597B" w:rsidRDefault="00056AB8" w:rsidP="00432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7756B72E" w14:textId="0744D05F" w:rsidR="00432268" w:rsidRPr="00811D26" w:rsidRDefault="00761A00" w:rsidP="00761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11D26">
        <w:rPr>
          <w:rFonts w:asciiTheme="majorBidi" w:hAnsiTheme="majorBidi" w:hint="cs"/>
          <w:color w:val="000000"/>
          <w:sz w:val="30"/>
          <w:szCs w:val="30"/>
          <w:cs/>
        </w:rPr>
        <w:lastRenderedPageBreak/>
        <w:t>สินทรัพย์และหนี้สินภาษีเงินได้รอการตัดบัญชีที่แสดงในงบฐานะการเงิน</w:t>
      </w:r>
      <w:r w:rsidRPr="00811D2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11D26">
        <w:rPr>
          <w:rFonts w:asciiTheme="majorBidi" w:hAnsiTheme="majorBidi" w:hint="cs"/>
          <w:color w:val="000000"/>
          <w:sz w:val="30"/>
          <w:szCs w:val="30"/>
          <w:cs/>
        </w:rPr>
        <w:t>ณ</w:t>
      </w:r>
      <w:r w:rsidRPr="00811D2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11D26">
        <w:rPr>
          <w:rFonts w:asciiTheme="majorBidi" w:hAnsiTheme="majorBidi" w:hint="cs"/>
          <w:color w:val="000000"/>
          <w:sz w:val="30"/>
          <w:szCs w:val="30"/>
          <w:cs/>
        </w:rPr>
        <w:t>วันที่</w:t>
      </w:r>
      <w:r w:rsidRPr="00811D2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11D26">
        <w:rPr>
          <w:rFonts w:asciiTheme="majorBidi" w:hAnsiTheme="majorBidi"/>
          <w:color w:val="000000"/>
          <w:sz w:val="30"/>
          <w:szCs w:val="30"/>
        </w:rPr>
        <w:t>30</w:t>
      </w:r>
      <w:r w:rsidRPr="00811D2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11D26">
        <w:rPr>
          <w:rFonts w:asciiTheme="majorBidi" w:hAnsiTheme="majorBidi" w:hint="cs"/>
          <w:color w:val="000000"/>
          <w:sz w:val="30"/>
          <w:szCs w:val="30"/>
          <w:cs/>
        </w:rPr>
        <w:t>กันยายน</w:t>
      </w:r>
      <w:r w:rsidRPr="00811D2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11D26">
        <w:rPr>
          <w:rFonts w:asciiTheme="majorBidi" w:hAnsiTheme="majorBidi"/>
          <w:color w:val="000000"/>
          <w:sz w:val="30"/>
          <w:szCs w:val="30"/>
        </w:rPr>
        <w:t>2568</w:t>
      </w:r>
      <w:r w:rsidRPr="00811D2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11D26">
        <w:rPr>
          <w:rFonts w:asciiTheme="majorBidi" w:hAnsiTheme="majorBidi" w:hint="cs"/>
          <w:color w:val="000000"/>
          <w:sz w:val="30"/>
          <w:szCs w:val="30"/>
          <w:cs/>
        </w:rPr>
        <w:t>และวันที่</w:t>
      </w:r>
      <w:r w:rsidRPr="00811D2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11D26">
        <w:rPr>
          <w:rFonts w:asciiTheme="majorBidi" w:hAnsiTheme="majorBidi"/>
          <w:color w:val="000000"/>
          <w:sz w:val="30"/>
          <w:szCs w:val="30"/>
        </w:rPr>
        <w:t>31</w:t>
      </w:r>
      <w:r w:rsidRPr="00811D2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11D26">
        <w:rPr>
          <w:rFonts w:asciiTheme="majorBidi" w:hAnsiTheme="majorBidi" w:hint="cs"/>
          <w:color w:val="000000"/>
          <w:sz w:val="30"/>
          <w:szCs w:val="30"/>
          <w:cs/>
        </w:rPr>
        <w:t>ธันวาคม</w:t>
      </w:r>
      <w:r w:rsidRPr="00811D2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11D26">
        <w:rPr>
          <w:rFonts w:asciiTheme="majorBidi" w:hAnsiTheme="majorBidi"/>
          <w:color w:val="000000"/>
          <w:sz w:val="30"/>
          <w:szCs w:val="30"/>
        </w:rPr>
        <w:t>2567</w:t>
      </w:r>
      <w:r w:rsidRPr="00811D2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11D26">
        <w:rPr>
          <w:rFonts w:asciiTheme="majorBidi" w:hAnsiTheme="majorBidi" w:hint="cs"/>
          <w:color w:val="000000"/>
          <w:sz w:val="30"/>
          <w:szCs w:val="30"/>
          <w:cs/>
        </w:rPr>
        <w:t>ประกอบด้วยรายการดังต่อไปนี้</w:t>
      </w:r>
    </w:p>
    <w:p w14:paraId="63B0CB1E" w14:textId="77777777" w:rsidR="00432268" w:rsidRPr="00811D26" w:rsidRDefault="00432268" w:rsidP="00881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81" w:type="dxa"/>
        <w:tblInd w:w="-113" w:type="dxa"/>
        <w:tblLook w:val="0000" w:firstRow="0" w:lastRow="0" w:firstColumn="0" w:lastColumn="0" w:noHBand="0" w:noVBand="0"/>
      </w:tblPr>
      <w:tblGrid>
        <w:gridCol w:w="4251"/>
        <w:gridCol w:w="1191"/>
        <w:gridCol w:w="255"/>
        <w:gridCol w:w="1191"/>
        <w:gridCol w:w="255"/>
        <w:gridCol w:w="1191"/>
        <w:gridCol w:w="255"/>
        <w:gridCol w:w="1192"/>
      </w:tblGrid>
      <w:tr w:rsidR="00761A00" w:rsidRPr="00811D26" w14:paraId="1BCD1DF2" w14:textId="77777777" w:rsidTr="00B5710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7ED40DAE" w14:textId="77777777" w:rsidR="00761A00" w:rsidRPr="00811D26" w:rsidRDefault="00761A00" w:rsidP="00B5710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DD6FB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1D2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61A00" w:rsidRPr="00811D26" w14:paraId="4251F460" w14:textId="77777777" w:rsidTr="00B5710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2702A0B0" w14:textId="77777777" w:rsidR="00761A00" w:rsidRPr="00811D26" w:rsidRDefault="00761A00" w:rsidP="00B5710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6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DB3643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1D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D7644" w14:textId="77777777" w:rsidR="00761A00" w:rsidRPr="00811D26" w:rsidRDefault="00761A00" w:rsidP="00B5710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6EE4F3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1A00" w:rsidRPr="00811D26" w14:paraId="0E82E897" w14:textId="77777777" w:rsidTr="00B5710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5D18E642" w14:textId="77777777" w:rsidR="00761A00" w:rsidRPr="00811D26" w:rsidRDefault="00761A00" w:rsidP="00B5710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465496" w14:textId="4BC1A054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11D26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811D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</w:t>
            </w:r>
            <w:r w:rsidRPr="00811D2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ายน</w:t>
            </w:r>
          </w:p>
          <w:p w14:paraId="6827B377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1D26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CC62E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BA668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1D26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11D2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  <w:p w14:paraId="735BB97F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1D26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8358C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5B11CE" w14:textId="584D3F24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11D26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811D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</w:t>
            </w:r>
            <w:r w:rsidRPr="00811D2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ายน</w:t>
            </w:r>
          </w:p>
          <w:p w14:paraId="4BC6CC6C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1D26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D3B1B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F1358E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1D26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11D2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  <w:p w14:paraId="46A04BA6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1D26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761A00" w:rsidRPr="00811D26" w14:paraId="60976EAD" w14:textId="77777777" w:rsidTr="00B5710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4F218EB2" w14:textId="77777777" w:rsidR="00761A00" w:rsidRPr="00811D26" w:rsidRDefault="00761A00" w:rsidP="00B5710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13" w:right="-43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11D26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C1216" w14:textId="77777777" w:rsidR="00761A00" w:rsidRPr="00811D26" w:rsidRDefault="00761A00" w:rsidP="00B5710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DFEC483" w14:textId="77777777" w:rsidR="00761A00" w:rsidRPr="00811D26" w:rsidRDefault="00761A00" w:rsidP="00B5710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5AC5C" w14:textId="77777777" w:rsidR="00761A00" w:rsidRPr="00811D26" w:rsidRDefault="00761A00" w:rsidP="00B5710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77205F0" w14:textId="77777777" w:rsidR="00761A00" w:rsidRPr="00811D26" w:rsidRDefault="00761A00" w:rsidP="00B5710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A8ABA" w14:textId="77777777" w:rsidR="00761A00" w:rsidRPr="00811D26" w:rsidRDefault="00761A00" w:rsidP="00B5710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888C070" w14:textId="77777777" w:rsidR="00761A00" w:rsidRPr="00811D26" w:rsidRDefault="00761A00" w:rsidP="00B5710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B4B60" w14:textId="77777777" w:rsidR="00761A00" w:rsidRPr="00811D26" w:rsidRDefault="00761A00" w:rsidP="00B5710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1A00" w:rsidRPr="00811D26" w14:paraId="540EF01F" w14:textId="77777777" w:rsidTr="00B5710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2C7DC3A8" w14:textId="77777777" w:rsidR="00761A00" w:rsidRPr="00811D26" w:rsidRDefault="00761A00" w:rsidP="00B5710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13" w:right="-64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1D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6FC7D194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5FC01AE4" w14:textId="77777777" w:rsidR="00761A00" w:rsidRPr="00811D26" w:rsidRDefault="00761A00" w:rsidP="00B5710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67D48E0B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605A2771" w14:textId="77777777" w:rsidR="00761A00" w:rsidRPr="00811D26" w:rsidRDefault="00761A00" w:rsidP="00B5710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7DA80605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31FBE434" w14:textId="77777777" w:rsidR="00761A00" w:rsidRPr="00811D26" w:rsidRDefault="00761A00" w:rsidP="00B5710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276E786F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1A00" w:rsidRPr="00811D26" w14:paraId="24C6EC83" w14:textId="77777777" w:rsidTr="00B5710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5C1EBF22" w14:textId="77777777" w:rsidR="00761A00" w:rsidRPr="00811D26" w:rsidRDefault="00761A00" w:rsidP="00B57106">
            <w:pPr>
              <w:tabs>
                <w:tab w:val="left" w:pos="1440"/>
                <w:tab w:val="left" w:pos="2160"/>
              </w:tabs>
              <w:ind w:left="13" w:right="-64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1D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ถือเป็นค่าใช้จ่าย</w:t>
            </w:r>
            <w:r w:rsidRPr="00811D2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หรือหนี้สิน</w:t>
            </w:r>
            <w:r w:rsidRPr="00811D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ทางภาษี 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22976E72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2674BEE4" w14:textId="77777777" w:rsidR="00761A00" w:rsidRPr="00811D26" w:rsidRDefault="00761A00" w:rsidP="00B5710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67CC027F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1888C1E4" w14:textId="77777777" w:rsidR="00761A00" w:rsidRPr="00811D26" w:rsidRDefault="00761A00" w:rsidP="00B5710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5183160D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2CF1E2D7" w14:textId="77777777" w:rsidR="00761A00" w:rsidRPr="00811D26" w:rsidRDefault="00761A00" w:rsidP="00B5710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56981E15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1A00" w:rsidRPr="00811D26" w14:paraId="7532AC8E" w14:textId="77777777" w:rsidTr="00B5710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7E6C321B" w14:textId="77777777" w:rsidR="00761A00" w:rsidRPr="00811D26" w:rsidRDefault="00761A00" w:rsidP="00B57106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ค่าเผื่อการลดลงของมูลค่าสินค้าคงเหลือที่</w:t>
            </w:r>
            <w:r w:rsidRPr="00811D26">
              <w:rPr>
                <w:rFonts w:ascii="Angsana New" w:hAnsi="Angsana New"/>
                <w:sz w:val="30"/>
                <w:szCs w:val="30"/>
              </w:rPr>
              <w:tab/>
            </w:r>
            <w:r w:rsidRPr="00811D26">
              <w:rPr>
                <w:rFonts w:ascii="Angsana New" w:hAnsi="Angsana New"/>
                <w:sz w:val="30"/>
                <w:szCs w:val="30"/>
              </w:rPr>
              <w:tab/>
            </w:r>
          </w:p>
          <w:p w14:paraId="17CB31D1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ab/>
            </w:r>
            <w:r w:rsidRPr="00811D26">
              <w:rPr>
                <w:rFonts w:ascii="Angsana New" w:hAnsi="Angsana New"/>
                <w:sz w:val="30"/>
                <w:szCs w:val="30"/>
              </w:rPr>
              <w:tab/>
            </w:r>
            <w:r w:rsidRPr="00811D26">
              <w:rPr>
                <w:rFonts w:ascii="Angsana New" w:hAnsi="Angsana New"/>
                <w:sz w:val="30"/>
                <w:szCs w:val="30"/>
                <w:cs/>
              </w:rPr>
              <w:t>เคลื่อนไหวช้าและเสื่อมสภาพ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6942EA14" w14:textId="7188F495" w:rsidR="00761A00" w:rsidRPr="00811D26" w:rsidRDefault="0024727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47270">
              <w:rPr>
                <w:rFonts w:ascii="Angsana New" w:hAnsi="Angsana New"/>
                <w:sz w:val="30"/>
                <w:szCs w:val="30"/>
              </w:rPr>
              <w:t>28,217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471AE239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6D658031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15,997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9F3CFAF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49735E64" w14:textId="24D2EF44" w:rsidR="00761A00" w:rsidRPr="00811D26" w:rsidRDefault="0024727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28,217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9F8F8CB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0F6D751E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15,997</w:t>
            </w:r>
          </w:p>
        </w:tc>
      </w:tr>
      <w:tr w:rsidR="00761A00" w:rsidRPr="00811D26" w14:paraId="2B6EE837" w14:textId="77777777" w:rsidTr="00B5710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3412A751" w14:textId="77777777" w:rsidR="00761A00" w:rsidRPr="00811D26" w:rsidRDefault="00761A00" w:rsidP="00B57106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811D26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ค่าเผื่อการด้อยค่าของลูกหนี้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4AA99F46" w14:textId="79490B03" w:rsidR="00761A00" w:rsidRPr="00811D26" w:rsidRDefault="0036566C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43,154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85019E4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63FE3B62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13,616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B390C99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46A515EF" w14:textId="02C0AC17" w:rsidR="00761A00" w:rsidRPr="00811D26" w:rsidRDefault="0036566C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41,815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46474F2F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38B5A45A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12,352</w:t>
            </w:r>
          </w:p>
        </w:tc>
      </w:tr>
      <w:tr w:rsidR="00761A00" w:rsidRPr="00811D26" w14:paraId="3F1A429D" w14:textId="77777777" w:rsidTr="00B5710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58CF3F73" w14:textId="77777777" w:rsidR="00761A00" w:rsidRPr="00811D26" w:rsidRDefault="00761A00" w:rsidP="00B57106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811D26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21C204D5" w14:textId="3A6FDA1A" w:rsidR="00761A00" w:rsidRPr="00811D26" w:rsidRDefault="00395AC9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B4021FE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5664D31B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750397BC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25E0FAD7" w14:textId="10AD7767" w:rsidR="00761A00" w:rsidRPr="00811D26" w:rsidRDefault="0024727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4303C12E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0216C899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761A00" w:rsidRPr="00811D26" w14:paraId="5A9AC68E" w14:textId="77777777" w:rsidTr="00B5710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6D7A613E" w14:textId="77777777" w:rsidR="00761A00" w:rsidRPr="00811D26" w:rsidRDefault="00761A00" w:rsidP="00B57106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811D26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0AF18110" w14:textId="74047608" w:rsidR="00761A00" w:rsidRPr="00811D26" w:rsidRDefault="0024727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47270">
              <w:rPr>
                <w:rFonts w:ascii="Angsana New" w:hAnsi="Angsana New"/>
                <w:sz w:val="30"/>
                <w:szCs w:val="30"/>
              </w:rPr>
              <w:t>10,347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DF0E7E6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4DFD5F62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5,675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C41241F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3A1373DB" w14:textId="03A3FC39" w:rsidR="00761A00" w:rsidRPr="00811D26" w:rsidRDefault="0024727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10,347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750740D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0480C1E3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5,675</w:t>
            </w:r>
          </w:p>
        </w:tc>
      </w:tr>
      <w:tr w:rsidR="00761A00" w:rsidRPr="00811D26" w14:paraId="76370756" w14:textId="77777777" w:rsidTr="00B5710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7EC00C0D" w14:textId="77777777" w:rsidR="00761A00" w:rsidRPr="00811D26" w:rsidRDefault="00761A00" w:rsidP="00B57106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811D2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289B4017" w14:textId="2E0A6980" w:rsidR="00761A00" w:rsidRPr="00811D26" w:rsidRDefault="0024727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47270">
              <w:rPr>
                <w:rFonts w:ascii="Angsana New" w:hAnsi="Angsana New"/>
                <w:sz w:val="30"/>
                <w:szCs w:val="30"/>
              </w:rPr>
              <w:t>2,418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6F68573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1A6A777A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3,030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1764FFA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32E6D654" w14:textId="65BA41A8" w:rsidR="00761A00" w:rsidRPr="00811D26" w:rsidRDefault="0024727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5CB92A4F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4698FD37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3,030</w:t>
            </w:r>
          </w:p>
        </w:tc>
      </w:tr>
      <w:tr w:rsidR="00761A00" w:rsidRPr="00811D26" w14:paraId="72BE957F" w14:textId="77777777" w:rsidTr="00B5710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38215EB6" w14:textId="77777777" w:rsidR="00761A00" w:rsidRPr="00811D26" w:rsidRDefault="00761A00" w:rsidP="00B57106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811D26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733B3851" w14:textId="6F0B632F" w:rsidR="00761A00" w:rsidRPr="00811D26" w:rsidRDefault="0024727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4,647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41EC7137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26C01323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4,362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31AAFC7C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07A4E190" w14:textId="20A487B9" w:rsidR="00761A00" w:rsidRPr="00811D26" w:rsidRDefault="0024727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5B6E13D9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28FC5110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4,093</w:t>
            </w:r>
          </w:p>
        </w:tc>
      </w:tr>
      <w:tr w:rsidR="00761A00" w:rsidRPr="00811D26" w14:paraId="74311221" w14:textId="77777777" w:rsidTr="00B5710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147A1C4E" w14:textId="77777777" w:rsidR="00761A00" w:rsidRPr="00811D26" w:rsidRDefault="00761A00" w:rsidP="00B57106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811D26">
              <w:rPr>
                <w:rFonts w:ascii="Angsana New" w:hAnsi="Angsana New"/>
                <w:sz w:val="30"/>
                <w:szCs w:val="30"/>
                <w:cs/>
              </w:rPr>
              <w:t>ขาดทุนสะสมทางภาษี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2B9C96DB" w14:textId="2AAADE55" w:rsidR="00761A00" w:rsidRPr="00811D26" w:rsidRDefault="0024727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47270">
              <w:rPr>
                <w:rFonts w:ascii="Angsana New" w:hAnsi="Angsana New"/>
                <w:sz w:val="30"/>
                <w:szCs w:val="30"/>
              </w:rPr>
              <w:t>22,381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31542414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03F8E8EA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76,381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7F0BFDB8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0A117C33" w14:textId="4C429177" w:rsidR="00761A00" w:rsidRPr="00811D26" w:rsidRDefault="0024727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22,381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5BD669D9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4BA781F3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76,381</w:t>
            </w:r>
          </w:p>
        </w:tc>
      </w:tr>
      <w:tr w:rsidR="00761A00" w:rsidRPr="00811D26" w14:paraId="305C114F" w14:textId="77777777" w:rsidTr="00B5710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19916770" w14:textId="77777777" w:rsidR="00761A00" w:rsidRPr="00811D26" w:rsidRDefault="00761A00" w:rsidP="00B57106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811D2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9F971" w14:textId="3F4FC3AB" w:rsidR="00761A00" w:rsidRPr="00811D26" w:rsidRDefault="00395AC9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D236860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7FC52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A47C0A4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B607F4" w14:textId="30D37327" w:rsidR="00761A00" w:rsidRPr="00811D26" w:rsidRDefault="0024727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5B5BF434" w14:textId="77777777" w:rsidR="00761A00" w:rsidRPr="00811D26" w:rsidRDefault="00761A00" w:rsidP="00B571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B4638D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61A00" w:rsidRPr="00811D26" w14:paraId="4E7518BC" w14:textId="77777777" w:rsidTr="00B5710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5710CB8E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13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11D26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5DE7D8" w14:textId="5E89CFB3" w:rsidR="00761A00" w:rsidRPr="00811D26" w:rsidRDefault="0036566C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112,356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3F941A77" w14:textId="77777777" w:rsidR="00761A00" w:rsidRPr="00811D26" w:rsidRDefault="00761A00" w:rsidP="00B5710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82EA2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120,233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2DB1C9CE" w14:textId="77777777" w:rsidR="00761A00" w:rsidRPr="00811D26" w:rsidRDefault="00761A00" w:rsidP="00B5710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97AC38" w14:textId="143BD17C" w:rsidR="00761A00" w:rsidRPr="00811D26" w:rsidRDefault="0036566C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110,600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0DB6A5A8" w14:textId="77777777" w:rsidR="00761A00" w:rsidRPr="00811D26" w:rsidRDefault="00761A00" w:rsidP="00B5710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FDD22F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118,620</w:t>
            </w:r>
          </w:p>
        </w:tc>
      </w:tr>
      <w:tr w:rsidR="00761A00" w:rsidRPr="00811D26" w14:paraId="66FBD091" w14:textId="77777777" w:rsidTr="00B5710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7D42BEF5" w14:textId="77777777" w:rsidR="00761A00" w:rsidRPr="00811D26" w:rsidRDefault="00761A00" w:rsidP="00B57106">
            <w:pPr>
              <w:tabs>
                <w:tab w:val="clear" w:pos="227"/>
                <w:tab w:val="left" w:pos="44"/>
                <w:tab w:val="left" w:pos="1440"/>
                <w:tab w:val="left" w:pos="2160"/>
              </w:tabs>
              <w:ind w:left="13"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11D26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04A4B4F8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3DBF3A3A" w14:textId="77777777" w:rsidR="00761A00" w:rsidRPr="00811D26" w:rsidRDefault="00761A00" w:rsidP="00B5710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6C299C62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1361493A" w14:textId="77777777" w:rsidR="00761A00" w:rsidRPr="00811D26" w:rsidRDefault="00761A00" w:rsidP="00B5710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1642DFA9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1E8B029B" w14:textId="77777777" w:rsidR="00761A00" w:rsidRPr="00811D26" w:rsidRDefault="00761A00" w:rsidP="00B57106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55EFAE3A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1A00" w:rsidRPr="00811D26" w14:paraId="6E57A196" w14:textId="77777777" w:rsidTr="00B5710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657D4149" w14:textId="77777777" w:rsidR="00761A00" w:rsidRPr="00811D26" w:rsidRDefault="00761A00" w:rsidP="00B57106">
            <w:pPr>
              <w:tabs>
                <w:tab w:val="clear" w:pos="227"/>
                <w:tab w:val="left" w:pos="44"/>
                <w:tab w:val="left" w:pos="1440"/>
                <w:tab w:val="left" w:pos="2160"/>
              </w:tabs>
              <w:ind w:left="13" w:right="-64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1D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113E7BF8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25268288" w14:textId="77777777" w:rsidR="00761A00" w:rsidRPr="00811D26" w:rsidRDefault="00761A00" w:rsidP="00B5710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516A600A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78F34828" w14:textId="77777777" w:rsidR="00761A00" w:rsidRPr="00811D26" w:rsidRDefault="00761A00" w:rsidP="00B5710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28240F48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0A6B149A" w14:textId="77777777" w:rsidR="00761A00" w:rsidRPr="00811D26" w:rsidRDefault="00761A00" w:rsidP="00B57106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49020A72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1A00" w:rsidRPr="00811D26" w14:paraId="47C320A0" w14:textId="77777777" w:rsidTr="00B5710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32DEE018" w14:textId="77777777" w:rsidR="00761A00" w:rsidRPr="00811D26" w:rsidRDefault="00761A00" w:rsidP="00B57106">
            <w:pPr>
              <w:tabs>
                <w:tab w:val="clear" w:pos="227"/>
                <w:tab w:val="left" w:pos="44"/>
                <w:tab w:val="left" w:pos="1440"/>
                <w:tab w:val="left" w:pos="2160"/>
              </w:tabs>
              <w:ind w:left="13" w:right="-64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1D2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สินทรัพย์ทางภาษีหรือ</w:t>
            </w:r>
            <w:r w:rsidRPr="00811D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ค่าใช้จ่ายทางบัญชี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2B47C213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7AED2612" w14:textId="77777777" w:rsidR="00761A00" w:rsidRPr="00811D26" w:rsidRDefault="00761A00" w:rsidP="00B5710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76DA7234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355C23DC" w14:textId="77777777" w:rsidR="00761A00" w:rsidRPr="00811D26" w:rsidRDefault="00761A00" w:rsidP="00B5710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2AD88936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5014B1BC" w14:textId="77777777" w:rsidR="00761A00" w:rsidRPr="00811D26" w:rsidRDefault="00761A00" w:rsidP="00B57106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44F36053" w14:textId="77777777" w:rsidR="00761A00" w:rsidRPr="00811D26" w:rsidRDefault="00761A0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5AC9" w:rsidRPr="00811D26" w14:paraId="716FCE6C" w14:textId="77777777" w:rsidTr="00B5710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23C7771D" w14:textId="77777777" w:rsidR="00395AC9" w:rsidRPr="00811D26" w:rsidRDefault="00395AC9" w:rsidP="00395AC9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44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811D26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363156F9" w14:textId="5BB19ADF" w:rsidR="00395AC9" w:rsidRPr="00811D26" w:rsidRDefault="00395AC9" w:rsidP="0039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</w:t>
            </w:r>
            <w:r w:rsidR="00FF4DA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1DE25438" w14:textId="77777777" w:rsidR="00395AC9" w:rsidRPr="00811D26" w:rsidRDefault="00395AC9" w:rsidP="00395AC9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0EC59FF2" w14:textId="77777777" w:rsidR="00395AC9" w:rsidRPr="00811D26" w:rsidRDefault="00395AC9" w:rsidP="0039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5,162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4E95B1D9" w14:textId="77777777" w:rsidR="00395AC9" w:rsidRPr="00811D26" w:rsidRDefault="00395AC9" w:rsidP="00395AC9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5FD4AEBE" w14:textId="3A360C04" w:rsidR="00395AC9" w:rsidRPr="00811D26" w:rsidRDefault="00395AC9" w:rsidP="0039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</w:t>
            </w:r>
            <w:r w:rsidR="00B1346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7D4091DA" w14:textId="77777777" w:rsidR="00395AC9" w:rsidRPr="00811D26" w:rsidRDefault="00395AC9" w:rsidP="00395AC9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31284870" w14:textId="77777777" w:rsidR="00395AC9" w:rsidRPr="00811D26" w:rsidRDefault="00395AC9" w:rsidP="0039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  <w:cs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5,162</w:t>
            </w:r>
          </w:p>
        </w:tc>
      </w:tr>
      <w:tr w:rsidR="00395AC9" w:rsidRPr="00811D26" w14:paraId="78CC02E6" w14:textId="77777777" w:rsidTr="00B5710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694EE7FD" w14:textId="77777777" w:rsidR="00395AC9" w:rsidRPr="00811D26" w:rsidRDefault="00395AC9" w:rsidP="00395AC9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44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811D2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1326BE56" w14:textId="374C9882" w:rsidR="00395AC9" w:rsidRPr="00811D26" w:rsidRDefault="00395AC9" w:rsidP="0039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5060B285" w14:textId="77777777" w:rsidR="00395AC9" w:rsidRPr="00811D26" w:rsidRDefault="00395AC9" w:rsidP="00395AC9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28AD8AE2" w14:textId="77777777" w:rsidR="00395AC9" w:rsidRPr="00811D26" w:rsidRDefault="00395AC9" w:rsidP="0039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24B5CF87" w14:textId="77777777" w:rsidR="00395AC9" w:rsidRPr="00811D26" w:rsidRDefault="00395AC9" w:rsidP="00395AC9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6DE73632" w14:textId="3AD8A8B5" w:rsidR="00395AC9" w:rsidRPr="00811D26" w:rsidRDefault="00395AC9" w:rsidP="0039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1,276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5A17194B" w14:textId="77777777" w:rsidR="00395AC9" w:rsidRPr="00811D26" w:rsidRDefault="00395AC9" w:rsidP="00395AC9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43323946" w14:textId="77777777" w:rsidR="00395AC9" w:rsidRPr="00811D26" w:rsidRDefault="00395AC9" w:rsidP="0039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  <w:cs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</w:tr>
      <w:tr w:rsidR="00395AC9" w:rsidRPr="00811D26" w14:paraId="317D1FDD" w14:textId="77777777" w:rsidTr="00B5710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459834E7" w14:textId="77777777" w:rsidR="00395AC9" w:rsidRPr="00811D26" w:rsidRDefault="00395AC9" w:rsidP="00395AC9">
            <w:pPr>
              <w:tabs>
                <w:tab w:val="clear" w:pos="227"/>
                <w:tab w:val="clear" w:pos="907"/>
                <w:tab w:val="left" w:pos="44"/>
                <w:tab w:val="left" w:pos="900"/>
                <w:tab w:val="left" w:pos="1440"/>
                <w:tab w:val="left" w:pos="2160"/>
              </w:tabs>
              <w:ind w:left="13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11D26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326BCA" w14:textId="7032205D" w:rsidR="00395AC9" w:rsidRPr="00811D26" w:rsidRDefault="00395AC9" w:rsidP="0039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4,012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585E1779" w14:textId="77777777" w:rsidR="00395AC9" w:rsidRPr="00811D26" w:rsidRDefault="00395AC9" w:rsidP="00395AC9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B756CC" w14:textId="77777777" w:rsidR="00395AC9" w:rsidRPr="00811D26" w:rsidRDefault="00395AC9" w:rsidP="0039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6,357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1089A1C9" w14:textId="77777777" w:rsidR="00395AC9" w:rsidRPr="00811D26" w:rsidRDefault="00395AC9" w:rsidP="00395AC9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104F0D" w14:textId="24CCF7A1" w:rsidR="00395AC9" w:rsidRPr="00811D26" w:rsidRDefault="00395AC9" w:rsidP="0039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4,012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0BB54D97" w14:textId="77777777" w:rsidR="00395AC9" w:rsidRPr="00811D26" w:rsidRDefault="00395AC9" w:rsidP="00395AC9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E3F3F" w14:textId="77777777" w:rsidR="00395AC9" w:rsidRPr="00811D26" w:rsidRDefault="00395AC9" w:rsidP="0039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  <w:cs/>
              </w:rPr>
            </w:pPr>
            <w:r w:rsidRPr="00811D26">
              <w:rPr>
                <w:rFonts w:ascii="Angsana New" w:hAnsi="Angsana New"/>
                <w:sz w:val="30"/>
                <w:szCs w:val="30"/>
              </w:rPr>
              <w:t>6,357</w:t>
            </w:r>
          </w:p>
        </w:tc>
      </w:tr>
    </w:tbl>
    <w:p w14:paraId="3A307FF4" w14:textId="77777777" w:rsidR="009E5A2C" w:rsidRDefault="009E5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0F77A6F0" w14:textId="77777777" w:rsidR="009E5A2C" w:rsidRDefault="009E5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1C13763F" w14:textId="1E94927A" w:rsidR="00F5775C" w:rsidRDefault="00F5775C" w:rsidP="00044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9"/>
          <w:szCs w:val="29"/>
        </w:rPr>
      </w:pPr>
    </w:p>
    <w:p w14:paraId="47EE1444" w14:textId="77777777" w:rsidR="00044AE1" w:rsidRDefault="00044AE1" w:rsidP="00044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9"/>
          <w:szCs w:val="29"/>
          <w:cs/>
        </w:rPr>
      </w:pPr>
    </w:p>
    <w:p w14:paraId="67AECEB0" w14:textId="724A00F4" w:rsidR="006D3E8E" w:rsidRPr="00C90A64" w:rsidRDefault="006D3E8E" w:rsidP="008832A2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29"/>
          <w:szCs w:val="29"/>
        </w:rPr>
      </w:pPr>
      <w:r w:rsidRPr="00C90A64">
        <w:rPr>
          <w:rFonts w:asciiTheme="majorBidi" w:hAnsiTheme="majorBidi" w:cstheme="majorBidi" w:hint="cs"/>
          <w:b/>
          <w:bCs/>
          <w:sz w:val="29"/>
          <w:szCs w:val="29"/>
          <w:cs/>
        </w:rPr>
        <w:lastRenderedPageBreak/>
        <w:t>ขาดทุน</w:t>
      </w:r>
      <w:r w:rsidRPr="00C90A64">
        <w:rPr>
          <w:rFonts w:asciiTheme="majorBidi" w:hAnsiTheme="majorBidi" w:cstheme="majorBidi"/>
          <w:b/>
          <w:bCs/>
          <w:sz w:val="29"/>
          <w:szCs w:val="29"/>
          <w:cs/>
        </w:rPr>
        <w:t>ต่อหุ้น</w:t>
      </w:r>
    </w:p>
    <w:p w14:paraId="7851FC1E" w14:textId="77777777" w:rsidR="006D3E8E" w:rsidRPr="00C90A64" w:rsidRDefault="006D3E8E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9"/>
          <w:szCs w:val="29"/>
        </w:rPr>
      </w:pPr>
    </w:p>
    <w:p w14:paraId="009241CE" w14:textId="2501D42F" w:rsidR="00406946" w:rsidRPr="00C90A64" w:rsidRDefault="00C32892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9"/>
          <w:szCs w:val="29"/>
        </w:rPr>
      </w:pPr>
      <w:r w:rsidRPr="00C90A64">
        <w:rPr>
          <w:rFonts w:asciiTheme="majorBidi" w:hAnsiTheme="majorBidi" w:cstheme="majorBidi"/>
          <w:b/>
          <w:bCs/>
          <w:sz w:val="29"/>
          <w:szCs w:val="29"/>
          <w:cs/>
        </w:rPr>
        <w:t>ขาดทุน</w:t>
      </w:r>
      <w:r w:rsidR="00406946" w:rsidRPr="00C90A64">
        <w:rPr>
          <w:rFonts w:asciiTheme="majorBidi" w:hAnsiTheme="majorBidi" w:cstheme="majorBidi"/>
          <w:b/>
          <w:bCs/>
          <w:sz w:val="29"/>
          <w:szCs w:val="29"/>
          <w:cs/>
        </w:rPr>
        <w:t>ต่อหุ้นขั้นพื้นฐาน</w:t>
      </w:r>
    </w:p>
    <w:p w14:paraId="05F321C1" w14:textId="77777777" w:rsidR="00406946" w:rsidRPr="00C90A64" w:rsidRDefault="00406946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9"/>
          <w:szCs w:val="29"/>
        </w:rPr>
      </w:pPr>
    </w:p>
    <w:p w14:paraId="769488F0" w14:textId="03EA736C" w:rsidR="00C90A64" w:rsidRPr="00C90A64" w:rsidRDefault="00C90A64" w:rsidP="00C90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29"/>
          <w:szCs w:val="29"/>
        </w:rPr>
      </w:pPr>
      <w:r w:rsidRPr="00C90A64">
        <w:rPr>
          <w:rFonts w:ascii="Angsana New" w:hAnsi="Angsana New"/>
          <w:sz w:val="29"/>
          <w:szCs w:val="29"/>
          <w:cs/>
        </w:rPr>
        <w:t>ขาดทุนต่อหุ้นขั้นพื้นฐานสำหรับงวดสามเดือนและ</w:t>
      </w:r>
      <w:r w:rsidRPr="00C90A64">
        <w:rPr>
          <w:rFonts w:ascii="Angsana New" w:hAnsi="Angsana New" w:hint="cs"/>
          <w:sz w:val="29"/>
          <w:szCs w:val="29"/>
          <w:cs/>
        </w:rPr>
        <w:t>เก้า</w:t>
      </w:r>
      <w:r w:rsidRPr="00C90A64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Pr="00C90A64">
        <w:rPr>
          <w:rFonts w:ascii="Angsana New" w:hAnsi="Angsana New"/>
          <w:sz w:val="29"/>
          <w:szCs w:val="29"/>
        </w:rPr>
        <w:t xml:space="preserve">30 </w:t>
      </w:r>
      <w:r w:rsidRPr="00C90A64">
        <w:rPr>
          <w:rFonts w:ascii="Angsana New" w:hAnsi="Angsana New" w:hint="cs"/>
          <w:sz w:val="29"/>
          <w:szCs w:val="29"/>
          <w:cs/>
        </w:rPr>
        <w:t>กันย</w:t>
      </w:r>
      <w:r w:rsidRPr="00C90A64">
        <w:rPr>
          <w:rFonts w:ascii="Angsana New" w:hAnsi="Angsana New"/>
          <w:sz w:val="29"/>
          <w:szCs w:val="29"/>
          <w:cs/>
        </w:rPr>
        <w:t xml:space="preserve">ายน </w:t>
      </w:r>
      <w:r w:rsidRPr="00C90A64">
        <w:rPr>
          <w:rFonts w:ascii="Angsana New" w:hAnsi="Angsana New"/>
          <w:sz w:val="29"/>
          <w:szCs w:val="29"/>
        </w:rPr>
        <w:t>2568</w:t>
      </w:r>
      <w:r w:rsidRPr="00C90A64">
        <w:rPr>
          <w:rFonts w:ascii="Angsana New" w:hAnsi="Angsana New"/>
          <w:sz w:val="29"/>
          <w:szCs w:val="29"/>
          <w:cs/>
        </w:rPr>
        <w:t xml:space="preserve"> และ </w:t>
      </w:r>
      <w:r w:rsidRPr="00C90A64">
        <w:rPr>
          <w:rFonts w:ascii="Angsana New" w:hAnsi="Angsana New"/>
          <w:sz w:val="29"/>
          <w:szCs w:val="29"/>
        </w:rPr>
        <w:t>2567</w:t>
      </w:r>
      <w:r w:rsidRPr="00C90A64">
        <w:rPr>
          <w:rFonts w:ascii="Angsana New" w:hAnsi="Angsana New"/>
          <w:sz w:val="29"/>
          <w:szCs w:val="29"/>
          <w:cs/>
        </w:rPr>
        <w:t xml:space="preserve"> คำนวณโดยการหารขาดทุนสำหรับงวดที่เป็นส่วนของผู้ถือหุ้นของบริษัทด้วยจำนวนถัวเฉลี่ยถ่วงน้ำหนักของหุ้นสามัญที่ออกในระหว่างงวดซึ่งแสดงการคำนวณได้ดังนี้</w:t>
      </w:r>
    </w:p>
    <w:p w14:paraId="7099EFF8" w14:textId="77777777" w:rsidR="007476F7" w:rsidRPr="00C90A64" w:rsidRDefault="007476F7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Theme="majorBidi" w:hAnsiTheme="majorBidi" w:cstheme="majorBidi"/>
          <w:sz w:val="29"/>
          <w:szCs w:val="29"/>
        </w:rPr>
      </w:pPr>
    </w:p>
    <w:tbl>
      <w:tblPr>
        <w:tblW w:w="986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932"/>
        <w:gridCol w:w="1020"/>
        <w:gridCol w:w="284"/>
        <w:gridCol w:w="1020"/>
        <w:gridCol w:w="283"/>
        <w:gridCol w:w="1020"/>
        <w:gridCol w:w="283"/>
        <w:gridCol w:w="1021"/>
      </w:tblGrid>
      <w:tr w:rsidR="007F0702" w:rsidRPr="00C90A64" w14:paraId="5EF03F5B" w14:textId="77777777" w:rsidTr="0021277F">
        <w:trPr>
          <w:cantSplit/>
        </w:trPr>
        <w:tc>
          <w:tcPr>
            <w:tcW w:w="4932" w:type="dxa"/>
          </w:tcPr>
          <w:p w14:paraId="4665C8AA" w14:textId="77777777" w:rsidR="007F0702" w:rsidRPr="00C90A64" w:rsidRDefault="007F0702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4931" w:type="dxa"/>
            <w:gridSpan w:val="7"/>
            <w:tcBorders>
              <w:bottom w:val="single" w:sz="4" w:space="0" w:color="auto"/>
            </w:tcBorders>
          </w:tcPr>
          <w:p w14:paraId="5451BDEE" w14:textId="05BC163E" w:rsidR="007F0702" w:rsidRPr="00C90A64" w:rsidRDefault="007F0702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C90A64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งวดสามเดือน</w:t>
            </w:r>
          </w:p>
        </w:tc>
      </w:tr>
      <w:tr w:rsidR="00B711E8" w:rsidRPr="00C90A64" w14:paraId="5290C959" w14:textId="77777777" w:rsidTr="0021277F">
        <w:trPr>
          <w:cantSplit/>
        </w:trPr>
        <w:tc>
          <w:tcPr>
            <w:tcW w:w="4932" w:type="dxa"/>
          </w:tcPr>
          <w:p w14:paraId="5C9801A4" w14:textId="77777777" w:rsidR="00B711E8" w:rsidRPr="00C90A64" w:rsidRDefault="00B711E8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4E83D6DB" w14:textId="77777777" w:rsidR="00B711E8" w:rsidRPr="00C90A64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90A64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2D66713" w14:textId="77777777" w:rsidR="00B711E8" w:rsidRPr="00C90A64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663D23BC" w14:textId="77777777" w:rsidR="00B711E8" w:rsidRPr="00C90A64" w:rsidRDefault="00B711E8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C90A64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00711" w:rsidRPr="00C90A64" w14:paraId="0D17F877" w14:textId="77777777" w:rsidTr="0021277F">
        <w:trPr>
          <w:cantSplit/>
        </w:trPr>
        <w:tc>
          <w:tcPr>
            <w:tcW w:w="4932" w:type="dxa"/>
          </w:tcPr>
          <w:p w14:paraId="1789444F" w14:textId="77777777" w:rsidR="00F00711" w:rsidRPr="00C90A64" w:rsidRDefault="00F00711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80E5089" w14:textId="34F9BF1E" w:rsidR="00F00711" w:rsidRPr="00C90A64" w:rsidRDefault="00F00711" w:rsidP="00F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90A64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C90A64" w:rsidRPr="00C90A64">
              <w:rPr>
                <w:rFonts w:asciiTheme="majorBidi" w:hAnsiTheme="majorBidi" w:cstheme="majorBidi" w:hint="cs"/>
                <w:sz w:val="29"/>
                <w:szCs w:val="29"/>
                <w:cs/>
              </w:rPr>
              <w:t>8</w:t>
            </w:r>
          </w:p>
        </w:tc>
        <w:tc>
          <w:tcPr>
            <w:tcW w:w="284" w:type="dxa"/>
          </w:tcPr>
          <w:p w14:paraId="28345656" w14:textId="77777777" w:rsidR="00F00711" w:rsidRPr="00C90A64" w:rsidRDefault="00F00711" w:rsidP="00F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AE0EE6A" w14:textId="7E2D1880" w:rsidR="00F00711" w:rsidRPr="00C90A64" w:rsidRDefault="00F00711" w:rsidP="00F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90A64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C90A64" w:rsidRPr="00C90A64">
              <w:rPr>
                <w:rFonts w:asciiTheme="majorBidi" w:hAnsiTheme="majorBidi" w:cstheme="majorBidi" w:hint="cs"/>
                <w:sz w:val="29"/>
                <w:szCs w:val="29"/>
                <w:cs/>
              </w:rPr>
              <w:t>7</w:t>
            </w:r>
          </w:p>
        </w:tc>
        <w:tc>
          <w:tcPr>
            <w:tcW w:w="283" w:type="dxa"/>
          </w:tcPr>
          <w:p w14:paraId="22275C29" w14:textId="77777777" w:rsidR="00F00711" w:rsidRPr="00C90A64" w:rsidRDefault="00F00711" w:rsidP="00F007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B0749EA" w14:textId="0275C600" w:rsidR="00F00711" w:rsidRPr="00C90A64" w:rsidRDefault="00F00711" w:rsidP="00F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90A64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C90A64" w:rsidRPr="00C90A64">
              <w:rPr>
                <w:rFonts w:asciiTheme="majorBidi" w:hAnsiTheme="majorBidi" w:cstheme="majorBidi" w:hint="cs"/>
                <w:sz w:val="29"/>
                <w:szCs w:val="29"/>
                <w:cs/>
              </w:rPr>
              <w:t>8</w:t>
            </w:r>
          </w:p>
        </w:tc>
        <w:tc>
          <w:tcPr>
            <w:tcW w:w="283" w:type="dxa"/>
          </w:tcPr>
          <w:p w14:paraId="41AB789D" w14:textId="77777777" w:rsidR="00F00711" w:rsidRPr="00C90A64" w:rsidRDefault="00F00711" w:rsidP="00F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6A3EFA5F" w14:textId="6E842504" w:rsidR="00F00711" w:rsidRPr="00C90A64" w:rsidRDefault="00F00711" w:rsidP="00F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90A64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C90A64" w:rsidRPr="00C90A64">
              <w:rPr>
                <w:rFonts w:asciiTheme="majorBidi" w:hAnsiTheme="majorBidi" w:cstheme="majorBidi" w:hint="cs"/>
                <w:sz w:val="29"/>
                <w:szCs w:val="29"/>
                <w:cs/>
              </w:rPr>
              <w:t>7</w:t>
            </w:r>
          </w:p>
        </w:tc>
      </w:tr>
      <w:tr w:rsidR="008F7889" w:rsidRPr="00C90A64" w14:paraId="741D35D0" w14:textId="77777777" w:rsidTr="0021277F">
        <w:trPr>
          <w:cantSplit/>
        </w:trPr>
        <w:tc>
          <w:tcPr>
            <w:tcW w:w="4932" w:type="dxa"/>
          </w:tcPr>
          <w:p w14:paraId="6BA39A8F" w14:textId="35D80818" w:rsidR="008F7889" w:rsidRPr="00C90A64" w:rsidRDefault="008F7889" w:rsidP="008F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9"/>
                <w:szCs w:val="29"/>
              </w:rPr>
            </w:pPr>
            <w:r w:rsidRPr="00C90A64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</w:t>
            </w:r>
            <w:r w:rsidRPr="00C90A64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สำหรับงวด</w:t>
            </w:r>
            <w:r w:rsidRPr="00C90A6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ที่เป็นส่วนของผู้ถือหุ้นของบริษัท </w:t>
            </w:r>
            <w:r w:rsidRPr="00C90A64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C90A64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C90A64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7E6D5C07" w14:textId="58D3AE4C" w:rsidR="008F7889" w:rsidRPr="00C90A64" w:rsidRDefault="008F7889" w:rsidP="008F7889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371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188,515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447070F4" w14:textId="77777777" w:rsidR="008F7889" w:rsidRPr="00C90A64" w:rsidRDefault="008F7889" w:rsidP="008F78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28AA1696" w14:textId="02885051" w:rsidR="008F7889" w:rsidRPr="00C90A64" w:rsidRDefault="008F7889" w:rsidP="008F7889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61,993)</w:t>
            </w:r>
          </w:p>
        </w:tc>
        <w:tc>
          <w:tcPr>
            <w:tcW w:w="283" w:type="dxa"/>
            <w:vAlign w:val="bottom"/>
          </w:tcPr>
          <w:p w14:paraId="20313915" w14:textId="77777777" w:rsidR="008F7889" w:rsidRPr="00C90A64" w:rsidRDefault="008F7889" w:rsidP="008F78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1B67A423" w14:textId="39949954" w:rsidR="008F7889" w:rsidRPr="00C90A64" w:rsidRDefault="008F7889" w:rsidP="008F7889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F78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909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191,195</w:t>
            </w:r>
            <w:r w:rsidRPr="008F78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72108D75" w14:textId="77777777" w:rsidR="008F7889" w:rsidRPr="00C90A64" w:rsidRDefault="008F7889" w:rsidP="008F78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vAlign w:val="bottom"/>
          </w:tcPr>
          <w:p w14:paraId="000FAAEF" w14:textId="77E6DB12" w:rsidR="008F7889" w:rsidRPr="00C90A64" w:rsidRDefault="008F7889" w:rsidP="008F7889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67,189)</w:t>
            </w:r>
          </w:p>
        </w:tc>
      </w:tr>
      <w:tr w:rsidR="00C90A64" w:rsidRPr="00C90A64" w14:paraId="4F2F9204" w14:textId="77777777" w:rsidTr="0021277F">
        <w:trPr>
          <w:cantSplit/>
          <w:trHeight w:val="170"/>
        </w:trPr>
        <w:tc>
          <w:tcPr>
            <w:tcW w:w="4932" w:type="dxa"/>
          </w:tcPr>
          <w:p w14:paraId="1FA6661A" w14:textId="77777777" w:rsidR="00C90A64" w:rsidRPr="00C90A64" w:rsidRDefault="00C90A64" w:rsidP="00C9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4DA7A62C" w14:textId="77777777" w:rsidR="00C90A64" w:rsidRPr="00C90A64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84" w:type="dxa"/>
          </w:tcPr>
          <w:p w14:paraId="339EBEB3" w14:textId="77777777" w:rsidR="00C90A64" w:rsidRPr="00C90A64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6C06B543" w14:textId="77777777" w:rsidR="00C90A64" w:rsidRPr="00C90A64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83" w:type="dxa"/>
          </w:tcPr>
          <w:p w14:paraId="5864BC2E" w14:textId="77777777" w:rsidR="00C90A64" w:rsidRPr="00C90A64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B941FD5" w14:textId="77777777" w:rsidR="00C90A64" w:rsidRPr="00C90A64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83" w:type="dxa"/>
          </w:tcPr>
          <w:p w14:paraId="6C95F02A" w14:textId="77777777" w:rsidR="00C90A64" w:rsidRPr="00C90A64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4F2B6787" w14:textId="77777777" w:rsidR="00C90A64" w:rsidRPr="00C90A64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60C82" w:rsidRPr="00C90A64" w14:paraId="2750013C" w14:textId="77777777" w:rsidTr="0021277F">
        <w:trPr>
          <w:cantSplit/>
        </w:trPr>
        <w:tc>
          <w:tcPr>
            <w:tcW w:w="4932" w:type="dxa"/>
          </w:tcPr>
          <w:p w14:paraId="6F017379" w14:textId="77777777" w:rsidR="00360C82" w:rsidRPr="00C90A64" w:rsidRDefault="00360C82" w:rsidP="0036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9"/>
                <w:szCs w:val="29"/>
              </w:rPr>
            </w:pPr>
            <w:r w:rsidRPr="00C90A6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C90A64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C90A64">
              <w:rPr>
                <w:rFonts w:asciiTheme="majorBidi" w:hAnsiTheme="majorBidi" w:cstheme="majorBidi"/>
                <w:sz w:val="29"/>
                <w:szCs w:val="29"/>
                <w:cs/>
              </w:rPr>
              <w:t>พันหุ้น</w:t>
            </w:r>
            <w:r w:rsidRPr="00C90A64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25B7E8DD" w14:textId="7F9C60F2" w:rsidR="00360C82" w:rsidRPr="00C90A64" w:rsidRDefault="00553717" w:rsidP="00360C8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962,568</w:t>
            </w:r>
          </w:p>
        </w:tc>
        <w:tc>
          <w:tcPr>
            <w:tcW w:w="284" w:type="dxa"/>
          </w:tcPr>
          <w:p w14:paraId="1B6D1C29" w14:textId="77777777" w:rsidR="00360C82" w:rsidRPr="00C90A64" w:rsidRDefault="00360C82" w:rsidP="00360C8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43DE1B60" w14:textId="00DBCB03" w:rsidR="00360C82" w:rsidRPr="00360C82" w:rsidRDefault="00360C82" w:rsidP="00360C8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47,975</w:t>
            </w:r>
          </w:p>
        </w:tc>
        <w:tc>
          <w:tcPr>
            <w:tcW w:w="283" w:type="dxa"/>
          </w:tcPr>
          <w:p w14:paraId="3ACCFA7B" w14:textId="77777777" w:rsidR="00360C82" w:rsidRPr="00360C82" w:rsidRDefault="00360C82" w:rsidP="00360C8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64B21AE5" w14:textId="1D9D0E40" w:rsidR="00360C82" w:rsidRPr="00360C82" w:rsidRDefault="00553717" w:rsidP="00360C8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962,568</w:t>
            </w:r>
          </w:p>
        </w:tc>
        <w:tc>
          <w:tcPr>
            <w:tcW w:w="283" w:type="dxa"/>
          </w:tcPr>
          <w:p w14:paraId="1FBEB7B5" w14:textId="77777777" w:rsidR="00360C82" w:rsidRPr="00360C82" w:rsidRDefault="00360C82" w:rsidP="00360C8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729A5F89" w14:textId="7AD3F81C" w:rsidR="00360C82" w:rsidRPr="00360C82" w:rsidRDefault="00360C82" w:rsidP="00360C82">
            <w:pPr>
              <w:pStyle w:val="acctfourfigures"/>
              <w:tabs>
                <w:tab w:val="clear" w:pos="765"/>
              </w:tabs>
              <w:spacing w:line="240" w:lineRule="atLeast"/>
              <w:ind w:left="-97" w:right="76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47,975</w:t>
            </w:r>
          </w:p>
        </w:tc>
      </w:tr>
      <w:tr w:rsidR="00C90A64" w:rsidRPr="00C90A64" w14:paraId="6DEC781F" w14:textId="77777777" w:rsidTr="0021277F">
        <w:trPr>
          <w:cantSplit/>
        </w:trPr>
        <w:tc>
          <w:tcPr>
            <w:tcW w:w="4932" w:type="dxa"/>
          </w:tcPr>
          <w:p w14:paraId="434C1504" w14:textId="77777777" w:rsidR="00C90A64" w:rsidRPr="00C90A64" w:rsidRDefault="00C90A64" w:rsidP="00C9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8CF1976" w14:textId="77777777" w:rsidR="00C90A64" w:rsidRPr="00C90A64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84" w:type="dxa"/>
          </w:tcPr>
          <w:p w14:paraId="1C10A9FF" w14:textId="77777777" w:rsidR="00C90A64" w:rsidRPr="00C90A64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46566537" w14:textId="77777777" w:rsidR="00C90A64" w:rsidRPr="00C90A64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83" w:type="dxa"/>
          </w:tcPr>
          <w:p w14:paraId="7B75D70D" w14:textId="77777777" w:rsidR="00C90A64" w:rsidRPr="00C90A64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72C81963" w14:textId="77777777" w:rsidR="00C90A64" w:rsidRPr="00C90A64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83" w:type="dxa"/>
          </w:tcPr>
          <w:p w14:paraId="0182DAFD" w14:textId="77777777" w:rsidR="00C90A64" w:rsidRPr="00C90A64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1417BE4E" w14:textId="77777777" w:rsidR="00C90A64" w:rsidRPr="00C90A64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F7889" w:rsidRPr="00360C82" w14:paraId="0538BB8B" w14:textId="77777777" w:rsidTr="0021277F">
        <w:trPr>
          <w:cantSplit/>
        </w:trPr>
        <w:tc>
          <w:tcPr>
            <w:tcW w:w="4932" w:type="dxa"/>
          </w:tcPr>
          <w:p w14:paraId="23C93509" w14:textId="2F454655" w:rsidR="008F7889" w:rsidRPr="00360C82" w:rsidRDefault="008F7889" w:rsidP="008F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ขาดทุนต่อหุ้นขั้นพื้นฐาน (บาท)</w:t>
            </w: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79046E90" w14:textId="25F1EABC" w:rsidR="008F7889" w:rsidRPr="00360C82" w:rsidRDefault="008F7889" w:rsidP="008F7889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( </w:t>
            </w:r>
            <w:r w:rsidR="003371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0.1958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3A12716A" w14:textId="77777777" w:rsidR="008F7889" w:rsidRPr="00360C82" w:rsidRDefault="008F7889" w:rsidP="008F78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7095C6F2" w14:textId="5BB6849C" w:rsidR="008F7889" w:rsidRPr="00360C82" w:rsidRDefault="008F7889" w:rsidP="008F7889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Pr="00360C82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 xml:space="preserve">  </w:t>
            </w: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1.2922)</w:t>
            </w:r>
          </w:p>
        </w:tc>
        <w:tc>
          <w:tcPr>
            <w:tcW w:w="283" w:type="dxa"/>
          </w:tcPr>
          <w:p w14:paraId="3CFE3125" w14:textId="77777777" w:rsidR="008F7889" w:rsidRPr="00360C82" w:rsidRDefault="008F7889" w:rsidP="008F78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7EB01C66" w14:textId="2D9CC972" w:rsidR="008F7889" w:rsidRPr="00360C82" w:rsidRDefault="008F7889" w:rsidP="008F7889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F78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( </w:t>
            </w:r>
            <w:r w:rsidR="003371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0.1986</w:t>
            </w:r>
            <w:r w:rsidRPr="008F78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453E6B97" w14:textId="77777777" w:rsidR="008F7889" w:rsidRPr="00360C82" w:rsidRDefault="008F7889" w:rsidP="008F78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06B2677C" w14:textId="1AA5C037" w:rsidR="008F7889" w:rsidRPr="00360C82" w:rsidRDefault="008F7889" w:rsidP="008F7889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Pr="00360C82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 xml:space="preserve">  </w:t>
            </w: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1.4005)</w:t>
            </w:r>
          </w:p>
        </w:tc>
      </w:tr>
    </w:tbl>
    <w:p w14:paraId="1FAEA59C" w14:textId="77777777" w:rsidR="005B31DA" w:rsidRPr="00360C82" w:rsidRDefault="005B31DA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9"/>
          <w:szCs w:val="29"/>
        </w:rPr>
      </w:pPr>
    </w:p>
    <w:tbl>
      <w:tblPr>
        <w:tblW w:w="986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932"/>
        <w:gridCol w:w="1020"/>
        <w:gridCol w:w="284"/>
        <w:gridCol w:w="1020"/>
        <w:gridCol w:w="283"/>
        <w:gridCol w:w="1020"/>
        <w:gridCol w:w="283"/>
        <w:gridCol w:w="1021"/>
      </w:tblGrid>
      <w:tr w:rsidR="007F0702" w:rsidRPr="00360C82" w14:paraId="3AD47ACE" w14:textId="77777777" w:rsidTr="0021277F">
        <w:trPr>
          <w:cantSplit/>
        </w:trPr>
        <w:tc>
          <w:tcPr>
            <w:tcW w:w="4932" w:type="dxa"/>
          </w:tcPr>
          <w:p w14:paraId="514265E8" w14:textId="77777777" w:rsidR="007F0702" w:rsidRPr="00360C82" w:rsidRDefault="007F0702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4931" w:type="dxa"/>
            <w:gridSpan w:val="7"/>
            <w:tcBorders>
              <w:bottom w:val="single" w:sz="4" w:space="0" w:color="auto"/>
            </w:tcBorders>
          </w:tcPr>
          <w:p w14:paraId="7B4C57E2" w14:textId="7ECE9116" w:rsidR="007F0702" w:rsidRPr="00360C82" w:rsidRDefault="007F0702" w:rsidP="00E2419D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งวด</w:t>
            </w:r>
            <w:r w:rsidR="006A6871" w:rsidRPr="00360C82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เก้า</w:t>
            </w:r>
            <w:r w:rsidRPr="00360C82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เดือน</w:t>
            </w:r>
          </w:p>
        </w:tc>
      </w:tr>
      <w:tr w:rsidR="007F0702" w:rsidRPr="00360C82" w14:paraId="4CC79BB7" w14:textId="77777777" w:rsidTr="0021277F">
        <w:trPr>
          <w:cantSplit/>
        </w:trPr>
        <w:tc>
          <w:tcPr>
            <w:tcW w:w="4932" w:type="dxa"/>
          </w:tcPr>
          <w:p w14:paraId="0477F480" w14:textId="77777777" w:rsidR="007F0702" w:rsidRPr="00360C82" w:rsidRDefault="007F0702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08EB86CE" w14:textId="77777777" w:rsidR="007F0702" w:rsidRPr="00360C82" w:rsidRDefault="007F0702" w:rsidP="00E2419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E9F3812" w14:textId="77777777" w:rsidR="007F0702" w:rsidRPr="00360C82" w:rsidRDefault="007F0702" w:rsidP="00E2419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4D36DCF6" w14:textId="77777777" w:rsidR="007F0702" w:rsidRPr="00360C82" w:rsidRDefault="007F0702" w:rsidP="00E2419D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F0702" w:rsidRPr="00360C82" w14:paraId="6AAB9E03" w14:textId="77777777" w:rsidTr="0021277F">
        <w:trPr>
          <w:cantSplit/>
        </w:trPr>
        <w:tc>
          <w:tcPr>
            <w:tcW w:w="4932" w:type="dxa"/>
          </w:tcPr>
          <w:p w14:paraId="20AD86DC" w14:textId="77777777" w:rsidR="007F0702" w:rsidRPr="00360C82" w:rsidRDefault="007F0702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C1B756C" w14:textId="61E4B78A" w:rsidR="007F0702" w:rsidRPr="00360C82" w:rsidRDefault="007F0702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C90A64" w:rsidRPr="00360C82">
              <w:rPr>
                <w:rFonts w:asciiTheme="majorBidi" w:hAnsiTheme="majorBidi" w:cstheme="majorBidi" w:hint="cs"/>
                <w:sz w:val="29"/>
                <w:szCs w:val="29"/>
                <w:cs/>
              </w:rPr>
              <w:t>8</w:t>
            </w:r>
          </w:p>
        </w:tc>
        <w:tc>
          <w:tcPr>
            <w:tcW w:w="284" w:type="dxa"/>
          </w:tcPr>
          <w:p w14:paraId="04747F5D" w14:textId="77777777" w:rsidR="007F0702" w:rsidRPr="00360C82" w:rsidRDefault="007F0702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446BF12" w14:textId="3188F716" w:rsidR="007F0702" w:rsidRPr="00360C82" w:rsidRDefault="007F0702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C90A64" w:rsidRPr="00360C82">
              <w:rPr>
                <w:rFonts w:asciiTheme="majorBidi" w:hAnsiTheme="majorBidi" w:cstheme="majorBidi" w:hint="cs"/>
                <w:sz w:val="29"/>
                <w:szCs w:val="29"/>
                <w:cs/>
              </w:rPr>
              <w:t>7</w:t>
            </w:r>
          </w:p>
        </w:tc>
        <w:tc>
          <w:tcPr>
            <w:tcW w:w="283" w:type="dxa"/>
          </w:tcPr>
          <w:p w14:paraId="291CD66E" w14:textId="77777777" w:rsidR="007F0702" w:rsidRPr="00360C82" w:rsidRDefault="007F0702" w:rsidP="00E2419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25AF8FA" w14:textId="6714EB09" w:rsidR="007F0702" w:rsidRPr="00360C82" w:rsidRDefault="007F0702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C90A64" w:rsidRPr="00360C82">
              <w:rPr>
                <w:rFonts w:asciiTheme="majorBidi" w:hAnsiTheme="majorBidi" w:cstheme="majorBidi" w:hint="cs"/>
                <w:sz w:val="29"/>
                <w:szCs w:val="29"/>
                <w:cs/>
              </w:rPr>
              <w:t>8</w:t>
            </w:r>
          </w:p>
        </w:tc>
        <w:tc>
          <w:tcPr>
            <w:tcW w:w="283" w:type="dxa"/>
          </w:tcPr>
          <w:p w14:paraId="070E5F72" w14:textId="77777777" w:rsidR="007F0702" w:rsidRPr="00360C82" w:rsidRDefault="007F0702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4D705CF9" w14:textId="411309B5" w:rsidR="007F0702" w:rsidRPr="00360C82" w:rsidRDefault="007F0702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C90A64" w:rsidRPr="00360C82">
              <w:rPr>
                <w:rFonts w:asciiTheme="majorBidi" w:hAnsiTheme="majorBidi" w:cstheme="majorBidi" w:hint="cs"/>
                <w:sz w:val="29"/>
                <w:szCs w:val="29"/>
                <w:cs/>
              </w:rPr>
              <w:t>7</w:t>
            </w:r>
          </w:p>
        </w:tc>
      </w:tr>
      <w:tr w:rsidR="008F7889" w:rsidRPr="00360C82" w14:paraId="30236CF5" w14:textId="77777777" w:rsidTr="00BE74F1">
        <w:trPr>
          <w:cantSplit/>
        </w:trPr>
        <w:tc>
          <w:tcPr>
            <w:tcW w:w="4932" w:type="dxa"/>
          </w:tcPr>
          <w:p w14:paraId="54D9C5F6" w14:textId="3903D876" w:rsidR="008F7889" w:rsidRPr="00360C82" w:rsidRDefault="008F7889" w:rsidP="008F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9"/>
                <w:szCs w:val="29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</w:t>
            </w:r>
            <w:r w:rsidRPr="00360C82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สำหรับงวด</w:t>
            </w:r>
            <w:r w:rsidRPr="00360C82">
              <w:rPr>
                <w:rFonts w:asciiTheme="majorBidi" w:hAnsiTheme="majorBidi" w:cstheme="majorBidi"/>
                <w:sz w:val="29"/>
                <w:szCs w:val="29"/>
                <w:cs/>
              </w:rPr>
              <w:t>ที่เป็นส่วนของผู้ถือหุ้นของบริษัท</w:t>
            </w:r>
            <w:r w:rsidRPr="00360C82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360C82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360C82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360C82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418C4549" w14:textId="7A66BCCF" w:rsidR="008F7889" w:rsidRPr="00360C82" w:rsidRDefault="008F7889" w:rsidP="008F7889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371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549,159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3D4ACFF8" w14:textId="77777777" w:rsidR="008F7889" w:rsidRPr="00360C82" w:rsidRDefault="008F7889" w:rsidP="008F78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7A193DBF" w14:textId="1E2DE17A" w:rsidR="008F7889" w:rsidRPr="00360C82" w:rsidRDefault="008F7889" w:rsidP="008F7889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(115,184)</w:t>
            </w:r>
          </w:p>
        </w:tc>
        <w:tc>
          <w:tcPr>
            <w:tcW w:w="283" w:type="dxa"/>
          </w:tcPr>
          <w:p w14:paraId="3562D4BA" w14:textId="77777777" w:rsidR="008F7889" w:rsidRPr="00360C82" w:rsidRDefault="008F7889" w:rsidP="008F78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2B87C5A7" w14:textId="4B37E1A7" w:rsidR="008F7889" w:rsidRPr="00360C82" w:rsidRDefault="008F7889" w:rsidP="008F7889">
            <w:pPr>
              <w:pStyle w:val="acctfourfigures"/>
              <w:tabs>
                <w:tab w:val="clear" w:pos="765"/>
              </w:tabs>
              <w:spacing w:line="240" w:lineRule="atLeast"/>
              <w:ind w:left="-97" w:right="-17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371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569,945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12B66898" w14:textId="77777777" w:rsidR="008F7889" w:rsidRPr="00360C82" w:rsidRDefault="008F7889" w:rsidP="008F78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7AD74949" w14:textId="018298D8" w:rsidR="008F7889" w:rsidRPr="00360C82" w:rsidRDefault="008F7889" w:rsidP="008F7889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(135,090)</w:t>
            </w:r>
          </w:p>
        </w:tc>
      </w:tr>
      <w:tr w:rsidR="00C90A64" w:rsidRPr="00360C82" w14:paraId="71D9D3C2" w14:textId="77777777" w:rsidTr="0021277F">
        <w:trPr>
          <w:cantSplit/>
          <w:trHeight w:val="170"/>
        </w:trPr>
        <w:tc>
          <w:tcPr>
            <w:tcW w:w="4932" w:type="dxa"/>
          </w:tcPr>
          <w:p w14:paraId="5A17BB29" w14:textId="77777777" w:rsidR="00C90A64" w:rsidRPr="00360C82" w:rsidRDefault="00C90A64" w:rsidP="00C9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B73EAA9" w14:textId="77777777" w:rsidR="00C90A64" w:rsidRPr="00360C82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84" w:type="dxa"/>
          </w:tcPr>
          <w:p w14:paraId="08FE3C46" w14:textId="77777777" w:rsidR="00C90A64" w:rsidRPr="00360C82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1C5B0BF8" w14:textId="77777777" w:rsidR="00C90A64" w:rsidRPr="00360C82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83" w:type="dxa"/>
          </w:tcPr>
          <w:p w14:paraId="6BE6E7F5" w14:textId="77777777" w:rsidR="00C90A64" w:rsidRPr="00360C82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145D8B0E" w14:textId="77777777" w:rsidR="00C90A64" w:rsidRPr="00360C82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83" w:type="dxa"/>
          </w:tcPr>
          <w:p w14:paraId="63AC6509" w14:textId="77777777" w:rsidR="00C90A64" w:rsidRPr="00360C82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67ACF903" w14:textId="77777777" w:rsidR="00C90A64" w:rsidRPr="00360C82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60C82" w:rsidRPr="00360C82" w14:paraId="2CA96F09" w14:textId="77777777" w:rsidTr="0021277F">
        <w:trPr>
          <w:cantSplit/>
        </w:trPr>
        <w:tc>
          <w:tcPr>
            <w:tcW w:w="4932" w:type="dxa"/>
          </w:tcPr>
          <w:p w14:paraId="4C9DBA5A" w14:textId="77777777" w:rsidR="00360C82" w:rsidRPr="00360C82" w:rsidRDefault="00360C82" w:rsidP="00360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9"/>
                <w:szCs w:val="29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360C82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360C82">
              <w:rPr>
                <w:rFonts w:asciiTheme="majorBidi" w:hAnsiTheme="majorBidi" w:cstheme="majorBidi"/>
                <w:sz w:val="29"/>
                <w:szCs w:val="29"/>
                <w:cs/>
              </w:rPr>
              <w:t>พันหุ้น</w:t>
            </w:r>
            <w:r w:rsidRPr="00360C82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5A02F8B8" w14:textId="7216B9EB" w:rsidR="00360C82" w:rsidRPr="00360C82" w:rsidRDefault="00553717" w:rsidP="00360C8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356,761</w:t>
            </w:r>
          </w:p>
        </w:tc>
        <w:tc>
          <w:tcPr>
            <w:tcW w:w="284" w:type="dxa"/>
          </w:tcPr>
          <w:p w14:paraId="3F0C8582" w14:textId="77777777" w:rsidR="00360C82" w:rsidRPr="00360C82" w:rsidRDefault="00360C82" w:rsidP="00360C8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5E6A9DD2" w14:textId="4CC0840E" w:rsidR="00360C82" w:rsidRPr="00360C82" w:rsidRDefault="00360C82" w:rsidP="00360C8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47,975</w:t>
            </w:r>
          </w:p>
        </w:tc>
        <w:tc>
          <w:tcPr>
            <w:tcW w:w="283" w:type="dxa"/>
          </w:tcPr>
          <w:p w14:paraId="3B357A13" w14:textId="77777777" w:rsidR="00360C82" w:rsidRPr="00360C82" w:rsidRDefault="00360C82" w:rsidP="00360C8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0D98FD40" w14:textId="56FB2045" w:rsidR="00360C82" w:rsidRPr="00360C82" w:rsidRDefault="00553717" w:rsidP="00360C8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356,761</w:t>
            </w:r>
          </w:p>
        </w:tc>
        <w:tc>
          <w:tcPr>
            <w:tcW w:w="283" w:type="dxa"/>
          </w:tcPr>
          <w:p w14:paraId="41384BA1" w14:textId="77777777" w:rsidR="00360C82" w:rsidRPr="00360C82" w:rsidRDefault="00360C82" w:rsidP="00360C8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27BA2EFD" w14:textId="10B57751" w:rsidR="00360C82" w:rsidRPr="00360C82" w:rsidRDefault="00360C82" w:rsidP="00360C8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47,975</w:t>
            </w:r>
          </w:p>
        </w:tc>
      </w:tr>
      <w:tr w:rsidR="00C90A64" w:rsidRPr="00360C82" w14:paraId="49AD5608" w14:textId="77777777" w:rsidTr="0021277F">
        <w:trPr>
          <w:cantSplit/>
        </w:trPr>
        <w:tc>
          <w:tcPr>
            <w:tcW w:w="4932" w:type="dxa"/>
          </w:tcPr>
          <w:p w14:paraId="7B157EEA" w14:textId="77777777" w:rsidR="00C90A64" w:rsidRPr="00360C82" w:rsidRDefault="00C90A64" w:rsidP="00C9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02B2BE43" w14:textId="77777777" w:rsidR="00C90A64" w:rsidRPr="00360C82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84" w:type="dxa"/>
          </w:tcPr>
          <w:p w14:paraId="1E39CF82" w14:textId="77777777" w:rsidR="00C90A64" w:rsidRPr="00360C82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ADA666D" w14:textId="77777777" w:rsidR="00C90A64" w:rsidRPr="00360C82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83" w:type="dxa"/>
          </w:tcPr>
          <w:p w14:paraId="179836EC" w14:textId="77777777" w:rsidR="00C90A64" w:rsidRPr="00360C82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457FAE9C" w14:textId="77777777" w:rsidR="00C90A64" w:rsidRPr="00360C82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83" w:type="dxa"/>
          </w:tcPr>
          <w:p w14:paraId="4E5A7D53" w14:textId="77777777" w:rsidR="00C90A64" w:rsidRPr="00360C82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0086AD27" w14:textId="77777777" w:rsidR="00C90A64" w:rsidRPr="00360C82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F7889" w:rsidRPr="00C90A64" w14:paraId="2635500E" w14:textId="77777777" w:rsidTr="0021277F">
        <w:trPr>
          <w:cantSplit/>
        </w:trPr>
        <w:tc>
          <w:tcPr>
            <w:tcW w:w="4932" w:type="dxa"/>
          </w:tcPr>
          <w:p w14:paraId="19CA58D6" w14:textId="794DC529" w:rsidR="008F7889" w:rsidRPr="00360C82" w:rsidRDefault="008F7889" w:rsidP="008F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ขาดทุนต่อหุ้นขั้นพื้นฐาน (บาท)</w:t>
            </w: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02BEC637" w14:textId="14CB0CED" w:rsidR="008F7889" w:rsidRPr="00360C82" w:rsidRDefault="008F7889" w:rsidP="008F7889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(  </w:t>
            </w:r>
            <w:r w:rsidR="00C157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909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3371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5393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6BC6CF7E" w14:textId="77777777" w:rsidR="008F7889" w:rsidRPr="00360C82" w:rsidRDefault="008F7889" w:rsidP="008F78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451318B9" w14:textId="0BF29098" w:rsidR="008F7889" w:rsidRPr="00360C82" w:rsidRDefault="008F7889" w:rsidP="008F7889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Pr="00360C82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 xml:space="preserve">  </w:t>
            </w: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2.4009)</w:t>
            </w:r>
          </w:p>
        </w:tc>
        <w:tc>
          <w:tcPr>
            <w:tcW w:w="283" w:type="dxa"/>
          </w:tcPr>
          <w:p w14:paraId="08A85D08" w14:textId="77777777" w:rsidR="008F7889" w:rsidRPr="00360C82" w:rsidRDefault="008F7889" w:rsidP="008F78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3E05BDFE" w14:textId="36E1EB7B" w:rsidR="008F7889" w:rsidRPr="00360C82" w:rsidRDefault="008F7889" w:rsidP="008F7889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(  </w:t>
            </w:r>
            <w:r w:rsidR="00C157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</w:t>
            </w:r>
            <w:r w:rsidR="003371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5976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7D569B0D" w14:textId="77777777" w:rsidR="008F7889" w:rsidRPr="00360C82" w:rsidRDefault="008F7889" w:rsidP="008F78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7E87437F" w14:textId="2393352C" w:rsidR="008F7889" w:rsidRPr="00360C82" w:rsidRDefault="008F7889" w:rsidP="008F7889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Pr="00360C82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 xml:space="preserve">  </w:t>
            </w: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2.8158)</w:t>
            </w:r>
          </w:p>
        </w:tc>
      </w:tr>
    </w:tbl>
    <w:p w14:paraId="52523289" w14:textId="77777777" w:rsidR="00F24C3C" w:rsidRPr="00C90A64" w:rsidRDefault="00F24C3C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9"/>
          <w:szCs w:val="29"/>
        </w:rPr>
      </w:pPr>
    </w:p>
    <w:p w14:paraId="1B70A506" w14:textId="77777777" w:rsidR="00F24C3C" w:rsidRPr="00C90A64" w:rsidRDefault="00F24C3C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9"/>
          <w:szCs w:val="29"/>
          <w:cs/>
        </w:rPr>
      </w:pPr>
    </w:p>
    <w:p w14:paraId="47BDF649" w14:textId="77777777" w:rsidR="00F24C3C" w:rsidRDefault="00F24C3C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9"/>
          <w:szCs w:val="29"/>
        </w:rPr>
      </w:pPr>
    </w:p>
    <w:p w14:paraId="3D2BB11C" w14:textId="77777777" w:rsidR="00C90A64" w:rsidRPr="00C90A64" w:rsidRDefault="00C90A64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9"/>
          <w:szCs w:val="29"/>
        </w:rPr>
      </w:pPr>
    </w:p>
    <w:p w14:paraId="1614F364" w14:textId="77777777" w:rsidR="00F24C3C" w:rsidRPr="00C90A64" w:rsidRDefault="00F24C3C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9"/>
          <w:szCs w:val="29"/>
        </w:rPr>
      </w:pPr>
    </w:p>
    <w:p w14:paraId="724BB162" w14:textId="38FD5473" w:rsidR="00406946" w:rsidRPr="00C90A64" w:rsidRDefault="00721295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90A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ขาดทุน</w:t>
      </w:r>
      <w:r w:rsidR="00406946" w:rsidRPr="00C90A64">
        <w:rPr>
          <w:rFonts w:asciiTheme="majorBidi" w:hAnsiTheme="majorBidi" w:cstheme="majorBidi"/>
          <w:b/>
          <w:bCs/>
          <w:sz w:val="30"/>
          <w:szCs w:val="30"/>
          <w:cs/>
        </w:rPr>
        <w:t>ต่อหุ้นปรับลด</w:t>
      </w:r>
    </w:p>
    <w:p w14:paraId="5CE0F2E9" w14:textId="77777777" w:rsidR="00BB5B0E" w:rsidRPr="005B5B85" w:rsidRDefault="00BB5B0E" w:rsidP="0088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3CD3CDA7" w14:textId="13004F99" w:rsidR="000F1BB0" w:rsidRPr="009F5805" w:rsidRDefault="00721295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pacing w:val="-4"/>
          <w:sz w:val="30"/>
          <w:szCs w:val="30"/>
          <w:cs/>
        </w:rPr>
        <w:t>ขาดทุน</w:t>
      </w:r>
      <w:r w:rsidR="00406946" w:rsidRPr="009F5805">
        <w:rPr>
          <w:rFonts w:asciiTheme="majorBidi" w:hAnsiTheme="majorBidi" w:cstheme="majorBidi"/>
          <w:spacing w:val="-4"/>
          <w:sz w:val="30"/>
          <w:szCs w:val="30"/>
          <w:cs/>
        </w:rPr>
        <w:t>ต่อหุ้นปรับลดสำหรับ</w:t>
      </w:r>
      <w:r w:rsidR="003D7AF6" w:rsidRPr="009F5805">
        <w:rPr>
          <w:rFonts w:asciiTheme="majorBidi" w:hAnsiTheme="majorBidi" w:cstheme="majorBidi"/>
          <w:spacing w:val="-4"/>
          <w:sz w:val="30"/>
          <w:szCs w:val="30"/>
          <w:cs/>
        </w:rPr>
        <w:t>งวดสามเดือน</w:t>
      </w:r>
      <w:r w:rsidR="001D7F53" w:rsidRPr="009F5805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D63965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="001D7F53" w:rsidRPr="009F5805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="000504D0" w:rsidRPr="009F5805">
        <w:rPr>
          <w:rFonts w:asciiTheme="majorBidi" w:hAnsiTheme="majorBidi" w:cstheme="majorBidi"/>
          <w:spacing w:val="-4"/>
          <w:sz w:val="30"/>
          <w:szCs w:val="30"/>
          <w:cs/>
        </w:rPr>
        <w:t>สิ้นสุดวันที่</w:t>
      </w:r>
      <w:r w:rsidR="000504D0" w:rsidRPr="009F5805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="001D7F53" w:rsidRPr="009F5805">
        <w:rPr>
          <w:rFonts w:asciiTheme="majorBidi" w:eastAsia="Cordia New" w:hAnsiTheme="majorBidi" w:cstheme="majorBidi"/>
          <w:sz w:val="30"/>
          <w:szCs w:val="30"/>
        </w:rPr>
        <w:t>30</w:t>
      </w:r>
      <w:r w:rsidR="001C52C6" w:rsidRPr="009F580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D63965">
        <w:rPr>
          <w:rFonts w:asciiTheme="majorBidi" w:eastAsia="Cordia New" w:hAnsiTheme="majorBidi" w:cstheme="majorBidi" w:hint="cs"/>
          <w:sz w:val="30"/>
          <w:szCs w:val="30"/>
          <w:cs/>
        </w:rPr>
        <w:t>กันยา</w:t>
      </w:r>
      <w:r w:rsidR="001D7F53" w:rsidRPr="009F5805">
        <w:rPr>
          <w:rFonts w:asciiTheme="majorBidi" w:eastAsia="Cordia New" w:hAnsiTheme="majorBidi" w:cstheme="majorBidi"/>
          <w:sz w:val="30"/>
          <w:szCs w:val="30"/>
          <w:cs/>
        </w:rPr>
        <w:t>ยน</w:t>
      </w:r>
      <w:r w:rsidR="00FF2E1B" w:rsidRPr="009F580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D90822" w:rsidRPr="009F5805">
        <w:rPr>
          <w:rFonts w:asciiTheme="majorBidi" w:eastAsia="Cordia New" w:hAnsiTheme="majorBidi" w:cstheme="majorBidi"/>
          <w:sz w:val="30"/>
          <w:szCs w:val="30"/>
        </w:rPr>
        <w:t>256</w:t>
      </w:r>
      <w:r w:rsidR="00C90A64">
        <w:rPr>
          <w:rFonts w:asciiTheme="majorBidi" w:eastAsia="Cordia New" w:hAnsiTheme="majorBidi" w:cstheme="majorBidi"/>
          <w:sz w:val="30"/>
          <w:szCs w:val="30"/>
        </w:rPr>
        <w:t>8</w:t>
      </w:r>
      <w:r w:rsidR="00557BCC" w:rsidRPr="009F5805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557BCC" w:rsidRPr="009F5805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557BCC" w:rsidRPr="009F5805">
        <w:rPr>
          <w:rFonts w:asciiTheme="majorBidi" w:eastAsia="Cordia New" w:hAnsiTheme="majorBidi" w:cstheme="majorBidi"/>
          <w:sz w:val="30"/>
          <w:szCs w:val="30"/>
        </w:rPr>
        <w:t>256</w:t>
      </w:r>
      <w:r w:rsidR="00C90A64">
        <w:rPr>
          <w:rFonts w:asciiTheme="majorBidi" w:eastAsia="Cordia New" w:hAnsiTheme="majorBidi" w:cstheme="majorBidi"/>
          <w:sz w:val="30"/>
          <w:szCs w:val="30"/>
        </w:rPr>
        <w:t>7</w:t>
      </w:r>
      <w:r w:rsidR="00406946"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="00406946" w:rsidRPr="009F5805">
        <w:rPr>
          <w:rFonts w:asciiTheme="majorBidi" w:hAnsiTheme="majorBidi" w:cstheme="majorBidi"/>
          <w:sz w:val="30"/>
          <w:szCs w:val="30"/>
          <w:cs/>
        </w:rPr>
        <w:t>คำนวณโดยการหาร</w:t>
      </w:r>
      <w:r w:rsidRPr="009F5805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406946" w:rsidRPr="009F5805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BB5B0E" w:rsidRPr="009F5805">
        <w:rPr>
          <w:rFonts w:asciiTheme="majorBidi" w:hAnsiTheme="majorBidi" w:cstheme="majorBidi"/>
          <w:sz w:val="30"/>
          <w:szCs w:val="30"/>
          <w:cs/>
        </w:rPr>
        <w:t>งวดที่เป็นส่วนของผู้ถือหุ้นของบริษัท</w:t>
      </w:r>
      <w:r w:rsidR="00406946" w:rsidRPr="009F5805">
        <w:rPr>
          <w:rFonts w:asciiTheme="majorBidi" w:hAnsiTheme="majorBidi" w:cstheme="majorBidi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="00387D7A" w:rsidRPr="009F5805">
        <w:rPr>
          <w:rFonts w:asciiTheme="majorBidi" w:hAnsiTheme="majorBidi" w:cstheme="majorBidi"/>
          <w:sz w:val="30"/>
          <w:szCs w:val="30"/>
          <w:cs/>
        </w:rPr>
        <w:t>ใน</w:t>
      </w:r>
      <w:r w:rsidR="00406946" w:rsidRPr="009F5805">
        <w:rPr>
          <w:rFonts w:asciiTheme="majorBidi" w:hAnsiTheme="majorBidi" w:cstheme="majorBidi"/>
          <w:sz w:val="30"/>
          <w:szCs w:val="30"/>
          <w:cs/>
        </w:rPr>
        <w:t>ระหว่างงวดหลังจากที่ได้ปรับปรุงผลกระทบของ</w:t>
      </w:r>
      <w:r w:rsidR="005A54D2" w:rsidRPr="009F5805">
        <w:rPr>
          <w:rFonts w:asciiTheme="majorBidi" w:hAnsiTheme="majorBidi" w:cstheme="majorBidi"/>
          <w:sz w:val="30"/>
          <w:szCs w:val="30"/>
          <w:cs/>
        </w:rPr>
        <w:t>ตราสารที่อาจเปลี่ยนเป็นหุ้น</w:t>
      </w:r>
      <w:r w:rsidR="00064528" w:rsidRPr="009F5805">
        <w:rPr>
          <w:rFonts w:asciiTheme="majorBidi" w:hAnsiTheme="majorBidi" w:cstheme="majorBidi"/>
          <w:sz w:val="30"/>
          <w:szCs w:val="30"/>
          <w:cs/>
        </w:rPr>
        <w:t>สามัญ</w:t>
      </w:r>
      <w:r w:rsidR="00406946" w:rsidRPr="009F5805">
        <w:rPr>
          <w:rFonts w:asciiTheme="majorBidi" w:hAnsiTheme="majorBidi" w:cstheme="majorBidi"/>
          <w:sz w:val="30"/>
          <w:szCs w:val="30"/>
          <w:cs/>
        </w:rPr>
        <w:t>ปรับลด</w:t>
      </w:r>
      <w:r w:rsidR="00387D7A" w:rsidRPr="009F5805">
        <w:rPr>
          <w:rFonts w:asciiTheme="majorBidi" w:hAnsiTheme="majorBidi" w:cstheme="majorBidi"/>
          <w:sz w:val="30"/>
          <w:szCs w:val="30"/>
          <w:cs/>
        </w:rPr>
        <w:t>ซึ่ง</w:t>
      </w:r>
      <w:r w:rsidR="00406946" w:rsidRPr="009F5805">
        <w:rPr>
          <w:rFonts w:asciiTheme="majorBidi" w:hAnsiTheme="majorBidi" w:cstheme="majorBidi"/>
          <w:sz w:val="30"/>
          <w:szCs w:val="30"/>
          <w:cs/>
        </w:rPr>
        <w:t>แสดงการคำนวณ</w:t>
      </w:r>
      <w:r w:rsidR="00F936E0" w:rsidRPr="009F5805">
        <w:rPr>
          <w:rFonts w:asciiTheme="majorBidi" w:hAnsiTheme="majorBidi" w:cstheme="majorBidi"/>
          <w:sz w:val="30"/>
          <w:szCs w:val="30"/>
          <w:cs/>
        </w:rPr>
        <w:t>ได้</w:t>
      </w:r>
      <w:r w:rsidR="00406946" w:rsidRPr="009F5805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B2BE531" w14:textId="77777777" w:rsidR="00F24C3C" w:rsidRPr="005B5B85" w:rsidRDefault="00F24C3C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95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022"/>
        <w:gridCol w:w="1020"/>
        <w:gridCol w:w="284"/>
        <w:gridCol w:w="1020"/>
        <w:gridCol w:w="283"/>
        <w:gridCol w:w="1020"/>
        <w:gridCol w:w="284"/>
        <w:gridCol w:w="1020"/>
      </w:tblGrid>
      <w:tr w:rsidR="00555C06" w:rsidRPr="009F5805" w14:paraId="1E278720" w14:textId="77777777" w:rsidTr="00F24C3C">
        <w:trPr>
          <w:cantSplit/>
        </w:trPr>
        <w:tc>
          <w:tcPr>
            <w:tcW w:w="5022" w:type="dxa"/>
          </w:tcPr>
          <w:p w14:paraId="54AC3E0F" w14:textId="77777777" w:rsidR="00555C06" w:rsidRPr="009F5805" w:rsidRDefault="00555C06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31" w:type="dxa"/>
            <w:gridSpan w:val="7"/>
            <w:tcBorders>
              <w:bottom w:val="single" w:sz="4" w:space="0" w:color="auto"/>
            </w:tcBorders>
          </w:tcPr>
          <w:p w14:paraId="2AFF45DA" w14:textId="6783C454" w:rsidR="00555C06" w:rsidRPr="009F5805" w:rsidRDefault="00555C06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งวดสามเดือน</w:t>
            </w:r>
          </w:p>
        </w:tc>
      </w:tr>
      <w:tr w:rsidR="000504D0" w:rsidRPr="009F5805" w14:paraId="1268129D" w14:textId="77777777" w:rsidTr="00F24C3C">
        <w:trPr>
          <w:cantSplit/>
        </w:trPr>
        <w:tc>
          <w:tcPr>
            <w:tcW w:w="5022" w:type="dxa"/>
          </w:tcPr>
          <w:p w14:paraId="2CCA2AC0" w14:textId="77777777" w:rsidR="000504D0" w:rsidRPr="009F5805" w:rsidRDefault="000504D0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62D6D85F" w14:textId="77777777" w:rsidR="000504D0" w:rsidRPr="009F5805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7379F6F" w14:textId="77777777" w:rsidR="000504D0" w:rsidRPr="009F5805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5BEC46E1" w14:textId="77777777" w:rsidR="000504D0" w:rsidRPr="009F5805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D6928" w:rsidRPr="009F5805" w14:paraId="1D16E0C6" w14:textId="77777777" w:rsidTr="00F24C3C">
        <w:trPr>
          <w:cantSplit/>
        </w:trPr>
        <w:tc>
          <w:tcPr>
            <w:tcW w:w="5022" w:type="dxa"/>
          </w:tcPr>
          <w:p w14:paraId="3D9EC197" w14:textId="77777777" w:rsidR="00DD6928" w:rsidRPr="009F5805" w:rsidRDefault="00DD6928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E758C4F" w14:textId="1B99C8CF" w:rsidR="00DD6928" w:rsidRPr="009F5805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0A6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4E946CFE" w14:textId="77777777" w:rsidR="00DD6928" w:rsidRPr="009F5805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F263241" w14:textId="6596094F" w:rsidR="00DD6928" w:rsidRPr="009F5805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0A6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6762A341" w14:textId="77777777" w:rsidR="00DD6928" w:rsidRPr="009F5805" w:rsidRDefault="00DD6928" w:rsidP="00DD692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E1DE4EE" w14:textId="5DD367F9" w:rsidR="00DD6928" w:rsidRPr="009F5805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0A6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6BE46303" w14:textId="77777777" w:rsidR="00DD6928" w:rsidRPr="009F5805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3B76127" w14:textId="07AAFE3B" w:rsidR="00DD6928" w:rsidRPr="009F5805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0A6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15781" w:rsidRPr="009F5805" w14:paraId="624F4DB1" w14:textId="77777777" w:rsidTr="005B5B85">
        <w:trPr>
          <w:cantSplit/>
        </w:trPr>
        <w:tc>
          <w:tcPr>
            <w:tcW w:w="5022" w:type="dxa"/>
          </w:tcPr>
          <w:p w14:paraId="11B9C9F9" w14:textId="320DFF4E" w:rsidR="00C15781" w:rsidRPr="009F5805" w:rsidRDefault="00C15781" w:rsidP="00C15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1F861838" w14:textId="2D34B6C6" w:rsidR="00C15781" w:rsidRPr="00D307BF" w:rsidRDefault="00C15781" w:rsidP="00C15781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80E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188,515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765BF01C" w14:textId="77777777" w:rsidR="00C15781" w:rsidRPr="00D307BF" w:rsidRDefault="00C15781" w:rsidP="00C1578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40176539" w14:textId="2CD7A2BB" w:rsidR="00C15781" w:rsidRPr="00D307BF" w:rsidRDefault="00C15781" w:rsidP="00C15781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61,993)</w:t>
            </w:r>
          </w:p>
        </w:tc>
        <w:tc>
          <w:tcPr>
            <w:tcW w:w="283" w:type="dxa"/>
            <w:vAlign w:val="bottom"/>
          </w:tcPr>
          <w:p w14:paraId="5C9309B5" w14:textId="77777777" w:rsidR="00C15781" w:rsidRPr="00D307BF" w:rsidRDefault="00C15781" w:rsidP="00C1578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0FE841F8" w14:textId="431B61ED" w:rsidR="00C15781" w:rsidRPr="008F7889" w:rsidRDefault="00C15781" w:rsidP="00C15781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78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80E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191,195</w:t>
            </w:r>
            <w:r w:rsidRPr="008F78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5C377912" w14:textId="77777777" w:rsidR="00C15781" w:rsidRPr="009F5805" w:rsidRDefault="00C15781" w:rsidP="00C1578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572C874C" w14:textId="6443D208" w:rsidR="00C15781" w:rsidRPr="009F5805" w:rsidRDefault="00C15781" w:rsidP="00C15781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67,189)</w:t>
            </w:r>
          </w:p>
        </w:tc>
      </w:tr>
      <w:tr w:rsidR="00C90A64" w:rsidRPr="009F5805" w14:paraId="11062C64" w14:textId="77777777" w:rsidTr="00F24C3C">
        <w:trPr>
          <w:cantSplit/>
        </w:trPr>
        <w:tc>
          <w:tcPr>
            <w:tcW w:w="5022" w:type="dxa"/>
          </w:tcPr>
          <w:p w14:paraId="17646C66" w14:textId="77777777" w:rsidR="00C90A64" w:rsidRPr="00DD3B45" w:rsidRDefault="00C90A64" w:rsidP="00C9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029F4A84" w14:textId="77777777" w:rsidR="00C90A64" w:rsidRPr="00DD3B45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84" w:type="dxa"/>
          </w:tcPr>
          <w:p w14:paraId="33FA6C0A" w14:textId="77777777" w:rsidR="00C90A64" w:rsidRPr="00DD3B45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90F9D6B" w14:textId="77777777" w:rsidR="00C90A64" w:rsidRPr="00DD3B45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83" w:type="dxa"/>
          </w:tcPr>
          <w:p w14:paraId="5716DDEC" w14:textId="77777777" w:rsidR="00C90A64" w:rsidRPr="00DD3B45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34C8E96" w14:textId="77777777" w:rsidR="00C90A64" w:rsidRPr="00DD3B45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4" w:type="dxa"/>
          </w:tcPr>
          <w:p w14:paraId="4B06E0E4" w14:textId="77777777" w:rsidR="00C90A64" w:rsidRPr="00DD3B45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61EE60D8" w14:textId="77777777" w:rsidR="00C90A64" w:rsidRPr="00DD3B45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553717" w:rsidRPr="009F5805" w14:paraId="728C948C" w14:textId="77777777" w:rsidTr="00F24C3C">
        <w:trPr>
          <w:cantSplit/>
        </w:trPr>
        <w:tc>
          <w:tcPr>
            <w:tcW w:w="5022" w:type="dxa"/>
          </w:tcPr>
          <w:p w14:paraId="34E1BDB6" w14:textId="77777777" w:rsidR="00553717" w:rsidRPr="009F5805" w:rsidRDefault="00553717" w:rsidP="00553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พันหุ้น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</w:tcPr>
          <w:p w14:paraId="5337D099" w14:textId="74C30941" w:rsidR="00553717" w:rsidRPr="00D307BF" w:rsidRDefault="00553717" w:rsidP="005537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962,568</w:t>
            </w:r>
          </w:p>
        </w:tc>
        <w:tc>
          <w:tcPr>
            <w:tcW w:w="284" w:type="dxa"/>
          </w:tcPr>
          <w:p w14:paraId="1F4A637D" w14:textId="77777777" w:rsidR="00553717" w:rsidRPr="00D307BF" w:rsidRDefault="00553717" w:rsidP="005537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03D76717" w14:textId="52A910C6" w:rsidR="00553717" w:rsidRPr="00D245E5" w:rsidRDefault="00553717" w:rsidP="005537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47,975</w:t>
            </w:r>
          </w:p>
        </w:tc>
        <w:tc>
          <w:tcPr>
            <w:tcW w:w="283" w:type="dxa"/>
          </w:tcPr>
          <w:p w14:paraId="799A8510" w14:textId="77777777" w:rsidR="00553717" w:rsidRPr="00D245E5" w:rsidRDefault="00553717" w:rsidP="005537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0" w:type="dxa"/>
          </w:tcPr>
          <w:p w14:paraId="37EFC15B" w14:textId="2A04C96E" w:rsidR="00553717" w:rsidRPr="00D245E5" w:rsidRDefault="00553717" w:rsidP="005537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962,568</w:t>
            </w:r>
          </w:p>
        </w:tc>
        <w:tc>
          <w:tcPr>
            <w:tcW w:w="284" w:type="dxa"/>
          </w:tcPr>
          <w:p w14:paraId="03D9945B" w14:textId="77777777" w:rsidR="00553717" w:rsidRPr="00D245E5" w:rsidRDefault="00553717" w:rsidP="005537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0" w:type="dxa"/>
          </w:tcPr>
          <w:p w14:paraId="4D1D27CC" w14:textId="63230035" w:rsidR="00553717" w:rsidRPr="00D245E5" w:rsidRDefault="00553717" w:rsidP="005537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47,975</w:t>
            </w:r>
          </w:p>
        </w:tc>
      </w:tr>
      <w:tr w:rsidR="00C90A64" w:rsidRPr="009F5805" w14:paraId="6E78D91B" w14:textId="77777777" w:rsidTr="00F24C3C">
        <w:trPr>
          <w:cantSplit/>
        </w:trPr>
        <w:tc>
          <w:tcPr>
            <w:tcW w:w="5022" w:type="dxa"/>
          </w:tcPr>
          <w:p w14:paraId="162BBE17" w14:textId="77777777" w:rsidR="00C90A64" w:rsidRPr="009F5805" w:rsidRDefault="00C90A64" w:rsidP="00C9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14:paraId="27283C51" w14:textId="77777777" w:rsidR="00C90A64" w:rsidRPr="009F5805" w:rsidRDefault="00C90A64" w:rsidP="00C9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พันหุ้น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D9EBF99" w14:textId="7B11E3B6" w:rsidR="00C90A64" w:rsidRPr="00D307BF" w:rsidRDefault="00553717" w:rsidP="00C90A6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E29380E" w14:textId="77777777" w:rsidR="00C90A64" w:rsidRPr="00D307BF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E586B5E" w14:textId="26996EB6" w:rsidR="00C90A64" w:rsidRPr="00360C82" w:rsidRDefault="00C90A64" w:rsidP="00360C8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C8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511BDFC5" w14:textId="77777777" w:rsidR="00C90A64" w:rsidRPr="00360C82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56474B0" w14:textId="7859A57D" w:rsidR="00C90A64" w:rsidRPr="00360C82" w:rsidRDefault="00553717" w:rsidP="00C90A6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9DD61E5" w14:textId="77777777" w:rsidR="00C90A64" w:rsidRPr="00360C82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D0185D9" w14:textId="1CB6F99E" w:rsidR="00C90A64" w:rsidRPr="00360C82" w:rsidRDefault="00C90A64" w:rsidP="00360C8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C8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53717" w:rsidRPr="009F5805" w14:paraId="219A9B90" w14:textId="77777777" w:rsidTr="00F24C3C">
        <w:trPr>
          <w:cantSplit/>
        </w:trPr>
        <w:tc>
          <w:tcPr>
            <w:tcW w:w="5022" w:type="dxa"/>
          </w:tcPr>
          <w:p w14:paraId="2D2DC3A4" w14:textId="77777777" w:rsidR="00553717" w:rsidRPr="009F5805" w:rsidRDefault="00553717" w:rsidP="00553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จำนวนหุ้นสามัญถัวเฉลี่ยถ่วงน้ำหนักปรับลด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พันหุ้น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FB73488" w14:textId="6B865493" w:rsidR="00553717" w:rsidRPr="00D307BF" w:rsidRDefault="00553717" w:rsidP="005537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962,568</w:t>
            </w:r>
          </w:p>
        </w:tc>
        <w:tc>
          <w:tcPr>
            <w:tcW w:w="284" w:type="dxa"/>
          </w:tcPr>
          <w:p w14:paraId="426729F6" w14:textId="77777777" w:rsidR="00553717" w:rsidRPr="00D307BF" w:rsidRDefault="00553717" w:rsidP="005537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AC19312" w14:textId="0C10E181" w:rsidR="00553717" w:rsidRPr="00360C82" w:rsidRDefault="00553717" w:rsidP="005537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47,975</w:t>
            </w:r>
          </w:p>
        </w:tc>
        <w:tc>
          <w:tcPr>
            <w:tcW w:w="283" w:type="dxa"/>
          </w:tcPr>
          <w:p w14:paraId="3F33BEB4" w14:textId="77777777" w:rsidR="00553717" w:rsidRPr="00360C82" w:rsidRDefault="00553717" w:rsidP="005537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3F27DCD4" w14:textId="2616D230" w:rsidR="00553717" w:rsidRPr="00360C82" w:rsidRDefault="00553717" w:rsidP="005537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962,568</w:t>
            </w:r>
          </w:p>
        </w:tc>
        <w:tc>
          <w:tcPr>
            <w:tcW w:w="284" w:type="dxa"/>
          </w:tcPr>
          <w:p w14:paraId="774F77E5" w14:textId="77777777" w:rsidR="00553717" w:rsidRPr="00360C82" w:rsidRDefault="00553717" w:rsidP="005537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3EB785F3" w14:textId="1BC3DAE5" w:rsidR="00553717" w:rsidRPr="00360C82" w:rsidRDefault="00553717" w:rsidP="005537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47,975</w:t>
            </w:r>
          </w:p>
        </w:tc>
      </w:tr>
      <w:tr w:rsidR="00553717" w:rsidRPr="009F5805" w14:paraId="57C3A535" w14:textId="77777777" w:rsidTr="00F24C3C">
        <w:trPr>
          <w:cantSplit/>
        </w:trPr>
        <w:tc>
          <w:tcPr>
            <w:tcW w:w="5022" w:type="dxa"/>
          </w:tcPr>
          <w:p w14:paraId="434EA673" w14:textId="77777777" w:rsidR="00553717" w:rsidRPr="00DD3B45" w:rsidRDefault="00553717" w:rsidP="00553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3B545A07" w14:textId="77777777" w:rsidR="00553717" w:rsidRPr="00DD3B45" w:rsidRDefault="00553717" w:rsidP="005537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4" w:type="dxa"/>
          </w:tcPr>
          <w:p w14:paraId="2E0E86A0" w14:textId="77777777" w:rsidR="00553717" w:rsidRPr="00DD3B45" w:rsidRDefault="00553717" w:rsidP="005537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7E4F77EC" w14:textId="77777777" w:rsidR="00553717" w:rsidRPr="00D245E5" w:rsidRDefault="00553717" w:rsidP="005537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283" w:type="dxa"/>
          </w:tcPr>
          <w:p w14:paraId="49B883BB" w14:textId="77777777" w:rsidR="00553717" w:rsidRPr="00D245E5" w:rsidRDefault="00553717" w:rsidP="005537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46A28575" w14:textId="77777777" w:rsidR="00553717" w:rsidRPr="00D245E5" w:rsidRDefault="00553717" w:rsidP="005537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284" w:type="dxa"/>
          </w:tcPr>
          <w:p w14:paraId="63E6C240" w14:textId="77777777" w:rsidR="00553717" w:rsidRPr="00D245E5" w:rsidRDefault="00553717" w:rsidP="005537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6B70EE8" w14:textId="77777777" w:rsidR="00553717" w:rsidRPr="00D245E5" w:rsidRDefault="00553717" w:rsidP="005537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</w:tr>
      <w:tr w:rsidR="00C15781" w:rsidRPr="009F5805" w14:paraId="5FBF001C" w14:textId="77777777" w:rsidTr="00F24C3C">
        <w:trPr>
          <w:cantSplit/>
        </w:trPr>
        <w:tc>
          <w:tcPr>
            <w:tcW w:w="5022" w:type="dxa"/>
          </w:tcPr>
          <w:p w14:paraId="07A5D4AC" w14:textId="49B201D3" w:rsidR="00C15781" w:rsidRPr="009F5805" w:rsidRDefault="00C15781" w:rsidP="00C15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ขาดทุนต่อหุ้นปรับลด (บาท)</w:t>
            </w: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7FDC8BF8" w14:textId="3F0FF508" w:rsidR="00C15781" w:rsidRPr="00D307BF" w:rsidRDefault="00C15781" w:rsidP="00C15781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( 0.</w:t>
            </w:r>
            <w:r w:rsidR="00380E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4AF29FDB" w14:textId="77777777" w:rsidR="00C15781" w:rsidRPr="00D307BF" w:rsidRDefault="00C15781" w:rsidP="00C1578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58EB6AA6" w14:textId="7BF1C878" w:rsidR="00C15781" w:rsidRPr="00D245E5" w:rsidRDefault="00C15781" w:rsidP="00C15781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Pr="00360C82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 xml:space="preserve">  </w:t>
            </w: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1.2922)</w:t>
            </w:r>
          </w:p>
        </w:tc>
        <w:tc>
          <w:tcPr>
            <w:tcW w:w="283" w:type="dxa"/>
          </w:tcPr>
          <w:p w14:paraId="5A675731" w14:textId="77777777" w:rsidR="00C15781" w:rsidRPr="00D245E5" w:rsidRDefault="00C15781" w:rsidP="00C1578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4988DA6D" w14:textId="4480F400" w:rsidR="00C15781" w:rsidRPr="008F7889" w:rsidRDefault="00C15781" w:rsidP="00C15781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78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( 0.</w:t>
            </w:r>
            <w:r w:rsidR="00380E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1986</w:t>
            </w:r>
            <w:r w:rsidRPr="008F78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22306975" w14:textId="77777777" w:rsidR="00C15781" w:rsidRPr="00D245E5" w:rsidRDefault="00C15781" w:rsidP="00C1578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364A6986" w14:textId="401DD3FA" w:rsidR="00C15781" w:rsidRPr="00D245E5" w:rsidRDefault="00C15781" w:rsidP="00C15781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Pr="00360C82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 xml:space="preserve">  </w:t>
            </w: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1.4005)</w:t>
            </w:r>
          </w:p>
        </w:tc>
      </w:tr>
    </w:tbl>
    <w:p w14:paraId="24BB65C8" w14:textId="77777777" w:rsidR="007540BC" w:rsidRPr="009F5805" w:rsidRDefault="007540BC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lang w:val="en-US"/>
        </w:rPr>
      </w:pPr>
    </w:p>
    <w:tbl>
      <w:tblPr>
        <w:tblW w:w="995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022"/>
        <w:gridCol w:w="1020"/>
        <w:gridCol w:w="284"/>
        <w:gridCol w:w="1020"/>
        <w:gridCol w:w="283"/>
        <w:gridCol w:w="1020"/>
        <w:gridCol w:w="284"/>
        <w:gridCol w:w="1020"/>
      </w:tblGrid>
      <w:tr w:rsidR="00555C06" w:rsidRPr="00654F81" w14:paraId="325F53FD" w14:textId="77777777" w:rsidTr="00F24C3C">
        <w:trPr>
          <w:cantSplit/>
        </w:trPr>
        <w:tc>
          <w:tcPr>
            <w:tcW w:w="5022" w:type="dxa"/>
          </w:tcPr>
          <w:p w14:paraId="32360403" w14:textId="77777777" w:rsidR="00555C06" w:rsidRPr="00654F81" w:rsidRDefault="00555C06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31" w:type="dxa"/>
            <w:gridSpan w:val="7"/>
            <w:tcBorders>
              <w:bottom w:val="single" w:sz="4" w:space="0" w:color="auto"/>
            </w:tcBorders>
          </w:tcPr>
          <w:p w14:paraId="5D44C5A6" w14:textId="5278E3D9" w:rsidR="00555C06" w:rsidRPr="00654F81" w:rsidRDefault="00555C06" w:rsidP="00E2419D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F8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งวด</w:t>
            </w:r>
            <w:r w:rsidR="00DD3B4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เก้า</w:t>
            </w:r>
            <w:r w:rsidRPr="00654F8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</w:p>
        </w:tc>
      </w:tr>
      <w:tr w:rsidR="00555C06" w:rsidRPr="00654F81" w14:paraId="520C894B" w14:textId="77777777" w:rsidTr="00F24C3C">
        <w:trPr>
          <w:cantSplit/>
        </w:trPr>
        <w:tc>
          <w:tcPr>
            <w:tcW w:w="5022" w:type="dxa"/>
          </w:tcPr>
          <w:p w14:paraId="0E25CCDB" w14:textId="77777777" w:rsidR="00555C06" w:rsidRPr="00654F81" w:rsidRDefault="00555C06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5B30AD06" w14:textId="77777777" w:rsidR="00555C06" w:rsidRPr="00654F81" w:rsidRDefault="00555C06" w:rsidP="00E2419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56A933F" w14:textId="77777777" w:rsidR="00555C06" w:rsidRPr="00654F81" w:rsidRDefault="00555C06" w:rsidP="00E2419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149FD073" w14:textId="77777777" w:rsidR="00555C06" w:rsidRPr="00654F81" w:rsidRDefault="00555C06" w:rsidP="00E2419D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</w:t>
            </w:r>
            <w:r w:rsidRPr="00654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55C06" w:rsidRPr="00654F81" w14:paraId="612B9CEE" w14:textId="77777777" w:rsidTr="00F24C3C">
        <w:trPr>
          <w:cantSplit/>
        </w:trPr>
        <w:tc>
          <w:tcPr>
            <w:tcW w:w="5022" w:type="dxa"/>
          </w:tcPr>
          <w:p w14:paraId="45FBE0F5" w14:textId="77777777" w:rsidR="00555C06" w:rsidRPr="00654F81" w:rsidRDefault="00555C06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AF1E141" w14:textId="0A6F7B9D" w:rsidR="00555C06" w:rsidRPr="00654F81" w:rsidRDefault="00555C06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0A6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5C5B7B0A" w14:textId="77777777" w:rsidR="00555C06" w:rsidRPr="00654F81" w:rsidRDefault="00555C06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C8C155C" w14:textId="1D728A4C" w:rsidR="00555C06" w:rsidRPr="00654F81" w:rsidRDefault="00555C06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0A6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651C4562" w14:textId="77777777" w:rsidR="00555C06" w:rsidRPr="00654F81" w:rsidRDefault="00555C06" w:rsidP="00E2419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89EAE13" w14:textId="2D49B8CD" w:rsidR="00555C06" w:rsidRPr="00654F81" w:rsidRDefault="00555C06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0A6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4A88D0D7" w14:textId="77777777" w:rsidR="00555C06" w:rsidRPr="00654F81" w:rsidRDefault="00555C06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DC09BF2" w14:textId="32783196" w:rsidR="00555C06" w:rsidRPr="00654F81" w:rsidRDefault="00555C06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0A6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15781" w:rsidRPr="00654F81" w14:paraId="60BF4812" w14:textId="77777777" w:rsidTr="002C5C71">
        <w:trPr>
          <w:cantSplit/>
        </w:trPr>
        <w:tc>
          <w:tcPr>
            <w:tcW w:w="5022" w:type="dxa"/>
          </w:tcPr>
          <w:p w14:paraId="613046C7" w14:textId="78C8BEE2" w:rsidR="00C15781" w:rsidRPr="00654F81" w:rsidRDefault="00C15781" w:rsidP="00C15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  <w:r w:rsidRPr="00654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54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141824DA" w14:textId="7B725622" w:rsidR="00C15781" w:rsidRPr="003524CC" w:rsidRDefault="00C15781" w:rsidP="00C15781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80E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549,159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7D4A6987" w14:textId="77777777" w:rsidR="00C15781" w:rsidRPr="00C03ECC" w:rsidRDefault="00C15781" w:rsidP="00C1578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2ABF51F0" w14:textId="7954E145" w:rsidR="00C15781" w:rsidRPr="00D307BF" w:rsidRDefault="00C15781" w:rsidP="00C15781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(115,184)</w:t>
            </w:r>
          </w:p>
        </w:tc>
        <w:tc>
          <w:tcPr>
            <w:tcW w:w="283" w:type="dxa"/>
          </w:tcPr>
          <w:p w14:paraId="08B71B43" w14:textId="77777777" w:rsidR="00C15781" w:rsidRPr="00D307BF" w:rsidRDefault="00C15781" w:rsidP="00C1578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739DA038" w14:textId="6EB084AC" w:rsidR="00C15781" w:rsidRPr="00D307BF" w:rsidRDefault="00C15781" w:rsidP="00380E56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80E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569,945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01187E1B" w14:textId="77777777" w:rsidR="00C15781" w:rsidRPr="00654F81" w:rsidRDefault="00C15781" w:rsidP="00C1578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23AA8BBB" w14:textId="2E86EDF0" w:rsidR="00C15781" w:rsidRPr="00654F81" w:rsidRDefault="00C15781" w:rsidP="00C15781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(135,090)</w:t>
            </w:r>
          </w:p>
        </w:tc>
      </w:tr>
      <w:tr w:rsidR="00C90A64" w:rsidRPr="00654F81" w14:paraId="7825B5E2" w14:textId="77777777" w:rsidTr="00F24C3C">
        <w:trPr>
          <w:cantSplit/>
        </w:trPr>
        <w:tc>
          <w:tcPr>
            <w:tcW w:w="5022" w:type="dxa"/>
          </w:tcPr>
          <w:p w14:paraId="253CB64A" w14:textId="77777777" w:rsidR="00C90A64" w:rsidRPr="00654F81" w:rsidRDefault="00C90A64" w:rsidP="00C9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52A0BA7" w14:textId="77777777" w:rsidR="00C90A64" w:rsidRPr="00D307BF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84" w:type="dxa"/>
          </w:tcPr>
          <w:p w14:paraId="590DC62E" w14:textId="77777777" w:rsidR="00C90A64" w:rsidRPr="00D307BF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0078BB9D" w14:textId="77777777" w:rsidR="00C90A64" w:rsidRPr="00D307BF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83" w:type="dxa"/>
          </w:tcPr>
          <w:p w14:paraId="32C234E7" w14:textId="77777777" w:rsidR="00C90A64" w:rsidRPr="00D307BF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F74449B" w14:textId="77777777" w:rsidR="00C90A64" w:rsidRPr="00D307BF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4" w:type="dxa"/>
          </w:tcPr>
          <w:p w14:paraId="0A78C69D" w14:textId="77777777" w:rsidR="00C90A64" w:rsidRPr="00654F81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6683E2A" w14:textId="77777777" w:rsidR="00C90A64" w:rsidRPr="00654F81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553717" w:rsidRPr="00654F81" w14:paraId="35AF1630" w14:textId="77777777" w:rsidTr="00F24C3C">
        <w:trPr>
          <w:cantSplit/>
        </w:trPr>
        <w:tc>
          <w:tcPr>
            <w:tcW w:w="5022" w:type="dxa"/>
          </w:tcPr>
          <w:p w14:paraId="59BF9D21" w14:textId="77777777" w:rsidR="00553717" w:rsidRPr="00654F81" w:rsidRDefault="00553717" w:rsidP="00553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654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พันหุ้น</w:t>
            </w:r>
            <w:r w:rsidRPr="00654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</w:tcPr>
          <w:p w14:paraId="26FBE8E9" w14:textId="24761C74" w:rsidR="00553717" w:rsidRPr="00D307BF" w:rsidRDefault="00553717" w:rsidP="005537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356,761</w:t>
            </w:r>
          </w:p>
        </w:tc>
        <w:tc>
          <w:tcPr>
            <w:tcW w:w="284" w:type="dxa"/>
          </w:tcPr>
          <w:p w14:paraId="2922F808" w14:textId="77777777" w:rsidR="00553717" w:rsidRPr="00D307BF" w:rsidRDefault="00553717" w:rsidP="005537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3D920606" w14:textId="23DBF6EB" w:rsidR="00553717" w:rsidRPr="00D245E5" w:rsidRDefault="00553717" w:rsidP="005537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47,975</w:t>
            </w:r>
          </w:p>
        </w:tc>
        <w:tc>
          <w:tcPr>
            <w:tcW w:w="283" w:type="dxa"/>
          </w:tcPr>
          <w:p w14:paraId="25FDFA16" w14:textId="77777777" w:rsidR="00553717" w:rsidRPr="00D245E5" w:rsidRDefault="00553717" w:rsidP="005537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0" w:type="dxa"/>
          </w:tcPr>
          <w:p w14:paraId="1B6FD2AB" w14:textId="0A28330E" w:rsidR="00553717" w:rsidRPr="00D245E5" w:rsidRDefault="00553717" w:rsidP="005537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356,761</w:t>
            </w:r>
          </w:p>
        </w:tc>
        <w:tc>
          <w:tcPr>
            <w:tcW w:w="284" w:type="dxa"/>
          </w:tcPr>
          <w:p w14:paraId="2BF1B833" w14:textId="77777777" w:rsidR="00553717" w:rsidRPr="00D245E5" w:rsidRDefault="00553717" w:rsidP="005537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0" w:type="dxa"/>
          </w:tcPr>
          <w:p w14:paraId="73343A57" w14:textId="35059A76" w:rsidR="00553717" w:rsidRPr="00D245E5" w:rsidRDefault="00553717" w:rsidP="005537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47,975</w:t>
            </w:r>
          </w:p>
        </w:tc>
      </w:tr>
      <w:tr w:rsidR="00C90A64" w:rsidRPr="00654F81" w14:paraId="18B81C48" w14:textId="77777777" w:rsidTr="00F24C3C">
        <w:trPr>
          <w:cantSplit/>
        </w:trPr>
        <w:tc>
          <w:tcPr>
            <w:tcW w:w="5022" w:type="dxa"/>
          </w:tcPr>
          <w:p w14:paraId="18F30F93" w14:textId="77777777" w:rsidR="00C90A64" w:rsidRPr="00654F81" w:rsidRDefault="00C90A64" w:rsidP="00C9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14:paraId="3FA92F9A" w14:textId="77777777" w:rsidR="00C90A64" w:rsidRPr="00654F81" w:rsidRDefault="00C90A64" w:rsidP="00C9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654F8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พันหุ้น</w:t>
            </w:r>
            <w:r w:rsidRPr="00654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893FF6F" w14:textId="222EADAA" w:rsidR="00C90A64" w:rsidRPr="00D307BF" w:rsidRDefault="00553717" w:rsidP="00C90A6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0BB3305" w14:textId="77777777" w:rsidR="00C90A64" w:rsidRPr="00D307BF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8A11DA8" w14:textId="01667D2A" w:rsidR="00C90A64" w:rsidRPr="00360C82" w:rsidRDefault="00C90A64" w:rsidP="00360C8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C8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07FBA3E1" w14:textId="77777777" w:rsidR="00C90A64" w:rsidRPr="00360C82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BCAAD27" w14:textId="73C912F8" w:rsidR="00C90A64" w:rsidRPr="00360C82" w:rsidRDefault="00553717" w:rsidP="00C90A6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96196C6" w14:textId="77777777" w:rsidR="00C90A64" w:rsidRPr="00360C82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7FE1E917" w14:textId="230BFB4E" w:rsidR="00C90A64" w:rsidRPr="00360C82" w:rsidRDefault="00C90A64" w:rsidP="00360C8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C8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53717" w:rsidRPr="00654F81" w14:paraId="1734DB0D" w14:textId="77777777" w:rsidTr="00F24C3C">
        <w:trPr>
          <w:cantSplit/>
        </w:trPr>
        <w:tc>
          <w:tcPr>
            <w:tcW w:w="5022" w:type="dxa"/>
          </w:tcPr>
          <w:p w14:paraId="6A21B29F" w14:textId="77777777" w:rsidR="00553717" w:rsidRPr="00654F81" w:rsidRDefault="00553717" w:rsidP="00553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จำนวนหุ้นสามัญถัวเฉลี่ยถ่วงน้ำหนักปรับลด </w:t>
            </w:r>
            <w:r w:rsidRPr="00654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พันหุ้น</w:t>
            </w:r>
            <w:r w:rsidRPr="00654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9CE6E02" w14:textId="07CD0C63" w:rsidR="00553717" w:rsidRPr="00D307BF" w:rsidRDefault="00553717" w:rsidP="005537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356,761</w:t>
            </w:r>
          </w:p>
        </w:tc>
        <w:tc>
          <w:tcPr>
            <w:tcW w:w="284" w:type="dxa"/>
          </w:tcPr>
          <w:p w14:paraId="6F5EF9F2" w14:textId="77777777" w:rsidR="00553717" w:rsidRPr="00D307BF" w:rsidRDefault="00553717" w:rsidP="005537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9A7B419" w14:textId="1E5ACA74" w:rsidR="00553717" w:rsidRPr="00D245E5" w:rsidRDefault="00553717" w:rsidP="005537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47,975</w:t>
            </w:r>
          </w:p>
        </w:tc>
        <w:tc>
          <w:tcPr>
            <w:tcW w:w="283" w:type="dxa"/>
          </w:tcPr>
          <w:p w14:paraId="21B4EE3D" w14:textId="77777777" w:rsidR="00553717" w:rsidRPr="00D245E5" w:rsidRDefault="00553717" w:rsidP="005537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352454C1" w14:textId="7A25E085" w:rsidR="00553717" w:rsidRPr="00D245E5" w:rsidRDefault="00553717" w:rsidP="005537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356,761</w:t>
            </w:r>
          </w:p>
        </w:tc>
        <w:tc>
          <w:tcPr>
            <w:tcW w:w="284" w:type="dxa"/>
          </w:tcPr>
          <w:p w14:paraId="4DD44B9A" w14:textId="77777777" w:rsidR="00553717" w:rsidRPr="00D245E5" w:rsidRDefault="00553717" w:rsidP="0055371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4652477" w14:textId="28DD0C64" w:rsidR="00553717" w:rsidRPr="00D245E5" w:rsidRDefault="00553717" w:rsidP="005537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47,975</w:t>
            </w:r>
          </w:p>
        </w:tc>
      </w:tr>
      <w:tr w:rsidR="00C90A64" w:rsidRPr="00654F81" w14:paraId="5AB9DC98" w14:textId="77777777" w:rsidTr="00F24C3C">
        <w:trPr>
          <w:cantSplit/>
        </w:trPr>
        <w:tc>
          <w:tcPr>
            <w:tcW w:w="5022" w:type="dxa"/>
          </w:tcPr>
          <w:p w14:paraId="61C431D3" w14:textId="77777777" w:rsidR="00C90A64" w:rsidRPr="00654F81" w:rsidRDefault="00C90A64" w:rsidP="00C9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3EB85D05" w14:textId="77777777" w:rsidR="00C90A64" w:rsidRPr="00D307BF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4" w:type="dxa"/>
          </w:tcPr>
          <w:p w14:paraId="41D55BD6" w14:textId="77777777" w:rsidR="00C90A64" w:rsidRPr="00D307BF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31310479" w14:textId="77777777" w:rsidR="00C90A64" w:rsidRPr="00D245E5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283" w:type="dxa"/>
          </w:tcPr>
          <w:p w14:paraId="408566BB" w14:textId="77777777" w:rsidR="00C90A64" w:rsidRPr="00D245E5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8C2E66E" w14:textId="77777777" w:rsidR="00C90A64" w:rsidRPr="00D245E5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284" w:type="dxa"/>
          </w:tcPr>
          <w:p w14:paraId="480EE346" w14:textId="77777777" w:rsidR="00C90A64" w:rsidRPr="00D245E5" w:rsidRDefault="00C90A64" w:rsidP="00C90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7E31E20C" w14:textId="77777777" w:rsidR="00C90A64" w:rsidRPr="00D245E5" w:rsidRDefault="00C90A64" w:rsidP="00C90A6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</w:tr>
      <w:tr w:rsidR="00C15781" w:rsidRPr="00654F81" w14:paraId="4F81F95B" w14:textId="77777777" w:rsidTr="00F24C3C">
        <w:trPr>
          <w:cantSplit/>
        </w:trPr>
        <w:tc>
          <w:tcPr>
            <w:tcW w:w="5022" w:type="dxa"/>
          </w:tcPr>
          <w:p w14:paraId="2750A556" w14:textId="3F8E8601" w:rsidR="00C15781" w:rsidRPr="00654F81" w:rsidRDefault="00C15781" w:rsidP="00C15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ขาดทุนต่อหุ้นปรับลด (บาท)</w:t>
            </w: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5BE3A038" w14:textId="04AC4CDA" w:rsidR="00C15781" w:rsidRPr="00D307BF" w:rsidRDefault="00C15781" w:rsidP="00C15781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  1.</w:t>
            </w:r>
            <w:r w:rsidR="00380E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5393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4686653A" w14:textId="77777777" w:rsidR="00C15781" w:rsidRPr="00D307BF" w:rsidRDefault="00C15781" w:rsidP="00C1578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2CE63697" w14:textId="75A3ADF7" w:rsidR="00C15781" w:rsidRPr="00D245E5" w:rsidRDefault="00C15781" w:rsidP="00C15781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Pr="00360C82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 xml:space="preserve">  </w:t>
            </w: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2.4009)</w:t>
            </w:r>
          </w:p>
        </w:tc>
        <w:tc>
          <w:tcPr>
            <w:tcW w:w="283" w:type="dxa"/>
          </w:tcPr>
          <w:p w14:paraId="16C91480" w14:textId="77777777" w:rsidR="00C15781" w:rsidRPr="00D245E5" w:rsidRDefault="00C15781" w:rsidP="00C1578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3B243D94" w14:textId="637B7735" w:rsidR="00C15781" w:rsidRPr="003524CC" w:rsidRDefault="00C15781" w:rsidP="00C15781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  1.</w:t>
            </w:r>
            <w:r w:rsidR="00380E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5976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785B30C0" w14:textId="77777777" w:rsidR="00C15781" w:rsidRPr="00D245E5" w:rsidRDefault="00C15781" w:rsidP="00C1578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5D6A3BB8" w14:textId="4EE1378C" w:rsidR="00C15781" w:rsidRPr="00D245E5" w:rsidRDefault="00C15781" w:rsidP="00C15781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Pr="00360C82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 xml:space="preserve">  </w:t>
            </w:r>
            <w:r w:rsidRPr="00360C8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2.8158)</w:t>
            </w:r>
          </w:p>
        </w:tc>
      </w:tr>
    </w:tbl>
    <w:p w14:paraId="5A577403" w14:textId="77777777" w:rsidR="00BF6B5A" w:rsidRDefault="00BF6B5A" w:rsidP="00720C97">
      <w:pPr>
        <w:pStyle w:val="a"/>
        <w:jc w:val="thaiDistribute"/>
        <w:rPr>
          <w:rFonts w:asciiTheme="majorBidi" w:hAnsiTheme="majorBidi"/>
          <w:lang w:val="en-US"/>
        </w:rPr>
      </w:pPr>
    </w:p>
    <w:p w14:paraId="2277F859" w14:textId="4E49A176" w:rsidR="00CE087C" w:rsidRPr="00CE087C" w:rsidRDefault="00CE087C" w:rsidP="00CE087C">
      <w:pPr>
        <w:pStyle w:val="a"/>
        <w:jc w:val="thaiDistribute"/>
        <w:rPr>
          <w:rFonts w:asciiTheme="majorBidi" w:hAnsiTheme="majorBidi"/>
          <w:lang w:val="en-US"/>
        </w:rPr>
      </w:pPr>
      <w:r w:rsidRPr="00CE087C">
        <w:rPr>
          <w:rFonts w:asciiTheme="majorBidi" w:hAnsiTheme="majorBidi" w:hint="cs"/>
          <w:cs/>
          <w:lang w:val="en-US"/>
        </w:rPr>
        <w:lastRenderedPageBreak/>
        <w:t>ขาดทุนต่อหุ้นปรับลดสำหรับงวดสามเดือนและ</w:t>
      </w:r>
      <w:r>
        <w:rPr>
          <w:rFonts w:asciiTheme="majorBidi" w:hAnsiTheme="majorBidi" w:hint="cs"/>
          <w:cs/>
          <w:lang w:val="en-US"/>
        </w:rPr>
        <w:t>เก้า</w:t>
      </w:r>
      <w:r w:rsidRPr="00CE087C">
        <w:rPr>
          <w:rFonts w:asciiTheme="majorBidi" w:hAnsiTheme="majorBidi" w:hint="cs"/>
          <w:cs/>
          <w:lang w:val="en-US"/>
        </w:rPr>
        <w:t>เดือนสิ้นสุดวันที่</w:t>
      </w:r>
      <w:r w:rsidRPr="00CE087C">
        <w:rPr>
          <w:rFonts w:asciiTheme="majorBidi" w:hAnsiTheme="majorBidi"/>
          <w:cs/>
          <w:lang w:val="en-US"/>
        </w:rPr>
        <w:t xml:space="preserve"> </w:t>
      </w:r>
      <w:r>
        <w:rPr>
          <w:rFonts w:asciiTheme="majorBidi" w:hAnsiTheme="majorBidi"/>
          <w:lang w:val="en-US"/>
        </w:rPr>
        <w:t>30</w:t>
      </w:r>
      <w:r w:rsidRPr="00CE087C">
        <w:rPr>
          <w:rFonts w:asciiTheme="majorBidi" w:hAnsiTheme="majorBidi"/>
          <w:cs/>
          <w:lang w:val="en-US"/>
        </w:rPr>
        <w:t xml:space="preserve"> </w:t>
      </w:r>
      <w:r w:rsidR="00210237">
        <w:rPr>
          <w:rFonts w:asciiTheme="majorBidi" w:hAnsiTheme="majorBidi" w:hint="cs"/>
          <w:cs/>
          <w:lang w:val="en-US"/>
        </w:rPr>
        <w:t>กันย</w:t>
      </w:r>
      <w:r w:rsidRPr="00CE087C">
        <w:rPr>
          <w:rFonts w:asciiTheme="majorBidi" w:hAnsiTheme="majorBidi" w:hint="cs"/>
          <w:cs/>
          <w:lang w:val="en-US"/>
        </w:rPr>
        <w:t>ายน</w:t>
      </w:r>
      <w:r w:rsidRPr="00CE087C">
        <w:rPr>
          <w:rFonts w:asciiTheme="majorBidi" w:hAnsiTheme="majorBidi"/>
          <w:cs/>
          <w:lang w:val="en-US"/>
        </w:rPr>
        <w:t xml:space="preserve"> </w:t>
      </w:r>
      <w:r>
        <w:rPr>
          <w:rFonts w:asciiTheme="majorBidi" w:hAnsiTheme="majorBidi"/>
          <w:lang w:val="en-US"/>
        </w:rPr>
        <w:t>2568</w:t>
      </w:r>
      <w:r w:rsidRPr="00CE087C">
        <w:rPr>
          <w:rFonts w:asciiTheme="majorBidi" w:hAnsiTheme="majorBidi"/>
          <w:cs/>
          <w:lang w:val="en-US"/>
        </w:rPr>
        <w:t xml:space="preserve"> </w:t>
      </w:r>
      <w:r w:rsidRPr="00CE087C">
        <w:rPr>
          <w:rFonts w:asciiTheme="majorBidi" w:hAnsiTheme="majorBidi" w:hint="cs"/>
          <w:cs/>
          <w:lang w:val="en-US"/>
        </w:rPr>
        <w:t>และ</w:t>
      </w:r>
      <w:r w:rsidRPr="00CE087C">
        <w:rPr>
          <w:rFonts w:asciiTheme="majorBidi" w:hAnsiTheme="majorBidi"/>
          <w:cs/>
          <w:lang w:val="en-US"/>
        </w:rPr>
        <w:t xml:space="preserve"> </w:t>
      </w:r>
      <w:r>
        <w:rPr>
          <w:rFonts w:asciiTheme="majorBidi" w:hAnsiTheme="majorBidi"/>
          <w:lang w:val="en-US"/>
        </w:rPr>
        <w:t>2567</w:t>
      </w:r>
      <w:r w:rsidRPr="00CE087C">
        <w:rPr>
          <w:rFonts w:asciiTheme="majorBidi" w:hAnsiTheme="majorBidi"/>
          <w:cs/>
          <w:lang w:val="en-US"/>
        </w:rPr>
        <w:t xml:space="preserve"> </w:t>
      </w:r>
      <w:r w:rsidRPr="00CE087C">
        <w:rPr>
          <w:rFonts w:asciiTheme="majorBidi" w:hAnsiTheme="majorBidi" w:hint="cs"/>
          <w:cs/>
          <w:lang w:val="en-US"/>
        </w:rPr>
        <w:t>มีจำนวนเงินเดียวกันกับขาดทุนต่อหุ้นขั้นพื้นฐานเนื่องจากผลการดำเนินงานเป็นขาดทุนซึ่งไม่ก่อให้เกิด</w:t>
      </w:r>
      <w:r w:rsidR="00542DB7" w:rsidRPr="00515401">
        <w:rPr>
          <w:rFonts w:asciiTheme="majorBidi" w:hAnsiTheme="majorBidi" w:hint="cs"/>
          <w:cs/>
          <w:lang w:val="en-US"/>
        </w:rPr>
        <w:t>ผลกระทบของการ</w:t>
      </w:r>
      <w:r w:rsidRPr="00515401">
        <w:rPr>
          <w:rFonts w:asciiTheme="majorBidi" w:hAnsiTheme="majorBidi" w:hint="cs"/>
          <w:cs/>
          <w:lang w:val="en-US"/>
        </w:rPr>
        <w:t>ปรับลด</w:t>
      </w:r>
    </w:p>
    <w:p w14:paraId="6F7F36EF" w14:textId="77777777" w:rsidR="00CE087C" w:rsidRPr="00CE087C" w:rsidRDefault="00CE087C" w:rsidP="00CE087C">
      <w:pPr>
        <w:pStyle w:val="a"/>
        <w:jc w:val="thaiDistribute"/>
        <w:rPr>
          <w:rFonts w:asciiTheme="majorBidi" w:hAnsiTheme="majorBidi"/>
          <w:lang w:val="en-US"/>
        </w:rPr>
      </w:pPr>
    </w:p>
    <w:p w14:paraId="50C01B7A" w14:textId="64F57F08" w:rsidR="00720C97" w:rsidRDefault="00CE087C" w:rsidP="00CE087C">
      <w:pPr>
        <w:pStyle w:val="a"/>
        <w:tabs>
          <w:tab w:val="clear" w:pos="1080"/>
        </w:tabs>
        <w:spacing w:line="240" w:lineRule="atLeast"/>
        <w:jc w:val="thaiDistribute"/>
        <w:rPr>
          <w:rFonts w:asciiTheme="majorBidi" w:hAnsiTheme="majorBidi"/>
          <w:lang w:val="en-US"/>
        </w:rPr>
      </w:pPr>
      <w:r w:rsidRPr="00CE087C">
        <w:rPr>
          <w:rFonts w:asciiTheme="majorBidi" w:hAnsiTheme="majorBidi" w:hint="cs"/>
          <w:cs/>
          <w:lang w:val="en-US"/>
        </w:rPr>
        <w:t>ขาดทุนต่อหุ้นขั้นพื้นฐานและขาดทุนต่อหุ้นปรับลดและจำนวนหุ้นสามัญถัวเฉลี่ยถ่วงน้ำหนักสำหรับงวดสามเดือนและ</w:t>
      </w:r>
      <w:r>
        <w:rPr>
          <w:rFonts w:asciiTheme="majorBidi" w:hAnsiTheme="majorBidi" w:hint="cs"/>
          <w:cs/>
          <w:lang w:val="en-US"/>
        </w:rPr>
        <w:t>เก้า</w:t>
      </w:r>
      <w:r w:rsidRPr="00CE087C">
        <w:rPr>
          <w:rFonts w:asciiTheme="majorBidi" w:hAnsiTheme="majorBidi" w:hint="cs"/>
          <w:cs/>
          <w:lang w:val="en-US"/>
        </w:rPr>
        <w:t>เดือนสิ้นสุดวันที่</w:t>
      </w:r>
      <w:r w:rsidRPr="00CE087C">
        <w:rPr>
          <w:rFonts w:asciiTheme="majorBidi" w:hAnsiTheme="majorBidi"/>
          <w:cs/>
          <w:lang w:val="en-US"/>
        </w:rPr>
        <w:t xml:space="preserve"> </w:t>
      </w:r>
      <w:r>
        <w:rPr>
          <w:rFonts w:asciiTheme="majorBidi" w:hAnsiTheme="majorBidi"/>
          <w:lang w:val="en-US"/>
        </w:rPr>
        <w:t>30</w:t>
      </w:r>
      <w:r w:rsidRPr="00CE087C">
        <w:rPr>
          <w:rFonts w:asciiTheme="majorBidi" w:hAnsiTheme="majorBidi"/>
          <w:cs/>
          <w:lang w:val="en-US"/>
        </w:rPr>
        <w:t xml:space="preserve"> </w:t>
      </w:r>
      <w:r>
        <w:rPr>
          <w:rFonts w:asciiTheme="majorBidi" w:hAnsiTheme="majorBidi" w:hint="cs"/>
          <w:cs/>
          <w:lang w:val="en-US"/>
        </w:rPr>
        <w:t>กันยา</w:t>
      </w:r>
      <w:r w:rsidRPr="00CE087C">
        <w:rPr>
          <w:rFonts w:asciiTheme="majorBidi" w:hAnsiTheme="majorBidi" w:hint="cs"/>
          <w:cs/>
          <w:lang w:val="en-US"/>
        </w:rPr>
        <w:t>ยน</w:t>
      </w:r>
      <w:r>
        <w:rPr>
          <w:rFonts w:asciiTheme="majorBidi" w:hAnsiTheme="majorBidi" w:hint="cs"/>
          <w:cs/>
          <w:lang w:val="en-US"/>
        </w:rPr>
        <w:t xml:space="preserve"> </w:t>
      </w:r>
      <w:r>
        <w:rPr>
          <w:rFonts w:asciiTheme="majorBidi" w:hAnsiTheme="majorBidi"/>
          <w:lang w:val="en-US"/>
        </w:rPr>
        <w:t xml:space="preserve">2567 </w:t>
      </w:r>
      <w:r w:rsidRPr="00CE087C">
        <w:rPr>
          <w:rFonts w:asciiTheme="majorBidi" w:hAnsiTheme="majorBidi" w:hint="cs"/>
          <w:cs/>
          <w:lang w:val="en-US"/>
        </w:rPr>
        <w:t>ได้ถูกคำนวณใหม่ตามการเปลี่ยนแปลงมูลค่าหุ้นตามที่กล่าวในหมายเหตุ</w:t>
      </w:r>
      <w:r w:rsidRPr="00CE087C">
        <w:rPr>
          <w:rFonts w:asciiTheme="majorBidi" w:hAnsiTheme="majorBidi"/>
          <w:cs/>
          <w:lang w:val="en-US"/>
        </w:rPr>
        <w:t xml:space="preserve"> </w:t>
      </w:r>
      <w:r w:rsidR="00C65A68">
        <w:rPr>
          <w:rFonts w:asciiTheme="majorBidi" w:hAnsiTheme="majorBidi"/>
          <w:lang w:val="en-US"/>
        </w:rPr>
        <w:t>15</w:t>
      </w:r>
    </w:p>
    <w:p w14:paraId="16A6E966" w14:textId="77777777" w:rsidR="00CE087C" w:rsidRDefault="00CE087C" w:rsidP="00CE087C">
      <w:pPr>
        <w:pStyle w:val="a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789260AE" w14:textId="6CFE94E3" w:rsidR="00B21856" w:rsidRPr="00F24C3C" w:rsidRDefault="00933703" w:rsidP="008832A2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4C3C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2293DCB6" w14:textId="77777777" w:rsidR="00475F76" w:rsidRPr="00D644F0" w:rsidRDefault="00475F76" w:rsidP="007A4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124E2C2" w14:textId="3159F8B3" w:rsidR="00C33D0B" w:rsidRDefault="00720C97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720C97">
        <w:rPr>
          <w:rFonts w:asciiTheme="majorBidi" w:hAnsiTheme="majorBidi" w:hint="cs"/>
          <w:sz w:val="30"/>
          <w:szCs w:val="30"/>
          <w:cs/>
        </w:rPr>
        <w:t>รายได้จากการขาย</w:t>
      </w:r>
      <w:r w:rsidRPr="00720C97">
        <w:rPr>
          <w:rFonts w:asciiTheme="majorBidi" w:hAnsiTheme="majorBidi"/>
          <w:sz w:val="30"/>
          <w:szCs w:val="30"/>
          <w:cs/>
        </w:rPr>
        <w:t xml:space="preserve"> </w:t>
      </w:r>
      <w:r w:rsidRPr="00720C97">
        <w:rPr>
          <w:rFonts w:asciiTheme="majorBidi" w:hAnsiTheme="majorBidi" w:hint="cs"/>
          <w:sz w:val="30"/>
          <w:szCs w:val="30"/>
          <w:cs/>
        </w:rPr>
        <w:t>รายได้อื่น</w:t>
      </w:r>
      <w:r w:rsidRPr="00720C97">
        <w:rPr>
          <w:rFonts w:asciiTheme="majorBidi" w:hAnsiTheme="majorBidi"/>
          <w:sz w:val="30"/>
          <w:szCs w:val="30"/>
          <w:cs/>
        </w:rPr>
        <w:t xml:space="preserve"> </w:t>
      </w:r>
      <w:r w:rsidRPr="00720C97">
        <w:rPr>
          <w:rFonts w:asciiTheme="majorBidi" w:hAnsiTheme="majorBidi" w:hint="cs"/>
          <w:sz w:val="30"/>
          <w:szCs w:val="30"/>
          <w:cs/>
        </w:rPr>
        <w:t>ต้นทุนขาย</w:t>
      </w:r>
      <w:r w:rsidRPr="00720C97">
        <w:rPr>
          <w:rFonts w:asciiTheme="majorBidi" w:hAnsiTheme="majorBidi"/>
          <w:sz w:val="30"/>
          <w:szCs w:val="30"/>
          <w:cs/>
        </w:rPr>
        <w:t xml:space="preserve"> </w:t>
      </w:r>
      <w:r w:rsidRPr="00720C97">
        <w:rPr>
          <w:rFonts w:asciiTheme="majorBidi" w:hAnsiTheme="majorBidi" w:hint="cs"/>
          <w:sz w:val="30"/>
          <w:szCs w:val="30"/>
          <w:cs/>
        </w:rPr>
        <w:t>ค่าใช้จ่ายอื่น</w:t>
      </w:r>
      <w:r w:rsidRPr="00720C97">
        <w:rPr>
          <w:rFonts w:asciiTheme="majorBidi" w:hAnsiTheme="majorBidi"/>
          <w:sz w:val="30"/>
          <w:szCs w:val="30"/>
          <w:cs/>
        </w:rPr>
        <w:t xml:space="preserve"> </w:t>
      </w:r>
      <w:r w:rsidRPr="00720C97">
        <w:rPr>
          <w:rFonts w:asciiTheme="majorBidi" w:hAnsiTheme="majorBidi" w:hint="cs"/>
          <w:sz w:val="30"/>
          <w:szCs w:val="30"/>
          <w:cs/>
        </w:rPr>
        <w:t>และกำไร</w:t>
      </w:r>
      <w:r w:rsidRPr="00720C97">
        <w:rPr>
          <w:rFonts w:asciiTheme="majorBidi" w:hAnsiTheme="majorBidi"/>
          <w:sz w:val="30"/>
          <w:szCs w:val="30"/>
          <w:cs/>
        </w:rPr>
        <w:t>/</w:t>
      </w:r>
      <w:r w:rsidRPr="00720C97">
        <w:rPr>
          <w:rFonts w:asciiTheme="majorBidi" w:hAnsiTheme="majorBidi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Pr="00720C97">
        <w:rPr>
          <w:rFonts w:asciiTheme="majorBidi" w:hAnsiTheme="majorBidi"/>
          <w:sz w:val="30"/>
          <w:szCs w:val="30"/>
          <w:cs/>
        </w:rPr>
        <w:t xml:space="preserve"> </w:t>
      </w:r>
      <w:r w:rsidRPr="00720C97">
        <w:rPr>
          <w:rFonts w:asciiTheme="majorBidi" w:hAnsiTheme="majorBidi" w:hint="cs"/>
          <w:sz w:val="30"/>
          <w:szCs w:val="30"/>
          <w:cs/>
        </w:rPr>
        <w:t>บริษัทและบริษัทย่อยมีส่วนงานดำเนินงาน</w:t>
      </w:r>
      <w:r w:rsidRPr="00720C97">
        <w:rPr>
          <w:rFonts w:asciiTheme="majorBidi" w:hAnsiTheme="majorBidi"/>
          <w:sz w:val="30"/>
          <w:szCs w:val="30"/>
          <w:cs/>
        </w:rPr>
        <w:t xml:space="preserve"> (</w:t>
      </w:r>
      <w:r w:rsidRPr="00720C97">
        <w:rPr>
          <w:rFonts w:asciiTheme="majorBidi" w:hAnsiTheme="majorBidi" w:hint="cs"/>
          <w:sz w:val="30"/>
          <w:szCs w:val="30"/>
          <w:cs/>
        </w:rPr>
        <w:t>ซึ่งกำหนดจากส่วนงานที่รายงานเป็นการภายใน</w:t>
      </w:r>
      <w:r w:rsidRPr="00720C97">
        <w:rPr>
          <w:rFonts w:asciiTheme="majorBidi" w:hAnsiTheme="majorBidi"/>
          <w:sz w:val="30"/>
          <w:szCs w:val="30"/>
          <w:cs/>
        </w:rPr>
        <w:t xml:space="preserve">) </w:t>
      </w:r>
      <w:r w:rsidRPr="00720C97">
        <w:rPr>
          <w:rFonts w:asciiTheme="majorBidi" w:hAnsiTheme="majorBidi" w:hint="cs"/>
          <w:sz w:val="30"/>
          <w:szCs w:val="30"/>
          <w:cs/>
        </w:rPr>
        <w:t>ที่มีสัดส่วนเป็นสาระสำคัญสองส่วนงานคือ</w:t>
      </w:r>
      <w:r w:rsidRPr="00720C97">
        <w:rPr>
          <w:rFonts w:asciiTheme="majorBidi" w:hAnsiTheme="majorBidi"/>
          <w:sz w:val="30"/>
          <w:szCs w:val="30"/>
          <w:cs/>
        </w:rPr>
        <w:t xml:space="preserve"> (</w:t>
      </w:r>
      <w:r w:rsidR="00A81DFA">
        <w:rPr>
          <w:rFonts w:asciiTheme="majorBidi" w:hAnsiTheme="majorBidi"/>
          <w:sz w:val="30"/>
          <w:szCs w:val="30"/>
        </w:rPr>
        <w:t>1</w:t>
      </w:r>
      <w:r w:rsidRPr="00720C97">
        <w:rPr>
          <w:rFonts w:asciiTheme="majorBidi" w:hAnsiTheme="majorBidi"/>
          <w:sz w:val="30"/>
          <w:szCs w:val="30"/>
          <w:cs/>
        </w:rPr>
        <w:t xml:space="preserve">) </w:t>
      </w:r>
      <w:r w:rsidRPr="00720C97">
        <w:rPr>
          <w:rFonts w:asciiTheme="majorBidi" w:hAnsiTheme="majorBidi" w:hint="cs"/>
          <w:sz w:val="30"/>
          <w:szCs w:val="30"/>
          <w:cs/>
        </w:rPr>
        <w:t>เฟอร์นิเจอร์ไม้และแผ่นไม้ประกอบ</w:t>
      </w:r>
      <w:r w:rsidRPr="00720C97">
        <w:rPr>
          <w:rFonts w:asciiTheme="majorBidi" w:hAnsiTheme="majorBidi"/>
          <w:sz w:val="30"/>
          <w:szCs w:val="30"/>
          <w:cs/>
        </w:rPr>
        <w:t xml:space="preserve"> (</w:t>
      </w:r>
      <w:r w:rsidRPr="00720C97">
        <w:rPr>
          <w:rFonts w:asciiTheme="majorBidi" w:hAnsiTheme="majorBidi" w:hint="cs"/>
          <w:sz w:val="30"/>
          <w:szCs w:val="30"/>
          <w:cs/>
        </w:rPr>
        <w:t>เฟอร์นิเจอร์ไม้ยางและเฟอร์นิเจอร์ไม้ปาร์ติเคิลบอร์ด</w:t>
      </w:r>
      <w:r w:rsidRPr="00720C97">
        <w:rPr>
          <w:rFonts w:asciiTheme="majorBidi" w:hAnsiTheme="majorBidi"/>
          <w:sz w:val="30"/>
          <w:szCs w:val="30"/>
          <w:cs/>
        </w:rPr>
        <w:t xml:space="preserve">) </w:t>
      </w:r>
      <w:r w:rsidRPr="00720C97">
        <w:rPr>
          <w:rFonts w:asciiTheme="majorBidi" w:hAnsiTheme="majorBidi" w:hint="cs"/>
          <w:sz w:val="30"/>
          <w:szCs w:val="30"/>
          <w:cs/>
        </w:rPr>
        <w:t>และ</w:t>
      </w:r>
      <w:r w:rsidRPr="00720C97">
        <w:rPr>
          <w:rFonts w:asciiTheme="majorBidi" w:hAnsiTheme="majorBidi"/>
          <w:sz w:val="30"/>
          <w:szCs w:val="30"/>
          <w:cs/>
        </w:rPr>
        <w:t xml:space="preserve"> (</w:t>
      </w:r>
      <w:r w:rsidR="00A81DFA">
        <w:rPr>
          <w:rFonts w:asciiTheme="majorBidi" w:hAnsiTheme="majorBidi"/>
          <w:sz w:val="30"/>
          <w:szCs w:val="30"/>
        </w:rPr>
        <w:t>2</w:t>
      </w:r>
      <w:r w:rsidRPr="00720C97">
        <w:rPr>
          <w:rFonts w:asciiTheme="majorBidi" w:hAnsiTheme="majorBidi"/>
          <w:sz w:val="30"/>
          <w:szCs w:val="30"/>
          <w:cs/>
        </w:rPr>
        <w:t xml:space="preserve">) </w:t>
      </w:r>
      <w:r w:rsidRPr="00720C97">
        <w:rPr>
          <w:rFonts w:asciiTheme="majorBidi" w:hAnsiTheme="majorBidi" w:hint="cs"/>
          <w:sz w:val="30"/>
          <w:szCs w:val="30"/>
          <w:cs/>
        </w:rPr>
        <w:t>ส่วนงานอื่นๆ</w:t>
      </w:r>
      <w:r w:rsidRPr="00720C97">
        <w:rPr>
          <w:rFonts w:asciiTheme="majorBidi" w:hAnsiTheme="majorBidi"/>
          <w:sz w:val="30"/>
          <w:szCs w:val="30"/>
          <w:cs/>
        </w:rPr>
        <w:t xml:space="preserve"> </w:t>
      </w:r>
      <w:r w:rsidRPr="00720C97">
        <w:rPr>
          <w:rFonts w:asciiTheme="majorBidi" w:hAnsiTheme="majorBidi" w:hint="cs"/>
          <w:sz w:val="30"/>
          <w:szCs w:val="30"/>
          <w:cs/>
        </w:rPr>
        <w:t>เช่น</w:t>
      </w:r>
      <w:r w:rsidRPr="00720C97">
        <w:rPr>
          <w:rFonts w:asciiTheme="majorBidi" w:hAnsiTheme="majorBidi"/>
          <w:sz w:val="30"/>
          <w:szCs w:val="30"/>
          <w:cs/>
        </w:rPr>
        <w:t xml:space="preserve"> </w:t>
      </w:r>
      <w:r w:rsidRPr="00720C97">
        <w:rPr>
          <w:rFonts w:asciiTheme="majorBidi" w:hAnsiTheme="majorBidi" w:hint="cs"/>
          <w:sz w:val="30"/>
          <w:szCs w:val="30"/>
          <w:cs/>
        </w:rPr>
        <w:t>กระดาษปิดผิว</w:t>
      </w:r>
      <w:r w:rsidRPr="00720C97">
        <w:rPr>
          <w:rFonts w:asciiTheme="majorBidi" w:hAnsiTheme="majorBidi"/>
          <w:sz w:val="30"/>
          <w:szCs w:val="30"/>
          <w:cs/>
        </w:rPr>
        <w:t xml:space="preserve"> </w:t>
      </w:r>
      <w:r w:rsidRPr="00720C97">
        <w:rPr>
          <w:rFonts w:asciiTheme="majorBidi" w:hAnsiTheme="majorBidi" w:hint="cs"/>
          <w:sz w:val="30"/>
          <w:szCs w:val="30"/>
          <w:cs/>
        </w:rPr>
        <w:t>ไม้แปรรูปอบแห้ง</w:t>
      </w:r>
      <w:r w:rsidRPr="00720C97">
        <w:rPr>
          <w:rFonts w:asciiTheme="majorBidi" w:hAnsiTheme="majorBidi"/>
          <w:sz w:val="30"/>
          <w:szCs w:val="30"/>
          <w:cs/>
        </w:rPr>
        <w:t xml:space="preserve"> </w:t>
      </w:r>
      <w:r w:rsidRPr="00720C97">
        <w:rPr>
          <w:rFonts w:asciiTheme="majorBidi" w:hAnsiTheme="majorBidi" w:hint="cs"/>
          <w:sz w:val="30"/>
          <w:szCs w:val="30"/>
          <w:cs/>
        </w:rPr>
        <w:t>วัสดุตกแต่งเฟอร์นิเจอร์อื่นๆ</w:t>
      </w:r>
      <w:r w:rsidRPr="00720C97">
        <w:rPr>
          <w:rFonts w:asciiTheme="majorBidi" w:hAnsiTheme="majorBidi"/>
          <w:sz w:val="30"/>
          <w:szCs w:val="30"/>
          <w:cs/>
        </w:rPr>
        <w:t xml:space="preserve"> </w:t>
      </w:r>
      <w:r w:rsidRPr="00720C97">
        <w:rPr>
          <w:rFonts w:asciiTheme="majorBidi" w:hAnsiTheme="majorBidi" w:hint="cs"/>
          <w:sz w:val="30"/>
          <w:szCs w:val="30"/>
          <w:cs/>
        </w:rPr>
        <w:t>การจัดจำหน่ายเฟอร์นิเจอร์ผ่านตัวแทน</w:t>
      </w:r>
      <w:r w:rsidRPr="00720C97">
        <w:rPr>
          <w:rFonts w:asciiTheme="majorBidi" w:hAnsiTheme="majorBidi"/>
          <w:sz w:val="30"/>
          <w:szCs w:val="30"/>
          <w:cs/>
        </w:rPr>
        <w:t xml:space="preserve"> </w:t>
      </w:r>
      <w:r w:rsidRPr="00720C97">
        <w:rPr>
          <w:rFonts w:asciiTheme="majorBidi" w:hAnsiTheme="majorBidi" w:hint="cs"/>
          <w:sz w:val="30"/>
          <w:szCs w:val="30"/>
          <w:cs/>
        </w:rPr>
        <w:t>ธุรกิจพลังงานหมุนเวียนที่ดำเนินงานโดยบริษัทร่วมและธุรกิจให้บริการตรวจสอบอัตลักษณ์ของบริษัทร่วม</w:t>
      </w:r>
      <w:r w:rsidRPr="00720C97">
        <w:rPr>
          <w:rFonts w:asciiTheme="majorBidi" w:hAnsiTheme="majorBidi"/>
          <w:sz w:val="30"/>
          <w:szCs w:val="30"/>
          <w:cs/>
        </w:rPr>
        <w:t xml:space="preserve"> (</w:t>
      </w:r>
      <w:r w:rsidRPr="00720C97">
        <w:rPr>
          <w:rFonts w:asciiTheme="majorBidi" w:hAnsiTheme="majorBidi" w:hint="cs"/>
          <w:sz w:val="30"/>
          <w:szCs w:val="30"/>
          <w:cs/>
        </w:rPr>
        <w:t>จำหน่ายออกทั้งจำนวนในเดือนพฤษภาคม</w:t>
      </w:r>
      <w:r w:rsidRPr="00720C97">
        <w:rPr>
          <w:rFonts w:asciiTheme="majorBidi" w:hAnsiTheme="majorBidi"/>
          <w:sz w:val="30"/>
          <w:szCs w:val="30"/>
          <w:cs/>
        </w:rPr>
        <w:t xml:space="preserve"> </w:t>
      </w:r>
      <w:r w:rsidR="00A81DFA">
        <w:rPr>
          <w:rFonts w:asciiTheme="majorBidi" w:hAnsiTheme="majorBidi"/>
          <w:sz w:val="30"/>
          <w:szCs w:val="30"/>
        </w:rPr>
        <w:t>2568</w:t>
      </w:r>
      <w:r w:rsidRPr="00720C97">
        <w:rPr>
          <w:rFonts w:asciiTheme="majorBidi" w:hAnsiTheme="majorBidi"/>
          <w:sz w:val="30"/>
          <w:szCs w:val="30"/>
          <w:cs/>
        </w:rPr>
        <w:t xml:space="preserve">) </w:t>
      </w:r>
      <w:r w:rsidRPr="00720C97">
        <w:rPr>
          <w:rFonts w:asciiTheme="majorBidi" w:hAnsiTheme="majorBidi" w:hint="cs"/>
          <w:sz w:val="30"/>
          <w:szCs w:val="30"/>
          <w:cs/>
        </w:rPr>
        <w:t>ในส่วนของธุรกิจการเกษตรของบริษัทย่อย</w:t>
      </w:r>
      <w:r w:rsidRPr="00720C97">
        <w:rPr>
          <w:rFonts w:asciiTheme="majorBidi" w:hAnsiTheme="majorBidi"/>
          <w:sz w:val="30"/>
          <w:szCs w:val="30"/>
          <w:cs/>
        </w:rPr>
        <w:t xml:space="preserve"> (</w:t>
      </w:r>
      <w:r w:rsidRPr="00720C97">
        <w:rPr>
          <w:rFonts w:asciiTheme="majorBidi" w:hAnsiTheme="majorBidi" w:cstheme="majorBidi"/>
          <w:sz w:val="30"/>
          <w:szCs w:val="30"/>
        </w:rPr>
        <w:t xml:space="preserve">VVR) </w:t>
      </w:r>
      <w:r w:rsidRPr="00720C97">
        <w:rPr>
          <w:rFonts w:asciiTheme="majorBidi" w:hAnsiTheme="majorBidi" w:hint="cs"/>
          <w:sz w:val="30"/>
          <w:szCs w:val="30"/>
          <w:cs/>
        </w:rPr>
        <w:t>นั้นยังมิได้เริ่มดำเนินการแต่อย่างใด</w:t>
      </w:r>
      <w:r w:rsidRPr="00720C97">
        <w:rPr>
          <w:rFonts w:asciiTheme="majorBidi" w:hAnsiTheme="majorBidi"/>
          <w:sz w:val="30"/>
          <w:szCs w:val="30"/>
          <w:cs/>
        </w:rPr>
        <w:t xml:space="preserve"> </w:t>
      </w:r>
      <w:r w:rsidRPr="00720C97">
        <w:rPr>
          <w:rFonts w:asciiTheme="majorBidi" w:hAnsiTheme="majorBidi" w:hint="cs"/>
          <w:sz w:val="30"/>
          <w:szCs w:val="30"/>
          <w:cs/>
        </w:rPr>
        <w:t>ณ</w:t>
      </w:r>
      <w:r w:rsidRPr="00720C97">
        <w:rPr>
          <w:rFonts w:asciiTheme="majorBidi" w:hAnsiTheme="majorBidi"/>
          <w:sz w:val="30"/>
          <w:szCs w:val="30"/>
          <w:cs/>
        </w:rPr>
        <w:t xml:space="preserve"> </w:t>
      </w:r>
      <w:r w:rsidRPr="00720C97">
        <w:rPr>
          <w:rFonts w:asciiTheme="majorBidi" w:hAnsiTheme="majorBidi" w:hint="cs"/>
          <w:sz w:val="30"/>
          <w:szCs w:val="30"/>
          <w:cs/>
        </w:rPr>
        <w:t>วันที่</w:t>
      </w:r>
      <w:r w:rsidRPr="00720C97">
        <w:rPr>
          <w:rFonts w:asciiTheme="majorBidi" w:hAnsiTheme="majorBidi"/>
          <w:sz w:val="30"/>
          <w:szCs w:val="30"/>
          <w:cs/>
        </w:rPr>
        <w:t xml:space="preserve"> </w:t>
      </w:r>
      <w:r w:rsidR="00A81DFA">
        <w:rPr>
          <w:rFonts w:asciiTheme="majorBidi" w:hAnsiTheme="majorBidi"/>
          <w:sz w:val="30"/>
          <w:szCs w:val="30"/>
        </w:rPr>
        <w:t>30</w:t>
      </w:r>
      <w:r w:rsidRPr="00720C97">
        <w:rPr>
          <w:rFonts w:asciiTheme="majorBidi" w:hAnsiTheme="majorBidi"/>
          <w:sz w:val="30"/>
          <w:szCs w:val="30"/>
          <w:cs/>
        </w:rPr>
        <w:t xml:space="preserve"> </w:t>
      </w:r>
      <w:r w:rsidR="00A81DFA">
        <w:rPr>
          <w:rFonts w:asciiTheme="majorBidi" w:hAnsiTheme="majorBidi" w:hint="cs"/>
          <w:sz w:val="30"/>
          <w:szCs w:val="30"/>
          <w:cs/>
        </w:rPr>
        <w:t>กันย</w:t>
      </w:r>
      <w:r w:rsidRPr="00720C97">
        <w:rPr>
          <w:rFonts w:asciiTheme="majorBidi" w:hAnsiTheme="majorBidi" w:hint="cs"/>
          <w:sz w:val="30"/>
          <w:szCs w:val="30"/>
          <w:cs/>
        </w:rPr>
        <w:t>ายน</w:t>
      </w:r>
      <w:r w:rsidRPr="00720C97">
        <w:rPr>
          <w:rFonts w:asciiTheme="majorBidi" w:hAnsiTheme="majorBidi"/>
          <w:sz w:val="30"/>
          <w:szCs w:val="30"/>
          <w:cs/>
        </w:rPr>
        <w:t xml:space="preserve"> </w:t>
      </w:r>
      <w:r w:rsidR="00A81DFA">
        <w:rPr>
          <w:rFonts w:asciiTheme="majorBidi" w:hAnsiTheme="majorBidi"/>
          <w:sz w:val="30"/>
          <w:szCs w:val="30"/>
        </w:rPr>
        <w:t>2568</w:t>
      </w:r>
      <w:r w:rsidRPr="00720C97">
        <w:rPr>
          <w:rFonts w:asciiTheme="majorBidi" w:hAnsiTheme="majorBidi"/>
          <w:sz w:val="30"/>
          <w:szCs w:val="30"/>
          <w:cs/>
        </w:rPr>
        <w:t xml:space="preserve"> </w:t>
      </w:r>
      <w:r w:rsidRPr="00720C97">
        <w:rPr>
          <w:rFonts w:asciiTheme="majorBidi" w:hAnsiTheme="majorBidi" w:hint="cs"/>
          <w:sz w:val="30"/>
          <w:szCs w:val="30"/>
          <w:cs/>
        </w:rPr>
        <w:t>ส่วนผลประกอบการจากธุรกิจพลังงานหมุนเวียนและธุรกิจให้บริการตรวจสอบอัตลักษณ์ที่ดำเนินงานโดยบริษัทร่วมและผลประกอบการจากการจัดจำหน่ายเฟอร์นิเจอร์ผ่านตัวแทนในต่างประเทศที่ดำเนินงานโดยการร่วมค้านั้นเป็นรายการส่วนแบ่งกำไรหรือขาดทุนตามที่กล่าวในหมายเหตุ</w:t>
      </w:r>
      <w:r w:rsidRPr="00720C97">
        <w:rPr>
          <w:rFonts w:asciiTheme="majorBidi" w:hAnsiTheme="majorBidi"/>
          <w:sz w:val="30"/>
          <w:szCs w:val="30"/>
          <w:cs/>
        </w:rPr>
        <w:t xml:space="preserve"> </w:t>
      </w:r>
      <w:r w:rsidR="00C65A68">
        <w:rPr>
          <w:rFonts w:asciiTheme="majorBidi" w:hAnsiTheme="majorBidi"/>
          <w:sz w:val="30"/>
          <w:szCs w:val="30"/>
        </w:rPr>
        <w:t>8</w:t>
      </w:r>
      <w:r w:rsidRPr="00720C97">
        <w:rPr>
          <w:rFonts w:asciiTheme="majorBidi" w:hAnsiTheme="majorBidi"/>
          <w:sz w:val="30"/>
          <w:szCs w:val="30"/>
          <w:cs/>
        </w:rPr>
        <w:t xml:space="preserve"> </w:t>
      </w:r>
      <w:r w:rsidRPr="00720C97">
        <w:rPr>
          <w:rFonts w:asciiTheme="majorBidi" w:hAnsiTheme="majorBidi" w:hint="cs"/>
          <w:sz w:val="30"/>
          <w:szCs w:val="30"/>
          <w:cs/>
        </w:rPr>
        <w:t>บริษัทและบริษัทย่อยบันทึกรายการโอนระหว่างส่วนงานในราคาทุนโดยนโยบายการบัญชีที่ใช้กับส่วนงานดำเนินงานของบริษัทและบริษัทย่อยเป็นไปตามที่กล่าวในหมายเหตุ</w:t>
      </w:r>
      <w:r w:rsidRPr="00720C97">
        <w:rPr>
          <w:rFonts w:asciiTheme="majorBidi" w:hAnsiTheme="majorBidi"/>
          <w:sz w:val="30"/>
          <w:szCs w:val="30"/>
          <w:cs/>
        </w:rPr>
        <w:t xml:space="preserve"> </w:t>
      </w:r>
      <w:r w:rsidR="00A81DFA">
        <w:rPr>
          <w:rFonts w:asciiTheme="majorBidi" w:hAnsiTheme="majorBidi"/>
          <w:sz w:val="30"/>
          <w:szCs w:val="30"/>
        </w:rPr>
        <w:t>3</w:t>
      </w:r>
      <w:r w:rsidRPr="00720C97">
        <w:rPr>
          <w:rFonts w:asciiTheme="majorBidi" w:hAnsiTheme="majorBidi"/>
          <w:sz w:val="30"/>
          <w:szCs w:val="30"/>
          <w:cs/>
        </w:rPr>
        <w:t xml:space="preserve"> </w:t>
      </w:r>
      <w:r w:rsidRPr="00720C97">
        <w:rPr>
          <w:rFonts w:asciiTheme="majorBidi" w:hAnsiTheme="majorBidi" w:hint="cs"/>
          <w:sz w:val="30"/>
          <w:szCs w:val="30"/>
          <w:cs/>
        </w:rPr>
        <w:t>นอกจากนี้</w:t>
      </w:r>
      <w:r w:rsidRPr="00720C97">
        <w:rPr>
          <w:rFonts w:asciiTheme="majorBidi" w:hAnsiTheme="majorBidi"/>
          <w:sz w:val="30"/>
          <w:szCs w:val="30"/>
          <w:cs/>
        </w:rPr>
        <w:t xml:space="preserve"> </w:t>
      </w:r>
      <w:r w:rsidRPr="00720C97">
        <w:rPr>
          <w:rFonts w:asciiTheme="majorBidi" w:hAnsiTheme="majorBidi" w:hint="cs"/>
          <w:sz w:val="30"/>
          <w:szCs w:val="30"/>
          <w:cs/>
        </w:rPr>
        <w:t>ข้อมูลสินทรัพย์และหนี้สินตามส่วนงานมิได้เป็นข้อมูลที่ถูกนำเสนอให้กับผู้มีอำนาจตัดสินใจสูงสุดด้านการดำเนินงานพิจารณาเป็นประจำอย่างสม่ำเสมอ</w:t>
      </w:r>
    </w:p>
    <w:p w14:paraId="67D314B7" w14:textId="77777777" w:rsidR="000C4DDC" w:rsidRDefault="000C4DDC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3D071625" w14:textId="77777777" w:rsidR="000C4DDC" w:rsidRDefault="000C4DDC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3D7B3CD8" w14:textId="77777777" w:rsidR="000C4DDC" w:rsidRDefault="000C4DDC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0F9C31A7" w14:textId="77777777" w:rsidR="000C4DDC" w:rsidRDefault="000C4DDC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359C40CD" w14:textId="77777777" w:rsidR="000C4DDC" w:rsidRDefault="000C4DDC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4C76999B" w14:textId="77777777" w:rsidR="002E490A" w:rsidRDefault="002E490A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439" w:type="dxa"/>
        <w:tblInd w:w="-113" w:type="dxa"/>
        <w:tblLook w:val="01E0" w:firstRow="1" w:lastRow="1" w:firstColumn="1" w:lastColumn="1" w:noHBand="0" w:noVBand="0"/>
      </w:tblPr>
      <w:tblGrid>
        <w:gridCol w:w="5981"/>
        <w:gridCol w:w="1587"/>
        <w:gridCol w:w="284"/>
        <w:gridCol w:w="1587"/>
      </w:tblGrid>
      <w:tr w:rsidR="000139BC" w:rsidRPr="000139BC" w14:paraId="6CA6FB81" w14:textId="77777777" w:rsidTr="00B57106">
        <w:trPr>
          <w:tblHeader/>
        </w:trPr>
        <w:tc>
          <w:tcPr>
            <w:tcW w:w="5981" w:type="dxa"/>
            <w:vAlign w:val="bottom"/>
          </w:tcPr>
          <w:p w14:paraId="3ABD158F" w14:textId="77777777" w:rsidR="000139BC" w:rsidRPr="000139BC" w:rsidRDefault="000139BC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3458" w:type="dxa"/>
            <w:gridSpan w:val="3"/>
            <w:tcBorders>
              <w:bottom w:val="single" w:sz="4" w:space="0" w:color="auto"/>
            </w:tcBorders>
            <w:vAlign w:val="bottom"/>
          </w:tcPr>
          <w:p w14:paraId="02F0D84F" w14:textId="48BD905C" w:rsidR="000139BC" w:rsidRPr="000139BC" w:rsidRDefault="000139BC" w:rsidP="00B571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39B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  <w:r w:rsidRPr="000139B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งวดเก้าเดือน</w:t>
            </w:r>
            <w:r w:rsidRPr="000139B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0139B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0139B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139BC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</w:p>
        </w:tc>
      </w:tr>
      <w:tr w:rsidR="000139BC" w:rsidRPr="000139BC" w14:paraId="4A1EF03E" w14:textId="77777777" w:rsidTr="00B57106">
        <w:trPr>
          <w:tblHeader/>
        </w:trPr>
        <w:tc>
          <w:tcPr>
            <w:tcW w:w="5981" w:type="dxa"/>
            <w:vAlign w:val="bottom"/>
          </w:tcPr>
          <w:p w14:paraId="5D0B7588" w14:textId="77777777" w:rsidR="000139BC" w:rsidRPr="000139BC" w:rsidRDefault="000139BC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0139BC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ข้อมูลเชิงผลิตภัณฑ์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8C1F1" w14:textId="77777777" w:rsidR="000139BC" w:rsidRPr="000139BC" w:rsidRDefault="000139BC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39BC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84" w:type="dxa"/>
            <w:vAlign w:val="bottom"/>
          </w:tcPr>
          <w:p w14:paraId="342504BB" w14:textId="77777777" w:rsidR="000139BC" w:rsidRPr="000139BC" w:rsidRDefault="000139BC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0B334D08" w14:textId="77777777" w:rsidR="000139BC" w:rsidRPr="000139BC" w:rsidRDefault="000139BC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39BC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0139BC" w:rsidRPr="000139BC" w14:paraId="007988B0" w14:textId="77777777" w:rsidTr="00B57106">
        <w:tc>
          <w:tcPr>
            <w:tcW w:w="5981" w:type="dxa"/>
            <w:vAlign w:val="bottom"/>
          </w:tcPr>
          <w:p w14:paraId="1FF3472D" w14:textId="77777777" w:rsidR="000139BC" w:rsidRPr="000139BC" w:rsidRDefault="000139BC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139B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 - สุทธิ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2FE5C38" w14:textId="77777777" w:rsidR="000139BC" w:rsidRPr="000139BC" w:rsidRDefault="000139BC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0324A624" w14:textId="77777777" w:rsidR="000139BC" w:rsidRPr="000139BC" w:rsidRDefault="000139BC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00665BB" w14:textId="77777777" w:rsidR="000139BC" w:rsidRPr="000139BC" w:rsidRDefault="000139BC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0139BC" w:rsidRPr="000139BC" w14:paraId="109FB9F8" w14:textId="77777777" w:rsidTr="00B57106">
        <w:tc>
          <w:tcPr>
            <w:tcW w:w="5981" w:type="dxa"/>
            <w:vAlign w:val="bottom"/>
          </w:tcPr>
          <w:p w14:paraId="517D7292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39BC">
              <w:rPr>
                <w:rFonts w:ascii="Angsana New" w:hAnsi="Angsana New"/>
                <w:sz w:val="28"/>
                <w:szCs w:val="28"/>
                <w:cs/>
              </w:rPr>
              <w:t>-     เฟอร์นิเจอร์ไม้และแผ่นไม้ประกอบ</w:t>
            </w:r>
          </w:p>
        </w:tc>
        <w:tc>
          <w:tcPr>
            <w:tcW w:w="1587" w:type="dxa"/>
            <w:vAlign w:val="bottom"/>
          </w:tcPr>
          <w:p w14:paraId="54A13271" w14:textId="061F01BF" w:rsidR="000139BC" w:rsidRPr="0040140A" w:rsidRDefault="0040140A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40140A">
              <w:rPr>
                <w:rFonts w:ascii="Angsana New" w:hAnsi="Angsana New"/>
                <w:sz w:val="28"/>
                <w:szCs w:val="28"/>
              </w:rPr>
              <w:t>207,089</w:t>
            </w:r>
          </w:p>
        </w:tc>
        <w:tc>
          <w:tcPr>
            <w:tcW w:w="284" w:type="dxa"/>
            <w:vAlign w:val="bottom"/>
          </w:tcPr>
          <w:p w14:paraId="4718F177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87" w:type="dxa"/>
            <w:vAlign w:val="bottom"/>
          </w:tcPr>
          <w:p w14:paraId="22F448F6" w14:textId="137B8B85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0139B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1,054,885</w:t>
            </w:r>
          </w:p>
        </w:tc>
      </w:tr>
      <w:tr w:rsidR="000139BC" w:rsidRPr="000139BC" w14:paraId="45C6A092" w14:textId="77777777" w:rsidTr="00B57106">
        <w:tc>
          <w:tcPr>
            <w:tcW w:w="5981" w:type="dxa"/>
            <w:vAlign w:val="bottom"/>
          </w:tcPr>
          <w:p w14:paraId="5AAE2633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39BC">
              <w:rPr>
                <w:rFonts w:ascii="Angsana New" w:hAnsi="Angsana New"/>
                <w:sz w:val="28"/>
                <w:szCs w:val="28"/>
                <w:cs/>
              </w:rPr>
              <w:t>-     ผลิตภัณฑ์อื่น ๆ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65FC5AD3" w14:textId="35888F62" w:rsidR="000139BC" w:rsidRPr="0040140A" w:rsidRDefault="0040140A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40140A">
              <w:rPr>
                <w:rFonts w:ascii="Angsana New" w:hAnsi="Angsana New"/>
                <w:sz w:val="28"/>
                <w:szCs w:val="28"/>
              </w:rPr>
              <w:t>17,648</w:t>
            </w:r>
          </w:p>
        </w:tc>
        <w:tc>
          <w:tcPr>
            <w:tcW w:w="284" w:type="dxa"/>
            <w:vAlign w:val="bottom"/>
          </w:tcPr>
          <w:p w14:paraId="1D354ADD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2085BD94" w14:textId="03A7C7A4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0139B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48,311</w:t>
            </w:r>
          </w:p>
        </w:tc>
      </w:tr>
      <w:tr w:rsidR="000139BC" w:rsidRPr="000139BC" w14:paraId="2D26A45C" w14:textId="77777777" w:rsidTr="00B57106">
        <w:tc>
          <w:tcPr>
            <w:tcW w:w="5981" w:type="dxa"/>
            <w:vAlign w:val="bottom"/>
          </w:tcPr>
          <w:p w14:paraId="700AD7A7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39B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020F8" w14:textId="13C697B9" w:rsidR="000139BC" w:rsidRPr="0040140A" w:rsidRDefault="0040140A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40140A">
              <w:rPr>
                <w:rFonts w:ascii="Angsana New" w:hAnsi="Angsana New"/>
                <w:sz w:val="28"/>
                <w:szCs w:val="28"/>
              </w:rPr>
              <w:t>224,737</w:t>
            </w:r>
          </w:p>
        </w:tc>
        <w:tc>
          <w:tcPr>
            <w:tcW w:w="284" w:type="dxa"/>
            <w:vAlign w:val="bottom"/>
          </w:tcPr>
          <w:p w14:paraId="7EFDBB4F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7B138" w14:textId="32C4B78C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0139B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1,103,196</w:t>
            </w:r>
          </w:p>
        </w:tc>
      </w:tr>
      <w:tr w:rsidR="000139BC" w:rsidRPr="000139BC" w14:paraId="076B2416" w14:textId="77777777" w:rsidTr="00B57106">
        <w:tc>
          <w:tcPr>
            <w:tcW w:w="5981" w:type="dxa"/>
            <w:vAlign w:val="bottom"/>
          </w:tcPr>
          <w:p w14:paraId="3E7C304B" w14:textId="77777777" w:rsidR="000139BC" w:rsidRPr="000139BC" w:rsidRDefault="000139BC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9BC">
              <w:rPr>
                <w:rFonts w:ascii="Angsana New" w:hAnsi="Angsana New"/>
                <w:sz w:val="28"/>
                <w:szCs w:val="28"/>
                <w:cs/>
              </w:rPr>
              <w:t>รายได้อื่น ๆ</w:t>
            </w:r>
          </w:p>
        </w:tc>
        <w:tc>
          <w:tcPr>
            <w:tcW w:w="1587" w:type="dxa"/>
            <w:vAlign w:val="bottom"/>
          </w:tcPr>
          <w:p w14:paraId="3D55830A" w14:textId="77777777" w:rsidR="000139BC" w:rsidRPr="0040140A" w:rsidRDefault="000139BC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490EFA7" w14:textId="77777777" w:rsidR="000139BC" w:rsidRPr="000139BC" w:rsidRDefault="000139BC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746850E" w14:textId="77777777" w:rsidR="000139BC" w:rsidRPr="000139BC" w:rsidRDefault="000139BC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39BC" w:rsidRPr="000139BC" w14:paraId="27DCD02E" w14:textId="77777777" w:rsidTr="00B57106">
        <w:tc>
          <w:tcPr>
            <w:tcW w:w="5981" w:type="dxa"/>
            <w:vAlign w:val="bottom"/>
          </w:tcPr>
          <w:p w14:paraId="345403BC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39BC">
              <w:rPr>
                <w:rFonts w:ascii="Angsana New" w:hAnsi="Angsana New"/>
                <w:sz w:val="28"/>
                <w:szCs w:val="28"/>
              </w:rPr>
              <w:t>-</w:t>
            </w:r>
            <w:r w:rsidRPr="000139BC">
              <w:rPr>
                <w:rFonts w:ascii="Angsana New" w:hAnsi="Angsana New"/>
                <w:sz w:val="28"/>
                <w:szCs w:val="28"/>
              </w:rPr>
              <w:tab/>
            </w:r>
            <w:r w:rsidRPr="000139BC">
              <w:rPr>
                <w:rFonts w:ascii="Angsana New" w:hAnsi="Angsana New"/>
                <w:sz w:val="28"/>
                <w:szCs w:val="28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587" w:type="dxa"/>
            <w:vAlign w:val="bottom"/>
          </w:tcPr>
          <w:p w14:paraId="16200F6D" w14:textId="255841FE" w:rsidR="000139BC" w:rsidRPr="0040140A" w:rsidRDefault="004B72F9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25,412</w:t>
            </w:r>
          </w:p>
        </w:tc>
        <w:tc>
          <w:tcPr>
            <w:tcW w:w="284" w:type="dxa"/>
            <w:vAlign w:val="bottom"/>
          </w:tcPr>
          <w:p w14:paraId="66FC910D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87" w:type="dxa"/>
            <w:vAlign w:val="bottom"/>
          </w:tcPr>
          <w:p w14:paraId="0255925E" w14:textId="1FBA3AF3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0139B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40,347</w:t>
            </w:r>
          </w:p>
        </w:tc>
      </w:tr>
      <w:tr w:rsidR="000139BC" w:rsidRPr="000139BC" w14:paraId="591988AE" w14:textId="77777777" w:rsidTr="00B57106">
        <w:tc>
          <w:tcPr>
            <w:tcW w:w="5981" w:type="dxa"/>
            <w:vAlign w:val="bottom"/>
          </w:tcPr>
          <w:p w14:paraId="5D2B38BF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ind w:right="-119"/>
              <w:rPr>
                <w:rFonts w:ascii="Angsana New" w:hAnsi="Angsana New"/>
                <w:sz w:val="28"/>
                <w:szCs w:val="28"/>
                <w:cs/>
              </w:rPr>
            </w:pPr>
            <w:r w:rsidRPr="000139BC">
              <w:rPr>
                <w:rFonts w:ascii="Angsana New" w:hAnsi="Angsana New"/>
                <w:sz w:val="28"/>
                <w:szCs w:val="28"/>
                <w:cs/>
              </w:rPr>
              <w:t>-     ผลิตภัณฑ์อื่น ๆ (</w:t>
            </w:r>
            <w:r w:rsidRPr="000139BC">
              <w:rPr>
                <w:rFonts w:ascii="Angsana New" w:hAnsi="Angsana New" w:hint="cs"/>
                <w:sz w:val="28"/>
                <w:szCs w:val="28"/>
                <w:cs/>
              </w:rPr>
              <w:t>รวมส่วนแบ่งกำไรจากบริษัทร่วมและการร่วมค้า</w:t>
            </w:r>
            <w:r w:rsidRPr="000139BC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0139B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0139B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5E2CE588" w14:textId="5FD89BEF" w:rsidR="000139BC" w:rsidRPr="0040140A" w:rsidRDefault="004B72F9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15,477</w:t>
            </w:r>
          </w:p>
        </w:tc>
        <w:tc>
          <w:tcPr>
            <w:tcW w:w="284" w:type="dxa"/>
            <w:vAlign w:val="bottom"/>
          </w:tcPr>
          <w:p w14:paraId="7B6E6CB1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564CBDC8" w14:textId="7677C152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0139B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8,305</w:t>
            </w:r>
          </w:p>
        </w:tc>
      </w:tr>
      <w:tr w:rsidR="000139BC" w:rsidRPr="000139BC" w14:paraId="06448D31" w14:textId="77777777" w:rsidTr="00B57106">
        <w:tc>
          <w:tcPr>
            <w:tcW w:w="5981" w:type="dxa"/>
            <w:vAlign w:val="bottom"/>
          </w:tcPr>
          <w:p w14:paraId="439D720C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39B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D1359" w14:textId="463D0C96" w:rsidR="000139BC" w:rsidRPr="0040140A" w:rsidRDefault="004B72F9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40,889</w:t>
            </w:r>
          </w:p>
        </w:tc>
        <w:tc>
          <w:tcPr>
            <w:tcW w:w="284" w:type="dxa"/>
            <w:vAlign w:val="bottom"/>
          </w:tcPr>
          <w:p w14:paraId="7E4C00C4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64B53" w14:textId="1E3AECCA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0139B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48,652</w:t>
            </w:r>
          </w:p>
        </w:tc>
      </w:tr>
      <w:tr w:rsidR="000139BC" w:rsidRPr="000139BC" w14:paraId="706BF2E9" w14:textId="77777777" w:rsidTr="00B57106">
        <w:tc>
          <w:tcPr>
            <w:tcW w:w="5981" w:type="dxa"/>
            <w:vAlign w:val="bottom"/>
          </w:tcPr>
          <w:p w14:paraId="0EE942B5" w14:textId="77777777" w:rsidR="000139BC" w:rsidRPr="000139BC" w:rsidRDefault="000139BC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39BC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87" w:type="dxa"/>
            <w:vAlign w:val="bottom"/>
          </w:tcPr>
          <w:p w14:paraId="25B0CC2F" w14:textId="77777777" w:rsidR="000139BC" w:rsidRPr="0040140A" w:rsidRDefault="000139BC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A95E3EB" w14:textId="77777777" w:rsidR="000139BC" w:rsidRPr="000139BC" w:rsidRDefault="000139BC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335574BB" w14:textId="77777777" w:rsidR="000139BC" w:rsidRPr="000139BC" w:rsidRDefault="000139BC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39BC" w:rsidRPr="000139BC" w14:paraId="6A66C774" w14:textId="77777777" w:rsidTr="00B57106">
        <w:tc>
          <w:tcPr>
            <w:tcW w:w="5981" w:type="dxa"/>
            <w:vAlign w:val="bottom"/>
          </w:tcPr>
          <w:p w14:paraId="7852D1B2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39BC">
              <w:rPr>
                <w:rFonts w:ascii="Angsana New" w:hAnsi="Angsana New"/>
                <w:sz w:val="28"/>
                <w:szCs w:val="28"/>
                <w:cs/>
              </w:rPr>
              <w:t>-     เฟอร์นิเจอร์ไม้และแผ่นไม้ประกอบ</w:t>
            </w:r>
          </w:p>
        </w:tc>
        <w:tc>
          <w:tcPr>
            <w:tcW w:w="1587" w:type="dxa"/>
            <w:vAlign w:val="bottom"/>
          </w:tcPr>
          <w:p w14:paraId="1C43A003" w14:textId="36A814F5" w:rsidR="000139BC" w:rsidRPr="0040140A" w:rsidRDefault="003D3719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189,287</w:t>
            </w:r>
          </w:p>
        </w:tc>
        <w:tc>
          <w:tcPr>
            <w:tcW w:w="284" w:type="dxa"/>
            <w:vAlign w:val="bottom"/>
          </w:tcPr>
          <w:p w14:paraId="695E60CA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4B40D15" w14:textId="7DEB5E9A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0139BC">
              <w:rPr>
                <w:rFonts w:asciiTheme="majorBidi" w:hAnsiTheme="majorBidi" w:cstheme="majorBidi"/>
                <w:sz w:val="28"/>
                <w:szCs w:val="28"/>
              </w:rPr>
              <w:t>898,333</w:t>
            </w:r>
          </w:p>
        </w:tc>
      </w:tr>
      <w:tr w:rsidR="000139BC" w:rsidRPr="000139BC" w14:paraId="37612163" w14:textId="77777777" w:rsidTr="00B57106">
        <w:tc>
          <w:tcPr>
            <w:tcW w:w="5981" w:type="dxa"/>
            <w:vAlign w:val="bottom"/>
          </w:tcPr>
          <w:p w14:paraId="03FE8B68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39BC">
              <w:rPr>
                <w:rFonts w:ascii="Angsana New" w:hAnsi="Angsana New"/>
                <w:sz w:val="28"/>
                <w:szCs w:val="28"/>
                <w:cs/>
              </w:rPr>
              <w:t>-     ผลิตภัณฑ์อื่น ๆ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5736B539" w14:textId="0EEC53E9" w:rsidR="000139BC" w:rsidRPr="0040140A" w:rsidRDefault="0040140A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40140A">
              <w:rPr>
                <w:rFonts w:ascii="Angsana New" w:hAnsi="Angsana New"/>
                <w:sz w:val="28"/>
                <w:szCs w:val="28"/>
              </w:rPr>
              <w:t>21,499</w:t>
            </w:r>
          </w:p>
        </w:tc>
        <w:tc>
          <w:tcPr>
            <w:tcW w:w="284" w:type="dxa"/>
            <w:vAlign w:val="bottom"/>
          </w:tcPr>
          <w:p w14:paraId="68D33E7F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0B117278" w14:textId="1752AA61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0139BC">
              <w:rPr>
                <w:rFonts w:asciiTheme="majorBidi" w:hAnsiTheme="majorBidi" w:cstheme="majorBidi"/>
                <w:sz w:val="28"/>
                <w:szCs w:val="28"/>
              </w:rPr>
              <w:t>30,549</w:t>
            </w:r>
          </w:p>
        </w:tc>
      </w:tr>
      <w:tr w:rsidR="000139BC" w:rsidRPr="000139BC" w14:paraId="713C6548" w14:textId="77777777" w:rsidTr="000139BC">
        <w:trPr>
          <w:trHeight w:val="422"/>
        </w:trPr>
        <w:tc>
          <w:tcPr>
            <w:tcW w:w="5981" w:type="dxa"/>
            <w:vAlign w:val="bottom"/>
          </w:tcPr>
          <w:p w14:paraId="244AAADC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39B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96FDE" w14:textId="3642D9FA" w:rsidR="000139BC" w:rsidRPr="0040140A" w:rsidRDefault="003D3719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210,786</w:t>
            </w:r>
          </w:p>
        </w:tc>
        <w:tc>
          <w:tcPr>
            <w:tcW w:w="284" w:type="dxa"/>
            <w:vAlign w:val="bottom"/>
          </w:tcPr>
          <w:p w14:paraId="36958F76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D665B" w14:textId="2C6723C4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0139B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928,882</w:t>
            </w:r>
          </w:p>
        </w:tc>
      </w:tr>
      <w:tr w:rsidR="000139BC" w:rsidRPr="000139BC" w14:paraId="0E6D0596" w14:textId="77777777" w:rsidTr="000139BC">
        <w:trPr>
          <w:trHeight w:val="422"/>
        </w:trPr>
        <w:tc>
          <w:tcPr>
            <w:tcW w:w="5981" w:type="dxa"/>
            <w:vAlign w:val="bottom"/>
          </w:tcPr>
          <w:p w14:paraId="041D64BB" w14:textId="0EFB9F20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39B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  <w:r w:rsidRPr="000139B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9BC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587" w:type="dxa"/>
            <w:vAlign w:val="bottom"/>
          </w:tcPr>
          <w:p w14:paraId="76AE0D1B" w14:textId="77777777" w:rsidR="000139BC" w:rsidRPr="00A057E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0E39C756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9A0F1E7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139BC" w:rsidRPr="000139BC" w14:paraId="707E8446" w14:textId="77777777" w:rsidTr="000139BC">
        <w:trPr>
          <w:trHeight w:val="422"/>
        </w:trPr>
        <w:tc>
          <w:tcPr>
            <w:tcW w:w="5981" w:type="dxa"/>
            <w:vAlign w:val="bottom"/>
          </w:tcPr>
          <w:p w14:paraId="07A34E97" w14:textId="6614428C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39BC">
              <w:rPr>
                <w:rFonts w:ascii="Angsana New" w:hAnsi="Angsana New"/>
                <w:sz w:val="28"/>
                <w:szCs w:val="28"/>
                <w:cs/>
              </w:rPr>
              <w:t>-     เฟอร์นิเจอร์ไม้และแผ่นไม้ประกอบ</w:t>
            </w:r>
          </w:p>
        </w:tc>
        <w:tc>
          <w:tcPr>
            <w:tcW w:w="1587" w:type="dxa"/>
            <w:vAlign w:val="bottom"/>
          </w:tcPr>
          <w:p w14:paraId="1F0AA34A" w14:textId="53FA3C84" w:rsidR="000139BC" w:rsidRPr="0040140A" w:rsidRDefault="00E00478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566,552</w:t>
            </w:r>
          </w:p>
        </w:tc>
        <w:tc>
          <w:tcPr>
            <w:tcW w:w="284" w:type="dxa"/>
            <w:vAlign w:val="bottom"/>
          </w:tcPr>
          <w:p w14:paraId="76271CB4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58528E4" w14:textId="04E1EDC5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39BC">
              <w:rPr>
                <w:rFonts w:asciiTheme="majorBidi" w:hAnsiTheme="majorBidi" w:cstheme="majorBidi"/>
                <w:sz w:val="28"/>
                <w:szCs w:val="28"/>
              </w:rPr>
              <w:t>315,603</w:t>
            </w:r>
          </w:p>
        </w:tc>
      </w:tr>
      <w:tr w:rsidR="000139BC" w:rsidRPr="000139BC" w14:paraId="2ED4EBF5" w14:textId="77777777" w:rsidTr="000139BC">
        <w:trPr>
          <w:trHeight w:val="422"/>
        </w:trPr>
        <w:tc>
          <w:tcPr>
            <w:tcW w:w="5981" w:type="dxa"/>
            <w:vAlign w:val="bottom"/>
          </w:tcPr>
          <w:p w14:paraId="223630B5" w14:textId="6F6EB752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39BC">
              <w:rPr>
                <w:rFonts w:ascii="Angsana New" w:hAnsi="Angsana New"/>
                <w:sz w:val="28"/>
                <w:szCs w:val="28"/>
                <w:cs/>
              </w:rPr>
              <w:t>-     ผลิตภัณฑ์อื่น ๆ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13F763D4" w14:textId="5368DC23" w:rsidR="000139BC" w:rsidRPr="0040140A" w:rsidRDefault="0040140A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40140A">
              <w:rPr>
                <w:rFonts w:ascii="Angsana New" w:hAnsi="Angsana New"/>
                <w:sz w:val="28"/>
                <w:szCs w:val="28"/>
              </w:rPr>
              <w:t>31,592</w:t>
            </w:r>
          </w:p>
        </w:tc>
        <w:tc>
          <w:tcPr>
            <w:tcW w:w="284" w:type="dxa"/>
            <w:vAlign w:val="bottom"/>
          </w:tcPr>
          <w:p w14:paraId="14BD67DA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4145D3A3" w14:textId="31514C04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39BC">
              <w:rPr>
                <w:rFonts w:asciiTheme="majorBidi" w:hAnsiTheme="majorBidi" w:cstheme="majorBidi"/>
                <w:sz w:val="28"/>
                <w:szCs w:val="28"/>
              </w:rPr>
              <w:t>23,242</w:t>
            </w:r>
          </w:p>
        </w:tc>
      </w:tr>
      <w:tr w:rsidR="000139BC" w:rsidRPr="000139BC" w14:paraId="3CB000E6" w14:textId="77777777" w:rsidTr="000139BC">
        <w:trPr>
          <w:trHeight w:val="422"/>
        </w:trPr>
        <w:tc>
          <w:tcPr>
            <w:tcW w:w="5981" w:type="dxa"/>
            <w:vAlign w:val="bottom"/>
          </w:tcPr>
          <w:p w14:paraId="7CF5D365" w14:textId="0B83FD96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39B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BD67A" w14:textId="29E10C41" w:rsidR="000139BC" w:rsidRPr="0040140A" w:rsidRDefault="00E00478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598,144</w:t>
            </w:r>
          </w:p>
        </w:tc>
        <w:tc>
          <w:tcPr>
            <w:tcW w:w="284" w:type="dxa"/>
            <w:vAlign w:val="bottom"/>
          </w:tcPr>
          <w:p w14:paraId="2A201237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78041" w14:textId="5D965D98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39BC">
              <w:rPr>
                <w:rFonts w:asciiTheme="majorBidi" w:hAnsiTheme="majorBidi" w:cstheme="majorBidi"/>
                <w:sz w:val="28"/>
                <w:szCs w:val="28"/>
              </w:rPr>
              <w:t>338,845</w:t>
            </w:r>
          </w:p>
        </w:tc>
      </w:tr>
      <w:tr w:rsidR="000139BC" w:rsidRPr="000139BC" w14:paraId="1A2F1898" w14:textId="77777777" w:rsidTr="000139BC">
        <w:trPr>
          <w:trHeight w:val="422"/>
        </w:trPr>
        <w:tc>
          <w:tcPr>
            <w:tcW w:w="5981" w:type="dxa"/>
            <w:vAlign w:val="bottom"/>
          </w:tcPr>
          <w:p w14:paraId="53C916CE" w14:textId="1FA7AD98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39BC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0139BC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0139BC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0139BC">
              <w:rPr>
                <w:rFonts w:ascii="Angsana New" w:hAnsi="Angsana New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14:paraId="647CAC2F" w14:textId="77777777" w:rsidR="000139BC" w:rsidRPr="00A057E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1DE66EA1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14:paraId="2C2ECB04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139BC" w:rsidRPr="000139BC" w14:paraId="3E6562F8" w14:textId="77777777" w:rsidTr="000139BC">
        <w:trPr>
          <w:trHeight w:val="422"/>
        </w:trPr>
        <w:tc>
          <w:tcPr>
            <w:tcW w:w="5981" w:type="dxa"/>
            <w:vAlign w:val="bottom"/>
          </w:tcPr>
          <w:p w14:paraId="1473F75A" w14:textId="7EBB6E84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39BC">
              <w:rPr>
                <w:rFonts w:ascii="Angsana New" w:hAnsi="Angsana New"/>
                <w:sz w:val="28"/>
                <w:szCs w:val="28"/>
                <w:cs/>
              </w:rPr>
              <w:t>-     เฟอร์นิเจอร์ไม้และแผ่นไม้ประกอบ</w:t>
            </w:r>
          </w:p>
        </w:tc>
        <w:tc>
          <w:tcPr>
            <w:tcW w:w="1587" w:type="dxa"/>
            <w:vAlign w:val="bottom"/>
          </w:tcPr>
          <w:p w14:paraId="3FE4F67D" w14:textId="37CFB64A" w:rsidR="000139BC" w:rsidRPr="0040140A" w:rsidRDefault="0040140A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40140A">
              <w:rPr>
                <w:rFonts w:ascii="Angsana New" w:hAnsi="Angsana New"/>
                <w:sz w:val="28"/>
                <w:szCs w:val="28"/>
              </w:rPr>
              <w:t>(</w:t>
            </w:r>
            <w:r w:rsidR="00E00478">
              <w:rPr>
                <w:rFonts w:ascii="Angsana New" w:hAnsi="Angsana New"/>
                <w:sz w:val="28"/>
                <w:szCs w:val="28"/>
              </w:rPr>
              <w:t>523,338</w:t>
            </w:r>
            <w:r w:rsidRPr="004014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4DD0E2F4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619F7C03" w14:textId="0456D16F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39BC">
              <w:rPr>
                <w:rFonts w:asciiTheme="majorBidi" w:hAnsiTheme="majorBidi" w:cstheme="majorBidi"/>
                <w:sz w:val="28"/>
                <w:szCs w:val="28"/>
              </w:rPr>
              <w:t>(118,704)</w:t>
            </w:r>
          </w:p>
        </w:tc>
      </w:tr>
      <w:tr w:rsidR="000139BC" w:rsidRPr="000139BC" w14:paraId="66758F51" w14:textId="77777777" w:rsidTr="000139BC">
        <w:trPr>
          <w:trHeight w:val="422"/>
        </w:trPr>
        <w:tc>
          <w:tcPr>
            <w:tcW w:w="5981" w:type="dxa"/>
            <w:vAlign w:val="bottom"/>
          </w:tcPr>
          <w:p w14:paraId="42CFFDEA" w14:textId="19A716BF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39BC">
              <w:rPr>
                <w:rFonts w:ascii="Angsana New" w:hAnsi="Angsana New"/>
                <w:sz w:val="28"/>
                <w:szCs w:val="28"/>
                <w:cs/>
              </w:rPr>
              <w:t>-     ผลิตภัณฑ์อื่น ๆ (รวมส่วนแบ่งกำไรจากบริษัทร่วมและการร่วมค้า</w:t>
            </w:r>
            <w:r w:rsidRPr="000139B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9BC">
              <w:rPr>
                <w:rFonts w:ascii="Angsana New" w:hAnsi="Angsana New"/>
                <w:sz w:val="28"/>
                <w:szCs w:val="28"/>
                <w:cs/>
              </w:rPr>
              <w:t>- สุทธิ)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404CCB28" w14:textId="708AAC1C" w:rsidR="000139BC" w:rsidRPr="0040140A" w:rsidRDefault="0040140A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40140A">
              <w:rPr>
                <w:rFonts w:ascii="Angsana New" w:hAnsi="Angsana New"/>
                <w:sz w:val="28"/>
                <w:szCs w:val="28"/>
              </w:rPr>
              <w:t>(  19,96</w:t>
            </w:r>
            <w:r w:rsidR="0007162C">
              <w:rPr>
                <w:rFonts w:ascii="Angsana New" w:hAnsi="Angsana New"/>
                <w:sz w:val="28"/>
                <w:szCs w:val="28"/>
              </w:rPr>
              <w:t>6</w:t>
            </w:r>
            <w:r w:rsidRPr="004014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5D1A8C81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5E8D1BEF" w14:textId="414FA878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39BC">
              <w:rPr>
                <w:rFonts w:asciiTheme="majorBidi" w:hAnsiTheme="majorBidi" w:cstheme="majorBidi"/>
                <w:sz w:val="28"/>
                <w:szCs w:val="28"/>
              </w:rPr>
              <w:t>2,825</w:t>
            </w:r>
          </w:p>
        </w:tc>
      </w:tr>
      <w:tr w:rsidR="000139BC" w:rsidRPr="000139BC" w14:paraId="0039E180" w14:textId="77777777" w:rsidTr="000139BC">
        <w:trPr>
          <w:trHeight w:val="422"/>
        </w:trPr>
        <w:tc>
          <w:tcPr>
            <w:tcW w:w="5981" w:type="dxa"/>
            <w:vAlign w:val="bottom"/>
          </w:tcPr>
          <w:p w14:paraId="11BBA0DD" w14:textId="35E9DC21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39B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6F98D" w14:textId="12627440" w:rsidR="000139BC" w:rsidRPr="0040140A" w:rsidRDefault="0040140A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40140A">
              <w:rPr>
                <w:rFonts w:ascii="Angsana New" w:hAnsi="Angsana New"/>
                <w:sz w:val="28"/>
                <w:szCs w:val="28"/>
              </w:rPr>
              <w:t>(</w:t>
            </w:r>
            <w:r w:rsidR="00E00478">
              <w:rPr>
                <w:rFonts w:ascii="Angsana New" w:hAnsi="Angsana New"/>
                <w:sz w:val="28"/>
                <w:szCs w:val="28"/>
              </w:rPr>
              <w:t>543,304</w:t>
            </w:r>
            <w:r w:rsidRPr="004014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1A708A10" w14:textId="77777777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D5A9B" w14:textId="7781BCFE" w:rsidR="000139BC" w:rsidRPr="000139BC" w:rsidRDefault="000139BC" w:rsidP="0001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39BC">
              <w:rPr>
                <w:rFonts w:asciiTheme="majorBidi" w:hAnsiTheme="majorBidi" w:cstheme="majorBidi"/>
                <w:sz w:val="28"/>
                <w:szCs w:val="28"/>
              </w:rPr>
              <w:t>(115,879)</w:t>
            </w:r>
          </w:p>
        </w:tc>
      </w:tr>
    </w:tbl>
    <w:p w14:paraId="2382621D" w14:textId="77777777" w:rsidR="00CC7E47" w:rsidRPr="000139BC" w:rsidRDefault="00CC7E47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FE5C963" w14:textId="2721A25D" w:rsidR="000139BC" w:rsidRPr="000139BC" w:rsidRDefault="000139BC" w:rsidP="00013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139BC">
        <w:rPr>
          <w:rFonts w:asciiTheme="majorBidi" w:hAnsiTheme="majorBidi" w:hint="cs"/>
          <w:sz w:val="28"/>
          <w:szCs w:val="28"/>
          <w:cs/>
        </w:rPr>
        <w:t>เนื่องจากบริษัทอยู่ในช่วงการปรับโครงสร้างองค์กรและปรับเปลี่ยนแผนงานต่าง</w:t>
      </w:r>
      <w:r w:rsidRPr="000139BC">
        <w:rPr>
          <w:rFonts w:asciiTheme="majorBidi" w:hAnsiTheme="majorBidi"/>
          <w:sz w:val="28"/>
          <w:szCs w:val="28"/>
          <w:cs/>
        </w:rPr>
        <w:t xml:space="preserve"> </w:t>
      </w:r>
      <w:r w:rsidRPr="000139BC">
        <w:rPr>
          <w:rFonts w:asciiTheme="majorBidi" w:hAnsiTheme="majorBidi" w:hint="cs"/>
          <w:sz w:val="28"/>
          <w:szCs w:val="28"/>
          <w:cs/>
        </w:rPr>
        <w:t>ๆ</w:t>
      </w:r>
      <w:r w:rsidRPr="000139BC">
        <w:rPr>
          <w:rFonts w:asciiTheme="majorBidi" w:hAnsiTheme="majorBidi"/>
          <w:sz w:val="28"/>
          <w:szCs w:val="28"/>
          <w:cs/>
        </w:rPr>
        <w:t xml:space="preserve"> </w:t>
      </w:r>
      <w:r w:rsidRPr="000139BC">
        <w:rPr>
          <w:rFonts w:asciiTheme="majorBidi" w:hAnsiTheme="majorBidi" w:hint="cs"/>
          <w:sz w:val="28"/>
          <w:szCs w:val="28"/>
          <w:cs/>
        </w:rPr>
        <w:t>จึงมีกำลังการผลิตลดลงอันเนื่องมาจากลดกำลังการผลิตตามแผนงานของฝ่ายบริหาร</w:t>
      </w:r>
      <w:r w:rsidRPr="000139BC">
        <w:rPr>
          <w:rFonts w:asciiTheme="majorBidi" w:hAnsiTheme="majorBidi"/>
          <w:sz w:val="28"/>
          <w:szCs w:val="28"/>
          <w:cs/>
        </w:rPr>
        <w:t xml:space="preserve"> </w:t>
      </w:r>
      <w:r w:rsidRPr="000139BC">
        <w:rPr>
          <w:rFonts w:asciiTheme="majorBidi" w:hAnsiTheme="majorBidi" w:hint="cs"/>
          <w:sz w:val="28"/>
          <w:szCs w:val="28"/>
          <w:cs/>
        </w:rPr>
        <w:t>โดยค่าใช้จ่ายการผลิตคงที่ที่ปันส่วนเข้าสู่ต้นทุนแปลงสภาพนั้นอ้างอิงจากฐานกำลังการผลิตปกติของบริษัทและส่วนที่ต่ำกว่ากำลังการผลิต</w:t>
      </w:r>
      <w:r w:rsidRPr="003524CC">
        <w:rPr>
          <w:rFonts w:asciiTheme="majorBidi" w:hAnsiTheme="majorBidi" w:hint="cs"/>
          <w:sz w:val="28"/>
          <w:szCs w:val="28"/>
          <w:cs/>
        </w:rPr>
        <w:t>ปกติจำนวน</w:t>
      </w:r>
      <w:r w:rsidRPr="003524CC">
        <w:rPr>
          <w:rFonts w:asciiTheme="majorBidi" w:hAnsiTheme="majorBidi"/>
          <w:sz w:val="28"/>
          <w:szCs w:val="28"/>
          <w:cs/>
        </w:rPr>
        <w:t xml:space="preserve"> </w:t>
      </w:r>
      <w:r w:rsidR="003524CC" w:rsidRPr="003524CC">
        <w:rPr>
          <w:rFonts w:asciiTheme="majorBidi" w:hAnsiTheme="majorBidi"/>
          <w:sz w:val="28"/>
          <w:szCs w:val="28"/>
        </w:rPr>
        <w:t>41.03</w:t>
      </w:r>
      <w:r w:rsidRPr="003524CC">
        <w:rPr>
          <w:rFonts w:asciiTheme="majorBidi" w:hAnsiTheme="majorBidi"/>
          <w:sz w:val="28"/>
          <w:szCs w:val="28"/>
          <w:cs/>
        </w:rPr>
        <w:t xml:space="preserve"> </w:t>
      </w:r>
      <w:r w:rsidRPr="003524CC">
        <w:rPr>
          <w:rFonts w:asciiTheme="majorBidi" w:hAnsiTheme="majorBidi" w:hint="cs"/>
          <w:sz w:val="28"/>
          <w:szCs w:val="28"/>
          <w:cs/>
        </w:rPr>
        <w:t>ล้านบาท</w:t>
      </w:r>
      <w:r w:rsidR="006E5FDF">
        <w:rPr>
          <w:rFonts w:asciiTheme="majorBidi" w:hAnsiTheme="majorBidi"/>
          <w:sz w:val="28"/>
          <w:szCs w:val="28"/>
        </w:rPr>
        <w:t xml:space="preserve"> </w:t>
      </w:r>
      <w:r w:rsidR="006E5FDF">
        <w:rPr>
          <w:rFonts w:asciiTheme="majorBidi" w:hAnsiTheme="majorBidi" w:hint="cs"/>
          <w:sz w:val="28"/>
          <w:szCs w:val="28"/>
          <w:cs/>
        </w:rPr>
        <w:t>(เป็นของส่วนงาน</w:t>
      </w:r>
      <w:r w:rsidR="00E61F90" w:rsidRPr="000139BC">
        <w:rPr>
          <w:rFonts w:ascii="Angsana New" w:hAnsi="Angsana New"/>
          <w:sz w:val="28"/>
          <w:szCs w:val="28"/>
          <w:cs/>
        </w:rPr>
        <w:t>เฟอร์นิเจอร์ไม้และแผ่นไม้ประกอบ</w:t>
      </w:r>
      <w:r w:rsidR="00E61F90">
        <w:rPr>
          <w:rFonts w:ascii="Angsana New" w:hAnsi="Angsana New" w:hint="cs"/>
          <w:sz w:val="28"/>
          <w:szCs w:val="28"/>
          <w:cs/>
        </w:rPr>
        <w:t xml:space="preserve"> </w:t>
      </w:r>
      <w:r w:rsidR="00E61F90">
        <w:rPr>
          <w:rFonts w:ascii="Angsana New" w:hAnsi="Angsana New"/>
          <w:sz w:val="28"/>
          <w:szCs w:val="28"/>
        </w:rPr>
        <w:t xml:space="preserve">36.95 </w:t>
      </w:r>
      <w:r w:rsidR="00E61F90">
        <w:rPr>
          <w:rFonts w:ascii="Angsana New" w:hAnsi="Angsana New" w:hint="cs"/>
          <w:sz w:val="28"/>
          <w:szCs w:val="28"/>
          <w:cs/>
        </w:rPr>
        <w:t xml:space="preserve">ล้านบาทและผลิตภัณฑ์อื่นๆ </w:t>
      </w:r>
      <w:r w:rsidR="00E61F90">
        <w:rPr>
          <w:rFonts w:ascii="Angsana New" w:hAnsi="Angsana New"/>
          <w:sz w:val="28"/>
          <w:szCs w:val="28"/>
        </w:rPr>
        <w:t>4.08</w:t>
      </w:r>
      <w:r w:rsidR="00E61F90">
        <w:rPr>
          <w:rFonts w:ascii="Angsana New" w:hAnsi="Angsana New" w:hint="cs"/>
          <w:sz w:val="28"/>
          <w:szCs w:val="28"/>
          <w:cs/>
        </w:rPr>
        <w:t xml:space="preserve"> ล้านบาท) </w:t>
      </w:r>
      <w:r w:rsidRPr="003524CC">
        <w:rPr>
          <w:rFonts w:asciiTheme="majorBidi" w:hAnsiTheme="majorBidi" w:hint="cs"/>
          <w:sz w:val="28"/>
          <w:szCs w:val="28"/>
          <w:cs/>
        </w:rPr>
        <w:t>ถูกปัน</w:t>
      </w:r>
      <w:r w:rsidRPr="000139BC">
        <w:rPr>
          <w:rFonts w:asciiTheme="majorBidi" w:hAnsiTheme="majorBidi" w:hint="cs"/>
          <w:sz w:val="28"/>
          <w:szCs w:val="28"/>
          <w:cs/>
        </w:rPr>
        <w:t>ส่วนและแสดงรายการเป็นส่วนหนึ่งของ</w:t>
      </w:r>
      <w:r w:rsidRPr="000139BC">
        <w:rPr>
          <w:rFonts w:asciiTheme="majorBidi" w:hAnsiTheme="majorBidi"/>
          <w:sz w:val="28"/>
          <w:szCs w:val="28"/>
          <w:cs/>
        </w:rPr>
        <w:t xml:space="preserve"> “</w:t>
      </w:r>
      <w:r w:rsidRPr="000139BC">
        <w:rPr>
          <w:rFonts w:asciiTheme="majorBidi" w:hAnsiTheme="majorBidi" w:hint="cs"/>
          <w:sz w:val="28"/>
          <w:szCs w:val="28"/>
          <w:cs/>
        </w:rPr>
        <w:t>ค่าใช้จ่ายในการบริหาร</w:t>
      </w:r>
      <w:r w:rsidRPr="000139BC">
        <w:rPr>
          <w:rFonts w:asciiTheme="majorBidi" w:hAnsiTheme="majorBidi" w:hint="eastAsia"/>
          <w:sz w:val="28"/>
          <w:szCs w:val="28"/>
          <w:cs/>
        </w:rPr>
        <w:t>”</w:t>
      </w:r>
      <w:r w:rsidRPr="000139BC">
        <w:rPr>
          <w:rFonts w:asciiTheme="majorBidi" w:hAnsiTheme="majorBidi"/>
          <w:sz w:val="28"/>
          <w:szCs w:val="28"/>
          <w:cs/>
        </w:rPr>
        <w:t xml:space="preserve"> </w:t>
      </w:r>
      <w:r w:rsidRPr="000139BC">
        <w:rPr>
          <w:rFonts w:asciiTheme="majorBidi" w:hAnsiTheme="majorBidi" w:hint="cs"/>
          <w:sz w:val="28"/>
          <w:szCs w:val="28"/>
          <w:cs/>
        </w:rPr>
        <w:t>สำหรับงวด</w:t>
      </w:r>
      <w:r w:rsidR="00F51D14">
        <w:rPr>
          <w:rFonts w:asciiTheme="majorBidi" w:hAnsiTheme="majorBidi" w:hint="cs"/>
          <w:sz w:val="28"/>
          <w:szCs w:val="28"/>
          <w:cs/>
        </w:rPr>
        <w:t>เก้า</w:t>
      </w:r>
      <w:r w:rsidRPr="000139BC">
        <w:rPr>
          <w:rFonts w:asciiTheme="majorBidi" w:hAnsiTheme="majorBidi" w:hint="cs"/>
          <w:sz w:val="28"/>
          <w:szCs w:val="28"/>
          <w:cs/>
        </w:rPr>
        <w:t>เดือนสิ้นสุดวันที่</w:t>
      </w:r>
      <w:r w:rsidRPr="000139BC">
        <w:rPr>
          <w:rFonts w:asciiTheme="majorBidi" w:hAnsiTheme="majorBidi"/>
          <w:sz w:val="28"/>
          <w:szCs w:val="28"/>
          <w:cs/>
        </w:rPr>
        <w:t xml:space="preserve"> </w:t>
      </w:r>
      <w:r w:rsidR="00F51D14">
        <w:rPr>
          <w:rFonts w:asciiTheme="majorBidi" w:hAnsiTheme="majorBidi"/>
          <w:sz w:val="28"/>
          <w:szCs w:val="28"/>
        </w:rPr>
        <w:t>30</w:t>
      </w:r>
      <w:r w:rsidRPr="000139BC">
        <w:rPr>
          <w:rFonts w:asciiTheme="majorBidi" w:hAnsiTheme="majorBidi"/>
          <w:sz w:val="28"/>
          <w:szCs w:val="28"/>
          <w:cs/>
        </w:rPr>
        <w:t xml:space="preserve"> </w:t>
      </w:r>
      <w:r w:rsidR="00F51D14">
        <w:rPr>
          <w:rFonts w:asciiTheme="majorBidi" w:hAnsiTheme="majorBidi" w:hint="cs"/>
          <w:sz w:val="28"/>
          <w:szCs w:val="28"/>
          <w:cs/>
        </w:rPr>
        <w:t>กันย</w:t>
      </w:r>
      <w:r w:rsidRPr="000139BC">
        <w:rPr>
          <w:rFonts w:asciiTheme="majorBidi" w:hAnsiTheme="majorBidi" w:hint="cs"/>
          <w:sz w:val="28"/>
          <w:szCs w:val="28"/>
          <w:cs/>
        </w:rPr>
        <w:t>ายน</w:t>
      </w:r>
      <w:r w:rsidRPr="000139BC">
        <w:rPr>
          <w:rFonts w:asciiTheme="majorBidi" w:hAnsiTheme="majorBidi"/>
          <w:sz w:val="28"/>
          <w:szCs w:val="28"/>
          <w:cs/>
        </w:rPr>
        <w:t xml:space="preserve"> </w:t>
      </w:r>
      <w:r w:rsidR="00F51D14">
        <w:rPr>
          <w:rFonts w:asciiTheme="majorBidi" w:hAnsiTheme="majorBidi"/>
          <w:sz w:val="28"/>
          <w:szCs w:val="28"/>
        </w:rPr>
        <w:t>2568</w:t>
      </w:r>
    </w:p>
    <w:p w14:paraId="7D6B8D77" w14:textId="77777777" w:rsidR="000139BC" w:rsidRPr="000139BC" w:rsidRDefault="000139BC" w:rsidP="00013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3C37816" w14:textId="4B83AD8E" w:rsidR="00251340" w:rsidRPr="000139BC" w:rsidRDefault="000139BC" w:rsidP="00604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7407A">
        <w:rPr>
          <w:rFonts w:asciiTheme="majorBidi" w:hAnsiTheme="majorBidi" w:hint="cs"/>
          <w:sz w:val="28"/>
          <w:szCs w:val="28"/>
          <w:cs/>
        </w:rPr>
        <w:t>ค่าใช้จ่ายอื่นๆ</w:t>
      </w:r>
      <w:r w:rsidRPr="0057407A">
        <w:rPr>
          <w:rFonts w:asciiTheme="majorBidi" w:hAnsiTheme="majorBidi"/>
          <w:sz w:val="28"/>
          <w:szCs w:val="28"/>
          <w:cs/>
        </w:rPr>
        <w:t xml:space="preserve"> </w:t>
      </w:r>
      <w:r w:rsidRPr="0057407A">
        <w:rPr>
          <w:rFonts w:asciiTheme="majorBidi" w:hAnsiTheme="majorBidi" w:hint="cs"/>
          <w:sz w:val="28"/>
          <w:szCs w:val="28"/>
          <w:cs/>
        </w:rPr>
        <w:t>ของส่วนงานเฟอร์นิเจอร์ไม้และแผ่นไม้ประกอบสำหรับงวด</w:t>
      </w:r>
      <w:r w:rsidR="004B3C00" w:rsidRPr="0057407A">
        <w:rPr>
          <w:rFonts w:asciiTheme="majorBidi" w:hAnsiTheme="majorBidi" w:hint="cs"/>
          <w:sz w:val="28"/>
          <w:szCs w:val="28"/>
          <w:cs/>
        </w:rPr>
        <w:t>เก้า</w:t>
      </w:r>
      <w:r w:rsidRPr="0057407A">
        <w:rPr>
          <w:rFonts w:asciiTheme="majorBidi" w:hAnsiTheme="majorBidi" w:hint="cs"/>
          <w:sz w:val="28"/>
          <w:szCs w:val="28"/>
          <w:cs/>
        </w:rPr>
        <w:t>เดือนสิ้นสุดวันที่</w:t>
      </w:r>
      <w:r w:rsidRPr="0057407A">
        <w:rPr>
          <w:rFonts w:asciiTheme="majorBidi" w:hAnsiTheme="majorBidi"/>
          <w:sz w:val="28"/>
          <w:szCs w:val="28"/>
          <w:cs/>
        </w:rPr>
        <w:t xml:space="preserve"> </w:t>
      </w:r>
      <w:r w:rsidR="00F51D14" w:rsidRPr="0057407A">
        <w:rPr>
          <w:rFonts w:asciiTheme="majorBidi" w:hAnsiTheme="majorBidi"/>
          <w:sz w:val="28"/>
          <w:szCs w:val="28"/>
        </w:rPr>
        <w:t>30</w:t>
      </w:r>
      <w:r w:rsidRPr="0057407A">
        <w:rPr>
          <w:rFonts w:asciiTheme="majorBidi" w:hAnsiTheme="majorBidi"/>
          <w:sz w:val="28"/>
          <w:szCs w:val="28"/>
          <w:cs/>
        </w:rPr>
        <w:t xml:space="preserve"> </w:t>
      </w:r>
      <w:r w:rsidR="00F51D14" w:rsidRPr="0057407A">
        <w:rPr>
          <w:rFonts w:asciiTheme="majorBidi" w:hAnsiTheme="majorBidi" w:hint="cs"/>
          <w:sz w:val="28"/>
          <w:szCs w:val="28"/>
          <w:cs/>
        </w:rPr>
        <w:t>กันย</w:t>
      </w:r>
      <w:r w:rsidRPr="0057407A">
        <w:rPr>
          <w:rFonts w:asciiTheme="majorBidi" w:hAnsiTheme="majorBidi" w:hint="cs"/>
          <w:sz w:val="28"/>
          <w:szCs w:val="28"/>
          <w:cs/>
        </w:rPr>
        <w:t>ายน</w:t>
      </w:r>
      <w:r w:rsidRPr="0057407A">
        <w:rPr>
          <w:rFonts w:asciiTheme="majorBidi" w:hAnsiTheme="majorBidi"/>
          <w:sz w:val="28"/>
          <w:szCs w:val="28"/>
          <w:cs/>
        </w:rPr>
        <w:t xml:space="preserve"> </w:t>
      </w:r>
      <w:r w:rsidR="00F51D14" w:rsidRPr="0057407A">
        <w:rPr>
          <w:rFonts w:asciiTheme="majorBidi" w:hAnsiTheme="majorBidi"/>
          <w:sz w:val="28"/>
          <w:szCs w:val="28"/>
        </w:rPr>
        <w:t>2568</w:t>
      </w:r>
      <w:r w:rsidRPr="0057407A">
        <w:rPr>
          <w:rFonts w:asciiTheme="majorBidi" w:hAnsiTheme="majorBidi"/>
          <w:sz w:val="28"/>
          <w:szCs w:val="28"/>
          <w:cs/>
        </w:rPr>
        <w:t xml:space="preserve"> </w:t>
      </w:r>
      <w:r w:rsidRPr="0057407A">
        <w:rPr>
          <w:rFonts w:asciiTheme="majorBidi" w:hAnsiTheme="majorBidi" w:hint="cs"/>
          <w:sz w:val="28"/>
          <w:szCs w:val="28"/>
          <w:cs/>
        </w:rPr>
        <w:t>ได้รวมผลขาดทุนจากอัคคีภัย</w:t>
      </w:r>
      <w:r w:rsidR="0057407A" w:rsidRPr="0057407A">
        <w:rPr>
          <w:rFonts w:asciiTheme="majorBidi" w:hAnsiTheme="majorBidi"/>
          <w:sz w:val="28"/>
          <w:szCs w:val="28"/>
        </w:rPr>
        <w:t xml:space="preserve"> </w:t>
      </w:r>
      <w:r w:rsidR="0040140A" w:rsidRPr="0057407A">
        <w:rPr>
          <w:rFonts w:asciiTheme="majorBidi" w:hAnsiTheme="majorBidi"/>
          <w:sz w:val="28"/>
          <w:szCs w:val="28"/>
        </w:rPr>
        <w:t>-</w:t>
      </w:r>
      <w:r w:rsidR="0057407A" w:rsidRPr="0057407A">
        <w:rPr>
          <w:rFonts w:asciiTheme="majorBidi" w:hAnsiTheme="majorBidi"/>
          <w:sz w:val="28"/>
          <w:szCs w:val="28"/>
        </w:rPr>
        <w:t xml:space="preserve"> </w:t>
      </w:r>
      <w:r w:rsidR="0040140A" w:rsidRPr="0057407A">
        <w:rPr>
          <w:rFonts w:asciiTheme="majorBidi" w:hAnsiTheme="majorBidi" w:hint="cs"/>
          <w:sz w:val="28"/>
          <w:szCs w:val="28"/>
          <w:cs/>
        </w:rPr>
        <w:t>สุทธิ</w:t>
      </w:r>
      <w:r w:rsidRPr="0057407A">
        <w:rPr>
          <w:rFonts w:asciiTheme="majorBidi" w:hAnsiTheme="majorBidi" w:hint="cs"/>
          <w:sz w:val="28"/>
          <w:szCs w:val="28"/>
          <w:cs/>
        </w:rPr>
        <w:t>จำนวนประมาณ</w:t>
      </w:r>
      <w:r w:rsidRPr="0057407A">
        <w:rPr>
          <w:rFonts w:asciiTheme="majorBidi" w:hAnsiTheme="majorBidi"/>
          <w:sz w:val="28"/>
          <w:szCs w:val="28"/>
          <w:cs/>
        </w:rPr>
        <w:t xml:space="preserve"> </w:t>
      </w:r>
      <w:r w:rsidR="0040140A" w:rsidRPr="0057407A">
        <w:rPr>
          <w:rFonts w:asciiTheme="majorBidi" w:hAnsiTheme="majorBidi"/>
          <w:sz w:val="28"/>
          <w:szCs w:val="28"/>
        </w:rPr>
        <w:t>76.12</w:t>
      </w:r>
      <w:r w:rsidRPr="0057407A">
        <w:rPr>
          <w:rFonts w:asciiTheme="majorBidi" w:hAnsiTheme="majorBidi"/>
          <w:sz w:val="28"/>
          <w:szCs w:val="28"/>
          <w:cs/>
        </w:rPr>
        <w:t xml:space="preserve"> </w:t>
      </w:r>
      <w:r w:rsidRPr="0057407A">
        <w:rPr>
          <w:rFonts w:asciiTheme="majorBidi" w:hAnsiTheme="majorBidi" w:hint="cs"/>
          <w:sz w:val="28"/>
          <w:szCs w:val="28"/>
          <w:cs/>
        </w:rPr>
        <w:t>ล้านบาท</w:t>
      </w:r>
      <w:r w:rsidRPr="0057407A">
        <w:rPr>
          <w:rFonts w:asciiTheme="majorBidi" w:hAnsiTheme="majorBidi"/>
          <w:sz w:val="28"/>
          <w:szCs w:val="28"/>
          <w:cs/>
        </w:rPr>
        <w:t xml:space="preserve"> </w:t>
      </w:r>
      <w:r w:rsidRPr="0057407A">
        <w:rPr>
          <w:rFonts w:ascii="Angsana New" w:hAnsi="Angsana New"/>
          <w:sz w:val="28"/>
          <w:szCs w:val="28"/>
        </w:rPr>
        <w:t>(</w:t>
      </w:r>
      <w:r w:rsidRPr="0057407A">
        <w:rPr>
          <w:rFonts w:ascii="Angsana New" w:hAnsi="Angsana New" w:hint="cs"/>
          <w:sz w:val="28"/>
          <w:szCs w:val="28"/>
          <w:cs/>
        </w:rPr>
        <w:t xml:space="preserve">ดูหมายเหตุ </w:t>
      </w:r>
      <w:r w:rsidR="004B3C00" w:rsidRPr="0057407A">
        <w:rPr>
          <w:rFonts w:ascii="Angsana New" w:hAnsi="Angsana New"/>
          <w:sz w:val="28"/>
          <w:szCs w:val="28"/>
        </w:rPr>
        <w:t>2</w:t>
      </w:r>
      <w:r w:rsidR="00C65A68">
        <w:rPr>
          <w:rFonts w:ascii="Angsana New" w:hAnsi="Angsana New"/>
          <w:sz w:val="28"/>
          <w:szCs w:val="28"/>
        </w:rPr>
        <w:t>1</w:t>
      </w:r>
      <w:r w:rsidRPr="0057407A">
        <w:rPr>
          <w:rFonts w:ascii="Angsana New" w:hAnsi="Angsana New"/>
          <w:sz w:val="28"/>
          <w:szCs w:val="28"/>
        </w:rPr>
        <w:t>)</w:t>
      </w:r>
    </w:p>
    <w:tbl>
      <w:tblPr>
        <w:tblW w:w="9298" w:type="dxa"/>
        <w:tblLook w:val="01E0" w:firstRow="1" w:lastRow="1" w:firstColumn="1" w:lastColumn="1" w:noHBand="0" w:noVBand="0"/>
      </w:tblPr>
      <w:tblGrid>
        <w:gridCol w:w="5953"/>
        <w:gridCol w:w="1531"/>
        <w:gridCol w:w="283"/>
        <w:gridCol w:w="1531"/>
      </w:tblGrid>
      <w:tr w:rsidR="00F51D14" w:rsidRPr="00AC6908" w14:paraId="732AC1F7" w14:textId="77777777" w:rsidTr="003457EF">
        <w:trPr>
          <w:tblHeader/>
        </w:trPr>
        <w:tc>
          <w:tcPr>
            <w:tcW w:w="5953" w:type="dxa"/>
            <w:vAlign w:val="bottom"/>
          </w:tcPr>
          <w:p w14:paraId="07216F18" w14:textId="36FDCB35" w:rsidR="00F51D14" w:rsidRPr="00AC6908" w:rsidRDefault="00AC6908" w:rsidP="00C9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  <w:r w:rsidRPr="00AC6908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lastRenderedPageBreak/>
              <w:t>ข้อมูลเกี่ยวกับเขตภูมิศาสตร์</w:t>
            </w:r>
          </w:p>
        </w:tc>
        <w:tc>
          <w:tcPr>
            <w:tcW w:w="3345" w:type="dxa"/>
            <w:gridSpan w:val="3"/>
            <w:tcBorders>
              <w:bottom w:val="single" w:sz="4" w:space="0" w:color="auto"/>
            </w:tcBorders>
            <w:vAlign w:val="bottom"/>
          </w:tcPr>
          <w:p w14:paraId="28AF966E" w14:textId="775DDDA5" w:rsidR="00F51D14" w:rsidRPr="00AC6908" w:rsidRDefault="00F51D14" w:rsidP="00EB5D0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690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- งวด</w:t>
            </w:r>
            <w:r w:rsidRPr="00AC69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AC690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 (พันบาท)</w:t>
            </w:r>
          </w:p>
        </w:tc>
      </w:tr>
      <w:tr w:rsidR="00FB6854" w:rsidRPr="00AC6908" w14:paraId="17CC2378" w14:textId="77777777" w:rsidTr="003457EF">
        <w:trPr>
          <w:tblHeader/>
        </w:trPr>
        <w:tc>
          <w:tcPr>
            <w:tcW w:w="5953" w:type="dxa"/>
            <w:vAlign w:val="bottom"/>
          </w:tcPr>
          <w:p w14:paraId="07A01CD9" w14:textId="77777777" w:rsidR="00FB6854" w:rsidRPr="00AC6908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F6236" w14:textId="71A131D5" w:rsidR="00FB6854" w:rsidRPr="00AC6908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69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AC6908" w:rsidRPr="00AC69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3" w:type="dxa"/>
            <w:vAlign w:val="bottom"/>
          </w:tcPr>
          <w:p w14:paraId="45E77FFE" w14:textId="77777777" w:rsidR="00FB6854" w:rsidRPr="00AC6908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5D260CF6" w14:textId="6C4F86AB" w:rsidR="00FB6854" w:rsidRPr="00AC6908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69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AC6908" w:rsidRPr="00AC69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</w:tr>
      <w:tr w:rsidR="00FB6854" w:rsidRPr="00AC6908" w14:paraId="25195FC5" w14:textId="77777777" w:rsidTr="003457EF">
        <w:tc>
          <w:tcPr>
            <w:tcW w:w="5953" w:type="dxa"/>
            <w:vAlign w:val="bottom"/>
          </w:tcPr>
          <w:p w14:paraId="0D796DDE" w14:textId="77777777" w:rsidR="00FB6854" w:rsidRPr="00AC6908" w:rsidRDefault="00FB6854" w:rsidP="003C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69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531" w:type="dxa"/>
            <w:vAlign w:val="bottom"/>
          </w:tcPr>
          <w:p w14:paraId="067884C4" w14:textId="77777777" w:rsidR="00FB6854" w:rsidRPr="00AC6908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889FFA2" w14:textId="77777777" w:rsidR="00FB6854" w:rsidRPr="00AC6908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4120DF0A" w14:textId="77777777" w:rsidR="00FB6854" w:rsidRPr="00AC6908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C6908" w:rsidRPr="00AC6908" w14:paraId="5A90ECE8" w14:textId="77777777" w:rsidTr="003457EF">
        <w:trPr>
          <w:trHeight w:val="70"/>
        </w:trPr>
        <w:tc>
          <w:tcPr>
            <w:tcW w:w="5953" w:type="dxa"/>
            <w:vAlign w:val="bottom"/>
          </w:tcPr>
          <w:p w14:paraId="597BD9F0" w14:textId="162CECEB" w:rsidR="00AC6908" w:rsidRPr="00AC6908" w:rsidRDefault="00AC6908" w:rsidP="00AC690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69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6908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531" w:type="dxa"/>
            <w:vAlign w:val="bottom"/>
          </w:tcPr>
          <w:p w14:paraId="7F64B010" w14:textId="6C9639FB" w:rsidR="00AC6908" w:rsidRPr="00CF6E19" w:rsidRDefault="00CD03A9" w:rsidP="00AC6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E19">
              <w:rPr>
                <w:rFonts w:asciiTheme="majorBidi" w:hAnsiTheme="majorBidi" w:cstheme="majorBidi"/>
                <w:sz w:val="30"/>
                <w:szCs w:val="30"/>
              </w:rPr>
              <w:t>62,142</w:t>
            </w:r>
          </w:p>
        </w:tc>
        <w:tc>
          <w:tcPr>
            <w:tcW w:w="283" w:type="dxa"/>
          </w:tcPr>
          <w:p w14:paraId="54C35AE2" w14:textId="77777777" w:rsidR="00AC6908" w:rsidRPr="00AC6908" w:rsidRDefault="00AC6908" w:rsidP="00AC6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58280B8" w14:textId="5366A8DB" w:rsidR="00AC6908" w:rsidRPr="00AC6908" w:rsidRDefault="00AC6908" w:rsidP="00AC6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6908">
              <w:rPr>
                <w:rFonts w:asciiTheme="majorBidi" w:hAnsiTheme="majorBidi" w:cstheme="majorBidi"/>
                <w:sz w:val="30"/>
                <w:szCs w:val="30"/>
              </w:rPr>
              <w:t>193,433</w:t>
            </w:r>
          </w:p>
        </w:tc>
      </w:tr>
      <w:tr w:rsidR="00CF6E19" w:rsidRPr="00AC6908" w14:paraId="75CB0D29" w14:textId="77777777" w:rsidTr="003457EF">
        <w:trPr>
          <w:trHeight w:val="70"/>
        </w:trPr>
        <w:tc>
          <w:tcPr>
            <w:tcW w:w="5953" w:type="dxa"/>
            <w:vAlign w:val="bottom"/>
          </w:tcPr>
          <w:p w14:paraId="2B6625BB" w14:textId="04BCFCC7" w:rsidR="00CF6E19" w:rsidRPr="00AC6908" w:rsidRDefault="00CF6E19" w:rsidP="00CF6E19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</w:rPr>
            </w:pPr>
            <w:r w:rsidRPr="00AC69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สหรัฐอาหรับเอมิเรตส์</w:t>
            </w:r>
          </w:p>
        </w:tc>
        <w:tc>
          <w:tcPr>
            <w:tcW w:w="1531" w:type="dxa"/>
            <w:vAlign w:val="bottom"/>
          </w:tcPr>
          <w:p w14:paraId="08C23846" w14:textId="613A11C4" w:rsidR="00CF6E19" w:rsidRPr="00CF6E19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E19">
              <w:rPr>
                <w:rFonts w:asciiTheme="majorBidi" w:hAnsiTheme="majorBidi" w:cstheme="majorBidi"/>
                <w:sz w:val="30"/>
                <w:szCs w:val="30"/>
              </w:rPr>
              <w:t>1,504</w:t>
            </w:r>
          </w:p>
        </w:tc>
        <w:tc>
          <w:tcPr>
            <w:tcW w:w="283" w:type="dxa"/>
          </w:tcPr>
          <w:p w14:paraId="1DF597E5" w14:textId="77777777" w:rsidR="00CF6E19" w:rsidRPr="00AC6908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1D0E416" w14:textId="0BC8843E" w:rsidR="00CF6E19" w:rsidRPr="00AC6908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6908">
              <w:rPr>
                <w:rFonts w:asciiTheme="majorBidi" w:hAnsiTheme="majorBidi" w:cstheme="majorBidi"/>
                <w:sz w:val="30"/>
                <w:szCs w:val="30"/>
              </w:rPr>
              <w:t>5,765</w:t>
            </w:r>
          </w:p>
        </w:tc>
      </w:tr>
      <w:tr w:rsidR="00CF6E19" w:rsidRPr="00AC6908" w14:paraId="0B51ADEB" w14:textId="77777777" w:rsidTr="003457EF">
        <w:trPr>
          <w:trHeight w:val="70"/>
        </w:trPr>
        <w:tc>
          <w:tcPr>
            <w:tcW w:w="5953" w:type="dxa"/>
            <w:vAlign w:val="bottom"/>
          </w:tcPr>
          <w:p w14:paraId="104AB46F" w14:textId="0F10D5D8" w:rsidR="00CF6E19" w:rsidRPr="00AC6908" w:rsidRDefault="00CF6E19" w:rsidP="00CF6E19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69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6908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531" w:type="dxa"/>
            <w:vAlign w:val="bottom"/>
          </w:tcPr>
          <w:p w14:paraId="1CF8B754" w14:textId="13E8883A" w:rsidR="00CF6E19" w:rsidRPr="00CF6E19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E19">
              <w:rPr>
                <w:rFonts w:asciiTheme="majorBidi" w:hAnsiTheme="majorBidi" w:cstheme="majorBidi"/>
                <w:sz w:val="30"/>
                <w:szCs w:val="30"/>
              </w:rPr>
              <w:t>1,265</w:t>
            </w:r>
          </w:p>
        </w:tc>
        <w:tc>
          <w:tcPr>
            <w:tcW w:w="283" w:type="dxa"/>
          </w:tcPr>
          <w:p w14:paraId="0C9DE36A" w14:textId="77777777" w:rsidR="00CF6E19" w:rsidRPr="00AC6908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202A2171" w14:textId="5ABEDADB" w:rsidR="00CF6E19" w:rsidRPr="00AC6908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6908">
              <w:rPr>
                <w:rFonts w:asciiTheme="majorBidi" w:hAnsiTheme="majorBidi" w:cstheme="majorBidi"/>
                <w:sz w:val="30"/>
                <w:szCs w:val="30"/>
              </w:rPr>
              <w:t>26,609</w:t>
            </w:r>
          </w:p>
        </w:tc>
      </w:tr>
      <w:tr w:rsidR="00CF6E19" w:rsidRPr="00AC6908" w14:paraId="4A7C5FBC" w14:textId="77777777" w:rsidTr="003457EF">
        <w:tc>
          <w:tcPr>
            <w:tcW w:w="5953" w:type="dxa"/>
            <w:vAlign w:val="bottom"/>
          </w:tcPr>
          <w:p w14:paraId="04DD66DD" w14:textId="436C01EE" w:rsidR="00CF6E19" w:rsidRPr="00AC6908" w:rsidRDefault="00CF6E19" w:rsidP="00CF6E19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69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6908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531" w:type="dxa"/>
            <w:vAlign w:val="bottom"/>
          </w:tcPr>
          <w:p w14:paraId="3CBFD2F3" w14:textId="0E56BB92" w:rsidR="00CF6E19" w:rsidRPr="00CF6E19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E19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283" w:type="dxa"/>
          </w:tcPr>
          <w:p w14:paraId="260C83A1" w14:textId="77777777" w:rsidR="00CF6E19" w:rsidRPr="00AC6908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492278AD" w14:textId="5F4FA661" w:rsidR="00CF6E19" w:rsidRPr="00AC6908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6908">
              <w:rPr>
                <w:rFonts w:asciiTheme="majorBidi" w:hAnsiTheme="majorBidi" w:cstheme="majorBidi"/>
                <w:sz w:val="30"/>
                <w:szCs w:val="30"/>
              </w:rPr>
              <w:t>188,220</w:t>
            </w:r>
          </w:p>
        </w:tc>
      </w:tr>
      <w:tr w:rsidR="00CF6E19" w:rsidRPr="00AC6908" w14:paraId="3FE13A08" w14:textId="77777777" w:rsidTr="003457EF">
        <w:tc>
          <w:tcPr>
            <w:tcW w:w="5953" w:type="dxa"/>
            <w:vAlign w:val="bottom"/>
          </w:tcPr>
          <w:p w14:paraId="273727CB" w14:textId="5482C533" w:rsidR="00CF6E19" w:rsidRPr="00AC6908" w:rsidRDefault="00CF6E19" w:rsidP="00CF6E19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</w:rPr>
            </w:pPr>
            <w:r w:rsidRPr="00AC69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เมียนมา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ร์</w:t>
            </w:r>
          </w:p>
        </w:tc>
        <w:tc>
          <w:tcPr>
            <w:tcW w:w="1531" w:type="dxa"/>
            <w:vAlign w:val="bottom"/>
          </w:tcPr>
          <w:p w14:paraId="09FE4B6D" w14:textId="37D41CDB" w:rsidR="00CF6E19" w:rsidRPr="00CF6E19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E19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83" w:type="dxa"/>
          </w:tcPr>
          <w:p w14:paraId="7BA03C4E" w14:textId="77777777" w:rsidR="00CF6E19" w:rsidRPr="00AC6908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4D3686E1" w14:textId="5F63C38A" w:rsidR="00CF6E19" w:rsidRPr="00AC6908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6908">
              <w:rPr>
                <w:rFonts w:asciiTheme="majorBidi" w:hAnsiTheme="majorBidi" w:cstheme="majorBidi"/>
                <w:sz w:val="30"/>
                <w:szCs w:val="30"/>
              </w:rPr>
              <w:t>1,436</w:t>
            </w:r>
          </w:p>
        </w:tc>
      </w:tr>
      <w:tr w:rsidR="00CF6E19" w:rsidRPr="00AC6908" w14:paraId="319218EB" w14:textId="77777777" w:rsidTr="003457EF">
        <w:tc>
          <w:tcPr>
            <w:tcW w:w="5953" w:type="dxa"/>
            <w:vAlign w:val="bottom"/>
          </w:tcPr>
          <w:p w14:paraId="70BFA2C8" w14:textId="2192CEB8" w:rsidR="00CF6E19" w:rsidRPr="00AC6908" w:rsidRDefault="00CF6E19" w:rsidP="00CF6E19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69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6908">
              <w:rPr>
                <w:rFonts w:asciiTheme="majorBidi" w:hAnsiTheme="majorBidi" w:cstheme="majorBidi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531" w:type="dxa"/>
            <w:vAlign w:val="bottom"/>
          </w:tcPr>
          <w:p w14:paraId="02D4B843" w14:textId="3FF3E9EF" w:rsidR="00CF6E19" w:rsidRPr="00CF6E19" w:rsidRDefault="00CF6E19" w:rsidP="0068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E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5ADA181" w14:textId="77777777" w:rsidR="00CF6E19" w:rsidRPr="00AC6908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119B06C" w14:textId="06B7254C" w:rsidR="00CF6E19" w:rsidRPr="00AC6908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6908">
              <w:rPr>
                <w:rFonts w:asciiTheme="majorBidi" w:hAnsiTheme="majorBidi" w:cstheme="majorBidi"/>
                <w:sz w:val="30"/>
                <w:szCs w:val="30"/>
              </w:rPr>
              <w:t>21,988</w:t>
            </w:r>
          </w:p>
        </w:tc>
      </w:tr>
      <w:tr w:rsidR="00CF6E19" w:rsidRPr="00AC6908" w14:paraId="6D3C5204" w14:textId="77777777" w:rsidTr="003457EF">
        <w:tc>
          <w:tcPr>
            <w:tcW w:w="5953" w:type="dxa"/>
            <w:vAlign w:val="bottom"/>
          </w:tcPr>
          <w:p w14:paraId="2B7CA978" w14:textId="67B9B672" w:rsidR="00CF6E19" w:rsidRPr="00AC6908" w:rsidRDefault="00CF6E19" w:rsidP="00CF6E19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69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6908">
              <w:rPr>
                <w:rFonts w:asciiTheme="majorBidi" w:hAnsiTheme="majorBidi" w:cstheme="majorBidi"/>
                <w:sz w:val="30"/>
                <w:szCs w:val="30"/>
                <w:cs/>
              </w:rPr>
              <w:t>บาเรน</w:t>
            </w:r>
          </w:p>
        </w:tc>
        <w:tc>
          <w:tcPr>
            <w:tcW w:w="1531" w:type="dxa"/>
            <w:vAlign w:val="bottom"/>
          </w:tcPr>
          <w:p w14:paraId="687E20A8" w14:textId="504E252F" w:rsidR="00CF6E19" w:rsidRPr="00CF6E19" w:rsidRDefault="00CF6E19" w:rsidP="0068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E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9B7B27C" w14:textId="77777777" w:rsidR="00CF6E19" w:rsidRPr="00AC6908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274716A4" w14:textId="4E804369" w:rsidR="00CF6E19" w:rsidRPr="00AC6908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6908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</w:tr>
      <w:tr w:rsidR="00CF6E19" w:rsidRPr="00AC6908" w14:paraId="7DC4191D" w14:textId="77777777" w:rsidTr="003457EF">
        <w:tc>
          <w:tcPr>
            <w:tcW w:w="5953" w:type="dxa"/>
            <w:vAlign w:val="bottom"/>
          </w:tcPr>
          <w:p w14:paraId="7B52F8BC" w14:textId="2535BA27" w:rsidR="00CF6E19" w:rsidRPr="00AC6908" w:rsidRDefault="00CF6E19" w:rsidP="00CF6E19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69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690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เกาหลี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391D379D" w14:textId="765864F7" w:rsidR="00CF6E19" w:rsidRPr="00CF6E19" w:rsidRDefault="00CF6E19" w:rsidP="0068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E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0EB4A7E" w14:textId="77777777" w:rsidR="00CF6E19" w:rsidRPr="00AC6908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4D95900D" w14:textId="0764E89D" w:rsidR="00CF6E19" w:rsidRPr="00AC6908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6908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</w:tr>
      <w:tr w:rsidR="00CF6E19" w:rsidRPr="00AC6908" w14:paraId="4864209F" w14:textId="77777777" w:rsidTr="003457EF">
        <w:tc>
          <w:tcPr>
            <w:tcW w:w="5953" w:type="dxa"/>
            <w:vAlign w:val="bottom"/>
          </w:tcPr>
          <w:p w14:paraId="670457EE" w14:textId="77777777" w:rsidR="00CF6E19" w:rsidRPr="00AC6908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690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2CAE42F8" w14:textId="68D77A3D" w:rsidR="00CF6E19" w:rsidRPr="00CF6E19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E19">
              <w:rPr>
                <w:rFonts w:asciiTheme="majorBidi" w:hAnsiTheme="majorBidi" w:cstheme="majorBidi"/>
                <w:sz w:val="30"/>
                <w:szCs w:val="30"/>
              </w:rPr>
              <w:t>66,199</w:t>
            </w:r>
          </w:p>
        </w:tc>
        <w:tc>
          <w:tcPr>
            <w:tcW w:w="283" w:type="dxa"/>
          </w:tcPr>
          <w:p w14:paraId="344BE116" w14:textId="77777777" w:rsidR="00CF6E19" w:rsidRPr="00AC6908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5E06DD49" w14:textId="3EE31C31" w:rsidR="00CF6E19" w:rsidRPr="00AC6908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6908">
              <w:rPr>
                <w:rFonts w:asciiTheme="majorBidi" w:hAnsiTheme="majorBidi" w:cstheme="majorBidi"/>
                <w:sz w:val="30"/>
                <w:szCs w:val="30"/>
              </w:rPr>
              <w:t>438,965</w:t>
            </w:r>
          </w:p>
        </w:tc>
      </w:tr>
      <w:tr w:rsidR="00CF6E19" w:rsidRPr="00AC6908" w14:paraId="7375B39D" w14:textId="77777777" w:rsidTr="003457EF">
        <w:tc>
          <w:tcPr>
            <w:tcW w:w="5953" w:type="dxa"/>
            <w:vAlign w:val="bottom"/>
          </w:tcPr>
          <w:p w14:paraId="44444B34" w14:textId="77777777" w:rsidR="00CF6E19" w:rsidRPr="00AC6908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69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รายได้จากการขายในประเทศ - สุทธิ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0B05E2C2" w14:textId="07018EDC" w:rsidR="00CF6E19" w:rsidRPr="00CF6E19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E19">
              <w:rPr>
                <w:rFonts w:asciiTheme="majorBidi" w:hAnsiTheme="majorBidi" w:cstheme="majorBidi"/>
                <w:sz w:val="30"/>
                <w:szCs w:val="30"/>
              </w:rPr>
              <w:t>158,538</w:t>
            </w:r>
          </w:p>
        </w:tc>
        <w:tc>
          <w:tcPr>
            <w:tcW w:w="283" w:type="dxa"/>
          </w:tcPr>
          <w:p w14:paraId="7BD8F049" w14:textId="77777777" w:rsidR="00CF6E19" w:rsidRPr="00AC6908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4C87091E" w14:textId="5FA47AEC" w:rsidR="00CF6E19" w:rsidRPr="00AC6908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6908">
              <w:rPr>
                <w:rFonts w:asciiTheme="majorBidi" w:hAnsiTheme="majorBidi" w:cstheme="majorBidi"/>
                <w:sz w:val="30"/>
                <w:szCs w:val="30"/>
              </w:rPr>
              <w:t>664,231</w:t>
            </w:r>
          </w:p>
        </w:tc>
      </w:tr>
      <w:tr w:rsidR="00CF6E19" w:rsidRPr="00AC6908" w14:paraId="6FCE79CD" w14:textId="77777777" w:rsidTr="003457EF">
        <w:tc>
          <w:tcPr>
            <w:tcW w:w="5953" w:type="dxa"/>
            <w:vAlign w:val="bottom"/>
          </w:tcPr>
          <w:p w14:paraId="05788793" w14:textId="77777777" w:rsidR="00CF6E19" w:rsidRPr="00AC6908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6908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รวมรายได้จากการขาย - สุทธิ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5B77D" w14:textId="248943DC" w:rsidR="00CF6E19" w:rsidRPr="00CF6E19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E19">
              <w:rPr>
                <w:rFonts w:asciiTheme="majorBidi" w:hAnsiTheme="majorBidi" w:cstheme="majorBidi"/>
                <w:sz w:val="30"/>
                <w:szCs w:val="30"/>
              </w:rPr>
              <w:t>224,737</w:t>
            </w:r>
          </w:p>
        </w:tc>
        <w:tc>
          <w:tcPr>
            <w:tcW w:w="283" w:type="dxa"/>
          </w:tcPr>
          <w:p w14:paraId="1C8D333E" w14:textId="77777777" w:rsidR="00CF6E19" w:rsidRPr="00AC6908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39CAD" w14:textId="32FD7BEF" w:rsidR="00CF6E19" w:rsidRPr="00AC6908" w:rsidRDefault="00CF6E19" w:rsidP="00CF6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6908">
              <w:rPr>
                <w:rFonts w:asciiTheme="majorBidi" w:hAnsiTheme="majorBidi" w:cstheme="majorBidi"/>
                <w:sz w:val="30"/>
                <w:szCs w:val="30"/>
              </w:rPr>
              <w:t>1,103,196</w:t>
            </w:r>
          </w:p>
        </w:tc>
      </w:tr>
    </w:tbl>
    <w:p w14:paraId="1F2CD783" w14:textId="77777777" w:rsidR="00553377" w:rsidRPr="00AC6908" w:rsidRDefault="00553377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70F947D" w14:textId="09C68018" w:rsidR="00BC5367" w:rsidRPr="00AC6908" w:rsidRDefault="006F44F1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C690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C5367" w:rsidRPr="00AC6908">
        <w:rPr>
          <w:rFonts w:asciiTheme="majorBidi" w:hAnsiTheme="majorBidi" w:cstheme="majorBidi"/>
          <w:sz w:val="30"/>
          <w:szCs w:val="30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14:paraId="3C6C3144" w14:textId="77777777" w:rsidR="00553377" w:rsidRPr="00AC6908" w:rsidRDefault="00553377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u w:val="single"/>
        </w:rPr>
      </w:pPr>
    </w:p>
    <w:p w14:paraId="1093B6E4" w14:textId="733EE13C" w:rsidR="002060DD" w:rsidRPr="00AC6908" w:rsidRDefault="00BC5367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u w:val="single"/>
        </w:rPr>
      </w:pPr>
      <w:r w:rsidRPr="00AC6908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Pr="00AC6908">
        <w:rPr>
          <w:rFonts w:asciiTheme="majorBidi" w:hAnsiTheme="majorBidi" w:cstheme="majorBidi"/>
          <w:i/>
          <w:iCs/>
          <w:sz w:val="30"/>
          <w:szCs w:val="30"/>
          <w:u w:val="single"/>
        </w:rPr>
        <w:t xml:space="preserve"> (</w:t>
      </w:r>
      <w:r w:rsidRPr="00AC6908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 xml:space="preserve">ลูกค้าที่มียอดรายการค้าเกินกว่าร้อยละ </w:t>
      </w:r>
      <w:r w:rsidR="00F505C9" w:rsidRPr="00AC6908">
        <w:rPr>
          <w:rFonts w:asciiTheme="majorBidi" w:hAnsiTheme="majorBidi" w:cstheme="majorBidi"/>
          <w:i/>
          <w:iCs/>
          <w:sz w:val="30"/>
          <w:szCs w:val="30"/>
          <w:u w:val="single"/>
        </w:rPr>
        <w:t>10</w:t>
      </w:r>
      <w:r w:rsidRPr="00AC6908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 xml:space="preserve"> ของยอดรายการค้ารวม</w:t>
      </w:r>
      <w:r w:rsidRPr="00AC6908">
        <w:rPr>
          <w:rFonts w:asciiTheme="majorBidi" w:hAnsiTheme="majorBidi" w:cstheme="majorBidi"/>
          <w:i/>
          <w:iCs/>
          <w:sz w:val="30"/>
          <w:szCs w:val="30"/>
          <w:u w:val="single"/>
        </w:rPr>
        <w:t>)</w:t>
      </w:r>
    </w:p>
    <w:p w14:paraId="0DDBF4BD" w14:textId="77777777" w:rsidR="00BC5367" w:rsidRPr="00AC6908" w:rsidRDefault="00BC5367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9" w:type="dxa"/>
        <w:tblInd w:w="-113" w:type="dxa"/>
        <w:tblLook w:val="01E0" w:firstRow="1" w:lastRow="1" w:firstColumn="1" w:lastColumn="1" w:noHBand="0" w:noVBand="0"/>
      </w:tblPr>
      <w:tblGrid>
        <w:gridCol w:w="5641"/>
        <w:gridCol w:w="1757"/>
        <w:gridCol w:w="283"/>
        <w:gridCol w:w="1758"/>
      </w:tblGrid>
      <w:tr w:rsidR="00AF745F" w:rsidRPr="009309C4" w14:paraId="5ED6CC39" w14:textId="77777777" w:rsidTr="00B57106">
        <w:tc>
          <w:tcPr>
            <w:tcW w:w="5641" w:type="dxa"/>
            <w:vAlign w:val="bottom"/>
          </w:tcPr>
          <w:p w14:paraId="428DE7A3" w14:textId="77777777" w:rsidR="00AF745F" w:rsidRPr="009309C4" w:rsidRDefault="00AF745F" w:rsidP="00D4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8" w:type="dxa"/>
            <w:gridSpan w:val="3"/>
            <w:tcBorders>
              <w:bottom w:val="single" w:sz="4" w:space="0" w:color="auto"/>
            </w:tcBorders>
            <w:vAlign w:val="bottom"/>
          </w:tcPr>
          <w:p w14:paraId="58FC36FF" w14:textId="77777777" w:rsidR="00AF745F" w:rsidRPr="009309C4" w:rsidRDefault="00AF745F" w:rsidP="00B571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0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309C4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AF745F" w:rsidRPr="009309C4" w14:paraId="0C9454A2" w14:textId="77777777" w:rsidTr="00B57106">
        <w:tc>
          <w:tcPr>
            <w:tcW w:w="5641" w:type="dxa"/>
            <w:vAlign w:val="bottom"/>
          </w:tcPr>
          <w:p w14:paraId="71657CA6" w14:textId="77777777" w:rsidR="00AF745F" w:rsidRPr="009309C4" w:rsidRDefault="00AF745F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BD341" w14:textId="77777777" w:rsidR="00AF745F" w:rsidRPr="009309C4" w:rsidRDefault="00AF745F" w:rsidP="00B571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0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AF745F" w:rsidRPr="009309C4" w14:paraId="7D8C52B3" w14:textId="77777777" w:rsidTr="00B57106">
        <w:tc>
          <w:tcPr>
            <w:tcW w:w="5641" w:type="dxa"/>
            <w:vAlign w:val="bottom"/>
          </w:tcPr>
          <w:p w14:paraId="317F9389" w14:textId="77777777" w:rsidR="00AF745F" w:rsidRPr="009309C4" w:rsidRDefault="00AF745F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BA998" w14:textId="77777777" w:rsidR="00AF745F" w:rsidRPr="009309C4" w:rsidRDefault="00AF745F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09C4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83" w:type="dxa"/>
            <w:vAlign w:val="bottom"/>
          </w:tcPr>
          <w:p w14:paraId="1FB5CFE3" w14:textId="77777777" w:rsidR="00AF745F" w:rsidRPr="009309C4" w:rsidRDefault="00AF745F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14:paraId="1CF4FCA0" w14:textId="77777777" w:rsidR="00AF745F" w:rsidRPr="009309C4" w:rsidRDefault="00AF745F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09C4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AF745F" w:rsidRPr="009309C4" w14:paraId="14443E70" w14:textId="77777777" w:rsidTr="00B57106">
        <w:tc>
          <w:tcPr>
            <w:tcW w:w="5641" w:type="dxa"/>
            <w:vAlign w:val="bottom"/>
          </w:tcPr>
          <w:p w14:paraId="0B4D8F4C" w14:textId="77777777" w:rsidR="00AF745F" w:rsidRPr="009309C4" w:rsidRDefault="00AF745F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"/>
              <w:rPr>
                <w:rFonts w:ascii="Angsana New" w:hAnsi="Angsana New"/>
                <w:sz w:val="30"/>
                <w:szCs w:val="30"/>
                <w:cs/>
              </w:rPr>
            </w:pPr>
            <w:r w:rsidRPr="009309C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397F0A3C" w14:textId="77777777" w:rsidR="00AF745F" w:rsidRPr="009309C4" w:rsidRDefault="00AF745F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9B87F67" w14:textId="77777777" w:rsidR="00AF745F" w:rsidRPr="009309C4" w:rsidRDefault="00AF745F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8" w:type="dxa"/>
          </w:tcPr>
          <w:p w14:paraId="15FC89EE" w14:textId="77777777" w:rsidR="00AF745F" w:rsidRPr="009309C4" w:rsidRDefault="00AF745F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F745F" w:rsidRPr="009309C4" w14:paraId="23D277DC" w14:textId="77777777" w:rsidTr="00B57106">
        <w:tc>
          <w:tcPr>
            <w:tcW w:w="5641" w:type="dxa"/>
            <w:vAlign w:val="bottom"/>
          </w:tcPr>
          <w:p w14:paraId="191C1366" w14:textId="77777777" w:rsidR="00AF745F" w:rsidRPr="009309C4" w:rsidRDefault="00AF745F" w:rsidP="00B57106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9309C4">
              <w:rPr>
                <w:rFonts w:ascii="Angsana New" w:hAnsi="Angsana New"/>
                <w:sz w:val="30"/>
                <w:szCs w:val="30"/>
                <w:cs/>
              </w:rPr>
              <w:t>-     เฟอร์นิเจอร์ไม้และแผ่นไม้ประกอบ</w:t>
            </w:r>
          </w:p>
        </w:tc>
        <w:tc>
          <w:tcPr>
            <w:tcW w:w="1757" w:type="dxa"/>
            <w:vAlign w:val="bottom"/>
          </w:tcPr>
          <w:p w14:paraId="6520F92F" w14:textId="68E057DB" w:rsidR="00AF745F" w:rsidRPr="00B10310" w:rsidRDefault="00B1031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right="-57"/>
              <w:rPr>
                <w:rFonts w:ascii="Angsana New" w:hAnsi="Angsana New"/>
                <w:sz w:val="30"/>
                <w:szCs w:val="30"/>
                <w:cs/>
              </w:rPr>
            </w:pPr>
            <w:r w:rsidRPr="00B10310">
              <w:rPr>
                <w:rFonts w:ascii="Angsana New" w:hAnsi="Angsana New"/>
                <w:sz w:val="30"/>
                <w:szCs w:val="30"/>
              </w:rPr>
              <w:t>60.62</w:t>
            </w:r>
          </w:p>
        </w:tc>
        <w:tc>
          <w:tcPr>
            <w:tcW w:w="283" w:type="dxa"/>
          </w:tcPr>
          <w:p w14:paraId="3D0464B4" w14:textId="77777777" w:rsidR="00AF745F" w:rsidRPr="009309C4" w:rsidRDefault="00AF745F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8" w:type="dxa"/>
            <w:vAlign w:val="bottom"/>
          </w:tcPr>
          <w:p w14:paraId="6C98250E" w14:textId="68A287B5" w:rsidR="00AF745F" w:rsidRPr="009309C4" w:rsidRDefault="00AF745F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51.81</w:t>
            </w:r>
          </w:p>
        </w:tc>
      </w:tr>
      <w:tr w:rsidR="00AF745F" w:rsidRPr="009309C4" w14:paraId="617CDFE5" w14:textId="77777777" w:rsidTr="00B57106">
        <w:tc>
          <w:tcPr>
            <w:tcW w:w="5641" w:type="dxa"/>
            <w:vAlign w:val="bottom"/>
          </w:tcPr>
          <w:p w14:paraId="5C4CEA71" w14:textId="77777777" w:rsidR="00AF745F" w:rsidRPr="009309C4" w:rsidRDefault="00AF745F" w:rsidP="00B57106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9309C4">
              <w:rPr>
                <w:rFonts w:ascii="Angsana New" w:hAnsi="Angsana New"/>
                <w:sz w:val="30"/>
                <w:szCs w:val="30"/>
                <w:cs/>
              </w:rPr>
              <w:t>-     ผลิตภัณฑ์อื่น ๆ</w:t>
            </w:r>
          </w:p>
        </w:tc>
        <w:tc>
          <w:tcPr>
            <w:tcW w:w="1757" w:type="dxa"/>
            <w:vAlign w:val="bottom"/>
          </w:tcPr>
          <w:p w14:paraId="0DCAE1BF" w14:textId="7CCEB107" w:rsidR="00AF745F" w:rsidRPr="00B10310" w:rsidRDefault="00B10310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B103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B43170E" w14:textId="77777777" w:rsidR="00AF745F" w:rsidRPr="009309C4" w:rsidRDefault="00AF745F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8" w:type="dxa"/>
            <w:vAlign w:val="bottom"/>
          </w:tcPr>
          <w:p w14:paraId="17D8568B" w14:textId="77777777" w:rsidR="00AF745F" w:rsidRPr="009309C4" w:rsidRDefault="00AF745F" w:rsidP="00B57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right="-57"/>
              <w:rPr>
                <w:rFonts w:ascii="Angsana New" w:hAnsi="Angsana New"/>
                <w:sz w:val="30"/>
                <w:szCs w:val="30"/>
              </w:rPr>
            </w:pPr>
            <w:r w:rsidRPr="00930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745F" w:rsidRPr="009309C4" w14:paraId="61B68627" w14:textId="77777777" w:rsidTr="00B57106">
        <w:tc>
          <w:tcPr>
            <w:tcW w:w="5641" w:type="dxa"/>
            <w:vAlign w:val="bottom"/>
          </w:tcPr>
          <w:p w14:paraId="0EA64663" w14:textId="77777777" w:rsidR="00AF745F" w:rsidRPr="009309C4" w:rsidRDefault="00AF745F" w:rsidP="00AF745F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9309C4">
              <w:rPr>
                <w:rFonts w:ascii="Angsana New" w:hAnsi="Angsana New"/>
                <w:sz w:val="30"/>
                <w:szCs w:val="30"/>
                <w:cs/>
              </w:rPr>
              <w:t>-     ต่างประเทศ</w:t>
            </w:r>
          </w:p>
        </w:tc>
        <w:tc>
          <w:tcPr>
            <w:tcW w:w="1757" w:type="dxa"/>
            <w:vAlign w:val="bottom"/>
          </w:tcPr>
          <w:p w14:paraId="1BE6F08D" w14:textId="5EBE82F0" w:rsidR="00AF745F" w:rsidRPr="00B10310" w:rsidRDefault="00B10310" w:rsidP="00AF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B10310">
              <w:rPr>
                <w:rFonts w:ascii="Angsana New" w:hAnsi="Angsana New"/>
                <w:sz w:val="30"/>
                <w:szCs w:val="30"/>
              </w:rPr>
              <w:t>41.55</w:t>
            </w:r>
          </w:p>
        </w:tc>
        <w:tc>
          <w:tcPr>
            <w:tcW w:w="283" w:type="dxa"/>
          </w:tcPr>
          <w:p w14:paraId="05A707A0" w14:textId="77777777" w:rsidR="00AF745F" w:rsidRPr="009309C4" w:rsidRDefault="00AF745F" w:rsidP="00AF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8" w:type="dxa"/>
            <w:vAlign w:val="bottom"/>
          </w:tcPr>
          <w:p w14:paraId="73DC33A7" w14:textId="1850DBB4" w:rsidR="00AF745F" w:rsidRPr="009309C4" w:rsidRDefault="00AF745F" w:rsidP="00AF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42.00</w:t>
            </w:r>
          </w:p>
        </w:tc>
      </w:tr>
      <w:tr w:rsidR="00AF745F" w:rsidRPr="009309C4" w14:paraId="4EFA2517" w14:textId="77777777" w:rsidTr="00B57106">
        <w:tc>
          <w:tcPr>
            <w:tcW w:w="5641" w:type="dxa"/>
            <w:vAlign w:val="bottom"/>
          </w:tcPr>
          <w:p w14:paraId="32456301" w14:textId="77777777" w:rsidR="00AF745F" w:rsidRPr="009309C4" w:rsidRDefault="00AF745F" w:rsidP="00AF745F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9309C4">
              <w:rPr>
                <w:rFonts w:ascii="Angsana New" w:hAnsi="Angsana New"/>
                <w:sz w:val="30"/>
                <w:szCs w:val="30"/>
                <w:cs/>
              </w:rPr>
              <w:t>-     ในประเทศ</w:t>
            </w:r>
          </w:p>
        </w:tc>
        <w:tc>
          <w:tcPr>
            <w:tcW w:w="1757" w:type="dxa"/>
            <w:vAlign w:val="bottom"/>
          </w:tcPr>
          <w:p w14:paraId="2AF3F93A" w14:textId="4EFF6B85" w:rsidR="00AF745F" w:rsidRPr="00B10310" w:rsidRDefault="00B10310" w:rsidP="00AF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right="-57"/>
              <w:rPr>
                <w:rFonts w:ascii="Angsana New" w:hAnsi="Angsana New"/>
                <w:sz w:val="30"/>
                <w:szCs w:val="30"/>
              </w:rPr>
            </w:pPr>
            <w:r w:rsidRPr="00B10310">
              <w:rPr>
                <w:rFonts w:ascii="Angsana New" w:hAnsi="Angsana New"/>
                <w:sz w:val="30"/>
                <w:szCs w:val="30"/>
              </w:rPr>
              <w:t>60.83</w:t>
            </w:r>
          </w:p>
        </w:tc>
        <w:tc>
          <w:tcPr>
            <w:tcW w:w="283" w:type="dxa"/>
          </w:tcPr>
          <w:p w14:paraId="6CACF411" w14:textId="77777777" w:rsidR="00AF745F" w:rsidRPr="009309C4" w:rsidRDefault="00AF745F" w:rsidP="00AF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8" w:type="dxa"/>
            <w:vAlign w:val="bottom"/>
          </w:tcPr>
          <w:p w14:paraId="421C33C0" w14:textId="0AFF9D2D" w:rsidR="00AF745F" w:rsidRPr="009309C4" w:rsidRDefault="00AF745F" w:rsidP="00AF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54.52</w:t>
            </w:r>
          </w:p>
        </w:tc>
      </w:tr>
      <w:tr w:rsidR="00AF745F" w:rsidRPr="009309C4" w14:paraId="0733C290" w14:textId="77777777" w:rsidTr="00B57106">
        <w:tc>
          <w:tcPr>
            <w:tcW w:w="5641" w:type="dxa"/>
            <w:vAlign w:val="bottom"/>
          </w:tcPr>
          <w:p w14:paraId="6D6DC31D" w14:textId="77777777" w:rsidR="00AF745F" w:rsidRPr="009309C4" w:rsidRDefault="00AF745F" w:rsidP="00AF745F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9309C4">
              <w:rPr>
                <w:rFonts w:ascii="Angsana New" w:hAnsi="Angsana New"/>
                <w:sz w:val="30"/>
                <w:szCs w:val="30"/>
                <w:cs/>
              </w:rPr>
              <w:t>-     รวม</w:t>
            </w:r>
          </w:p>
        </w:tc>
        <w:tc>
          <w:tcPr>
            <w:tcW w:w="1757" w:type="dxa"/>
            <w:vAlign w:val="bottom"/>
          </w:tcPr>
          <w:p w14:paraId="26E30E9F" w14:textId="23AE6AA9" w:rsidR="00AF745F" w:rsidRPr="00B10310" w:rsidRDefault="00B10310" w:rsidP="00AF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B10310">
              <w:rPr>
                <w:rFonts w:ascii="Angsana New" w:hAnsi="Angsana New"/>
                <w:sz w:val="30"/>
                <w:szCs w:val="30"/>
              </w:rPr>
              <w:t>55.86</w:t>
            </w:r>
          </w:p>
        </w:tc>
        <w:tc>
          <w:tcPr>
            <w:tcW w:w="283" w:type="dxa"/>
          </w:tcPr>
          <w:p w14:paraId="6FB4B091" w14:textId="41F332AB" w:rsidR="00AF745F" w:rsidRPr="009309C4" w:rsidRDefault="00AF745F" w:rsidP="00AF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8" w:type="dxa"/>
            <w:vAlign w:val="bottom"/>
          </w:tcPr>
          <w:p w14:paraId="01E69D78" w14:textId="51E57395" w:rsidR="00AF745F" w:rsidRPr="009309C4" w:rsidRDefault="00AF745F" w:rsidP="00AF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49.54</w:t>
            </w:r>
          </w:p>
        </w:tc>
      </w:tr>
    </w:tbl>
    <w:p w14:paraId="0EAECDC2" w14:textId="77777777" w:rsidR="008B4E97" w:rsidRDefault="008B4E97" w:rsidP="008B4E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77F3762" w14:textId="77777777" w:rsidR="00654F81" w:rsidRPr="005D28A9" w:rsidRDefault="00654F81" w:rsidP="00654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70AA698" w14:textId="065BE3E4" w:rsidR="00C92609" w:rsidRPr="00B169D1" w:rsidRDefault="00506966" w:rsidP="009A682D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thaiDistribute"/>
        <w:rPr>
          <w:rFonts w:ascii="Angsana New" w:hAnsi="Angsana New"/>
          <w:b/>
          <w:bCs/>
          <w:sz w:val="27"/>
          <w:szCs w:val="27"/>
        </w:rPr>
      </w:pPr>
      <w:r w:rsidRPr="00B169D1">
        <w:rPr>
          <w:rFonts w:ascii="Angsana New" w:hAnsi="Angsana New"/>
          <w:b/>
          <w:bCs/>
          <w:sz w:val="27"/>
          <w:szCs w:val="27"/>
          <w:cs/>
        </w:rPr>
        <w:lastRenderedPageBreak/>
        <w:t>อื่น</w:t>
      </w:r>
      <w:r w:rsidR="008A44A1" w:rsidRPr="00B169D1">
        <w:rPr>
          <w:rFonts w:ascii="Angsana New" w:hAnsi="Angsana New"/>
          <w:b/>
          <w:bCs/>
          <w:sz w:val="27"/>
          <w:szCs w:val="27"/>
          <w:cs/>
        </w:rPr>
        <w:t xml:space="preserve"> </w:t>
      </w:r>
      <w:r w:rsidRPr="00B169D1">
        <w:rPr>
          <w:rFonts w:ascii="Angsana New" w:hAnsi="Angsana New"/>
          <w:b/>
          <w:bCs/>
          <w:sz w:val="27"/>
          <w:szCs w:val="27"/>
          <w:cs/>
        </w:rPr>
        <w:t>ๆ</w:t>
      </w:r>
    </w:p>
    <w:p w14:paraId="1EA5F91A" w14:textId="77777777" w:rsidR="00C92609" w:rsidRPr="00B169D1" w:rsidRDefault="00C92609" w:rsidP="00720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7"/>
          <w:szCs w:val="27"/>
        </w:rPr>
      </w:pPr>
    </w:p>
    <w:p w14:paraId="605212CA" w14:textId="2A3EB3F9" w:rsidR="00C92609" w:rsidRPr="00B169D1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7"/>
          <w:szCs w:val="27"/>
        </w:rPr>
      </w:pPr>
      <w:r w:rsidRPr="00B169D1">
        <w:rPr>
          <w:rFonts w:asciiTheme="majorBidi" w:hAnsiTheme="majorBidi" w:cstheme="majorBidi"/>
          <w:color w:val="000000"/>
          <w:sz w:val="27"/>
          <w:szCs w:val="27"/>
          <w:cs/>
        </w:rPr>
        <w:t xml:space="preserve">ณ วันที่ </w:t>
      </w:r>
      <w:r w:rsidR="00654F81" w:rsidRPr="00B169D1">
        <w:rPr>
          <w:rFonts w:asciiTheme="majorBidi" w:hAnsiTheme="majorBidi" w:cstheme="majorBidi"/>
          <w:color w:val="000000"/>
          <w:sz w:val="27"/>
          <w:szCs w:val="27"/>
        </w:rPr>
        <w:t xml:space="preserve">30 </w:t>
      </w:r>
      <w:r w:rsidR="009B0FF9" w:rsidRPr="00B169D1">
        <w:rPr>
          <w:rFonts w:asciiTheme="majorBidi" w:hAnsiTheme="majorBidi" w:cstheme="majorBidi" w:hint="cs"/>
          <w:color w:val="000000"/>
          <w:sz w:val="27"/>
          <w:szCs w:val="27"/>
          <w:cs/>
        </w:rPr>
        <w:t>กันยายน</w:t>
      </w:r>
      <w:r w:rsidR="008436EE" w:rsidRPr="00B169D1">
        <w:rPr>
          <w:rFonts w:asciiTheme="majorBidi" w:hAnsiTheme="majorBidi" w:cstheme="majorBidi"/>
          <w:color w:val="000000"/>
          <w:sz w:val="27"/>
          <w:szCs w:val="27"/>
          <w:cs/>
        </w:rPr>
        <w:t xml:space="preserve"> </w:t>
      </w:r>
      <w:r w:rsidR="00F505C9" w:rsidRPr="00B169D1">
        <w:rPr>
          <w:rFonts w:asciiTheme="majorBidi" w:hAnsiTheme="majorBidi" w:cstheme="majorBidi"/>
          <w:color w:val="000000"/>
          <w:sz w:val="27"/>
          <w:szCs w:val="27"/>
        </w:rPr>
        <w:t>256</w:t>
      </w:r>
      <w:r w:rsidR="0019710E" w:rsidRPr="00B169D1">
        <w:rPr>
          <w:rFonts w:asciiTheme="majorBidi" w:hAnsiTheme="majorBidi" w:cstheme="majorBidi" w:hint="cs"/>
          <w:color w:val="000000"/>
          <w:sz w:val="27"/>
          <w:szCs w:val="27"/>
          <w:cs/>
        </w:rPr>
        <w:t>8</w:t>
      </w:r>
    </w:p>
    <w:p w14:paraId="47A7C000" w14:textId="77777777" w:rsidR="00C92609" w:rsidRPr="00B169D1" w:rsidRDefault="00C92609" w:rsidP="00C92609">
      <w:pPr>
        <w:tabs>
          <w:tab w:val="left" w:pos="540"/>
        </w:tabs>
        <w:jc w:val="thaiDistribute"/>
        <w:rPr>
          <w:rFonts w:asciiTheme="majorBidi" w:hAnsiTheme="majorBidi" w:cstheme="majorBidi"/>
          <w:sz w:val="27"/>
          <w:szCs w:val="27"/>
          <w:cs/>
        </w:rPr>
      </w:pPr>
    </w:p>
    <w:p w14:paraId="097D9A11" w14:textId="5C0C31FC" w:rsidR="00044076" w:rsidRPr="00B169D1" w:rsidRDefault="00DD0331" w:rsidP="002D237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7"/>
          <w:szCs w:val="27"/>
        </w:rPr>
      </w:pPr>
      <w:r w:rsidRPr="00B169D1">
        <w:rPr>
          <w:rFonts w:asciiTheme="majorBidi" w:hAnsiTheme="majorBidi" w:cstheme="majorBidi"/>
          <w:color w:val="000000"/>
          <w:sz w:val="27"/>
          <w:szCs w:val="27"/>
          <w:cs/>
        </w:rPr>
        <w:t>บริษัทมีหนังสือค้ำประกันบริษัทซึ่งออกโดยธนาคารในประเทศ</w:t>
      </w:r>
      <w:r w:rsidR="0068601E" w:rsidRPr="00B169D1">
        <w:rPr>
          <w:rFonts w:asciiTheme="majorBidi" w:hAnsiTheme="majorBidi" w:cstheme="majorBidi"/>
          <w:color w:val="000000"/>
          <w:sz w:val="27"/>
          <w:szCs w:val="27"/>
          <w:cs/>
        </w:rPr>
        <w:t>สอง</w:t>
      </w:r>
      <w:r w:rsidRPr="00B169D1">
        <w:rPr>
          <w:rFonts w:asciiTheme="majorBidi" w:hAnsiTheme="majorBidi" w:cstheme="majorBidi"/>
          <w:color w:val="000000"/>
          <w:sz w:val="27"/>
          <w:szCs w:val="27"/>
          <w:cs/>
        </w:rPr>
        <w:t>แห่งให้กับบริษัทเอกชน</w:t>
      </w:r>
      <w:r w:rsidR="00651941" w:rsidRPr="00B169D1">
        <w:rPr>
          <w:rFonts w:asciiTheme="majorBidi" w:hAnsiTheme="majorBidi" w:cstheme="majorBidi" w:hint="cs"/>
          <w:color w:val="000000"/>
          <w:sz w:val="27"/>
          <w:szCs w:val="27"/>
          <w:cs/>
        </w:rPr>
        <w:t>แห่งหนึ่ง</w:t>
      </w:r>
      <w:r w:rsidRPr="00B169D1">
        <w:rPr>
          <w:rFonts w:asciiTheme="majorBidi" w:hAnsiTheme="majorBidi" w:cstheme="majorBidi"/>
          <w:color w:val="000000"/>
          <w:sz w:val="27"/>
          <w:szCs w:val="27"/>
          <w:cs/>
        </w:rPr>
        <w:t xml:space="preserve">และหน่วยงานรัฐบาลแห่งหนึ่งเป็นจำนวนเงินรวมประมาณ </w:t>
      </w:r>
      <w:r w:rsidR="00651941" w:rsidRPr="00B169D1">
        <w:rPr>
          <w:rFonts w:asciiTheme="majorBidi" w:hAnsiTheme="majorBidi" w:cstheme="majorBidi"/>
          <w:color w:val="000000"/>
          <w:sz w:val="27"/>
          <w:szCs w:val="27"/>
        </w:rPr>
        <w:t>5.4</w:t>
      </w:r>
      <w:r w:rsidRPr="00B169D1">
        <w:rPr>
          <w:rFonts w:asciiTheme="majorBidi" w:hAnsiTheme="majorBidi" w:cstheme="majorBidi"/>
          <w:color w:val="000000"/>
          <w:sz w:val="27"/>
          <w:szCs w:val="27"/>
        </w:rPr>
        <w:t xml:space="preserve"> </w:t>
      </w:r>
      <w:r w:rsidRPr="00B169D1">
        <w:rPr>
          <w:rFonts w:asciiTheme="majorBidi" w:hAnsiTheme="majorBidi" w:cstheme="majorBidi"/>
          <w:color w:val="000000"/>
          <w:sz w:val="27"/>
          <w:szCs w:val="27"/>
          <w:cs/>
        </w:rPr>
        <w:t>ล้านบาท</w:t>
      </w:r>
    </w:p>
    <w:p w14:paraId="328C3E64" w14:textId="77777777" w:rsidR="00044076" w:rsidRPr="00B169D1" w:rsidRDefault="00044076" w:rsidP="002D2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7"/>
          <w:szCs w:val="27"/>
        </w:rPr>
      </w:pPr>
    </w:p>
    <w:p w14:paraId="49424F5B" w14:textId="4B4030DF" w:rsidR="00C92609" w:rsidRPr="00B169D1" w:rsidRDefault="00E3258A" w:rsidP="002D237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7"/>
          <w:szCs w:val="27"/>
        </w:rPr>
      </w:pPr>
      <w:r w:rsidRPr="00B169D1">
        <w:rPr>
          <w:rFonts w:asciiTheme="majorBidi" w:hAnsiTheme="majorBidi" w:hint="cs"/>
          <w:sz w:val="27"/>
          <w:szCs w:val="27"/>
          <w:cs/>
        </w:rPr>
        <w:t>บริษัทมีภาระผูกพันจาก</w:t>
      </w:r>
      <w:r w:rsidRPr="00B169D1">
        <w:rPr>
          <w:rFonts w:asciiTheme="majorBidi" w:hAnsiTheme="majorBidi"/>
          <w:sz w:val="27"/>
          <w:szCs w:val="27"/>
          <w:cs/>
        </w:rPr>
        <w:t xml:space="preserve"> (</w:t>
      </w:r>
      <w:r w:rsidRPr="00B169D1">
        <w:rPr>
          <w:rFonts w:asciiTheme="majorBidi" w:hAnsiTheme="majorBidi"/>
          <w:sz w:val="27"/>
          <w:szCs w:val="27"/>
        </w:rPr>
        <w:t>1</w:t>
      </w:r>
      <w:r w:rsidRPr="00B169D1">
        <w:rPr>
          <w:rFonts w:asciiTheme="majorBidi" w:hAnsiTheme="majorBidi"/>
          <w:sz w:val="27"/>
          <w:szCs w:val="27"/>
          <w:cs/>
        </w:rPr>
        <w:t xml:space="preserve">) </w:t>
      </w:r>
      <w:r w:rsidRPr="00B169D1">
        <w:rPr>
          <w:rFonts w:asciiTheme="majorBidi" w:hAnsiTheme="majorBidi" w:hint="cs"/>
          <w:sz w:val="27"/>
          <w:szCs w:val="27"/>
          <w:cs/>
        </w:rPr>
        <w:t>การก่อสร้างอาคารสำนักงานและ</w:t>
      </w:r>
      <w:r w:rsidRPr="00B169D1">
        <w:rPr>
          <w:rFonts w:asciiTheme="majorBidi" w:hAnsiTheme="majorBidi"/>
          <w:sz w:val="27"/>
          <w:szCs w:val="27"/>
          <w:cs/>
        </w:rPr>
        <w:t xml:space="preserve"> (</w:t>
      </w:r>
      <w:r w:rsidRPr="00B169D1">
        <w:rPr>
          <w:rFonts w:asciiTheme="majorBidi" w:hAnsiTheme="majorBidi"/>
          <w:sz w:val="27"/>
          <w:szCs w:val="27"/>
        </w:rPr>
        <w:t>2</w:t>
      </w:r>
      <w:r w:rsidRPr="00B169D1">
        <w:rPr>
          <w:rFonts w:asciiTheme="majorBidi" w:hAnsiTheme="majorBidi"/>
          <w:sz w:val="27"/>
          <w:szCs w:val="27"/>
          <w:cs/>
        </w:rPr>
        <w:t xml:space="preserve">) </w:t>
      </w:r>
      <w:r w:rsidRPr="00B169D1">
        <w:rPr>
          <w:rFonts w:asciiTheme="majorBidi" w:hAnsiTheme="majorBidi" w:hint="cs"/>
          <w:sz w:val="27"/>
          <w:szCs w:val="27"/>
          <w:cs/>
        </w:rPr>
        <w:t>งานปรับปรุงระบบโครงสร้างพื้นฐานและระบบโรงงานเป็นจำนวนเงินประมาณ</w:t>
      </w:r>
      <w:r w:rsidRPr="00B169D1">
        <w:rPr>
          <w:rFonts w:asciiTheme="majorBidi" w:hAnsiTheme="majorBidi"/>
          <w:sz w:val="27"/>
          <w:szCs w:val="27"/>
          <w:cs/>
        </w:rPr>
        <w:t xml:space="preserve"> </w:t>
      </w:r>
      <w:r w:rsidRPr="00B169D1">
        <w:rPr>
          <w:rFonts w:asciiTheme="majorBidi" w:hAnsiTheme="majorBidi"/>
          <w:sz w:val="27"/>
          <w:szCs w:val="27"/>
        </w:rPr>
        <w:t>38.6</w:t>
      </w:r>
      <w:r w:rsidRPr="00B169D1">
        <w:rPr>
          <w:rFonts w:asciiTheme="majorBidi" w:hAnsiTheme="majorBidi"/>
          <w:sz w:val="27"/>
          <w:szCs w:val="27"/>
          <w:cs/>
        </w:rPr>
        <w:t xml:space="preserve"> </w:t>
      </w:r>
      <w:r w:rsidRPr="00B169D1">
        <w:rPr>
          <w:rFonts w:asciiTheme="majorBidi" w:hAnsiTheme="majorBidi" w:hint="cs"/>
          <w:sz w:val="27"/>
          <w:szCs w:val="27"/>
          <w:cs/>
        </w:rPr>
        <w:t>ล้านบาทและ</w:t>
      </w:r>
      <w:r w:rsidRPr="00B169D1">
        <w:rPr>
          <w:rFonts w:asciiTheme="majorBidi" w:hAnsiTheme="majorBidi"/>
          <w:sz w:val="27"/>
          <w:szCs w:val="27"/>
          <w:cs/>
        </w:rPr>
        <w:t xml:space="preserve"> </w:t>
      </w:r>
      <w:r w:rsidRPr="00B169D1">
        <w:rPr>
          <w:rFonts w:asciiTheme="majorBidi" w:hAnsiTheme="majorBidi"/>
          <w:sz w:val="27"/>
          <w:szCs w:val="27"/>
        </w:rPr>
        <w:t>35.7</w:t>
      </w:r>
      <w:r w:rsidRPr="00B169D1">
        <w:rPr>
          <w:rFonts w:asciiTheme="majorBidi" w:hAnsiTheme="majorBidi"/>
          <w:sz w:val="27"/>
          <w:szCs w:val="27"/>
          <w:cs/>
        </w:rPr>
        <w:t xml:space="preserve"> </w:t>
      </w:r>
      <w:r w:rsidRPr="00B169D1">
        <w:rPr>
          <w:rFonts w:asciiTheme="majorBidi" w:hAnsiTheme="majorBidi" w:hint="cs"/>
          <w:sz w:val="27"/>
          <w:szCs w:val="27"/>
          <w:cs/>
        </w:rPr>
        <w:t>ล้านบาท</w:t>
      </w:r>
      <w:r w:rsidRPr="00B169D1">
        <w:rPr>
          <w:rFonts w:asciiTheme="majorBidi" w:hAnsiTheme="majorBidi"/>
          <w:sz w:val="27"/>
          <w:szCs w:val="27"/>
          <w:cs/>
        </w:rPr>
        <w:t xml:space="preserve"> </w:t>
      </w:r>
      <w:r w:rsidRPr="00B169D1">
        <w:rPr>
          <w:rFonts w:asciiTheme="majorBidi" w:hAnsiTheme="majorBidi" w:hint="cs"/>
          <w:sz w:val="27"/>
          <w:szCs w:val="27"/>
          <w:cs/>
        </w:rPr>
        <w:t>ตามลำดับ</w:t>
      </w:r>
    </w:p>
    <w:p w14:paraId="78708409" w14:textId="77777777" w:rsidR="00B27E9C" w:rsidRPr="00B169D1" w:rsidRDefault="00B27E9C" w:rsidP="002D2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7"/>
          <w:szCs w:val="27"/>
        </w:rPr>
      </w:pPr>
    </w:p>
    <w:p w14:paraId="0F864861" w14:textId="40638FF2" w:rsidR="00C92609" w:rsidRPr="00B169D1" w:rsidRDefault="00E3258A" w:rsidP="002D237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7"/>
          <w:szCs w:val="27"/>
        </w:rPr>
      </w:pPr>
      <w:r w:rsidRPr="00B169D1">
        <w:rPr>
          <w:rFonts w:asciiTheme="majorBidi" w:hAnsiTheme="majorBidi" w:hint="cs"/>
          <w:color w:val="000000"/>
          <w:sz w:val="27"/>
          <w:szCs w:val="27"/>
          <w:cs/>
        </w:rPr>
        <w:t>บริษัทต้องปฏิบัติตามเงื่อนไขและข้อกำหนดรวมถึงข้อผ่อนปรนของเงินกู้ยืมระยะยาว</w:t>
      </w:r>
      <w:r w:rsidRPr="00B169D1">
        <w:rPr>
          <w:rFonts w:asciiTheme="majorBidi" w:hAnsiTheme="majorBidi"/>
          <w:color w:val="000000"/>
          <w:sz w:val="27"/>
          <w:szCs w:val="27"/>
          <w:cs/>
        </w:rPr>
        <w:t xml:space="preserve"> </w:t>
      </w:r>
      <w:r w:rsidRPr="00B169D1">
        <w:rPr>
          <w:rFonts w:asciiTheme="majorBidi" w:hAnsiTheme="majorBidi" w:hint="cs"/>
          <w:color w:val="000000"/>
          <w:sz w:val="27"/>
          <w:szCs w:val="27"/>
          <w:cs/>
        </w:rPr>
        <w:t>เช่น</w:t>
      </w:r>
      <w:r w:rsidRPr="00B169D1">
        <w:rPr>
          <w:rFonts w:asciiTheme="majorBidi" w:hAnsiTheme="majorBidi"/>
          <w:color w:val="000000"/>
          <w:sz w:val="27"/>
          <w:szCs w:val="27"/>
          <w:cs/>
        </w:rPr>
        <w:t xml:space="preserve"> </w:t>
      </w:r>
      <w:r w:rsidRPr="00B169D1">
        <w:rPr>
          <w:rFonts w:asciiTheme="majorBidi" w:hAnsiTheme="majorBidi" w:hint="cs"/>
          <w:color w:val="000000"/>
          <w:sz w:val="27"/>
          <w:szCs w:val="27"/>
          <w:cs/>
        </w:rPr>
        <w:t>การดำรงอัตราส่วนความสามารถในการชำระหนี้</w:t>
      </w:r>
      <w:r w:rsidRPr="00B169D1">
        <w:rPr>
          <w:rFonts w:asciiTheme="majorBidi" w:hAnsiTheme="majorBidi"/>
          <w:color w:val="000000"/>
          <w:sz w:val="27"/>
          <w:szCs w:val="27"/>
          <w:cs/>
        </w:rPr>
        <w:t xml:space="preserve"> </w:t>
      </w:r>
      <w:r w:rsidRPr="00B169D1">
        <w:rPr>
          <w:rFonts w:asciiTheme="majorBidi" w:hAnsiTheme="majorBidi" w:hint="cs"/>
          <w:color w:val="000000"/>
          <w:sz w:val="27"/>
          <w:szCs w:val="27"/>
          <w:cs/>
        </w:rPr>
        <w:t>อัตราส่วนหนี้สินรวมต่อส่วนของผู้ถือหุ้นรวม</w:t>
      </w:r>
      <w:r w:rsidRPr="00B169D1">
        <w:rPr>
          <w:rFonts w:asciiTheme="majorBidi" w:hAnsiTheme="majorBidi"/>
          <w:color w:val="000000"/>
          <w:sz w:val="27"/>
          <w:szCs w:val="27"/>
          <w:cs/>
        </w:rPr>
        <w:t xml:space="preserve"> </w:t>
      </w:r>
      <w:r w:rsidRPr="00B169D1">
        <w:rPr>
          <w:rFonts w:asciiTheme="majorBidi" w:hAnsiTheme="majorBidi" w:hint="cs"/>
          <w:color w:val="000000"/>
          <w:sz w:val="27"/>
          <w:szCs w:val="27"/>
          <w:cs/>
        </w:rPr>
        <w:t>และอัตราส่วนสภาพคล่อง</w:t>
      </w:r>
      <w:r w:rsidRPr="00B169D1">
        <w:rPr>
          <w:rFonts w:asciiTheme="majorBidi" w:hAnsiTheme="majorBidi"/>
          <w:color w:val="000000"/>
          <w:sz w:val="27"/>
          <w:szCs w:val="27"/>
          <w:cs/>
        </w:rPr>
        <w:t xml:space="preserve"> </w:t>
      </w:r>
      <w:r w:rsidRPr="00B169D1">
        <w:rPr>
          <w:rFonts w:asciiTheme="majorBidi" w:hAnsiTheme="majorBidi" w:hint="cs"/>
          <w:color w:val="000000"/>
          <w:sz w:val="27"/>
          <w:szCs w:val="27"/>
          <w:cs/>
        </w:rPr>
        <w:t>เป็นต้น</w:t>
      </w:r>
      <w:r w:rsidRPr="00B169D1">
        <w:rPr>
          <w:rFonts w:asciiTheme="majorBidi" w:hAnsiTheme="majorBidi"/>
          <w:color w:val="000000"/>
          <w:sz w:val="27"/>
          <w:szCs w:val="27"/>
          <w:cs/>
        </w:rPr>
        <w:t xml:space="preserve"> </w:t>
      </w:r>
      <w:r w:rsidRPr="00B169D1">
        <w:rPr>
          <w:rFonts w:asciiTheme="majorBidi" w:hAnsiTheme="majorBidi" w:hint="cs"/>
          <w:color w:val="000000"/>
          <w:sz w:val="27"/>
          <w:szCs w:val="27"/>
          <w:cs/>
        </w:rPr>
        <w:t>ซึ่ง</w:t>
      </w:r>
      <w:r w:rsidRPr="00B169D1">
        <w:rPr>
          <w:rFonts w:asciiTheme="majorBidi" w:hAnsiTheme="majorBidi"/>
          <w:color w:val="000000"/>
          <w:sz w:val="27"/>
          <w:szCs w:val="27"/>
          <w:cs/>
        </w:rPr>
        <w:t xml:space="preserve"> </w:t>
      </w:r>
      <w:r w:rsidRPr="00B169D1">
        <w:rPr>
          <w:rFonts w:asciiTheme="majorBidi" w:hAnsiTheme="majorBidi" w:hint="cs"/>
          <w:color w:val="000000"/>
          <w:sz w:val="27"/>
          <w:szCs w:val="27"/>
          <w:cs/>
        </w:rPr>
        <w:t>ณ</w:t>
      </w:r>
      <w:r w:rsidRPr="00B169D1">
        <w:rPr>
          <w:rFonts w:asciiTheme="majorBidi" w:hAnsiTheme="majorBidi"/>
          <w:color w:val="000000"/>
          <w:sz w:val="27"/>
          <w:szCs w:val="27"/>
          <w:cs/>
        </w:rPr>
        <w:t xml:space="preserve"> </w:t>
      </w:r>
      <w:r w:rsidRPr="00B169D1">
        <w:rPr>
          <w:rFonts w:asciiTheme="majorBidi" w:hAnsiTheme="majorBidi" w:hint="cs"/>
          <w:color w:val="000000"/>
          <w:sz w:val="27"/>
          <w:szCs w:val="27"/>
          <w:cs/>
        </w:rPr>
        <w:t>วันที่</w:t>
      </w:r>
      <w:r w:rsidRPr="00B169D1">
        <w:rPr>
          <w:rFonts w:asciiTheme="majorBidi" w:hAnsiTheme="majorBidi"/>
          <w:color w:val="000000"/>
          <w:sz w:val="27"/>
          <w:szCs w:val="27"/>
          <w:cs/>
        </w:rPr>
        <w:t xml:space="preserve"> </w:t>
      </w:r>
      <w:r w:rsidRPr="00B169D1">
        <w:rPr>
          <w:rFonts w:asciiTheme="majorBidi" w:hAnsiTheme="majorBidi"/>
          <w:color w:val="000000"/>
          <w:sz w:val="27"/>
          <w:szCs w:val="27"/>
        </w:rPr>
        <w:t>30</w:t>
      </w:r>
      <w:r w:rsidRPr="00B169D1">
        <w:rPr>
          <w:rFonts w:asciiTheme="majorBidi" w:hAnsiTheme="majorBidi"/>
          <w:color w:val="000000"/>
          <w:sz w:val="27"/>
          <w:szCs w:val="27"/>
          <w:cs/>
        </w:rPr>
        <w:t xml:space="preserve"> </w:t>
      </w:r>
      <w:r w:rsidRPr="00B169D1">
        <w:rPr>
          <w:rFonts w:asciiTheme="majorBidi" w:hAnsiTheme="majorBidi" w:hint="cs"/>
          <w:color w:val="000000"/>
          <w:sz w:val="27"/>
          <w:szCs w:val="27"/>
          <w:cs/>
        </w:rPr>
        <w:t>กันยายน</w:t>
      </w:r>
      <w:r w:rsidRPr="00B169D1">
        <w:rPr>
          <w:rFonts w:asciiTheme="majorBidi" w:hAnsiTheme="majorBidi"/>
          <w:color w:val="000000"/>
          <w:sz w:val="27"/>
          <w:szCs w:val="27"/>
          <w:cs/>
        </w:rPr>
        <w:t xml:space="preserve"> </w:t>
      </w:r>
      <w:r w:rsidRPr="00B169D1">
        <w:rPr>
          <w:rFonts w:asciiTheme="majorBidi" w:hAnsiTheme="majorBidi"/>
          <w:color w:val="000000"/>
          <w:sz w:val="27"/>
          <w:szCs w:val="27"/>
        </w:rPr>
        <w:t>2568</w:t>
      </w:r>
      <w:r w:rsidRPr="00B169D1">
        <w:rPr>
          <w:rFonts w:asciiTheme="majorBidi" w:hAnsiTheme="majorBidi"/>
          <w:color w:val="000000"/>
          <w:sz w:val="27"/>
          <w:szCs w:val="27"/>
          <w:cs/>
        </w:rPr>
        <w:t xml:space="preserve"> </w:t>
      </w:r>
      <w:r w:rsidRPr="00B169D1">
        <w:rPr>
          <w:rFonts w:asciiTheme="majorBidi" w:hAnsiTheme="majorBidi" w:hint="cs"/>
          <w:color w:val="000000"/>
          <w:sz w:val="27"/>
          <w:szCs w:val="27"/>
          <w:cs/>
        </w:rPr>
        <w:t>บริษัทได้ปฏิบัติผิดเงื่อนไขเกี่ยวกับการดำรงอัตราส่วนทางการเงินบางประการของเงินกู้ยืมระยะยาวจากธนาคารในประเทศ</w:t>
      </w:r>
      <w:r w:rsidRPr="00B169D1">
        <w:rPr>
          <w:rFonts w:asciiTheme="majorBidi" w:hAnsiTheme="majorBidi"/>
          <w:color w:val="000000"/>
          <w:sz w:val="27"/>
          <w:szCs w:val="27"/>
          <w:cs/>
        </w:rPr>
        <w:t xml:space="preserve"> </w:t>
      </w:r>
    </w:p>
    <w:p w14:paraId="74BC588C" w14:textId="77777777" w:rsidR="00157739" w:rsidRPr="00B169D1" w:rsidRDefault="00157739" w:rsidP="006B493F">
      <w:pPr>
        <w:rPr>
          <w:rFonts w:asciiTheme="majorBidi" w:hAnsiTheme="majorBidi" w:cstheme="majorBidi"/>
          <w:sz w:val="27"/>
          <w:szCs w:val="27"/>
          <w:cs/>
        </w:rPr>
      </w:pPr>
    </w:p>
    <w:p w14:paraId="54780C22" w14:textId="33ECDBF9" w:rsidR="005D28A9" w:rsidRPr="00B169D1" w:rsidRDefault="005D28A9" w:rsidP="009A682D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thaiDistribute"/>
        <w:rPr>
          <w:rFonts w:asciiTheme="majorBidi" w:hAnsiTheme="majorBidi" w:cstheme="majorBidi"/>
          <w:b/>
          <w:bCs/>
          <w:sz w:val="27"/>
          <w:szCs w:val="27"/>
        </w:rPr>
      </w:pPr>
      <w:r w:rsidRPr="00B169D1">
        <w:rPr>
          <w:rFonts w:ascii="Angsana New" w:hAnsi="Angsana New" w:hint="cs"/>
          <w:b/>
          <w:bCs/>
          <w:sz w:val="27"/>
          <w:szCs w:val="27"/>
          <w:cs/>
        </w:rPr>
        <w:t>ค่าใช้จ่ายอื่น - ขาดทุนจากอัคคีภัย</w:t>
      </w:r>
    </w:p>
    <w:p w14:paraId="2B847812" w14:textId="77777777" w:rsidR="005D28A9" w:rsidRPr="00B169D1" w:rsidRDefault="005D28A9" w:rsidP="005D2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7"/>
          <w:szCs w:val="27"/>
        </w:rPr>
      </w:pPr>
    </w:p>
    <w:p w14:paraId="4469E4CD" w14:textId="54492844" w:rsidR="00E3258A" w:rsidRPr="00B169D1" w:rsidRDefault="00E3258A" w:rsidP="00E32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7"/>
          <w:szCs w:val="27"/>
        </w:rPr>
      </w:pPr>
      <w:r w:rsidRPr="00B169D1">
        <w:rPr>
          <w:rFonts w:ascii="Angsana New" w:hAnsi="Angsana New" w:hint="cs"/>
          <w:sz w:val="27"/>
          <w:szCs w:val="27"/>
          <w:cs/>
        </w:rPr>
        <w:t xml:space="preserve">เมื่อวันที่ </w:t>
      </w:r>
      <w:r w:rsidRPr="00B169D1">
        <w:rPr>
          <w:rFonts w:ascii="Angsana New" w:hAnsi="Angsana New"/>
          <w:sz w:val="27"/>
          <w:szCs w:val="27"/>
        </w:rPr>
        <w:t xml:space="preserve">20 </w:t>
      </w:r>
      <w:r w:rsidRPr="00B169D1">
        <w:rPr>
          <w:rFonts w:ascii="Angsana New" w:hAnsi="Angsana New" w:hint="cs"/>
          <w:sz w:val="27"/>
          <w:szCs w:val="27"/>
          <w:cs/>
        </w:rPr>
        <w:t xml:space="preserve">มิถุนายน </w:t>
      </w:r>
      <w:r w:rsidRPr="00B169D1">
        <w:rPr>
          <w:rFonts w:ascii="Angsana New" w:hAnsi="Angsana New"/>
          <w:sz w:val="27"/>
          <w:szCs w:val="27"/>
        </w:rPr>
        <w:t xml:space="preserve">2568 </w:t>
      </w:r>
      <w:r w:rsidRPr="00B169D1">
        <w:rPr>
          <w:rFonts w:ascii="Angsana New" w:hAnsi="Angsana New" w:hint="cs"/>
          <w:sz w:val="27"/>
          <w:szCs w:val="27"/>
          <w:cs/>
        </w:rPr>
        <w:t>ได้เกิดเหตุเพลิงไหม้บางส่วนของพื้นที่โรงงานในส่วนของการผลิต</w:t>
      </w:r>
      <w:r w:rsidRPr="00B169D1">
        <w:rPr>
          <w:rFonts w:ascii="Angsana New" w:hAnsi="Angsana New"/>
          <w:sz w:val="27"/>
          <w:szCs w:val="27"/>
          <w:cs/>
        </w:rPr>
        <w:t>เฟอร์นิเจอร์ไม้ยางพารา</w:t>
      </w:r>
      <w:r w:rsidRPr="00B169D1">
        <w:rPr>
          <w:rFonts w:ascii="Angsana New" w:hAnsi="Angsana New" w:hint="cs"/>
          <w:sz w:val="27"/>
          <w:szCs w:val="27"/>
          <w:cs/>
        </w:rPr>
        <w:t xml:space="preserve"> (พื้นที่การพ่นสี) </w:t>
      </w:r>
      <w:r w:rsidRPr="00B169D1">
        <w:rPr>
          <w:rFonts w:ascii="Angsana New" w:hAnsi="Angsana New"/>
          <w:sz w:val="27"/>
          <w:szCs w:val="27"/>
          <w:cs/>
        </w:rPr>
        <w:t xml:space="preserve">ณ สำนักงานสาขา </w:t>
      </w:r>
      <w:r w:rsidRPr="00B169D1">
        <w:rPr>
          <w:rFonts w:ascii="Angsana New" w:hAnsi="Angsana New"/>
          <w:sz w:val="27"/>
          <w:szCs w:val="27"/>
        </w:rPr>
        <w:t>1</w:t>
      </w:r>
      <w:r w:rsidRPr="00B169D1">
        <w:rPr>
          <w:rFonts w:ascii="Angsana New" w:hAnsi="Angsana New"/>
          <w:sz w:val="27"/>
          <w:szCs w:val="27"/>
          <w:cs/>
        </w:rPr>
        <w:t xml:space="preserve"> อำเภอวังจันทร์ จังหวัดระยอง</w:t>
      </w:r>
      <w:r w:rsidRPr="00B169D1">
        <w:rPr>
          <w:rFonts w:ascii="Angsana New" w:hAnsi="Angsana New" w:hint="cs"/>
          <w:sz w:val="27"/>
          <w:szCs w:val="27"/>
          <w:cs/>
        </w:rPr>
        <w:t xml:space="preserve"> ทั้งนี้ </w:t>
      </w:r>
      <w:r w:rsidRPr="00B169D1">
        <w:rPr>
          <w:rFonts w:ascii="Angsana New" w:hAnsi="Angsana New"/>
          <w:sz w:val="27"/>
          <w:szCs w:val="27"/>
          <w:cs/>
        </w:rPr>
        <w:t>ผลเสียหายจากเหตุเพลิงไหม้ดังกล่าวในเบื้องต้นส่วนใหญ่ประกอบด้วย</w:t>
      </w:r>
      <w:r w:rsidRPr="00B169D1">
        <w:rPr>
          <w:rFonts w:ascii="Angsana New" w:hAnsi="Angsana New" w:hint="cs"/>
          <w:sz w:val="27"/>
          <w:szCs w:val="27"/>
          <w:cs/>
        </w:rPr>
        <w:t xml:space="preserve"> </w:t>
      </w:r>
      <w:r w:rsidRPr="00B169D1">
        <w:rPr>
          <w:rFonts w:ascii="Angsana New" w:hAnsi="Angsana New"/>
          <w:sz w:val="27"/>
          <w:szCs w:val="27"/>
        </w:rPr>
        <w:t xml:space="preserve">(1) </w:t>
      </w:r>
      <w:r w:rsidRPr="00B169D1">
        <w:rPr>
          <w:rFonts w:ascii="Angsana New" w:hAnsi="Angsana New"/>
          <w:sz w:val="27"/>
          <w:szCs w:val="27"/>
          <w:cs/>
        </w:rPr>
        <w:t>สินค้าคงเหลือและ</w:t>
      </w:r>
      <w:r w:rsidRPr="00B169D1">
        <w:rPr>
          <w:rFonts w:ascii="Angsana New" w:hAnsi="Angsana New"/>
          <w:sz w:val="27"/>
          <w:szCs w:val="27"/>
        </w:rPr>
        <w:t xml:space="preserve"> (2) </w:t>
      </w:r>
      <w:r w:rsidRPr="00B169D1">
        <w:rPr>
          <w:rFonts w:ascii="Angsana New" w:hAnsi="Angsana New"/>
          <w:sz w:val="27"/>
          <w:szCs w:val="27"/>
          <w:cs/>
        </w:rPr>
        <w:t>อาคารและอุปกรณ์</w:t>
      </w:r>
      <w:r w:rsidRPr="00B169D1">
        <w:rPr>
          <w:rFonts w:ascii="Angsana New" w:hAnsi="Angsana New"/>
          <w:sz w:val="27"/>
          <w:szCs w:val="27"/>
        </w:rPr>
        <w:t xml:space="preserve"> </w:t>
      </w:r>
      <w:r w:rsidRPr="00B169D1">
        <w:rPr>
          <w:rFonts w:ascii="Angsana New" w:hAnsi="Angsana New"/>
          <w:sz w:val="27"/>
          <w:szCs w:val="27"/>
          <w:cs/>
        </w:rPr>
        <w:t>โดยบริษัทได้ทำกรมธรรม์ประกันอัคคีภัยไว้กับบริษัทประกันภัยในประเทศ</w:t>
      </w:r>
      <w:r w:rsidR="009040BC" w:rsidRPr="00B169D1">
        <w:rPr>
          <w:rFonts w:ascii="Angsana New" w:hAnsi="Angsana New" w:hint="cs"/>
          <w:sz w:val="27"/>
          <w:szCs w:val="27"/>
          <w:cs/>
        </w:rPr>
        <w:t>สองแห่ง</w:t>
      </w:r>
      <w:r w:rsidRPr="00B169D1">
        <w:rPr>
          <w:rFonts w:ascii="Angsana New" w:hAnsi="Angsana New" w:hint="cs"/>
          <w:sz w:val="27"/>
          <w:szCs w:val="27"/>
          <w:cs/>
        </w:rPr>
        <w:t xml:space="preserve"> </w:t>
      </w:r>
      <w:r w:rsidR="008B080F" w:rsidRPr="00B169D1">
        <w:rPr>
          <w:rFonts w:ascii="Angsana New" w:hAnsi="Angsana New" w:hint="cs"/>
          <w:sz w:val="27"/>
          <w:szCs w:val="27"/>
          <w:cs/>
        </w:rPr>
        <w:t xml:space="preserve">ซึ่งต่อมาในเดือนพฤศจิกายน </w:t>
      </w:r>
      <w:r w:rsidR="008B080F" w:rsidRPr="00B169D1">
        <w:rPr>
          <w:rFonts w:ascii="Angsana New" w:hAnsi="Angsana New"/>
          <w:sz w:val="27"/>
          <w:szCs w:val="27"/>
        </w:rPr>
        <w:t>2568</w:t>
      </w:r>
      <w:r w:rsidR="008B080F" w:rsidRPr="00B169D1">
        <w:rPr>
          <w:rFonts w:ascii="Angsana New" w:hAnsi="Angsana New"/>
          <w:sz w:val="27"/>
          <w:szCs w:val="27"/>
          <w:cs/>
        </w:rPr>
        <w:t xml:space="preserve"> </w:t>
      </w:r>
      <w:r w:rsidR="008B080F" w:rsidRPr="00B169D1">
        <w:rPr>
          <w:rFonts w:ascii="Angsana New" w:hAnsi="Angsana New" w:hint="cs"/>
          <w:sz w:val="27"/>
          <w:szCs w:val="27"/>
          <w:cs/>
        </w:rPr>
        <w:t>บริษัทได้ข้อสรุปและข้อตกลงอย่างเป็นลายลักษณ์อักษรกับบริษัทประกันภัยว่าบริษัทจะได้รับเงินชดเชยจากเหตุอัคคีภัยดังกล่าวเป็นจำนวนเงินประมาณ</w:t>
      </w:r>
      <w:r w:rsidR="008B080F" w:rsidRPr="00B169D1">
        <w:rPr>
          <w:rFonts w:ascii="Angsana New" w:hAnsi="Angsana New"/>
          <w:sz w:val="27"/>
          <w:szCs w:val="27"/>
          <w:cs/>
        </w:rPr>
        <w:t xml:space="preserve"> </w:t>
      </w:r>
      <w:r w:rsidR="008B080F" w:rsidRPr="00B169D1">
        <w:rPr>
          <w:rFonts w:ascii="Angsana New" w:hAnsi="Angsana New"/>
          <w:sz w:val="27"/>
          <w:szCs w:val="27"/>
        </w:rPr>
        <w:t>32.83</w:t>
      </w:r>
      <w:r w:rsidR="008B080F" w:rsidRPr="00B169D1">
        <w:rPr>
          <w:rFonts w:ascii="Angsana New" w:hAnsi="Angsana New"/>
          <w:sz w:val="27"/>
          <w:szCs w:val="27"/>
          <w:cs/>
        </w:rPr>
        <w:t xml:space="preserve"> </w:t>
      </w:r>
      <w:r w:rsidR="008B080F" w:rsidRPr="00B169D1">
        <w:rPr>
          <w:rFonts w:ascii="Angsana New" w:hAnsi="Angsana New" w:hint="cs"/>
          <w:sz w:val="27"/>
          <w:szCs w:val="27"/>
          <w:cs/>
        </w:rPr>
        <w:t>ล้านบาท</w:t>
      </w:r>
      <w:r w:rsidR="00EC534F" w:rsidRPr="00B169D1">
        <w:rPr>
          <w:rFonts w:ascii="Angsana New" w:hAnsi="Angsana New" w:hint="cs"/>
          <w:sz w:val="27"/>
          <w:szCs w:val="27"/>
          <w:cs/>
        </w:rPr>
        <w:t xml:space="preserve"> </w:t>
      </w:r>
      <w:r w:rsidR="008B080F" w:rsidRPr="00B169D1">
        <w:rPr>
          <w:rFonts w:ascii="Angsana New" w:hAnsi="Angsana New" w:hint="cs"/>
          <w:sz w:val="27"/>
          <w:szCs w:val="27"/>
          <w:cs/>
        </w:rPr>
        <w:t>บริษัทจึงรับรู้ผลขาดทุนจากการตัดจำหน่ายสินทรัพย์ตามที่กล่าวถึงข้างต้นสุทธิกับเงินชดเชยที่เกี่ยวข้องที่บริษัทพึงจะได้รับในงบกำไรขาดทุนเบ็ดเสร็จรวมและเฉพาะกิจการสำหรับงวดสามเดือนและเก้าเดือนสิ้นสุดวันที่</w:t>
      </w:r>
      <w:r w:rsidR="008B080F" w:rsidRPr="00B169D1">
        <w:rPr>
          <w:rFonts w:ascii="Angsana New" w:hAnsi="Angsana New"/>
          <w:sz w:val="27"/>
          <w:szCs w:val="27"/>
          <w:cs/>
        </w:rPr>
        <w:t xml:space="preserve"> </w:t>
      </w:r>
      <w:r w:rsidR="008B080F" w:rsidRPr="00B169D1">
        <w:rPr>
          <w:rFonts w:ascii="Angsana New" w:hAnsi="Angsana New"/>
          <w:sz w:val="27"/>
          <w:szCs w:val="27"/>
        </w:rPr>
        <w:t>30</w:t>
      </w:r>
      <w:r w:rsidR="008B080F" w:rsidRPr="00B169D1">
        <w:rPr>
          <w:rFonts w:ascii="Angsana New" w:hAnsi="Angsana New"/>
          <w:sz w:val="27"/>
          <w:szCs w:val="27"/>
          <w:cs/>
        </w:rPr>
        <w:t xml:space="preserve"> </w:t>
      </w:r>
      <w:r w:rsidR="008B080F" w:rsidRPr="00B169D1">
        <w:rPr>
          <w:rFonts w:ascii="Angsana New" w:hAnsi="Angsana New" w:hint="cs"/>
          <w:sz w:val="27"/>
          <w:szCs w:val="27"/>
          <w:cs/>
        </w:rPr>
        <w:t>กันยายน</w:t>
      </w:r>
      <w:r w:rsidR="008B080F" w:rsidRPr="00B169D1">
        <w:rPr>
          <w:rFonts w:ascii="Angsana New" w:hAnsi="Angsana New"/>
          <w:sz w:val="27"/>
          <w:szCs w:val="27"/>
          <w:cs/>
        </w:rPr>
        <w:t xml:space="preserve"> </w:t>
      </w:r>
      <w:r w:rsidR="008B080F" w:rsidRPr="00B169D1">
        <w:rPr>
          <w:rFonts w:ascii="Angsana New" w:hAnsi="Angsana New"/>
          <w:sz w:val="27"/>
          <w:szCs w:val="27"/>
        </w:rPr>
        <w:t>2568</w:t>
      </w:r>
      <w:r w:rsidR="008B080F" w:rsidRPr="00B169D1">
        <w:rPr>
          <w:rFonts w:ascii="Angsana New" w:hAnsi="Angsana New"/>
          <w:sz w:val="27"/>
          <w:szCs w:val="27"/>
          <w:cs/>
        </w:rPr>
        <w:t xml:space="preserve"> </w:t>
      </w:r>
      <w:r w:rsidR="008B080F" w:rsidRPr="00B169D1">
        <w:rPr>
          <w:rFonts w:ascii="Angsana New" w:hAnsi="Angsana New" w:hint="cs"/>
          <w:sz w:val="27"/>
          <w:szCs w:val="27"/>
          <w:cs/>
        </w:rPr>
        <w:t>ดังนี้</w:t>
      </w:r>
    </w:p>
    <w:p w14:paraId="29D11FE1" w14:textId="77777777" w:rsidR="00E3258A" w:rsidRPr="00B169D1" w:rsidRDefault="00E3258A" w:rsidP="00E32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7"/>
          <w:szCs w:val="27"/>
        </w:rPr>
      </w:pPr>
    </w:p>
    <w:tbl>
      <w:tblPr>
        <w:tblStyle w:val="TableGrid"/>
        <w:tblW w:w="93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6"/>
        <w:gridCol w:w="268"/>
        <w:gridCol w:w="1622"/>
        <w:gridCol w:w="250"/>
        <w:gridCol w:w="1640"/>
      </w:tblGrid>
      <w:tr w:rsidR="005D28A9" w:rsidRPr="00B169D1" w14:paraId="30882577" w14:textId="77777777" w:rsidTr="005D28A9">
        <w:tc>
          <w:tcPr>
            <w:tcW w:w="5556" w:type="dxa"/>
          </w:tcPr>
          <w:p w14:paraId="4F0EAB7F" w14:textId="77777777" w:rsidR="005D28A9" w:rsidRPr="00B169D1" w:rsidRDefault="005D28A9" w:rsidP="00AA539D">
            <w:pPr>
              <w:pStyle w:val="NoSpacing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8" w:type="dxa"/>
          </w:tcPr>
          <w:p w14:paraId="00D608FF" w14:textId="77777777" w:rsidR="005D28A9" w:rsidRPr="00B169D1" w:rsidRDefault="005D28A9" w:rsidP="00AA539D">
            <w:pPr>
              <w:pStyle w:val="NoSpacing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512" w:type="dxa"/>
            <w:gridSpan w:val="3"/>
            <w:tcBorders>
              <w:bottom w:val="single" w:sz="4" w:space="0" w:color="auto"/>
            </w:tcBorders>
          </w:tcPr>
          <w:p w14:paraId="2E23DAA8" w14:textId="77777777" w:rsidR="005D28A9" w:rsidRPr="00B169D1" w:rsidRDefault="005D28A9" w:rsidP="00AA539D">
            <w:pPr>
              <w:pStyle w:val="NoSpacing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69D1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พันบาท</w:t>
            </w:r>
          </w:p>
        </w:tc>
      </w:tr>
      <w:tr w:rsidR="005D28A9" w:rsidRPr="00B169D1" w14:paraId="7C29A441" w14:textId="77777777" w:rsidTr="005D28A9">
        <w:tc>
          <w:tcPr>
            <w:tcW w:w="5556" w:type="dxa"/>
          </w:tcPr>
          <w:p w14:paraId="721221AD" w14:textId="77777777" w:rsidR="005D28A9" w:rsidRPr="00B169D1" w:rsidRDefault="005D28A9" w:rsidP="00AA539D">
            <w:pPr>
              <w:pStyle w:val="NoSpacing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8" w:type="dxa"/>
          </w:tcPr>
          <w:p w14:paraId="3CA2F16E" w14:textId="77777777" w:rsidR="005D28A9" w:rsidRPr="00B169D1" w:rsidRDefault="005D28A9" w:rsidP="00AA539D">
            <w:pPr>
              <w:pStyle w:val="NoSpacing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5214E9B1" w14:textId="77777777" w:rsidR="005D28A9" w:rsidRPr="00B169D1" w:rsidRDefault="005D28A9" w:rsidP="00AA539D">
            <w:pPr>
              <w:pStyle w:val="NoSpacing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69D1">
              <w:rPr>
                <w:rFonts w:asciiTheme="majorBidi" w:hAnsiTheme="majorBidi" w:cstheme="majorBidi" w:hint="cs"/>
                <w:sz w:val="27"/>
                <w:szCs w:val="27"/>
                <w:cs/>
              </w:rPr>
              <w:t>งวดสามเดือน</w:t>
            </w:r>
          </w:p>
        </w:tc>
        <w:tc>
          <w:tcPr>
            <w:tcW w:w="250" w:type="dxa"/>
          </w:tcPr>
          <w:p w14:paraId="07561840" w14:textId="77777777" w:rsidR="005D28A9" w:rsidRPr="00B169D1" w:rsidRDefault="005D28A9" w:rsidP="00AA539D">
            <w:pPr>
              <w:pStyle w:val="NoSpacing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14:paraId="0CED06C6" w14:textId="77777777" w:rsidR="005D28A9" w:rsidRPr="00B169D1" w:rsidRDefault="005D28A9" w:rsidP="00AA539D">
            <w:pPr>
              <w:pStyle w:val="NoSpacing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169D1">
              <w:rPr>
                <w:rFonts w:asciiTheme="majorBidi" w:hAnsiTheme="majorBidi" w:cstheme="majorBidi" w:hint="cs"/>
                <w:sz w:val="27"/>
                <w:szCs w:val="27"/>
                <w:cs/>
              </w:rPr>
              <w:t>งวดเก้าเดือน</w:t>
            </w:r>
          </w:p>
        </w:tc>
      </w:tr>
      <w:tr w:rsidR="00302D6D" w:rsidRPr="00B169D1" w14:paraId="10281DE2" w14:textId="77777777" w:rsidTr="005D28A9">
        <w:tc>
          <w:tcPr>
            <w:tcW w:w="5556" w:type="dxa"/>
          </w:tcPr>
          <w:p w14:paraId="648F5902" w14:textId="4093166A" w:rsidR="00302D6D" w:rsidRPr="00B169D1" w:rsidRDefault="00302D6D" w:rsidP="00D54022">
            <w:pPr>
              <w:pStyle w:val="NoSpacing"/>
              <w:ind w:hanging="11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B169D1">
              <w:rPr>
                <w:rFonts w:ascii="Angsana New" w:hAnsi="Angsana New" w:cs="Angsana New"/>
                <w:sz w:val="27"/>
                <w:szCs w:val="27"/>
                <w:cs/>
              </w:rPr>
              <w:t>ความเสียหายต่อสินค้า</w:t>
            </w:r>
            <w:r w:rsidR="002B768F">
              <w:rPr>
                <w:rFonts w:ascii="Angsana New" w:hAnsi="Angsana New" w:cs="Angsana New" w:hint="cs"/>
                <w:sz w:val="27"/>
                <w:szCs w:val="27"/>
                <w:cs/>
              </w:rPr>
              <w:t>คงเหลือ</w:t>
            </w:r>
          </w:p>
        </w:tc>
        <w:tc>
          <w:tcPr>
            <w:tcW w:w="268" w:type="dxa"/>
          </w:tcPr>
          <w:p w14:paraId="6A568441" w14:textId="77777777" w:rsidR="00302D6D" w:rsidRPr="00B169D1" w:rsidRDefault="00302D6D" w:rsidP="00302D6D">
            <w:pPr>
              <w:pStyle w:val="NoSpacing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141CAC59" w14:textId="77777777" w:rsidR="00302D6D" w:rsidRPr="00B169D1" w:rsidRDefault="00302D6D" w:rsidP="00302D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62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169D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0" w:type="dxa"/>
          </w:tcPr>
          <w:p w14:paraId="2B0C9A0A" w14:textId="77777777" w:rsidR="00302D6D" w:rsidRPr="00B169D1" w:rsidRDefault="00302D6D" w:rsidP="00302D6D">
            <w:pPr>
              <w:pStyle w:val="NoSpacing"/>
              <w:tabs>
                <w:tab w:val="clear" w:pos="1644"/>
              </w:tabs>
              <w:ind w:right="36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14:paraId="1D7E44F5" w14:textId="5B6D8B9B" w:rsidR="00302D6D" w:rsidRPr="00B169D1" w:rsidRDefault="00302D6D" w:rsidP="00302D6D">
            <w:pPr>
              <w:pStyle w:val="NoSpacing"/>
              <w:tabs>
                <w:tab w:val="clear" w:pos="1644"/>
              </w:tabs>
              <w:ind w:right="36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169D1">
              <w:rPr>
                <w:rFonts w:asciiTheme="majorBidi" w:hAnsiTheme="majorBidi" w:cstheme="majorBidi"/>
                <w:sz w:val="27"/>
                <w:szCs w:val="27"/>
              </w:rPr>
              <w:t>80,082</w:t>
            </w:r>
          </w:p>
        </w:tc>
      </w:tr>
      <w:tr w:rsidR="00302D6D" w:rsidRPr="00B169D1" w14:paraId="14BED78E" w14:textId="77777777" w:rsidTr="00302D6D">
        <w:tc>
          <w:tcPr>
            <w:tcW w:w="5556" w:type="dxa"/>
          </w:tcPr>
          <w:p w14:paraId="4A01B5E7" w14:textId="3C14EBCF" w:rsidR="00302D6D" w:rsidRPr="00B169D1" w:rsidRDefault="00302D6D" w:rsidP="00D54022">
            <w:pPr>
              <w:pStyle w:val="NoSpacing"/>
              <w:ind w:hanging="11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169D1">
              <w:rPr>
                <w:rFonts w:ascii="Angsana New" w:hAnsi="Angsana New" w:cs="Angsana New"/>
                <w:sz w:val="27"/>
                <w:szCs w:val="27"/>
                <w:cs/>
              </w:rPr>
              <w:t>ความเสียหายต่ออาคารและอุปกรณ์</w:t>
            </w:r>
          </w:p>
        </w:tc>
        <w:tc>
          <w:tcPr>
            <w:tcW w:w="268" w:type="dxa"/>
          </w:tcPr>
          <w:p w14:paraId="3EAC3563" w14:textId="77777777" w:rsidR="00302D6D" w:rsidRPr="00B169D1" w:rsidRDefault="00302D6D" w:rsidP="00302D6D">
            <w:pPr>
              <w:pStyle w:val="NoSpacing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6F88E1F7" w14:textId="5FDE5A5F" w:rsidR="00302D6D" w:rsidRPr="00B169D1" w:rsidRDefault="00302D6D" w:rsidP="00302D6D">
            <w:pPr>
              <w:pStyle w:val="NoSpacing"/>
              <w:ind w:right="62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169D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0" w:type="dxa"/>
          </w:tcPr>
          <w:p w14:paraId="7151BA1D" w14:textId="77777777" w:rsidR="00302D6D" w:rsidRPr="00B169D1" w:rsidRDefault="00302D6D" w:rsidP="00302D6D">
            <w:pPr>
              <w:pStyle w:val="NoSpacing"/>
              <w:ind w:right="36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75DCE43" w14:textId="75B6AF03" w:rsidR="00302D6D" w:rsidRPr="00B169D1" w:rsidRDefault="00302D6D" w:rsidP="00302D6D">
            <w:pPr>
              <w:pStyle w:val="NoSpacing"/>
              <w:ind w:right="36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169D1">
              <w:rPr>
                <w:rFonts w:asciiTheme="majorBidi" w:hAnsiTheme="majorBidi" w:cstheme="majorBidi"/>
                <w:sz w:val="27"/>
                <w:szCs w:val="27"/>
              </w:rPr>
              <w:t>28,86</w:t>
            </w:r>
            <w:r w:rsidR="00B67D6D" w:rsidRPr="00B169D1">
              <w:rPr>
                <w:rFonts w:asciiTheme="majorBidi" w:hAnsiTheme="majorBidi" w:cstheme="majorBidi" w:hint="cs"/>
                <w:sz w:val="27"/>
                <w:szCs w:val="27"/>
                <w:cs/>
              </w:rPr>
              <w:t>7</w:t>
            </w:r>
          </w:p>
        </w:tc>
      </w:tr>
      <w:tr w:rsidR="00302D6D" w:rsidRPr="00B169D1" w14:paraId="5452A925" w14:textId="77777777" w:rsidTr="00302D6D">
        <w:tc>
          <w:tcPr>
            <w:tcW w:w="5556" w:type="dxa"/>
          </w:tcPr>
          <w:p w14:paraId="5F9FE6E6" w14:textId="42F59D96" w:rsidR="00302D6D" w:rsidRPr="00B169D1" w:rsidRDefault="00302D6D" w:rsidP="00D54022">
            <w:pPr>
              <w:pStyle w:val="NoSpacing"/>
              <w:ind w:hanging="11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169D1">
              <w:rPr>
                <w:rFonts w:ascii="Angsana New" w:hAnsi="Angsana New" w:cs="Angsana New" w:hint="cs"/>
                <w:sz w:val="27"/>
                <w:szCs w:val="27"/>
                <w:cs/>
              </w:rPr>
              <w:t>รวมความเสียหาย - ขาดทุนจากการตัดจำหน่ายสินทรัพย์เนื่องจากอัคคีภัย</w:t>
            </w:r>
          </w:p>
        </w:tc>
        <w:tc>
          <w:tcPr>
            <w:tcW w:w="268" w:type="dxa"/>
          </w:tcPr>
          <w:p w14:paraId="1469EBFC" w14:textId="77777777" w:rsidR="00302D6D" w:rsidRPr="00B169D1" w:rsidRDefault="00302D6D" w:rsidP="00302D6D">
            <w:pPr>
              <w:pStyle w:val="NoSpacing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3E8EE1A3" w14:textId="425FE5D9" w:rsidR="00302D6D" w:rsidRPr="00B169D1" w:rsidRDefault="00302D6D" w:rsidP="00302D6D">
            <w:pPr>
              <w:pStyle w:val="NoSpacing"/>
              <w:ind w:right="62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169D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0" w:type="dxa"/>
          </w:tcPr>
          <w:p w14:paraId="0A7301CF" w14:textId="77777777" w:rsidR="00302D6D" w:rsidRPr="00B169D1" w:rsidRDefault="00302D6D" w:rsidP="00302D6D">
            <w:pPr>
              <w:pStyle w:val="NoSpacing"/>
              <w:ind w:right="36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14:paraId="791922A2" w14:textId="488A359E" w:rsidR="00302D6D" w:rsidRPr="00B169D1" w:rsidRDefault="00302D6D" w:rsidP="00302D6D">
            <w:pPr>
              <w:pStyle w:val="NoSpacing"/>
              <w:ind w:right="36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169D1">
              <w:rPr>
                <w:rFonts w:asciiTheme="majorBidi" w:hAnsiTheme="majorBidi" w:cstheme="majorBidi"/>
                <w:sz w:val="27"/>
                <w:szCs w:val="27"/>
              </w:rPr>
              <w:t>108,94</w:t>
            </w:r>
            <w:r w:rsidR="00B67D6D" w:rsidRPr="00B169D1">
              <w:rPr>
                <w:rFonts w:asciiTheme="majorBidi" w:hAnsiTheme="majorBidi" w:cstheme="majorBidi" w:hint="cs"/>
                <w:sz w:val="27"/>
                <w:szCs w:val="27"/>
                <w:cs/>
              </w:rPr>
              <w:t>9</w:t>
            </w:r>
          </w:p>
        </w:tc>
      </w:tr>
      <w:tr w:rsidR="008B080F" w:rsidRPr="00B169D1" w14:paraId="2203AE5D" w14:textId="77777777" w:rsidTr="005D28A9">
        <w:tc>
          <w:tcPr>
            <w:tcW w:w="5556" w:type="dxa"/>
          </w:tcPr>
          <w:p w14:paraId="2D46127B" w14:textId="42FD4B4D" w:rsidR="008B080F" w:rsidRPr="00B169D1" w:rsidRDefault="008B080F" w:rsidP="00D54022">
            <w:pPr>
              <w:pStyle w:val="NoSpacing"/>
              <w:ind w:hanging="11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B169D1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เงินชดเชยจากการทำประกันอัคคีภัยค้างรับ</w:t>
            </w:r>
          </w:p>
        </w:tc>
        <w:tc>
          <w:tcPr>
            <w:tcW w:w="268" w:type="dxa"/>
          </w:tcPr>
          <w:p w14:paraId="743FCC4D" w14:textId="77777777" w:rsidR="008B080F" w:rsidRPr="00B169D1" w:rsidRDefault="008B080F" w:rsidP="008B080F">
            <w:pPr>
              <w:pStyle w:val="NoSpacing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4E8D9B16" w14:textId="0A36A4B1" w:rsidR="008B080F" w:rsidRPr="00B169D1" w:rsidRDefault="008B080F" w:rsidP="008B080F">
            <w:pPr>
              <w:pStyle w:val="NoSpacing"/>
              <w:tabs>
                <w:tab w:val="clear" w:pos="1644"/>
              </w:tabs>
              <w:ind w:right="28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169D1"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169D1">
              <w:rPr>
                <w:rFonts w:asciiTheme="majorBidi" w:hAnsiTheme="majorBidi" w:cstheme="majorBidi"/>
                <w:sz w:val="27"/>
                <w:szCs w:val="27"/>
              </w:rPr>
              <w:t>32,831)</w:t>
            </w:r>
          </w:p>
        </w:tc>
        <w:tc>
          <w:tcPr>
            <w:tcW w:w="250" w:type="dxa"/>
          </w:tcPr>
          <w:p w14:paraId="2983713D" w14:textId="77777777" w:rsidR="008B080F" w:rsidRPr="00B169D1" w:rsidRDefault="008B080F" w:rsidP="008B080F">
            <w:pPr>
              <w:pStyle w:val="NoSpacing"/>
              <w:tabs>
                <w:tab w:val="clear" w:pos="1644"/>
              </w:tabs>
              <w:ind w:right="28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29BE742" w14:textId="7FE3E83F" w:rsidR="008B080F" w:rsidRPr="00B169D1" w:rsidRDefault="008B080F" w:rsidP="008B080F">
            <w:pPr>
              <w:pStyle w:val="NoSpacing"/>
              <w:tabs>
                <w:tab w:val="clear" w:pos="1644"/>
              </w:tabs>
              <w:ind w:right="28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169D1"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="00EC7494" w:rsidRPr="00B169D1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</w:t>
            </w:r>
            <w:r w:rsidRPr="00B169D1">
              <w:rPr>
                <w:rFonts w:asciiTheme="majorBidi" w:hAnsiTheme="majorBidi" w:cstheme="majorBidi"/>
                <w:sz w:val="27"/>
                <w:szCs w:val="27"/>
              </w:rPr>
              <w:t>32,831)</w:t>
            </w:r>
          </w:p>
        </w:tc>
      </w:tr>
      <w:tr w:rsidR="005D28A9" w:rsidRPr="00B169D1" w14:paraId="0A5DDC86" w14:textId="77777777" w:rsidTr="005D28A9">
        <w:tc>
          <w:tcPr>
            <w:tcW w:w="5556" w:type="dxa"/>
          </w:tcPr>
          <w:p w14:paraId="0244E208" w14:textId="7FB0BF5E" w:rsidR="005D28A9" w:rsidRPr="00B169D1" w:rsidRDefault="00ED3345" w:rsidP="00D54022">
            <w:pPr>
              <w:pStyle w:val="NoSpacing"/>
              <w:ind w:hanging="11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B169D1">
              <w:rPr>
                <w:rFonts w:asciiTheme="majorBidi" w:hAnsiTheme="majorBidi" w:cs="Angsana New" w:hint="cs"/>
                <w:sz w:val="27"/>
                <w:szCs w:val="27"/>
                <w:cs/>
              </w:rPr>
              <w:t>ค่าใช้จ่ายอื่น</w:t>
            </w:r>
            <w:r w:rsidRPr="00B169D1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- </w:t>
            </w:r>
            <w:r w:rsidRPr="00B169D1">
              <w:rPr>
                <w:rFonts w:asciiTheme="majorBidi" w:hAnsiTheme="majorBidi" w:cs="Angsana New" w:hint="cs"/>
                <w:sz w:val="27"/>
                <w:szCs w:val="27"/>
                <w:cs/>
              </w:rPr>
              <w:t>ขาดทุนจากอัคคีภัย</w:t>
            </w:r>
            <w:r w:rsidRPr="00B169D1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(</w:t>
            </w:r>
            <w:r w:rsidRPr="00B169D1">
              <w:rPr>
                <w:rFonts w:asciiTheme="majorBidi" w:hAnsiTheme="majorBidi" w:cs="Angsana New" w:hint="cs"/>
                <w:sz w:val="27"/>
                <w:szCs w:val="27"/>
                <w:cs/>
              </w:rPr>
              <w:t>กลับรายการ</w:t>
            </w:r>
            <w:r w:rsidRPr="00B169D1">
              <w:rPr>
                <w:rFonts w:asciiTheme="majorBidi" w:hAnsiTheme="majorBidi" w:cs="Angsana New"/>
                <w:sz w:val="27"/>
                <w:szCs w:val="27"/>
                <w:cs/>
              </w:rPr>
              <w:t>)</w:t>
            </w:r>
          </w:p>
        </w:tc>
        <w:tc>
          <w:tcPr>
            <w:tcW w:w="268" w:type="dxa"/>
          </w:tcPr>
          <w:p w14:paraId="27A001E2" w14:textId="77777777" w:rsidR="005D28A9" w:rsidRPr="00B169D1" w:rsidRDefault="005D28A9" w:rsidP="00AA539D">
            <w:pPr>
              <w:pStyle w:val="NoSpacing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4074FEB1" w14:textId="0F3AA3A0" w:rsidR="005D28A9" w:rsidRPr="00B169D1" w:rsidRDefault="005D28A9" w:rsidP="00AA539D">
            <w:pPr>
              <w:pStyle w:val="NoSpacing"/>
              <w:tabs>
                <w:tab w:val="clear" w:pos="1644"/>
              </w:tabs>
              <w:ind w:right="288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169D1"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="00EC7494" w:rsidRPr="00B169D1">
              <w:rPr>
                <w:rFonts w:asciiTheme="majorBidi" w:hAnsiTheme="majorBidi" w:cstheme="majorBidi"/>
                <w:sz w:val="27"/>
                <w:szCs w:val="27"/>
              </w:rPr>
              <w:t>32,831</w:t>
            </w:r>
            <w:r w:rsidRPr="00B169D1">
              <w:rPr>
                <w:rFonts w:asciiTheme="majorBidi" w:hAnsiTheme="majorBidi" w:cstheme="majorBidi" w:hint="cs"/>
                <w:sz w:val="27"/>
                <w:szCs w:val="27"/>
                <w:cs/>
              </w:rPr>
              <w:t>)</w:t>
            </w:r>
          </w:p>
        </w:tc>
        <w:tc>
          <w:tcPr>
            <w:tcW w:w="250" w:type="dxa"/>
          </w:tcPr>
          <w:p w14:paraId="635B90A2" w14:textId="77777777" w:rsidR="005D28A9" w:rsidRPr="00B169D1" w:rsidRDefault="005D28A9" w:rsidP="00AA539D">
            <w:pPr>
              <w:pStyle w:val="NoSpacing"/>
              <w:tabs>
                <w:tab w:val="clear" w:pos="1644"/>
              </w:tabs>
              <w:ind w:right="36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</w:tcPr>
          <w:p w14:paraId="4AC889DE" w14:textId="6EF4FC34" w:rsidR="005D28A9" w:rsidRPr="00B169D1" w:rsidRDefault="00EC7494" w:rsidP="00AA539D">
            <w:pPr>
              <w:pStyle w:val="NoSpacing"/>
              <w:tabs>
                <w:tab w:val="clear" w:pos="1644"/>
              </w:tabs>
              <w:ind w:right="36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169D1">
              <w:rPr>
                <w:rFonts w:asciiTheme="majorBidi" w:hAnsiTheme="majorBidi" w:cstheme="majorBidi"/>
                <w:sz w:val="27"/>
                <w:szCs w:val="27"/>
              </w:rPr>
              <w:t>76,11</w:t>
            </w:r>
            <w:r w:rsidR="00B67D6D" w:rsidRPr="00B169D1">
              <w:rPr>
                <w:rFonts w:asciiTheme="majorBidi" w:hAnsiTheme="majorBidi" w:cstheme="majorBidi" w:hint="cs"/>
                <w:sz w:val="27"/>
                <w:szCs w:val="27"/>
                <w:cs/>
              </w:rPr>
              <w:t>8</w:t>
            </w:r>
          </w:p>
        </w:tc>
      </w:tr>
    </w:tbl>
    <w:p w14:paraId="017315AF" w14:textId="77777777" w:rsidR="00C90939" w:rsidRDefault="00C90939" w:rsidP="00C909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E0BD10" w14:textId="5D1B7562" w:rsidR="009801A6" w:rsidRPr="00CA1E97" w:rsidRDefault="00CA0894" w:rsidP="009A682D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</w:t>
      </w:r>
      <w:r w:rsidRPr="002A40D4">
        <w:rPr>
          <w:rFonts w:ascii="Angsana New" w:hAnsi="Angsana New"/>
          <w:b/>
          <w:bCs/>
          <w:sz w:val="30"/>
          <w:szCs w:val="30"/>
          <w:cs/>
        </w:rPr>
        <w:t>ปรับโครงสร้างหนี้</w:t>
      </w:r>
      <w:r>
        <w:rPr>
          <w:rFonts w:ascii="Angsana New" w:hAnsi="Angsana New" w:hint="cs"/>
          <w:b/>
          <w:bCs/>
          <w:sz w:val="30"/>
          <w:szCs w:val="30"/>
          <w:cs/>
        </w:rPr>
        <w:t>และการขยายเวลาชำระหนี้</w:t>
      </w:r>
      <w:r w:rsidRPr="002A40D4">
        <w:rPr>
          <w:rFonts w:ascii="Angsana New" w:hAnsi="Angsana New"/>
          <w:b/>
          <w:bCs/>
          <w:sz w:val="30"/>
          <w:szCs w:val="30"/>
          <w:cs/>
        </w:rPr>
        <w:t>กับสถาบันการเงิน</w:t>
      </w:r>
    </w:p>
    <w:p w14:paraId="21521477" w14:textId="77777777" w:rsidR="009801A6" w:rsidRPr="00CA1E97" w:rsidRDefault="009801A6" w:rsidP="009801A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4DC01ABD" w14:textId="77777777" w:rsidR="00CA1E97" w:rsidRPr="00CA1E97" w:rsidRDefault="00CA1E97" w:rsidP="00CA1E9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A1E97">
        <w:rPr>
          <w:rFonts w:ascii="Angsana New" w:hAnsi="Angsana New" w:cs="Angsana New"/>
          <w:sz w:val="30"/>
          <w:szCs w:val="30"/>
          <w:cs/>
        </w:rPr>
        <w:t xml:space="preserve">ในระหว่างไตรมาสสิ้นสุดวันที่ </w:t>
      </w:r>
      <w:r w:rsidRPr="00CA1E97">
        <w:rPr>
          <w:rFonts w:ascii="Angsana New" w:hAnsi="Angsana New" w:cs="Angsana New"/>
          <w:sz w:val="30"/>
          <w:szCs w:val="30"/>
        </w:rPr>
        <w:t xml:space="preserve">30 </w:t>
      </w:r>
      <w:r w:rsidRPr="00CA1E97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CA1E97">
        <w:rPr>
          <w:rFonts w:ascii="Angsana New" w:hAnsi="Angsana New" w:cs="Angsana New"/>
          <w:sz w:val="30"/>
          <w:szCs w:val="30"/>
        </w:rPr>
        <w:t xml:space="preserve">2568 </w:t>
      </w:r>
      <w:r w:rsidRPr="00CA1E97">
        <w:rPr>
          <w:rFonts w:ascii="Angsana New" w:hAnsi="Angsana New" w:cs="Angsana New"/>
          <w:sz w:val="30"/>
          <w:szCs w:val="30"/>
          <w:cs/>
        </w:rPr>
        <w:t xml:space="preserve">ฝ่ายบริหารได้ดำเนินมาตรการเสริมสภาพคล่องทางการเงินแก่กลุ่มบริษัทและบริษัทโดยการขอปรับโครงสร้างหนี้และขยายเวลาชำระหนี้กับเจ้าหนี้สถาบันการเงินในประเทศ </w:t>
      </w:r>
      <w:r w:rsidRPr="00CA1E97">
        <w:rPr>
          <w:rFonts w:ascii="Angsana New" w:hAnsi="Angsana New" w:cs="Angsana New"/>
          <w:sz w:val="30"/>
          <w:szCs w:val="30"/>
        </w:rPr>
        <w:t xml:space="preserve">3 </w:t>
      </w:r>
      <w:r w:rsidRPr="00CA1E97">
        <w:rPr>
          <w:rFonts w:ascii="Angsana New" w:hAnsi="Angsana New" w:cs="Angsana New"/>
          <w:sz w:val="30"/>
          <w:szCs w:val="30"/>
          <w:cs/>
        </w:rPr>
        <w:t>แห่งซึ่งเนื้อหาสาระที่สำคัญของเรื่องดังกล่าวได้แก่</w:t>
      </w:r>
    </w:p>
    <w:p w14:paraId="5DCEAA43" w14:textId="77777777" w:rsidR="00CA1E97" w:rsidRPr="00CA1E97" w:rsidRDefault="00CA1E97" w:rsidP="00CA1E9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5C66B1DE" w14:textId="77777777" w:rsidR="00CA1E97" w:rsidRPr="00CA1E97" w:rsidRDefault="00CA1E97" w:rsidP="00CA1E97">
      <w:pPr>
        <w:pStyle w:val="NoSpacing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CA1E97">
        <w:rPr>
          <w:rFonts w:ascii="Angsana New" w:hAnsi="Angsana New" w:cs="Angsana New"/>
          <w:sz w:val="30"/>
          <w:szCs w:val="30"/>
        </w:rPr>
        <w:t xml:space="preserve">1. </w:t>
      </w:r>
      <w:r w:rsidRPr="00CA1E97">
        <w:rPr>
          <w:rFonts w:ascii="Angsana New" w:hAnsi="Angsana New" w:cs="Angsana New"/>
          <w:sz w:val="30"/>
          <w:szCs w:val="30"/>
          <w:cs/>
        </w:rPr>
        <w:tab/>
        <w:t>การพักชำระคืนเงินต้นและดอกเบี้ยบางส่วน</w:t>
      </w:r>
    </w:p>
    <w:p w14:paraId="6AC27035" w14:textId="77777777" w:rsidR="00CA1E97" w:rsidRPr="00CA1E97" w:rsidRDefault="00CA1E97" w:rsidP="00CA1E97">
      <w:pPr>
        <w:pStyle w:val="NoSpacing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CA1E97">
        <w:rPr>
          <w:rFonts w:ascii="Angsana New" w:hAnsi="Angsana New" w:cs="Angsana New"/>
          <w:sz w:val="30"/>
          <w:szCs w:val="30"/>
        </w:rPr>
        <w:t>2.</w:t>
      </w:r>
      <w:r w:rsidRPr="00CA1E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1E97">
        <w:rPr>
          <w:rFonts w:ascii="Angsana New" w:hAnsi="Angsana New" w:cs="Angsana New"/>
          <w:sz w:val="30"/>
          <w:szCs w:val="30"/>
          <w:cs/>
        </w:rPr>
        <w:tab/>
        <w:t>การปรับลดอัตราดอกเบี้ยลงจากเดิมเป็นระยะเวลาหนึ่ง</w:t>
      </w:r>
      <w:r w:rsidRPr="00CA1E97">
        <w:rPr>
          <w:rFonts w:ascii="Angsana New" w:hAnsi="Angsana New" w:cs="Angsana New"/>
          <w:sz w:val="30"/>
          <w:szCs w:val="30"/>
        </w:rPr>
        <w:tab/>
      </w:r>
    </w:p>
    <w:p w14:paraId="405783EF" w14:textId="77777777" w:rsidR="00CA1E97" w:rsidRPr="00CA1E97" w:rsidRDefault="00CA1E97" w:rsidP="00CA1E97">
      <w:pPr>
        <w:pStyle w:val="NoSpacing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CA1E97">
        <w:rPr>
          <w:rFonts w:ascii="Angsana New" w:hAnsi="Angsana New" w:cs="Angsana New"/>
          <w:sz w:val="30"/>
          <w:szCs w:val="30"/>
        </w:rPr>
        <w:t xml:space="preserve">3. </w:t>
      </w:r>
      <w:r w:rsidRPr="00CA1E97">
        <w:rPr>
          <w:rFonts w:ascii="Angsana New" w:hAnsi="Angsana New" w:cs="Angsana New"/>
          <w:sz w:val="30"/>
          <w:szCs w:val="30"/>
          <w:cs/>
        </w:rPr>
        <w:tab/>
        <w:t>การขยายเวลาการชำระคืนเงินกู้</w:t>
      </w:r>
      <w:r w:rsidRPr="00CA1E97">
        <w:rPr>
          <w:rFonts w:ascii="Angsana New" w:hAnsi="Angsana New" w:cs="Angsana New"/>
          <w:sz w:val="30"/>
          <w:szCs w:val="30"/>
        </w:rPr>
        <w:tab/>
      </w:r>
    </w:p>
    <w:p w14:paraId="786D4A21" w14:textId="77777777" w:rsidR="00CA1E97" w:rsidRPr="00CA1E97" w:rsidRDefault="00CA1E97" w:rsidP="00CA1E97">
      <w:pPr>
        <w:pStyle w:val="NoSpacing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CA1E97">
        <w:rPr>
          <w:rFonts w:ascii="Angsana New" w:hAnsi="Angsana New" w:cs="Angsana New"/>
          <w:sz w:val="30"/>
          <w:szCs w:val="30"/>
        </w:rPr>
        <w:t xml:space="preserve">4. </w:t>
      </w:r>
      <w:r w:rsidRPr="00CA1E97">
        <w:rPr>
          <w:rFonts w:ascii="Angsana New" w:hAnsi="Angsana New" w:cs="Angsana New"/>
          <w:sz w:val="30"/>
          <w:szCs w:val="30"/>
          <w:cs/>
        </w:rPr>
        <w:tab/>
        <w:t>การจัดโครงสร้างการผ่อนชำระเงินต้นใหม่</w:t>
      </w:r>
    </w:p>
    <w:p w14:paraId="13C1B9D2" w14:textId="77777777" w:rsidR="00CA1E97" w:rsidRPr="00CA1E97" w:rsidRDefault="00CA1E97" w:rsidP="00CA1E9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A1E97">
        <w:rPr>
          <w:rFonts w:ascii="Angsana New" w:hAnsi="Angsana New" w:cs="Angsana New"/>
          <w:sz w:val="30"/>
          <w:szCs w:val="30"/>
        </w:rPr>
        <w:br/>
      </w:r>
      <w:r w:rsidRPr="00CA1E9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A1E97">
        <w:rPr>
          <w:rFonts w:ascii="Angsana New" w:hAnsi="Angsana New" w:cs="Angsana New"/>
          <w:sz w:val="30"/>
          <w:szCs w:val="30"/>
        </w:rPr>
        <w:t xml:space="preserve">30 </w:t>
      </w:r>
      <w:r w:rsidRPr="00CA1E97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CA1E97">
        <w:rPr>
          <w:rFonts w:ascii="Angsana New" w:hAnsi="Angsana New" w:cs="Angsana New"/>
          <w:sz w:val="30"/>
          <w:szCs w:val="30"/>
        </w:rPr>
        <w:t xml:space="preserve">2568 </w:t>
      </w:r>
      <w:r w:rsidRPr="00CA1E97">
        <w:rPr>
          <w:rFonts w:ascii="Angsana New" w:hAnsi="Angsana New" w:cs="Angsana New"/>
          <w:sz w:val="30"/>
          <w:szCs w:val="30"/>
          <w:cs/>
        </w:rPr>
        <w:t>วงเงินสินเชื่อและยอดหนี้คงเหลือกับสถาบันการเงินข้างต้นมีดังนี้</w:t>
      </w:r>
      <w:r w:rsidRPr="00CA1E97">
        <w:rPr>
          <w:rFonts w:ascii="Angsana New" w:hAnsi="Angsana New" w:cs="Angsana New"/>
          <w:sz w:val="30"/>
          <w:szCs w:val="30"/>
        </w:rPr>
        <w:t xml:space="preserve"> </w:t>
      </w:r>
    </w:p>
    <w:p w14:paraId="0A025B13" w14:textId="77777777" w:rsidR="00CA1E97" w:rsidRPr="00CA1E97" w:rsidRDefault="00CA1E97" w:rsidP="00CA1E9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255"/>
        <w:gridCol w:w="1545"/>
        <w:gridCol w:w="260"/>
        <w:gridCol w:w="1630"/>
        <w:gridCol w:w="259"/>
        <w:gridCol w:w="2261"/>
      </w:tblGrid>
      <w:tr w:rsidR="00CA1E97" w:rsidRPr="00CA1E97" w14:paraId="5FC1A6ED" w14:textId="77777777" w:rsidTr="008076D4">
        <w:tc>
          <w:tcPr>
            <w:tcW w:w="2700" w:type="dxa"/>
            <w:tcBorders>
              <w:bottom w:val="single" w:sz="4" w:space="0" w:color="auto"/>
            </w:tcBorders>
          </w:tcPr>
          <w:p w14:paraId="176C9AB5" w14:textId="77777777" w:rsidR="00CA1E97" w:rsidRPr="00CA1E97" w:rsidRDefault="00CA1E97" w:rsidP="002A2A66">
            <w:pPr>
              <w:pStyle w:val="NoSpacing"/>
              <w:ind w:left="-114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1E97">
              <w:rPr>
                <w:rFonts w:ascii="Angsana New" w:hAnsi="Angsana New" w:cs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255" w:type="dxa"/>
          </w:tcPr>
          <w:p w14:paraId="3C77CB13" w14:textId="77777777" w:rsidR="00CA1E97" w:rsidRPr="00CA1E97" w:rsidRDefault="00CA1E97" w:rsidP="002A2A66">
            <w:pPr>
              <w:pStyle w:val="NoSpacing"/>
              <w:ind w:left="-114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5AB67004" w14:textId="77777777" w:rsidR="00CA1E97" w:rsidRPr="00CA1E97" w:rsidRDefault="00CA1E97" w:rsidP="002A2A66">
            <w:pPr>
              <w:pStyle w:val="NoSpacing"/>
              <w:ind w:left="-114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1E97">
              <w:rPr>
                <w:rFonts w:ascii="Angsana New" w:hAnsi="Angsana New" w:cs="Angsana New"/>
                <w:sz w:val="30"/>
                <w:szCs w:val="30"/>
                <w:cs/>
              </w:rPr>
              <w:t>วงเงิน</w:t>
            </w:r>
            <w:r w:rsidRPr="00CA1E9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A1E97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60" w:type="dxa"/>
          </w:tcPr>
          <w:p w14:paraId="23F43AAC" w14:textId="77777777" w:rsidR="00CA1E97" w:rsidRPr="00CA1E97" w:rsidRDefault="00CA1E97" w:rsidP="002A2A66">
            <w:pPr>
              <w:pStyle w:val="NoSpacing"/>
              <w:ind w:left="-114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6B7B9D91" w14:textId="77777777" w:rsidR="00CA1E97" w:rsidRPr="00CA1E97" w:rsidRDefault="00CA1E97" w:rsidP="002A2A66">
            <w:pPr>
              <w:pStyle w:val="NoSpacing"/>
              <w:ind w:left="-114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1E97">
              <w:rPr>
                <w:rFonts w:ascii="Angsana New" w:hAnsi="Angsana New" w:cs="Angsana New"/>
                <w:sz w:val="30"/>
                <w:szCs w:val="30"/>
                <w:cs/>
              </w:rPr>
              <w:t>ยอดหนี้ (พันบาท)</w:t>
            </w:r>
          </w:p>
        </w:tc>
        <w:tc>
          <w:tcPr>
            <w:tcW w:w="259" w:type="dxa"/>
          </w:tcPr>
          <w:p w14:paraId="0058AFA7" w14:textId="77777777" w:rsidR="00CA1E97" w:rsidRPr="00CA1E97" w:rsidRDefault="00CA1E97" w:rsidP="002A2A66">
            <w:pPr>
              <w:pStyle w:val="NoSpacing"/>
              <w:ind w:left="-114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65574367" w14:textId="77777777" w:rsidR="00CA1E97" w:rsidRPr="00CA1E97" w:rsidRDefault="00CA1E97" w:rsidP="002A2A66">
            <w:pPr>
              <w:pStyle w:val="NoSpacing"/>
              <w:ind w:left="-114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1E97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อัตราดอกเบี้ยต่อปี</w:t>
            </w:r>
          </w:p>
        </w:tc>
      </w:tr>
      <w:tr w:rsidR="00CA1E97" w:rsidRPr="00CA1E97" w14:paraId="0938A44E" w14:textId="77777777" w:rsidTr="008076D4">
        <w:tc>
          <w:tcPr>
            <w:tcW w:w="2700" w:type="dxa"/>
          </w:tcPr>
          <w:p w14:paraId="7F0F6C37" w14:textId="6929EBC0" w:rsidR="00BD04B6" w:rsidRDefault="00CA1E97" w:rsidP="007F6AD2">
            <w:pPr>
              <w:pStyle w:val="NoSpacing"/>
              <w:ind w:left="-107"/>
              <w:rPr>
                <w:rFonts w:ascii="Angsana New" w:hAnsi="Angsana New" w:cs="Angsana New"/>
                <w:sz w:val="30"/>
                <w:szCs w:val="30"/>
              </w:rPr>
            </w:pPr>
            <w:r w:rsidRPr="00CA1E97">
              <w:rPr>
                <w:rFonts w:ascii="Angsana New" w:hAnsi="Angsana New" w:cs="Angsana New"/>
                <w:sz w:val="30"/>
                <w:szCs w:val="30"/>
                <w:cs/>
              </w:rPr>
              <w:t>ตั๋วสัญญาใช้เงิน</w:t>
            </w:r>
            <w:r w:rsidR="008076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F6AD2" w:rsidRPr="00CA1E9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75AB6">
              <w:rPr>
                <w:rFonts w:ascii="Angsana New" w:hAnsi="Angsana New" w:cs="Angsana New" w:hint="cs"/>
                <w:sz w:val="30"/>
                <w:szCs w:val="30"/>
                <w:cs/>
              </w:rPr>
              <w:t>สินเชื่อเพื่อการส่งออกและสินเชื่อเพื่อการนำเข้า</w:t>
            </w:r>
            <w:r w:rsidR="00AF301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F6AD2" w:rsidRPr="00CA1E9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5EC162A5" w14:textId="19F3C3E2" w:rsidR="00CA1E97" w:rsidRPr="00CA1E97" w:rsidRDefault="00BD04B6" w:rsidP="007F6AD2">
            <w:pPr>
              <w:pStyle w:val="NoSpacing"/>
              <w:ind w:lef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(ใช้วงเงินร่วมกัน)</w:t>
            </w:r>
          </w:p>
        </w:tc>
        <w:tc>
          <w:tcPr>
            <w:tcW w:w="255" w:type="dxa"/>
          </w:tcPr>
          <w:p w14:paraId="3BF23F04" w14:textId="77777777" w:rsidR="00CA1E97" w:rsidRPr="00CA1E97" w:rsidRDefault="00CA1E97" w:rsidP="002A2A66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5" w:type="dxa"/>
          </w:tcPr>
          <w:p w14:paraId="679C17B5" w14:textId="77777777" w:rsidR="00BD04B6" w:rsidRDefault="00BD04B6" w:rsidP="002A2A66">
            <w:pPr>
              <w:pStyle w:val="NoSpacing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BAC27E2" w14:textId="77777777" w:rsidR="00075AB6" w:rsidRDefault="00075AB6" w:rsidP="002A2A66">
            <w:pPr>
              <w:pStyle w:val="NoSpacing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7684595" w14:textId="46F95E1B" w:rsidR="00CA1E97" w:rsidRPr="00CA1E97" w:rsidRDefault="007F6AD2" w:rsidP="002A2A66">
            <w:pPr>
              <w:pStyle w:val="NoSpacing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547,700</w:t>
            </w:r>
          </w:p>
        </w:tc>
        <w:tc>
          <w:tcPr>
            <w:tcW w:w="260" w:type="dxa"/>
          </w:tcPr>
          <w:p w14:paraId="564249C2" w14:textId="77777777" w:rsidR="00CA1E97" w:rsidRPr="00CA1E97" w:rsidRDefault="00CA1E97" w:rsidP="002A2A66">
            <w:pPr>
              <w:pStyle w:val="NoSpacing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</w:tcPr>
          <w:p w14:paraId="2D15D89C" w14:textId="77777777" w:rsidR="00BD04B6" w:rsidRDefault="00BD04B6" w:rsidP="002A2A66">
            <w:pPr>
              <w:pStyle w:val="NoSpacing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50157F6" w14:textId="77777777" w:rsidR="00075AB6" w:rsidRDefault="00075AB6" w:rsidP="002A2A66">
            <w:pPr>
              <w:pStyle w:val="NoSpacing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8146F24" w14:textId="0F43E189" w:rsidR="00CA1E97" w:rsidRPr="00CA1E97" w:rsidRDefault="00AF301B" w:rsidP="00075AB6">
            <w:pPr>
              <w:pStyle w:val="NoSpacing"/>
              <w:tabs>
                <w:tab w:val="clear" w:pos="907"/>
                <w:tab w:val="left" w:pos="1068"/>
              </w:tabs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539,792</w:t>
            </w:r>
            <w:r w:rsidR="00075AB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*</w:t>
            </w:r>
          </w:p>
        </w:tc>
        <w:tc>
          <w:tcPr>
            <w:tcW w:w="259" w:type="dxa"/>
          </w:tcPr>
          <w:p w14:paraId="52F8A5D9" w14:textId="77777777" w:rsidR="00CA1E97" w:rsidRPr="00CA1E97" w:rsidRDefault="00CA1E97" w:rsidP="002A2A66">
            <w:pPr>
              <w:pStyle w:val="NoSpacing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1" w:type="dxa"/>
          </w:tcPr>
          <w:p w14:paraId="02510DA2" w14:textId="77777777" w:rsidR="00BD04B6" w:rsidRDefault="00BD04B6" w:rsidP="005F55A6">
            <w:pPr>
              <w:pStyle w:val="NoSpacing"/>
              <w:tabs>
                <w:tab w:val="clear" w:pos="1644"/>
                <w:tab w:val="clear" w:pos="1871"/>
                <w:tab w:val="left" w:pos="1527"/>
                <w:tab w:val="left" w:pos="170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8AF3B45" w14:textId="77777777" w:rsidR="00075AB6" w:rsidRDefault="00075AB6" w:rsidP="005F55A6">
            <w:pPr>
              <w:pStyle w:val="NoSpacing"/>
              <w:tabs>
                <w:tab w:val="clear" w:pos="1644"/>
                <w:tab w:val="clear" w:pos="1871"/>
                <w:tab w:val="left" w:pos="1527"/>
                <w:tab w:val="left" w:pos="170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7FF53A5" w14:textId="3A23967D" w:rsidR="00CA1E97" w:rsidRPr="00CA1E97" w:rsidRDefault="00CA1E97" w:rsidP="005F55A6">
            <w:pPr>
              <w:pStyle w:val="NoSpacing"/>
              <w:tabs>
                <w:tab w:val="clear" w:pos="1644"/>
                <w:tab w:val="clear" w:pos="1871"/>
                <w:tab w:val="left" w:pos="1527"/>
                <w:tab w:val="left" w:pos="170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1E97">
              <w:rPr>
                <w:rFonts w:ascii="Angsana New" w:hAnsi="Angsana New" w:cs="Angsana New"/>
                <w:sz w:val="30"/>
                <w:szCs w:val="30"/>
              </w:rPr>
              <w:t>MLR-1</w:t>
            </w:r>
            <w:r w:rsidR="003735CE">
              <w:rPr>
                <w:rFonts w:ascii="Angsana New" w:hAnsi="Angsana New" w:cs="Angsana New" w:hint="cs"/>
                <w:sz w:val="30"/>
                <w:szCs w:val="30"/>
                <w:cs/>
              </w:rPr>
              <w:t>.00</w:t>
            </w:r>
            <w:r w:rsidRPr="00CA1E9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A1E97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ถึง </w:t>
            </w:r>
            <w:r w:rsidRPr="00CA1E97">
              <w:rPr>
                <w:rFonts w:ascii="Angsana New" w:hAnsi="Angsana New" w:cs="Angsana New"/>
                <w:sz w:val="30"/>
                <w:szCs w:val="30"/>
              </w:rPr>
              <w:t>MLR+1</w:t>
            </w:r>
            <w:r w:rsidR="003735CE">
              <w:rPr>
                <w:rFonts w:ascii="Angsana New" w:hAnsi="Angsana New" w:cs="Angsana New" w:hint="cs"/>
                <w:sz w:val="30"/>
                <w:szCs w:val="30"/>
                <w:cs/>
              </w:rPr>
              <w:t>.00</w:t>
            </w:r>
          </w:p>
        </w:tc>
      </w:tr>
      <w:tr w:rsidR="00CA1E97" w:rsidRPr="00CA1E97" w14:paraId="332D7DFB" w14:textId="77777777" w:rsidTr="008076D4">
        <w:tc>
          <w:tcPr>
            <w:tcW w:w="2700" w:type="dxa"/>
          </w:tcPr>
          <w:p w14:paraId="774F1F2D" w14:textId="77777777" w:rsidR="00CA1E97" w:rsidRPr="00CA1E97" w:rsidRDefault="00CA1E97" w:rsidP="002A2A66">
            <w:pPr>
              <w:pStyle w:val="NoSpacing"/>
              <w:ind w:left="-10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1E97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55" w:type="dxa"/>
          </w:tcPr>
          <w:p w14:paraId="316BFF9A" w14:textId="77777777" w:rsidR="00CA1E97" w:rsidRPr="00CA1E97" w:rsidRDefault="00CA1E97" w:rsidP="002A2A66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5" w:type="dxa"/>
          </w:tcPr>
          <w:p w14:paraId="17399356" w14:textId="77777777" w:rsidR="00CA1E97" w:rsidRPr="00CA1E97" w:rsidRDefault="00CA1E97" w:rsidP="002A2A66">
            <w:pPr>
              <w:pStyle w:val="NoSpacing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1E97">
              <w:rPr>
                <w:rFonts w:ascii="Angsana New" w:hAnsi="Angsana New" w:cs="Angsana New"/>
                <w:sz w:val="30"/>
                <w:szCs w:val="30"/>
              </w:rPr>
              <w:t>185,000</w:t>
            </w:r>
          </w:p>
        </w:tc>
        <w:tc>
          <w:tcPr>
            <w:tcW w:w="260" w:type="dxa"/>
          </w:tcPr>
          <w:p w14:paraId="16D5FC4C" w14:textId="77777777" w:rsidR="00CA1E97" w:rsidRPr="00CA1E97" w:rsidRDefault="00CA1E97" w:rsidP="002A2A66">
            <w:pPr>
              <w:pStyle w:val="NoSpacing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</w:tcPr>
          <w:p w14:paraId="2A3CAFF9" w14:textId="77777777" w:rsidR="00CA1E97" w:rsidRPr="00CA1E97" w:rsidRDefault="00CA1E97" w:rsidP="002A2A66">
            <w:pPr>
              <w:pStyle w:val="NoSpacing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1E97">
              <w:rPr>
                <w:rFonts w:ascii="Angsana New" w:hAnsi="Angsana New" w:cs="Angsana New"/>
                <w:sz w:val="30"/>
                <w:szCs w:val="30"/>
              </w:rPr>
              <w:t>56,962</w:t>
            </w:r>
          </w:p>
        </w:tc>
        <w:tc>
          <w:tcPr>
            <w:tcW w:w="259" w:type="dxa"/>
          </w:tcPr>
          <w:p w14:paraId="7537BE6B" w14:textId="77777777" w:rsidR="00CA1E97" w:rsidRPr="00CA1E97" w:rsidRDefault="00CA1E97" w:rsidP="002A2A66">
            <w:pPr>
              <w:pStyle w:val="NoSpacing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1" w:type="dxa"/>
          </w:tcPr>
          <w:p w14:paraId="7690FC57" w14:textId="3DC53BAD" w:rsidR="00CA1E97" w:rsidRPr="00CA1E97" w:rsidRDefault="00CA1E97" w:rsidP="005F55A6">
            <w:pPr>
              <w:pStyle w:val="NoSpacing"/>
              <w:tabs>
                <w:tab w:val="clear" w:pos="1644"/>
                <w:tab w:val="clear" w:pos="1871"/>
                <w:tab w:val="left" w:pos="1527"/>
                <w:tab w:val="left" w:pos="170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1E97">
              <w:rPr>
                <w:rFonts w:ascii="Angsana New" w:hAnsi="Angsana New" w:cs="Angsana New"/>
                <w:sz w:val="30"/>
                <w:szCs w:val="30"/>
              </w:rPr>
              <w:t xml:space="preserve">MLR </w:t>
            </w:r>
            <w:r w:rsidRPr="00CA1E97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ถึง </w:t>
            </w:r>
            <w:r w:rsidRPr="00CA1E97">
              <w:rPr>
                <w:rFonts w:ascii="Angsana New" w:hAnsi="Angsana New" w:cs="Angsana New"/>
                <w:sz w:val="30"/>
                <w:szCs w:val="30"/>
              </w:rPr>
              <w:t>MLR+1</w:t>
            </w:r>
            <w:r w:rsidR="003735CE">
              <w:rPr>
                <w:rFonts w:ascii="Angsana New" w:hAnsi="Angsana New" w:cs="Angsana New" w:hint="cs"/>
                <w:sz w:val="30"/>
                <w:szCs w:val="30"/>
                <w:cs/>
              </w:rPr>
              <w:t>.00</w:t>
            </w:r>
          </w:p>
        </w:tc>
      </w:tr>
      <w:tr w:rsidR="007430B0" w:rsidRPr="00CA1E97" w14:paraId="1B62C28A" w14:textId="77777777" w:rsidTr="008076D4">
        <w:tc>
          <w:tcPr>
            <w:tcW w:w="2700" w:type="dxa"/>
          </w:tcPr>
          <w:p w14:paraId="1E5112EB" w14:textId="7172ABBD" w:rsidR="007430B0" w:rsidRPr="00CA1E97" w:rsidRDefault="007430B0" w:rsidP="007430B0">
            <w:pPr>
              <w:pStyle w:val="NoSpacing"/>
              <w:ind w:left="-10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1E97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255" w:type="dxa"/>
          </w:tcPr>
          <w:p w14:paraId="274F9465" w14:textId="77777777" w:rsidR="007430B0" w:rsidRPr="00CA1E97" w:rsidRDefault="007430B0" w:rsidP="007430B0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5" w:type="dxa"/>
          </w:tcPr>
          <w:p w14:paraId="32FCA40F" w14:textId="573369D8" w:rsidR="007430B0" w:rsidRPr="00CA1E97" w:rsidRDefault="007430B0" w:rsidP="007430B0">
            <w:pPr>
              <w:pStyle w:val="NoSpacing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24E87">
              <w:rPr>
                <w:rFonts w:ascii="Angsana New" w:hAnsi="Angsana New" w:cs="Angsana New"/>
                <w:sz w:val="30"/>
                <w:szCs w:val="30"/>
              </w:rPr>
              <w:t>15,000</w:t>
            </w:r>
          </w:p>
        </w:tc>
        <w:tc>
          <w:tcPr>
            <w:tcW w:w="260" w:type="dxa"/>
          </w:tcPr>
          <w:p w14:paraId="212EA439" w14:textId="77777777" w:rsidR="007430B0" w:rsidRPr="00CA1E97" w:rsidRDefault="007430B0" w:rsidP="007430B0">
            <w:pPr>
              <w:pStyle w:val="NoSpacing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</w:tcPr>
          <w:p w14:paraId="155EF135" w14:textId="6A706ACB" w:rsidR="007430B0" w:rsidRPr="00CA1E97" w:rsidRDefault="007430B0" w:rsidP="007430B0">
            <w:pPr>
              <w:pStyle w:val="NoSpacing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24E87">
              <w:rPr>
                <w:rFonts w:ascii="Angsana New" w:hAnsi="Angsana New" w:cs="Angsana New"/>
                <w:sz w:val="30"/>
                <w:szCs w:val="30"/>
              </w:rPr>
              <w:t>15,065</w:t>
            </w:r>
          </w:p>
        </w:tc>
        <w:tc>
          <w:tcPr>
            <w:tcW w:w="259" w:type="dxa"/>
          </w:tcPr>
          <w:p w14:paraId="76583134" w14:textId="77777777" w:rsidR="007430B0" w:rsidRPr="00CA1E97" w:rsidRDefault="007430B0" w:rsidP="007430B0">
            <w:pPr>
              <w:pStyle w:val="NoSpacing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1" w:type="dxa"/>
          </w:tcPr>
          <w:p w14:paraId="30648583" w14:textId="75BDDA17" w:rsidR="007430B0" w:rsidRPr="00CA1E97" w:rsidRDefault="007430B0" w:rsidP="007430B0">
            <w:pPr>
              <w:pStyle w:val="NoSpacing"/>
              <w:tabs>
                <w:tab w:val="left" w:pos="1527"/>
                <w:tab w:val="left" w:pos="170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1E97">
              <w:rPr>
                <w:rFonts w:ascii="Angsana New" w:hAnsi="Angsana New" w:cs="Angsana New"/>
                <w:sz w:val="30"/>
                <w:szCs w:val="30"/>
              </w:rPr>
              <w:t>MOR</w:t>
            </w:r>
          </w:p>
        </w:tc>
      </w:tr>
      <w:tr w:rsidR="00CA1E97" w:rsidRPr="00CA1E97" w14:paraId="3DA61C0C" w14:textId="77777777" w:rsidTr="008076D4">
        <w:tc>
          <w:tcPr>
            <w:tcW w:w="2700" w:type="dxa"/>
          </w:tcPr>
          <w:p w14:paraId="7346E112" w14:textId="77777777" w:rsidR="00CA1E97" w:rsidRPr="00CA1E97" w:rsidRDefault="00CA1E97" w:rsidP="002A2A66">
            <w:pPr>
              <w:pStyle w:val="NoSpacing"/>
              <w:ind w:left="-10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1E9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55" w:type="dxa"/>
          </w:tcPr>
          <w:p w14:paraId="0135560C" w14:textId="77777777" w:rsidR="00CA1E97" w:rsidRPr="00CA1E97" w:rsidRDefault="00CA1E97" w:rsidP="002A2A66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</w:tcPr>
          <w:p w14:paraId="7632AA0D" w14:textId="5E32FE47" w:rsidR="00CA1E97" w:rsidRPr="00CA1E97" w:rsidRDefault="00CA1E97" w:rsidP="002A2A66">
            <w:pPr>
              <w:pStyle w:val="NoSpacing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1E97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D54022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Pr="00CA1E97">
              <w:rPr>
                <w:rFonts w:ascii="Angsana New" w:hAnsi="Angsana New" w:cs="Angsana New"/>
                <w:sz w:val="30"/>
                <w:szCs w:val="30"/>
              </w:rPr>
              <w:t>7,700</w:t>
            </w:r>
          </w:p>
        </w:tc>
        <w:tc>
          <w:tcPr>
            <w:tcW w:w="260" w:type="dxa"/>
          </w:tcPr>
          <w:p w14:paraId="10B2AE8F" w14:textId="77777777" w:rsidR="00CA1E97" w:rsidRPr="00CA1E97" w:rsidRDefault="00CA1E97" w:rsidP="002A2A66">
            <w:pPr>
              <w:pStyle w:val="NoSpacing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31DF704D" w14:textId="22F2EDDE" w:rsidR="00CA1E97" w:rsidRPr="00CA1E97" w:rsidRDefault="00CA1E97" w:rsidP="002A2A66">
            <w:pPr>
              <w:pStyle w:val="NoSpacing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1E97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F301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CA1E97">
              <w:rPr>
                <w:rFonts w:ascii="Angsana New" w:hAnsi="Angsana New" w:cs="Angsana New"/>
                <w:sz w:val="30"/>
                <w:szCs w:val="30"/>
              </w:rPr>
              <w:t>1,81</w:t>
            </w:r>
            <w:r w:rsidR="00AF301B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59" w:type="dxa"/>
          </w:tcPr>
          <w:p w14:paraId="63E41755" w14:textId="77777777" w:rsidR="00CA1E97" w:rsidRPr="00CA1E97" w:rsidRDefault="00CA1E97" w:rsidP="002A2A66">
            <w:pPr>
              <w:pStyle w:val="NoSpacing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1" w:type="dxa"/>
          </w:tcPr>
          <w:p w14:paraId="405FFE28" w14:textId="77777777" w:rsidR="00CA1E97" w:rsidRPr="00CA1E97" w:rsidRDefault="00CA1E97" w:rsidP="002A2A66">
            <w:pPr>
              <w:pStyle w:val="NoSpacing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CC3A65B" w14:textId="46951079" w:rsidR="009801A6" w:rsidRDefault="00CA1E97" w:rsidP="00CA1E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eastAsia="Times New Roman" w:hAnsi="Angsana New"/>
          <w:sz w:val="30"/>
          <w:szCs w:val="30"/>
        </w:rPr>
      </w:pPr>
      <w:r w:rsidRPr="00CA1E97">
        <w:rPr>
          <w:rFonts w:ascii="Angsana New" w:hAnsi="Angsana New"/>
          <w:sz w:val="30"/>
          <w:szCs w:val="30"/>
        </w:rPr>
        <w:br/>
      </w:r>
      <w:r w:rsidRPr="00CA1E97">
        <w:rPr>
          <w:rFonts w:ascii="Angsana New" w:eastAsia="Times New Roman" w:hAnsi="Angsana New"/>
          <w:sz w:val="30"/>
          <w:szCs w:val="30"/>
          <w:cs/>
        </w:rPr>
        <w:t xml:space="preserve">หลักประกันที่สำคัญ </w:t>
      </w:r>
      <w:r w:rsidRPr="00CA1E97">
        <w:rPr>
          <w:rFonts w:ascii="Angsana New" w:eastAsia="Times New Roman" w:hAnsi="Angsana New"/>
          <w:sz w:val="30"/>
          <w:szCs w:val="30"/>
        </w:rPr>
        <w:t xml:space="preserve">: </w:t>
      </w:r>
      <w:r w:rsidRPr="00CA1E97">
        <w:rPr>
          <w:rFonts w:ascii="Angsana New" w:eastAsia="Times New Roman" w:hAnsi="Angsana New"/>
          <w:sz w:val="30"/>
          <w:szCs w:val="30"/>
          <w:cs/>
        </w:rPr>
        <w:t>ค้ำประกันบุคคลโดยกรรมการและญาติของกรรมการบางท่าน พร้อมทั้งที่ดินและบัญชีเงินฝากประจำของกรรมการบางท่าน ที่ดิน อาคารและสินค้าคงคลังของบริษัท</w:t>
      </w:r>
    </w:p>
    <w:p w14:paraId="7E91BBD9" w14:textId="77777777" w:rsidR="00075AB6" w:rsidRDefault="00075AB6" w:rsidP="00CA1E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81E1709" w14:textId="6D74925C" w:rsidR="00075AB6" w:rsidRDefault="004E5217" w:rsidP="004E5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t>*</w:t>
      </w:r>
      <w:r w:rsidR="00075AB6" w:rsidRPr="004E5217">
        <w:rPr>
          <w:rFonts w:ascii="Angsana New" w:eastAsia="Times New Roman" w:hAnsi="Angsana New" w:hint="cs"/>
          <w:sz w:val="30"/>
          <w:szCs w:val="30"/>
          <w:cs/>
        </w:rPr>
        <w:t xml:space="preserve">ยอดหนี้สินเชื่อเพื่อการส่งออกจำนวนเงินประมาณ </w:t>
      </w:r>
      <w:r w:rsidR="00075AB6" w:rsidRPr="004E5217">
        <w:rPr>
          <w:rFonts w:ascii="Angsana New" w:eastAsia="Times New Roman" w:hAnsi="Angsana New"/>
          <w:sz w:val="30"/>
          <w:szCs w:val="30"/>
        </w:rPr>
        <w:t>96.6</w:t>
      </w:r>
      <w:r w:rsidR="00075AB6" w:rsidRPr="004E5217">
        <w:rPr>
          <w:rFonts w:ascii="Angsana New" w:eastAsia="Times New Roman" w:hAnsi="Angsana New" w:hint="cs"/>
          <w:sz w:val="30"/>
          <w:szCs w:val="30"/>
          <w:cs/>
        </w:rPr>
        <w:t xml:space="preserve"> ล้านบาทครบกำหนดชำระแล้วเมื่อวันที่ </w:t>
      </w:r>
      <w:r w:rsidR="00075AB6" w:rsidRPr="004E5217">
        <w:rPr>
          <w:rFonts w:ascii="Angsana New" w:eastAsia="Times New Roman" w:hAnsi="Angsana New"/>
          <w:sz w:val="30"/>
          <w:szCs w:val="30"/>
        </w:rPr>
        <w:t xml:space="preserve">30 </w:t>
      </w:r>
      <w:r w:rsidR="00075AB6" w:rsidRPr="004E5217">
        <w:rPr>
          <w:rFonts w:ascii="Angsana New" w:eastAsia="Times New Roman" w:hAnsi="Angsana New" w:hint="cs"/>
          <w:sz w:val="30"/>
          <w:szCs w:val="30"/>
          <w:cs/>
        </w:rPr>
        <w:t xml:space="preserve">กันยายน </w:t>
      </w:r>
      <w:r w:rsidR="00075AB6" w:rsidRPr="004E5217">
        <w:rPr>
          <w:rFonts w:ascii="Angsana New" w:eastAsia="Times New Roman" w:hAnsi="Angsana New"/>
          <w:sz w:val="30"/>
          <w:szCs w:val="30"/>
        </w:rPr>
        <w:t>2568</w:t>
      </w:r>
    </w:p>
    <w:p w14:paraId="52A322DC" w14:textId="77777777" w:rsidR="009069E1" w:rsidRDefault="009069E1" w:rsidP="004E5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Times New Roman" w:hAnsi="Angsana New"/>
          <w:sz w:val="30"/>
          <w:szCs w:val="30"/>
        </w:rPr>
      </w:pPr>
    </w:p>
    <w:p w14:paraId="3CCE24E0" w14:textId="77777777" w:rsidR="009069E1" w:rsidRPr="009069E1" w:rsidRDefault="009069E1" w:rsidP="0090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Times New Roman" w:hAnsi="Angsana New"/>
          <w:sz w:val="30"/>
          <w:szCs w:val="30"/>
        </w:rPr>
      </w:pPr>
      <w:r w:rsidRPr="009069E1">
        <w:rPr>
          <w:rFonts w:ascii="Angsana New" w:eastAsia="Times New Roman" w:hAnsi="Angsana New"/>
          <w:sz w:val="30"/>
          <w:szCs w:val="30"/>
          <w:cs/>
        </w:rPr>
        <w:t xml:space="preserve">ทั้งนี้ ส่วนหนึ่งของกระบวนการปรับโครงสร้างหนี้และขอขยายระยะเวลาการชำระหนี้ข้างต้น บริษัทได้มีการปลดหลักประกันเพื่อชำระหนี้บางส่วนกับสถาบันการเงินบางแห่งเป็นจำนวนเงินรวมประมาณ </w:t>
      </w:r>
      <w:r w:rsidRPr="009069E1">
        <w:rPr>
          <w:rFonts w:ascii="Angsana New" w:eastAsia="Times New Roman" w:hAnsi="Angsana New"/>
          <w:sz w:val="30"/>
          <w:szCs w:val="30"/>
        </w:rPr>
        <w:t xml:space="preserve">40.8 </w:t>
      </w:r>
      <w:r w:rsidRPr="009069E1"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76BFD81F" w14:textId="77777777" w:rsidR="009069E1" w:rsidRPr="004E5217" w:rsidRDefault="009069E1" w:rsidP="004E5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Times New Roman" w:hAnsi="Angsana New"/>
          <w:sz w:val="30"/>
          <w:szCs w:val="30"/>
        </w:rPr>
      </w:pPr>
    </w:p>
    <w:p w14:paraId="0D3B3FFF" w14:textId="77777777" w:rsidR="00CA1E97" w:rsidRDefault="00CA1E97" w:rsidP="009801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1D7CDAB" w14:textId="3C63131B" w:rsidR="00E3258A" w:rsidRPr="006C1422" w:rsidRDefault="00E3258A" w:rsidP="009A682D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C1422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คดีฟ้องร้อง</w:t>
      </w:r>
    </w:p>
    <w:p w14:paraId="6EF9E6BF" w14:textId="77777777" w:rsidR="00E3258A" w:rsidRPr="006C1422" w:rsidRDefault="00E3258A" w:rsidP="00E32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</w:p>
    <w:p w14:paraId="04160E20" w14:textId="1616D8A8" w:rsidR="00E3258A" w:rsidRPr="00622297" w:rsidRDefault="00E3258A" w:rsidP="00E3258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4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bookmarkStart w:id="7" w:name="_Hlk209092665"/>
      <w:r w:rsidRPr="00622297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ในช่</w:t>
      </w:r>
      <w:r w:rsidRPr="0062229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วงเดือนเมษายน - </w:t>
      </w:r>
      <w:r w:rsidR="00325033" w:rsidRPr="00622297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กันย</w:t>
      </w:r>
      <w:r w:rsidRPr="0062229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ายน </w:t>
      </w:r>
      <w:r w:rsidRPr="00622297">
        <w:rPr>
          <w:rFonts w:ascii="Angsana New" w:hAnsi="Angsana New"/>
          <w:color w:val="000000" w:themeColor="text1"/>
          <w:spacing w:val="-2"/>
          <w:sz w:val="30"/>
          <w:szCs w:val="30"/>
        </w:rPr>
        <w:t>2568</w:t>
      </w:r>
      <w:r w:rsidRPr="0062229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บริษัทถูกเจ้าหนี้หลายรายฟ้องร้องดำเนินคดีเกี่ยวกับการผิดสัญญาซื้อขาย สัญญาเรียกค่าบริการ และพระราชบัญญัติว่าด้วยความผิดอันเกิดจากการใช้เช็ค พ.ศ.</w:t>
      </w:r>
      <w:r w:rsidRPr="00622297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622297">
        <w:rPr>
          <w:rFonts w:ascii="Angsana New" w:hAnsi="Angsana New"/>
          <w:color w:val="000000" w:themeColor="text1"/>
          <w:spacing w:val="-2"/>
          <w:sz w:val="30"/>
          <w:szCs w:val="30"/>
        </w:rPr>
        <w:t>2534</w:t>
      </w:r>
      <w:r w:rsidRPr="0062229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มาตรา </w:t>
      </w:r>
      <w:r w:rsidRPr="00622297">
        <w:rPr>
          <w:rFonts w:ascii="Angsana New" w:hAnsi="Angsana New"/>
          <w:color w:val="000000" w:themeColor="text1"/>
          <w:spacing w:val="-2"/>
          <w:sz w:val="30"/>
          <w:szCs w:val="30"/>
        </w:rPr>
        <w:t>4</w:t>
      </w:r>
      <w:r w:rsidRPr="0062229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ซึ่งเจ้าหนี้ขอให้ชำระหนี้และได้เรียกค่าชดเชย อย่างไรก็ตาม บริษัทได้ตกลงกับเจ้าหนี้เพื่อชำระหนี้พร้อมค่า</w:t>
      </w:r>
      <w:r w:rsidRPr="00622297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ชดเชย</w:t>
      </w:r>
      <w:r w:rsidRPr="0062229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และทำสัญญาประนีประนอมยอมความกับเจ้าหนี้บางส่วนในช่วงเดือน</w:t>
      </w:r>
      <w:r w:rsidR="00C57429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เมษายน</w:t>
      </w:r>
      <w:r w:rsidRPr="0062229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- </w:t>
      </w:r>
      <w:r w:rsidR="00325033" w:rsidRPr="00622297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กันยายน</w:t>
      </w:r>
      <w:r w:rsidRPr="0062229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Pr="00622297">
        <w:rPr>
          <w:rFonts w:ascii="Angsana New" w:hAnsi="Angsana New"/>
          <w:color w:val="000000" w:themeColor="text1"/>
          <w:spacing w:val="-2"/>
          <w:sz w:val="30"/>
          <w:szCs w:val="30"/>
        </w:rPr>
        <w:t>2568</w:t>
      </w:r>
      <w:r w:rsidRPr="0062229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และนัดแถลงไกล่เกลี่ยเพื่อทำสัญญาประนีประนอมยอมความในช่วงเดือน</w:t>
      </w:r>
      <w:r w:rsidR="00C57429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กรกฎาคม</w:t>
      </w:r>
      <w:r w:rsidRPr="0062229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- </w:t>
      </w:r>
      <w:r w:rsidR="00DB61D5" w:rsidRPr="00622297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ตุลาคม</w:t>
      </w:r>
      <w:r w:rsidRPr="0062229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Pr="00622297">
        <w:rPr>
          <w:rFonts w:ascii="Angsana New" w:hAnsi="Angsana New"/>
          <w:color w:val="000000" w:themeColor="text1"/>
          <w:spacing w:val="-2"/>
          <w:sz w:val="30"/>
          <w:szCs w:val="30"/>
        </w:rPr>
        <w:t>2568</w:t>
      </w:r>
      <w:r w:rsidRPr="0062229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อย่างไรก็ดี ณ วันที่</w:t>
      </w:r>
      <w:r w:rsidRPr="00622297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622297">
        <w:rPr>
          <w:rFonts w:ascii="Angsana New" w:hAnsi="Angsana New"/>
          <w:color w:val="000000" w:themeColor="text1"/>
          <w:spacing w:val="-2"/>
          <w:sz w:val="30"/>
          <w:szCs w:val="30"/>
        </w:rPr>
        <w:t>30</w:t>
      </w:r>
      <w:r w:rsidRPr="0062229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622297" w:rsidRPr="00622297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กันย</w:t>
      </w:r>
      <w:r w:rsidRPr="0062229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ายน </w:t>
      </w:r>
      <w:r w:rsidRPr="00622297">
        <w:rPr>
          <w:rFonts w:ascii="Angsana New" w:hAnsi="Angsana New"/>
          <w:color w:val="000000" w:themeColor="text1"/>
          <w:spacing w:val="-2"/>
          <w:sz w:val="30"/>
          <w:szCs w:val="30"/>
        </w:rPr>
        <w:t>2568</w:t>
      </w:r>
      <w:r w:rsidRPr="0062229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บริษัทได้ตั้งประมาณการค่า</w:t>
      </w:r>
      <w:r w:rsidRPr="00622297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ชดเชย</w:t>
      </w:r>
      <w:r w:rsidRPr="0062229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ที่อาจจะเกิดขึ้นแล้วจำนวนรวม </w:t>
      </w:r>
      <w:r w:rsidR="00325033" w:rsidRPr="00622297">
        <w:rPr>
          <w:rFonts w:ascii="Angsana New" w:hAnsi="Angsana New"/>
          <w:color w:val="000000" w:themeColor="text1"/>
          <w:spacing w:val="-2"/>
          <w:sz w:val="30"/>
          <w:szCs w:val="30"/>
        </w:rPr>
        <w:t>4.</w:t>
      </w:r>
      <w:r w:rsidR="00C57429">
        <w:rPr>
          <w:rFonts w:ascii="Angsana New" w:hAnsi="Angsana New"/>
          <w:color w:val="000000" w:themeColor="text1"/>
          <w:spacing w:val="-2"/>
          <w:sz w:val="30"/>
          <w:szCs w:val="30"/>
        </w:rPr>
        <w:t>8</w:t>
      </w:r>
      <w:r w:rsidRPr="0062229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ล้านบาท</w:t>
      </w:r>
    </w:p>
    <w:p w14:paraId="5D2881EB" w14:textId="77777777" w:rsidR="00E3258A" w:rsidRPr="006C1422" w:rsidRDefault="00E3258A" w:rsidP="00E32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"/>
        <w:jc w:val="thaiDistribute"/>
        <w:rPr>
          <w:rFonts w:ascii="Angsana New" w:hAnsi="Angsana New"/>
          <w:color w:val="EE0000"/>
          <w:spacing w:val="-2"/>
          <w:sz w:val="30"/>
          <w:szCs w:val="30"/>
          <w:highlight w:val="yellow"/>
        </w:rPr>
      </w:pPr>
    </w:p>
    <w:p w14:paraId="760CF939" w14:textId="542052F5" w:rsidR="00E3258A" w:rsidRPr="00325033" w:rsidRDefault="00E3258A" w:rsidP="00E3258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4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325033">
        <w:rPr>
          <w:rFonts w:ascii="Angsana New" w:hAnsi="Angsana New"/>
          <w:color w:val="000000" w:themeColor="text1"/>
          <w:sz w:val="30"/>
          <w:szCs w:val="30"/>
          <w:cs/>
        </w:rPr>
        <w:t>บริษัทถูกฟ้อง</w:t>
      </w:r>
      <w:r w:rsidRPr="00325033">
        <w:rPr>
          <w:rFonts w:ascii="Angsana New" w:hAnsi="Angsana New" w:hint="cs"/>
          <w:color w:val="000000" w:themeColor="text1"/>
          <w:sz w:val="30"/>
          <w:szCs w:val="30"/>
          <w:cs/>
        </w:rPr>
        <w:t>ร้อง</w:t>
      </w:r>
      <w:r w:rsidRPr="00325033">
        <w:rPr>
          <w:rFonts w:ascii="Angsana New" w:hAnsi="Angsana New"/>
          <w:color w:val="000000" w:themeColor="text1"/>
          <w:sz w:val="30"/>
          <w:szCs w:val="30"/>
          <w:cs/>
        </w:rPr>
        <w:t>เป็นจำเลยในคดีแพ่งจากบุคคลธรรมดาท่านหนึ่งซึ่งเป็นผู้ให้กู้ยืมเงินแก่บริษัทโดย</w:t>
      </w:r>
      <w:r w:rsidRPr="00325033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ฟ้องร้อง</w:t>
      </w:r>
      <w:r w:rsidRPr="00325033">
        <w:rPr>
          <w:rFonts w:ascii="Angsana New" w:hAnsi="Angsana New"/>
          <w:color w:val="000000" w:themeColor="text1"/>
          <w:sz w:val="30"/>
          <w:szCs w:val="30"/>
          <w:cs/>
        </w:rPr>
        <w:t>ดำเนินคดีเกี่ยวกับ</w:t>
      </w:r>
      <w:r w:rsidRPr="00325033">
        <w:rPr>
          <w:rFonts w:ascii="Angsana New" w:hAnsi="Angsana New" w:hint="cs"/>
          <w:color w:val="000000" w:themeColor="text1"/>
          <w:sz w:val="30"/>
          <w:szCs w:val="30"/>
          <w:cs/>
        </w:rPr>
        <w:t>การ</w:t>
      </w:r>
      <w:r w:rsidRPr="00325033">
        <w:rPr>
          <w:rFonts w:ascii="Angsana New" w:hAnsi="Angsana New"/>
          <w:color w:val="000000" w:themeColor="text1"/>
          <w:sz w:val="30"/>
          <w:szCs w:val="30"/>
          <w:cs/>
        </w:rPr>
        <w:t xml:space="preserve">ผิดสัญญาเงินกู้ยืมมูลหนี้รวมจำนวนประมาณ </w:t>
      </w:r>
      <w:r w:rsidRPr="00325033">
        <w:rPr>
          <w:rFonts w:ascii="Angsana New" w:hAnsi="Angsana New"/>
          <w:color w:val="000000" w:themeColor="text1"/>
          <w:sz w:val="30"/>
          <w:szCs w:val="30"/>
        </w:rPr>
        <w:t>58.9</w:t>
      </w:r>
      <w:r w:rsidRPr="00325033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</w:t>
      </w:r>
      <w:r w:rsidRPr="00325033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อย่างไรก็ดี ณ วันที่ </w:t>
      </w:r>
      <w:r w:rsidRPr="00325033">
        <w:rPr>
          <w:rFonts w:ascii="Angsana New" w:hAnsi="Angsana New"/>
          <w:color w:val="000000" w:themeColor="text1"/>
          <w:spacing w:val="-2"/>
          <w:sz w:val="30"/>
          <w:szCs w:val="30"/>
        </w:rPr>
        <w:t>24</w:t>
      </w:r>
      <w:r w:rsidRPr="00325033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มิถุนายน </w:t>
      </w:r>
      <w:r w:rsidRPr="00325033">
        <w:rPr>
          <w:rFonts w:ascii="Angsana New" w:hAnsi="Angsana New"/>
          <w:color w:val="000000" w:themeColor="text1"/>
          <w:spacing w:val="-2"/>
          <w:sz w:val="30"/>
          <w:szCs w:val="30"/>
        </w:rPr>
        <w:t>2568</w:t>
      </w:r>
      <w:r w:rsidRPr="00325033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บริษัทได้ท</w:t>
      </w:r>
      <w:r w:rsidRPr="00325033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ำ</w:t>
      </w:r>
      <w:r w:rsidRPr="00325033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สัญญาประนีประนอมยอมความกับเจ้าหนี้รายดังกล่าวโดยจะทยอยผ่อนชำระในเดือนกันยายน - ธันวาคม </w:t>
      </w:r>
      <w:r w:rsidRPr="00325033">
        <w:rPr>
          <w:rFonts w:ascii="Angsana New" w:hAnsi="Angsana New"/>
          <w:color w:val="000000" w:themeColor="text1"/>
          <w:spacing w:val="-2"/>
          <w:sz w:val="30"/>
          <w:szCs w:val="30"/>
        </w:rPr>
        <w:t>2568</w:t>
      </w:r>
      <w:r w:rsidRPr="00325033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(ดูหมายเหตุ </w:t>
      </w:r>
      <w:r w:rsidRPr="00325033">
        <w:rPr>
          <w:rFonts w:ascii="Angsana New" w:hAnsi="Angsana New"/>
          <w:color w:val="000000" w:themeColor="text1"/>
          <w:spacing w:val="-2"/>
          <w:sz w:val="30"/>
          <w:szCs w:val="30"/>
        </w:rPr>
        <w:t>1</w:t>
      </w:r>
      <w:r w:rsidR="00C65A68">
        <w:rPr>
          <w:rFonts w:ascii="Angsana New" w:hAnsi="Angsana New"/>
          <w:color w:val="000000" w:themeColor="text1"/>
          <w:spacing w:val="-2"/>
          <w:sz w:val="30"/>
          <w:szCs w:val="30"/>
        </w:rPr>
        <w:t>2</w:t>
      </w:r>
      <w:r w:rsidRPr="00325033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)</w:t>
      </w:r>
    </w:p>
    <w:bookmarkEnd w:id="7"/>
    <w:p w14:paraId="17365611" w14:textId="77777777" w:rsidR="00E3258A" w:rsidRPr="006C1422" w:rsidRDefault="00E3258A" w:rsidP="00E325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A585898" w14:textId="39DF8AB9" w:rsidR="00463967" w:rsidRPr="006C1422" w:rsidRDefault="00463967" w:rsidP="009A682D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C1422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B42B501" w14:textId="77777777" w:rsidR="005A4D9F" w:rsidRPr="006C1422" w:rsidRDefault="005A4D9F" w:rsidP="005A4D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66893C6" w14:textId="6506BFBE" w:rsidR="005A4D9F" w:rsidRPr="006C1422" w:rsidRDefault="005A4D9F" w:rsidP="005A4D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C1422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การออก เสนอขายและการใช้สิทธิแปลงสภาพของหุ้นกู</w:t>
      </w:r>
      <w:r w:rsidR="004D5759" w:rsidRPr="006C1422">
        <w:rPr>
          <w:rFonts w:asciiTheme="majorBidi" w:hAnsiTheme="majorBidi" w:cstheme="majorBidi" w:hint="cs"/>
          <w:i/>
          <w:iCs/>
          <w:sz w:val="30"/>
          <w:szCs w:val="30"/>
          <w:cs/>
        </w:rPr>
        <w:t>้</w:t>
      </w:r>
      <w:r w:rsidRPr="006C1422">
        <w:rPr>
          <w:rFonts w:asciiTheme="majorBidi" w:hAnsiTheme="majorBidi" w:cstheme="majorBidi" w:hint="cs"/>
          <w:i/>
          <w:iCs/>
          <w:sz w:val="30"/>
          <w:szCs w:val="30"/>
          <w:cs/>
        </w:rPr>
        <w:t>แปลงสภาพ</w:t>
      </w:r>
    </w:p>
    <w:p w14:paraId="1619AD5F" w14:textId="77777777" w:rsidR="006C6B30" w:rsidRDefault="006C6B30" w:rsidP="005A4D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720" w:type="dxa"/>
        <w:tblLook w:val="01E0" w:firstRow="1" w:lastRow="1" w:firstColumn="1" w:lastColumn="1" w:noHBand="0" w:noVBand="0"/>
      </w:tblPr>
      <w:tblGrid>
        <w:gridCol w:w="491"/>
        <w:gridCol w:w="268"/>
        <w:gridCol w:w="811"/>
        <w:gridCol w:w="267"/>
        <w:gridCol w:w="807"/>
        <w:gridCol w:w="267"/>
        <w:gridCol w:w="660"/>
        <w:gridCol w:w="267"/>
        <w:gridCol w:w="842"/>
        <w:gridCol w:w="260"/>
        <w:gridCol w:w="730"/>
        <w:gridCol w:w="260"/>
        <w:gridCol w:w="582"/>
        <w:gridCol w:w="254"/>
        <w:gridCol w:w="794"/>
        <w:gridCol w:w="241"/>
        <w:gridCol w:w="929"/>
        <w:gridCol w:w="241"/>
        <w:gridCol w:w="749"/>
      </w:tblGrid>
      <w:tr w:rsidR="000B2421" w:rsidRPr="00AC6908" w14:paraId="0A8F6A23" w14:textId="6657E7CD" w:rsidTr="000B2421">
        <w:trPr>
          <w:tblHeader/>
        </w:trPr>
        <w:tc>
          <w:tcPr>
            <w:tcW w:w="491" w:type="dxa"/>
            <w:tcBorders>
              <w:bottom w:val="single" w:sz="4" w:space="0" w:color="auto"/>
            </w:tcBorders>
            <w:vAlign w:val="bottom"/>
          </w:tcPr>
          <w:p w14:paraId="4ACD07D7" w14:textId="778BCFCF" w:rsidR="00180A0B" w:rsidRPr="00180A0B" w:rsidRDefault="00180A0B" w:rsidP="0027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80A0B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ครั้งที่</w:t>
            </w:r>
          </w:p>
        </w:tc>
        <w:tc>
          <w:tcPr>
            <w:tcW w:w="268" w:type="dxa"/>
          </w:tcPr>
          <w:p w14:paraId="3DEB25AA" w14:textId="77777777" w:rsidR="00180A0B" w:rsidRPr="00180A0B" w:rsidRDefault="00180A0B" w:rsidP="002B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36B2A7F6" w14:textId="7AD1C986" w:rsidR="00180A0B" w:rsidRPr="00180A0B" w:rsidRDefault="00180A0B" w:rsidP="006C6B30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180A0B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วันออกและเสนอขาย</w:t>
            </w:r>
          </w:p>
        </w:tc>
        <w:tc>
          <w:tcPr>
            <w:tcW w:w="267" w:type="dxa"/>
          </w:tcPr>
          <w:p w14:paraId="4EECAE2F" w14:textId="77777777" w:rsidR="00180A0B" w:rsidRPr="00180A0B" w:rsidRDefault="00180A0B" w:rsidP="0027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7EE24E92" w14:textId="3E4A996D" w:rsidR="00180A0B" w:rsidRPr="00180A0B" w:rsidRDefault="00180A0B" w:rsidP="006C6B3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180A0B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ผู้ซื้อ</w:t>
            </w:r>
          </w:p>
        </w:tc>
        <w:tc>
          <w:tcPr>
            <w:tcW w:w="267" w:type="dxa"/>
          </w:tcPr>
          <w:p w14:paraId="191C318A" w14:textId="77777777" w:rsidR="00180A0B" w:rsidRPr="00180A0B" w:rsidRDefault="00180A0B" w:rsidP="0027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4AED3ECF" w14:textId="5635471D" w:rsidR="00180A0B" w:rsidRPr="00180A0B" w:rsidRDefault="00180A0B" w:rsidP="00180A0B">
            <w:pPr>
              <w:pStyle w:val="Heading3"/>
              <w:tabs>
                <w:tab w:val="clear" w:pos="227"/>
                <w:tab w:val="clear" w:pos="454"/>
                <w:tab w:val="left" w:pos="220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180A0B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หน่วย</w:t>
            </w:r>
          </w:p>
        </w:tc>
        <w:tc>
          <w:tcPr>
            <w:tcW w:w="267" w:type="dxa"/>
          </w:tcPr>
          <w:p w14:paraId="0BDA3DF0" w14:textId="77777777" w:rsidR="00180A0B" w:rsidRPr="00180A0B" w:rsidRDefault="00180A0B" w:rsidP="006C6B3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5219E8C2" w14:textId="77777777" w:rsidR="00180A0B" w:rsidRPr="00180A0B" w:rsidRDefault="00180A0B" w:rsidP="006C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1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311810B" w14:textId="77777777" w:rsidR="00180A0B" w:rsidRPr="00180A0B" w:rsidRDefault="00180A0B" w:rsidP="006C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1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C1BA907" w14:textId="47034241" w:rsidR="00180A0B" w:rsidRPr="00180A0B" w:rsidRDefault="00180A0B" w:rsidP="006C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1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0A0B">
              <w:rPr>
                <w:rFonts w:ascii="Angsana New" w:hAnsi="Angsana New" w:hint="cs"/>
                <w:sz w:val="24"/>
                <w:szCs w:val="24"/>
                <w:cs/>
              </w:rPr>
              <w:t>จำนวนเงิน (ล้านบาท)</w:t>
            </w:r>
          </w:p>
        </w:tc>
        <w:tc>
          <w:tcPr>
            <w:tcW w:w="260" w:type="dxa"/>
          </w:tcPr>
          <w:p w14:paraId="00EFC718" w14:textId="77777777" w:rsidR="00180A0B" w:rsidRPr="00180A0B" w:rsidRDefault="00180A0B" w:rsidP="0027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07B2D08F" w14:textId="6BDBEB11" w:rsidR="00180A0B" w:rsidRPr="00180A0B" w:rsidRDefault="00180A0B" w:rsidP="006C6B30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180A0B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วันใช้สิทธิแปลงสภาพ</w:t>
            </w:r>
          </w:p>
        </w:tc>
        <w:tc>
          <w:tcPr>
            <w:tcW w:w="260" w:type="dxa"/>
          </w:tcPr>
          <w:p w14:paraId="34CE8F8E" w14:textId="77777777" w:rsidR="00180A0B" w:rsidRPr="00180A0B" w:rsidRDefault="00180A0B" w:rsidP="0027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</w:tcPr>
          <w:p w14:paraId="4E5BFB89" w14:textId="77777777" w:rsidR="00180A0B" w:rsidRDefault="00180A0B" w:rsidP="00180A0B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14:paraId="0FEDD822" w14:textId="6C8BE84E" w:rsidR="00180A0B" w:rsidRPr="00180A0B" w:rsidRDefault="00180A0B" w:rsidP="00180A0B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180A0B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หน่วยที่แปลงสภาพ</w:t>
            </w:r>
          </w:p>
        </w:tc>
        <w:tc>
          <w:tcPr>
            <w:tcW w:w="254" w:type="dxa"/>
          </w:tcPr>
          <w:p w14:paraId="3FB3CC6B" w14:textId="77777777" w:rsidR="00180A0B" w:rsidRPr="00180A0B" w:rsidRDefault="00180A0B" w:rsidP="0027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01FECBFB" w14:textId="77777777" w:rsidR="00CE0218" w:rsidRDefault="00CE0218" w:rsidP="0027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8BF4706" w14:textId="77777777" w:rsidR="00CE0218" w:rsidRDefault="00CE0218" w:rsidP="0027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504E104" w14:textId="26E4207E" w:rsidR="00180A0B" w:rsidRPr="00180A0B" w:rsidRDefault="00180A0B" w:rsidP="0027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80A0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ราคาแปลงสภาพ</w:t>
            </w:r>
          </w:p>
        </w:tc>
        <w:tc>
          <w:tcPr>
            <w:tcW w:w="241" w:type="dxa"/>
          </w:tcPr>
          <w:p w14:paraId="273364D7" w14:textId="77777777" w:rsidR="00180A0B" w:rsidRPr="00180A0B" w:rsidRDefault="00180A0B" w:rsidP="0027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11708DC3" w14:textId="77777777" w:rsidR="00CE0218" w:rsidRDefault="00CE0218" w:rsidP="0027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2B5F95A" w14:textId="77777777" w:rsidR="00CE0218" w:rsidRDefault="00CE0218" w:rsidP="0027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21CEBEC" w14:textId="25FB3F3E" w:rsidR="00180A0B" w:rsidRPr="00180A0B" w:rsidRDefault="00180A0B" w:rsidP="0027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80A0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จำนวนหุ้นสามัญที่ได้</w:t>
            </w:r>
          </w:p>
        </w:tc>
        <w:tc>
          <w:tcPr>
            <w:tcW w:w="241" w:type="dxa"/>
          </w:tcPr>
          <w:p w14:paraId="48FE4C16" w14:textId="77777777" w:rsidR="00180A0B" w:rsidRPr="00180A0B" w:rsidRDefault="00180A0B" w:rsidP="0027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4C23A457" w14:textId="77777777" w:rsidR="00CE0218" w:rsidRDefault="00CE0218" w:rsidP="0027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ED92C1B" w14:textId="77777777" w:rsidR="00B32519" w:rsidRDefault="00180A0B" w:rsidP="0027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80A0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วันที่จดทะเบียน</w:t>
            </w:r>
          </w:p>
          <w:p w14:paraId="556482B5" w14:textId="60C4896E" w:rsidR="00180A0B" w:rsidRPr="00180A0B" w:rsidRDefault="00180A0B" w:rsidP="0027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80A0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กับ </w:t>
            </w:r>
            <w:r w:rsidRPr="00180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MOC</w:t>
            </w:r>
          </w:p>
        </w:tc>
      </w:tr>
      <w:tr w:rsidR="000B2421" w:rsidRPr="00AC6908" w14:paraId="7EA465B2" w14:textId="77777777" w:rsidTr="000B2421">
        <w:trPr>
          <w:tblHeader/>
        </w:trPr>
        <w:tc>
          <w:tcPr>
            <w:tcW w:w="491" w:type="dxa"/>
            <w:tcBorders>
              <w:top w:val="single" w:sz="4" w:space="0" w:color="auto"/>
            </w:tcBorders>
            <w:vAlign w:val="bottom"/>
          </w:tcPr>
          <w:p w14:paraId="4D713814" w14:textId="2AAAB091" w:rsidR="00180A0B" w:rsidRPr="00180A0B" w:rsidRDefault="00180A0B" w:rsidP="006C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0A0B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268" w:type="dxa"/>
          </w:tcPr>
          <w:p w14:paraId="7C024B5D" w14:textId="77777777" w:rsidR="00180A0B" w:rsidRPr="00180A0B" w:rsidRDefault="00180A0B" w:rsidP="0095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0B81390E" w14:textId="1ECC6AA4" w:rsidR="00180A0B" w:rsidRPr="00180A0B" w:rsidRDefault="00180A0B" w:rsidP="0095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80A0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</w:t>
            </w:r>
            <w:r w:rsidRPr="00180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180A0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/10/68</w:t>
            </w:r>
          </w:p>
        </w:tc>
        <w:tc>
          <w:tcPr>
            <w:tcW w:w="267" w:type="dxa"/>
          </w:tcPr>
          <w:p w14:paraId="6AA09F48" w14:textId="77777777" w:rsidR="00180A0B" w:rsidRPr="00180A0B" w:rsidRDefault="00180A0B" w:rsidP="0095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  <w:vAlign w:val="bottom"/>
          </w:tcPr>
          <w:p w14:paraId="777673C6" w14:textId="767361B1" w:rsidR="00180A0B" w:rsidRPr="00180A0B" w:rsidRDefault="00180A0B" w:rsidP="0095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80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AO Fund 1</w:t>
            </w:r>
          </w:p>
        </w:tc>
        <w:tc>
          <w:tcPr>
            <w:tcW w:w="267" w:type="dxa"/>
          </w:tcPr>
          <w:p w14:paraId="03416E18" w14:textId="77777777" w:rsidR="00180A0B" w:rsidRPr="00180A0B" w:rsidRDefault="00180A0B" w:rsidP="0095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vAlign w:val="bottom"/>
          </w:tcPr>
          <w:p w14:paraId="16445AC8" w14:textId="36677BC1" w:rsidR="00180A0B" w:rsidRPr="00180A0B" w:rsidRDefault="00180A0B" w:rsidP="006C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80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5,000</w:t>
            </w:r>
          </w:p>
        </w:tc>
        <w:tc>
          <w:tcPr>
            <w:tcW w:w="267" w:type="dxa"/>
          </w:tcPr>
          <w:p w14:paraId="245C1EFA" w14:textId="77777777" w:rsidR="00180A0B" w:rsidRPr="00180A0B" w:rsidRDefault="00180A0B" w:rsidP="0095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</w:tcPr>
          <w:p w14:paraId="575B7B34" w14:textId="10A86109" w:rsidR="00180A0B" w:rsidRPr="00180A0B" w:rsidRDefault="00180A0B" w:rsidP="0095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80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5.0</w:t>
            </w:r>
          </w:p>
        </w:tc>
        <w:tc>
          <w:tcPr>
            <w:tcW w:w="260" w:type="dxa"/>
          </w:tcPr>
          <w:p w14:paraId="17845EAF" w14:textId="77777777" w:rsidR="00180A0B" w:rsidRPr="00180A0B" w:rsidRDefault="00180A0B" w:rsidP="0095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</w:tcBorders>
            <w:vAlign w:val="bottom"/>
          </w:tcPr>
          <w:p w14:paraId="6B925DD8" w14:textId="2FD38506" w:rsidR="00180A0B" w:rsidRPr="00180A0B" w:rsidRDefault="00180A0B" w:rsidP="0095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80A0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</w:t>
            </w:r>
            <w:r w:rsidRPr="00180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180A0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/10/68</w:t>
            </w:r>
          </w:p>
        </w:tc>
        <w:tc>
          <w:tcPr>
            <w:tcW w:w="260" w:type="dxa"/>
          </w:tcPr>
          <w:p w14:paraId="2CEB59A0" w14:textId="77777777" w:rsidR="00180A0B" w:rsidRPr="00180A0B" w:rsidRDefault="00180A0B" w:rsidP="0095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auto"/>
            </w:tcBorders>
          </w:tcPr>
          <w:p w14:paraId="69270D25" w14:textId="78DEC2D1" w:rsidR="00180A0B" w:rsidRPr="00180A0B" w:rsidRDefault="00180A0B" w:rsidP="0095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80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1,250</w:t>
            </w:r>
          </w:p>
        </w:tc>
        <w:tc>
          <w:tcPr>
            <w:tcW w:w="254" w:type="dxa"/>
          </w:tcPr>
          <w:p w14:paraId="365222C3" w14:textId="77777777" w:rsidR="00180A0B" w:rsidRPr="00180A0B" w:rsidRDefault="00180A0B" w:rsidP="0095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A303104" w14:textId="2814B6E2" w:rsidR="00180A0B" w:rsidRPr="00180A0B" w:rsidRDefault="00180A0B" w:rsidP="0095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0.1984</w:t>
            </w:r>
          </w:p>
        </w:tc>
        <w:tc>
          <w:tcPr>
            <w:tcW w:w="241" w:type="dxa"/>
          </w:tcPr>
          <w:p w14:paraId="7A58BF3A" w14:textId="77777777" w:rsidR="00180A0B" w:rsidRPr="00180A0B" w:rsidRDefault="00180A0B" w:rsidP="0095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45D5217F" w14:textId="6FFFDE0F" w:rsidR="00180A0B" w:rsidRPr="00180A0B" w:rsidRDefault="00180A0B" w:rsidP="0095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6,300,403</w:t>
            </w:r>
          </w:p>
        </w:tc>
        <w:tc>
          <w:tcPr>
            <w:tcW w:w="241" w:type="dxa"/>
          </w:tcPr>
          <w:p w14:paraId="1739BAF5" w14:textId="77777777" w:rsidR="00180A0B" w:rsidRPr="00180A0B" w:rsidRDefault="00180A0B" w:rsidP="0095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1C72E413" w14:textId="7C312A7C" w:rsidR="00180A0B" w:rsidRPr="00180A0B" w:rsidRDefault="00180A0B" w:rsidP="0095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29/10/68</w:t>
            </w:r>
          </w:p>
        </w:tc>
      </w:tr>
      <w:tr w:rsidR="000B2421" w:rsidRPr="00AC6908" w14:paraId="64459CE6" w14:textId="0BF72E6D" w:rsidTr="000B2421">
        <w:tc>
          <w:tcPr>
            <w:tcW w:w="491" w:type="dxa"/>
            <w:vAlign w:val="bottom"/>
          </w:tcPr>
          <w:p w14:paraId="3AE77983" w14:textId="64A5D887" w:rsidR="00B32519" w:rsidRPr="00180A0B" w:rsidRDefault="00B32519" w:rsidP="00B3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" w:type="dxa"/>
          </w:tcPr>
          <w:p w14:paraId="7462C27E" w14:textId="77777777" w:rsidR="00B32519" w:rsidRPr="00180A0B" w:rsidRDefault="00B32519" w:rsidP="00B3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5D2D644A" w14:textId="7F121955" w:rsidR="00B32519" w:rsidRPr="00180A0B" w:rsidRDefault="00B32519" w:rsidP="00B3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680FE18B" w14:textId="77777777" w:rsidR="00B32519" w:rsidRPr="00180A0B" w:rsidRDefault="00B32519" w:rsidP="00B3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</w:tcPr>
          <w:p w14:paraId="316D5296" w14:textId="2F0B8591" w:rsidR="00B32519" w:rsidRPr="00180A0B" w:rsidRDefault="00B32519" w:rsidP="00B3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4AE89DD0" w14:textId="77777777" w:rsidR="00B32519" w:rsidRPr="00180A0B" w:rsidRDefault="00B32519" w:rsidP="00B3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A0606F4" w14:textId="0029492B" w:rsidR="00B32519" w:rsidRPr="00180A0B" w:rsidRDefault="00B32519" w:rsidP="00B3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615FCA40" w14:textId="77777777" w:rsidR="00B32519" w:rsidRPr="00180A0B" w:rsidRDefault="00B32519" w:rsidP="00B3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</w:tcPr>
          <w:p w14:paraId="1EC0FA37" w14:textId="7D1D1FF4" w:rsidR="00B32519" w:rsidRPr="00180A0B" w:rsidRDefault="00B32519" w:rsidP="00B3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0" w:type="dxa"/>
          </w:tcPr>
          <w:p w14:paraId="12CCEECA" w14:textId="77777777" w:rsidR="00B32519" w:rsidRPr="00180A0B" w:rsidRDefault="00B32519" w:rsidP="00B3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0" w:type="dxa"/>
          </w:tcPr>
          <w:p w14:paraId="44AF47AB" w14:textId="300FEF5E" w:rsidR="00B32519" w:rsidRPr="00180A0B" w:rsidRDefault="00B32519" w:rsidP="00B3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5/11/68</w:t>
            </w:r>
          </w:p>
        </w:tc>
        <w:tc>
          <w:tcPr>
            <w:tcW w:w="260" w:type="dxa"/>
          </w:tcPr>
          <w:p w14:paraId="5AE3E317" w14:textId="77777777" w:rsidR="00B32519" w:rsidRPr="00180A0B" w:rsidRDefault="00B32519" w:rsidP="00B3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2" w:type="dxa"/>
          </w:tcPr>
          <w:p w14:paraId="57AE25AB" w14:textId="17D6E66B" w:rsidR="00B32519" w:rsidRPr="00180A0B" w:rsidRDefault="00B32519" w:rsidP="00B3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80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1,250</w:t>
            </w:r>
          </w:p>
        </w:tc>
        <w:tc>
          <w:tcPr>
            <w:tcW w:w="254" w:type="dxa"/>
          </w:tcPr>
          <w:p w14:paraId="5D0BBF67" w14:textId="77777777" w:rsidR="00B32519" w:rsidRPr="00180A0B" w:rsidRDefault="00B32519" w:rsidP="00B3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</w:tcPr>
          <w:p w14:paraId="4A48E49C" w14:textId="3E996145" w:rsidR="00B32519" w:rsidRPr="00180A0B" w:rsidRDefault="00B32519" w:rsidP="00B3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0.1857</w:t>
            </w:r>
          </w:p>
        </w:tc>
        <w:tc>
          <w:tcPr>
            <w:tcW w:w="241" w:type="dxa"/>
          </w:tcPr>
          <w:p w14:paraId="40291097" w14:textId="77777777" w:rsidR="00B32519" w:rsidRPr="00180A0B" w:rsidRDefault="00B32519" w:rsidP="00B3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3D125F68" w14:textId="38CDE012" w:rsidR="00B32519" w:rsidRPr="00180A0B" w:rsidRDefault="00B32519" w:rsidP="00B3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6,731,287</w:t>
            </w:r>
          </w:p>
        </w:tc>
        <w:tc>
          <w:tcPr>
            <w:tcW w:w="241" w:type="dxa"/>
          </w:tcPr>
          <w:p w14:paraId="76B53B57" w14:textId="77777777" w:rsidR="00B32519" w:rsidRPr="00180A0B" w:rsidRDefault="00B32519" w:rsidP="00B3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</w:tcPr>
          <w:p w14:paraId="24BCC8D1" w14:textId="06751586" w:rsidR="00B32519" w:rsidRPr="00180A0B" w:rsidRDefault="00B32519" w:rsidP="00B3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6/11/68</w:t>
            </w:r>
          </w:p>
        </w:tc>
      </w:tr>
      <w:tr w:rsidR="000B2421" w:rsidRPr="00AC6908" w14:paraId="5BEFDE5B" w14:textId="7970BCC2" w:rsidTr="000B2421">
        <w:trPr>
          <w:trHeight w:val="70"/>
        </w:trPr>
        <w:tc>
          <w:tcPr>
            <w:tcW w:w="491" w:type="dxa"/>
            <w:vAlign w:val="bottom"/>
          </w:tcPr>
          <w:p w14:paraId="5DA110B9" w14:textId="1103EC1D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242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68" w:type="dxa"/>
          </w:tcPr>
          <w:p w14:paraId="39FCD70D" w14:textId="77777777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070B7C00" w14:textId="12BCE7DA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24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Pr="000B242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/10/68</w:t>
            </w:r>
          </w:p>
        </w:tc>
        <w:tc>
          <w:tcPr>
            <w:tcW w:w="267" w:type="dxa"/>
          </w:tcPr>
          <w:p w14:paraId="43AA494F" w14:textId="77777777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5EA0C9F7" w14:textId="037BF86F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B24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AO Fund 1</w:t>
            </w:r>
          </w:p>
        </w:tc>
        <w:tc>
          <w:tcPr>
            <w:tcW w:w="267" w:type="dxa"/>
          </w:tcPr>
          <w:p w14:paraId="3013FB1C" w14:textId="77777777" w:rsidR="000B2421" w:rsidRPr="00180A0B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970EAE3" w14:textId="0654C10E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B24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5,000</w:t>
            </w:r>
          </w:p>
        </w:tc>
        <w:tc>
          <w:tcPr>
            <w:tcW w:w="267" w:type="dxa"/>
          </w:tcPr>
          <w:p w14:paraId="2C6E4756" w14:textId="77777777" w:rsidR="000B2421" w:rsidRPr="00180A0B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323CE9AD" w14:textId="17EB2633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B24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5.0</w:t>
            </w:r>
          </w:p>
        </w:tc>
        <w:tc>
          <w:tcPr>
            <w:tcW w:w="260" w:type="dxa"/>
          </w:tcPr>
          <w:p w14:paraId="7B4ADEAF" w14:textId="77777777" w:rsidR="000B2421" w:rsidRPr="00180A0B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7CC0DC50" w14:textId="5B9E6F50" w:rsidR="000B2421" w:rsidRPr="00180A0B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57E83780" w14:textId="77777777" w:rsidR="000B2421" w:rsidRPr="00180A0B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dxa"/>
          </w:tcPr>
          <w:p w14:paraId="34109B50" w14:textId="68212913" w:rsidR="000B2421" w:rsidRPr="00180A0B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64635B25" w14:textId="77777777" w:rsidR="000B2421" w:rsidRPr="00180A0B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14:paraId="18ED1853" w14:textId="5B31B603" w:rsidR="000B2421" w:rsidRPr="00180A0B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5C53FEE9" w14:textId="77777777" w:rsidR="000B2421" w:rsidRPr="00180A0B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3685995" w14:textId="1D207173" w:rsidR="000B2421" w:rsidRPr="00180A0B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52A6FEDA" w14:textId="77777777" w:rsidR="000B2421" w:rsidRPr="00180A0B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</w:tcPr>
          <w:p w14:paraId="75065F93" w14:textId="00AD12E3" w:rsidR="000B2421" w:rsidRPr="00180A0B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B2421" w:rsidRPr="00AC6908" w14:paraId="0BC919A7" w14:textId="108D8969" w:rsidTr="000B2421">
        <w:tc>
          <w:tcPr>
            <w:tcW w:w="491" w:type="dxa"/>
            <w:vAlign w:val="bottom"/>
          </w:tcPr>
          <w:p w14:paraId="1C32255F" w14:textId="6ED17947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242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68" w:type="dxa"/>
          </w:tcPr>
          <w:p w14:paraId="3B8C022F" w14:textId="77777777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4AD07EF5" w14:textId="01E8EC1B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242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0B2421">
              <w:rPr>
                <w:rFonts w:asciiTheme="majorBidi" w:hAnsiTheme="majorBidi" w:cstheme="majorBidi" w:hint="cs"/>
                <w:sz w:val="24"/>
                <w:szCs w:val="24"/>
                <w:cs/>
              </w:rPr>
              <w:t>/1</w:t>
            </w:r>
            <w:r w:rsidRPr="000B242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B2421">
              <w:rPr>
                <w:rFonts w:asciiTheme="majorBidi" w:hAnsiTheme="majorBidi" w:cstheme="majorBidi" w:hint="cs"/>
                <w:sz w:val="24"/>
                <w:szCs w:val="24"/>
                <w:cs/>
              </w:rPr>
              <w:t>/68</w:t>
            </w:r>
          </w:p>
        </w:tc>
        <w:tc>
          <w:tcPr>
            <w:tcW w:w="267" w:type="dxa"/>
          </w:tcPr>
          <w:p w14:paraId="6DDA34E7" w14:textId="77777777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3BA367DA" w14:textId="5EE7D85C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2421">
              <w:rPr>
                <w:rFonts w:asciiTheme="majorBidi" w:hAnsiTheme="majorBidi" w:cstheme="majorBidi"/>
                <w:sz w:val="24"/>
                <w:szCs w:val="24"/>
              </w:rPr>
              <w:t>AO Fund 1</w:t>
            </w:r>
          </w:p>
        </w:tc>
        <w:tc>
          <w:tcPr>
            <w:tcW w:w="267" w:type="dxa"/>
          </w:tcPr>
          <w:p w14:paraId="3B4DE78D" w14:textId="77777777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06D3F0CA" w14:textId="7A00D977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B24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2,500</w:t>
            </w:r>
          </w:p>
        </w:tc>
        <w:tc>
          <w:tcPr>
            <w:tcW w:w="267" w:type="dxa"/>
          </w:tcPr>
          <w:p w14:paraId="07ACCB04" w14:textId="77777777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7914A0A5" w14:textId="6A152D6D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B24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60" w:type="dxa"/>
          </w:tcPr>
          <w:p w14:paraId="01EA7752" w14:textId="77777777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1F220F07" w14:textId="0ABA343B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39B7C5CA" w14:textId="77777777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dxa"/>
          </w:tcPr>
          <w:p w14:paraId="6B1BA478" w14:textId="247283E4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3EAAAC2C" w14:textId="77777777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14:paraId="32DCE6B9" w14:textId="583A999B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19AD4A50" w14:textId="77777777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569622F9" w14:textId="5B23B459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C10146A" w14:textId="77777777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</w:tcPr>
          <w:p w14:paraId="20DD3020" w14:textId="03CAA52F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B2421" w:rsidRPr="00AC6908" w14:paraId="32F9BAB2" w14:textId="77777777" w:rsidTr="000B2421">
        <w:tc>
          <w:tcPr>
            <w:tcW w:w="491" w:type="dxa"/>
            <w:vAlign w:val="bottom"/>
          </w:tcPr>
          <w:p w14:paraId="67F1FDA3" w14:textId="5FE018F9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242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68" w:type="dxa"/>
          </w:tcPr>
          <w:p w14:paraId="499C35AC" w14:textId="77777777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08C3F110" w14:textId="0F39145A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242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0B2421">
              <w:rPr>
                <w:rFonts w:asciiTheme="majorBidi" w:hAnsiTheme="majorBidi" w:cstheme="majorBidi" w:hint="cs"/>
                <w:sz w:val="24"/>
                <w:szCs w:val="24"/>
                <w:cs/>
              </w:rPr>
              <w:t>/1</w:t>
            </w:r>
            <w:r w:rsidRPr="000B242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B2421">
              <w:rPr>
                <w:rFonts w:asciiTheme="majorBidi" w:hAnsiTheme="majorBidi" w:cstheme="majorBidi" w:hint="cs"/>
                <w:sz w:val="24"/>
                <w:szCs w:val="24"/>
                <w:cs/>
              </w:rPr>
              <w:t>/68</w:t>
            </w:r>
          </w:p>
        </w:tc>
        <w:tc>
          <w:tcPr>
            <w:tcW w:w="267" w:type="dxa"/>
          </w:tcPr>
          <w:p w14:paraId="6003A3AA" w14:textId="77777777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6AA9B16" w14:textId="083DA51E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2421">
              <w:rPr>
                <w:rFonts w:asciiTheme="majorBidi" w:hAnsiTheme="majorBidi" w:cstheme="majorBidi"/>
                <w:sz w:val="24"/>
                <w:szCs w:val="24"/>
              </w:rPr>
              <w:t xml:space="preserve">AO Fund </w:t>
            </w:r>
          </w:p>
        </w:tc>
        <w:tc>
          <w:tcPr>
            <w:tcW w:w="267" w:type="dxa"/>
          </w:tcPr>
          <w:p w14:paraId="5A0C44CD" w14:textId="77777777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3B853F3" w14:textId="5C60CF8A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B24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2,500</w:t>
            </w:r>
          </w:p>
        </w:tc>
        <w:tc>
          <w:tcPr>
            <w:tcW w:w="267" w:type="dxa"/>
          </w:tcPr>
          <w:p w14:paraId="71796532" w14:textId="77777777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592C19C9" w14:textId="4CAC7F9C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B24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60" w:type="dxa"/>
          </w:tcPr>
          <w:p w14:paraId="0BE62025" w14:textId="77777777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166BE30B" w14:textId="25A8C7F5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242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0B2421">
              <w:rPr>
                <w:rFonts w:asciiTheme="majorBidi" w:hAnsiTheme="majorBidi" w:cstheme="majorBidi" w:hint="cs"/>
                <w:sz w:val="24"/>
                <w:szCs w:val="24"/>
                <w:cs/>
              </w:rPr>
              <w:t>/1</w:t>
            </w:r>
            <w:r w:rsidRPr="000B242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B2421">
              <w:rPr>
                <w:rFonts w:asciiTheme="majorBidi" w:hAnsiTheme="majorBidi" w:cstheme="majorBidi" w:hint="cs"/>
                <w:sz w:val="24"/>
                <w:szCs w:val="24"/>
                <w:cs/>
              </w:rPr>
              <w:t>/68</w:t>
            </w:r>
          </w:p>
        </w:tc>
        <w:tc>
          <w:tcPr>
            <w:tcW w:w="260" w:type="dxa"/>
          </w:tcPr>
          <w:p w14:paraId="43F1C7EE" w14:textId="77777777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dxa"/>
          </w:tcPr>
          <w:p w14:paraId="2D8FD260" w14:textId="5A14C47B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Pr="000B24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54" w:type="dxa"/>
          </w:tcPr>
          <w:p w14:paraId="01866959" w14:textId="77777777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</w:tcPr>
          <w:p w14:paraId="1C841EDA" w14:textId="62C97B92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0.1610</w:t>
            </w:r>
          </w:p>
        </w:tc>
        <w:tc>
          <w:tcPr>
            <w:tcW w:w="241" w:type="dxa"/>
          </w:tcPr>
          <w:p w14:paraId="13A0486C" w14:textId="77777777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07071132" w14:textId="3FFA61DE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15,527,950</w:t>
            </w:r>
          </w:p>
        </w:tc>
        <w:tc>
          <w:tcPr>
            <w:tcW w:w="241" w:type="dxa"/>
          </w:tcPr>
          <w:p w14:paraId="352B5E9A" w14:textId="77777777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</w:tcPr>
          <w:p w14:paraId="5BD91B50" w14:textId="29CAEEF3" w:rsidR="000B2421" w:rsidRPr="000B2421" w:rsidRDefault="000B2421" w:rsidP="000B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10/11/68</w:t>
            </w:r>
          </w:p>
        </w:tc>
      </w:tr>
    </w:tbl>
    <w:p w14:paraId="2044B24E" w14:textId="7DC8861F" w:rsidR="005D28A9" w:rsidRPr="00E3258A" w:rsidRDefault="005D28A9" w:rsidP="009B0FF9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  <w:bookmarkStart w:id="8" w:name="_Hlk176955744"/>
    </w:p>
    <w:bookmarkEnd w:id="8"/>
    <w:p w14:paraId="614A1037" w14:textId="50FC9962" w:rsidR="009609FC" w:rsidRPr="006C1422" w:rsidRDefault="009609FC" w:rsidP="009A682D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C1422">
        <w:rPr>
          <w:rFonts w:ascii="Angsana New" w:hAnsi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715CF7B4" w14:textId="77777777" w:rsidR="00660749" w:rsidRPr="006C1422" w:rsidRDefault="00660749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697998C" w14:textId="1907EE84" w:rsidR="00222462" w:rsidRPr="006C1422" w:rsidRDefault="00222462" w:rsidP="00D2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C1422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ข้อมูลทางการเงินระหว่างกาลนี้ได้รับอนุมัติ</w:t>
      </w:r>
      <w:r w:rsidR="00792514" w:rsidRPr="006C1422">
        <w:rPr>
          <w:rFonts w:asciiTheme="majorBidi" w:hAnsiTheme="majorBidi" w:cstheme="majorBidi"/>
          <w:sz w:val="30"/>
          <w:szCs w:val="30"/>
          <w:cs/>
        </w:rPr>
        <w:t>ให้ออกโดยที่ประชุมคณะกรรมการบริษัท</w:t>
      </w:r>
      <w:r w:rsidRPr="006C142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B80A99" w:rsidRPr="006C1422">
        <w:rPr>
          <w:rFonts w:asciiTheme="majorBidi" w:hAnsiTheme="majorBidi" w:cstheme="majorBidi"/>
          <w:sz w:val="30"/>
          <w:szCs w:val="30"/>
        </w:rPr>
        <w:t>20</w:t>
      </w:r>
      <w:r w:rsidR="0067593C" w:rsidRPr="006C1422">
        <w:rPr>
          <w:rFonts w:asciiTheme="majorBidi" w:hAnsiTheme="majorBidi" w:cstheme="majorBidi"/>
          <w:sz w:val="30"/>
          <w:szCs w:val="30"/>
        </w:rPr>
        <w:t xml:space="preserve"> </w:t>
      </w:r>
      <w:r w:rsidR="000F57D0" w:rsidRPr="006C1422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F505C9" w:rsidRPr="006C1422">
        <w:rPr>
          <w:rFonts w:asciiTheme="majorBidi" w:hAnsiTheme="majorBidi" w:cstheme="majorBidi"/>
          <w:sz w:val="30"/>
          <w:szCs w:val="30"/>
        </w:rPr>
        <w:t>25</w:t>
      </w:r>
      <w:r w:rsidR="005A5561" w:rsidRPr="006C1422">
        <w:rPr>
          <w:rFonts w:asciiTheme="majorBidi" w:hAnsiTheme="majorBidi" w:cstheme="majorBidi"/>
          <w:sz w:val="30"/>
          <w:szCs w:val="30"/>
        </w:rPr>
        <w:t>6</w:t>
      </w:r>
      <w:r w:rsidR="00E3258A" w:rsidRPr="006C1422">
        <w:rPr>
          <w:rFonts w:asciiTheme="majorBidi" w:hAnsiTheme="majorBidi" w:cstheme="majorBidi" w:hint="cs"/>
          <w:sz w:val="30"/>
          <w:szCs w:val="30"/>
          <w:cs/>
        </w:rPr>
        <w:t>8</w:t>
      </w:r>
    </w:p>
    <w:sectPr w:rsidR="00222462" w:rsidRPr="006C1422" w:rsidSect="007A1AD1">
      <w:pgSz w:w="11909" w:h="16834" w:code="9"/>
      <w:pgMar w:top="1219" w:right="1134" w:bottom="567" w:left="1440" w:header="992" w:footer="411" w:gutter="0"/>
      <w:pgNumType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8A68A" w14:textId="77777777" w:rsidR="00A93879" w:rsidRDefault="00A93879">
      <w:r>
        <w:separator/>
      </w:r>
    </w:p>
  </w:endnote>
  <w:endnote w:type="continuationSeparator" w:id="0">
    <w:p w14:paraId="6AA1B5E1" w14:textId="77777777" w:rsidR="00A93879" w:rsidRDefault="00A93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5C187" w14:textId="77777777" w:rsidR="005269A3" w:rsidRDefault="005269A3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8E45E3" w14:textId="77777777" w:rsidR="005269A3" w:rsidRDefault="005269A3" w:rsidP="00082BE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C0221" w14:textId="77777777" w:rsidR="005269A3" w:rsidRDefault="005269A3" w:rsidP="00DD70D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-21"/>
      <w:jc w:val="right"/>
      <w:rPr>
        <w:rStyle w:val="PageNumber"/>
        <w:rFonts w:ascii="Angsana New" w:hAnsi="Angsana New"/>
        <w:sz w:val="30"/>
        <w:szCs w:val="30"/>
      </w:rPr>
    </w:pPr>
    <w:r>
      <w:rPr>
        <w:rStyle w:val="PageNumber"/>
      </w:rPr>
      <w:tab/>
    </w:r>
    <w:r w:rsidRPr="006F44F4">
      <w:rPr>
        <w:rStyle w:val="PageNumber"/>
        <w:rFonts w:ascii="Angsana New" w:hAnsi="Angsana New"/>
        <w:sz w:val="30"/>
        <w:szCs w:val="30"/>
      </w:rPr>
      <w:fldChar w:fldCharType="begin"/>
    </w:r>
    <w:r w:rsidRPr="006F44F4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6F44F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21</w:t>
    </w:r>
    <w:r w:rsidRPr="006F44F4">
      <w:rPr>
        <w:rStyle w:val="PageNumber"/>
        <w:rFonts w:ascii="Angsana New" w:hAnsi="Angsana New"/>
        <w:sz w:val="30"/>
        <w:szCs w:val="30"/>
      </w:rPr>
      <w:fldChar w:fldCharType="end"/>
    </w:r>
  </w:p>
  <w:p w14:paraId="6ECA6B26" w14:textId="77777777" w:rsidR="005269A3" w:rsidRPr="006F7758" w:rsidRDefault="005269A3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Style w:val="PageNumber"/>
        <w:rFonts w:ascii="Angsana New" w:hAnsi="Angsana New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28"/>
      </w:rPr>
      <w:id w:val="-142356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73FDF3" w14:textId="27FC031B" w:rsidR="005A5AB9" w:rsidRPr="00005BF0" w:rsidRDefault="005A5AB9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005BF0">
          <w:rPr>
            <w:rFonts w:asciiTheme="majorBidi" w:hAnsiTheme="majorBidi" w:cstheme="majorBidi"/>
            <w:sz w:val="29"/>
            <w:szCs w:val="29"/>
          </w:rPr>
          <w:fldChar w:fldCharType="begin"/>
        </w:r>
        <w:r w:rsidRPr="00005BF0">
          <w:rPr>
            <w:rFonts w:asciiTheme="majorBidi" w:hAnsiTheme="majorBidi" w:cstheme="majorBidi"/>
            <w:sz w:val="29"/>
            <w:szCs w:val="29"/>
          </w:rPr>
          <w:instrText xml:space="preserve"> PAGE   \* MERGEFORMAT </w:instrText>
        </w:r>
        <w:r w:rsidRPr="00005BF0">
          <w:rPr>
            <w:rFonts w:asciiTheme="majorBidi" w:hAnsiTheme="majorBidi" w:cstheme="majorBidi"/>
            <w:sz w:val="29"/>
            <w:szCs w:val="29"/>
          </w:rPr>
          <w:fldChar w:fldCharType="separate"/>
        </w:r>
        <w:r w:rsidRPr="00005BF0">
          <w:rPr>
            <w:rFonts w:asciiTheme="majorBidi" w:hAnsiTheme="majorBidi" w:cstheme="majorBidi"/>
            <w:noProof/>
            <w:sz w:val="29"/>
            <w:szCs w:val="29"/>
          </w:rPr>
          <w:t>2</w:t>
        </w:r>
        <w:r w:rsidRPr="00005BF0">
          <w:rPr>
            <w:rFonts w:asciiTheme="majorBidi" w:hAnsiTheme="majorBidi" w:cstheme="majorBidi"/>
            <w:noProof/>
            <w:sz w:val="29"/>
            <w:szCs w:val="29"/>
          </w:rPr>
          <w:fldChar w:fldCharType="end"/>
        </w:r>
      </w:p>
    </w:sdtContent>
  </w:sdt>
  <w:p w14:paraId="3017F082" w14:textId="77777777" w:rsidR="005269A3" w:rsidRPr="00A71887" w:rsidRDefault="005269A3" w:rsidP="001F1845">
    <w:pPr>
      <w:pStyle w:val="Footer"/>
      <w:ind w:right="-31"/>
      <w:jc w:val="center"/>
      <w:rPr>
        <w:rFonts w:ascii="Angsana New" w:hAnsi="Angsana New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9157764"/>
      <w:docPartObj>
        <w:docPartGallery w:val="Page Numbers (Bottom of Page)"/>
        <w:docPartUnique/>
      </w:docPartObj>
    </w:sdtPr>
    <w:sdtEndPr/>
    <w:sdtContent>
      <w:p w14:paraId="4104FAAA" w14:textId="77777777" w:rsidR="00AD0EF1" w:rsidRDefault="000D558D">
        <w:pPr>
          <w:pStyle w:val="Footer"/>
          <w:jc w:val="right"/>
        </w:pP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begin"/>
        </w:r>
        <w:r w:rsidR="00AD0EF1" w:rsidRPr="00A71887">
          <w:rPr>
            <w:rStyle w:val="PageNumber"/>
            <w:rFonts w:ascii="Angsana New" w:hAnsi="Angsana New"/>
            <w:sz w:val="30"/>
            <w:szCs w:val="30"/>
          </w:rPr>
          <w:instrText xml:space="preserve"> PAGE   \* MERGEFORMAT </w:instrText>
        </w: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separate"/>
        </w:r>
        <w:r w:rsidR="00426A50">
          <w:rPr>
            <w:rStyle w:val="PageNumber"/>
            <w:rFonts w:ascii="Angsana New" w:hAnsi="Angsana New"/>
            <w:noProof/>
            <w:sz w:val="30"/>
            <w:szCs w:val="30"/>
          </w:rPr>
          <w:t>17</w:t>
        </w: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end"/>
        </w:r>
      </w:p>
    </w:sdtContent>
  </w:sdt>
  <w:p w14:paraId="77111DA7" w14:textId="77777777" w:rsidR="00AD0EF1" w:rsidRPr="00A71887" w:rsidRDefault="00AD0EF1" w:rsidP="00D149B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jc w:val="right"/>
      <w:rPr>
        <w:rStyle w:val="PageNumber"/>
        <w:rFonts w:ascii="Angsana New" w:hAnsi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C2E97" w14:textId="77777777" w:rsidR="00AD0EF1" w:rsidRDefault="000D558D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="00AD0EF1"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 w:rsidR="00426A50">
      <w:rPr>
        <w:rFonts w:ascii="Angsana New" w:hAnsi="Angsana New"/>
        <w:noProof/>
        <w:sz w:val="30"/>
        <w:szCs w:val="30"/>
      </w:rPr>
      <w:t>18</w:t>
    </w:r>
    <w:r w:rsidRPr="005071D9">
      <w:rPr>
        <w:rFonts w:ascii="Angsana New" w:hAnsi="Angsana New"/>
        <w:sz w:val="30"/>
        <w:szCs w:val="30"/>
      </w:rPr>
      <w:fldChar w:fldCharType="end"/>
    </w:r>
  </w:p>
  <w:p w14:paraId="0076D5DF" w14:textId="77777777" w:rsidR="00EE6D5E" w:rsidRPr="00EE6D5E" w:rsidRDefault="00EE6D5E">
    <w:pPr>
      <w:pStyle w:val="Footer"/>
      <w:jc w:val="right"/>
      <w:rPr>
        <w:rFonts w:ascii="Angsana New" w:hAnsi="Angsana Ne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9197F" w14:textId="77777777" w:rsidR="00A93879" w:rsidRDefault="00A93879">
      <w:r>
        <w:separator/>
      </w:r>
    </w:p>
  </w:footnote>
  <w:footnote w:type="continuationSeparator" w:id="0">
    <w:p w14:paraId="7FF05FF7" w14:textId="77777777" w:rsidR="00A93879" w:rsidRDefault="00A93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5350E" w14:textId="77777777" w:rsidR="005269A3" w:rsidRPr="005875F9" w:rsidRDefault="005269A3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14:paraId="11713F3E" w14:textId="77777777" w:rsidR="005269A3" w:rsidRDefault="005269A3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4093E93E" w14:textId="05997F01" w:rsidR="005269A3" w:rsidRDefault="005269A3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D441C7">
      <w:rPr>
        <w:rFonts w:ascii="Angsana New" w:hAnsi="Angsana New" w:hint="cs"/>
        <w:b/>
        <w:bCs/>
        <w:sz w:val="32"/>
        <w:szCs w:val="32"/>
        <w:cs/>
      </w:rPr>
      <w:t>กันย</w:t>
    </w:r>
    <w:r>
      <w:rPr>
        <w:rFonts w:ascii="Angsana New" w:hAnsi="Angsana New" w:hint="cs"/>
        <w:b/>
        <w:bCs/>
        <w:sz w:val="32"/>
        <w:szCs w:val="32"/>
        <w:cs/>
      </w:rPr>
      <w:t xml:space="preserve">ายน </w:t>
    </w:r>
    <w:r w:rsidRPr="00F505C9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F505C9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7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  <w:r w:rsidRPr="00D03286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14:paraId="0567C073" w14:textId="77777777" w:rsidR="005269A3" w:rsidRDefault="005269A3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F505C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14:paraId="784EB5D8" w14:textId="77777777" w:rsidR="005269A3" w:rsidRPr="002E77D8" w:rsidRDefault="005269A3" w:rsidP="007A1795">
    <w:pPr>
      <w:pStyle w:val="Header"/>
      <w:rPr>
        <w:rFonts w:ascii="Angsana New" w:hAnsi="Angsana New"/>
        <w:sz w:val="24"/>
        <w:szCs w:val="24"/>
      </w:rPr>
    </w:pPr>
  </w:p>
  <w:p w14:paraId="7EA316E7" w14:textId="77777777" w:rsidR="005269A3" w:rsidRPr="002D4E82" w:rsidRDefault="005269A3" w:rsidP="007A1795">
    <w:pPr>
      <w:pStyle w:val="Header"/>
      <w:rPr>
        <w:rFonts w:ascii="Angsana New" w:hAnsi="Angsana New"/>
        <w:sz w:val="16"/>
        <w:szCs w:val="16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5E366" w14:textId="77777777" w:rsidR="005269A3" w:rsidRPr="0080114D" w:rsidRDefault="005269A3" w:rsidP="00587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80114D">
      <w:rPr>
        <w:rFonts w:ascii="Angsana New" w:hAnsi="Angsana New"/>
        <w:b/>
        <w:bCs/>
        <w:sz w:val="32"/>
        <w:szCs w:val="32"/>
        <w:cs/>
      </w:rPr>
      <w:t>บริษัท อีสต์โคสท์เฟอร์นิเทค จำกัด</w:t>
    </w:r>
    <w:r w:rsidRPr="0080114D">
      <w:rPr>
        <w:rFonts w:ascii="Angsana New" w:hAnsi="Angsana New"/>
        <w:b/>
        <w:bCs/>
        <w:sz w:val="32"/>
        <w:szCs w:val="32"/>
      </w:rPr>
      <w:t xml:space="preserve"> (</w:t>
    </w:r>
    <w:r w:rsidRPr="0080114D">
      <w:rPr>
        <w:rFonts w:ascii="Angsana New" w:hAnsi="Angsana New"/>
        <w:b/>
        <w:bCs/>
        <w:sz w:val="32"/>
        <w:szCs w:val="32"/>
        <w:cs/>
      </w:rPr>
      <w:t>มหาชน</w:t>
    </w:r>
    <w:r w:rsidRPr="0080114D">
      <w:rPr>
        <w:rFonts w:ascii="Angsana New" w:hAnsi="Angsana New"/>
        <w:b/>
        <w:bCs/>
        <w:sz w:val="32"/>
        <w:szCs w:val="32"/>
      </w:rPr>
      <w:t xml:space="preserve">) </w:t>
    </w:r>
    <w:r w:rsidRPr="0080114D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80114D">
      <w:rPr>
        <w:rFonts w:ascii="Angsana New" w:hAnsi="Angsana New"/>
        <w:b/>
        <w:bCs/>
        <w:sz w:val="32"/>
        <w:szCs w:val="32"/>
        <w:cs/>
      </w:rPr>
      <w:tab/>
    </w:r>
  </w:p>
  <w:p w14:paraId="6051B04C" w14:textId="77777777" w:rsidR="005269A3" w:rsidRPr="0080114D" w:rsidRDefault="005269A3" w:rsidP="008703A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76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80114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หมายเหตุประกอบงบการเงินแบบย่อ</w:t>
    </w:r>
  </w:p>
  <w:p w14:paraId="38E53158" w14:textId="506BB57F" w:rsidR="005269A3" w:rsidRPr="0080114D" w:rsidRDefault="005269A3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0114D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D441C7">
      <w:rPr>
        <w:rFonts w:ascii="Angsana New" w:hAnsi="Angsana New" w:hint="cs"/>
        <w:b/>
        <w:bCs/>
        <w:sz w:val="32"/>
        <w:szCs w:val="32"/>
        <w:cs/>
      </w:rPr>
      <w:t>กันย</w:t>
    </w:r>
    <w:r>
      <w:rPr>
        <w:rFonts w:ascii="Angsana New" w:hAnsi="Angsana New" w:hint="cs"/>
        <w:b/>
        <w:bCs/>
        <w:sz w:val="32"/>
        <w:szCs w:val="32"/>
        <w:cs/>
      </w:rPr>
      <w:t>ายน</w:t>
    </w:r>
    <w:r w:rsidRPr="0080114D">
      <w:rPr>
        <w:rFonts w:ascii="Angsana New" w:hAnsi="Angsana New"/>
        <w:b/>
        <w:bCs/>
        <w:sz w:val="32"/>
        <w:szCs w:val="32"/>
        <w:cs/>
      </w:rPr>
      <w:t xml:space="preserve"> </w:t>
    </w:r>
    <w:r w:rsidRPr="0080114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80114D"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80114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80114D">
      <w:rPr>
        <w:rFonts w:ascii="Angsana New" w:hAnsi="Angsana New"/>
        <w:b/>
        <w:bCs/>
        <w:sz w:val="32"/>
        <w:szCs w:val="32"/>
        <w:cs/>
      </w:rPr>
      <w:t xml:space="preserve"> (ยังไม่ได้ตรวจสอบ) </w:t>
    </w:r>
    <w:r w:rsidRPr="0080114D">
      <w:rPr>
        <w:rFonts w:ascii="Angsana New" w:hAnsi="Angsana New"/>
        <w:b/>
        <w:bCs/>
        <w:sz w:val="32"/>
        <w:szCs w:val="32"/>
      </w:rPr>
      <w:t>(</w:t>
    </w:r>
    <w:r w:rsidRPr="0080114D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80114D">
      <w:rPr>
        <w:rFonts w:ascii="Angsana New" w:hAnsi="Angsana New"/>
        <w:b/>
        <w:bCs/>
        <w:sz w:val="32"/>
        <w:szCs w:val="32"/>
      </w:rPr>
      <w:t>)</w:t>
    </w:r>
  </w:p>
  <w:p w14:paraId="4BA2DFB9" w14:textId="77777777" w:rsidR="005269A3" w:rsidRPr="0080114D" w:rsidRDefault="005269A3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0114D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80114D">
      <w:rPr>
        <w:rFonts w:ascii="Angsana New" w:hAnsi="Angsana New"/>
        <w:b/>
        <w:bCs/>
        <w:sz w:val="32"/>
        <w:szCs w:val="32"/>
      </w:rPr>
      <w:t xml:space="preserve">31 </w:t>
    </w:r>
    <w:r w:rsidRPr="0080114D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80114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80114D">
      <w:rPr>
        <w:rFonts w:ascii="Angsana New" w:hAnsi="Angsana New"/>
        <w:b/>
        <w:bCs/>
        <w:sz w:val="32"/>
        <w:szCs w:val="32"/>
      </w:rPr>
      <w:t xml:space="preserve"> (</w:t>
    </w:r>
    <w:r w:rsidRPr="0080114D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80114D">
      <w:rPr>
        <w:rFonts w:ascii="Angsana New" w:hAnsi="Angsana New"/>
        <w:b/>
        <w:bCs/>
        <w:sz w:val="32"/>
        <w:szCs w:val="32"/>
      </w:rPr>
      <w:t>)</w:t>
    </w:r>
  </w:p>
  <w:p w14:paraId="426DA57B" w14:textId="77777777" w:rsidR="005269A3" w:rsidRPr="0080114D" w:rsidRDefault="005269A3">
    <w:pPr>
      <w:pStyle w:val="Header"/>
      <w:rPr>
        <w:rFonts w:ascii="Angsana New" w:hAnsi="Angsana New"/>
        <w:sz w:val="24"/>
        <w:szCs w:val="24"/>
      </w:rPr>
    </w:pPr>
  </w:p>
  <w:p w14:paraId="03724165" w14:textId="77777777" w:rsidR="005269A3" w:rsidRPr="0080114D" w:rsidRDefault="005269A3">
    <w:pPr>
      <w:pStyle w:val="Header"/>
      <w:rPr>
        <w:rFonts w:ascii="Angsana New" w:hAnsi="Angsana New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2C6F88"/>
    <w:multiLevelType w:val="hybridMultilevel"/>
    <w:tmpl w:val="72D27230"/>
    <w:lvl w:ilvl="0" w:tplc="E1AC2C1C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21EB2"/>
    <w:multiLevelType w:val="hybridMultilevel"/>
    <w:tmpl w:val="3D9CED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860678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6A362EF"/>
    <w:multiLevelType w:val="hybridMultilevel"/>
    <w:tmpl w:val="62303A88"/>
    <w:lvl w:ilvl="0" w:tplc="438CCFE0">
      <w:start w:val="6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BA3350"/>
    <w:multiLevelType w:val="hybridMultilevel"/>
    <w:tmpl w:val="5186F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3B2679"/>
    <w:multiLevelType w:val="hybridMultilevel"/>
    <w:tmpl w:val="36163090"/>
    <w:lvl w:ilvl="0" w:tplc="0C4C1C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 w15:restartNumberingAfterBreak="0">
    <w:nsid w:val="3AF22105"/>
    <w:multiLevelType w:val="hybridMultilevel"/>
    <w:tmpl w:val="4A7AB250"/>
    <w:lvl w:ilvl="0" w:tplc="32402622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5" w15:restartNumberingAfterBreak="0">
    <w:nsid w:val="3F5026D2"/>
    <w:multiLevelType w:val="hybridMultilevel"/>
    <w:tmpl w:val="2482E2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BC53D9"/>
    <w:multiLevelType w:val="hybridMultilevel"/>
    <w:tmpl w:val="C7F48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923F52"/>
    <w:multiLevelType w:val="hybridMultilevel"/>
    <w:tmpl w:val="C08C4504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F7E470A4">
      <w:start w:val="1"/>
      <w:numFmt w:val="decimal"/>
      <w:lvlText w:val="%2."/>
      <w:lvlJc w:val="left"/>
      <w:pPr>
        <w:ind w:left="540" w:hanging="360"/>
      </w:pPr>
      <w:rPr>
        <w:sz w:val="30"/>
        <w:szCs w:val="3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2E1D80"/>
    <w:multiLevelType w:val="hybridMultilevel"/>
    <w:tmpl w:val="589A685E"/>
    <w:lvl w:ilvl="0" w:tplc="81726224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8336F"/>
    <w:multiLevelType w:val="hybridMultilevel"/>
    <w:tmpl w:val="0D6E9CF4"/>
    <w:lvl w:ilvl="0" w:tplc="E2F6A762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8E6788"/>
    <w:multiLevelType w:val="hybridMultilevel"/>
    <w:tmpl w:val="D5F818EA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1F2A29"/>
    <w:multiLevelType w:val="hybridMultilevel"/>
    <w:tmpl w:val="9A6A4F52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AB53FB"/>
    <w:multiLevelType w:val="hybridMultilevel"/>
    <w:tmpl w:val="B5343C0A"/>
    <w:lvl w:ilvl="0" w:tplc="5F3012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B211C59"/>
    <w:multiLevelType w:val="hybridMultilevel"/>
    <w:tmpl w:val="8626D354"/>
    <w:lvl w:ilvl="0" w:tplc="5454A47A">
      <w:start w:val="1"/>
      <w:numFmt w:val="thaiLetters"/>
      <w:lvlText w:val="(%1)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69784B"/>
    <w:multiLevelType w:val="hybridMultilevel"/>
    <w:tmpl w:val="60D40E52"/>
    <w:lvl w:ilvl="0" w:tplc="AAECC1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578C7"/>
    <w:multiLevelType w:val="hybridMultilevel"/>
    <w:tmpl w:val="D480AA7C"/>
    <w:lvl w:ilvl="0" w:tplc="65C8410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C191581"/>
    <w:multiLevelType w:val="hybridMultilevel"/>
    <w:tmpl w:val="5B2E7C08"/>
    <w:lvl w:ilvl="0" w:tplc="CBF27EA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6A52C2"/>
    <w:multiLevelType w:val="hybridMultilevel"/>
    <w:tmpl w:val="FE023D94"/>
    <w:lvl w:ilvl="0" w:tplc="830268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9425">
    <w:abstractNumId w:val="6"/>
  </w:num>
  <w:num w:numId="2" w16cid:durableId="1955987807">
    <w:abstractNumId w:val="5"/>
  </w:num>
  <w:num w:numId="3" w16cid:durableId="1510024127">
    <w:abstractNumId w:val="9"/>
  </w:num>
  <w:num w:numId="4" w16cid:durableId="165950248">
    <w:abstractNumId w:val="7"/>
  </w:num>
  <w:num w:numId="5" w16cid:durableId="1639258522">
    <w:abstractNumId w:val="8"/>
  </w:num>
  <w:num w:numId="6" w16cid:durableId="1297640132">
    <w:abstractNumId w:val="3"/>
  </w:num>
  <w:num w:numId="7" w16cid:durableId="199824536">
    <w:abstractNumId w:val="2"/>
  </w:num>
  <w:num w:numId="8" w16cid:durableId="1882857639">
    <w:abstractNumId w:val="0"/>
  </w:num>
  <w:num w:numId="9" w16cid:durableId="859977285">
    <w:abstractNumId w:val="1"/>
  </w:num>
  <w:num w:numId="10" w16cid:durableId="820123784">
    <w:abstractNumId w:val="4"/>
  </w:num>
  <w:num w:numId="11" w16cid:durableId="289481622">
    <w:abstractNumId w:val="22"/>
  </w:num>
  <w:num w:numId="12" w16cid:durableId="2130587060">
    <w:abstractNumId w:val="15"/>
  </w:num>
  <w:num w:numId="13" w16cid:durableId="1173301150">
    <w:abstractNumId w:val="33"/>
  </w:num>
  <w:num w:numId="14" w16cid:durableId="1365446489">
    <w:abstractNumId w:val="21"/>
  </w:num>
  <w:num w:numId="15" w16cid:durableId="1206142747">
    <w:abstractNumId w:val="24"/>
  </w:num>
  <w:num w:numId="16" w16cid:durableId="125440358">
    <w:abstractNumId w:val="19"/>
  </w:num>
  <w:num w:numId="17" w16cid:durableId="1877737562">
    <w:abstractNumId w:val="27"/>
  </w:num>
  <w:num w:numId="18" w16cid:durableId="1035422497">
    <w:abstractNumId w:val="18"/>
  </w:num>
  <w:num w:numId="19" w16cid:durableId="2056276174">
    <w:abstractNumId w:val="13"/>
  </w:num>
  <w:num w:numId="20" w16cid:durableId="1096436021">
    <w:abstractNumId w:val="14"/>
  </w:num>
  <w:num w:numId="21" w16cid:durableId="367603538">
    <w:abstractNumId w:val="37"/>
  </w:num>
  <w:num w:numId="22" w16cid:durableId="191379665">
    <w:abstractNumId w:val="10"/>
  </w:num>
  <w:num w:numId="23" w16cid:durableId="166601081">
    <w:abstractNumId w:val="16"/>
  </w:num>
  <w:num w:numId="24" w16cid:durableId="760880257">
    <w:abstractNumId w:val="17"/>
  </w:num>
  <w:num w:numId="25" w16cid:durableId="1838307461">
    <w:abstractNumId w:val="39"/>
  </w:num>
  <w:num w:numId="26" w16cid:durableId="821430398">
    <w:abstractNumId w:val="30"/>
  </w:num>
  <w:num w:numId="27" w16cid:durableId="1016614036">
    <w:abstractNumId w:val="30"/>
  </w:num>
  <w:num w:numId="28" w16cid:durableId="1716005162">
    <w:abstractNumId w:val="32"/>
  </w:num>
  <w:num w:numId="29" w16cid:durableId="681277770">
    <w:abstractNumId w:val="35"/>
  </w:num>
  <w:num w:numId="30" w16cid:durableId="188417111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84425237">
    <w:abstractNumId w:val="20"/>
  </w:num>
  <w:num w:numId="32" w16cid:durableId="1266618163">
    <w:abstractNumId w:val="31"/>
  </w:num>
  <w:num w:numId="33" w16cid:durableId="2104256943">
    <w:abstractNumId w:val="34"/>
  </w:num>
  <w:num w:numId="34" w16cid:durableId="1843202763">
    <w:abstractNumId w:val="38"/>
  </w:num>
  <w:num w:numId="35" w16cid:durableId="939067112">
    <w:abstractNumId w:val="36"/>
  </w:num>
  <w:num w:numId="36" w16cid:durableId="897672433">
    <w:abstractNumId w:val="25"/>
  </w:num>
  <w:num w:numId="37" w16cid:durableId="2042901535">
    <w:abstractNumId w:val="26"/>
  </w:num>
  <w:num w:numId="38" w16cid:durableId="1452700339">
    <w:abstractNumId w:val="12"/>
  </w:num>
  <w:num w:numId="39" w16cid:durableId="863635866">
    <w:abstractNumId w:val="23"/>
  </w:num>
  <w:num w:numId="40" w16cid:durableId="1737439408">
    <w:abstractNumId w:val="29"/>
  </w:num>
  <w:num w:numId="41" w16cid:durableId="501816320">
    <w:abstractNumId w:val="11"/>
  </w:num>
  <w:num w:numId="42" w16cid:durableId="1292785507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02A"/>
    <w:rsid w:val="00000058"/>
    <w:rsid w:val="0000017D"/>
    <w:rsid w:val="00000299"/>
    <w:rsid w:val="000004E4"/>
    <w:rsid w:val="0000075D"/>
    <w:rsid w:val="00000B21"/>
    <w:rsid w:val="00000EAE"/>
    <w:rsid w:val="00001190"/>
    <w:rsid w:val="00001229"/>
    <w:rsid w:val="00001519"/>
    <w:rsid w:val="00001D2E"/>
    <w:rsid w:val="00001D69"/>
    <w:rsid w:val="000023CE"/>
    <w:rsid w:val="00002652"/>
    <w:rsid w:val="00002734"/>
    <w:rsid w:val="00002809"/>
    <w:rsid w:val="00003153"/>
    <w:rsid w:val="000032E3"/>
    <w:rsid w:val="000034BC"/>
    <w:rsid w:val="000039E8"/>
    <w:rsid w:val="00003B0F"/>
    <w:rsid w:val="00003DA8"/>
    <w:rsid w:val="00003E02"/>
    <w:rsid w:val="00003EED"/>
    <w:rsid w:val="00003F17"/>
    <w:rsid w:val="000044B2"/>
    <w:rsid w:val="00004792"/>
    <w:rsid w:val="00004A00"/>
    <w:rsid w:val="00004A97"/>
    <w:rsid w:val="00004DC8"/>
    <w:rsid w:val="00004F5B"/>
    <w:rsid w:val="00004FDB"/>
    <w:rsid w:val="000050AD"/>
    <w:rsid w:val="00005193"/>
    <w:rsid w:val="00005243"/>
    <w:rsid w:val="000053DE"/>
    <w:rsid w:val="000059A8"/>
    <w:rsid w:val="000059C1"/>
    <w:rsid w:val="00005A69"/>
    <w:rsid w:val="00005B7D"/>
    <w:rsid w:val="00005BF0"/>
    <w:rsid w:val="00005D11"/>
    <w:rsid w:val="00005E61"/>
    <w:rsid w:val="00006828"/>
    <w:rsid w:val="00006EA2"/>
    <w:rsid w:val="000070C2"/>
    <w:rsid w:val="000071BA"/>
    <w:rsid w:val="000077B5"/>
    <w:rsid w:val="000078D2"/>
    <w:rsid w:val="0001012F"/>
    <w:rsid w:val="0001076F"/>
    <w:rsid w:val="00010C82"/>
    <w:rsid w:val="00010FA5"/>
    <w:rsid w:val="00011207"/>
    <w:rsid w:val="000112AA"/>
    <w:rsid w:val="00011478"/>
    <w:rsid w:val="0001154B"/>
    <w:rsid w:val="000117B0"/>
    <w:rsid w:val="00011B30"/>
    <w:rsid w:val="00012443"/>
    <w:rsid w:val="000124DA"/>
    <w:rsid w:val="000125C1"/>
    <w:rsid w:val="000126BD"/>
    <w:rsid w:val="000128F2"/>
    <w:rsid w:val="00012BAA"/>
    <w:rsid w:val="00012CBB"/>
    <w:rsid w:val="000139BC"/>
    <w:rsid w:val="00013C90"/>
    <w:rsid w:val="00013D53"/>
    <w:rsid w:val="00013FAF"/>
    <w:rsid w:val="00014372"/>
    <w:rsid w:val="000143F4"/>
    <w:rsid w:val="00014405"/>
    <w:rsid w:val="000144A9"/>
    <w:rsid w:val="000144D8"/>
    <w:rsid w:val="0001490A"/>
    <w:rsid w:val="000149FF"/>
    <w:rsid w:val="00014A87"/>
    <w:rsid w:val="00014BDD"/>
    <w:rsid w:val="00014D05"/>
    <w:rsid w:val="000150AB"/>
    <w:rsid w:val="000153D9"/>
    <w:rsid w:val="00015934"/>
    <w:rsid w:val="00015B07"/>
    <w:rsid w:val="000164A4"/>
    <w:rsid w:val="000164F1"/>
    <w:rsid w:val="0001683E"/>
    <w:rsid w:val="0001729A"/>
    <w:rsid w:val="0001767E"/>
    <w:rsid w:val="000177B6"/>
    <w:rsid w:val="00017848"/>
    <w:rsid w:val="0001785A"/>
    <w:rsid w:val="00017C09"/>
    <w:rsid w:val="00017CB8"/>
    <w:rsid w:val="00017DD9"/>
    <w:rsid w:val="00017F82"/>
    <w:rsid w:val="0002004E"/>
    <w:rsid w:val="000207A6"/>
    <w:rsid w:val="00021844"/>
    <w:rsid w:val="00021D86"/>
    <w:rsid w:val="000226ED"/>
    <w:rsid w:val="0002271E"/>
    <w:rsid w:val="00022750"/>
    <w:rsid w:val="00022E8D"/>
    <w:rsid w:val="00023069"/>
    <w:rsid w:val="000237D8"/>
    <w:rsid w:val="00023913"/>
    <w:rsid w:val="00023A7C"/>
    <w:rsid w:val="00023C49"/>
    <w:rsid w:val="00023CF9"/>
    <w:rsid w:val="00023D13"/>
    <w:rsid w:val="000240A4"/>
    <w:rsid w:val="00024209"/>
    <w:rsid w:val="00024305"/>
    <w:rsid w:val="00024BD4"/>
    <w:rsid w:val="00024EFF"/>
    <w:rsid w:val="000252D0"/>
    <w:rsid w:val="000253B8"/>
    <w:rsid w:val="00025A51"/>
    <w:rsid w:val="00025A8E"/>
    <w:rsid w:val="000261AF"/>
    <w:rsid w:val="000264A4"/>
    <w:rsid w:val="00026738"/>
    <w:rsid w:val="00026870"/>
    <w:rsid w:val="00026909"/>
    <w:rsid w:val="00026E8D"/>
    <w:rsid w:val="00026F94"/>
    <w:rsid w:val="000274CE"/>
    <w:rsid w:val="000276DF"/>
    <w:rsid w:val="000277C1"/>
    <w:rsid w:val="00027DC9"/>
    <w:rsid w:val="00030053"/>
    <w:rsid w:val="000308E5"/>
    <w:rsid w:val="0003094C"/>
    <w:rsid w:val="00030A7C"/>
    <w:rsid w:val="00030FB1"/>
    <w:rsid w:val="00031377"/>
    <w:rsid w:val="00031386"/>
    <w:rsid w:val="00031ABD"/>
    <w:rsid w:val="00031CA1"/>
    <w:rsid w:val="0003266C"/>
    <w:rsid w:val="000326FA"/>
    <w:rsid w:val="000329E7"/>
    <w:rsid w:val="00032A9F"/>
    <w:rsid w:val="00032C27"/>
    <w:rsid w:val="00032DC4"/>
    <w:rsid w:val="00032EC8"/>
    <w:rsid w:val="00032FC8"/>
    <w:rsid w:val="0003331A"/>
    <w:rsid w:val="00033716"/>
    <w:rsid w:val="00033D0F"/>
    <w:rsid w:val="00033EE8"/>
    <w:rsid w:val="00033EF0"/>
    <w:rsid w:val="00034050"/>
    <w:rsid w:val="0003423D"/>
    <w:rsid w:val="00034E04"/>
    <w:rsid w:val="00034E0B"/>
    <w:rsid w:val="00035262"/>
    <w:rsid w:val="000354D7"/>
    <w:rsid w:val="0003570B"/>
    <w:rsid w:val="000357EB"/>
    <w:rsid w:val="00035AE8"/>
    <w:rsid w:val="00035C76"/>
    <w:rsid w:val="00035DD8"/>
    <w:rsid w:val="00035E0D"/>
    <w:rsid w:val="0003634F"/>
    <w:rsid w:val="000365DB"/>
    <w:rsid w:val="000366F1"/>
    <w:rsid w:val="0003706F"/>
    <w:rsid w:val="00040147"/>
    <w:rsid w:val="0004072C"/>
    <w:rsid w:val="00040A5F"/>
    <w:rsid w:val="00041702"/>
    <w:rsid w:val="00041B6F"/>
    <w:rsid w:val="00041E5E"/>
    <w:rsid w:val="00041FE1"/>
    <w:rsid w:val="000422F5"/>
    <w:rsid w:val="0004240F"/>
    <w:rsid w:val="00042576"/>
    <w:rsid w:val="0004260D"/>
    <w:rsid w:val="0004299F"/>
    <w:rsid w:val="000429AD"/>
    <w:rsid w:val="00042A04"/>
    <w:rsid w:val="00043139"/>
    <w:rsid w:val="00043259"/>
    <w:rsid w:val="00043785"/>
    <w:rsid w:val="00043BB8"/>
    <w:rsid w:val="00044076"/>
    <w:rsid w:val="000440D0"/>
    <w:rsid w:val="000442C8"/>
    <w:rsid w:val="00044319"/>
    <w:rsid w:val="00044797"/>
    <w:rsid w:val="00044968"/>
    <w:rsid w:val="000449C5"/>
    <w:rsid w:val="00044AE1"/>
    <w:rsid w:val="00044BD2"/>
    <w:rsid w:val="00044DDC"/>
    <w:rsid w:val="00044E7B"/>
    <w:rsid w:val="00044F27"/>
    <w:rsid w:val="00045029"/>
    <w:rsid w:val="000457FF"/>
    <w:rsid w:val="0004622E"/>
    <w:rsid w:val="000463CC"/>
    <w:rsid w:val="000465C6"/>
    <w:rsid w:val="00046FBF"/>
    <w:rsid w:val="000472ED"/>
    <w:rsid w:val="00047489"/>
    <w:rsid w:val="0004774E"/>
    <w:rsid w:val="00047ABE"/>
    <w:rsid w:val="00047B6F"/>
    <w:rsid w:val="00047C63"/>
    <w:rsid w:val="00047CBC"/>
    <w:rsid w:val="000504D0"/>
    <w:rsid w:val="000505AE"/>
    <w:rsid w:val="000507C7"/>
    <w:rsid w:val="00050B9C"/>
    <w:rsid w:val="00050E6B"/>
    <w:rsid w:val="00051458"/>
    <w:rsid w:val="00051A69"/>
    <w:rsid w:val="00051B88"/>
    <w:rsid w:val="00051D0D"/>
    <w:rsid w:val="00051E6E"/>
    <w:rsid w:val="00051FC5"/>
    <w:rsid w:val="000520A9"/>
    <w:rsid w:val="00052A19"/>
    <w:rsid w:val="00052C85"/>
    <w:rsid w:val="00052E35"/>
    <w:rsid w:val="00052E57"/>
    <w:rsid w:val="00052FD8"/>
    <w:rsid w:val="000538C2"/>
    <w:rsid w:val="00053F46"/>
    <w:rsid w:val="00054051"/>
    <w:rsid w:val="0005434C"/>
    <w:rsid w:val="000544A6"/>
    <w:rsid w:val="00054911"/>
    <w:rsid w:val="000549A8"/>
    <w:rsid w:val="0005510D"/>
    <w:rsid w:val="0005516E"/>
    <w:rsid w:val="00055EDE"/>
    <w:rsid w:val="00055FAA"/>
    <w:rsid w:val="00055FAE"/>
    <w:rsid w:val="0005608B"/>
    <w:rsid w:val="00056598"/>
    <w:rsid w:val="00056664"/>
    <w:rsid w:val="000566BA"/>
    <w:rsid w:val="0005692F"/>
    <w:rsid w:val="00056A47"/>
    <w:rsid w:val="00056AB8"/>
    <w:rsid w:val="00056D20"/>
    <w:rsid w:val="00056DB4"/>
    <w:rsid w:val="000575F8"/>
    <w:rsid w:val="00057813"/>
    <w:rsid w:val="00057863"/>
    <w:rsid w:val="00057A8B"/>
    <w:rsid w:val="00057AF8"/>
    <w:rsid w:val="00057C59"/>
    <w:rsid w:val="00057CA6"/>
    <w:rsid w:val="00057D94"/>
    <w:rsid w:val="00057F30"/>
    <w:rsid w:val="000602BA"/>
    <w:rsid w:val="00060488"/>
    <w:rsid w:val="0006052B"/>
    <w:rsid w:val="00060533"/>
    <w:rsid w:val="00060D9F"/>
    <w:rsid w:val="00060DF2"/>
    <w:rsid w:val="00060F4C"/>
    <w:rsid w:val="0006142E"/>
    <w:rsid w:val="0006177A"/>
    <w:rsid w:val="00061853"/>
    <w:rsid w:val="00061D13"/>
    <w:rsid w:val="00061DC6"/>
    <w:rsid w:val="00061F15"/>
    <w:rsid w:val="000624A8"/>
    <w:rsid w:val="00062595"/>
    <w:rsid w:val="00062D50"/>
    <w:rsid w:val="00062DAD"/>
    <w:rsid w:val="00063285"/>
    <w:rsid w:val="0006352C"/>
    <w:rsid w:val="0006364C"/>
    <w:rsid w:val="000638B5"/>
    <w:rsid w:val="00063901"/>
    <w:rsid w:val="00063A01"/>
    <w:rsid w:val="00063C0E"/>
    <w:rsid w:val="00063C54"/>
    <w:rsid w:val="00064528"/>
    <w:rsid w:val="0006477F"/>
    <w:rsid w:val="00064BE1"/>
    <w:rsid w:val="00064C89"/>
    <w:rsid w:val="0006547B"/>
    <w:rsid w:val="000654FC"/>
    <w:rsid w:val="000657C0"/>
    <w:rsid w:val="000659C3"/>
    <w:rsid w:val="00065D3E"/>
    <w:rsid w:val="00065EB1"/>
    <w:rsid w:val="0006604C"/>
    <w:rsid w:val="000661B2"/>
    <w:rsid w:val="00066286"/>
    <w:rsid w:val="0006669A"/>
    <w:rsid w:val="00066962"/>
    <w:rsid w:val="00066AFE"/>
    <w:rsid w:val="00067110"/>
    <w:rsid w:val="0006740B"/>
    <w:rsid w:val="00067741"/>
    <w:rsid w:val="000677D7"/>
    <w:rsid w:val="00067ACF"/>
    <w:rsid w:val="00067B49"/>
    <w:rsid w:val="00067CB1"/>
    <w:rsid w:val="00070014"/>
    <w:rsid w:val="00070140"/>
    <w:rsid w:val="00070D35"/>
    <w:rsid w:val="00071174"/>
    <w:rsid w:val="0007162C"/>
    <w:rsid w:val="00071716"/>
    <w:rsid w:val="000719E3"/>
    <w:rsid w:val="00071BA6"/>
    <w:rsid w:val="00071D05"/>
    <w:rsid w:val="00071D33"/>
    <w:rsid w:val="00071D5B"/>
    <w:rsid w:val="00071FBE"/>
    <w:rsid w:val="00072163"/>
    <w:rsid w:val="00072839"/>
    <w:rsid w:val="00072EBB"/>
    <w:rsid w:val="00072F7D"/>
    <w:rsid w:val="00073C4A"/>
    <w:rsid w:val="00074681"/>
    <w:rsid w:val="00074C09"/>
    <w:rsid w:val="00074C2B"/>
    <w:rsid w:val="00074C3C"/>
    <w:rsid w:val="0007532D"/>
    <w:rsid w:val="00075420"/>
    <w:rsid w:val="000759FD"/>
    <w:rsid w:val="00075AB6"/>
    <w:rsid w:val="00075B2B"/>
    <w:rsid w:val="00075C77"/>
    <w:rsid w:val="00075D9F"/>
    <w:rsid w:val="00075EAA"/>
    <w:rsid w:val="00075F32"/>
    <w:rsid w:val="00076109"/>
    <w:rsid w:val="000764CE"/>
    <w:rsid w:val="00076777"/>
    <w:rsid w:val="00076EBA"/>
    <w:rsid w:val="0007708B"/>
    <w:rsid w:val="00077121"/>
    <w:rsid w:val="00077196"/>
    <w:rsid w:val="000776F9"/>
    <w:rsid w:val="00077AA7"/>
    <w:rsid w:val="00077D25"/>
    <w:rsid w:val="00077D95"/>
    <w:rsid w:val="00080361"/>
    <w:rsid w:val="0008056D"/>
    <w:rsid w:val="00080A5A"/>
    <w:rsid w:val="00080C67"/>
    <w:rsid w:val="00080DB7"/>
    <w:rsid w:val="00080FC4"/>
    <w:rsid w:val="00081567"/>
    <w:rsid w:val="000818E3"/>
    <w:rsid w:val="0008191F"/>
    <w:rsid w:val="00081B15"/>
    <w:rsid w:val="00081B55"/>
    <w:rsid w:val="00081F14"/>
    <w:rsid w:val="00082435"/>
    <w:rsid w:val="00082690"/>
    <w:rsid w:val="000828DD"/>
    <w:rsid w:val="00082A63"/>
    <w:rsid w:val="00082B78"/>
    <w:rsid w:val="00082BEB"/>
    <w:rsid w:val="00082C49"/>
    <w:rsid w:val="00082E15"/>
    <w:rsid w:val="00082F8D"/>
    <w:rsid w:val="000834EE"/>
    <w:rsid w:val="00083ABC"/>
    <w:rsid w:val="000840ED"/>
    <w:rsid w:val="00084153"/>
    <w:rsid w:val="000841C6"/>
    <w:rsid w:val="00084220"/>
    <w:rsid w:val="000843D8"/>
    <w:rsid w:val="00084564"/>
    <w:rsid w:val="00085083"/>
    <w:rsid w:val="0008538F"/>
    <w:rsid w:val="00085585"/>
    <w:rsid w:val="00085A7A"/>
    <w:rsid w:val="00085AD8"/>
    <w:rsid w:val="00085D4A"/>
    <w:rsid w:val="00085F25"/>
    <w:rsid w:val="0008617D"/>
    <w:rsid w:val="00086431"/>
    <w:rsid w:val="0008649F"/>
    <w:rsid w:val="000864EC"/>
    <w:rsid w:val="0008662E"/>
    <w:rsid w:val="00086DE0"/>
    <w:rsid w:val="00087928"/>
    <w:rsid w:val="00087D90"/>
    <w:rsid w:val="00090340"/>
    <w:rsid w:val="0009076C"/>
    <w:rsid w:val="00090969"/>
    <w:rsid w:val="00090FDB"/>
    <w:rsid w:val="00090FDC"/>
    <w:rsid w:val="000912E5"/>
    <w:rsid w:val="0009145B"/>
    <w:rsid w:val="000916DC"/>
    <w:rsid w:val="0009180B"/>
    <w:rsid w:val="00091901"/>
    <w:rsid w:val="0009197F"/>
    <w:rsid w:val="00091EDF"/>
    <w:rsid w:val="0009208F"/>
    <w:rsid w:val="000921AB"/>
    <w:rsid w:val="000923D8"/>
    <w:rsid w:val="00092637"/>
    <w:rsid w:val="0009274F"/>
    <w:rsid w:val="000929EE"/>
    <w:rsid w:val="000929F3"/>
    <w:rsid w:val="00092A04"/>
    <w:rsid w:val="00092B7E"/>
    <w:rsid w:val="00092DA5"/>
    <w:rsid w:val="00092E31"/>
    <w:rsid w:val="000932BD"/>
    <w:rsid w:val="00093584"/>
    <w:rsid w:val="00093755"/>
    <w:rsid w:val="00093871"/>
    <w:rsid w:val="000938B5"/>
    <w:rsid w:val="0009392C"/>
    <w:rsid w:val="00093A6D"/>
    <w:rsid w:val="00093AA7"/>
    <w:rsid w:val="00093BAB"/>
    <w:rsid w:val="00093E78"/>
    <w:rsid w:val="00093EB2"/>
    <w:rsid w:val="000940D8"/>
    <w:rsid w:val="0009411E"/>
    <w:rsid w:val="000945E6"/>
    <w:rsid w:val="0009464B"/>
    <w:rsid w:val="00094A14"/>
    <w:rsid w:val="00094E31"/>
    <w:rsid w:val="000959D0"/>
    <w:rsid w:val="00096176"/>
    <w:rsid w:val="00096914"/>
    <w:rsid w:val="00096B04"/>
    <w:rsid w:val="00097350"/>
    <w:rsid w:val="00097488"/>
    <w:rsid w:val="000974BC"/>
    <w:rsid w:val="0009782E"/>
    <w:rsid w:val="000979EA"/>
    <w:rsid w:val="00097E04"/>
    <w:rsid w:val="000A039A"/>
    <w:rsid w:val="000A051B"/>
    <w:rsid w:val="000A0D85"/>
    <w:rsid w:val="000A0E31"/>
    <w:rsid w:val="000A0F32"/>
    <w:rsid w:val="000A154F"/>
    <w:rsid w:val="000A1842"/>
    <w:rsid w:val="000A2064"/>
    <w:rsid w:val="000A216F"/>
    <w:rsid w:val="000A2FA8"/>
    <w:rsid w:val="000A35B4"/>
    <w:rsid w:val="000A3A08"/>
    <w:rsid w:val="000A3CC9"/>
    <w:rsid w:val="000A3D0E"/>
    <w:rsid w:val="000A3E25"/>
    <w:rsid w:val="000A3E7C"/>
    <w:rsid w:val="000A4008"/>
    <w:rsid w:val="000A4251"/>
    <w:rsid w:val="000A441E"/>
    <w:rsid w:val="000A44F9"/>
    <w:rsid w:val="000A46F5"/>
    <w:rsid w:val="000A523D"/>
    <w:rsid w:val="000A54AF"/>
    <w:rsid w:val="000A5956"/>
    <w:rsid w:val="000A5BF9"/>
    <w:rsid w:val="000A5EA3"/>
    <w:rsid w:val="000A5EEE"/>
    <w:rsid w:val="000A5FD9"/>
    <w:rsid w:val="000A60B6"/>
    <w:rsid w:val="000A6168"/>
    <w:rsid w:val="000A629D"/>
    <w:rsid w:val="000A637D"/>
    <w:rsid w:val="000A6909"/>
    <w:rsid w:val="000A6AA2"/>
    <w:rsid w:val="000A6BC9"/>
    <w:rsid w:val="000A6EEB"/>
    <w:rsid w:val="000A7098"/>
    <w:rsid w:val="000A7A78"/>
    <w:rsid w:val="000A7A9B"/>
    <w:rsid w:val="000A7F79"/>
    <w:rsid w:val="000B0000"/>
    <w:rsid w:val="000B0C29"/>
    <w:rsid w:val="000B0C5A"/>
    <w:rsid w:val="000B15D8"/>
    <w:rsid w:val="000B1652"/>
    <w:rsid w:val="000B169D"/>
    <w:rsid w:val="000B1E10"/>
    <w:rsid w:val="000B1F05"/>
    <w:rsid w:val="000B2302"/>
    <w:rsid w:val="000B2421"/>
    <w:rsid w:val="000B24FF"/>
    <w:rsid w:val="000B2516"/>
    <w:rsid w:val="000B25D6"/>
    <w:rsid w:val="000B28FA"/>
    <w:rsid w:val="000B2F14"/>
    <w:rsid w:val="000B3456"/>
    <w:rsid w:val="000B360B"/>
    <w:rsid w:val="000B377A"/>
    <w:rsid w:val="000B3A7F"/>
    <w:rsid w:val="000B4308"/>
    <w:rsid w:val="000B43A8"/>
    <w:rsid w:val="000B43BF"/>
    <w:rsid w:val="000B468D"/>
    <w:rsid w:val="000B469E"/>
    <w:rsid w:val="000B4711"/>
    <w:rsid w:val="000B490D"/>
    <w:rsid w:val="000B55DA"/>
    <w:rsid w:val="000B5663"/>
    <w:rsid w:val="000B5CBC"/>
    <w:rsid w:val="000B5F7A"/>
    <w:rsid w:val="000B602E"/>
    <w:rsid w:val="000B62EC"/>
    <w:rsid w:val="000B6314"/>
    <w:rsid w:val="000B650F"/>
    <w:rsid w:val="000B66CC"/>
    <w:rsid w:val="000B6CC0"/>
    <w:rsid w:val="000B73D7"/>
    <w:rsid w:val="000B7798"/>
    <w:rsid w:val="000B7A52"/>
    <w:rsid w:val="000B7E12"/>
    <w:rsid w:val="000B7F62"/>
    <w:rsid w:val="000C0381"/>
    <w:rsid w:val="000C04E1"/>
    <w:rsid w:val="000C0605"/>
    <w:rsid w:val="000C0733"/>
    <w:rsid w:val="000C0A6A"/>
    <w:rsid w:val="000C0BD3"/>
    <w:rsid w:val="000C0C3D"/>
    <w:rsid w:val="000C0CAD"/>
    <w:rsid w:val="000C0DEA"/>
    <w:rsid w:val="000C0FE9"/>
    <w:rsid w:val="000C16AE"/>
    <w:rsid w:val="000C1864"/>
    <w:rsid w:val="000C1A21"/>
    <w:rsid w:val="000C1DDA"/>
    <w:rsid w:val="000C21E0"/>
    <w:rsid w:val="000C30C6"/>
    <w:rsid w:val="000C3EA4"/>
    <w:rsid w:val="000C4350"/>
    <w:rsid w:val="000C4970"/>
    <w:rsid w:val="000C4DDC"/>
    <w:rsid w:val="000C4F9B"/>
    <w:rsid w:val="000C502A"/>
    <w:rsid w:val="000C517E"/>
    <w:rsid w:val="000C52D7"/>
    <w:rsid w:val="000C5B47"/>
    <w:rsid w:val="000C61A5"/>
    <w:rsid w:val="000C650C"/>
    <w:rsid w:val="000C6680"/>
    <w:rsid w:val="000C6B1B"/>
    <w:rsid w:val="000C6B21"/>
    <w:rsid w:val="000C6B32"/>
    <w:rsid w:val="000C6F0E"/>
    <w:rsid w:val="000C6FF2"/>
    <w:rsid w:val="000C7522"/>
    <w:rsid w:val="000C7652"/>
    <w:rsid w:val="000D00C7"/>
    <w:rsid w:val="000D00F9"/>
    <w:rsid w:val="000D019E"/>
    <w:rsid w:val="000D02D5"/>
    <w:rsid w:val="000D02DB"/>
    <w:rsid w:val="000D0490"/>
    <w:rsid w:val="000D06C0"/>
    <w:rsid w:val="000D072F"/>
    <w:rsid w:val="000D0914"/>
    <w:rsid w:val="000D0E23"/>
    <w:rsid w:val="000D0EB4"/>
    <w:rsid w:val="000D1580"/>
    <w:rsid w:val="000D1591"/>
    <w:rsid w:val="000D1CA2"/>
    <w:rsid w:val="000D1E5D"/>
    <w:rsid w:val="000D254F"/>
    <w:rsid w:val="000D2938"/>
    <w:rsid w:val="000D2AA7"/>
    <w:rsid w:val="000D300A"/>
    <w:rsid w:val="000D337D"/>
    <w:rsid w:val="000D392A"/>
    <w:rsid w:val="000D3BE1"/>
    <w:rsid w:val="000D3D40"/>
    <w:rsid w:val="000D3EAB"/>
    <w:rsid w:val="000D3ED5"/>
    <w:rsid w:val="000D4081"/>
    <w:rsid w:val="000D4420"/>
    <w:rsid w:val="000D4471"/>
    <w:rsid w:val="000D4E25"/>
    <w:rsid w:val="000D4F25"/>
    <w:rsid w:val="000D5139"/>
    <w:rsid w:val="000D51E6"/>
    <w:rsid w:val="000D558D"/>
    <w:rsid w:val="000D5745"/>
    <w:rsid w:val="000D5793"/>
    <w:rsid w:val="000D5A16"/>
    <w:rsid w:val="000D5C7D"/>
    <w:rsid w:val="000D5F88"/>
    <w:rsid w:val="000D6030"/>
    <w:rsid w:val="000D6382"/>
    <w:rsid w:val="000D6434"/>
    <w:rsid w:val="000D64C9"/>
    <w:rsid w:val="000D661E"/>
    <w:rsid w:val="000D6721"/>
    <w:rsid w:val="000D6856"/>
    <w:rsid w:val="000D6BA8"/>
    <w:rsid w:val="000D6CAD"/>
    <w:rsid w:val="000D7100"/>
    <w:rsid w:val="000D7433"/>
    <w:rsid w:val="000D7450"/>
    <w:rsid w:val="000D77B8"/>
    <w:rsid w:val="000D7821"/>
    <w:rsid w:val="000D786B"/>
    <w:rsid w:val="000D78FE"/>
    <w:rsid w:val="000D7B32"/>
    <w:rsid w:val="000D7BED"/>
    <w:rsid w:val="000E0048"/>
    <w:rsid w:val="000E01BB"/>
    <w:rsid w:val="000E02EA"/>
    <w:rsid w:val="000E0379"/>
    <w:rsid w:val="000E0649"/>
    <w:rsid w:val="000E0F64"/>
    <w:rsid w:val="000E13A5"/>
    <w:rsid w:val="000E149A"/>
    <w:rsid w:val="000E150D"/>
    <w:rsid w:val="000E164C"/>
    <w:rsid w:val="000E18C5"/>
    <w:rsid w:val="000E1B19"/>
    <w:rsid w:val="000E1B6B"/>
    <w:rsid w:val="000E1FCD"/>
    <w:rsid w:val="000E206A"/>
    <w:rsid w:val="000E227D"/>
    <w:rsid w:val="000E22BB"/>
    <w:rsid w:val="000E2570"/>
    <w:rsid w:val="000E292D"/>
    <w:rsid w:val="000E2FA4"/>
    <w:rsid w:val="000E33EB"/>
    <w:rsid w:val="000E3490"/>
    <w:rsid w:val="000E3497"/>
    <w:rsid w:val="000E35FA"/>
    <w:rsid w:val="000E42A9"/>
    <w:rsid w:val="000E5128"/>
    <w:rsid w:val="000E5452"/>
    <w:rsid w:val="000E54DD"/>
    <w:rsid w:val="000E6089"/>
    <w:rsid w:val="000E612B"/>
    <w:rsid w:val="000E63F6"/>
    <w:rsid w:val="000E64BF"/>
    <w:rsid w:val="000E64CF"/>
    <w:rsid w:val="000E69A8"/>
    <w:rsid w:val="000E6E65"/>
    <w:rsid w:val="000E7516"/>
    <w:rsid w:val="000E7AF1"/>
    <w:rsid w:val="000E7DCE"/>
    <w:rsid w:val="000F00B6"/>
    <w:rsid w:val="000F050E"/>
    <w:rsid w:val="000F0557"/>
    <w:rsid w:val="000F0E3E"/>
    <w:rsid w:val="000F0EC2"/>
    <w:rsid w:val="000F1304"/>
    <w:rsid w:val="000F146E"/>
    <w:rsid w:val="000F18BF"/>
    <w:rsid w:val="000F1BB0"/>
    <w:rsid w:val="000F1CAE"/>
    <w:rsid w:val="000F25FC"/>
    <w:rsid w:val="000F27FC"/>
    <w:rsid w:val="000F34E1"/>
    <w:rsid w:val="000F34EE"/>
    <w:rsid w:val="000F3748"/>
    <w:rsid w:val="000F3AA4"/>
    <w:rsid w:val="000F3C83"/>
    <w:rsid w:val="000F3CBF"/>
    <w:rsid w:val="000F3D48"/>
    <w:rsid w:val="000F49DE"/>
    <w:rsid w:val="000F4AA0"/>
    <w:rsid w:val="000F4AE9"/>
    <w:rsid w:val="000F4DD3"/>
    <w:rsid w:val="000F4E91"/>
    <w:rsid w:val="000F4FFE"/>
    <w:rsid w:val="000F57D0"/>
    <w:rsid w:val="000F5B96"/>
    <w:rsid w:val="000F5CA8"/>
    <w:rsid w:val="000F5DCC"/>
    <w:rsid w:val="000F5E6F"/>
    <w:rsid w:val="000F609B"/>
    <w:rsid w:val="000F65AC"/>
    <w:rsid w:val="000F6740"/>
    <w:rsid w:val="000F6A7A"/>
    <w:rsid w:val="000F6B86"/>
    <w:rsid w:val="000F7077"/>
    <w:rsid w:val="000F7081"/>
    <w:rsid w:val="000F71CD"/>
    <w:rsid w:val="000F7319"/>
    <w:rsid w:val="000F77C0"/>
    <w:rsid w:val="000F7803"/>
    <w:rsid w:val="000F7AA5"/>
    <w:rsid w:val="000F7CC5"/>
    <w:rsid w:val="00100067"/>
    <w:rsid w:val="00100ABC"/>
    <w:rsid w:val="00100EE1"/>
    <w:rsid w:val="00100F0B"/>
    <w:rsid w:val="00101689"/>
    <w:rsid w:val="00102390"/>
    <w:rsid w:val="00102631"/>
    <w:rsid w:val="00102806"/>
    <w:rsid w:val="00103600"/>
    <w:rsid w:val="00103976"/>
    <w:rsid w:val="00103A6A"/>
    <w:rsid w:val="00103ABE"/>
    <w:rsid w:val="00103B5B"/>
    <w:rsid w:val="00103BE2"/>
    <w:rsid w:val="00103DD1"/>
    <w:rsid w:val="001041DF"/>
    <w:rsid w:val="0010440D"/>
    <w:rsid w:val="00104854"/>
    <w:rsid w:val="001048E8"/>
    <w:rsid w:val="00104D50"/>
    <w:rsid w:val="00104E88"/>
    <w:rsid w:val="0010537C"/>
    <w:rsid w:val="00105409"/>
    <w:rsid w:val="001054EC"/>
    <w:rsid w:val="00105AB7"/>
    <w:rsid w:val="00105C38"/>
    <w:rsid w:val="00105D11"/>
    <w:rsid w:val="00105F4E"/>
    <w:rsid w:val="00105FEF"/>
    <w:rsid w:val="0010623B"/>
    <w:rsid w:val="001065B3"/>
    <w:rsid w:val="00106773"/>
    <w:rsid w:val="00106941"/>
    <w:rsid w:val="00106B2C"/>
    <w:rsid w:val="00106D04"/>
    <w:rsid w:val="00106FC2"/>
    <w:rsid w:val="001075A6"/>
    <w:rsid w:val="0010784B"/>
    <w:rsid w:val="00107A0A"/>
    <w:rsid w:val="00107B81"/>
    <w:rsid w:val="00107E30"/>
    <w:rsid w:val="00107F28"/>
    <w:rsid w:val="00107F2F"/>
    <w:rsid w:val="00107F52"/>
    <w:rsid w:val="00110823"/>
    <w:rsid w:val="00110845"/>
    <w:rsid w:val="00111250"/>
    <w:rsid w:val="001113D1"/>
    <w:rsid w:val="00111843"/>
    <w:rsid w:val="00111ADC"/>
    <w:rsid w:val="00111C41"/>
    <w:rsid w:val="00111CDF"/>
    <w:rsid w:val="00111E11"/>
    <w:rsid w:val="0011210F"/>
    <w:rsid w:val="001125DD"/>
    <w:rsid w:val="00112617"/>
    <w:rsid w:val="00112943"/>
    <w:rsid w:val="00112C9D"/>
    <w:rsid w:val="00112DA3"/>
    <w:rsid w:val="001130D2"/>
    <w:rsid w:val="0011330D"/>
    <w:rsid w:val="00113586"/>
    <w:rsid w:val="001137AD"/>
    <w:rsid w:val="0011383B"/>
    <w:rsid w:val="001138CF"/>
    <w:rsid w:val="00113992"/>
    <w:rsid w:val="001139A0"/>
    <w:rsid w:val="00113FC3"/>
    <w:rsid w:val="00114200"/>
    <w:rsid w:val="001142DA"/>
    <w:rsid w:val="00114361"/>
    <w:rsid w:val="001146C0"/>
    <w:rsid w:val="001148F9"/>
    <w:rsid w:val="001149B3"/>
    <w:rsid w:val="00114A5E"/>
    <w:rsid w:val="00114B50"/>
    <w:rsid w:val="0011510F"/>
    <w:rsid w:val="001153E9"/>
    <w:rsid w:val="0011548B"/>
    <w:rsid w:val="00115598"/>
    <w:rsid w:val="00115FED"/>
    <w:rsid w:val="0011633E"/>
    <w:rsid w:val="0011635A"/>
    <w:rsid w:val="0011636B"/>
    <w:rsid w:val="001163BA"/>
    <w:rsid w:val="00116525"/>
    <w:rsid w:val="001165FA"/>
    <w:rsid w:val="00116BD2"/>
    <w:rsid w:val="00117644"/>
    <w:rsid w:val="00117C1C"/>
    <w:rsid w:val="00117D75"/>
    <w:rsid w:val="00120227"/>
    <w:rsid w:val="0012086A"/>
    <w:rsid w:val="00120B1A"/>
    <w:rsid w:val="00120CFB"/>
    <w:rsid w:val="00120F55"/>
    <w:rsid w:val="0012100B"/>
    <w:rsid w:val="00121678"/>
    <w:rsid w:val="00121944"/>
    <w:rsid w:val="0012218F"/>
    <w:rsid w:val="001224CF"/>
    <w:rsid w:val="00122D45"/>
    <w:rsid w:val="00122D5F"/>
    <w:rsid w:val="00122DD2"/>
    <w:rsid w:val="001230EE"/>
    <w:rsid w:val="0012323A"/>
    <w:rsid w:val="001233D9"/>
    <w:rsid w:val="00123564"/>
    <w:rsid w:val="00123A19"/>
    <w:rsid w:val="00123CAD"/>
    <w:rsid w:val="00123CD0"/>
    <w:rsid w:val="00123D6D"/>
    <w:rsid w:val="00123F52"/>
    <w:rsid w:val="00124021"/>
    <w:rsid w:val="0012480F"/>
    <w:rsid w:val="00124ABB"/>
    <w:rsid w:val="00124BB8"/>
    <w:rsid w:val="00124CD0"/>
    <w:rsid w:val="00124DD4"/>
    <w:rsid w:val="00124FA2"/>
    <w:rsid w:val="0012505E"/>
    <w:rsid w:val="001252F0"/>
    <w:rsid w:val="00125759"/>
    <w:rsid w:val="0012597F"/>
    <w:rsid w:val="00126252"/>
    <w:rsid w:val="00126624"/>
    <w:rsid w:val="00126648"/>
    <w:rsid w:val="00126C19"/>
    <w:rsid w:val="00126C78"/>
    <w:rsid w:val="00126CA8"/>
    <w:rsid w:val="00126D8B"/>
    <w:rsid w:val="001271EF"/>
    <w:rsid w:val="001273A6"/>
    <w:rsid w:val="00127470"/>
    <w:rsid w:val="001279C0"/>
    <w:rsid w:val="00127BD9"/>
    <w:rsid w:val="00127BE2"/>
    <w:rsid w:val="00130070"/>
    <w:rsid w:val="0013014B"/>
    <w:rsid w:val="001305B3"/>
    <w:rsid w:val="001305CC"/>
    <w:rsid w:val="0013077C"/>
    <w:rsid w:val="001313FF"/>
    <w:rsid w:val="00131766"/>
    <w:rsid w:val="00131943"/>
    <w:rsid w:val="00131ADB"/>
    <w:rsid w:val="00132278"/>
    <w:rsid w:val="0013245C"/>
    <w:rsid w:val="00132480"/>
    <w:rsid w:val="0013275E"/>
    <w:rsid w:val="00132D01"/>
    <w:rsid w:val="00133575"/>
    <w:rsid w:val="001338F1"/>
    <w:rsid w:val="00133A29"/>
    <w:rsid w:val="00133AF4"/>
    <w:rsid w:val="00133CEB"/>
    <w:rsid w:val="00133F11"/>
    <w:rsid w:val="001349F1"/>
    <w:rsid w:val="00134CC4"/>
    <w:rsid w:val="001353BA"/>
    <w:rsid w:val="001354B8"/>
    <w:rsid w:val="00135CD9"/>
    <w:rsid w:val="00136374"/>
    <w:rsid w:val="0013637C"/>
    <w:rsid w:val="0013684F"/>
    <w:rsid w:val="001369DD"/>
    <w:rsid w:val="00136A93"/>
    <w:rsid w:val="00136BC1"/>
    <w:rsid w:val="00136CCA"/>
    <w:rsid w:val="00136F7E"/>
    <w:rsid w:val="0013721B"/>
    <w:rsid w:val="0013723E"/>
    <w:rsid w:val="00137433"/>
    <w:rsid w:val="00137484"/>
    <w:rsid w:val="00137983"/>
    <w:rsid w:val="001379B0"/>
    <w:rsid w:val="00137E5F"/>
    <w:rsid w:val="001403B1"/>
    <w:rsid w:val="001407FE"/>
    <w:rsid w:val="00140AB9"/>
    <w:rsid w:val="00140AE6"/>
    <w:rsid w:val="00140BD7"/>
    <w:rsid w:val="00140D1E"/>
    <w:rsid w:val="00141043"/>
    <w:rsid w:val="0014123F"/>
    <w:rsid w:val="001412C0"/>
    <w:rsid w:val="001415C0"/>
    <w:rsid w:val="00141CFB"/>
    <w:rsid w:val="00142016"/>
    <w:rsid w:val="0014201F"/>
    <w:rsid w:val="001420F3"/>
    <w:rsid w:val="00142212"/>
    <w:rsid w:val="00142534"/>
    <w:rsid w:val="00142DEF"/>
    <w:rsid w:val="001432B9"/>
    <w:rsid w:val="001439DE"/>
    <w:rsid w:val="00143B90"/>
    <w:rsid w:val="00143E8E"/>
    <w:rsid w:val="001443F3"/>
    <w:rsid w:val="001444B8"/>
    <w:rsid w:val="00144751"/>
    <w:rsid w:val="00144B58"/>
    <w:rsid w:val="001451C4"/>
    <w:rsid w:val="00145421"/>
    <w:rsid w:val="001456A7"/>
    <w:rsid w:val="00145797"/>
    <w:rsid w:val="00145864"/>
    <w:rsid w:val="001458A5"/>
    <w:rsid w:val="00145C41"/>
    <w:rsid w:val="00145D60"/>
    <w:rsid w:val="00145EBB"/>
    <w:rsid w:val="00145F00"/>
    <w:rsid w:val="00145F03"/>
    <w:rsid w:val="00146AA8"/>
    <w:rsid w:val="00146AF7"/>
    <w:rsid w:val="00146E36"/>
    <w:rsid w:val="00146E81"/>
    <w:rsid w:val="00146F61"/>
    <w:rsid w:val="001470B4"/>
    <w:rsid w:val="00147387"/>
    <w:rsid w:val="00147553"/>
    <w:rsid w:val="00147AD6"/>
    <w:rsid w:val="00147ADF"/>
    <w:rsid w:val="00147C77"/>
    <w:rsid w:val="00147D79"/>
    <w:rsid w:val="00147E15"/>
    <w:rsid w:val="00150272"/>
    <w:rsid w:val="001506E9"/>
    <w:rsid w:val="00150D8D"/>
    <w:rsid w:val="00151123"/>
    <w:rsid w:val="0015186F"/>
    <w:rsid w:val="00151A91"/>
    <w:rsid w:val="00151C76"/>
    <w:rsid w:val="00151EB0"/>
    <w:rsid w:val="00151FE7"/>
    <w:rsid w:val="00152151"/>
    <w:rsid w:val="001524CE"/>
    <w:rsid w:val="00152645"/>
    <w:rsid w:val="00152E8A"/>
    <w:rsid w:val="001530A0"/>
    <w:rsid w:val="00153196"/>
    <w:rsid w:val="00153909"/>
    <w:rsid w:val="00153F9F"/>
    <w:rsid w:val="00154159"/>
    <w:rsid w:val="00154D88"/>
    <w:rsid w:val="00154DAA"/>
    <w:rsid w:val="00154DBB"/>
    <w:rsid w:val="001550FE"/>
    <w:rsid w:val="001553B8"/>
    <w:rsid w:val="001553FD"/>
    <w:rsid w:val="00155428"/>
    <w:rsid w:val="00155479"/>
    <w:rsid w:val="00155623"/>
    <w:rsid w:val="00155E78"/>
    <w:rsid w:val="001563AA"/>
    <w:rsid w:val="00156479"/>
    <w:rsid w:val="00156520"/>
    <w:rsid w:val="0015657B"/>
    <w:rsid w:val="00156A24"/>
    <w:rsid w:val="00156A93"/>
    <w:rsid w:val="00156D65"/>
    <w:rsid w:val="00157136"/>
    <w:rsid w:val="0015719D"/>
    <w:rsid w:val="00157206"/>
    <w:rsid w:val="00157739"/>
    <w:rsid w:val="00157F34"/>
    <w:rsid w:val="001603DB"/>
    <w:rsid w:val="00160768"/>
    <w:rsid w:val="0016089C"/>
    <w:rsid w:val="00160CEE"/>
    <w:rsid w:val="001611C1"/>
    <w:rsid w:val="00161371"/>
    <w:rsid w:val="0016161B"/>
    <w:rsid w:val="0016177E"/>
    <w:rsid w:val="00161D7B"/>
    <w:rsid w:val="00162114"/>
    <w:rsid w:val="00162C1C"/>
    <w:rsid w:val="00163046"/>
    <w:rsid w:val="001630FD"/>
    <w:rsid w:val="00163A3B"/>
    <w:rsid w:val="00163C1C"/>
    <w:rsid w:val="00164116"/>
    <w:rsid w:val="001648EA"/>
    <w:rsid w:val="00164979"/>
    <w:rsid w:val="001649A9"/>
    <w:rsid w:val="001649DD"/>
    <w:rsid w:val="00164AE4"/>
    <w:rsid w:val="00164B55"/>
    <w:rsid w:val="001653BB"/>
    <w:rsid w:val="001656EB"/>
    <w:rsid w:val="00165C05"/>
    <w:rsid w:val="00165D47"/>
    <w:rsid w:val="00166786"/>
    <w:rsid w:val="0016691D"/>
    <w:rsid w:val="00166C1D"/>
    <w:rsid w:val="00166CAB"/>
    <w:rsid w:val="00166F03"/>
    <w:rsid w:val="00166F97"/>
    <w:rsid w:val="001671F5"/>
    <w:rsid w:val="001672A9"/>
    <w:rsid w:val="00167493"/>
    <w:rsid w:val="00167538"/>
    <w:rsid w:val="0016756B"/>
    <w:rsid w:val="001676AD"/>
    <w:rsid w:val="00167B54"/>
    <w:rsid w:val="00167ED0"/>
    <w:rsid w:val="00170F5E"/>
    <w:rsid w:val="00171263"/>
    <w:rsid w:val="001714CB"/>
    <w:rsid w:val="001718DE"/>
    <w:rsid w:val="00171A46"/>
    <w:rsid w:val="00172369"/>
    <w:rsid w:val="0017262B"/>
    <w:rsid w:val="00172A7C"/>
    <w:rsid w:val="00172BDE"/>
    <w:rsid w:val="00172CFB"/>
    <w:rsid w:val="00173096"/>
    <w:rsid w:val="0017319C"/>
    <w:rsid w:val="001732A2"/>
    <w:rsid w:val="001734B6"/>
    <w:rsid w:val="00173751"/>
    <w:rsid w:val="00174154"/>
    <w:rsid w:val="001741DF"/>
    <w:rsid w:val="001744D9"/>
    <w:rsid w:val="00174695"/>
    <w:rsid w:val="001748B4"/>
    <w:rsid w:val="00174DA4"/>
    <w:rsid w:val="00174DF4"/>
    <w:rsid w:val="001750B6"/>
    <w:rsid w:val="00175BAF"/>
    <w:rsid w:val="00175CC4"/>
    <w:rsid w:val="00176316"/>
    <w:rsid w:val="001763B3"/>
    <w:rsid w:val="00176407"/>
    <w:rsid w:val="00176882"/>
    <w:rsid w:val="00176E2C"/>
    <w:rsid w:val="00176E76"/>
    <w:rsid w:val="00176EFA"/>
    <w:rsid w:val="00177361"/>
    <w:rsid w:val="001773E5"/>
    <w:rsid w:val="00177A35"/>
    <w:rsid w:val="00177BEA"/>
    <w:rsid w:val="00177EFE"/>
    <w:rsid w:val="00180441"/>
    <w:rsid w:val="001809E1"/>
    <w:rsid w:val="00180A0B"/>
    <w:rsid w:val="00180A42"/>
    <w:rsid w:val="00180A49"/>
    <w:rsid w:val="00180C10"/>
    <w:rsid w:val="00180D69"/>
    <w:rsid w:val="00181055"/>
    <w:rsid w:val="00181226"/>
    <w:rsid w:val="001812E8"/>
    <w:rsid w:val="00181AC5"/>
    <w:rsid w:val="00181D6B"/>
    <w:rsid w:val="0018230B"/>
    <w:rsid w:val="0018357F"/>
    <w:rsid w:val="0018391F"/>
    <w:rsid w:val="00183A6B"/>
    <w:rsid w:val="00183EB9"/>
    <w:rsid w:val="00183F90"/>
    <w:rsid w:val="00185029"/>
    <w:rsid w:val="0018530D"/>
    <w:rsid w:val="001855A8"/>
    <w:rsid w:val="00185608"/>
    <w:rsid w:val="00185621"/>
    <w:rsid w:val="001858D5"/>
    <w:rsid w:val="00185A27"/>
    <w:rsid w:val="00185AFB"/>
    <w:rsid w:val="00185C54"/>
    <w:rsid w:val="00185E19"/>
    <w:rsid w:val="0018636C"/>
    <w:rsid w:val="001865F1"/>
    <w:rsid w:val="0018663C"/>
    <w:rsid w:val="001866D9"/>
    <w:rsid w:val="00186B70"/>
    <w:rsid w:val="00186B9E"/>
    <w:rsid w:val="0018749D"/>
    <w:rsid w:val="0019014C"/>
    <w:rsid w:val="00190642"/>
    <w:rsid w:val="0019064E"/>
    <w:rsid w:val="0019074F"/>
    <w:rsid w:val="00190AAA"/>
    <w:rsid w:val="001915C2"/>
    <w:rsid w:val="0019164C"/>
    <w:rsid w:val="00191B15"/>
    <w:rsid w:val="0019202E"/>
    <w:rsid w:val="00192E0F"/>
    <w:rsid w:val="001937FC"/>
    <w:rsid w:val="00193960"/>
    <w:rsid w:val="00193991"/>
    <w:rsid w:val="00193B7F"/>
    <w:rsid w:val="00193F2E"/>
    <w:rsid w:val="00193FE3"/>
    <w:rsid w:val="001942B2"/>
    <w:rsid w:val="001944A1"/>
    <w:rsid w:val="00194696"/>
    <w:rsid w:val="00194702"/>
    <w:rsid w:val="0019470E"/>
    <w:rsid w:val="00194841"/>
    <w:rsid w:val="0019521A"/>
    <w:rsid w:val="00195641"/>
    <w:rsid w:val="00195695"/>
    <w:rsid w:val="0019626A"/>
    <w:rsid w:val="001967A2"/>
    <w:rsid w:val="0019710E"/>
    <w:rsid w:val="001974E1"/>
    <w:rsid w:val="001975F1"/>
    <w:rsid w:val="00197804"/>
    <w:rsid w:val="00197819"/>
    <w:rsid w:val="00197964"/>
    <w:rsid w:val="00197E1B"/>
    <w:rsid w:val="001A075B"/>
    <w:rsid w:val="001A0C77"/>
    <w:rsid w:val="001A0CEB"/>
    <w:rsid w:val="001A0DFD"/>
    <w:rsid w:val="001A0FE8"/>
    <w:rsid w:val="001A14B7"/>
    <w:rsid w:val="001A1A85"/>
    <w:rsid w:val="001A219E"/>
    <w:rsid w:val="001A29AC"/>
    <w:rsid w:val="001A2CCA"/>
    <w:rsid w:val="001A2FF1"/>
    <w:rsid w:val="001A3160"/>
    <w:rsid w:val="001A34B5"/>
    <w:rsid w:val="001A36A1"/>
    <w:rsid w:val="001A3C46"/>
    <w:rsid w:val="001A3F3C"/>
    <w:rsid w:val="001A3F4B"/>
    <w:rsid w:val="001A45CF"/>
    <w:rsid w:val="001A4AA7"/>
    <w:rsid w:val="001A527B"/>
    <w:rsid w:val="001A5955"/>
    <w:rsid w:val="001A5A47"/>
    <w:rsid w:val="001A5B54"/>
    <w:rsid w:val="001A6603"/>
    <w:rsid w:val="001A6612"/>
    <w:rsid w:val="001A6886"/>
    <w:rsid w:val="001A69FC"/>
    <w:rsid w:val="001A6BC7"/>
    <w:rsid w:val="001A7860"/>
    <w:rsid w:val="001A79C7"/>
    <w:rsid w:val="001A7AC7"/>
    <w:rsid w:val="001A7C9C"/>
    <w:rsid w:val="001A7CCD"/>
    <w:rsid w:val="001A7F10"/>
    <w:rsid w:val="001B00B3"/>
    <w:rsid w:val="001B030E"/>
    <w:rsid w:val="001B06CB"/>
    <w:rsid w:val="001B0F4E"/>
    <w:rsid w:val="001B1785"/>
    <w:rsid w:val="001B1967"/>
    <w:rsid w:val="001B1E5F"/>
    <w:rsid w:val="001B23C9"/>
    <w:rsid w:val="001B2C21"/>
    <w:rsid w:val="001B2DE7"/>
    <w:rsid w:val="001B2F4B"/>
    <w:rsid w:val="001B3637"/>
    <w:rsid w:val="001B3E2A"/>
    <w:rsid w:val="001B42A5"/>
    <w:rsid w:val="001B4365"/>
    <w:rsid w:val="001B468B"/>
    <w:rsid w:val="001B4702"/>
    <w:rsid w:val="001B5468"/>
    <w:rsid w:val="001B623B"/>
    <w:rsid w:val="001B6728"/>
    <w:rsid w:val="001B6738"/>
    <w:rsid w:val="001B6B80"/>
    <w:rsid w:val="001B6D4F"/>
    <w:rsid w:val="001B6DED"/>
    <w:rsid w:val="001B7015"/>
    <w:rsid w:val="001B7173"/>
    <w:rsid w:val="001B73A0"/>
    <w:rsid w:val="001B7747"/>
    <w:rsid w:val="001B7986"/>
    <w:rsid w:val="001B79CD"/>
    <w:rsid w:val="001B7CB1"/>
    <w:rsid w:val="001C0020"/>
    <w:rsid w:val="001C0A1B"/>
    <w:rsid w:val="001C11D2"/>
    <w:rsid w:val="001C124D"/>
    <w:rsid w:val="001C19D9"/>
    <w:rsid w:val="001C1AA3"/>
    <w:rsid w:val="001C2171"/>
    <w:rsid w:val="001C272F"/>
    <w:rsid w:val="001C2B4D"/>
    <w:rsid w:val="001C2CE7"/>
    <w:rsid w:val="001C3145"/>
    <w:rsid w:val="001C31E6"/>
    <w:rsid w:val="001C31EE"/>
    <w:rsid w:val="001C34DB"/>
    <w:rsid w:val="001C3616"/>
    <w:rsid w:val="001C382D"/>
    <w:rsid w:val="001C39F3"/>
    <w:rsid w:val="001C3EDB"/>
    <w:rsid w:val="001C3FCF"/>
    <w:rsid w:val="001C40A6"/>
    <w:rsid w:val="001C4144"/>
    <w:rsid w:val="001C429D"/>
    <w:rsid w:val="001C4536"/>
    <w:rsid w:val="001C4538"/>
    <w:rsid w:val="001C4920"/>
    <w:rsid w:val="001C4A99"/>
    <w:rsid w:val="001C4F24"/>
    <w:rsid w:val="001C5091"/>
    <w:rsid w:val="001C52C6"/>
    <w:rsid w:val="001C530E"/>
    <w:rsid w:val="001C5691"/>
    <w:rsid w:val="001C5821"/>
    <w:rsid w:val="001C5C19"/>
    <w:rsid w:val="001C5CC5"/>
    <w:rsid w:val="001C5D40"/>
    <w:rsid w:val="001C635C"/>
    <w:rsid w:val="001C6716"/>
    <w:rsid w:val="001C697A"/>
    <w:rsid w:val="001C6AC6"/>
    <w:rsid w:val="001C6C11"/>
    <w:rsid w:val="001C7002"/>
    <w:rsid w:val="001C73F8"/>
    <w:rsid w:val="001D01CB"/>
    <w:rsid w:val="001D052F"/>
    <w:rsid w:val="001D085E"/>
    <w:rsid w:val="001D093A"/>
    <w:rsid w:val="001D0AA4"/>
    <w:rsid w:val="001D0B06"/>
    <w:rsid w:val="001D0DA9"/>
    <w:rsid w:val="001D0E66"/>
    <w:rsid w:val="001D0FB9"/>
    <w:rsid w:val="001D1372"/>
    <w:rsid w:val="001D1426"/>
    <w:rsid w:val="001D1578"/>
    <w:rsid w:val="001D167C"/>
    <w:rsid w:val="001D171E"/>
    <w:rsid w:val="001D18A5"/>
    <w:rsid w:val="001D19A2"/>
    <w:rsid w:val="001D1B3B"/>
    <w:rsid w:val="001D213C"/>
    <w:rsid w:val="001D22B0"/>
    <w:rsid w:val="001D2566"/>
    <w:rsid w:val="001D2787"/>
    <w:rsid w:val="001D2C61"/>
    <w:rsid w:val="001D2DA6"/>
    <w:rsid w:val="001D327C"/>
    <w:rsid w:val="001D3399"/>
    <w:rsid w:val="001D363F"/>
    <w:rsid w:val="001D3A62"/>
    <w:rsid w:val="001D3ADC"/>
    <w:rsid w:val="001D3E2C"/>
    <w:rsid w:val="001D4430"/>
    <w:rsid w:val="001D444A"/>
    <w:rsid w:val="001D484F"/>
    <w:rsid w:val="001D4979"/>
    <w:rsid w:val="001D4C5D"/>
    <w:rsid w:val="001D4DF5"/>
    <w:rsid w:val="001D54E6"/>
    <w:rsid w:val="001D58D3"/>
    <w:rsid w:val="001D60D0"/>
    <w:rsid w:val="001D69B6"/>
    <w:rsid w:val="001D72F6"/>
    <w:rsid w:val="001D73E2"/>
    <w:rsid w:val="001D7592"/>
    <w:rsid w:val="001D76BC"/>
    <w:rsid w:val="001D78DA"/>
    <w:rsid w:val="001D7F53"/>
    <w:rsid w:val="001E00A7"/>
    <w:rsid w:val="001E0486"/>
    <w:rsid w:val="001E096C"/>
    <w:rsid w:val="001E10B3"/>
    <w:rsid w:val="001E1122"/>
    <w:rsid w:val="001E1174"/>
    <w:rsid w:val="001E118A"/>
    <w:rsid w:val="001E118D"/>
    <w:rsid w:val="001E172E"/>
    <w:rsid w:val="001E1F4F"/>
    <w:rsid w:val="001E20D1"/>
    <w:rsid w:val="001E21FE"/>
    <w:rsid w:val="001E24CF"/>
    <w:rsid w:val="001E2696"/>
    <w:rsid w:val="001E2A9F"/>
    <w:rsid w:val="001E2CD3"/>
    <w:rsid w:val="001E33DF"/>
    <w:rsid w:val="001E3518"/>
    <w:rsid w:val="001E3950"/>
    <w:rsid w:val="001E39A7"/>
    <w:rsid w:val="001E3B3B"/>
    <w:rsid w:val="001E4020"/>
    <w:rsid w:val="001E46D2"/>
    <w:rsid w:val="001E4874"/>
    <w:rsid w:val="001E54D6"/>
    <w:rsid w:val="001E5576"/>
    <w:rsid w:val="001E56C8"/>
    <w:rsid w:val="001E5E49"/>
    <w:rsid w:val="001E62D4"/>
    <w:rsid w:val="001E6544"/>
    <w:rsid w:val="001E665F"/>
    <w:rsid w:val="001E66B4"/>
    <w:rsid w:val="001E6A5C"/>
    <w:rsid w:val="001E6EBD"/>
    <w:rsid w:val="001E6FAB"/>
    <w:rsid w:val="001E72E7"/>
    <w:rsid w:val="001E7444"/>
    <w:rsid w:val="001E79DE"/>
    <w:rsid w:val="001E7AFA"/>
    <w:rsid w:val="001E7D9B"/>
    <w:rsid w:val="001E7F51"/>
    <w:rsid w:val="001F02C4"/>
    <w:rsid w:val="001F0940"/>
    <w:rsid w:val="001F1219"/>
    <w:rsid w:val="001F12EF"/>
    <w:rsid w:val="001F17E8"/>
    <w:rsid w:val="001F1845"/>
    <w:rsid w:val="001F2295"/>
    <w:rsid w:val="001F2318"/>
    <w:rsid w:val="001F2422"/>
    <w:rsid w:val="001F24BF"/>
    <w:rsid w:val="001F25A9"/>
    <w:rsid w:val="001F2959"/>
    <w:rsid w:val="001F2F7A"/>
    <w:rsid w:val="001F3491"/>
    <w:rsid w:val="001F368C"/>
    <w:rsid w:val="001F38C5"/>
    <w:rsid w:val="001F3913"/>
    <w:rsid w:val="001F3DA9"/>
    <w:rsid w:val="001F4110"/>
    <w:rsid w:val="001F427A"/>
    <w:rsid w:val="001F4716"/>
    <w:rsid w:val="001F4844"/>
    <w:rsid w:val="001F5E26"/>
    <w:rsid w:val="001F5F1F"/>
    <w:rsid w:val="001F5F2E"/>
    <w:rsid w:val="001F656F"/>
    <w:rsid w:val="001F68D1"/>
    <w:rsid w:val="001F6C28"/>
    <w:rsid w:val="001F6C4C"/>
    <w:rsid w:val="001F717F"/>
    <w:rsid w:val="001F72E3"/>
    <w:rsid w:val="001F7432"/>
    <w:rsid w:val="0020009C"/>
    <w:rsid w:val="00200A11"/>
    <w:rsid w:val="00200BAF"/>
    <w:rsid w:val="00200CA5"/>
    <w:rsid w:val="002015D6"/>
    <w:rsid w:val="00201AD1"/>
    <w:rsid w:val="002028DC"/>
    <w:rsid w:val="0020291E"/>
    <w:rsid w:val="00202928"/>
    <w:rsid w:val="00202936"/>
    <w:rsid w:val="00202D98"/>
    <w:rsid w:val="00203093"/>
    <w:rsid w:val="0020311C"/>
    <w:rsid w:val="00203323"/>
    <w:rsid w:val="00203E6A"/>
    <w:rsid w:val="00204026"/>
    <w:rsid w:val="0020466C"/>
    <w:rsid w:val="00204715"/>
    <w:rsid w:val="00204D8E"/>
    <w:rsid w:val="00204D98"/>
    <w:rsid w:val="00204ECB"/>
    <w:rsid w:val="00204EDB"/>
    <w:rsid w:val="00204F6F"/>
    <w:rsid w:val="00205033"/>
    <w:rsid w:val="0020505A"/>
    <w:rsid w:val="002054B6"/>
    <w:rsid w:val="00205B67"/>
    <w:rsid w:val="0020607D"/>
    <w:rsid w:val="002060DD"/>
    <w:rsid w:val="002065BE"/>
    <w:rsid w:val="00206A2F"/>
    <w:rsid w:val="00206AD5"/>
    <w:rsid w:val="00206B69"/>
    <w:rsid w:val="00206E18"/>
    <w:rsid w:val="00207349"/>
    <w:rsid w:val="002073BA"/>
    <w:rsid w:val="00207778"/>
    <w:rsid w:val="00207D5D"/>
    <w:rsid w:val="0021007B"/>
    <w:rsid w:val="00210237"/>
    <w:rsid w:val="00210489"/>
    <w:rsid w:val="002104CF"/>
    <w:rsid w:val="002107F3"/>
    <w:rsid w:val="002110FD"/>
    <w:rsid w:val="00211217"/>
    <w:rsid w:val="00211708"/>
    <w:rsid w:val="0021193E"/>
    <w:rsid w:val="00211B08"/>
    <w:rsid w:val="00211BE8"/>
    <w:rsid w:val="00211D5D"/>
    <w:rsid w:val="00211D62"/>
    <w:rsid w:val="00211F4D"/>
    <w:rsid w:val="00212491"/>
    <w:rsid w:val="00212706"/>
    <w:rsid w:val="0021277F"/>
    <w:rsid w:val="002127C8"/>
    <w:rsid w:val="00212D1B"/>
    <w:rsid w:val="00212E52"/>
    <w:rsid w:val="00212F29"/>
    <w:rsid w:val="0021325D"/>
    <w:rsid w:val="002132D5"/>
    <w:rsid w:val="002133B5"/>
    <w:rsid w:val="00213775"/>
    <w:rsid w:val="00213D21"/>
    <w:rsid w:val="00213D93"/>
    <w:rsid w:val="00213E42"/>
    <w:rsid w:val="00214065"/>
    <w:rsid w:val="0021407A"/>
    <w:rsid w:val="002144DB"/>
    <w:rsid w:val="00214655"/>
    <w:rsid w:val="00214907"/>
    <w:rsid w:val="00214C57"/>
    <w:rsid w:val="00215510"/>
    <w:rsid w:val="00215639"/>
    <w:rsid w:val="00215A61"/>
    <w:rsid w:val="002161C2"/>
    <w:rsid w:val="002163F4"/>
    <w:rsid w:val="002166A6"/>
    <w:rsid w:val="00216B05"/>
    <w:rsid w:val="00216CC6"/>
    <w:rsid w:val="00217391"/>
    <w:rsid w:val="00217913"/>
    <w:rsid w:val="00217D46"/>
    <w:rsid w:val="00220928"/>
    <w:rsid w:val="00220FEB"/>
    <w:rsid w:val="00221333"/>
    <w:rsid w:val="0022168B"/>
    <w:rsid w:val="002216F9"/>
    <w:rsid w:val="00221778"/>
    <w:rsid w:val="0022180A"/>
    <w:rsid w:val="00221C21"/>
    <w:rsid w:val="00221E75"/>
    <w:rsid w:val="00222462"/>
    <w:rsid w:val="0022266A"/>
    <w:rsid w:val="0022269A"/>
    <w:rsid w:val="00222EB0"/>
    <w:rsid w:val="00222F4D"/>
    <w:rsid w:val="00223ABA"/>
    <w:rsid w:val="00223DEC"/>
    <w:rsid w:val="00223E18"/>
    <w:rsid w:val="00223FE5"/>
    <w:rsid w:val="002248F4"/>
    <w:rsid w:val="00224AD5"/>
    <w:rsid w:val="00224B03"/>
    <w:rsid w:val="00224C44"/>
    <w:rsid w:val="00224F82"/>
    <w:rsid w:val="00225129"/>
    <w:rsid w:val="0022523F"/>
    <w:rsid w:val="0022594B"/>
    <w:rsid w:val="00225C61"/>
    <w:rsid w:val="00226219"/>
    <w:rsid w:val="00226304"/>
    <w:rsid w:val="00226370"/>
    <w:rsid w:val="00226534"/>
    <w:rsid w:val="002269CA"/>
    <w:rsid w:val="00227A04"/>
    <w:rsid w:val="00227A2B"/>
    <w:rsid w:val="00227B53"/>
    <w:rsid w:val="00227B8C"/>
    <w:rsid w:val="00227BE8"/>
    <w:rsid w:val="0023010C"/>
    <w:rsid w:val="0023031C"/>
    <w:rsid w:val="00230702"/>
    <w:rsid w:val="0023073A"/>
    <w:rsid w:val="00230CDE"/>
    <w:rsid w:val="00230E74"/>
    <w:rsid w:val="00230F80"/>
    <w:rsid w:val="0023120E"/>
    <w:rsid w:val="002313F3"/>
    <w:rsid w:val="00231813"/>
    <w:rsid w:val="00231A19"/>
    <w:rsid w:val="00231E67"/>
    <w:rsid w:val="00231F8E"/>
    <w:rsid w:val="00232101"/>
    <w:rsid w:val="002321B2"/>
    <w:rsid w:val="002325CD"/>
    <w:rsid w:val="00232B12"/>
    <w:rsid w:val="00232BC3"/>
    <w:rsid w:val="002331E4"/>
    <w:rsid w:val="002336EA"/>
    <w:rsid w:val="0023385A"/>
    <w:rsid w:val="002339B0"/>
    <w:rsid w:val="00233A9E"/>
    <w:rsid w:val="00233EAD"/>
    <w:rsid w:val="00234002"/>
    <w:rsid w:val="0023491C"/>
    <w:rsid w:val="002349B7"/>
    <w:rsid w:val="00235344"/>
    <w:rsid w:val="00235555"/>
    <w:rsid w:val="002361B9"/>
    <w:rsid w:val="0023624D"/>
    <w:rsid w:val="00236365"/>
    <w:rsid w:val="002364CA"/>
    <w:rsid w:val="002365D7"/>
    <w:rsid w:val="002365E2"/>
    <w:rsid w:val="0023711C"/>
    <w:rsid w:val="0023724F"/>
    <w:rsid w:val="0023741C"/>
    <w:rsid w:val="002379E4"/>
    <w:rsid w:val="00237BDE"/>
    <w:rsid w:val="00240477"/>
    <w:rsid w:val="002404B3"/>
    <w:rsid w:val="002407C4"/>
    <w:rsid w:val="00240C81"/>
    <w:rsid w:val="00240C96"/>
    <w:rsid w:val="00240D2F"/>
    <w:rsid w:val="0024114D"/>
    <w:rsid w:val="00241268"/>
    <w:rsid w:val="0024182E"/>
    <w:rsid w:val="00241930"/>
    <w:rsid w:val="00241F21"/>
    <w:rsid w:val="002420F4"/>
    <w:rsid w:val="002421B9"/>
    <w:rsid w:val="0024245B"/>
    <w:rsid w:val="00242CED"/>
    <w:rsid w:val="00242DA6"/>
    <w:rsid w:val="00242DD8"/>
    <w:rsid w:val="002431A9"/>
    <w:rsid w:val="002437FC"/>
    <w:rsid w:val="002439DE"/>
    <w:rsid w:val="00243CBD"/>
    <w:rsid w:val="00243F3C"/>
    <w:rsid w:val="00243FF5"/>
    <w:rsid w:val="00244938"/>
    <w:rsid w:val="00244961"/>
    <w:rsid w:val="00245690"/>
    <w:rsid w:val="00245836"/>
    <w:rsid w:val="00245CAE"/>
    <w:rsid w:val="00246183"/>
    <w:rsid w:val="00246499"/>
    <w:rsid w:val="0024657B"/>
    <w:rsid w:val="0024681B"/>
    <w:rsid w:val="00246935"/>
    <w:rsid w:val="002469F0"/>
    <w:rsid w:val="00246E01"/>
    <w:rsid w:val="0024703F"/>
    <w:rsid w:val="002471C5"/>
    <w:rsid w:val="00247270"/>
    <w:rsid w:val="00247365"/>
    <w:rsid w:val="0024798F"/>
    <w:rsid w:val="00247C11"/>
    <w:rsid w:val="00247F8D"/>
    <w:rsid w:val="00250000"/>
    <w:rsid w:val="002503B9"/>
    <w:rsid w:val="0025067C"/>
    <w:rsid w:val="00250980"/>
    <w:rsid w:val="00250B0F"/>
    <w:rsid w:val="00250ED1"/>
    <w:rsid w:val="00250FD9"/>
    <w:rsid w:val="0025108D"/>
    <w:rsid w:val="0025120C"/>
    <w:rsid w:val="00251340"/>
    <w:rsid w:val="0025155F"/>
    <w:rsid w:val="00251872"/>
    <w:rsid w:val="00251C70"/>
    <w:rsid w:val="00252435"/>
    <w:rsid w:val="0025289A"/>
    <w:rsid w:val="0025356B"/>
    <w:rsid w:val="00253598"/>
    <w:rsid w:val="002538DA"/>
    <w:rsid w:val="00253B5F"/>
    <w:rsid w:val="00253C46"/>
    <w:rsid w:val="00253C70"/>
    <w:rsid w:val="002548CA"/>
    <w:rsid w:val="00254943"/>
    <w:rsid w:val="00254A69"/>
    <w:rsid w:val="00254B73"/>
    <w:rsid w:val="00254BA2"/>
    <w:rsid w:val="00254DFA"/>
    <w:rsid w:val="00254F9F"/>
    <w:rsid w:val="00255184"/>
    <w:rsid w:val="00255399"/>
    <w:rsid w:val="002557BC"/>
    <w:rsid w:val="00255AF3"/>
    <w:rsid w:val="00255DD5"/>
    <w:rsid w:val="002560D6"/>
    <w:rsid w:val="0025651B"/>
    <w:rsid w:val="00256E1F"/>
    <w:rsid w:val="00257357"/>
    <w:rsid w:val="002576DE"/>
    <w:rsid w:val="00257A1A"/>
    <w:rsid w:val="00257C94"/>
    <w:rsid w:val="00257E7F"/>
    <w:rsid w:val="002605AE"/>
    <w:rsid w:val="00260C2C"/>
    <w:rsid w:val="00260C3F"/>
    <w:rsid w:val="00260E28"/>
    <w:rsid w:val="00260FB7"/>
    <w:rsid w:val="0026142E"/>
    <w:rsid w:val="002615A1"/>
    <w:rsid w:val="0026167F"/>
    <w:rsid w:val="00261701"/>
    <w:rsid w:val="00261F2A"/>
    <w:rsid w:val="00262A47"/>
    <w:rsid w:val="00262DFE"/>
    <w:rsid w:val="002630A4"/>
    <w:rsid w:val="00263C58"/>
    <w:rsid w:val="00263F45"/>
    <w:rsid w:val="002640E4"/>
    <w:rsid w:val="0026416B"/>
    <w:rsid w:val="00264716"/>
    <w:rsid w:val="00264E85"/>
    <w:rsid w:val="00264EF4"/>
    <w:rsid w:val="00265361"/>
    <w:rsid w:val="002655A5"/>
    <w:rsid w:val="002655B0"/>
    <w:rsid w:val="0026590C"/>
    <w:rsid w:val="00265D16"/>
    <w:rsid w:val="00265F26"/>
    <w:rsid w:val="00266057"/>
    <w:rsid w:val="00266096"/>
    <w:rsid w:val="00266307"/>
    <w:rsid w:val="00266317"/>
    <w:rsid w:val="002666CC"/>
    <w:rsid w:val="00266ABE"/>
    <w:rsid w:val="00266F3A"/>
    <w:rsid w:val="00267210"/>
    <w:rsid w:val="002673E6"/>
    <w:rsid w:val="00267612"/>
    <w:rsid w:val="00267A92"/>
    <w:rsid w:val="00267C5A"/>
    <w:rsid w:val="00267EDF"/>
    <w:rsid w:val="00267FC2"/>
    <w:rsid w:val="0027010C"/>
    <w:rsid w:val="0027010E"/>
    <w:rsid w:val="00270126"/>
    <w:rsid w:val="00270206"/>
    <w:rsid w:val="0027029E"/>
    <w:rsid w:val="00270703"/>
    <w:rsid w:val="002707B7"/>
    <w:rsid w:val="00270B4A"/>
    <w:rsid w:val="00270EBC"/>
    <w:rsid w:val="0027109C"/>
    <w:rsid w:val="0027121C"/>
    <w:rsid w:val="002715A5"/>
    <w:rsid w:val="00271732"/>
    <w:rsid w:val="00271A7A"/>
    <w:rsid w:val="0027206C"/>
    <w:rsid w:val="002722F8"/>
    <w:rsid w:val="0027239E"/>
    <w:rsid w:val="0027272A"/>
    <w:rsid w:val="002732DE"/>
    <w:rsid w:val="00273AED"/>
    <w:rsid w:val="00273DC3"/>
    <w:rsid w:val="00273FB0"/>
    <w:rsid w:val="0027463F"/>
    <w:rsid w:val="00274C6F"/>
    <w:rsid w:val="00274D83"/>
    <w:rsid w:val="00274DE4"/>
    <w:rsid w:val="00274E4D"/>
    <w:rsid w:val="002753CA"/>
    <w:rsid w:val="00275BAD"/>
    <w:rsid w:val="00275BF8"/>
    <w:rsid w:val="002761C8"/>
    <w:rsid w:val="0027649A"/>
    <w:rsid w:val="002765B4"/>
    <w:rsid w:val="00276A30"/>
    <w:rsid w:val="00276B12"/>
    <w:rsid w:val="00276B69"/>
    <w:rsid w:val="00276C68"/>
    <w:rsid w:val="00277166"/>
    <w:rsid w:val="00277C5A"/>
    <w:rsid w:val="00280010"/>
    <w:rsid w:val="00280321"/>
    <w:rsid w:val="002806D9"/>
    <w:rsid w:val="00280C98"/>
    <w:rsid w:val="00281240"/>
    <w:rsid w:val="0028152D"/>
    <w:rsid w:val="00281725"/>
    <w:rsid w:val="00281AE7"/>
    <w:rsid w:val="00281F55"/>
    <w:rsid w:val="00281FFF"/>
    <w:rsid w:val="002822CA"/>
    <w:rsid w:val="002827A7"/>
    <w:rsid w:val="00282933"/>
    <w:rsid w:val="0028293F"/>
    <w:rsid w:val="00282BD7"/>
    <w:rsid w:val="00282F75"/>
    <w:rsid w:val="00283232"/>
    <w:rsid w:val="00283DF4"/>
    <w:rsid w:val="00284027"/>
    <w:rsid w:val="002843B1"/>
    <w:rsid w:val="002844EF"/>
    <w:rsid w:val="00284779"/>
    <w:rsid w:val="00284C1A"/>
    <w:rsid w:val="0028538F"/>
    <w:rsid w:val="00285643"/>
    <w:rsid w:val="0028582A"/>
    <w:rsid w:val="00285910"/>
    <w:rsid w:val="00285912"/>
    <w:rsid w:val="00285B25"/>
    <w:rsid w:val="00285B75"/>
    <w:rsid w:val="00285FBF"/>
    <w:rsid w:val="0028697F"/>
    <w:rsid w:val="00286BA1"/>
    <w:rsid w:val="00286CB3"/>
    <w:rsid w:val="0028778A"/>
    <w:rsid w:val="00287B06"/>
    <w:rsid w:val="00290119"/>
    <w:rsid w:val="00290797"/>
    <w:rsid w:val="002907CD"/>
    <w:rsid w:val="00290CF3"/>
    <w:rsid w:val="00290D95"/>
    <w:rsid w:val="0029129C"/>
    <w:rsid w:val="002915FA"/>
    <w:rsid w:val="00291722"/>
    <w:rsid w:val="00292157"/>
    <w:rsid w:val="00292261"/>
    <w:rsid w:val="002924D9"/>
    <w:rsid w:val="00292675"/>
    <w:rsid w:val="002926D8"/>
    <w:rsid w:val="00293150"/>
    <w:rsid w:val="00293227"/>
    <w:rsid w:val="00293301"/>
    <w:rsid w:val="002933D3"/>
    <w:rsid w:val="0029364A"/>
    <w:rsid w:val="00293F4C"/>
    <w:rsid w:val="0029402D"/>
    <w:rsid w:val="002947B7"/>
    <w:rsid w:val="002947CF"/>
    <w:rsid w:val="00294A6F"/>
    <w:rsid w:val="00294DA6"/>
    <w:rsid w:val="00294FB5"/>
    <w:rsid w:val="0029502C"/>
    <w:rsid w:val="00295412"/>
    <w:rsid w:val="00295BE7"/>
    <w:rsid w:val="00295DFA"/>
    <w:rsid w:val="0029607B"/>
    <w:rsid w:val="00296124"/>
    <w:rsid w:val="0029624C"/>
    <w:rsid w:val="00296537"/>
    <w:rsid w:val="00296781"/>
    <w:rsid w:val="00296974"/>
    <w:rsid w:val="00296AC4"/>
    <w:rsid w:val="002970B6"/>
    <w:rsid w:val="0029717A"/>
    <w:rsid w:val="0029726B"/>
    <w:rsid w:val="0029739F"/>
    <w:rsid w:val="002978EF"/>
    <w:rsid w:val="0029791A"/>
    <w:rsid w:val="00297B74"/>
    <w:rsid w:val="002A0365"/>
    <w:rsid w:val="002A0386"/>
    <w:rsid w:val="002A0823"/>
    <w:rsid w:val="002A0A87"/>
    <w:rsid w:val="002A0D7E"/>
    <w:rsid w:val="002A0F00"/>
    <w:rsid w:val="002A15D8"/>
    <w:rsid w:val="002A17C4"/>
    <w:rsid w:val="002A18B5"/>
    <w:rsid w:val="002A1A25"/>
    <w:rsid w:val="002A1A7A"/>
    <w:rsid w:val="002A2293"/>
    <w:rsid w:val="002A2327"/>
    <w:rsid w:val="002A23B1"/>
    <w:rsid w:val="002A2410"/>
    <w:rsid w:val="002A26A9"/>
    <w:rsid w:val="002A2A78"/>
    <w:rsid w:val="002A2CA5"/>
    <w:rsid w:val="002A3116"/>
    <w:rsid w:val="002A3128"/>
    <w:rsid w:val="002A315A"/>
    <w:rsid w:val="002A350B"/>
    <w:rsid w:val="002A3966"/>
    <w:rsid w:val="002A3A5F"/>
    <w:rsid w:val="002A3F8F"/>
    <w:rsid w:val="002A407A"/>
    <w:rsid w:val="002A4153"/>
    <w:rsid w:val="002A429D"/>
    <w:rsid w:val="002A4905"/>
    <w:rsid w:val="002A4CFE"/>
    <w:rsid w:val="002A4D0D"/>
    <w:rsid w:val="002A5376"/>
    <w:rsid w:val="002A54A3"/>
    <w:rsid w:val="002A58AC"/>
    <w:rsid w:val="002A5AA3"/>
    <w:rsid w:val="002A5C91"/>
    <w:rsid w:val="002A6284"/>
    <w:rsid w:val="002A6FC0"/>
    <w:rsid w:val="002A7042"/>
    <w:rsid w:val="002A7191"/>
    <w:rsid w:val="002A72EA"/>
    <w:rsid w:val="002A7401"/>
    <w:rsid w:val="002A74DA"/>
    <w:rsid w:val="002A7686"/>
    <w:rsid w:val="002A7737"/>
    <w:rsid w:val="002A7D4F"/>
    <w:rsid w:val="002A7D95"/>
    <w:rsid w:val="002B0148"/>
    <w:rsid w:val="002B01D2"/>
    <w:rsid w:val="002B0D84"/>
    <w:rsid w:val="002B0FCF"/>
    <w:rsid w:val="002B0FED"/>
    <w:rsid w:val="002B132D"/>
    <w:rsid w:val="002B17C4"/>
    <w:rsid w:val="002B1DC2"/>
    <w:rsid w:val="002B2039"/>
    <w:rsid w:val="002B2816"/>
    <w:rsid w:val="002B28F2"/>
    <w:rsid w:val="002B290B"/>
    <w:rsid w:val="002B298D"/>
    <w:rsid w:val="002B2AAC"/>
    <w:rsid w:val="002B2C39"/>
    <w:rsid w:val="002B2DB2"/>
    <w:rsid w:val="002B2F8C"/>
    <w:rsid w:val="002B30AC"/>
    <w:rsid w:val="002B30D5"/>
    <w:rsid w:val="002B3607"/>
    <w:rsid w:val="002B3FDC"/>
    <w:rsid w:val="002B422D"/>
    <w:rsid w:val="002B4326"/>
    <w:rsid w:val="002B48AC"/>
    <w:rsid w:val="002B4B69"/>
    <w:rsid w:val="002B5089"/>
    <w:rsid w:val="002B554A"/>
    <w:rsid w:val="002B5C03"/>
    <w:rsid w:val="002B5F7A"/>
    <w:rsid w:val="002B6046"/>
    <w:rsid w:val="002B6663"/>
    <w:rsid w:val="002B6F98"/>
    <w:rsid w:val="002B700D"/>
    <w:rsid w:val="002B768F"/>
    <w:rsid w:val="002B7702"/>
    <w:rsid w:val="002B79CF"/>
    <w:rsid w:val="002B7CED"/>
    <w:rsid w:val="002C044F"/>
    <w:rsid w:val="002C0536"/>
    <w:rsid w:val="002C08B3"/>
    <w:rsid w:val="002C0C1A"/>
    <w:rsid w:val="002C0C7B"/>
    <w:rsid w:val="002C0C9C"/>
    <w:rsid w:val="002C0E41"/>
    <w:rsid w:val="002C10D9"/>
    <w:rsid w:val="002C15B3"/>
    <w:rsid w:val="002C1921"/>
    <w:rsid w:val="002C1FF4"/>
    <w:rsid w:val="002C215C"/>
    <w:rsid w:val="002C255C"/>
    <w:rsid w:val="002C27ED"/>
    <w:rsid w:val="002C27F9"/>
    <w:rsid w:val="002C29B7"/>
    <w:rsid w:val="002C2AF8"/>
    <w:rsid w:val="002C2EA7"/>
    <w:rsid w:val="002C2F89"/>
    <w:rsid w:val="002C359F"/>
    <w:rsid w:val="002C38E3"/>
    <w:rsid w:val="002C3CD4"/>
    <w:rsid w:val="002C3F80"/>
    <w:rsid w:val="002C43D7"/>
    <w:rsid w:val="002C4583"/>
    <w:rsid w:val="002C4916"/>
    <w:rsid w:val="002C4A82"/>
    <w:rsid w:val="002C4A8B"/>
    <w:rsid w:val="002C4B49"/>
    <w:rsid w:val="002C51FB"/>
    <w:rsid w:val="002C5609"/>
    <w:rsid w:val="002C58F3"/>
    <w:rsid w:val="002C5A4D"/>
    <w:rsid w:val="002C5C71"/>
    <w:rsid w:val="002C5DCE"/>
    <w:rsid w:val="002C5F71"/>
    <w:rsid w:val="002C61D9"/>
    <w:rsid w:val="002C6202"/>
    <w:rsid w:val="002C6470"/>
    <w:rsid w:val="002C6EB8"/>
    <w:rsid w:val="002C6FA4"/>
    <w:rsid w:val="002C7113"/>
    <w:rsid w:val="002C76F9"/>
    <w:rsid w:val="002C7847"/>
    <w:rsid w:val="002C79AE"/>
    <w:rsid w:val="002C7A09"/>
    <w:rsid w:val="002C7C7E"/>
    <w:rsid w:val="002D03E8"/>
    <w:rsid w:val="002D08A9"/>
    <w:rsid w:val="002D0DEF"/>
    <w:rsid w:val="002D1229"/>
    <w:rsid w:val="002D129D"/>
    <w:rsid w:val="002D146E"/>
    <w:rsid w:val="002D1485"/>
    <w:rsid w:val="002D1623"/>
    <w:rsid w:val="002D2034"/>
    <w:rsid w:val="002D20EE"/>
    <w:rsid w:val="002D2373"/>
    <w:rsid w:val="002D23A8"/>
    <w:rsid w:val="002D27D8"/>
    <w:rsid w:val="002D2E14"/>
    <w:rsid w:val="002D2E7E"/>
    <w:rsid w:val="002D38E6"/>
    <w:rsid w:val="002D3D89"/>
    <w:rsid w:val="002D3E4B"/>
    <w:rsid w:val="002D41C8"/>
    <w:rsid w:val="002D482A"/>
    <w:rsid w:val="002D49DA"/>
    <w:rsid w:val="002D4E82"/>
    <w:rsid w:val="002D4F56"/>
    <w:rsid w:val="002D57FB"/>
    <w:rsid w:val="002D58CF"/>
    <w:rsid w:val="002D5D26"/>
    <w:rsid w:val="002D5E38"/>
    <w:rsid w:val="002D5F7B"/>
    <w:rsid w:val="002D66EF"/>
    <w:rsid w:val="002D6825"/>
    <w:rsid w:val="002D6990"/>
    <w:rsid w:val="002D6C0B"/>
    <w:rsid w:val="002D6CAD"/>
    <w:rsid w:val="002D73A6"/>
    <w:rsid w:val="002D74C1"/>
    <w:rsid w:val="002D7555"/>
    <w:rsid w:val="002D75AD"/>
    <w:rsid w:val="002D762D"/>
    <w:rsid w:val="002D7E13"/>
    <w:rsid w:val="002E01C4"/>
    <w:rsid w:val="002E04A2"/>
    <w:rsid w:val="002E0678"/>
    <w:rsid w:val="002E06F5"/>
    <w:rsid w:val="002E0BB1"/>
    <w:rsid w:val="002E0CD2"/>
    <w:rsid w:val="002E1120"/>
    <w:rsid w:val="002E11F2"/>
    <w:rsid w:val="002E1381"/>
    <w:rsid w:val="002E1721"/>
    <w:rsid w:val="002E1769"/>
    <w:rsid w:val="002E1FD6"/>
    <w:rsid w:val="002E21FC"/>
    <w:rsid w:val="002E2335"/>
    <w:rsid w:val="002E24DE"/>
    <w:rsid w:val="002E25A5"/>
    <w:rsid w:val="002E2781"/>
    <w:rsid w:val="002E308F"/>
    <w:rsid w:val="002E32D3"/>
    <w:rsid w:val="002E3302"/>
    <w:rsid w:val="002E367F"/>
    <w:rsid w:val="002E370D"/>
    <w:rsid w:val="002E37FC"/>
    <w:rsid w:val="002E3A33"/>
    <w:rsid w:val="002E3A5E"/>
    <w:rsid w:val="002E3ACD"/>
    <w:rsid w:val="002E3B56"/>
    <w:rsid w:val="002E3BC4"/>
    <w:rsid w:val="002E3EED"/>
    <w:rsid w:val="002E43A4"/>
    <w:rsid w:val="002E490A"/>
    <w:rsid w:val="002E499F"/>
    <w:rsid w:val="002E4CF2"/>
    <w:rsid w:val="002E50EC"/>
    <w:rsid w:val="002E554B"/>
    <w:rsid w:val="002E5595"/>
    <w:rsid w:val="002E56E5"/>
    <w:rsid w:val="002E6A13"/>
    <w:rsid w:val="002E6DF0"/>
    <w:rsid w:val="002E6FAE"/>
    <w:rsid w:val="002E715B"/>
    <w:rsid w:val="002E77D8"/>
    <w:rsid w:val="002E7EDE"/>
    <w:rsid w:val="002F01EF"/>
    <w:rsid w:val="002F04D1"/>
    <w:rsid w:val="002F04E0"/>
    <w:rsid w:val="002F06ED"/>
    <w:rsid w:val="002F0760"/>
    <w:rsid w:val="002F0808"/>
    <w:rsid w:val="002F0AC5"/>
    <w:rsid w:val="002F0F1D"/>
    <w:rsid w:val="002F1136"/>
    <w:rsid w:val="002F1370"/>
    <w:rsid w:val="002F144C"/>
    <w:rsid w:val="002F15C8"/>
    <w:rsid w:val="002F1C95"/>
    <w:rsid w:val="002F1FCF"/>
    <w:rsid w:val="002F215A"/>
    <w:rsid w:val="002F25BB"/>
    <w:rsid w:val="002F25C3"/>
    <w:rsid w:val="002F28A0"/>
    <w:rsid w:val="002F2A8C"/>
    <w:rsid w:val="002F2B91"/>
    <w:rsid w:val="002F2BF4"/>
    <w:rsid w:val="002F2CA5"/>
    <w:rsid w:val="002F2D47"/>
    <w:rsid w:val="002F2E12"/>
    <w:rsid w:val="002F2EA6"/>
    <w:rsid w:val="002F3007"/>
    <w:rsid w:val="002F3B00"/>
    <w:rsid w:val="002F40C8"/>
    <w:rsid w:val="002F44CB"/>
    <w:rsid w:val="002F4611"/>
    <w:rsid w:val="002F4778"/>
    <w:rsid w:val="002F4806"/>
    <w:rsid w:val="002F5ED1"/>
    <w:rsid w:val="002F60EA"/>
    <w:rsid w:val="002F639F"/>
    <w:rsid w:val="002F6783"/>
    <w:rsid w:val="002F6913"/>
    <w:rsid w:val="002F6DAF"/>
    <w:rsid w:val="002F6E2B"/>
    <w:rsid w:val="002F73D1"/>
    <w:rsid w:val="002F7412"/>
    <w:rsid w:val="002F76BA"/>
    <w:rsid w:val="002F7C34"/>
    <w:rsid w:val="002F7D09"/>
    <w:rsid w:val="002F7D53"/>
    <w:rsid w:val="0030006F"/>
    <w:rsid w:val="00300392"/>
    <w:rsid w:val="00300620"/>
    <w:rsid w:val="00300875"/>
    <w:rsid w:val="003009F2"/>
    <w:rsid w:val="00300B41"/>
    <w:rsid w:val="00300CB7"/>
    <w:rsid w:val="0030100F"/>
    <w:rsid w:val="00301611"/>
    <w:rsid w:val="00301676"/>
    <w:rsid w:val="003016E8"/>
    <w:rsid w:val="00301BDC"/>
    <w:rsid w:val="0030213C"/>
    <w:rsid w:val="003022B5"/>
    <w:rsid w:val="003024BF"/>
    <w:rsid w:val="003028F0"/>
    <w:rsid w:val="00302CA0"/>
    <w:rsid w:val="00302D6D"/>
    <w:rsid w:val="00302E8E"/>
    <w:rsid w:val="003036FE"/>
    <w:rsid w:val="00303774"/>
    <w:rsid w:val="0030378D"/>
    <w:rsid w:val="00303798"/>
    <w:rsid w:val="00303933"/>
    <w:rsid w:val="00303DEE"/>
    <w:rsid w:val="003042F7"/>
    <w:rsid w:val="00304738"/>
    <w:rsid w:val="003047F0"/>
    <w:rsid w:val="0030480E"/>
    <w:rsid w:val="0030490C"/>
    <w:rsid w:val="003050E0"/>
    <w:rsid w:val="003050E3"/>
    <w:rsid w:val="003058EC"/>
    <w:rsid w:val="00305C32"/>
    <w:rsid w:val="00305EDD"/>
    <w:rsid w:val="00305EFD"/>
    <w:rsid w:val="003060BE"/>
    <w:rsid w:val="0030696F"/>
    <w:rsid w:val="00306D30"/>
    <w:rsid w:val="00306D78"/>
    <w:rsid w:val="00306F15"/>
    <w:rsid w:val="00306F19"/>
    <w:rsid w:val="00307B6F"/>
    <w:rsid w:val="00307C24"/>
    <w:rsid w:val="00307D8A"/>
    <w:rsid w:val="00310253"/>
    <w:rsid w:val="00310362"/>
    <w:rsid w:val="00310643"/>
    <w:rsid w:val="003114FF"/>
    <w:rsid w:val="003115B4"/>
    <w:rsid w:val="003115EF"/>
    <w:rsid w:val="00311705"/>
    <w:rsid w:val="00311AD1"/>
    <w:rsid w:val="00311E42"/>
    <w:rsid w:val="00311EED"/>
    <w:rsid w:val="0031215A"/>
    <w:rsid w:val="003121F9"/>
    <w:rsid w:val="0031235A"/>
    <w:rsid w:val="003123D8"/>
    <w:rsid w:val="003125F6"/>
    <w:rsid w:val="00312D57"/>
    <w:rsid w:val="0031342C"/>
    <w:rsid w:val="00313492"/>
    <w:rsid w:val="00313D97"/>
    <w:rsid w:val="003148A9"/>
    <w:rsid w:val="00314DAE"/>
    <w:rsid w:val="00314DE2"/>
    <w:rsid w:val="0031516A"/>
    <w:rsid w:val="003153D4"/>
    <w:rsid w:val="003156DC"/>
    <w:rsid w:val="00315E04"/>
    <w:rsid w:val="00316028"/>
    <w:rsid w:val="00316340"/>
    <w:rsid w:val="003169FF"/>
    <w:rsid w:val="00316DFD"/>
    <w:rsid w:val="00316E98"/>
    <w:rsid w:val="00316F50"/>
    <w:rsid w:val="0031741C"/>
    <w:rsid w:val="00317666"/>
    <w:rsid w:val="00317764"/>
    <w:rsid w:val="00317901"/>
    <w:rsid w:val="0032009C"/>
    <w:rsid w:val="00320365"/>
    <w:rsid w:val="00320BC9"/>
    <w:rsid w:val="00320F7D"/>
    <w:rsid w:val="00321164"/>
    <w:rsid w:val="0032161E"/>
    <w:rsid w:val="0032185F"/>
    <w:rsid w:val="00321981"/>
    <w:rsid w:val="00321D38"/>
    <w:rsid w:val="0032209E"/>
    <w:rsid w:val="003220BB"/>
    <w:rsid w:val="003220DC"/>
    <w:rsid w:val="00322134"/>
    <w:rsid w:val="00322470"/>
    <w:rsid w:val="00322890"/>
    <w:rsid w:val="00322A3C"/>
    <w:rsid w:val="00322E48"/>
    <w:rsid w:val="00322EB8"/>
    <w:rsid w:val="0032319D"/>
    <w:rsid w:val="003234BD"/>
    <w:rsid w:val="00323860"/>
    <w:rsid w:val="003239CF"/>
    <w:rsid w:val="00323C04"/>
    <w:rsid w:val="00323FF3"/>
    <w:rsid w:val="00324345"/>
    <w:rsid w:val="0032444E"/>
    <w:rsid w:val="0032463D"/>
    <w:rsid w:val="00324AF8"/>
    <w:rsid w:val="00324FA5"/>
    <w:rsid w:val="00325033"/>
    <w:rsid w:val="0032522E"/>
    <w:rsid w:val="00325578"/>
    <w:rsid w:val="003259AA"/>
    <w:rsid w:val="003260BB"/>
    <w:rsid w:val="003260FE"/>
    <w:rsid w:val="003262D4"/>
    <w:rsid w:val="00326548"/>
    <w:rsid w:val="0032671C"/>
    <w:rsid w:val="00326872"/>
    <w:rsid w:val="0032703F"/>
    <w:rsid w:val="0032712A"/>
    <w:rsid w:val="0032723A"/>
    <w:rsid w:val="003274BE"/>
    <w:rsid w:val="00327747"/>
    <w:rsid w:val="0032783D"/>
    <w:rsid w:val="00327C8F"/>
    <w:rsid w:val="00327C9E"/>
    <w:rsid w:val="003302C0"/>
    <w:rsid w:val="00330434"/>
    <w:rsid w:val="003306E5"/>
    <w:rsid w:val="003307AA"/>
    <w:rsid w:val="00330CFA"/>
    <w:rsid w:val="003311E9"/>
    <w:rsid w:val="00331DBC"/>
    <w:rsid w:val="00331DF6"/>
    <w:rsid w:val="00331E3B"/>
    <w:rsid w:val="00331F73"/>
    <w:rsid w:val="003321A9"/>
    <w:rsid w:val="003326AC"/>
    <w:rsid w:val="00332721"/>
    <w:rsid w:val="0033296A"/>
    <w:rsid w:val="00332A30"/>
    <w:rsid w:val="00332CCE"/>
    <w:rsid w:val="003330CA"/>
    <w:rsid w:val="003333C0"/>
    <w:rsid w:val="00333A16"/>
    <w:rsid w:val="00333AE4"/>
    <w:rsid w:val="00333CA6"/>
    <w:rsid w:val="00334376"/>
    <w:rsid w:val="00334412"/>
    <w:rsid w:val="0033482D"/>
    <w:rsid w:val="00334A37"/>
    <w:rsid w:val="00334FF2"/>
    <w:rsid w:val="003354FF"/>
    <w:rsid w:val="00335B7C"/>
    <w:rsid w:val="00335CEB"/>
    <w:rsid w:val="00336486"/>
    <w:rsid w:val="003364CD"/>
    <w:rsid w:val="00336503"/>
    <w:rsid w:val="00336A2B"/>
    <w:rsid w:val="00336A5A"/>
    <w:rsid w:val="00336B06"/>
    <w:rsid w:val="00336B9C"/>
    <w:rsid w:val="00336CA6"/>
    <w:rsid w:val="00336EC9"/>
    <w:rsid w:val="00336F3C"/>
    <w:rsid w:val="00336F93"/>
    <w:rsid w:val="00336FC7"/>
    <w:rsid w:val="00337172"/>
    <w:rsid w:val="003371C3"/>
    <w:rsid w:val="00337375"/>
    <w:rsid w:val="00337EBD"/>
    <w:rsid w:val="00337FDF"/>
    <w:rsid w:val="00340A0C"/>
    <w:rsid w:val="00340B5F"/>
    <w:rsid w:val="00340B85"/>
    <w:rsid w:val="00340BE2"/>
    <w:rsid w:val="0034110E"/>
    <w:rsid w:val="003411BB"/>
    <w:rsid w:val="003411F8"/>
    <w:rsid w:val="00341831"/>
    <w:rsid w:val="00341BD4"/>
    <w:rsid w:val="00341C26"/>
    <w:rsid w:val="00341DA2"/>
    <w:rsid w:val="00341F55"/>
    <w:rsid w:val="003420F7"/>
    <w:rsid w:val="00342AA1"/>
    <w:rsid w:val="00343117"/>
    <w:rsid w:val="0034317A"/>
    <w:rsid w:val="0034327A"/>
    <w:rsid w:val="003435F3"/>
    <w:rsid w:val="00343DA5"/>
    <w:rsid w:val="00343E38"/>
    <w:rsid w:val="00344273"/>
    <w:rsid w:val="0034447C"/>
    <w:rsid w:val="00344A56"/>
    <w:rsid w:val="00345147"/>
    <w:rsid w:val="00345182"/>
    <w:rsid w:val="003454C8"/>
    <w:rsid w:val="003457EF"/>
    <w:rsid w:val="00345BCB"/>
    <w:rsid w:val="00345E8B"/>
    <w:rsid w:val="00346091"/>
    <w:rsid w:val="0034624B"/>
    <w:rsid w:val="003462F7"/>
    <w:rsid w:val="0034698B"/>
    <w:rsid w:val="00346C3C"/>
    <w:rsid w:val="00346C78"/>
    <w:rsid w:val="00346DCB"/>
    <w:rsid w:val="003471FF"/>
    <w:rsid w:val="003472F4"/>
    <w:rsid w:val="00347592"/>
    <w:rsid w:val="00347812"/>
    <w:rsid w:val="0034799E"/>
    <w:rsid w:val="00347BA2"/>
    <w:rsid w:val="00347F5F"/>
    <w:rsid w:val="00350D0B"/>
    <w:rsid w:val="00350F0D"/>
    <w:rsid w:val="00351312"/>
    <w:rsid w:val="003514B9"/>
    <w:rsid w:val="003514C5"/>
    <w:rsid w:val="003519B6"/>
    <w:rsid w:val="00351AC5"/>
    <w:rsid w:val="003520E1"/>
    <w:rsid w:val="00352382"/>
    <w:rsid w:val="003524CC"/>
    <w:rsid w:val="00352543"/>
    <w:rsid w:val="00352E2E"/>
    <w:rsid w:val="00352E82"/>
    <w:rsid w:val="00353528"/>
    <w:rsid w:val="003535C3"/>
    <w:rsid w:val="00353605"/>
    <w:rsid w:val="00353841"/>
    <w:rsid w:val="003538A4"/>
    <w:rsid w:val="003538F3"/>
    <w:rsid w:val="00353FC6"/>
    <w:rsid w:val="003540C3"/>
    <w:rsid w:val="00354CB3"/>
    <w:rsid w:val="00354CE2"/>
    <w:rsid w:val="003552B6"/>
    <w:rsid w:val="00355306"/>
    <w:rsid w:val="003558A9"/>
    <w:rsid w:val="003559B0"/>
    <w:rsid w:val="00355A9C"/>
    <w:rsid w:val="00355D99"/>
    <w:rsid w:val="00355DE4"/>
    <w:rsid w:val="00355E0C"/>
    <w:rsid w:val="00355EF6"/>
    <w:rsid w:val="00355F21"/>
    <w:rsid w:val="00356067"/>
    <w:rsid w:val="00356261"/>
    <w:rsid w:val="0035645A"/>
    <w:rsid w:val="00356678"/>
    <w:rsid w:val="00356C1A"/>
    <w:rsid w:val="003572A7"/>
    <w:rsid w:val="003572A8"/>
    <w:rsid w:val="00357389"/>
    <w:rsid w:val="0035744C"/>
    <w:rsid w:val="00357BD9"/>
    <w:rsid w:val="00357D2F"/>
    <w:rsid w:val="00357DBC"/>
    <w:rsid w:val="00360285"/>
    <w:rsid w:val="003603C6"/>
    <w:rsid w:val="00360429"/>
    <w:rsid w:val="00360851"/>
    <w:rsid w:val="00360992"/>
    <w:rsid w:val="00360AC4"/>
    <w:rsid w:val="00360C82"/>
    <w:rsid w:val="00360CFF"/>
    <w:rsid w:val="00361031"/>
    <w:rsid w:val="003612DC"/>
    <w:rsid w:val="00361597"/>
    <w:rsid w:val="003616DC"/>
    <w:rsid w:val="003617CD"/>
    <w:rsid w:val="00361C19"/>
    <w:rsid w:val="00361D42"/>
    <w:rsid w:val="0036213E"/>
    <w:rsid w:val="00362173"/>
    <w:rsid w:val="00362313"/>
    <w:rsid w:val="00362458"/>
    <w:rsid w:val="00362675"/>
    <w:rsid w:val="00362708"/>
    <w:rsid w:val="003627B6"/>
    <w:rsid w:val="00363439"/>
    <w:rsid w:val="00363782"/>
    <w:rsid w:val="003643B5"/>
    <w:rsid w:val="003646F7"/>
    <w:rsid w:val="00364B2E"/>
    <w:rsid w:val="00364CE1"/>
    <w:rsid w:val="00364CFA"/>
    <w:rsid w:val="0036504B"/>
    <w:rsid w:val="00365451"/>
    <w:rsid w:val="003654E4"/>
    <w:rsid w:val="0036566C"/>
    <w:rsid w:val="00365D3C"/>
    <w:rsid w:val="00365EE6"/>
    <w:rsid w:val="003663A1"/>
    <w:rsid w:val="003665A0"/>
    <w:rsid w:val="00366A3A"/>
    <w:rsid w:val="00366CA5"/>
    <w:rsid w:val="00367046"/>
    <w:rsid w:val="00367521"/>
    <w:rsid w:val="00367B3A"/>
    <w:rsid w:val="00367D2F"/>
    <w:rsid w:val="00367EFE"/>
    <w:rsid w:val="00370465"/>
    <w:rsid w:val="00370763"/>
    <w:rsid w:val="00370850"/>
    <w:rsid w:val="00370856"/>
    <w:rsid w:val="0037085D"/>
    <w:rsid w:val="00370996"/>
    <w:rsid w:val="00370F8C"/>
    <w:rsid w:val="003710A4"/>
    <w:rsid w:val="003712A2"/>
    <w:rsid w:val="003712B6"/>
    <w:rsid w:val="00371439"/>
    <w:rsid w:val="003719E5"/>
    <w:rsid w:val="00371A56"/>
    <w:rsid w:val="00371C20"/>
    <w:rsid w:val="00371D6B"/>
    <w:rsid w:val="00371F2A"/>
    <w:rsid w:val="00371F64"/>
    <w:rsid w:val="0037207C"/>
    <w:rsid w:val="00372393"/>
    <w:rsid w:val="00372495"/>
    <w:rsid w:val="0037268A"/>
    <w:rsid w:val="00372937"/>
    <w:rsid w:val="00372C8C"/>
    <w:rsid w:val="00373332"/>
    <w:rsid w:val="003735CE"/>
    <w:rsid w:val="003737BF"/>
    <w:rsid w:val="003737D0"/>
    <w:rsid w:val="00373943"/>
    <w:rsid w:val="00373EFC"/>
    <w:rsid w:val="00374726"/>
    <w:rsid w:val="00374C95"/>
    <w:rsid w:val="00374DBC"/>
    <w:rsid w:val="00374F61"/>
    <w:rsid w:val="00374FC2"/>
    <w:rsid w:val="0037559E"/>
    <w:rsid w:val="003755D2"/>
    <w:rsid w:val="00375741"/>
    <w:rsid w:val="00375859"/>
    <w:rsid w:val="003758E2"/>
    <w:rsid w:val="0037629E"/>
    <w:rsid w:val="00376378"/>
    <w:rsid w:val="0037659D"/>
    <w:rsid w:val="0037670C"/>
    <w:rsid w:val="0037679B"/>
    <w:rsid w:val="003771E0"/>
    <w:rsid w:val="00377335"/>
    <w:rsid w:val="0037734F"/>
    <w:rsid w:val="00377799"/>
    <w:rsid w:val="00377891"/>
    <w:rsid w:val="00377EAE"/>
    <w:rsid w:val="0038007F"/>
    <w:rsid w:val="003800AE"/>
    <w:rsid w:val="00380618"/>
    <w:rsid w:val="00380824"/>
    <w:rsid w:val="00380A6C"/>
    <w:rsid w:val="00380BC3"/>
    <w:rsid w:val="00380E56"/>
    <w:rsid w:val="00381BD1"/>
    <w:rsid w:val="00381BDD"/>
    <w:rsid w:val="00381BF9"/>
    <w:rsid w:val="00381D0D"/>
    <w:rsid w:val="0038200A"/>
    <w:rsid w:val="00382069"/>
    <w:rsid w:val="003820DE"/>
    <w:rsid w:val="00382242"/>
    <w:rsid w:val="0038231D"/>
    <w:rsid w:val="003827D6"/>
    <w:rsid w:val="003829CF"/>
    <w:rsid w:val="00382BD3"/>
    <w:rsid w:val="003832F1"/>
    <w:rsid w:val="003832FB"/>
    <w:rsid w:val="00383319"/>
    <w:rsid w:val="003833D6"/>
    <w:rsid w:val="0038375D"/>
    <w:rsid w:val="00383B40"/>
    <w:rsid w:val="00384397"/>
    <w:rsid w:val="0038467B"/>
    <w:rsid w:val="003846B2"/>
    <w:rsid w:val="003846F8"/>
    <w:rsid w:val="00384752"/>
    <w:rsid w:val="0038492D"/>
    <w:rsid w:val="00384B06"/>
    <w:rsid w:val="00384BCC"/>
    <w:rsid w:val="00384C2A"/>
    <w:rsid w:val="003855BF"/>
    <w:rsid w:val="0038565F"/>
    <w:rsid w:val="00385EDE"/>
    <w:rsid w:val="0038601E"/>
    <w:rsid w:val="00386285"/>
    <w:rsid w:val="003866F1"/>
    <w:rsid w:val="00386A87"/>
    <w:rsid w:val="00386BB7"/>
    <w:rsid w:val="00386C41"/>
    <w:rsid w:val="00386DC8"/>
    <w:rsid w:val="00386E7E"/>
    <w:rsid w:val="0038721A"/>
    <w:rsid w:val="00387603"/>
    <w:rsid w:val="00387635"/>
    <w:rsid w:val="00387663"/>
    <w:rsid w:val="00387720"/>
    <w:rsid w:val="00387BB9"/>
    <w:rsid w:val="00387CBA"/>
    <w:rsid w:val="00387D7A"/>
    <w:rsid w:val="00387EC8"/>
    <w:rsid w:val="0039037A"/>
    <w:rsid w:val="003906BD"/>
    <w:rsid w:val="0039106C"/>
    <w:rsid w:val="003911D7"/>
    <w:rsid w:val="003911FD"/>
    <w:rsid w:val="003916BB"/>
    <w:rsid w:val="003918D2"/>
    <w:rsid w:val="00391AD6"/>
    <w:rsid w:val="00391F85"/>
    <w:rsid w:val="0039202C"/>
    <w:rsid w:val="00392121"/>
    <w:rsid w:val="00392175"/>
    <w:rsid w:val="003924F4"/>
    <w:rsid w:val="0039289D"/>
    <w:rsid w:val="00392984"/>
    <w:rsid w:val="00392D36"/>
    <w:rsid w:val="0039364D"/>
    <w:rsid w:val="00393F8C"/>
    <w:rsid w:val="003940D7"/>
    <w:rsid w:val="003942D1"/>
    <w:rsid w:val="00394322"/>
    <w:rsid w:val="00394450"/>
    <w:rsid w:val="003944B4"/>
    <w:rsid w:val="00394537"/>
    <w:rsid w:val="00394601"/>
    <w:rsid w:val="003949ED"/>
    <w:rsid w:val="00394FFD"/>
    <w:rsid w:val="00395260"/>
    <w:rsid w:val="00395509"/>
    <w:rsid w:val="003959E5"/>
    <w:rsid w:val="00395AC9"/>
    <w:rsid w:val="00395B80"/>
    <w:rsid w:val="00395CCB"/>
    <w:rsid w:val="00396415"/>
    <w:rsid w:val="00396643"/>
    <w:rsid w:val="00396ADF"/>
    <w:rsid w:val="00396FD8"/>
    <w:rsid w:val="003971B4"/>
    <w:rsid w:val="00397304"/>
    <w:rsid w:val="0039757C"/>
    <w:rsid w:val="0039784F"/>
    <w:rsid w:val="00397D09"/>
    <w:rsid w:val="00397DC9"/>
    <w:rsid w:val="003A017C"/>
    <w:rsid w:val="003A0184"/>
    <w:rsid w:val="003A0A48"/>
    <w:rsid w:val="003A11F9"/>
    <w:rsid w:val="003A13D8"/>
    <w:rsid w:val="003A1B45"/>
    <w:rsid w:val="003A1C4D"/>
    <w:rsid w:val="003A1D75"/>
    <w:rsid w:val="003A203D"/>
    <w:rsid w:val="003A2145"/>
    <w:rsid w:val="003A2405"/>
    <w:rsid w:val="003A28F5"/>
    <w:rsid w:val="003A2AC7"/>
    <w:rsid w:val="003A2C30"/>
    <w:rsid w:val="003A336A"/>
    <w:rsid w:val="003A3899"/>
    <w:rsid w:val="003A3B27"/>
    <w:rsid w:val="003A3DA0"/>
    <w:rsid w:val="003A3FBC"/>
    <w:rsid w:val="003A43A9"/>
    <w:rsid w:val="003A4734"/>
    <w:rsid w:val="003A4D0B"/>
    <w:rsid w:val="003A4D6B"/>
    <w:rsid w:val="003A4E8E"/>
    <w:rsid w:val="003A4EC6"/>
    <w:rsid w:val="003A4FFD"/>
    <w:rsid w:val="003A5048"/>
    <w:rsid w:val="003A5155"/>
    <w:rsid w:val="003A53E4"/>
    <w:rsid w:val="003A5E4D"/>
    <w:rsid w:val="003A62A4"/>
    <w:rsid w:val="003A69B3"/>
    <w:rsid w:val="003A6B3A"/>
    <w:rsid w:val="003A6D91"/>
    <w:rsid w:val="003A79A0"/>
    <w:rsid w:val="003A7C09"/>
    <w:rsid w:val="003B09F8"/>
    <w:rsid w:val="003B0A8E"/>
    <w:rsid w:val="003B0B26"/>
    <w:rsid w:val="003B0D6B"/>
    <w:rsid w:val="003B1873"/>
    <w:rsid w:val="003B1EE6"/>
    <w:rsid w:val="003B1F21"/>
    <w:rsid w:val="003B233A"/>
    <w:rsid w:val="003B289C"/>
    <w:rsid w:val="003B3779"/>
    <w:rsid w:val="003B37FD"/>
    <w:rsid w:val="003B3ED9"/>
    <w:rsid w:val="003B40B5"/>
    <w:rsid w:val="003B4200"/>
    <w:rsid w:val="003B448D"/>
    <w:rsid w:val="003B465B"/>
    <w:rsid w:val="003B49D6"/>
    <w:rsid w:val="003B4AA2"/>
    <w:rsid w:val="003B4B0F"/>
    <w:rsid w:val="003B4E91"/>
    <w:rsid w:val="003B50FF"/>
    <w:rsid w:val="003B5103"/>
    <w:rsid w:val="003B51D5"/>
    <w:rsid w:val="003B536E"/>
    <w:rsid w:val="003B5E01"/>
    <w:rsid w:val="003B5EBA"/>
    <w:rsid w:val="003B61FC"/>
    <w:rsid w:val="003B62B7"/>
    <w:rsid w:val="003B62FC"/>
    <w:rsid w:val="003B6860"/>
    <w:rsid w:val="003B74BC"/>
    <w:rsid w:val="003B77CC"/>
    <w:rsid w:val="003B77D3"/>
    <w:rsid w:val="003B7CCA"/>
    <w:rsid w:val="003B7CD8"/>
    <w:rsid w:val="003B7D0B"/>
    <w:rsid w:val="003B7DBF"/>
    <w:rsid w:val="003C0333"/>
    <w:rsid w:val="003C05A0"/>
    <w:rsid w:val="003C08E4"/>
    <w:rsid w:val="003C0BD9"/>
    <w:rsid w:val="003C0EAE"/>
    <w:rsid w:val="003C0FB9"/>
    <w:rsid w:val="003C1245"/>
    <w:rsid w:val="003C1B74"/>
    <w:rsid w:val="003C283B"/>
    <w:rsid w:val="003C2CBA"/>
    <w:rsid w:val="003C3239"/>
    <w:rsid w:val="003C32A6"/>
    <w:rsid w:val="003C34C8"/>
    <w:rsid w:val="003C3538"/>
    <w:rsid w:val="003C38E9"/>
    <w:rsid w:val="003C3E6A"/>
    <w:rsid w:val="003C4099"/>
    <w:rsid w:val="003C42BC"/>
    <w:rsid w:val="003C4323"/>
    <w:rsid w:val="003C471F"/>
    <w:rsid w:val="003C4880"/>
    <w:rsid w:val="003C4A2F"/>
    <w:rsid w:val="003C50FE"/>
    <w:rsid w:val="003C53EE"/>
    <w:rsid w:val="003C5AB5"/>
    <w:rsid w:val="003C674F"/>
    <w:rsid w:val="003C6D7E"/>
    <w:rsid w:val="003C768E"/>
    <w:rsid w:val="003C7853"/>
    <w:rsid w:val="003C7BA2"/>
    <w:rsid w:val="003C7D10"/>
    <w:rsid w:val="003D0302"/>
    <w:rsid w:val="003D065D"/>
    <w:rsid w:val="003D0760"/>
    <w:rsid w:val="003D0E4C"/>
    <w:rsid w:val="003D121F"/>
    <w:rsid w:val="003D123E"/>
    <w:rsid w:val="003D130A"/>
    <w:rsid w:val="003D1D0A"/>
    <w:rsid w:val="003D1D0E"/>
    <w:rsid w:val="003D20AA"/>
    <w:rsid w:val="003D2337"/>
    <w:rsid w:val="003D25DB"/>
    <w:rsid w:val="003D2971"/>
    <w:rsid w:val="003D2A89"/>
    <w:rsid w:val="003D3571"/>
    <w:rsid w:val="003D3719"/>
    <w:rsid w:val="003D3AF7"/>
    <w:rsid w:val="003D3ED3"/>
    <w:rsid w:val="003D467E"/>
    <w:rsid w:val="003D47C3"/>
    <w:rsid w:val="003D4886"/>
    <w:rsid w:val="003D4916"/>
    <w:rsid w:val="003D4A0D"/>
    <w:rsid w:val="003D4AB9"/>
    <w:rsid w:val="003D4D49"/>
    <w:rsid w:val="003D4F85"/>
    <w:rsid w:val="003D4FAC"/>
    <w:rsid w:val="003D4FBF"/>
    <w:rsid w:val="003D520A"/>
    <w:rsid w:val="003D530A"/>
    <w:rsid w:val="003D57C0"/>
    <w:rsid w:val="003D57C4"/>
    <w:rsid w:val="003D5C50"/>
    <w:rsid w:val="003D5E4B"/>
    <w:rsid w:val="003D6BB9"/>
    <w:rsid w:val="003D71B5"/>
    <w:rsid w:val="003D740D"/>
    <w:rsid w:val="003D7712"/>
    <w:rsid w:val="003D7935"/>
    <w:rsid w:val="003D7981"/>
    <w:rsid w:val="003D7AF6"/>
    <w:rsid w:val="003D7BDE"/>
    <w:rsid w:val="003D7D14"/>
    <w:rsid w:val="003E046C"/>
    <w:rsid w:val="003E0828"/>
    <w:rsid w:val="003E08E9"/>
    <w:rsid w:val="003E0A0F"/>
    <w:rsid w:val="003E0F00"/>
    <w:rsid w:val="003E118C"/>
    <w:rsid w:val="003E1218"/>
    <w:rsid w:val="003E1E07"/>
    <w:rsid w:val="003E217B"/>
    <w:rsid w:val="003E2324"/>
    <w:rsid w:val="003E291C"/>
    <w:rsid w:val="003E2980"/>
    <w:rsid w:val="003E2ADB"/>
    <w:rsid w:val="003E32F1"/>
    <w:rsid w:val="003E3490"/>
    <w:rsid w:val="003E375B"/>
    <w:rsid w:val="003E4102"/>
    <w:rsid w:val="003E417D"/>
    <w:rsid w:val="003E4490"/>
    <w:rsid w:val="003E4651"/>
    <w:rsid w:val="003E473F"/>
    <w:rsid w:val="003E4825"/>
    <w:rsid w:val="003E48DE"/>
    <w:rsid w:val="003E52A3"/>
    <w:rsid w:val="003E536D"/>
    <w:rsid w:val="003E5434"/>
    <w:rsid w:val="003E5E0B"/>
    <w:rsid w:val="003E62FD"/>
    <w:rsid w:val="003E637B"/>
    <w:rsid w:val="003E65AC"/>
    <w:rsid w:val="003E65E1"/>
    <w:rsid w:val="003E66D1"/>
    <w:rsid w:val="003E671F"/>
    <w:rsid w:val="003E6CDC"/>
    <w:rsid w:val="003E6E4D"/>
    <w:rsid w:val="003E6F70"/>
    <w:rsid w:val="003E6FE0"/>
    <w:rsid w:val="003E7266"/>
    <w:rsid w:val="003E743A"/>
    <w:rsid w:val="003E74FC"/>
    <w:rsid w:val="003E75E2"/>
    <w:rsid w:val="003E76DD"/>
    <w:rsid w:val="003E7938"/>
    <w:rsid w:val="003E7986"/>
    <w:rsid w:val="003F00CF"/>
    <w:rsid w:val="003F01AD"/>
    <w:rsid w:val="003F05A8"/>
    <w:rsid w:val="003F0BA5"/>
    <w:rsid w:val="003F1052"/>
    <w:rsid w:val="003F11BA"/>
    <w:rsid w:val="003F11BD"/>
    <w:rsid w:val="003F1305"/>
    <w:rsid w:val="003F179C"/>
    <w:rsid w:val="003F19DB"/>
    <w:rsid w:val="003F27AC"/>
    <w:rsid w:val="003F2933"/>
    <w:rsid w:val="003F2C91"/>
    <w:rsid w:val="003F2D17"/>
    <w:rsid w:val="003F2D7F"/>
    <w:rsid w:val="003F2FE1"/>
    <w:rsid w:val="003F3044"/>
    <w:rsid w:val="003F3F87"/>
    <w:rsid w:val="003F45D1"/>
    <w:rsid w:val="003F4A30"/>
    <w:rsid w:val="003F4A31"/>
    <w:rsid w:val="003F4E22"/>
    <w:rsid w:val="003F57DB"/>
    <w:rsid w:val="003F597E"/>
    <w:rsid w:val="003F5E4B"/>
    <w:rsid w:val="003F60BF"/>
    <w:rsid w:val="003F63FC"/>
    <w:rsid w:val="003F677F"/>
    <w:rsid w:val="003F6D0F"/>
    <w:rsid w:val="003F6D2B"/>
    <w:rsid w:val="003F6DA5"/>
    <w:rsid w:val="003F6FCA"/>
    <w:rsid w:val="003F728B"/>
    <w:rsid w:val="003F7389"/>
    <w:rsid w:val="003F74BB"/>
    <w:rsid w:val="003F76E9"/>
    <w:rsid w:val="003F78B3"/>
    <w:rsid w:val="003F7A36"/>
    <w:rsid w:val="003F7ADC"/>
    <w:rsid w:val="003F7AFA"/>
    <w:rsid w:val="00400205"/>
    <w:rsid w:val="00400336"/>
    <w:rsid w:val="00400580"/>
    <w:rsid w:val="00400D09"/>
    <w:rsid w:val="004011AA"/>
    <w:rsid w:val="0040134E"/>
    <w:rsid w:val="0040137B"/>
    <w:rsid w:val="0040140A"/>
    <w:rsid w:val="00401454"/>
    <w:rsid w:val="00401509"/>
    <w:rsid w:val="0040184B"/>
    <w:rsid w:val="00401922"/>
    <w:rsid w:val="00401CB8"/>
    <w:rsid w:val="00402055"/>
    <w:rsid w:val="004022C0"/>
    <w:rsid w:val="0040257C"/>
    <w:rsid w:val="00402D8D"/>
    <w:rsid w:val="00402F8F"/>
    <w:rsid w:val="00403006"/>
    <w:rsid w:val="00403799"/>
    <w:rsid w:val="00403807"/>
    <w:rsid w:val="004038C0"/>
    <w:rsid w:val="004038C8"/>
    <w:rsid w:val="00403A64"/>
    <w:rsid w:val="00403FA2"/>
    <w:rsid w:val="0040406B"/>
    <w:rsid w:val="004040FC"/>
    <w:rsid w:val="004041AC"/>
    <w:rsid w:val="0040427E"/>
    <w:rsid w:val="00404336"/>
    <w:rsid w:val="00404514"/>
    <w:rsid w:val="00404BB9"/>
    <w:rsid w:val="00404D72"/>
    <w:rsid w:val="00404DEB"/>
    <w:rsid w:val="00405144"/>
    <w:rsid w:val="0040540C"/>
    <w:rsid w:val="0040561C"/>
    <w:rsid w:val="00405991"/>
    <w:rsid w:val="00405CFA"/>
    <w:rsid w:val="00405FA4"/>
    <w:rsid w:val="00406946"/>
    <w:rsid w:val="00406B08"/>
    <w:rsid w:val="00406DDD"/>
    <w:rsid w:val="00407AC8"/>
    <w:rsid w:val="00407B1E"/>
    <w:rsid w:val="00407D4D"/>
    <w:rsid w:val="004101C7"/>
    <w:rsid w:val="004102B4"/>
    <w:rsid w:val="004102ED"/>
    <w:rsid w:val="00410392"/>
    <w:rsid w:val="004108C4"/>
    <w:rsid w:val="00410BCF"/>
    <w:rsid w:val="00410F8D"/>
    <w:rsid w:val="00411443"/>
    <w:rsid w:val="00411870"/>
    <w:rsid w:val="00411CC2"/>
    <w:rsid w:val="00411CFD"/>
    <w:rsid w:val="00411E69"/>
    <w:rsid w:val="00411EA3"/>
    <w:rsid w:val="0041254C"/>
    <w:rsid w:val="00412781"/>
    <w:rsid w:val="00412794"/>
    <w:rsid w:val="00412D6F"/>
    <w:rsid w:val="00412F86"/>
    <w:rsid w:val="004137EC"/>
    <w:rsid w:val="00413BAB"/>
    <w:rsid w:val="00413C41"/>
    <w:rsid w:val="004140CA"/>
    <w:rsid w:val="004145F5"/>
    <w:rsid w:val="004146F7"/>
    <w:rsid w:val="00414952"/>
    <w:rsid w:val="004152CD"/>
    <w:rsid w:val="00415613"/>
    <w:rsid w:val="00415764"/>
    <w:rsid w:val="00415C09"/>
    <w:rsid w:val="00415C12"/>
    <w:rsid w:val="00415EF3"/>
    <w:rsid w:val="00415F7B"/>
    <w:rsid w:val="004163EF"/>
    <w:rsid w:val="004164F0"/>
    <w:rsid w:val="0041663F"/>
    <w:rsid w:val="004166F4"/>
    <w:rsid w:val="00416805"/>
    <w:rsid w:val="00416AF7"/>
    <w:rsid w:val="00416B55"/>
    <w:rsid w:val="00416B60"/>
    <w:rsid w:val="00416ED6"/>
    <w:rsid w:val="00417103"/>
    <w:rsid w:val="004171BF"/>
    <w:rsid w:val="004178DD"/>
    <w:rsid w:val="00417962"/>
    <w:rsid w:val="00417FAD"/>
    <w:rsid w:val="0042016B"/>
    <w:rsid w:val="0042024F"/>
    <w:rsid w:val="004203A6"/>
    <w:rsid w:val="004206DF"/>
    <w:rsid w:val="004209DB"/>
    <w:rsid w:val="004211EA"/>
    <w:rsid w:val="004218AD"/>
    <w:rsid w:val="00421F00"/>
    <w:rsid w:val="00421F37"/>
    <w:rsid w:val="004221EF"/>
    <w:rsid w:val="0042223B"/>
    <w:rsid w:val="004224F0"/>
    <w:rsid w:val="004224FC"/>
    <w:rsid w:val="00422AC3"/>
    <w:rsid w:val="00422ADF"/>
    <w:rsid w:val="00422BBC"/>
    <w:rsid w:val="00422C5F"/>
    <w:rsid w:val="00422C68"/>
    <w:rsid w:val="00422CA0"/>
    <w:rsid w:val="00422E4D"/>
    <w:rsid w:val="00423B0A"/>
    <w:rsid w:val="00423D73"/>
    <w:rsid w:val="00423DB5"/>
    <w:rsid w:val="0042406F"/>
    <w:rsid w:val="0042419B"/>
    <w:rsid w:val="00424254"/>
    <w:rsid w:val="0042443D"/>
    <w:rsid w:val="0042446C"/>
    <w:rsid w:val="00424748"/>
    <w:rsid w:val="00424C78"/>
    <w:rsid w:val="00424D0C"/>
    <w:rsid w:val="00425554"/>
    <w:rsid w:val="0042575B"/>
    <w:rsid w:val="004259EA"/>
    <w:rsid w:val="00425A4E"/>
    <w:rsid w:val="004261BA"/>
    <w:rsid w:val="00426A50"/>
    <w:rsid w:val="00426C66"/>
    <w:rsid w:val="00426DB9"/>
    <w:rsid w:val="004270A2"/>
    <w:rsid w:val="004277E4"/>
    <w:rsid w:val="004278A7"/>
    <w:rsid w:val="00427CCD"/>
    <w:rsid w:val="00427D4F"/>
    <w:rsid w:val="00427D7F"/>
    <w:rsid w:val="00427D80"/>
    <w:rsid w:val="00430075"/>
    <w:rsid w:val="00430440"/>
    <w:rsid w:val="004304D1"/>
    <w:rsid w:val="004306BA"/>
    <w:rsid w:val="004306D3"/>
    <w:rsid w:val="00430996"/>
    <w:rsid w:val="00430C58"/>
    <w:rsid w:val="00431024"/>
    <w:rsid w:val="00431C26"/>
    <w:rsid w:val="00431D50"/>
    <w:rsid w:val="00431D66"/>
    <w:rsid w:val="0043212C"/>
    <w:rsid w:val="00432268"/>
    <w:rsid w:val="0043236C"/>
    <w:rsid w:val="0043237B"/>
    <w:rsid w:val="0043282C"/>
    <w:rsid w:val="004328D9"/>
    <w:rsid w:val="0043329E"/>
    <w:rsid w:val="00433846"/>
    <w:rsid w:val="0043432E"/>
    <w:rsid w:val="00434555"/>
    <w:rsid w:val="004345EE"/>
    <w:rsid w:val="00434A23"/>
    <w:rsid w:val="00434B9C"/>
    <w:rsid w:val="00434BF1"/>
    <w:rsid w:val="00434C07"/>
    <w:rsid w:val="00434DCA"/>
    <w:rsid w:val="00434F02"/>
    <w:rsid w:val="00435097"/>
    <w:rsid w:val="004359E2"/>
    <w:rsid w:val="00435C51"/>
    <w:rsid w:val="00435CE1"/>
    <w:rsid w:val="00435F35"/>
    <w:rsid w:val="00435FD6"/>
    <w:rsid w:val="00436345"/>
    <w:rsid w:val="004366A9"/>
    <w:rsid w:val="004368DA"/>
    <w:rsid w:val="00436929"/>
    <w:rsid w:val="0043695F"/>
    <w:rsid w:val="00436AA0"/>
    <w:rsid w:val="00436AD4"/>
    <w:rsid w:val="00436EB5"/>
    <w:rsid w:val="00436EFC"/>
    <w:rsid w:val="004371A1"/>
    <w:rsid w:val="00437475"/>
    <w:rsid w:val="00437671"/>
    <w:rsid w:val="00437841"/>
    <w:rsid w:val="004379C9"/>
    <w:rsid w:val="00437B39"/>
    <w:rsid w:val="00437BA4"/>
    <w:rsid w:val="00437CC7"/>
    <w:rsid w:val="00437D42"/>
    <w:rsid w:val="00440140"/>
    <w:rsid w:val="00440192"/>
    <w:rsid w:val="00440341"/>
    <w:rsid w:val="00440599"/>
    <w:rsid w:val="0044071D"/>
    <w:rsid w:val="004408D0"/>
    <w:rsid w:val="00440DA6"/>
    <w:rsid w:val="00440E20"/>
    <w:rsid w:val="00441D20"/>
    <w:rsid w:val="00441DE8"/>
    <w:rsid w:val="004421B5"/>
    <w:rsid w:val="004422A8"/>
    <w:rsid w:val="00442413"/>
    <w:rsid w:val="004427BE"/>
    <w:rsid w:val="00442C23"/>
    <w:rsid w:val="00442D18"/>
    <w:rsid w:val="00443643"/>
    <w:rsid w:val="00443A84"/>
    <w:rsid w:val="00443DFD"/>
    <w:rsid w:val="00443E44"/>
    <w:rsid w:val="0044412E"/>
    <w:rsid w:val="00444551"/>
    <w:rsid w:val="00444C8C"/>
    <w:rsid w:val="00444DB6"/>
    <w:rsid w:val="00444E0F"/>
    <w:rsid w:val="004453F0"/>
    <w:rsid w:val="00445675"/>
    <w:rsid w:val="004456A4"/>
    <w:rsid w:val="00445923"/>
    <w:rsid w:val="004459C8"/>
    <w:rsid w:val="00445EBC"/>
    <w:rsid w:val="00445F80"/>
    <w:rsid w:val="0044610E"/>
    <w:rsid w:val="004461FA"/>
    <w:rsid w:val="004464A1"/>
    <w:rsid w:val="00446D7E"/>
    <w:rsid w:val="00447717"/>
    <w:rsid w:val="004477CE"/>
    <w:rsid w:val="00447860"/>
    <w:rsid w:val="00447918"/>
    <w:rsid w:val="00447A30"/>
    <w:rsid w:val="004501EB"/>
    <w:rsid w:val="004506AF"/>
    <w:rsid w:val="004506C9"/>
    <w:rsid w:val="004507D9"/>
    <w:rsid w:val="00450809"/>
    <w:rsid w:val="0045161F"/>
    <w:rsid w:val="0045170A"/>
    <w:rsid w:val="004517B6"/>
    <w:rsid w:val="004519D0"/>
    <w:rsid w:val="00451B24"/>
    <w:rsid w:val="00451C38"/>
    <w:rsid w:val="00451C5E"/>
    <w:rsid w:val="00451D4C"/>
    <w:rsid w:val="00451F5D"/>
    <w:rsid w:val="004523D0"/>
    <w:rsid w:val="00452977"/>
    <w:rsid w:val="00452C1B"/>
    <w:rsid w:val="0045300A"/>
    <w:rsid w:val="004532F4"/>
    <w:rsid w:val="004533B7"/>
    <w:rsid w:val="0045342B"/>
    <w:rsid w:val="00453DAE"/>
    <w:rsid w:val="00454176"/>
    <w:rsid w:val="004545C8"/>
    <w:rsid w:val="00454C2E"/>
    <w:rsid w:val="00454E0D"/>
    <w:rsid w:val="0045536D"/>
    <w:rsid w:val="0045542B"/>
    <w:rsid w:val="00455447"/>
    <w:rsid w:val="00455A60"/>
    <w:rsid w:val="00455DD2"/>
    <w:rsid w:val="00455EEE"/>
    <w:rsid w:val="00455EFE"/>
    <w:rsid w:val="0045600F"/>
    <w:rsid w:val="004561C7"/>
    <w:rsid w:val="0045642F"/>
    <w:rsid w:val="004564B6"/>
    <w:rsid w:val="00456D57"/>
    <w:rsid w:val="00456DB5"/>
    <w:rsid w:val="00456DE6"/>
    <w:rsid w:val="00456EEF"/>
    <w:rsid w:val="00456F7F"/>
    <w:rsid w:val="004572A0"/>
    <w:rsid w:val="004575CD"/>
    <w:rsid w:val="0045775F"/>
    <w:rsid w:val="00457AD5"/>
    <w:rsid w:val="0046054A"/>
    <w:rsid w:val="00460667"/>
    <w:rsid w:val="00460B44"/>
    <w:rsid w:val="00460F34"/>
    <w:rsid w:val="0046143E"/>
    <w:rsid w:val="004617CD"/>
    <w:rsid w:val="00461FCE"/>
    <w:rsid w:val="00462628"/>
    <w:rsid w:val="0046268C"/>
    <w:rsid w:val="004628CE"/>
    <w:rsid w:val="0046299B"/>
    <w:rsid w:val="00462CDF"/>
    <w:rsid w:val="0046361E"/>
    <w:rsid w:val="0046370B"/>
    <w:rsid w:val="00463967"/>
    <w:rsid w:val="00463BA6"/>
    <w:rsid w:val="00463D4A"/>
    <w:rsid w:val="00464010"/>
    <w:rsid w:val="004641EA"/>
    <w:rsid w:val="004642CC"/>
    <w:rsid w:val="004642F6"/>
    <w:rsid w:val="00464A56"/>
    <w:rsid w:val="00464B35"/>
    <w:rsid w:val="004650C7"/>
    <w:rsid w:val="00465202"/>
    <w:rsid w:val="004654F4"/>
    <w:rsid w:val="00465766"/>
    <w:rsid w:val="0046590F"/>
    <w:rsid w:val="004663C7"/>
    <w:rsid w:val="004663CB"/>
    <w:rsid w:val="00466422"/>
    <w:rsid w:val="004664EB"/>
    <w:rsid w:val="00466512"/>
    <w:rsid w:val="00466A94"/>
    <w:rsid w:val="004671DC"/>
    <w:rsid w:val="004672EA"/>
    <w:rsid w:val="004673E9"/>
    <w:rsid w:val="004679F1"/>
    <w:rsid w:val="00467C50"/>
    <w:rsid w:val="00467C9F"/>
    <w:rsid w:val="00467FA6"/>
    <w:rsid w:val="00467FF3"/>
    <w:rsid w:val="00470110"/>
    <w:rsid w:val="0047042B"/>
    <w:rsid w:val="004708EE"/>
    <w:rsid w:val="00470D01"/>
    <w:rsid w:val="00470DA1"/>
    <w:rsid w:val="004710E7"/>
    <w:rsid w:val="00471213"/>
    <w:rsid w:val="00471339"/>
    <w:rsid w:val="00471477"/>
    <w:rsid w:val="004714CD"/>
    <w:rsid w:val="004719C9"/>
    <w:rsid w:val="00471DFD"/>
    <w:rsid w:val="00471EB2"/>
    <w:rsid w:val="0047210B"/>
    <w:rsid w:val="00472469"/>
    <w:rsid w:val="00472513"/>
    <w:rsid w:val="004725EC"/>
    <w:rsid w:val="0047295A"/>
    <w:rsid w:val="00472B4A"/>
    <w:rsid w:val="004730FD"/>
    <w:rsid w:val="00473D20"/>
    <w:rsid w:val="00473D43"/>
    <w:rsid w:val="00473FAE"/>
    <w:rsid w:val="00474359"/>
    <w:rsid w:val="00474387"/>
    <w:rsid w:val="00474502"/>
    <w:rsid w:val="00474616"/>
    <w:rsid w:val="00474C6C"/>
    <w:rsid w:val="00474FCD"/>
    <w:rsid w:val="00475349"/>
    <w:rsid w:val="004753B8"/>
    <w:rsid w:val="004756C7"/>
    <w:rsid w:val="004756EF"/>
    <w:rsid w:val="0047593D"/>
    <w:rsid w:val="004759BB"/>
    <w:rsid w:val="00475AFE"/>
    <w:rsid w:val="00475E53"/>
    <w:rsid w:val="00475F76"/>
    <w:rsid w:val="00476292"/>
    <w:rsid w:val="004767B3"/>
    <w:rsid w:val="004767E4"/>
    <w:rsid w:val="0047692B"/>
    <w:rsid w:val="00476EF0"/>
    <w:rsid w:val="00476FAB"/>
    <w:rsid w:val="00477615"/>
    <w:rsid w:val="00477697"/>
    <w:rsid w:val="00477709"/>
    <w:rsid w:val="0047782F"/>
    <w:rsid w:val="004778B4"/>
    <w:rsid w:val="00477900"/>
    <w:rsid w:val="00477BED"/>
    <w:rsid w:val="00477C59"/>
    <w:rsid w:val="00477F35"/>
    <w:rsid w:val="004809A7"/>
    <w:rsid w:val="00480CA2"/>
    <w:rsid w:val="0048109F"/>
    <w:rsid w:val="0048161E"/>
    <w:rsid w:val="00481773"/>
    <w:rsid w:val="004819DC"/>
    <w:rsid w:val="00481A79"/>
    <w:rsid w:val="00481FCA"/>
    <w:rsid w:val="0048209B"/>
    <w:rsid w:val="004822DD"/>
    <w:rsid w:val="00482351"/>
    <w:rsid w:val="004826B3"/>
    <w:rsid w:val="004827AE"/>
    <w:rsid w:val="00482A3C"/>
    <w:rsid w:val="00483982"/>
    <w:rsid w:val="00483DD8"/>
    <w:rsid w:val="00484216"/>
    <w:rsid w:val="004848C3"/>
    <w:rsid w:val="00484EB2"/>
    <w:rsid w:val="00484FB8"/>
    <w:rsid w:val="0048506B"/>
    <w:rsid w:val="0048507B"/>
    <w:rsid w:val="0048540E"/>
    <w:rsid w:val="004855FC"/>
    <w:rsid w:val="00485975"/>
    <w:rsid w:val="00485B30"/>
    <w:rsid w:val="00485E14"/>
    <w:rsid w:val="00485F8B"/>
    <w:rsid w:val="00486227"/>
    <w:rsid w:val="004864E4"/>
    <w:rsid w:val="0048664A"/>
    <w:rsid w:val="004866C1"/>
    <w:rsid w:val="00486768"/>
    <w:rsid w:val="00486821"/>
    <w:rsid w:val="00486B35"/>
    <w:rsid w:val="0048700A"/>
    <w:rsid w:val="00487BD7"/>
    <w:rsid w:val="00487C4F"/>
    <w:rsid w:val="00490243"/>
    <w:rsid w:val="0049054C"/>
    <w:rsid w:val="0049096E"/>
    <w:rsid w:val="00490997"/>
    <w:rsid w:val="00490E95"/>
    <w:rsid w:val="00491097"/>
    <w:rsid w:val="004913BB"/>
    <w:rsid w:val="00491443"/>
    <w:rsid w:val="00491B4B"/>
    <w:rsid w:val="00491CB1"/>
    <w:rsid w:val="004921CD"/>
    <w:rsid w:val="004926C9"/>
    <w:rsid w:val="0049273B"/>
    <w:rsid w:val="0049367A"/>
    <w:rsid w:val="00493824"/>
    <w:rsid w:val="004939BC"/>
    <w:rsid w:val="00493C5A"/>
    <w:rsid w:val="0049412E"/>
    <w:rsid w:val="00494138"/>
    <w:rsid w:val="00494953"/>
    <w:rsid w:val="004949CE"/>
    <w:rsid w:val="004949E2"/>
    <w:rsid w:val="004951B3"/>
    <w:rsid w:val="004954EC"/>
    <w:rsid w:val="004956A2"/>
    <w:rsid w:val="00495C27"/>
    <w:rsid w:val="00496138"/>
    <w:rsid w:val="0049630B"/>
    <w:rsid w:val="00496897"/>
    <w:rsid w:val="00496E36"/>
    <w:rsid w:val="00497159"/>
    <w:rsid w:val="004972B1"/>
    <w:rsid w:val="004973DE"/>
    <w:rsid w:val="0049765E"/>
    <w:rsid w:val="00497906"/>
    <w:rsid w:val="00497991"/>
    <w:rsid w:val="00497FA0"/>
    <w:rsid w:val="004A01EE"/>
    <w:rsid w:val="004A0682"/>
    <w:rsid w:val="004A1778"/>
    <w:rsid w:val="004A1A52"/>
    <w:rsid w:val="004A1E93"/>
    <w:rsid w:val="004A20EA"/>
    <w:rsid w:val="004A23F4"/>
    <w:rsid w:val="004A245E"/>
    <w:rsid w:val="004A2763"/>
    <w:rsid w:val="004A2B5B"/>
    <w:rsid w:val="004A33D3"/>
    <w:rsid w:val="004A3718"/>
    <w:rsid w:val="004A3AAE"/>
    <w:rsid w:val="004A3C05"/>
    <w:rsid w:val="004A3CE3"/>
    <w:rsid w:val="004A3E19"/>
    <w:rsid w:val="004A3E9A"/>
    <w:rsid w:val="004A403A"/>
    <w:rsid w:val="004A414A"/>
    <w:rsid w:val="004A4163"/>
    <w:rsid w:val="004A44A1"/>
    <w:rsid w:val="004A458E"/>
    <w:rsid w:val="004A4BD4"/>
    <w:rsid w:val="004A5501"/>
    <w:rsid w:val="004A55B1"/>
    <w:rsid w:val="004A5A4C"/>
    <w:rsid w:val="004A5CC3"/>
    <w:rsid w:val="004A5DF1"/>
    <w:rsid w:val="004A5E78"/>
    <w:rsid w:val="004A5E80"/>
    <w:rsid w:val="004A5FA0"/>
    <w:rsid w:val="004A6202"/>
    <w:rsid w:val="004A6205"/>
    <w:rsid w:val="004A63FE"/>
    <w:rsid w:val="004A64E9"/>
    <w:rsid w:val="004A6AF1"/>
    <w:rsid w:val="004A6D61"/>
    <w:rsid w:val="004A6F59"/>
    <w:rsid w:val="004A7452"/>
    <w:rsid w:val="004A74A1"/>
    <w:rsid w:val="004A75BF"/>
    <w:rsid w:val="004A7631"/>
    <w:rsid w:val="004A7633"/>
    <w:rsid w:val="004A7D19"/>
    <w:rsid w:val="004A7D39"/>
    <w:rsid w:val="004A7D6C"/>
    <w:rsid w:val="004B0013"/>
    <w:rsid w:val="004B0303"/>
    <w:rsid w:val="004B0927"/>
    <w:rsid w:val="004B0FEA"/>
    <w:rsid w:val="004B10F7"/>
    <w:rsid w:val="004B12B9"/>
    <w:rsid w:val="004B13D3"/>
    <w:rsid w:val="004B1A31"/>
    <w:rsid w:val="004B1B58"/>
    <w:rsid w:val="004B1C04"/>
    <w:rsid w:val="004B1DA5"/>
    <w:rsid w:val="004B1ECF"/>
    <w:rsid w:val="004B22D8"/>
    <w:rsid w:val="004B243F"/>
    <w:rsid w:val="004B250A"/>
    <w:rsid w:val="004B284D"/>
    <w:rsid w:val="004B2D2A"/>
    <w:rsid w:val="004B2E9B"/>
    <w:rsid w:val="004B3100"/>
    <w:rsid w:val="004B315E"/>
    <w:rsid w:val="004B3221"/>
    <w:rsid w:val="004B340D"/>
    <w:rsid w:val="004B3A3C"/>
    <w:rsid w:val="004B3C00"/>
    <w:rsid w:val="004B3F28"/>
    <w:rsid w:val="004B40FF"/>
    <w:rsid w:val="004B43EE"/>
    <w:rsid w:val="004B4693"/>
    <w:rsid w:val="004B49D9"/>
    <w:rsid w:val="004B52C4"/>
    <w:rsid w:val="004B534E"/>
    <w:rsid w:val="004B53FE"/>
    <w:rsid w:val="004B5530"/>
    <w:rsid w:val="004B5656"/>
    <w:rsid w:val="004B56FA"/>
    <w:rsid w:val="004B57DC"/>
    <w:rsid w:val="004B5892"/>
    <w:rsid w:val="004B5CC2"/>
    <w:rsid w:val="004B61BC"/>
    <w:rsid w:val="004B65B1"/>
    <w:rsid w:val="004B66C1"/>
    <w:rsid w:val="004B67D6"/>
    <w:rsid w:val="004B6C5B"/>
    <w:rsid w:val="004B6D58"/>
    <w:rsid w:val="004B72E0"/>
    <w:rsid w:val="004B72F9"/>
    <w:rsid w:val="004B7313"/>
    <w:rsid w:val="004B736B"/>
    <w:rsid w:val="004B75DF"/>
    <w:rsid w:val="004B787D"/>
    <w:rsid w:val="004B7D4B"/>
    <w:rsid w:val="004B7F62"/>
    <w:rsid w:val="004C00AB"/>
    <w:rsid w:val="004C03AB"/>
    <w:rsid w:val="004C1547"/>
    <w:rsid w:val="004C1782"/>
    <w:rsid w:val="004C1AD7"/>
    <w:rsid w:val="004C1C1B"/>
    <w:rsid w:val="004C2E43"/>
    <w:rsid w:val="004C3210"/>
    <w:rsid w:val="004C36E4"/>
    <w:rsid w:val="004C448D"/>
    <w:rsid w:val="004C4557"/>
    <w:rsid w:val="004C4A05"/>
    <w:rsid w:val="004C4D03"/>
    <w:rsid w:val="004C4D33"/>
    <w:rsid w:val="004C4D9C"/>
    <w:rsid w:val="004C4E9F"/>
    <w:rsid w:val="004C501D"/>
    <w:rsid w:val="004C52E2"/>
    <w:rsid w:val="004C5797"/>
    <w:rsid w:val="004C5895"/>
    <w:rsid w:val="004C5B9A"/>
    <w:rsid w:val="004C5C56"/>
    <w:rsid w:val="004C5D43"/>
    <w:rsid w:val="004C6883"/>
    <w:rsid w:val="004C6FC0"/>
    <w:rsid w:val="004C6FE3"/>
    <w:rsid w:val="004C700F"/>
    <w:rsid w:val="004C7343"/>
    <w:rsid w:val="004C7ED6"/>
    <w:rsid w:val="004D0924"/>
    <w:rsid w:val="004D0C68"/>
    <w:rsid w:val="004D0D24"/>
    <w:rsid w:val="004D0F41"/>
    <w:rsid w:val="004D11ED"/>
    <w:rsid w:val="004D1340"/>
    <w:rsid w:val="004D13AC"/>
    <w:rsid w:val="004D1B11"/>
    <w:rsid w:val="004D1B68"/>
    <w:rsid w:val="004D1C59"/>
    <w:rsid w:val="004D20D6"/>
    <w:rsid w:val="004D2C03"/>
    <w:rsid w:val="004D2D80"/>
    <w:rsid w:val="004D3069"/>
    <w:rsid w:val="004D309F"/>
    <w:rsid w:val="004D3578"/>
    <w:rsid w:val="004D3A25"/>
    <w:rsid w:val="004D3FE9"/>
    <w:rsid w:val="004D4ABD"/>
    <w:rsid w:val="004D4CE5"/>
    <w:rsid w:val="004D4DA7"/>
    <w:rsid w:val="004D5227"/>
    <w:rsid w:val="004D5310"/>
    <w:rsid w:val="004D53FD"/>
    <w:rsid w:val="004D5759"/>
    <w:rsid w:val="004D5990"/>
    <w:rsid w:val="004D5EC1"/>
    <w:rsid w:val="004D66B1"/>
    <w:rsid w:val="004D6986"/>
    <w:rsid w:val="004D69DE"/>
    <w:rsid w:val="004D7432"/>
    <w:rsid w:val="004D7A48"/>
    <w:rsid w:val="004D7A5D"/>
    <w:rsid w:val="004D7ADA"/>
    <w:rsid w:val="004D7BBA"/>
    <w:rsid w:val="004D7D21"/>
    <w:rsid w:val="004E01CE"/>
    <w:rsid w:val="004E062C"/>
    <w:rsid w:val="004E0782"/>
    <w:rsid w:val="004E0BFC"/>
    <w:rsid w:val="004E0D37"/>
    <w:rsid w:val="004E1106"/>
    <w:rsid w:val="004E11C8"/>
    <w:rsid w:val="004E1713"/>
    <w:rsid w:val="004E1898"/>
    <w:rsid w:val="004E2284"/>
    <w:rsid w:val="004E267F"/>
    <w:rsid w:val="004E2685"/>
    <w:rsid w:val="004E2750"/>
    <w:rsid w:val="004E291C"/>
    <w:rsid w:val="004E2B4F"/>
    <w:rsid w:val="004E3158"/>
    <w:rsid w:val="004E33AC"/>
    <w:rsid w:val="004E3601"/>
    <w:rsid w:val="004E37A4"/>
    <w:rsid w:val="004E3E5F"/>
    <w:rsid w:val="004E40DA"/>
    <w:rsid w:val="004E410C"/>
    <w:rsid w:val="004E4268"/>
    <w:rsid w:val="004E45ED"/>
    <w:rsid w:val="004E4653"/>
    <w:rsid w:val="004E4658"/>
    <w:rsid w:val="004E4794"/>
    <w:rsid w:val="004E49DF"/>
    <w:rsid w:val="004E4A53"/>
    <w:rsid w:val="004E4DAB"/>
    <w:rsid w:val="004E4F97"/>
    <w:rsid w:val="004E5217"/>
    <w:rsid w:val="004E5447"/>
    <w:rsid w:val="004E588B"/>
    <w:rsid w:val="004E5915"/>
    <w:rsid w:val="004E5ACD"/>
    <w:rsid w:val="004E5E0D"/>
    <w:rsid w:val="004E61D7"/>
    <w:rsid w:val="004E6375"/>
    <w:rsid w:val="004E63DB"/>
    <w:rsid w:val="004E6541"/>
    <w:rsid w:val="004E65C7"/>
    <w:rsid w:val="004E68F7"/>
    <w:rsid w:val="004E69D9"/>
    <w:rsid w:val="004E6A5F"/>
    <w:rsid w:val="004E6D95"/>
    <w:rsid w:val="004E6F7F"/>
    <w:rsid w:val="004E702A"/>
    <w:rsid w:val="004E7069"/>
    <w:rsid w:val="004F0012"/>
    <w:rsid w:val="004F01CE"/>
    <w:rsid w:val="004F0295"/>
    <w:rsid w:val="004F04C8"/>
    <w:rsid w:val="004F0C0B"/>
    <w:rsid w:val="004F0DE3"/>
    <w:rsid w:val="004F0F44"/>
    <w:rsid w:val="004F1338"/>
    <w:rsid w:val="004F1905"/>
    <w:rsid w:val="004F1A67"/>
    <w:rsid w:val="004F1B25"/>
    <w:rsid w:val="004F1EB7"/>
    <w:rsid w:val="004F22DA"/>
    <w:rsid w:val="004F2B65"/>
    <w:rsid w:val="004F3371"/>
    <w:rsid w:val="004F3A3A"/>
    <w:rsid w:val="004F3E74"/>
    <w:rsid w:val="004F401C"/>
    <w:rsid w:val="004F43CD"/>
    <w:rsid w:val="004F4C52"/>
    <w:rsid w:val="004F4D67"/>
    <w:rsid w:val="004F5042"/>
    <w:rsid w:val="004F5177"/>
    <w:rsid w:val="004F5771"/>
    <w:rsid w:val="004F57C9"/>
    <w:rsid w:val="004F57E8"/>
    <w:rsid w:val="004F643B"/>
    <w:rsid w:val="004F669F"/>
    <w:rsid w:val="004F68DC"/>
    <w:rsid w:val="004F6923"/>
    <w:rsid w:val="004F7A6F"/>
    <w:rsid w:val="004F7C03"/>
    <w:rsid w:val="004F7D21"/>
    <w:rsid w:val="0050038C"/>
    <w:rsid w:val="005003DF"/>
    <w:rsid w:val="0050059A"/>
    <w:rsid w:val="005005D3"/>
    <w:rsid w:val="005016FD"/>
    <w:rsid w:val="005017B1"/>
    <w:rsid w:val="0050182C"/>
    <w:rsid w:val="00501855"/>
    <w:rsid w:val="00501C1E"/>
    <w:rsid w:val="00501E8D"/>
    <w:rsid w:val="00502100"/>
    <w:rsid w:val="00502132"/>
    <w:rsid w:val="005023B4"/>
    <w:rsid w:val="005026F3"/>
    <w:rsid w:val="00502726"/>
    <w:rsid w:val="00502F79"/>
    <w:rsid w:val="005035A3"/>
    <w:rsid w:val="00503789"/>
    <w:rsid w:val="00503904"/>
    <w:rsid w:val="00503D43"/>
    <w:rsid w:val="005040E6"/>
    <w:rsid w:val="005041DB"/>
    <w:rsid w:val="005042DF"/>
    <w:rsid w:val="00504660"/>
    <w:rsid w:val="0050495B"/>
    <w:rsid w:val="00504A06"/>
    <w:rsid w:val="00504BE4"/>
    <w:rsid w:val="005060CD"/>
    <w:rsid w:val="00506523"/>
    <w:rsid w:val="00506966"/>
    <w:rsid w:val="00506AE7"/>
    <w:rsid w:val="00506CBD"/>
    <w:rsid w:val="00506E05"/>
    <w:rsid w:val="005071D9"/>
    <w:rsid w:val="0050782C"/>
    <w:rsid w:val="00507BEC"/>
    <w:rsid w:val="00507E72"/>
    <w:rsid w:val="00507FFB"/>
    <w:rsid w:val="00510469"/>
    <w:rsid w:val="0051062B"/>
    <w:rsid w:val="0051076F"/>
    <w:rsid w:val="00510B04"/>
    <w:rsid w:val="00510E44"/>
    <w:rsid w:val="00511016"/>
    <w:rsid w:val="00511025"/>
    <w:rsid w:val="00511999"/>
    <w:rsid w:val="00511A76"/>
    <w:rsid w:val="00511E5E"/>
    <w:rsid w:val="00511F3E"/>
    <w:rsid w:val="0051228B"/>
    <w:rsid w:val="005122D0"/>
    <w:rsid w:val="00512408"/>
    <w:rsid w:val="005127BD"/>
    <w:rsid w:val="00512C60"/>
    <w:rsid w:val="00512CD3"/>
    <w:rsid w:val="00512D74"/>
    <w:rsid w:val="0051347F"/>
    <w:rsid w:val="005135B1"/>
    <w:rsid w:val="00513CF6"/>
    <w:rsid w:val="00513D16"/>
    <w:rsid w:val="00513D81"/>
    <w:rsid w:val="00513F40"/>
    <w:rsid w:val="00513FBA"/>
    <w:rsid w:val="00514101"/>
    <w:rsid w:val="00514201"/>
    <w:rsid w:val="005148D3"/>
    <w:rsid w:val="00514F51"/>
    <w:rsid w:val="00515106"/>
    <w:rsid w:val="00515401"/>
    <w:rsid w:val="00515921"/>
    <w:rsid w:val="00515EA4"/>
    <w:rsid w:val="00515F66"/>
    <w:rsid w:val="00516130"/>
    <w:rsid w:val="005162B8"/>
    <w:rsid w:val="0051632D"/>
    <w:rsid w:val="005165C7"/>
    <w:rsid w:val="00516C5B"/>
    <w:rsid w:val="00516F16"/>
    <w:rsid w:val="0051707D"/>
    <w:rsid w:val="005174D7"/>
    <w:rsid w:val="0051769F"/>
    <w:rsid w:val="005178FD"/>
    <w:rsid w:val="00517EF3"/>
    <w:rsid w:val="0052058D"/>
    <w:rsid w:val="00520610"/>
    <w:rsid w:val="00520CF6"/>
    <w:rsid w:val="00520E6A"/>
    <w:rsid w:val="00521151"/>
    <w:rsid w:val="00521226"/>
    <w:rsid w:val="005213D5"/>
    <w:rsid w:val="005214A8"/>
    <w:rsid w:val="00521D80"/>
    <w:rsid w:val="00521E1F"/>
    <w:rsid w:val="005220F3"/>
    <w:rsid w:val="005220FF"/>
    <w:rsid w:val="00522D30"/>
    <w:rsid w:val="00522E62"/>
    <w:rsid w:val="00522EC8"/>
    <w:rsid w:val="0052344F"/>
    <w:rsid w:val="00523542"/>
    <w:rsid w:val="005236FF"/>
    <w:rsid w:val="00523AE2"/>
    <w:rsid w:val="0052401C"/>
    <w:rsid w:val="00524090"/>
    <w:rsid w:val="00524323"/>
    <w:rsid w:val="005243D5"/>
    <w:rsid w:val="00524A72"/>
    <w:rsid w:val="00525193"/>
    <w:rsid w:val="00525836"/>
    <w:rsid w:val="005258E1"/>
    <w:rsid w:val="0052590B"/>
    <w:rsid w:val="00525ADF"/>
    <w:rsid w:val="00525C12"/>
    <w:rsid w:val="00525C41"/>
    <w:rsid w:val="00525D7D"/>
    <w:rsid w:val="005263E1"/>
    <w:rsid w:val="0052684C"/>
    <w:rsid w:val="00526913"/>
    <w:rsid w:val="005269A3"/>
    <w:rsid w:val="00526CCE"/>
    <w:rsid w:val="00526E2C"/>
    <w:rsid w:val="00526EFB"/>
    <w:rsid w:val="00526F8D"/>
    <w:rsid w:val="00526FD7"/>
    <w:rsid w:val="0052789D"/>
    <w:rsid w:val="00530052"/>
    <w:rsid w:val="005303C2"/>
    <w:rsid w:val="005306AF"/>
    <w:rsid w:val="005309C6"/>
    <w:rsid w:val="00530A13"/>
    <w:rsid w:val="00530B5D"/>
    <w:rsid w:val="00530FE5"/>
    <w:rsid w:val="00531D7F"/>
    <w:rsid w:val="0053218E"/>
    <w:rsid w:val="005324A0"/>
    <w:rsid w:val="0053276E"/>
    <w:rsid w:val="00532786"/>
    <w:rsid w:val="005329CC"/>
    <w:rsid w:val="00532CB8"/>
    <w:rsid w:val="00532E61"/>
    <w:rsid w:val="00533477"/>
    <w:rsid w:val="005334BE"/>
    <w:rsid w:val="00533649"/>
    <w:rsid w:val="005336D6"/>
    <w:rsid w:val="005338BC"/>
    <w:rsid w:val="00533925"/>
    <w:rsid w:val="00533AC7"/>
    <w:rsid w:val="00533B1F"/>
    <w:rsid w:val="00533B9E"/>
    <w:rsid w:val="00534275"/>
    <w:rsid w:val="00534D3B"/>
    <w:rsid w:val="0053556F"/>
    <w:rsid w:val="00535978"/>
    <w:rsid w:val="0053611B"/>
    <w:rsid w:val="00536A41"/>
    <w:rsid w:val="00536A81"/>
    <w:rsid w:val="00537745"/>
    <w:rsid w:val="00540202"/>
    <w:rsid w:val="00540347"/>
    <w:rsid w:val="005404EF"/>
    <w:rsid w:val="00540B54"/>
    <w:rsid w:val="00540B78"/>
    <w:rsid w:val="00540BF2"/>
    <w:rsid w:val="005412CD"/>
    <w:rsid w:val="0054139C"/>
    <w:rsid w:val="005415B8"/>
    <w:rsid w:val="00541DCD"/>
    <w:rsid w:val="00541F69"/>
    <w:rsid w:val="005422DF"/>
    <w:rsid w:val="005423E1"/>
    <w:rsid w:val="00542635"/>
    <w:rsid w:val="005427BF"/>
    <w:rsid w:val="00542A61"/>
    <w:rsid w:val="00542C05"/>
    <w:rsid w:val="00542DB7"/>
    <w:rsid w:val="00542F86"/>
    <w:rsid w:val="005435BA"/>
    <w:rsid w:val="005444C3"/>
    <w:rsid w:val="00544E08"/>
    <w:rsid w:val="00545141"/>
    <w:rsid w:val="005452AE"/>
    <w:rsid w:val="00545538"/>
    <w:rsid w:val="00545611"/>
    <w:rsid w:val="005456CC"/>
    <w:rsid w:val="005458B8"/>
    <w:rsid w:val="00545A37"/>
    <w:rsid w:val="00546702"/>
    <w:rsid w:val="0054674E"/>
    <w:rsid w:val="00546BCF"/>
    <w:rsid w:val="00546C7D"/>
    <w:rsid w:val="00546C98"/>
    <w:rsid w:val="00546D76"/>
    <w:rsid w:val="00546DFF"/>
    <w:rsid w:val="00546F71"/>
    <w:rsid w:val="00546FC5"/>
    <w:rsid w:val="005471C4"/>
    <w:rsid w:val="005471ED"/>
    <w:rsid w:val="00547351"/>
    <w:rsid w:val="00547970"/>
    <w:rsid w:val="00547CB4"/>
    <w:rsid w:val="00547FCD"/>
    <w:rsid w:val="00550234"/>
    <w:rsid w:val="00550434"/>
    <w:rsid w:val="00550549"/>
    <w:rsid w:val="0055059D"/>
    <w:rsid w:val="00550886"/>
    <w:rsid w:val="0055090F"/>
    <w:rsid w:val="00550EB1"/>
    <w:rsid w:val="0055156A"/>
    <w:rsid w:val="005517DD"/>
    <w:rsid w:val="005518EA"/>
    <w:rsid w:val="00551909"/>
    <w:rsid w:val="00551D9B"/>
    <w:rsid w:val="00551E9F"/>
    <w:rsid w:val="00552222"/>
    <w:rsid w:val="00552309"/>
    <w:rsid w:val="00552638"/>
    <w:rsid w:val="00552D8E"/>
    <w:rsid w:val="0055329A"/>
    <w:rsid w:val="00553377"/>
    <w:rsid w:val="00553717"/>
    <w:rsid w:val="0055379B"/>
    <w:rsid w:val="005538B4"/>
    <w:rsid w:val="00553925"/>
    <w:rsid w:val="00553CC8"/>
    <w:rsid w:val="00553EF6"/>
    <w:rsid w:val="00554733"/>
    <w:rsid w:val="0055473A"/>
    <w:rsid w:val="00554999"/>
    <w:rsid w:val="005559A6"/>
    <w:rsid w:val="00555A76"/>
    <w:rsid w:val="00555C06"/>
    <w:rsid w:val="00555D80"/>
    <w:rsid w:val="00555E7E"/>
    <w:rsid w:val="00556106"/>
    <w:rsid w:val="0055611F"/>
    <w:rsid w:val="005563C8"/>
    <w:rsid w:val="0055682E"/>
    <w:rsid w:val="00557733"/>
    <w:rsid w:val="00557755"/>
    <w:rsid w:val="00557891"/>
    <w:rsid w:val="00557987"/>
    <w:rsid w:val="005579C0"/>
    <w:rsid w:val="00557BCC"/>
    <w:rsid w:val="00557CB3"/>
    <w:rsid w:val="00557F47"/>
    <w:rsid w:val="005602B5"/>
    <w:rsid w:val="00560CFD"/>
    <w:rsid w:val="00560D12"/>
    <w:rsid w:val="00561249"/>
    <w:rsid w:val="0056125A"/>
    <w:rsid w:val="00561E5E"/>
    <w:rsid w:val="005622C2"/>
    <w:rsid w:val="00562393"/>
    <w:rsid w:val="00563310"/>
    <w:rsid w:val="00563340"/>
    <w:rsid w:val="00563A1C"/>
    <w:rsid w:val="00563FA8"/>
    <w:rsid w:val="005644A5"/>
    <w:rsid w:val="005644FA"/>
    <w:rsid w:val="00564664"/>
    <w:rsid w:val="005647FA"/>
    <w:rsid w:val="00564811"/>
    <w:rsid w:val="00564AE7"/>
    <w:rsid w:val="00564F17"/>
    <w:rsid w:val="00564FF0"/>
    <w:rsid w:val="00565006"/>
    <w:rsid w:val="0056527D"/>
    <w:rsid w:val="005653BD"/>
    <w:rsid w:val="00565679"/>
    <w:rsid w:val="00565910"/>
    <w:rsid w:val="00565A43"/>
    <w:rsid w:val="00565D74"/>
    <w:rsid w:val="00565F84"/>
    <w:rsid w:val="00565FDA"/>
    <w:rsid w:val="005661FB"/>
    <w:rsid w:val="00566345"/>
    <w:rsid w:val="005663ED"/>
    <w:rsid w:val="00566AA0"/>
    <w:rsid w:val="00566E18"/>
    <w:rsid w:val="00566E35"/>
    <w:rsid w:val="00566F73"/>
    <w:rsid w:val="0056727C"/>
    <w:rsid w:val="00567446"/>
    <w:rsid w:val="0056778A"/>
    <w:rsid w:val="005679D0"/>
    <w:rsid w:val="005702BC"/>
    <w:rsid w:val="0057037D"/>
    <w:rsid w:val="00570466"/>
    <w:rsid w:val="005707C6"/>
    <w:rsid w:val="005709A9"/>
    <w:rsid w:val="00570AA8"/>
    <w:rsid w:val="00570DA4"/>
    <w:rsid w:val="00570F67"/>
    <w:rsid w:val="00571134"/>
    <w:rsid w:val="0057147F"/>
    <w:rsid w:val="00571605"/>
    <w:rsid w:val="005717B4"/>
    <w:rsid w:val="00571842"/>
    <w:rsid w:val="00571CDD"/>
    <w:rsid w:val="005720A5"/>
    <w:rsid w:val="00572394"/>
    <w:rsid w:val="0057239F"/>
    <w:rsid w:val="00572861"/>
    <w:rsid w:val="00572B0A"/>
    <w:rsid w:val="00572C08"/>
    <w:rsid w:val="00572D47"/>
    <w:rsid w:val="00572F99"/>
    <w:rsid w:val="00573059"/>
    <w:rsid w:val="00573C05"/>
    <w:rsid w:val="00573C1C"/>
    <w:rsid w:val="00573D44"/>
    <w:rsid w:val="00573DBF"/>
    <w:rsid w:val="00573DF2"/>
    <w:rsid w:val="0057407A"/>
    <w:rsid w:val="00574182"/>
    <w:rsid w:val="0057449E"/>
    <w:rsid w:val="0057473F"/>
    <w:rsid w:val="005750F0"/>
    <w:rsid w:val="005751E0"/>
    <w:rsid w:val="00575334"/>
    <w:rsid w:val="005757C7"/>
    <w:rsid w:val="00575914"/>
    <w:rsid w:val="005761B2"/>
    <w:rsid w:val="00576375"/>
    <w:rsid w:val="005768D4"/>
    <w:rsid w:val="0057717A"/>
    <w:rsid w:val="0057740D"/>
    <w:rsid w:val="005774BF"/>
    <w:rsid w:val="0057787F"/>
    <w:rsid w:val="00577D70"/>
    <w:rsid w:val="0058046D"/>
    <w:rsid w:val="00580486"/>
    <w:rsid w:val="005804A1"/>
    <w:rsid w:val="00580747"/>
    <w:rsid w:val="0058081A"/>
    <w:rsid w:val="00580CEB"/>
    <w:rsid w:val="00581213"/>
    <w:rsid w:val="0058132B"/>
    <w:rsid w:val="00581472"/>
    <w:rsid w:val="00581618"/>
    <w:rsid w:val="005819D5"/>
    <w:rsid w:val="00581A7D"/>
    <w:rsid w:val="00581DC7"/>
    <w:rsid w:val="005828F3"/>
    <w:rsid w:val="00582AF2"/>
    <w:rsid w:val="00582FC4"/>
    <w:rsid w:val="00583496"/>
    <w:rsid w:val="005834C1"/>
    <w:rsid w:val="0058378B"/>
    <w:rsid w:val="00583921"/>
    <w:rsid w:val="00583978"/>
    <w:rsid w:val="00583EF8"/>
    <w:rsid w:val="00584030"/>
    <w:rsid w:val="00584449"/>
    <w:rsid w:val="00584526"/>
    <w:rsid w:val="005848A7"/>
    <w:rsid w:val="005848FE"/>
    <w:rsid w:val="005851C5"/>
    <w:rsid w:val="005855EC"/>
    <w:rsid w:val="00585DCD"/>
    <w:rsid w:val="005860AD"/>
    <w:rsid w:val="005865B4"/>
    <w:rsid w:val="00586A4C"/>
    <w:rsid w:val="00586C94"/>
    <w:rsid w:val="00586F8D"/>
    <w:rsid w:val="005875F9"/>
    <w:rsid w:val="005879B7"/>
    <w:rsid w:val="005879D3"/>
    <w:rsid w:val="0059002C"/>
    <w:rsid w:val="005900A6"/>
    <w:rsid w:val="0059036E"/>
    <w:rsid w:val="00590438"/>
    <w:rsid w:val="00590588"/>
    <w:rsid w:val="00590722"/>
    <w:rsid w:val="00590802"/>
    <w:rsid w:val="005908B1"/>
    <w:rsid w:val="00590B26"/>
    <w:rsid w:val="00590D6B"/>
    <w:rsid w:val="00590F7F"/>
    <w:rsid w:val="00590FE8"/>
    <w:rsid w:val="00591635"/>
    <w:rsid w:val="00591779"/>
    <w:rsid w:val="0059196E"/>
    <w:rsid w:val="00591C8C"/>
    <w:rsid w:val="00592122"/>
    <w:rsid w:val="005926F1"/>
    <w:rsid w:val="00592859"/>
    <w:rsid w:val="00592931"/>
    <w:rsid w:val="00592984"/>
    <w:rsid w:val="00592987"/>
    <w:rsid w:val="005929CF"/>
    <w:rsid w:val="00592D82"/>
    <w:rsid w:val="00593139"/>
    <w:rsid w:val="00593183"/>
    <w:rsid w:val="00593187"/>
    <w:rsid w:val="0059380B"/>
    <w:rsid w:val="00593E3A"/>
    <w:rsid w:val="005940A1"/>
    <w:rsid w:val="00594B36"/>
    <w:rsid w:val="00594EC3"/>
    <w:rsid w:val="00595026"/>
    <w:rsid w:val="00595069"/>
    <w:rsid w:val="0059512E"/>
    <w:rsid w:val="00595879"/>
    <w:rsid w:val="00595DD1"/>
    <w:rsid w:val="005963E2"/>
    <w:rsid w:val="005968E3"/>
    <w:rsid w:val="005970AD"/>
    <w:rsid w:val="005970E2"/>
    <w:rsid w:val="00597AA4"/>
    <w:rsid w:val="00597B37"/>
    <w:rsid w:val="00597C1A"/>
    <w:rsid w:val="00597DE3"/>
    <w:rsid w:val="00597E62"/>
    <w:rsid w:val="00597FF4"/>
    <w:rsid w:val="005A01E4"/>
    <w:rsid w:val="005A0658"/>
    <w:rsid w:val="005A0A4E"/>
    <w:rsid w:val="005A0CA7"/>
    <w:rsid w:val="005A113F"/>
    <w:rsid w:val="005A1392"/>
    <w:rsid w:val="005A14C4"/>
    <w:rsid w:val="005A1736"/>
    <w:rsid w:val="005A1856"/>
    <w:rsid w:val="005A1B18"/>
    <w:rsid w:val="005A1BB0"/>
    <w:rsid w:val="005A2156"/>
    <w:rsid w:val="005A2283"/>
    <w:rsid w:val="005A23F0"/>
    <w:rsid w:val="005A2456"/>
    <w:rsid w:val="005A260C"/>
    <w:rsid w:val="005A2829"/>
    <w:rsid w:val="005A2B41"/>
    <w:rsid w:val="005A2BCA"/>
    <w:rsid w:val="005A3329"/>
    <w:rsid w:val="005A3712"/>
    <w:rsid w:val="005A387C"/>
    <w:rsid w:val="005A38A0"/>
    <w:rsid w:val="005A38B5"/>
    <w:rsid w:val="005A3A18"/>
    <w:rsid w:val="005A3E91"/>
    <w:rsid w:val="005A3EC5"/>
    <w:rsid w:val="005A4455"/>
    <w:rsid w:val="005A45C5"/>
    <w:rsid w:val="005A4D9F"/>
    <w:rsid w:val="005A54D2"/>
    <w:rsid w:val="005A54F7"/>
    <w:rsid w:val="005A5561"/>
    <w:rsid w:val="005A55F4"/>
    <w:rsid w:val="005A586A"/>
    <w:rsid w:val="005A5AB9"/>
    <w:rsid w:val="005A5B67"/>
    <w:rsid w:val="005A5F58"/>
    <w:rsid w:val="005A61A5"/>
    <w:rsid w:val="005A65F8"/>
    <w:rsid w:val="005A679E"/>
    <w:rsid w:val="005A6A91"/>
    <w:rsid w:val="005A6E81"/>
    <w:rsid w:val="005A7063"/>
    <w:rsid w:val="005A74CB"/>
    <w:rsid w:val="005A7BF4"/>
    <w:rsid w:val="005B0125"/>
    <w:rsid w:val="005B0730"/>
    <w:rsid w:val="005B0D02"/>
    <w:rsid w:val="005B13FF"/>
    <w:rsid w:val="005B1607"/>
    <w:rsid w:val="005B1621"/>
    <w:rsid w:val="005B16EE"/>
    <w:rsid w:val="005B17C3"/>
    <w:rsid w:val="005B1F03"/>
    <w:rsid w:val="005B219C"/>
    <w:rsid w:val="005B2383"/>
    <w:rsid w:val="005B2391"/>
    <w:rsid w:val="005B26F2"/>
    <w:rsid w:val="005B2A50"/>
    <w:rsid w:val="005B30DB"/>
    <w:rsid w:val="005B31DA"/>
    <w:rsid w:val="005B34E4"/>
    <w:rsid w:val="005B3691"/>
    <w:rsid w:val="005B36A2"/>
    <w:rsid w:val="005B39DB"/>
    <w:rsid w:val="005B4875"/>
    <w:rsid w:val="005B48DE"/>
    <w:rsid w:val="005B50DF"/>
    <w:rsid w:val="005B5436"/>
    <w:rsid w:val="005B5673"/>
    <w:rsid w:val="005B59F2"/>
    <w:rsid w:val="005B5B85"/>
    <w:rsid w:val="005B5B99"/>
    <w:rsid w:val="005B5E4C"/>
    <w:rsid w:val="005B5F7D"/>
    <w:rsid w:val="005B6137"/>
    <w:rsid w:val="005B6193"/>
    <w:rsid w:val="005B6549"/>
    <w:rsid w:val="005B6A86"/>
    <w:rsid w:val="005B7575"/>
    <w:rsid w:val="005B7A79"/>
    <w:rsid w:val="005B7DA4"/>
    <w:rsid w:val="005C0006"/>
    <w:rsid w:val="005C040B"/>
    <w:rsid w:val="005C0B16"/>
    <w:rsid w:val="005C0C5F"/>
    <w:rsid w:val="005C0F70"/>
    <w:rsid w:val="005C1392"/>
    <w:rsid w:val="005C183D"/>
    <w:rsid w:val="005C20BF"/>
    <w:rsid w:val="005C215A"/>
    <w:rsid w:val="005C2294"/>
    <w:rsid w:val="005C2400"/>
    <w:rsid w:val="005C2CF9"/>
    <w:rsid w:val="005C36C0"/>
    <w:rsid w:val="005C370F"/>
    <w:rsid w:val="005C3DBB"/>
    <w:rsid w:val="005C429C"/>
    <w:rsid w:val="005C47CC"/>
    <w:rsid w:val="005C484C"/>
    <w:rsid w:val="005C4993"/>
    <w:rsid w:val="005C4AD7"/>
    <w:rsid w:val="005C4BC4"/>
    <w:rsid w:val="005C4BDD"/>
    <w:rsid w:val="005C4D54"/>
    <w:rsid w:val="005C4E29"/>
    <w:rsid w:val="005C4EC5"/>
    <w:rsid w:val="005C4ECB"/>
    <w:rsid w:val="005C4F9E"/>
    <w:rsid w:val="005C53D4"/>
    <w:rsid w:val="005C5890"/>
    <w:rsid w:val="005C5A17"/>
    <w:rsid w:val="005C5D66"/>
    <w:rsid w:val="005C5F39"/>
    <w:rsid w:val="005C602A"/>
    <w:rsid w:val="005C603F"/>
    <w:rsid w:val="005C6202"/>
    <w:rsid w:val="005C6522"/>
    <w:rsid w:val="005C6A83"/>
    <w:rsid w:val="005C6DC7"/>
    <w:rsid w:val="005C6E10"/>
    <w:rsid w:val="005C6F02"/>
    <w:rsid w:val="005C714B"/>
    <w:rsid w:val="005C76DC"/>
    <w:rsid w:val="005C794C"/>
    <w:rsid w:val="005C7F3D"/>
    <w:rsid w:val="005D0160"/>
    <w:rsid w:val="005D0377"/>
    <w:rsid w:val="005D0450"/>
    <w:rsid w:val="005D0626"/>
    <w:rsid w:val="005D0656"/>
    <w:rsid w:val="005D0745"/>
    <w:rsid w:val="005D101F"/>
    <w:rsid w:val="005D128A"/>
    <w:rsid w:val="005D1447"/>
    <w:rsid w:val="005D159C"/>
    <w:rsid w:val="005D1E58"/>
    <w:rsid w:val="005D1E73"/>
    <w:rsid w:val="005D2071"/>
    <w:rsid w:val="005D247B"/>
    <w:rsid w:val="005D2513"/>
    <w:rsid w:val="005D28A9"/>
    <w:rsid w:val="005D2A92"/>
    <w:rsid w:val="005D2C7B"/>
    <w:rsid w:val="005D2CC6"/>
    <w:rsid w:val="005D2D37"/>
    <w:rsid w:val="005D2F99"/>
    <w:rsid w:val="005D313F"/>
    <w:rsid w:val="005D34BB"/>
    <w:rsid w:val="005D3522"/>
    <w:rsid w:val="005D3574"/>
    <w:rsid w:val="005D4397"/>
    <w:rsid w:val="005D4420"/>
    <w:rsid w:val="005D4484"/>
    <w:rsid w:val="005D477A"/>
    <w:rsid w:val="005D4D00"/>
    <w:rsid w:val="005D56B4"/>
    <w:rsid w:val="005D5B34"/>
    <w:rsid w:val="005D647D"/>
    <w:rsid w:val="005D6912"/>
    <w:rsid w:val="005D6949"/>
    <w:rsid w:val="005D6964"/>
    <w:rsid w:val="005D6CDD"/>
    <w:rsid w:val="005D7094"/>
    <w:rsid w:val="005D7BCE"/>
    <w:rsid w:val="005E086D"/>
    <w:rsid w:val="005E0E44"/>
    <w:rsid w:val="005E0F73"/>
    <w:rsid w:val="005E121B"/>
    <w:rsid w:val="005E167A"/>
    <w:rsid w:val="005E16EF"/>
    <w:rsid w:val="005E24EC"/>
    <w:rsid w:val="005E2537"/>
    <w:rsid w:val="005E27DE"/>
    <w:rsid w:val="005E2808"/>
    <w:rsid w:val="005E288C"/>
    <w:rsid w:val="005E2C9E"/>
    <w:rsid w:val="005E2DFF"/>
    <w:rsid w:val="005E2E70"/>
    <w:rsid w:val="005E3030"/>
    <w:rsid w:val="005E3839"/>
    <w:rsid w:val="005E38F0"/>
    <w:rsid w:val="005E3A9E"/>
    <w:rsid w:val="005E46C7"/>
    <w:rsid w:val="005E46D2"/>
    <w:rsid w:val="005E4760"/>
    <w:rsid w:val="005E478A"/>
    <w:rsid w:val="005E4969"/>
    <w:rsid w:val="005E4A9D"/>
    <w:rsid w:val="005E4B3A"/>
    <w:rsid w:val="005E5349"/>
    <w:rsid w:val="005E538C"/>
    <w:rsid w:val="005E55EE"/>
    <w:rsid w:val="005E58B8"/>
    <w:rsid w:val="005E5D1C"/>
    <w:rsid w:val="005E6259"/>
    <w:rsid w:val="005E63AC"/>
    <w:rsid w:val="005E6787"/>
    <w:rsid w:val="005E6E56"/>
    <w:rsid w:val="005E73B1"/>
    <w:rsid w:val="005E7795"/>
    <w:rsid w:val="005E79FD"/>
    <w:rsid w:val="005E7DAD"/>
    <w:rsid w:val="005F0419"/>
    <w:rsid w:val="005F0D36"/>
    <w:rsid w:val="005F0E95"/>
    <w:rsid w:val="005F0EBB"/>
    <w:rsid w:val="005F1078"/>
    <w:rsid w:val="005F1559"/>
    <w:rsid w:val="005F1C49"/>
    <w:rsid w:val="005F1D96"/>
    <w:rsid w:val="005F1EB1"/>
    <w:rsid w:val="005F29CB"/>
    <w:rsid w:val="005F30DC"/>
    <w:rsid w:val="005F3308"/>
    <w:rsid w:val="005F3616"/>
    <w:rsid w:val="005F3E6F"/>
    <w:rsid w:val="005F408A"/>
    <w:rsid w:val="005F45A5"/>
    <w:rsid w:val="005F4617"/>
    <w:rsid w:val="005F46B6"/>
    <w:rsid w:val="005F4B93"/>
    <w:rsid w:val="005F4BFB"/>
    <w:rsid w:val="005F4DB8"/>
    <w:rsid w:val="005F4F96"/>
    <w:rsid w:val="005F5041"/>
    <w:rsid w:val="005F52B7"/>
    <w:rsid w:val="005F53B1"/>
    <w:rsid w:val="005F55A6"/>
    <w:rsid w:val="005F56D3"/>
    <w:rsid w:val="005F5B59"/>
    <w:rsid w:val="005F5D65"/>
    <w:rsid w:val="005F5E3F"/>
    <w:rsid w:val="005F5F55"/>
    <w:rsid w:val="005F6069"/>
    <w:rsid w:val="005F61A9"/>
    <w:rsid w:val="005F62A3"/>
    <w:rsid w:val="005F6472"/>
    <w:rsid w:val="005F69A7"/>
    <w:rsid w:val="005F6EAD"/>
    <w:rsid w:val="005F6FE8"/>
    <w:rsid w:val="005F79CC"/>
    <w:rsid w:val="005F7B9D"/>
    <w:rsid w:val="005F7D1E"/>
    <w:rsid w:val="005F7DCD"/>
    <w:rsid w:val="005F7E20"/>
    <w:rsid w:val="005F7FCA"/>
    <w:rsid w:val="006001CC"/>
    <w:rsid w:val="0060033A"/>
    <w:rsid w:val="006006F5"/>
    <w:rsid w:val="00600724"/>
    <w:rsid w:val="00600CF8"/>
    <w:rsid w:val="006010BD"/>
    <w:rsid w:val="00601296"/>
    <w:rsid w:val="006018BE"/>
    <w:rsid w:val="00601B7C"/>
    <w:rsid w:val="00601C49"/>
    <w:rsid w:val="006020AE"/>
    <w:rsid w:val="006021AD"/>
    <w:rsid w:val="0060234A"/>
    <w:rsid w:val="00602850"/>
    <w:rsid w:val="0060289B"/>
    <w:rsid w:val="00602BE5"/>
    <w:rsid w:val="0060384C"/>
    <w:rsid w:val="00603876"/>
    <w:rsid w:val="00603B2D"/>
    <w:rsid w:val="00603B92"/>
    <w:rsid w:val="00603BB7"/>
    <w:rsid w:val="00603EF2"/>
    <w:rsid w:val="00604013"/>
    <w:rsid w:val="006040C7"/>
    <w:rsid w:val="00604749"/>
    <w:rsid w:val="00604ABF"/>
    <w:rsid w:val="00604D14"/>
    <w:rsid w:val="00604E4A"/>
    <w:rsid w:val="00605261"/>
    <w:rsid w:val="00605329"/>
    <w:rsid w:val="00605433"/>
    <w:rsid w:val="00605574"/>
    <w:rsid w:val="00605754"/>
    <w:rsid w:val="00605809"/>
    <w:rsid w:val="00605C47"/>
    <w:rsid w:val="00605DC3"/>
    <w:rsid w:val="006066E6"/>
    <w:rsid w:val="0060694E"/>
    <w:rsid w:val="00606FDA"/>
    <w:rsid w:val="006071B5"/>
    <w:rsid w:val="006071B9"/>
    <w:rsid w:val="006072C1"/>
    <w:rsid w:val="00607645"/>
    <w:rsid w:val="006077B9"/>
    <w:rsid w:val="006077D4"/>
    <w:rsid w:val="0060795A"/>
    <w:rsid w:val="00607988"/>
    <w:rsid w:val="00607A80"/>
    <w:rsid w:val="00607F89"/>
    <w:rsid w:val="0061026B"/>
    <w:rsid w:val="006105F0"/>
    <w:rsid w:val="00610762"/>
    <w:rsid w:val="0061112B"/>
    <w:rsid w:val="00611394"/>
    <w:rsid w:val="00611965"/>
    <w:rsid w:val="00612020"/>
    <w:rsid w:val="00612308"/>
    <w:rsid w:val="00612333"/>
    <w:rsid w:val="0061251C"/>
    <w:rsid w:val="006127C3"/>
    <w:rsid w:val="006129B7"/>
    <w:rsid w:val="00612A05"/>
    <w:rsid w:val="00612A0B"/>
    <w:rsid w:val="00612C60"/>
    <w:rsid w:val="0061334B"/>
    <w:rsid w:val="006133FC"/>
    <w:rsid w:val="00613521"/>
    <w:rsid w:val="0061377B"/>
    <w:rsid w:val="00613D6B"/>
    <w:rsid w:val="00614082"/>
    <w:rsid w:val="006146CE"/>
    <w:rsid w:val="00614882"/>
    <w:rsid w:val="00614CA1"/>
    <w:rsid w:val="00614CE1"/>
    <w:rsid w:val="00614EC8"/>
    <w:rsid w:val="00615139"/>
    <w:rsid w:val="00615334"/>
    <w:rsid w:val="00615531"/>
    <w:rsid w:val="0061554D"/>
    <w:rsid w:val="006159FB"/>
    <w:rsid w:val="00615CB8"/>
    <w:rsid w:val="006164F1"/>
    <w:rsid w:val="0061667B"/>
    <w:rsid w:val="00616CFA"/>
    <w:rsid w:val="00616FD4"/>
    <w:rsid w:val="00617151"/>
    <w:rsid w:val="006178D6"/>
    <w:rsid w:val="006179A3"/>
    <w:rsid w:val="00617E2C"/>
    <w:rsid w:val="00617F2A"/>
    <w:rsid w:val="006200AE"/>
    <w:rsid w:val="00620237"/>
    <w:rsid w:val="00620D7C"/>
    <w:rsid w:val="00620D89"/>
    <w:rsid w:val="006212A5"/>
    <w:rsid w:val="00621717"/>
    <w:rsid w:val="00621742"/>
    <w:rsid w:val="006218A4"/>
    <w:rsid w:val="006218DE"/>
    <w:rsid w:val="0062190E"/>
    <w:rsid w:val="00621C70"/>
    <w:rsid w:val="00622297"/>
    <w:rsid w:val="00622675"/>
    <w:rsid w:val="00622762"/>
    <w:rsid w:val="00622816"/>
    <w:rsid w:val="00622DD3"/>
    <w:rsid w:val="00622F71"/>
    <w:rsid w:val="0062305A"/>
    <w:rsid w:val="00623590"/>
    <w:rsid w:val="00623A5B"/>
    <w:rsid w:val="0062418D"/>
    <w:rsid w:val="00624369"/>
    <w:rsid w:val="0062456E"/>
    <w:rsid w:val="00624696"/>
    <w:rsid w:val="006247F3"/>
    <w:rsid w:val="0062490E"/>
    <w:rsid w:val="00624D1B"/>
    <w:rsid w:val="00624DB9"/>
    <w:rsid w:val="006253C1"/>
    <w:rsid w:val="006254D6"/>
    <w:rsid w:val="006259E1"/>
    <w:rsid w:val="00626107"/>
    <w:rsid w:val="006270B5"/>
    <w:rsid w:val="006273C9"/>
    <w:rsid w:val="00627673"/>
    <w:rsid w:val="0062799A"/>
    <w:rsid w:val="006279B8"/>
    <w:rsid w:val="00627AFC"/>
    <w:rsid w:val="00627CB6"/>
    <w:rsid w:val="00627CBB"/>
    <w:rsid w:val="00627E7E"/>
    <w:rsid w:val="00627F36"/>
    <w:rsid w:val="00630003"/>
    <w:rsid w:val="006300EE"/>
    <w:rsid w:val="0063049F"/>
    <w:rsid w:val="00630BAB"/>
    <w:rsid w:val="006315C8"/>
    <w:rsid w:val="00631A48"/>
    <w:rsid w:val="0063220D"/>
    <w:rsid w:val="00632259"/>
    <w:rsid w:val="006322A6"/>
    <w:rsid w:val="0063257D"/>
    <w:rsid w:val="006325D5"/>
    <w:rsid w:val="00632698"/>
    <w:rsid w:val="006328EF"/>
    <w:rsid w:val="00632AB9"/>
    <w:rsid w:val="00632C23"/>
    <w:rsid w:val="00632C48"/>
    <w:rsid w:val="00632ED2"/>
    <w:rsid w:val="00632F06"/>
    <w:rsid w:val="0063321D"/>
    <w:rsid w:val="00633487"/>
    <w:rsid w:val="006334E6"/>
    <w:rsid w:val="0063398E"/>
    <w:rsid w:val="006339A2"/>
    <w:rsid w:val="00633A73"/>
    <w:rsid w:val="00633C92"/>
    <w:rsid w:val="00633FCB"/>
    <w:rsid w:val="006342DC"/>
    <w:rsid w:val="006342E0"/>
    <w:rsid w:val="006343F3"/>
    <w:rsid w:val="0063484E"/>
    <w:rsid w:val="00634853"/>
    <w:rsid w:val="0063490C"/>
    <w:rsid w:val="006349CB"/>
    <w:rsid w:val="00634C19"/>
    <w:rsid w:val="00634D9B"/>
    <w:rsid w:val="00635047"/>
    <w:rsid w:val="00635118"/>
    <w:rsid w:val="0063540F"/>
    <w:rsid w:val="006356D4"/>
    <w:rsid w:val="006358A0"/>
    <w:rsid w:val="00635EC5"/>
    <w:rsid w:val="00636C43"/>
    <w:rsid w:val="00636F45"/>
    <w:rsid w:val="006372EE"/>
    <w:rsid w:val="006376A6"/>
    <w:rsid w:val="00637911"/>
    <w:rsid w:val="00637B00"/>
    <w:rsid w:val="00637F55"/>
    <w:rsid w:val="00637F61"/>
    <w:rsid w:val="00640887"/>
    <w:rsid w:val="006408A6"/>
    <w:rsid w:val="00640CB9"/>
    <w:rsid w:val="00640D56"/>
    <w:rsid w:val="00640ED8"/>
    <w:rsid w:val="00641060"/>
    <w:rsid w:val="00641417"/>
    <w:rsid w:val="0064152A"/>
    <w:rsid w:val="00641CD9"/>
    <w:rsid w:val="00642018"/>
    <w:rsid w:val="00642627"/>
    <w:rsid w:val="00642DBF"/>
    <w:rsid w:val="00642EC7"/>
    <w:rsid w:val="00643376"/>
    <w:rsid w:val="00643407"/>
    <w:rsid w:val="0064350F"/>
    <w:rsid w:val="00643A97"/>
    <w:rsid w:val="00644215"/>
    <w:rsid w:val="00644CD9"/>
    <w:rsid w:val="00645001"/>
    <w:rsid w:val="006450C1"/>
    <w:rsid w:val="006451EF"/>
    <w:rsid w:val="006451F6"/>
    <w:rsid w:val="006452DC"/>
    <w:rsid w:val="00645377"/>
    <w:rsid w:val="00645455"/>
    <w:rsid w:val="0064583C"/>
    <w:rsid w:val="00645845"/>
    <w:rsid w:val="00645AA8"/>
    <w:rsid w:val="00645DA4"/>
    <w:rsid w:val="0064617F"/>
    <w:rsid w:val="0064638B"/>
    <w:rsid w:val="00646C57"/>
    <w:rsid w:val="00647190"/>
    <w:rsid w:val="0064736A"/>
    <w:rsid w:val="0064787E"/>
    <w:rsid w:val="006479AF"/>
    <w:rsid w:val="00647B23"/>
    <w:rsid w:val="00647D07"/>
    <w:rsid w:val="0065051E"/>
    <w:rsid w:val="00650641"/>
    <w:rsid w:val="00650871"/>
    <w:rsid w:val="00650FA6"/>
    <w:rsid w:val="0065132C"/>
    <w:rsid w:val="0065143B"/>
    <w:rsid w:val="00651746"/>
    <w:rsid w:val="0065186F"/>
    <w:rsid w:val="00651941"/>
    <w:rsid w:val="00651CBD"/>
    <w:rsid w:val="0065215E"/>
    <w:rsid w:val="00652363"/>
    <w:rsid w:val="00652442"/>
    <w:rsid w:val="00652496"/>
    <w:rsid w:val="00652525"/>
    <w:rsid w:val="00652554"/>
    <w:rsid w:val="0065260D"/>
    <w:rsid w:val="00652FDA"/>
    <w:rsid w:val="00653602"/>
    <w:rsid w:val="006537BD"/>
    <w:rsid w:val="006537C6"/>
    <w:rsid w:val="00653B5A"/>
    <w:rsid w:val="00653E49"/>
    <w:rsid w:val="00653F3E"/>
    <w:rsid w:val="0065437B"/>
    <w:rsid w:val="006545FB"/>
    <w:rsid w:val="006549E8"/>
    <w:rsid w:val="00654F33"/>
    <w:rsid w:val="00654F81"/>
    <w:rsid w:val="0065503C"/>
    <w:rsid w:val="00655508"/>
    <w:rsid w:val="0065555E"/>
    <w:rsid w:val="006555D3"/>
    <w:rsid w:val="00655680"/>
    <w:rsid w:val="00655739"/>
    <w:rsid w:val="00655CF1"/>
    <w:rsid w:val="006560B8"/>
    <w:rsid w:val="00656281"/>
    <w:rsid w:val="0065631C"/>
    <w:rsid w:val="00656D2A"/>
    <w:rsid w:val="00656F38"/>
    <w:rsid w:val="00657256"/>
    <w:rsid w:val="00657278"/>
    <w:rsid w:val="006574B2"/>
    <w:rsid w:val="006578AE"/>
    <w:rsid w:val="00657996"/>
    <w:rsid w:val="00657A44"/>
    <w:rsid w:val="00657B13"/>
    <w:rsid w:val="0066016B"/>
    <w:rsid w:val="0066021C"/>
    <w:rsid w:val="006602A5"/>
    <w:rsid w:val="00660749"/>
    <w:rsid w:val="00660885"/>
    <w:rsid w:val="00661138"/>
    <w:rsid w:val="00661474"/>
    <w:rsid w:val="006616E7"/>
    <w:rsid w:val="00661B07"/>
    <w:rsid w:val="006621CA"/>
    <w:rsid w:val="006621DB"/>
    <w:rsid w:val="0066258F"/>
    <w:rsid w:val="00662B73"/>
    <w:rsid w:val="00662D02"/>
    <w:rsid w:val="00663032"/>
    <w:rsid w:val="00663480"/>
    <w:rsid w:val="006634C7"/>
    <w:rsid w:val="006637D9"/>
    <w:rsid w:val="00663A38"/>
    <w:rsid w:val="00663E9F"/>
    <w:rsid w:val="0066428F"/>
    <w:rsid w:val="00664663"/>
    <w:rsid w:val="00664959"/>
    <w:rsid w:val="00664AEF"/>
    <w:rsid w:val="00664B7D"/>
    <w:rsid w:val="00664E5D"/>
    <w:rsid w:val="00665939"/>
    <w:rsid w:val="00665F9C"/>
    <w:rsid w:val="006667E1"/>
    <w:rsid w:val="006668D6"/>
    <w:rsid w:val="0066694B"/>
    <w:rsid w:val="00666DEE"/>
    <w:rsid w:val="00666E0E"/>
    <w:rsid w:val="00667417"/>
    <w:rsid w:val="0066741A"/>
    <w:rsid w:val="006674AA"/>
    <w:rsid w:val="0066751E"/>
    <w:rsid w:val="00667546"/>
    <w:rsid w:val="006676F5"/>
    <w:rsid w:val="00667AAD"/>
    <w:rsid w:val="00667E84"/>
    <w:rsid w:val="00667EDA"/>
    <w:rsid w:val="0067047D"/>
    <w:rsid w:val="00670E7B"/>
    <w:rsid w:val="00670EE9"/>
    <w:rsid w:val="006712D0"/>
    <w:rsid w:val="00671462"/>
    <w:rsid w:val="00671528"/>
    <w:rsid w:val="006719CF"/>
    <w:rsid w:val="00671A13"/>
    <w:rsid w:val="00671B48"/>
    <w:rsid w:val="00671F14"/>
    <w:rsid w:val="0067247A"/>
    <w:rsid w:val="00672513"/>
    <w:rsid w:val="006726AD"/>
    <w:rsid w:val="0067281F"/>
    <w:rsid w:val="00672D63"/>
    <w:rsid w:val="00672E23"/>
    <w:rsid w:val="00672F19"/>
    <w:rsid w:val="00673090"/>
    <w:rsid w:val="0067345C"/>
    <w:rsid w:val="00673688"/>
    <w:rsid w:val="006737A8"/>
    <w:rsid w:val="00674232"/>
    <w:rsid w:val="006744D9"/>
    <w:rsid w:val="00674529"/>
    <w:rsid w:val="006747F5"/>
    <w:rsid w:val="00674A82"/>
    <w:rsid w:val="00675031"/>
    <w:rsid w:val="00675417"/>
    <w:rsid w:val="0067578E"/>
    <w:rsid w:val="006757F9"/>
    <w:rsid w:val="0067593C"/>
    <w:rsid w:val="00675954"/>
    <w:rsid w:val="006765BB"/>
    <w:rsid w:val="0067669D"/>
    <w:rsid w:val="00677082"/>
    <w:rsid w:val="00677317"/>
    <w:rsid w:val="0067757A"/>
    <w:rsid w:val="00677A41"/>
    <w:rsid w:val="00677A7C"/>
    <w:rsid w:val="00677BC3"/>
    <w:rsid w:val="00677D8A"/>
    <w:rsid w:val="006807BF"/>
    <w:rsid w:val="00680A79"/>
    <w:rsid w:val="00680B4A"/>
    <w:rsid w:val="006810C5"/>
    <w:rsid w:val="006816B9"/>
    <w:rsid w:val="006818DA"/>
    <w:rsid w:val="00681C80"/>
    <w:rsid w:val="00682183"/>
    <w:rsid w:val="00682374"/>
    <w:rsid w:val="0068252F"/>
    <w:rsid w:val="00682898"/>
    <w:rsid w:val="00682B99"/>
    <w:rsid w:val="00682CBA"/>
    <w:rsid w:val="00682D5C"/>
    <w:rsid w:val="00682E0B"/>
    <w:rsid w:val="00683056"/>
    <w:rsid w:val="00683507"/>
    <w:rsid w:val="006838DF"/>
    <w:rsid w:val="00683B8C"/>
    <w:rsid w:val="00684093"/>
    <w:rsid w:val="006843EA"/>
    <w:rsid w:val="006847BB"/>
    <w:rsid w:val="00684851"/>
    <w:rsid w:val="00684AEE"/>
    <w:rsid w:val="00684E33"/>
    <w:rsid w:val="00685081"/>
    <w:rsid w:val="006851E3"/>
    <w:rsid w:val="0068531C"/>
    <w:rsid w:val="00685470"/>
    <w:rsid w:val="0068550E"/>
    <w:rsid w:val="00685D66"/>
    <w:rsid w:val="0068601E"/>
    <w:rsid w:val="006861EB"/>
    <w:rsid w:val="006865F4"/>
    <w:rsid w:val="00686691"/>
    <w:rsid w:val="00686C73"/>
    <w:rsid w:val="00686D61"/>
    <w:rsid w:val="00686D98"/>
    <w:rsid w:val="00686E8B"/>
    <w:rsid w:val="0068702E"/>
    <w:rsid w:val="0068706C"/>
    <w:rsid w:val="006871B8"/>
    <w:rsid w:val="006873AA"/>
    <w:rsid w:val="00687682"/>
    <w:rsid w:val="00687C36"/>
    <w:rsid w:val="00687C92"/>
    <w:rsid w:val="00687FE9"/>
    <w:rsid w:val="0069060B"/>
    <w:rsid w:val="0069088E"/>
    <w:rsid w:val="00690CD7"/>
    <w:rsid w:val="00690D78"/>
    <w:rsid w:val="0069163C"/>
    <w:rsid w:val="00691C51"/>
    <w:rsid w:val="00691F46"/>
    <w:rsid w:val="006926BB"/>
    <w:rsid w:val="00692BA9"/>
    <w:rsid w:val="00692BC7"/>
    <w:rsid w:val="00692C3F"/>
    <w:rsid w:val="00692D71"/>
    <w:rsid w:val="00692E97"/>
    <w:rsid w:val="0069305C"/>
    <w:rsid w:val="0069310C"/>
    <w:rsid w:val="00693136"/>
    <w:rsid w:val="00693622"/>
    <w:rsid w:val="00693A27"/>
    <w:rsid w:val="00693D78"/>
    <w:rsid w:val="00694312"/>
    <w:rsid w:val="0069441E"/>
    <w:rsid w:val="00694756"/>
    <w:rsid w:val="00694CD4"/>
    <w:rsid w:val="00694EC8"/>
    <w:rsid w:val="006952A8"/>
    <w:rsid w:val="00695302"/>
    <w:rsid w:val="0069547C"/>
    <w:rsid w:val="00695498"/>
    <w:rsid w:val="00695505"/>
    <w:rsid w:val="0069553D"/>
    <w:rsid w:val="00695B3E"/>
    <w:rsid w:val="00695C91"/>
    <w:rsid w:val="00695FBE"/>
    <w:rsid w:val="00696000"/>
    <w:rsid w:val="00696083"/>
    <w:rsid w:val="006964E9"/>
    <w:rsid w:val="00696545"/>
    <w:rsid w:val="00696C8A"/>
    <w:rsid w:val="00696CB3"/>
    <w:rsid w:val="00696D36"/>
    <w:rsid w:val="00697229"/>
    <w:rsid w:val="0069778F"/>
    <w:rsid w:val="00697891"/>
    <w:rsid w:val="00697A0A"/>
    <w:rsid w:val="00697C7E"/>
    <w:rsid w:val="00697D1E"/>
    <w:rsid w:val="00697FAC"/>
    <w:rsid w:val="006A1312"/>
    <w:rsid w:val="006A1516"/>
    <w:rsid w:val="006A1799"/>
    <w:rsid w:val="006A2182"/>
    <w:rsid w:val="006A2906"/>
    <w:rsid w:val="006A2996"/>
    <w:rsid w:val="006A2BCC"/>
    <w:rsid w:val="006A3194"/>
    <w:rsid w:val="006A36D4"/>
    <w:rsid w:val="006A36ED"/>
    <w:rsid w:val="006A3990"/>
    <w:rsid w:val="006A39CA"/>
    <w:rsid w:val="006A3D77"/>
    <w:rsid w:val="006A3E3D"/>
    <w:rsid w:val="006A3EB0"/>
    <w:rsid w:val="006A40F0"/>
    <w:rsid w:val="006A46A7"/>
    <w:rsid w:val="006A4710"/>
    <w:rsid w:val="006A483C"/>
    <w:rsid w:val="006A4F8C"/>
    <w:rsid w:val="006A54D7"/>
    <w:rsid w:val="006A578E"/>
    <w:rsid w:val="006A5903"/>
    <w:rsid w:val="006A5DD1"/>
    <w:rsid w:val="006A5E36"/>
    <w:rsid w:val="006A5FB3"/>
    <w:rsid w:val="006A6476"/>
    <w:rsid w:val="006A674C"/>
    <w:rsid w:val="006A681F"/>
    <w:rsid w:val="006A6871"/>
    <w:rsid w:val="006A6A80"/>
    <w:rsid w:val="006A6C80"/>
    <w:rsid w:val="006A700C"/>
    <w:rsid w:val="006A708C"/>
    <w:rsid w:val="006A7338"/>
    <w:rsid w:val="006A73C2"/>
    <w:rsid w:val="006A73FC"/>
    <w:rsid w:val="006A7570"/>
    <w:rsid w:val="006A75FB"/>
    <w:rsid w:val="006A7633"/>
    <w:rsid w:val="006A77A2"/>
    <w:rsid w:val="006A7AED"/>
    <w:rsid w:val="006A7B00"/>
    <w:rsid w:val="006B008E"/>
    <w:rsid w:val="006B01D8"/>
    <w:rsid w:val="006B041C"/>
    <w:rsid w:val="006B07BF"/>
    <w:rsid w:val="006B09C1"/>
    <w:rsid w:val="006B0D3C"/>
    <w:rsid w:val="006B13E1"/>
    <w:rsid w:val="006B16A0"/>
    <w:rsid w:val="006B1C8F"/>
    <w:rsid w:val="006B1E33"/>
    <w:rsid w:val="006B244A"/>
    <w:rsid w:val="006B2674"/>
    <w:rsid w:val="006B279F"/>
    <w:rsid w:val="006B2F5F"/>
    <w:rsid w:val="006B33FD"/>
    <w:rsid w:val="006B3647"/>
    <w:rsid w:val="006B3863"/>
    <w:rsid w:val="006B3A32"/>
    <w:rsid w:val="006B3B38"/>
    <w:rsid w:val="006B3EAB"/>
    <w:rsid w:val="006B3F25"/>
    <w:rsid w:val="006B3FB9"/>
    <w:rsid w:val="006B4103"/>
    <w:rsid w:val="006B4149"/>
    <w:rsid w:val="006B415B"/>
    <w:rsid w:val="006B4248"/>
    <w:rsid w:val="006B453B"/>
    <w:rsid w:val="006B475A"/>
    <w:rsid w:val="006B493F"/>
    <w:rsid w:val="006B4A3D"/>
    <w:rsid w:val="006B4B11"/>
    <w:rsid w:val="006B4EC9"/>
    <w:rsid w:val="006B51E3"/>
    <w:rsid w:val="006B5338"/>
    <w:rsid w:val="006B572E"/>
    <w:rsid w:val="006B5B3C"/>
    <w:rsid w:val="006B6015"/>
    <w:rsid w:val="006B64C3"/>
    <w:rsid w:val="006B718A"/>
    <w:rsid w:val="006B72E2"/>
    <w:rsid w:val="006B78F1"/>
    <w:rsid w:val="006B7CA2"/>
    <w:rsid w:val="006B7CC8"/>
    <w:rsid w:val="006B7D3D"/>
    <w:rsid w:val="006B7ECC"/>
    <w:rsid w:val="006C02D4"/>
    <w:rsid w:val="006C0540"/>
    <w:rsid w:val="006C0551"/>
    <w:rsid w:val="006C0787"/>
    <w:rsid w:val="006C0901"/>
    <w:rsid w:val="006C0C5E"/>
    <w:rsid w:val="006C0CB6"/>
    <w:rsid w:val="006C1422"/>
    <w:rsid w:val="006C1C4F"/>
    <w:rsid w:val="006C1E35"/>
    <w:rsid w:val="006C2136"/>
    <w:rsid w:val="006C23E7"/>
    <w:rsid w:val="006C2FE7"/>
    <w:rsid w:val="006C356A"/>
    <w:rsid w:val="006C3621"/>
    <w:rsid w:val="006C39B8"/>
    <w:rsid w:val="006C3EB7"/>
    <w:rsid w:val="006C3EF0"/>
    <w:rsid w:val="006C4099"/>
    <w:rsid w:val="006C47F8"/>
    <w:rsid w:val="006C4A28"/>
    <w:rsid w:val="006C4C21"/>
    <w:rsid w:val="006C5060"/>
    <w:rsid w:val="006C5092"/>
    <w:rsid w:val="006C5177"/>
    <w:rsid w:val="006C51BB"/>
    <w:rsid w:val="006C54E7"/>
    <w:rsid w:val="006C5D92"/>
    <w:rsid w:val="006C5E54"/>
    <w:rsid w:val="006C6491"/>
    <w:rsid w:val="006C689B"/>
    <w:rsid w:val="006C69B6"/>
    <w:rsid w:val="006C6B30"/>
    <w:rsid w:val="006C6B53"/>
    <w:rsid w:val="006C7211"/>
    <w:rsid w:val="006C7664"/>
    <w:rsid w:val="006C7A64"/>
    <w:rsid w:val="006D0ACA"/>
    <w:rsid w:val="006D114B"/>
    <w:rsid w:val="006D129B"/>
    <w:rsid w:val="006D1601"/>
    <w:rsid w:val="006D2521"/>
    <w:rsid w:val="006D26E5"/>
    <w:rsid w:val="006D282A"/>
    <w:rsid w:val="006D2F2A"/>
    <w:rsid w:val="006D3066"/>
    <w:rsid w:val="006D31F0"/>
    <w:rsid w:val="006D321D"/>
    <w:rsid w:val="006D3983"/>
    <w:rsid w:val="006D3E8E"/>
    <w:rsid w:val="006D3EF1"/>
    <w:rsid w:val="006D3F6E"/>
    <w:rsid w:val="006D41A6"/>
    <w:rsid w:val="006D41D0"/>
    <w:rsid w:val="006D4A29"/>
    <w:rsid w:val="006D4BED"/>
    <w:rsid w:val="006D4D82"/>
    <w:rsid w:val="006D52E6"/>
    <w:rsid w:val="006D531D"/>
    <w:rsid w:val="006D536B"/>
    <w:rsid w:val="006D56CD"/>
    <w:rsid w:val="006D5CA6"/>
    <w:rsid w:val="006D61A5"/>
    <w:rsid w:val="006D6378"/>
    <w:rsid w:val="006D6613"/>
    <w:rsid w:val="006D684B"/>
    <w:rsid w:val="006D69DD"/>
    <w:rsid w:val="006D6A20"/>
    <w:rsid w:val="006D6B80"/>
    <w:rsid w:val="006D6E34"/>
    <w:rsid w:val="006D7E07"/>
    <w:rsid w:val="006E03F6"/>
    <w:rsid w:val="006E045C"/>
    <w:rsid w:val="006E048B"/>
    <w:rsid w:val="006E0910"/>
    <w:rsid w:val="006E1074"/>
    <w:rsid w:val="006E1417"/>
    <w:rsid w:val="006E174E"/>
    <w:rsid w:val="006E17D3"/>
    <w:rsid w:val="006E1F0C"/>
    <w:rsid w:val="006E222F"/>
    <w:rsid w:val="006E22DA"/>
    <w:rsid w:val="006E24CD"/>
    <w:rsid w:val="006E35E8"/>
    <w:rsid w:val="006E3821"/>
    <w:rsid w:val="006E385F"/>
    <w:rsid w:val="006E407D"/>
    <w:rsid w:val="006E47FF"/>
    <w:rsid w:val="006E4CCC"/>
    <w:rsid w:val="006E4DF1"/>
    <w:rsid w:val="006E4E0C"/>
    <w:rsid w:val="006E50FC"/>
    <w:rsid w:val="006E5254"/>
    <w:rsid w:val="006E52E8"/>
    <w:rsid w:val="006E53DE"/>
    <w:rsid w:val="006E5CC6"/>
    <w:rsid w:val="006E5E4A"/>
    <w:rsid w:val="006E5FDF"/>
    <w:rsid w:val="006E6083"/>
    <w:rsid w:val="006E63D4"/>
    <w:rsid w:val="006E6749"/>
    <w:rsid w:val="006E6972"/>
    <w:rsid w:val="006E6D1F"/>
    <w:rsid w:val="006E7A7C"/>
    <w:rsid w:val="006E7D8C"/>
    <w:rsid w:val="006E7DB8"/>
    <w:rsid w:val="006E7E26"/>
    <w:rsid w:val="006E7F9E"/>
    <w:rsid w:val="006F0139"/>
    <w:rsid w:val="006F0208"/>
    <w:rsid w:val="006F0430"/>
    <w:rsid w:val="006F0876"/>
    <w:rsid w:val="006F0944"/>
    <w:rsid w:val="006F0A3A"/>
    <w:rsid w:val="006F0E7D"/>
    <w:rsid w:val="006F20C6"/>
    <w:rsid w:val="006F20F7"/>
    <w:rsid w:val="006F241F"/>
    <w:rsid w:val="006F2429"/>
    <w:rsid w:val="006F296F"/>
    <w:rsid w:val="006F3585"/>
    <w:rsid w:val="006F3741"/>
    <w:rsid w:val="006F39B9"/>
    <w:rsid w:val="006F3E36"/>
    <w:rsid w:val="006F437E"/>
    <w:rsid w:val="006F448E"/>
    <w:rsid w:val="006F44F1"/>
    <w:rsid w:val="006F44F4"/>
    <w:rsid w:val="006F4523"/>
    <w:rsid w:val="006F45AE"/>
    <w:rsid w:val="006F45EA"/>
    <w:rsid w:val="006F48B8"/>
    <w:rsid w:val="006F4A14"/>
    <w:rsid w:val="006F59CD"/>
    <w:rsid w:val="006F5B5C"/>
    <w:rsid w:val="006F614F"/>
    <w:rsid w:val="006F62A0"/>
    <w:rsid w:val="006F6660"/>
    <w:rsid w:val="006F6A30"/>
    <w:rsid w:val="006F6A85"/>
    <w:rsid w:val="006F6D09"/>
    <w:rsid w:val="006F73A0"/>
    <w:rsid w:val="006F7491"/>
    <w:rsid w:val="006F7758"/>
    <w:rsid w:val="006F7E30"/>
    <w:rsid w:val="00700206"/>
    <w:rsid w:val="0070022E"/>
    <w:rsid w:val="007003BF"/>
    <w:rsid w:val="0070048C"/>
    <w:rsid w:val="00700522"/>
    <w:rsid w:val="00700644"/>
    <w:rsid w:val="00700990"/>
    <w:rsid w:val="00701647"/>
    <w:rsid w:val="007016BD"/>
    <w:rsid w:val="00701BFD"/>
    <w:rsid w:val="007024AE"/>
    <w:rsid w:val="00702579"/>
    <w:rsid w:val="00702746"/>
    <w:rsid w:val="00702976"/>
    <w:rsid w:val="00702ADF"/>
    <w:rsid w:val="00702D61"/>
    <w:rsid w:val="00702D90"/>
    <w:rsid w:val="007032BC"/>
    <w:rsid w:val="007033D4"/>
    <w:rsid w:val="007037C8"/>
    <w:rsid w:val="00703911"/>
    <w:rsid w:val="007041BB"/>
    <w:rsid w:val="0070439B"/>
    <w:rsid w:val="00704573"/>
    <w:rsid w:val="0070469D"/>
    <w:rsid w:val="00704803"/>
    <w:rsid w:val="00704874"/>
    <w:rsid w:val="00704B86"/>
    <w:rsid w:val="00704BCB"/>
    <w:rsid w:val="00704CF4"/>
    <w:rsid w:val="00704E9D"/>
    <w:rsid w:val="00704F62"/>
    <w:rsid w:val="0070518A"/>
    <w:rsid w:val="007051FB"/>
    <w:rsid w:val="007056EE"/>
    <w:rsid w:val="00705CE2"/>
    <w:rsid w:val="00705D00"/>
    <w:rsid w:val="0070617E"/>
    <w:rsid w:val="00706389"/>
    <w:rsid w:val="007064CD"/>
    <w:rsid w:val="007066ED"/>
    <w:rsid w:val="00706B53"/>
    <w:rsid w:val="00706C2B"/>
    <w:rsid w:val="00706C69"/>
    <w:rsid w:val="007071E0"/>
    <w:rsid w:val="00707311"/>
    <w:rsid w:val="00707CF1"/>
    <w:rsid w:val="007102AE"/>
    <w:rsid w:val="007104EF"/>
    <w:rsid w:val="00710531"/>
    <w:rsid w:val="007105D4"/>
    <w:rsid w:val="007107FE"/>
    <w:rsid w:val="00710B50"/>
    <w:rsid w:val="007111A3"/>
    <w:rsid w:val="00711449"/>
    <w:rsid w:val="00711664"/>
    <w:rsid w:val="00711FD7"/>
    <w:rsid w:val="00712230"/>
    <w:rsid w:val="00712248"/>
    <w:rsid w:val="00712252"/>
    <w:rsid w:val="0071254D"/>
    <w:rsid w:val="00712FD2"/>
    <w:rsid w:val="0071399C"/>
    <w:rsid w:val="00713EDF"/>
    <w:rsid w:val="007140D3"/>
    <w:rsid w:val="0071460B"/>
    <w:rsid w:val="00714D2C"/>
    <w:rsid w:val="00714FBD"/>
    <w:rsid w:val="0071540F"/>
    <w:rsid w:val="00715863"/>
    <w:rsid w:val="00715B10"/>
    <w:rsid w:val="00715BF9"/>
    <w:rsid w:val="00715F65"/>
    <w:rsid w:val="00716130"/>
    <w:rsid w:val="00716589"/>
    <w:rsid w:val="00716A38"/>
    <w:rsid w:val="00716D92"/>
    <w:rsid w:val="00716FC9"/>
    <w:rsid w:val="00717442"/>
    <w:rsid w:val="0071799C"/>
    <w:rsid w:val="00717CDB"/>
    <w:rsid w:val="00717EB8"/>
    <w:rsid w:val="00720266"/>
    <w:rsid w:val="00720308"/>
    <w:rsid w:val="0072032F"/>
    <w:rsid w:val="0072035E"/>
    <w:rsid w:val="0072055C"/>
    <w:rsid w:val="0072065A"/>
    <w:rsid w:val="00720764"/>
    <w:rsid w:val="007207E9"/>
    <w:rsid w:val="007207F5"/>
    <w:rsid w:val="0072092D"/>
    <w:rsid w:val="00720954"/>
    <w:rsid w:val="00720C97"/>
    <w:rsid w:val="00720E56"/>
    <w:rsid w:val="00721295"/>
    <w:rsid w:val="0072163B"/>
    <w:rsid w:val="00721895"/>
    <w:rsid w:val="00721B7A"/>
    <w:rsid w:val="00721F37"/>
    <w:rsid w:val="007224EA"/>
    <w:rsid w:val="00722ACB"/>
    <w:rsid w:val="00722C6E"/>
    <w:rsid w:val="00722EAB"/>
    <w:rsid w:val="00723307"/>
    <w:rsid w:val="00723490"/>
    <w:rsid w:val="00723757"/>
    <w:rsid w:val="0072376E"/>
    <w:rsid w:val="00723942"/>
    <w:rsid w:val="00723A43"/>
    <w:rsid w:val="00723B71"/>
    <w:rsid w:val="00723EDB"/>
    <w:rsid w:val="0072456B"/>
    <w:rsid w:val="007247D3"/>
    <w:rsid w:val="00724B73"/>
    <w:rsid w:val="00724E5C"/>
    <w:rsid w:val="0072529F"/>
    <w:rsid w:val="007254D7"/>
    <w:rsid w:val="00725795"/>
    <w:rsid w:val="00725B45"/>
    <w:rsid w:val="00726053"/>
    <w:rsid w:val="007260CA"/>
    <w:rsid w:val="00726216"/>
    <w:rsid w:val="00726298"/>
    <w:rsid w:val="007264F8"/>
    <w:rsid w:val="00726626"/>
    <w:rsid w:val="007266B5"/>
    <w:rsid w:val="00726918"/>
    <w:rsid w:val="00726B1D"/>
    <w:rsid w:val="00727175"/>
    <w:rsid w:val="00727488"/>
    <w:rsid w:val="007275A0"/>
    <w:rsid w:val="007275A9"/>
    <w:rsid w:val="00727E82"/>
    <w:rsid w:val="00727EC4"/>
    <w:rsid w:val="00730465"/>
    <w:rsid w:val="00730C02"/>
    <w:rsid w:val="00730D48"/>
    <w:rsid w:val="00730EC5"/>
    <w:rsid w:val="00731DE3"/>
    <w:rsid w:val="00731FDC"/>
    <w:rsid w:val="00732134"/>
    <w:rsid w:val="007321DF"/>
    <w:rsid w:val="0073296C"/>
    <w:rsid w:val="00732CBD"/>
    <w:rsid w:val="00732E46"/>
    <w:rsid w:val="00732F2A"/>
    <w:rsid w:val="0073317B"/>
    <w:rsid w:val="007331B5"/>
    <w:rsid w:val="0073327A"/>
    <w:rsid w:val="0073342E"/>
    <w:rsid w:val="00733538"/>
    <w:rsid w:val="00733E98"/>
    <w:rsid w:val="007340DE"/>
    <w:rsid w:val="00734267"/>
    <w:rsid w:val="00735064"/>
    <w:rsid w:val="007353D5"/>
    <w:rsid w:val="007359FE"/>
    <w:rsid w:val="00735B36"/>
    <w:rsid w:val="00735C14"/>
    <w:rsid w:val="00735FD3"/>
    <w:rsid w:val="00736200"/>
    <w:rsid w:val="00736434"/>
    <w:rsid w:val="00736466"/>
    <w:rsid w:val="00736500"/>
    <w:rsid w:val="00736523"/>
    <w:rsid w:val="007366F7"/>
    <w:rsid w:val="00736B53"/>
    <w:rsid w:val="007375CB"/>
    <w:rsid w:val="00737795"/>
    <w:rsid w:val="00737AF4"/>
    <w:rsid w:val="00737B8F"/>
    <w:rsid w:val="00737BB0"/>
    <w:rsid w:val="00737C0D"/>
    <w:rsid w:val="00737C2B"/>
    <w:rsid w:val="00737D89"/>
    <w:rsid w:val="007408D6"/>
    <w:rsid w:val="007411A2"/>
    <w:rsid w:val="0074122B"/>
    <w:rsid w:val="00741479"/>
    <w:rsid w:val="007414A2"/>
    <w:rsid w:val="00741772"/>
    <w:rsid w:val="00741DFF"/>
    <w:rsid w:val="00742744"/>
    <w:rsid w:val="007428EB"/>
    <w:rsid w:val="0074297F"/>
    <w:rsid w:val="00742BB5"/>
    <w:rsid w:val="00742F22"/>
    <w:rsid w:val="007430AA"/>
    <w:rsid w:val="007430B0"/>
    <w:rsid w:val="007432EB"/>
    <w:rsid w:val="00743995"/>
    <w:rsid w:val="00743CA3"/>
    <w:rsid w:val="00743E4B"/>
    <w:rsid w:val="00744066"/>
    <w:rsid w:val="007440C5"/>
    <w:rsid w:val="00744248"/>
    <w:rsid w:val="00744360"/>
    <w:rsid w:val="00744569"/>
    <w:rsid w:val="0074480E"/>
    <w:rsid w:val="00744D86"/>
    <w:rsid w:val="00744ED0"/>
    <w:rsid w:val="007459B4"/>
    <w:rsid w:val="00745CE0"/>
    <w:rsid w:val="00745EAC"/>
    <w:rsid w:val="0074606B"/>
    <w:rsid w:val="00746105"/>
    <w:rsid w:val="0074615E"/>
    <w:rsid w:val="007463D8"/>
    <w:rsid w:val="00746891"/>
    <w:rsid w:val="00746A21"/>
    <w:rsid w:val="00746D7A"/>
    <w:rsid w:val="00746D9E"/>
    <w:rsid w:val="00746E56"/>
    <w:rsid w:val="00747096"/>
    <w:rsid w:val="00747563"/>
    <w:rsid w:val="007476F7"/>
    <w:rsid w:val="00747837"/>
    <w:rsid w:val="00750091"/>
    <w:rsid w:val="007502F2"/>
    <w:rsid w:val="0075084B"/>
    <w:rsid w:val="00751A24"/>
    <w:rsid w:val="00751F19"/>
    <w:rsid w:val="00752097"/>
    <w:rsid w:val="00752155"/>
    <w:rsid w:val="0075296D"/>
    <w:rsid w:val="00753134"/>
    <w:rsid w:val="00753296"/>
    <w:rsid w:val="00753384"/>
    <w:rsid w:val="00753645"/>
    <w:rsid w:val="007537AF"/>
    <w:rsid w:val="0075381F"/>
    <w:rsid w:val="00753CF5"/>
    <w:rsid w:val="00753F4A"/>
    <w:rsid w:val="0075407E"/>
    <w:rsid w:val="007540BC"/>
    <w:rsid w:val="00754138"/>
    <w:rsid w:val="0075431B"/>
    <w:rsid w:val="00754B44"/>
    <w:rsid w:val="00754C61"/>
    <w:rsid w:val="00754D78"/>
    <w:rsid w:val="00754EAF"/>
    <w:rsid w:val="0075541E"/>
    <w:rsid w:val="007555AA"/>
    <w:rsid w:val="00755654"/>
    <w:rsid w:val="0075572F"/>
    <w:rsid w:val="00755A54"/>
    <w:rsid w:val="00755C49"/>
    <w:rsid w:val="00755F94"/>
    <w:rsid w:val="00756075"/>
    <w:rsid w:val="0075621A"/>
    <w:rsid w:val="00756568"/>
    <w:rsid w:val="0075686E"/>
    <w:rsid w:val="007570CE"/>
    <w:rsid w:val="007575A6"/>
    <w:rsid w:val="00757678"/>
    <w:rsid w:val="00757880"/>
    <w:rsid w:val="007578EE"/>
    <w:rsid w:val="00757A5A"/>
    <w:rsid w:val="00757D7D"/>
    <w:rsid w:val="00757E59"/>
    <w:rsid w:val="00757E6D"/>
    <w:rsid w:val="00760245"/>
    <w:rsid w:val="00760345"/>
    <w:rsid w:val="0076042C"/>
    <w:rsid w:val="00760797"/>
    <w:rsid w:val="007609CB"/>
    <w:rsid w:val="0076103D"/>
    <w:rsid w:val="007611DC"/>
    <w:rsid w:val="0076123D"/>
    <w:rsid w:val="007613A8"/>
    <w:rsid w:val="0076156F"/>
    <w:rsid w:val="007617DB"/>
    <w:rsid w:val="00761A00"/>
    <w:rsid w:val="00761A7D"/>
    <w:rsid w:val="00761AD1"/>
    <w:rsid w:val="00761FC7"/>
    <w:rsid w:val="007620BF"/>
    <w:rsid w:val="007620E3"/>
    <w:rsid w:val="0076226B"/>
    <w:rsid w:val="00762A09"/>
    <w:rsid w:val="0076307F"/>
    <w:rsid w:val="007632E7"/>
    <w:rsid w:val="0076369F"/>
    <w:rsid w:val="00763A56"/>
    <w:rsid w:val="00763BA9"/>
    <w:rsid w:val="00764184"/>
    <w:rsid w:val="00764332"/>
    <w:rsid w:val="007644BC"/>
    <w:rsid w:val="00764B12"/>
    <w:rsid w:val="00764C23"/>
    <w:rsid w:val="0076516E"/>
    <w:rsid w:val="007651D5"/>
    <w:rsid w:val="007655AA"/>
    <w:rsid w:val="007656C2"/>
    <w:rsid w:val="007657C3"/>
    <w:rsid w:val="00766041"/>
    <w:rsid w:val="00766221"/>
    <w:rsid w:val="0076642F"/>
    <w:rsid w:val="00766481"/>
    <w:rsid w:val="00766993"/>
    <w:rsid w:val="007669DC"/>
    <w:rsid w:val="00766B0F"/>
    <w:rsid w:val="00766D1B"/>
    <w:rsid w:val="00767751"/>
    <w:rsid w:val="00767752"/>
    <w:rsid w:val="007677EC"/>
    <w:rsid w:val="00767B0D"/>
    <w:rsid w:val="00767D2C"/>
    <w:rsid w:val="007703A4"/>
    <w:rsid w:val="007704D8"/>
    <w:rsid w:val="00770D78"/>
    <w:rsid w:val="00771022"/>
    <w:rsid w:val="0077197B"/>
    <w:rsid w:val="00771AF2"/>
    <w:rsid w:val="00771F13"/>
    <w:rsid w:val="00772802"/>
    <w:rsid w:val="00772C35"/>
    <w:rsid w:val="00772C60"/>
    <w:rsid w:val="00772C94"/>
    <w:rsid w:val="007732AC"/>
    <w:rsid w:val="00773625"/>
    <w:rsid w:val="007736B3"/>
    <w:rsid w:val="00773969"/>
    <w:rsid w:val="00773A13"/>
    <w:rsid w:val="00773CA7"/>
    <w:rsid w:val="00773FB7"/>
    <w:rsid w:val="00774009"/>
    <w:rsid w:val="007746D2"/>
    <w:rsid w:val="0077470E"/>
    <w:rsid w:val="00774B90"/>
    <w:rsid w:val="00774E50"/>
    <w:rsid w:val="00774F12"/>
    <w:rsid w:val="007752A9"/>
    <w:rsid w:val="00775F95"/>
    <w:rsid w:val="00776650"/>
    <w:rsid w:val="007766C7"/>
    <w:rsid w:val="0077671C"/>
    <w:rsid w:val="0077673C"/>
    <w:rsid w:val="00776A11"/>
    <w:rsid w:val="00776BB3"/>
    <w:rsid w:val="00776D83"/>
    <w:rsid w:val="00776D9C"/>
    <w:rsid w:val="00776DFE"/>
    <w:rsid w:val="00777395"/>
    <w:rsid w:val="007774F8"/>
    <w:rsid w:val="0077750D"/>
    <w:rsid w:val="00777595"/>
    <w:rsid w:val="00777D11"/>
    <w:rsid w:val="00777DF8"/>
    <w:rsid w:val="00780771"/>
    <w:rsid w:val="00780906"/>
    <w:rsid w:val="00780F0E"/>
    <w:rsid w:val="00780FCD"/>
    <w:rsid w:val="00781033"/>
    <w:rsid w:val="007812D4"/>
    <w:rsid w:val="00781399"/>
    <w:rsid w:val="0078154C"/>
    <w:rsid w:val="007817E1"/>
    <w:rsid w:val="00781C0C"/>
    <w:rsid w:val="00781CA8"/>
    <w:rsid w:val="00781DA9"/>
    <w:rsid w:val="00781DB9"/>
    <w:rsid w:val="00781F4B"/>
    <w:rsid w:val="00782115"/>
    <w:rsid w:val="00782675"/>
    <w:rsid w:val="0078390D"/>
    <w:rsid w:val="00784424"/>
    <w:rsid w:val="00784476"/>
    <w:rsid w:val="0078481A"/>
    <w:rsid w:val="0078490F"/>
    <w:rsid w:val="00784EEF"/>
    <w:rsid w:val="00785520"/>
    <w:rsid w:val="0078565E"/>
    <w:rsid w:val="007856CA"/>
    <w:rsid w:val="007858C3"/>
    <w:rsid w:val="007858E8"/>
    <w:rsid w:val="00785AAC"/>
    <w:rsid w:val="00785CBD"/>
    <w:rsid w:val="00785EC8"/>
    <w:rsid w:val="007860F1"/>
    <w:rsid w:val="007863C5"/>
    <w:rsid w:val="00786AA1"/>
    <w:rsid w:val="00786BB5"/>
    <w:rsid w:val="00786DE1"/>
    <w:rsid w:val="0078718C"/>
    <w:rsid w:val="00787369"/>
    <w:rsid w:val="00787641"/>
    <w:rsid w:val="007900EA"/>
    <w:rsid w:val="00790AD8"/>
    <w:rsid w:val="007916BA"/>
    <w:rsid w:val="0079177F"/>
    <w:rsid w:val="007919F5"/>
    <w:rsid w:val="00791A91"/>
    <w:rsid w:val="00791D40"/>
    <w:rsid w:val="0079228A"/>
    <w:rsid w:val="0079232D"/>
    <w:rsid w:val="00792489"/>
    <w:rsid w:val="00792514"/>
    <w:rsid w:val="0079273C"/>
    <w:rsid w:val="007929F3"/>
    <w:rsid w:val="00792CA9"/>
    <w:rsid w:val="007931EB"/>
    <w:rsid w:val="007933FA"/>
    <w:rsid w:val="00793A4C"/>
    <w:rsid w:val="00793AA7"/>
    <w:rsid w:val="00793B96"/>
    <w:rsid w:val="00793DC5"/>
    <w:rsid w:val="0079407F"/>
    <w:rsid w:val="0079415D"/>
    <w:rsid w:val="0079442E"/>
    <w:rsid w:val="007946C0"/>
    <w:rsid w:val="00794B82"/>
    <w:rsid w:val="00794D2B"/>
    <w:rsid w:val="0079543A"/>
    <w:rsid w:val="007957D0"/>
    <w:rsid w:val="00795828"/>
    <w:rsid w:val="00795918"/>
    <w:rsid w:val="007959AA"/>
    <w:rsid w:val="00795DC4"/>
    <w:rsid w:val="00795E4B"/>
    <w:rsid w:val="007962F3"/>
    <w:rsid w:val="00796957"/>
    <w:rsid w:val="00796BD2"/>
    <w:rsid w:val="00796F45"/>
    <w:rsid w:val="00796FCA"/>
    <w:rsid w:val="0079756A"/>
    <w:rsid w:val="0079790E"/>
    <w:rsid w:val="0079798E"/>
    <w:rsid w:val="00797FAE"/>
    <w:rsid w:val="007A03EA"/>
    <w:rsid w:val="007A07CE"/>
    <w:rsid w:val="007A0828"/>
    <w:rsid w:val="007A0EAA"/>
    <w:rsid w:val="007A1795"/>
    <w:rsid w:val="007A1AD1"/>
    <w:rsid w:val="007A234E"/>
    <w:rsid w:val="007A235B"/>
    <w:rsid w:val="007A2578"/>
    <w:rsid w:val="007A26A0"/>
    <w:rsid w:val="007A2864"/>
    <w:rsid w:val="007A28B6"/>
    <w:rsid w:val="007A2AC7"/>
    <w:rsid w:val="007A2DE3"/>
    <w:rsid w:val="007A3953"/>
    <w:rsid w:val="007A3AA0"/>
    <w:rsid w:val="007A3B01"/>
    <w:rsid w:val="007A413E"/>
    <w:rsid w:val="007A4322"/>
    <w:rsid w:val="007A4688"/>
    <w:rsid w:val="007A4A36"/>
    <w:rsid w:val="007A4FBF"/>
    <w:rsid w:val="007A516C"/>
    <w:rsid w:val="007A51A6"/>
    <w:rsid w:val="007A559F"/>
    <w:rsid w:val="007A58AD"/>
    <w:rsid w:val="007A5CDB"/>
    <w:rsid w:val="007A5F36"/>
    <w:rsid w:val="007A6158"/>
    <w:rsid w:val="007A64C5"/>
    <w:rsid w:val="007A6745"/>
    <w:rsid w:val="007A6796"/>
    <w:rsid w:val="007A6E53"/>
    <w:rsid w:val="007A6E78"/>
    <w:rsid w:val="007A7237"/>
    <w:rsid w:val="007A7408"/>
    <w:rsid w:val="007A7B30"/>
    <w:rsid w:val="007B0023"/>
    <w:rsid w:val="007B0087"/>
    <w:rsid w:val="007B0353"/>
    <w:rsid w:val="007B045A"/>
    <w:rsid w:val="007B0819"/>
    <w:rsid w:val="007B096D"/>
    <w:rsid w:val="007B0FC6"/>
    <w:rsid w:val="007B13FC"/>
    <w:rsid w:val="007B162B"/>
    <w:rsid w:val="007B1751"/>
    <w:rsid w:val="007B1910"/>
    <w:rsid w:val="007B19BE"/>
    <w:rsid w:val="007B1BD3"/>
    <w:rsid w:val="007B1C50"/>
    <w:rsid w:val="007B1F00"/>
    <w:rsid w:val="007B25AF"/>
    <w:rsid w:val="007B2640"/>
    <w:rsid w:val="007B27A1"/>
    <w:rsid w:val="007B2B45"/>
    <w:rsid w:val="007B2E08"/>
    <w:rsid w:val="007B2ED6"/>
    <w:rsid w:val="007B33CF"/>
    <w:rsid w:val="007B35BB"/>
    <w:rsid w:val="007B3619"/>
    <w:rsid w:val="007B3634"/>
    <w:rsid w:val="007B3A9C"/>
    <w:rsid w:val="007B4044"/>
    <w:rsid w:val="007B47B9"/>
    <w:rsid w:val="007B4A1A"/>
    <w:rsid w:val="007B5692"/>
    <w:rsid w:val="007B5CC5"/>
    <w:rsid w:val="007B5E3B"/>
    <w:rsid w:val="007B5E83"/>
    <w:rsid w:val="007B60AA"/>
    <w:rsid w:val="007B6181"/>
    <w:rsid w:val="007B619B"/>
    <w:rsid w:val="007B6466"/>
    <w:rsid w:val="007B68C6"/>
    <w:rsid w:val="007B68E5"/>
    <w:rsid w:val="007B6A73"/>
    <w:rsid w:val="007B6AC0"/>
    <w:rsid w:val="007B6B44"/>
    <w:rsid w:val="007B6BFE"/>
    <w:rsid w:val="007B6D04"/>
    <w:rsid w:val="007B725A"/>
    <w:rsid w:val="007B74FF"/>
    <w:rsid w:val="007B7ADB"/>
    <w:rsid w:val="007B7BBB"/>
    <w:rsid w:val="007C017B"/>
    <w:rsid w:val="007C039D"/>
    <w:rsid w:val="007C067F"/>
    <w:rsid w:val="007C0B6B"/>
    <w:rsid w:val="007C0C5E"/>
    <w:rsid w:val="007C1344"/>
    <w:rsid w:val="007C1605"/>
    <w:rsid w:val="007C1C87"/>
    <w:rsid w:val="007C1CC4"/>
    <w:rsid w:val="007C1CD6"/>
    <w:rsid w:val="007C1F20"/>
    <w:rsid w:val="007C27BC"/>
    <w:rsid w:val="007C2C90"/>
    <w:rsid w:val="007C3085"/>
    <w:rsid w:val="007C30F9"/>
    <w:rsid w:val="007C33ED"/>
    <w:rsid w:val="007C35BB"/>
    <w:rsid w:val="007C386F"/>
    <w:rsid w:val="007C38AE"/>
    <w:rsid w:val="007C3A4D"/>
    <w:rsid w:val="007C4044"/>
    <w:rsid w:val="007C40D1"/>
    <w:rsid w:val="007C46B8"/>
    <w:rsid w:val="007C4D87"/>
    <w:rsid w:val="007C4DFF"/>
    <w:rsid w:val="007C4ED1"/>
    <w:rsid w:val="007C575D"/>
    <w:rsid w:val="007C58A4"/>
    <w:rsid w:val="007C5AE4"/>
    <w:rsid w:val="007C5B6F"/>
    <w:rsid w:val="007C5BBD"/>
    <w:rsid w:val="007C61A9"/>
    <w:rsid w:val="007C6408"/>
    <w:rsid w:val="007C66B5"/>
    <w:rsid w:val="007C6B3A"/>
    <w:rsid w:val="007C6B44"/>
    <w:rsid w:val="007C7A35"/>
    <w:rsid w:val="007C7DE0"/>
    <w:rsid w:val="007C7EB5"/>
    <w:rsid w:val="007D0221"/>
    <w:rsid w:val="007D03DF"/>
    <w:rsid w:val="007D044D"/>
    <w:rsid w:val="007D0749"/>
    <w:rsid w:val="007D0966"/>
    <w:rsid w:val="007D0A4B"/>
    <w:rsid w:val="007D143A"/>
    <w:rsid w:val="007D148F"/>
    <w:rsid w:val="007D188F"/>
    <w:rsid w:val="007D1A7C"/>
    <w:rsid w:val="007D1B59"/>
    <w:rsid w:val="007D2255"/>
    <w:rsid w:val="007D2A10"/>
    <w:rsid w:val="007D2A36"/>
    <w:rsid w:val="007D2B9E"/>
    <w:rsid w:val="007D2C48"/>
    <w:rsid w:val="007D2C71"/>
    <w:rsid w:val="007D3858"/>
    <w:rsid w:val="007D3888"/>
    <w:rsid w:val="007D3C3D"/>
    <w:rsid w:val="007D3E2A"/>
    <w:rsid w:val="007D402C"/>
    <w:rsid w:val="007D4084"/>
    <w:rsid w:val="007D4148"/>
    <w:rsid w:val="007D446D"/>
    <w:rsid w:val="007D4471"/>
    <w:rsid w:val="007D47E8"/>
    <w:rsid w:val="007D49DB"/>
    <w:rsid w:val="007D4AEB"/>
    <w:rsid w:val="007D4C1C"/>
    <w:rsid w:val="007D4EFF"/>
    <w:rsid w:val="007D53D0"/>
    <w:rsid w:val="007D54A9"/>
    <w:rsid w:val="007D5A30"/>
    <w:rsid w:val="007D5D88"/>
    <w:rsid w:val="007D5F77"/>
    <w:rsid w:val="007D5FD7"/>
    <w:rsid w:val="007D634C"/>
    <w:rsid w:val="007D6497"/>
    <w:rsid w:val="007D666F"/>
    <w:rsid w:val="007D6820"/>
    <w:rsid w:val="007D68D9"/>
    <w:rsid w:val="007D6A5D"/>
    <w:rsid w:val="007D6AE9"/>
    <w:rsid w:val="007D6CF9"/>
    <w:rsid w:val="007D6EBD"/>
    <w:rsid w:val="007D727C"/>
    <w:rsid w:val="007D7461"/>
    <w:rsid w:val="007D7693"/>
    <w:rsid w:val="007D7731"/>
    <w:rsid w:val="007D78A0"/>
    <w:rsid w:val="007D790B"/>
    <w:rsid w:val="007D7A81"/>
    <w:rsid w:val="007D7ADF"/>
    <w:rsid w:val="007D7BD8"/>
    <w:rsid w:val="007E00A2"/>
    <w:rsid w:val="007E06D5"/>
    <w:rsid w:val="007E0C0B"/>
    <w:rsid w:val="007E10D3"/>
    <w:rsid w:val="007E11CC"/>
    <w:rsid w:val="007E12F0"/>
    <w:rsid w:val="007E1836"/>
    <w:rsid w:val="007E1F66"/>
    <w:rsid w:val="007E1F9B"/>
    <w:rsid w:val="007E2136"/>
    <w:rsid w:val="007E23D6"/>
    <w:rsid w:val="007E2551"/>
    <w:rsid w:val="007E2AD1"/>
    <w:rsid w:val="007E2B23"/>
    <w:rsid w:val="007E2F67"/>
    <w:rsid w:val="007E3598"/>
    <w:rsid w:val="007E390E"/>
    <w:rsid w:val="007E391C"/>
    <w:rsid w:val="007E40FA"/>
    <w:rsid w:val="007E4652"/>
    <w:rsid w:val="007E47E5"/>
    <w:rsid w:val="007E4808"/>
    <w:rsid w:val="007E4921"/>
    <w:rsid w:val="007E4BF3"/>
    <w:rsid w:val="007E533C"/>
    <w:rsid w:val="007E5678"/>
    <w:rsid w:val="007E5992"/>
    <w:rsid w:val="007E5C59"/>
    <w:rsid w:val="007E5DC5"/>
    <w:rsid w:val="007E5DFB"/>
    <w:rsid w:val="007E5EC6"/>
    <w:rsid w:val="007E62A2"/>
    <w:rsid w:val="007E656B"/>
    <w:rsid w:val="007E682E"/>
    <w:rsid w:val="007E6DAB"/>
    <w:rsid w:val="007E6F98"/>
    <w:rsid w:val="007E72C7"/>
    <w:rsid w:val="007E74C4"/>
    <w:rsid w:val="007E75A3"/>
    <w:rsid w:val="007E78BE"/>
    <w:rsid w:val="007E7A46"/>
    <w:rsid w:val="007E7AC7"/>
    <w:rsid w:val="007E7C88"/>
    <w:rsid w:val="007F0702"/>
    <w:rsid w:val="007F0A62"/>
    <w:rsid w:val="007F0BDB"/>
    <w:rsid w:val="007F0BDE"/>
    <w:rsid w:val="007F0C03"/>
    <w:rsid w:val="007F0E6A"/>
    <w:rsid w:val="007F12E6"/>
    <w:rsid w:val="007F16C8"/>
    <w:rsid w:val="007F18B5"/>
    <w:rsid w:val="007F1C48"/>
    <w:rsid w:val="007F1C88"/>
    <w:rsid w:val="007F1CD7"/>
    <w:rsid w:val="007F1D39"/>
    <w:rsid w:val="007F1EC1"/>
    <w:rsid w:val="007F1F46"/>
    <w:rsid w:val="007F31B1"/>
    <w:rsid w:val="007F34F1"/>
    <w:rsid w:val="007F410A"/>
    <w:rsid w:val="007F4333"/>
    <w:rsid w:val="007F471C"/>
    <w:rsid w:val="007F4A00"/>
    <w:rsid w:val="007F4B24"/>
    <w:rsid w:val="007F53D5"/>
    <w:rsid w:val="007F5415"/>
    <w:rsid w:val="007F5588"/>
    <w:rsid w:val="007F5EF2"/>
    <w:rsid w:val="007F5FE7"/>
    <w:rsid w:val="007F6471"/>
    <w:rsid w:val="007F6AD2"/>
    <w:rsid w:val="007F6CD9"/>
    <w:rsid w:val="007F6D4E"/>
    <w:rsid w:val="007F7ABC"/>
    <w:rsid w:val="008003C5"/>
    <w:rsid w:val="00800945"/>
    <w:rsid w:val="00800B5D"/>
    <w:rsid w:val="00800BD0"/>
    <w:rsid w:val="00800D83"/>
    <w:rsid w:val="00801050"/>
    <w:rsid w:val="0080110C"/>
    <w:rsid w:val="00801A1E"/>
    <w:rsid w:val="00801C97"/>
    <w:rsid w:val="008020CE"/>
    <w:rsid w:val="008025D1"/>
    <w:rsid w:val="008026CB"/>
    <w:rsid w:val="00802898"/>
    <w:rsid w:val="00802BD2"/>
    <w:rsid w:val="00802C3F"/>
    <w:rsid w:val="00802D69"/>
    <w:rsid w:val="00802EC6"/>
    <w:rsid w:val="00802F54"/>
    <w:rsid w:val="00803373"/>
    <w:rsid w:val="008034FF"/>
    <w:rsid w:val="0080365B"/>
    <w:rsid w:val="00804338"/>
    <w:rsid w:val="008046A0"/>
    <w:rsid w:val="00804C4B"/>
    <w:rsid w:val="00804F9D"/>
    <w:rsid w:val="00804FB0"/>
    <w:rsid w:val="00805058"/>
    <w:rsid w:val="0080505E"/>
    <w:rsid w:val="008051FE"/>
    <w:rsid w:val="00805399"/>
    <w:rsid w:val="00805514"/>
    <w:rsid w:val="00805F0C"/>
    <w:rsid w:val="00805FDA"/>
    <w:rsid w:val="0080622D"/>
    <w:rsid w:val="00806257"/>
    <w:rsid w:val="00806277"/>
    <w:rsid w:val="008064BA"/>
    <w:rsid w:val="008066B1"/>
    <w:rsid w:val="00806E7D"/>
    <w:rsid w:val="00806EDF"/>
    <w:rsid w:val="00806FC0"/>
    <w:rsid w:val="008070A7"/>
    <w:rsid w:val="00807257"/>
    <w:rsid w:val="00807472"/>
    <w:rsid w:val="008076D4"/>
    <w:rsid w:val="00807797"/>
    <w:rsid w:val="00807835"/>
    <w:rsid w:val="00807AD5"/>
    <w:rsid w:val="00807C7C"/>
    <w:rsid w:val="00811196"/>
    <w:rsid w:val="0081120F"/>
    <w:rsid w:val="0081150B"/>
    <w:rsid w:val="00811651"/>
    <w:rsid w:val="0081172C"/>
    <w:rsid w:val="00811744"/>
    <w:rsid w:val="00811830"/>
    <w:rsid w:val="00811938"/>
    <w:rsid w:val="00811D26"/>
    <w:rsid w:val="00811DEB"/>
    <w:rsid w:val="00811EB0"/>
    <w:rsid w:val="00811F1B"/>
    <w:rsid w:val="00812068"/>
    <w:rsid w:val="008123D3"/>
    <w:rsid w:val="0081248D"/>
    <w:rsid w:val="0081270E"/>
    <w:rsid w:val="00812D70"/>
    <w:rsid w:val="0081329D"/>
    <w:rsid w:val="00813468"/>
    <w:rsid w:val="0081378D"/>
    <w:rsid w:val="008138BA"/>
    <w:rsid w:val="00813B1A"/>
    <w:rsid w:val="00813E9A"/>
    <w:rsid w:val="00814187"/>
    <w:rsid w:val="008143D4"/>
    <w:rsid w:val="00814A5B"/>
    <w:rsid w:val="00814DEE"/>
    <w:rsid w:val="00814DFB"/>
    <w:rsid w:val="00814F4B"/>
    <w:rsid w:val="00815209"/>
    <w:rsid w:val="008158B7"/>
    <w:rsid w:val="008159B3"/>
    <w:rsid w:val="00815C49"/>
    <w:rsid w:val="00815C67"/>
    <w:rsid w:val="00815DCF"/>
    <w:rsid w:val="00816319"/>
    <w:rsid w:val="0081632E"/>
    <w:rsid w:val="008167D3"/>
    <w:rsid w:val="00816B23"/>
    <w:rsid w:val="00816D21"/>
    <w:rsid w:val="00816F36"/>
    <w:rsid w:val="00816F5B"/>
    <w:rsid w:val="00816F74"/>
    <w:rsid w:val="008172B4"/>
    <w:rsid w:val="00817481"/>
    <w:rsid w:val="008200CF"/>
    <w:rsid w:val="0082024A"/>
    <w:rsid w:val="00820261"/>
    <w:rsid w:val="00820518"/>
    <w:rsid w:val="00820532"/>
    <w:rsid w:val="00820603"/>
    <w:rsid w:val="00820CD6"/>
    <w:rsid w:val="00820CDC"/>
    <w:rsid w:val="00820F3E"/>
    <w:rsid w:val="00821085"/>
    <w:rsid w:val="00821559"/>
    <w:rsid w:val="0082194A"/>
    <w:rsid w:val="008219F3"/>
    <w:rsid w:val="00821BA2"/>
    <w:rsid w:val="00821D1C"/>
    <w:rsid w:val="008225C0"/>
    <w:rsid w:val="0082261B"/>
    <w:rsid w:val="008226B0"/>
    <w:rsid w:val="008226F2"/>
    <w:rsid w:val="00822A8F"/>
    <w:rsid w:val="0082330E"/>
    <w:rsid w:val="00823388"/>
    <w:rsid w:val="00823889"/>
    <w:rsid w:val="00823B85"/>
    <w:rsid w:val="00823F38"/>
    <w:rsid w:val="00823F42"/>
    <w:rsid w:val="0082401C"/>
    <w:rsid w:val="00824169"/>
    <w:rsid w:val="008242BB"/>
    <w:rsid w:val="00824425"/>
    <w:rsid w:val="0082454E"/>
    <w:rsid w:val="00824728"/>
    <w:rsid w:val="0082499C"/>
    <w:rsid w:val="008249F9"/>
    <w:rsid w:val="00824F1D"/>
    <w:rsid w:val="0082509C"/>
    <w:rsid w:val="008254E2"/>
    <w:rsid w:val="008256F2"/>
    <w:rsid w:val="008259F7"/>
    <w:rsid w:val="00825C60"/>
    <w:rsid w:val="00825C82"/>
    <w:rsid w:val="0082619D"/>
    <w:rsid w:val="0082621F"/>
    <w:rsid w:val="00826379"/>
    <w:rsid w:val="00826C0D"/>
    <w:rsid w:val="00826F42"/>
    <w:rsid w:val="0082748F"/>
    <w:rsid w:val="008275BA"/>
    <w:rsid w:val="00827BA6"/>
    <w:rsid w:val="00827F32"/>
    <w:rsid w:val="00827F81"/>
    <w:rsid w:val="00830542"/>
    <w:rsid w:val="00830547"/>
    <w:rsid w:val="00830D1B"/>
    <w:rsid w:val="00830DAE"/>
    <w:rsid w:val="00830F12"/>
    <w:rsid w:val="00830F86"/>
    <w:rsid w:val="00831071"/>
    <w:rsid w:val="008310C2"/>
    <w:rsid w:val="00831224"/>
    <w:rsid w:val="00831B06"/>
    <w:rsid w:val="00831B0B"/>
    <w:rsid w:val="00831F5B"/>
    <w:rsid w:val="00831FA9"/>
    <w:rsid w:val="00832003"/>
    <w:rsid w:val="00832789"/>
    <w:rsid w:val="008329DA"/>
    <w:rsid w:val="00832C24"/>
    <w:rsid w:val="0083341B"/>
    <w:rsid w:val="008335AF"/>
    <w:rsid w:val="00833AF7"/>
    <w:rsid w:val="00833B4C"/>
    <w:rsid w:val="0083422A"/>
    <w:rsid w:val="00834413"/>
    <w:rsid w:val="00834583"/>
    <w:rsid w:val="008352C2"/>
    <w:rsid w:val="008353BD"/>
    <w:rsid w:val="008355E2"/>
    <w:rsid w:val="00835BD4"/>
    <w:rsid w:val="00835C6E"/>
    <w:rsid w:val="00835D68"/>
    <w:rsid w:val="00835EE9"/>
    <w:rsid w:val="00836553"/>
    <w:rsid w:val="0083674B"/>
    <w:rsid w:val="00836B60"/>
    <w:rsid w:val="00836C8C"/>
    <w:rsid w:val="00836EE0"/>
    <w:rsid w:val="0083709A"/>
    <w:rsid w:val="008372B2"/>
    <w:rsid w:val="0083736D"/>
    <w:rsid w:val="008377CE"/>
    <w:rsid w:val="00837AF5"/>
    <w:rsid w:val="00837C8B"/>
    <w:rsid w:val="00837E3B"/>
    <w:rsid w:val="008403CD"/>
    <w:rsid w:val="008404A3"/>
    <w:rsid w:val="0084078B"/>
    <w:rsid w:val="00840BCF"/>
    <w:rsid w:val="00841242"/>
    <w:rsid w:val="008415F3"/>
    <w:rsid w:val="00841863"/>
    <w:rsid w:val="008418E1"/>
    <w:rsid w:val="00841C59"/>
    <w:rsid w:val="00841F56"/>
    <w:rsid w:val="008422D8"/>
    <w:rsid w:val="00842B2A"/>
    <w:rsid w:val="00842C7D"/>
    <w:rsid w:val="00842D16"/>
    <w:rsid w:val="00842F3E"/>
    <w:rsid w:val="00843342"/>
    <w:rsid w:val="008436EE"/>
    <w:rsid w:val="0084383B"/>
    <w:rsid w:val="00843F5C"/>
    <w:rsid w:val="00844233"/>
    <w:rsid w:val="0084477B"/>
    <w:rsid w:val="00844D6F"/>
    <w:rsid w:val="008450FB"/>
    <w:rsid w:val="00845155"/>
    <w:rsid w:val="00845158"/>
    <w:rsid w:val="008451BC"/>
    <w:rsid w:val="008456AA"/>
    <w:rsid w:val="00846631"/>
    <w:rsid w:val="0084671F"/>
    <w:rsid w:val="00846729"/>
    <w:rsid w:val="008467FD"/>
    <w:rsid w:val="00846CBA"/>
    <w:rsid w:val="00847156"/>
    <w:rsid w:val="008472F1"/>
    <w:rsid w:val="00847642"/>
    <w:rsid w:val="008478B0"/>
    <w:rsid w:val="008479FF"/>
    <w:rsid w:val="00847C38"/>
    <w:rsid w:val="00847C99"/>
    <w:rsid w:val="00847DE2"/>
    <w:rsid w:val="00847E26"/>
    <w:rsid w:val="00847FA4"/>
    <w:rsid w:val="00850148"/>
    <w:rsid w:val="00850584"/>
    <w:rsid w:val="00850816"/>
    <w:rsid w:val="00850F5D"/>
    <w:rsid w:val="0085118B"/>
    <w:rsid w:val="008512DF"/>
    <w:rsid w:val="00851F07"/>
    <w:rsid w:val="0085298F"/>
    <w:rsid w:val="00852D77"/>
    <w:rsid w:val="008530B4"/>
    <w:rsid w:val="008531EF"/>
    <w:rsid w:val="008538C2"/>
    <w:rsid w:val="00853B32"/>
    <w:rsid w:val="00853BA5"/>
    <w:rsid w:val="00853CE2"/>
    <w:rsid w:val="008542BC"/>
    <w:rsid w:val="008543F8"/>
    <w:rsid w:val="00854628"/>
    <w:rsid w:val="00854D5E"/>
    <w:rsid w:val="00854E64"/>
    <w:rsid w:val="0085504D"/>
    <w:rsid w:val="00855573"/>
    <w:rsid w:val="00855594"/>
    <w:rsid w:val="0085582E"/>
    <w:rsid w:val="00856134"/>
    <w:rsid w:val="00856200"/>
    <w:rsid w:val="008565AF"/>
    <w:rsid w:val="00856B89"/>
    <w:rsid w:val="00856DC1"/>
    <w:rsid w:val="008576A8"/>
    <w:rsid w:val="0085770A"/>
    <w:rsid w:val="00857AFF"/>
    <w:rsid w:val="00857BDB"/>
    <w:rsid w:val="008605C8"/>
    <w:rsid w:val="00860863"/>
    <w:rsid w:val="008608CB"/>
    <w:rsid w:val="00860A3D"/>
    <w:rsid w:val="00860E03"/>
    <w:rsid w:val="00860F70"/>
    <w:rsid w:val="008615ED"/>
    <w:rsid w:val="00861D29"/>
    <w:rsid w:val="00861F4C"/>
    <w:rsid w:val="00861F7E"/>
    <w:rsid w:val="0086259E"/>
    <w:rsid w:val="00862839"/>
    <w:rsid w:val="00862C2D"/>
    <w:rsid w:val="008632DA"/>
    <w:rsid w:val="0086335F"/>
    <w:rsid w:val="008633F7"/>
    <w:rsid w:val="0086348E"/>
    <w:rsid w:val="0086356D"/>
    <w:rsid w:val="008637A0"/>
    <w:rsid w:val="00863815"/>
    <w:rsid w:val="00863B4D"/>
    <w:rsid w:val="00864EB4"/>
    <w:rsid w:val="00864F25"/>
    <w:rsid w:val="0086597A"/>
    <w:rsid w:val="00865C2F"/>
    <w:rsid w:val="00865C50"/>
    <w:rsid w:val="00865E27"/>
    <w:rsid w:val="008660D7"/>
    <w:rsid w:val="00866181"/>
    <w:rsid w:val="008666AE"/>
    <w:rsid w:val="00866D05"/>
    <w:rsid w:val="00866E97"/>
    <w:rsid w:val="00867127"/>
    <w:rsid w:val="00867CC9"/>
    <w:rsid w:val="00867F0B"/>
    <w:rsid w:val="00870D40"/>
    <w:rsid w:val="008710F6"/>
    <w:rsid w:val="008712B7"/>
    <w:rsid w:val="008713C3"/>
    <w:rsid w:val="008713F0"/>
    <w:rsid w:val="00871456"/>
    <w:rsid w:val="00871CB1"/>
    <w:rsid w:val="008722E9"/>
    <w:rsid w:val="0087246B"/>
    <w:rsid w:val="008729D1"/>
    <w:rsid w:val="00872B3D"/>
    <w:rsid w:val="00872D11"/>
    <w:rsid w:val="0087335A"/>
    <w:rsid w:val="008734BE"/>
    <w:rsid w:val="00873597"/>
    <w:rsid w:val="00873648"/>
    <w:rsid w:val="008737F5"/>
    <w:rsid w:val="00873867"/>
    <w:rsid w:val="00873DE3"/>
    <w:rsid w:val="00873E70"/>
    <w:rsid w:val="008743C7"/>
    <w:rsid w:val="00874458"/>
    <w:rsid w:val="00874870"/>
    <w:rsid w:val="00874A46"/>
    <w:rsid w:val="00874CEB"/>
    <w:rsid w:val="008751EB"/>
    <w:rsid w:val="008756E3"/>
    <w:rsid w:val="008757A2"/>
    <w:rsid w:val="00875A6D"/>
    <w:rsid w:val="00875BEF"/>
    <w:rsid w:val="00875C14"/>
    <w:rsid w:val="00875C41"/>
    <w:rsid w:val="00876048"/>
    <w:rsid w:val="008763CA"/>
    <w:rsid w:val="00876646"/>
    <w:rsid w:val="00876901"/>
    <w:rsid w:val="00876C39"/>
    <w:rsid w:val="0087741D"/>
    <w:rsid w:val="0087742F"/>
    <w:rsid w:val="008778ED"/>
    <w:rsid w:val="00877A31"/>
    <w:rsid w:val="00877D3E"/>
    <w:rsid w:val="00877E67"/>
    <w:rsid w:val="008803C2"/>
    <w:rsid w:val="00880587"/>
    <w:rsid w:val="00880A3C"/>
    <w:rsid w:val="00880B32"/>
    <w:rsid w:val="00880DFE"/>
    <w:rsid w:val="008811FC"/>
    <w:rsid w:val="00881218"/>
    <w:rsid w:val="0088121A"/>
    <w:rsid w:val="0088128B"/>
    <w:rsid w:val="0088146C"/>
    <w:rsid w:val="008817B4"/>
    <w:rsid w:val="008819FC"/>
    <w:rsid w:val="00881AF0"/>
    <w:rsid w:val="00881BE2"/>
    <w:rsid w:val="00881C0C"/>
    <w:rsid w:val="00881C42"/>
    <w:rsid w:val="00881E9E"/>
    <w:rsid w:val="008824CF"/>
    <w:rsid w:val="008826D9"/>
    <w:rsid w:val="008828EC"/>
    <w:rsid w:val="00882D81"/>
    <w:rsid w:val="00883130"/>
    <w:rsid w:val="008832A2"/>
    <w:rsid w:val="0088376B"/>
    <w:rsid w:val="00883EA7"/>
    <w:rsid w:val="0088417C"/>
    <w:rsid w:val="00884196"/>
    <w:rsid w:val="00884264"/>
    <w:rsid w:val="008842F8"/>
    <w:rsid w:val="008844B8"/>
    <w:rsid w:val="00884718"/>
    <w:rsid w:val="0088482B"/>
    <w:rsid w:val="00884A95"/>
    <w:rsid w:val="00884D7F"/>
    <w:rsid w:val="0088562A"/>
    <w:rsid w:val="0088589E"/>
    <w:rsid w:val="00885F2C"/>
    <w:rsid w:val="008863A7"/>
    <w:rsid w:val="0088644C"/>
    <w:rsid w:val="0088674E"/>
    <w:rsid w:val="0088685B"/>
    <w:rsid w:val="0088686B"/>
    <w:rsid w:val="008869DC"/>
    <w:rsid w:val="00886BC7"/>
    <w:rsid w:val="008871E0"/>
    <w:rsid w:val="008874A8"/>
    <w:rsid w:val="0088791E"/>
    <w:rsid w:val="00887B44"/>
    <w:rsid w:val="00890576"/>
    <w:rsid w:val="008906BC"/>
    <w:rsid w:val="008906CB"/>
    <w:rsid w:val="008906DD"/>
    <w:rsid w:val="008907F0"/>
    <w:rsid w:val="00890921"/>
    <w:rsid w:val="008909A1"/>
    <w:rsid w:val="00890F8C"/>
    <w:rsid w:val="00890FAC"/>
    <w:rsid w:val="00891200"/>
    <w:rsid w:val="00891342"/>
    <w:rsid w:val="00891601"/>
    <w:rsid w:val="0089179F"/>
    <w:rsid w:val="00891A32"/>
    <w:rsid w:val="00891AFA"/>
    <w:rsid w:val="00891D95"/>
    <w:rsid w:val="00891F30"/>
    <w:rsid w:val="0089222D"/>
    <w:rsid w:val="008922F2"/>
    <w:rsid w:val="00892376"/>
    <w:rsid w:val="00892E83"/>
    <w:rsid w:val="008933A9"/>
    <w:rsid w:val="008935EB"/>
    <w:rsid w:val="00893687"/>
    <w:rsid w:val="008937C7"/>
    <w:rsid w:val="00893EFD"/>
    <w:rsid w:val="00893F74"/>
    <w:rsid w:val="0089435F"/>
    <w:rsid w:val="00894606"/>
    <w:rsid w:val="00894720"/>
    <w:rsid w:val="00894923"/>
    <w:rsid w:val="00894988"/>
    <w:rsid w:val="00894E97"/>
    <w:rsid w:val="00894F6B"/>
    <w:rsid w:val="008953BD"/>
    <w:rsid w:val="008955A8"/>
    <w:rsid w:val="0089562D"/>
    <w:rsid w:val="00895C0D"/>
    <w:rsid w:val="00895E7E"/>
    <w:rsid w:val="00895FB2"/>
    <w:rsid w:val="008961C9"/>
    <w:rsid w:val="008962B8"/>
    <w:rsid w:val="00896B68"/>
    <w:rsid w:val="00896BE0"/>
    <w:rsid w:val="00896E9B"/>
    <w:rsid w:val="00896FB0"/>
    <w:rsid w:val="00897124"/>
    <w:rsid w:val="00897500"/>
    <w:rsid w:val="00897B61"/>
    <w:rsid w:val="00897BC4"/>
    <w:rsid w:val="00897E82"/>
    <w:rsid w:val="008A02F9"/>
    <w:rsid w:val="008A0500"/>
    <w:rsid w:val="008A05C9"/>
    <w:rsid w:val="008A0A37"/>
    <w:rsid w:val="008A0C19"/>
    <w:rsid w:val="008A0E77"/>
    <w:rsid w:val="008A12F0"/>
    <w:rsid w:val="008A1536"/>
    <w:rsid w:val="008A1606"/>
    <w:rsid w:val="008A1808"/>
    <w:rsid w:val="008A1869"/>
    <w:rsid w:val="008A18F9"/>
    <w:rsid w:val="008A199B"/>
    <w:rsid w:val="008A1D44"/>
    <w:rsid w:val="008A1DAD"/>
    <w:rsid w:val="008A1F21"/>
    <w:rsid w:val="008A1FD5"/>
    <w:rsid w:val="008A208E"/>
    <w:rsid w:val="008A20FC"/>
    <w:rsid w:val="008A214A"/>
    <w:rsid w:val="008A2653"/>
    <w:rsid w:val="008A2910"/>
    <w:rsid w:val="008A2976"/>
    <w:rsid w:val="008A3E5F"/>
    <w:rsid w:val="008A44A1"/>
    <w:rsid w:val="008A46F5"/>
    <w:rsid w:val="008A47E7"/>
    <w:rsid w:val="008A4BDC"/>
    <w:rsid w:val="008A4ED4"/>
    <w:rsid w:val="008A4F7D"/>
    <w:rsid w:val="008A4F84"/>
    <w:rsid w:val="008A51B8"/>
    <w:rsid w:val="008A543D"/>
    <w:rsid w:val="008A57B2"/>
    <w:rsid w:val="008A57C3"/>
    <w:rsid w:val="008A585D"/>
    <w:rsid w:val="008A5B70"/>
    <w:rsid w:val="008A5BF4"/>
    <w:rsid w:val="008A5C06"/>
    <w:rsid w:val="008A5EA2"/>
    <w:rsid w:val="008A5EDA"/>
    <w:rsid w:val="008A5F9C"/>
    <w:rsid w:val="008A6257"/>
    <w:rsid w:val="008A68A0"/>
    <w:rsid w:val="008A6B55"/>
    <w:rsid w:val="008A6CAB"/>
    <w:rsid w:val="008A71BE"/>
    <w:rsid w:val="008A7443"/>
    <w:rsid w:val="008A7E42"/>
    <w:rsid w:val="008A7E44"/>
    <w:rsid w:val="008B00C1"/>
    <w:rsid w:val="008B080F"/>
    <w:rsid w:val="008B081B"/>
    <w:rsid w:val="008B0841"/>
    <w:rsid w:val="008B12F5"/>
    <w:rsid w:val="008B1768"/>
    <w:rsid w:val="008B1BE0"/>
    <w:rsid w:val="008B1C0C"/>
    <w:rsid w:val="008B1EFC"/>
    <w:rsid w:val="008B24D4"/>
    <w:rsid w:val="008B274E"/>
    <w:rsid w:val="008B2CE4"/>
    <w:rsid w:val="008B2F81"/>
    <w:rsid w:val="008B30B6"/>
    <w:rsid w:val="008B356E"/>
    <w:rsid w:val="008B36EB"/>
    <w:rsid w:val="008B3898"/>
    <w:rsid w:val="008B3B46"/>
    <w:rsid w:val="008B465A"/>
    <w:rsid w:val="008B467A"/>
    <w:rsid w:val="008B48C1"/>
    <w:rsid w:val="008B4E06"/>
    <w:rsid w:val="008B4E97"/>
    <w:rsid w:val="008B4FC8"/>
    <w:rsid w:val="008B5486"/>
    <w:rsid w:val="008B5601"/>
    <w:rsid w:val="008B5961"/>
    <w:rsid w:val="008B5AAF"/>
    <w:rsid w:val="008B5CF8"/>
    <w:rsid w:val="008B6221"/>
    <w:rsid w:val="008B62CA"/>
    <w:rsid w:val="008B66A9"/>
    <w:rsid w:val="008B6965"/>
    <w:rsid w:val="008B69BD"/>
    <w:rsid w:val="008B69EE"/>
    <w:rsid w:val="008B6D2E"/>
    <w:rsid w:val="008B6D32"/>
    <w:rsid w:val="008B6D8E"/>
    <w:rsid w:val="008B6E0B"/>
    <w:rsid w:val="008B70B2"/>
    <w:rsid w:val="008B7402"/>
    <w:rsid w:val="008B74B0"/>
    <w:rsid w:val="008B74D4"/>
    <w:rsid w:val="008B79CC"/>
    <w:rsid w:val="008B7E7C"/>
    <w:rsid w:val="008B7FB7"/>
    <w:rsid w:val="008C020E"/>
    <w:rsid w:val="008C02E0"/>
    <w:rsid w:val="008C0502"/>
    <w:rsid w:val="008C0554"/>
    <w:rsid w:val="008C0562"/>
    <w:rsid w:val="008C0A9C"/>
    <w:rsid w:val="008C0ADC"/>
    <w:rsid w:val="008C0BDA"/>
    <w:rsid w:val="008C1048"/>
    <w:rsid w:val="008C126C"/>
    <w:rsid w:val="008C1419"/>
    <w:rsid w:val="008C14C5"/>
    <w:rsid w:val="008C17E7"/>
    <w:rsid w:val="008C186E"/>
    <w:rsid w:val="008C1C0D"/>
    <w:rsid w:val="008C1C2E"/>
    <w:rsid w:val="008C1F76"/>
    <w:rsid w:val="008C2203"/>
    <w:rsid w:val="008C2295"/>
    <w:rsid w:val="008C24CC"/>
    <w:rsid w:val="008C2D8F"/>
    <w:rsid w:val="008C2E64"/>
    <w:rsid w:val="008C34AB"/>
    <w:rsid w:val="008C370D"/>
    <w:rsid w:val="008C37FF"/>
    <w:rsid w:val="008C391A"/>
    <w:rsid w:val="008C3B23"/>
    <w:rsid w:val="008C3D12"/>
    <w:rsid w:val="008C3D7B"/>
    <w:rsid w:val="008C3E91"/>
    <w:rsid w:val="008C3F1C"/>
    <w:rsid w:val="008C45F1"/>
    <w:rsid w:val="008C482D"/>
    <w:rsid w:val="008C4FF9"/>
    <w:rsid w:val="008C5494"/>
    <w:rsid w:val="008C562F"/>
    <w:rsid w:val="008C581B"/>
    <w:rsid w:val="008C584E"/>
    <w:rsid w:val="008C609D"/>
    <w:rsid w:val="008C63A5"/>
    <w:rsid w:val="008C646D"/>
    <w:rsid w:val="008C70FB"/>
    <w:rsid w:val="008C7D7F"/>
    <w:rsid w:val="008D017D"/>
    <w:rsid w:val="008D0211"/>
    <w:rsid w:val="008D08D2"/>
    <w:rsid w:val="008D0ADE"/>
    <w:rsid w:val="008D0B8E"/>
    <w:rsid w:val="008D1027"/>
    <w:rsid w:val="008D1032"/>
    <w:rsid w:val="008D2216"/>
    <w:rsid w:val="008D2296"/>
    <w:rsid w:val="008D22BC"/>
    <w:rsid w:val="008D2411"/>
    <w:rsid w:val="008D2C30"/>
    <w:rsid w:val="008D2C3C"/>
    <w:rsid w:val="008D2D13"/>
    <w:rsid w:val="008D2E38"/>
    <w:rsid w:val="008D305F"/>
    <w:rsid w:val="008D378E"/>
    <w:rsid w:val="008D37A8"/>
    <w:rsid w:val="008D3B0C"/>
    <w:rsid w:val="008D3DD7"/>
    <w:rsid w:val="008D3E8A"/>
    <w:rsid w:val="008D4387"/>
    <w:rsid w:val="008D445B"/>
    <w:rsid w:val="008D463B"/>
    <w:rsid w:val="008D466A"/>
    <w:rsid w:val="008D4D9F"/>
    <w:rsid w:val="008D5013"/>
    <w:rsid w:val="008D52A8"/>
    <w:rsid w:val="008D5464"/>
    <w:rsid w:val="008D562A"/>
    <w:rsid w:val="008D56DF"/>
    <w:rsid w:val="008D57FA"/>
    <w:rsid w:val="008D5E27"/>
    <w:rsid w:val="008D6387"/>
    <w:rsid w:val="008D69AE"/>
    <w:rsid w:val="008D6C2C"/>
    <w:rsid w:val="008D70C0"/>
    <w:rsid w:val="008D723C"/>
    <w:rsid w:val="008D75C2"/>
    <w:rsid w:val="008D76B3"/>
    <w:rsid w:val="008D77A5"/>
    <w:rsid w:val="008D77D4"/>
    <w:rsid w:val="008D7990"/>
    <w:rsid w:val="008D7B8C"/>
    <w:rsid w:val="008D7BE2"/>
    <w:rsid w:val="008D7F56"/>
    <w:rsid w:val="008E0416"/>
    <w:rsid w:val="008E051E"/>
    <w:rsid w:val="008E0981"/>
    <w:rsid w:val="008E0AF5"/>
    <w:rsid w:val="008E0E95"/>
    <w:rsid w:val="008E133C"/>
    <w:rsid w:val="008E14C8"/>
    <w:rsid w:val="008E19EE"/>
    <w:rsid w:val="008E1AEF"/>
    <w:rsid w:val="008E1BB3"/>
    <w:rsid w:val="008E1F24"/>
    <w:rsid w:val="008E2081"/>
    <w:rsid w:val="008E24AA"/>
    <w:rsid w:val="008E290F"/>
    <w:rsid w:val="008E2F4C"/>
    <w:rsid w:val="008E31F3"/>
    <w:rsid w:val="008E3362"/>
    <w:rsid w:val="008E3659"/>
    <w:rsid w:val="008E3A0C"/>
    <w:rsid w:val="008E421B"/>
    <w:rsid w:val="008E426A"/>
    <w:rsid w:val="008E42F7"/>
    <w:rsid w:val="008E4394"/>
    <w:rsid w:val="008E4537"/>
    <w:rsid w:val="008E46D7"/>
    <w:rsid w:val="008E49AF"/>
    <w:rsid w:val="008E4AC2"/>
    <w:rsid w:val="008E4D49"/>
    <w:rsid w:val="008E4E25"/>
    <w:rsid w:val="008E4F51"/>
    <w:rsid w:val="008E5167"/>
    <w:rsid w:val="008E51C0"/>
    <w:rsid w:val="008E55B9"/>
    <w:rsid w:val="008E5602"/>
    <w:rsid w:val="008E5967"/>
    <w:rsid w:val="008E5B4E"/>
    <w:rsid w:val="008E5F5F"/>
    <w:rsid w:val="008E5FE4"/>
    <w:rsid w:val="008E6294"/>
    <w:rsid w:val="008E63E9"/>
    <w:rsid w:val="008E6689"/>
    <w:rsid w:val="008E66BE"/>
    <w:rsid w:val="008E67B9"/>
    <w:rsid w:val="008E7694"/>
    <w:rsid w:val="008F0100"/>
    <w:rsid w:val="008F150E"/>
    <w:rsid w:val="008F2135"/>
    <w:rsid w:val="008F2188"/>
    <w:rsid w:val="008F2215"/>
    <w:rsid w:val="008F250C"/>
    <w:rsid w:val="008F2748"/>
    <w:rsid w:val="008F2A13"/>
    <w:rsid w:val="008F2D0C"/>
    <w:rsid w:val="008F32DD"/>
    <w:rsid w:val="008F33A1"/>
    <w:rsid w:val="008F35A2"/>
    <w:rsid w:val="008F3C4F"/>
    <w:rsid w:val="008F3E36"/>
    <w:rsid w:val="008F3FB8"/>
    <w:rsid w:val="008F4247"/>
    <w:rsid w:val="008F44B7"/>
    <w:rsid w:val="008F4686"/>
    <w:rsid w:val="008F4835"/>
    <w:rsid w:val="008F4889"/>
    <w:rsid w:val="008F4BC4"/>
    <w:rsid w:val="008F525D"/>
    <w:rsid w:val="008F5BB2"/>
    <w:rsid w:val="008F5F37"/>
    <w:rsid w:val="008F63F1"/>
    <w:rsid w:val="008F6EEF"/>
    <w:rsid w:val="008F7620"/>
    <w:rsid w:val="008F7632"/>
    <w:rsid w:val="008F7889"/>
    <w:rsid w:val="008F7AB2"/>
    <w:rsid w:val="0090039C"/>
    <w:rsid w:val="0090041C"/>
    <w:rsid w:val="009008AE"/>
    <w:rsid w:val="009009ED"/>
    <w:rsid w:val="00900A90"/>
    <w:rsid w:val="00900BB7"/>
    <w:rsid w:val="00900BC6"/>
    <w:rsid w:val="00900E79"/>
    <w:rsid w:val="0090132E"/>
    <w:rsid w:val="00901E27"/>
    <w:rsid w:val="00902220"/>
    <w:rsid w:val="00902390"/>
    <w:rsid w:val="009029F7"/>
    <w:rsid w:val="00902A27"/>
    <w:rsid w:val="00902BB6"/>
    <w:rsid w:val="00902C19"/>
    <w:rsid w:val="00902D82"/>
    <w:rsid w:val="009033C7"/>
    <w:rsid w:val="00903443"/>
    <w:rsid w:val="0090376E"/>
    <w:rsid w:val="00903857"/>
    <w:rsid w:val="00903D71"/>
    <w:rsid w:val="00903F32"/>
    <w:rsid w:val="009040B2"/>
    <w:rsid w:val="009040BC"/>
    <w:rsid w:val="009045DE"/>
    <w:rsid w:val="00904B1C"/>
    <w:rsid w:val="00904E6A"/>
    <w:rsid w:val="00904F0C"/>
    <w:rsid w:val="00904F50"/>
    <w:rsid w:val="00905690"/>
    <w:rsid w:val="00905928"/>
    <w:rsid w:val="00906047"/>
    <w:rsid w:val="009062CA"/>
    <w:rsid w:val="00906761"/>
    <w:rsid w:val="009069E1"/>
    <w:rsid w:val="009070F5"/>
    <w:rsid w:val="00907196"/>
    <w:rsid w:val="0090741A"/>
    <w:rsid w:val="00907CAD"/>
    <w:rsid w:val="0091023B"/>
    <w:rsid w:val="009103BB"/>
    <w:rsid w:val="009105C2"/>
    <w:rsid w:val="00910A71"/>
    <w:rsid w:val="00910E97"/>
    <w:rsid w:val="00911BF2"/>
    <w:rsid w:val="00911DAC"/>
    <w:rsid w:val="00911EC5"/>
    <w:rsid w:val="0091245B"/>
    <w:rsid w:val="00912970"/>
    <w:rsid w:val="00912DFA"/>
    <w:rsid w:val="00912ED8"/>
    <w:rsid w:val="009130AF"/>
    <w:rsid w:val="0091310F"/>
    <w:rsid w:val="00913458"/>
    <w:rsid w:val="00913603"/>
    <w:rsid w:val="009136EE"/>
    <w:rsid w:val="009137F8"/>
    <w:rsid w:val="00913BFA"/>
    <w:rsid w:val="0091412E"/>
    <w:rsid w:val="0091429A"/>
    <w:rsid w:val="009142F6"/>
    <w:rsid w:val="009145E7"/>
    <w:rsid w:val="009147D6"/>
    <w:rsid w:val="00914831"/>
    <w:rsid w:val="00914F96"/>
    <w:rsid w:val="009153FA"/>
    <w:rsid w:val="009155B8"/>
    <w:rsid w:val="00915864"/>
    <w:rsid w:val="00915B46"/>
    <w:rsid w:val="00915EC0"/>
    <w:rsid w:val="00915EF7"/>
    <w:rsid w:val="00916034"/>
    <w:rsid w:val="00916068"/>
    <w:rsid w:val="009161F8"/>
    <w:rsid w:val="00916872"/>
    <w:rsid w:val="00916CAA"/>
    <w:rsid w:val="00916CFB"/>
    <w:rsid w:val="00917BB7"/>
    <w:rsid w:val="00920143"/>
    <w:rsid w:val="0092072C"/>
    <w:rsid w:val="00920B64"/>
    <w:rsid w:val="00920DB4"/>
    <w:rsid w:val="0092114F"/>
    <w:rsid w:val="009214E8"/>
    <w:rsid w:val="009215D5"/>
    <w:rsid w:val="00921643"/>
    <w:rsid w:val="009216C8"/>
    <w:rsid w:val="009217D8"/>
    <w:rsid w:val="00921D8C"/>
    <w:rsid w:val="00921DA1"/>
    <w:rsid w:val="0092226C"/>
    <w:rsid w:val="009222E8"/>
    <w:rsid w:val="00922BDC"/>
    <w:rsid w:val="00922C0B"/>
    <w:rsid w:val="00922D57"/>
    <w:rsid w:val="00923239"/>
    <w:rsid w:val="0092359B"/>
    <w:rsid w:val="00923684"/>
    <w:rsid w:val="0092376A"/>
    <w:rsid w:val="00923872"/>
    <w:rsid w:val="00923D69"/>
    <w:rsid w:val="0092403C"/>
    <w:rsid w:val="00924112"/>
    <w:rsid w:val="00924349"/>
    <w:rsid w:val="00924653"/>
    <w:rsid w:val="009249E8"/>
    <w:rsid w:val="00924B82"/>
    <w:rsid w:val="00924FB8"/>
    <w:rsid w:val="00925039"/>
    <w:rsid w:val="0092533E"/>
    <w:rsid w:val="0092541C"/>
    <w:rsid w:val="00925570"/>
    <w:rsid w:val="009256B9"/>
    <w:rsid w:val="00925804"/>
    <w:rsid w:val="00925927"/>
    <w:rsid w:val="00926342"/>
    <w:rsid w:val="0092639D"/>
    <w:rsid w:val="009264CD"/>
    <w:rsid w:val="00926E81"/>
    <w:rsid w:val="00926F96"/>
    <w:rsid w:val="00927EA2"/>
    <w:rsid w:val="00930016"/>
    <w:rsid w:val="009305D0"/>
    <w:rsid w:val="0093074F"/>
    <w:rsid w:val="009313B9"/>
    <w:rsid w:val="009314BC"/>
    <w:rsid w:val="00931773"/>
    <w:rsid w:val="0093197C"/>
    <w:rsid w:val="00931BF1"/>
    <w:rsid w:val="00931DCA"/>
    <w:rsid w:val="009320E7"/>
    <w:rsid w:val="0093249A"/>
    <w:rsid w:val="00932721"/>
    <w:rsid w:val="009327B6"/>
    <w:rsid w:val="00932C43"/>
    <w:rsid w:val="00932C6B"/>
    <w:rsid w:val="00932CE9"/>
    <w:rsid w:val="00932D31"/>
    <w:rsid w:val="00932EBC"/>
    <w:rsid w:val="00932FE5"/>
    <w:rsid w:val="00933101"/>
    <w:rsid w:val="00933227"/>
    <w:rsid w:val="009333CE"/>
    <w:rsid w:val="00933688"/>
    <w:rsid w:val="00933703"/>
    <w:rsid w:val="00933883"/>
    <w:rsid w:val="009339D6"/>
    <w:rsid w:val="00933B8D"/>
    <w:rsid w:val="00934035"/>
    <w:rsid w:val="00934545"/>
    <w:rsid w:val="009348A7"/>
    <w:rsid w:val="009348E9"/>
    <w:rsid w:val="00934915"/>
    <w:rsid w:val="00935438"/>
    <w:rsid w:val="009354F4"/>
    <w:rsid w:val="0093550C"/>
    <w:rsid w:val="009355ED"/>
    <w:rsid w:val="00935AB4"/>
    <w:rsid w:val="00935E57"/>
    <w:rsid w:val="00936480"/>
    <w:rsid w:val="009368C8"/>
    <w:rsid w:val="00936A72"/>
    <w:rsid w:val="00936F83"/>
    <w:rsid w:val="00936FB5"/>
    <w:rsid w:val="00937B68"/>
    <w:rsid w:val="00937FD4"/>
    <w:rsid w:val="00940228"/>
    <w:rsid w:val="00940265"/>
    <w:rsid w:val="009405A8"/>
    <w:rsid w:val="00940954"/>
    <w:rsid w:val="0094096A"/>
    <w:rsid w:val="00940FE7"/>
    <w:rsid w:val="00941066"/>
    <w:rsid w:val="00941136"/>
    <w:rsid w:val="00941D95"/>
    <w:rsid w:val="0094216A"/>
    <w:rsid w:val="00942494"/>
    <w:rsid w:val="009424FF"/>
    <w:rsid w:val="00942CBC"/>
    <w:rsid w:val="00942D59"/>
    <w:rsid w:val="00942F10"/>
    <w:rsid w:val="00943375"/>
    <w:rsid w:val="009434DE"/>
    <w:rsid w:val="00943838"/>
    <w:rsid w:val="009439A0"/>
    <w:rsid w:val="00943D1C"/>
    <w:rsid w:val="009443EC"/>
    <w:rsid w:val="0094498F"/>
    <w:rsid w:val="00944EC9"/>
    <w:rsid w:val="00944EDA"/>
    <w:rsid w:val="0094584C"/>
    <w:rsid w:val="00945A02"/>
    <w:rsid w:val="00945E48"/>
    <w:rsid w:val="009468ED"/>
    <w:rsid w:val="00946E13"/>
    <w:rsid w:val="00947277"/>
    <w:rsid w:val="0094765A"/>
    <w:rsid w:val="00947AB7"/>
    <w:rsid w:val="00947EA2"/>
    <w:rsid w:val="00947FC1"/>
    <w:rsid w:val="0095027A"/>
    <w:rsid w:val="0095066F"/>
    <w:rsid w:val="00950ACF"/>
    <w:rsid w:val="00950D7A"/>
    <w:rsid w:val="00950DD4"/>
    <w:rsid w:val="00951469"/>
    <w:rsid w:val="009515F9"/>
    <w:rsid w:val="0095188F"/>
    <w:rsid w:val="0095199B"/>
    <w:rsid w:val="00951AB8"/>
    <w:rsid w:val="009522A7"/>
    <w:rsid w:val="009525EC"/>
    <w:rsid w:val="00952661"/>
    <w:rsid w:val="00952719"/>
    <w:rsid w:val="009529E8"/>
    <w:rsid w:val="00952AAE"/>
    <w:rsid w:val="00952CA4"/>
    <w:rsid w:val="00952F8B"/>
    <w:rsid w:val="009530A4"/>
    <w:rsid w:val="0095347E"/>
    <w:rsid w:val="0095358E"/>
    <w:rsid w:val="0095373D"/>
    <w:rsid w:val="009537D6"/>
    <w:rsid w:val="00953928"/>
    <w:rsid w:val="00953BCE"/>
    <w:rsid w:val="00953BE0"/>
    <w:rsid w:val="00953ED7"/>
    <w:rsid w:val="00954354"/>
    <w:rsid w:val="009548A0"/>
    <w:rsid w:val="00954904"/>
    <w:rsid w:val="00954FE3"/>
    <w:rsid w:val="00955358"/>
    <w:rsid w:val="00955A69"/>
    <w:rsid w:val="00955BD8"/>
    <w:rsid w:val="00955D91"/>
    <w:rsid w:val="00955E4E"/>
    <w:rsid w:val="00955FA3"/>
    <w:rsid w:val="00956405"/>
    <w:rsid w:val="0095640C"/>
    <w:rsid w:val="00956A69"/>
    <w:rsid w:val="00956E6B"/>
    <w:rsid w:val="00957007"/>
    <w:rsid w:val="0095748F"/>
    <w:rsid w:val="00957601"/>
    <w:rsid w:val="0095762A"/>
    <w:rsid w:val="0095796C"/>
    <w:rsid w:val="00957DEC"/>
    <w:rsid w:val="00957E68"/>
    <w:rsid w:val="009603C3"/>
    <w:rsid w:val="009604DD"/>
    <w:rsid w:val="009606C2"/>
    <w:rsid w:val="009606CE"/>
    <w:rsid w:val="009609FC"/>
    <w:rsid w:val="00960B59"/>
    <w:rsid w:val="00960C1E"/>
    <w:rsid w:val="00960FB5"/>
    <w:rsid w:val="00960FBC"/>
    <w:rsid w:val="00961194"/>
    <w:rsid w:val="009616F0"/>
    <w:rsid w:val="00961855"/>
    <w:rsid w:val="00961C1D"/>
    <w:rsid w:val="00961D28"/>
    <w:rsid w:val="00961E1E"/>
    <w:rsid w:val="00961F4E"/>
    <w:rsid w:val="00961F8E"/>
    <w:rsid w:val="00962262"/>
    <w:rsid w:val="0096229A"/>
    <w:rsid w:val="009629B9"/>
    <w:rsid w:val="00962D2A"/>
    <w:rsid w:val="00962D49"/>
    <w:rsid w:val="0096332F"/>
    <w:rsid w:val="009633EC"/>
    <w:rsid w:val="009635BF"/>
    <w:rsid w:val="0096396C"/>
    <w:rsid w:val="00963B16"/>
    <w:rsid w:val="00963D69"/>
    <w:rsid w:val="009641C6"/>
    <w:rsid w:val="00964247"/>
    <w:rsid w:val="009642F8"/>
    <w:rsid w:val="00964526"/>
    <w:rsid w:val="00964AD0"/>
    <w:rsid w:val="00965AB9"/>
    <w:rsid w:val="00965EF7"/>
    <w:rsid w:val="0096605B"/>
    <w:rsid w:val="0096608C"/>
    <w:rsid w:val="0096622D"/>
    <w:rsid w:val="00966799"/>
    <w:rsid w:val="009669C0"/>
    <w:rsid w:val="00966E97"/>
    <w:rsid w:val="00966F39"/>
    <w:rsid w:val="00966FFD"/>
    <w:rsid w:val="00967192"/>
    <w:rsid w:val="009675F7"/>
    <w:rsid w:val="009678EA"/>
    <w:rsid w:val="009700EA"/>
    <w:rsid w:val="00970329"/>
    <w:rsid w:val="00970338"/>
    <w:rsid w:val="009704B7"/>
    <w:rsid w:val="0097054A"/>
    <w:rsid w:val="00970CC7"/>
    <w:rsid w:val="00970DB5"/>
    <w:rsid w:val="00971039"/>
    <w:rsid w:val="009712E8"/>
    <w:rsid w:val="0097175E"/>
    <w:rsid w:val="00971CEB"/>
    <w:rsid w:val="00971CEE"/>
    <w:rsid w:val="00972409"/>
    <w:rsid w:val="0097243F"/>
    <w:rsid w:val="00972472"/>
    <w:rsid w:val="009724AB"/>
    <w:rsid w:val="00973268"/>
    <w:rsid w:val="00973512"/>
    <w:rsid w:val="00973611"/>
    <w:rsid w:val="00973752"/>
    <w:rsid w:val="00973E31"/>
    <w:rsid w:val="00974520"/>
    <w:rsid w:val="009745D4"/>
    <w:rsid w:val="00974937"/>
    <w:rsid w:val="00974943"/>
    <w:rsid w:val="00975172"/>
    <w:rsid w:val="00975400"/>
    <w:rsid w:val="0097593C"/>
    <w:rsid w:val="00975A05"/>
    <w:rsid w:val="00975A78"/>
    <w:rsid w:val="00975EF8"/>
    <w:rsid w:val="00976820"/>
    <w:rsid w:val="0097683A"/>
    <w:rsid w:val="009770B3"/>
    <w:rsid w:val="00977ADD"/>
    <w:rsid w:val="00977C50"/>
    <w:rsid w:val="009801A6"/>
    <w:rsid w:val="0098035C"/>
    <w:rsid w:val="00980712"/>
    <w:rsid w:val="009809A7"/>
    <w:rsid w:val="00980B0F"/>
    <w:rsid w:val="00980E0D"/>
    <w:rsid w:val="00980E3F"/>
    <w:rsid w:val="00980EE9"/>
    <w:rsid w:val="009814E1"/>
    <w:rsid w:val="009817FF"/>
    <w:rsid w:val="00981986"/>
    <w:rsid w:val="00981A90"/>
    <w:rsid w:val="00981C9E"/>
    <w:rsid w:val="00981F14"/>
    <w:rsid w:val="00981FF7"/>
    <w:rsid w:val="00982098"/>
    <w:rsid w:val="009822A1"/>
    <w:rsid w:val="009822D7"/>
    <w:rsid w:val="00982302"/>
    <w:rsid w:val="009824EC"/>
    <w:rsid w:val="009827F3"/>
    <w:rsid w:val="009828AE"/>
    <w:rsid w:val="009828DE"/>
    <w:rsid w:val="00982AA7"/>
    <w:rsid w:val="00982C50"/>
    <w:rsid w:val="00982E13"/>
    <w:rsid w:val="00982F05"/>
    <w:rsid w:val="00983072"/>
    <w:rsid w:val="009830ED"/>
    <w:rsid w:val="00983279"/>
    <w:rsid w:val="00983285"/>
    <w:rsid w:val="00983511"/>
    <w:rsid w:val="00983745"/>
    <w:rsid w:val="00983861"/>
    <w:rsid w:val="00983A01"/>
    <w:rsid w:val="00983A0D"/>
    <w:rsid w:val="00983DF9"/>
    <w:rsid w:val="0098410A"/>
    <w:rsid w:val="00984436"/>
    <w:rsid w:val="0098474F"/>
    <w:rsid w:val="009848DF"/>
    <w:rsid w:val="00984C8E"/>
    <w:rsid w:val="00984CED"/>
    <w:rsid w:val="00985045"/>
    <w:rsid w:val="00985C93"/>
    <w:rsid w:val="00985E4F"/>
    <w:rsid w:val="00985F64"/>
    <w:rsid w:val="0098659A"/>
    <w:rsid w:val="00986606"/>
    <w:rsid w:val="00986D3D"/>
    <w:rsid w:val="00986E4B"/>
    <w:rsid w:val="00986FAD"/>
    <w:rsid w:val="009870BC"/>
    <w:rsid w:val="009877D4"/>
    <w:rsid w:val="00987842"/>
    <w:rsid w:val="009878FE"/>
    <w:rsid w:val="00987BA8"/>
    <w:rsid w:val="00987EF0"/>
    <w:rsid w:val="00990064"/>
    <w:rsid w:val="009901CA"/>
    <w:rsid w:val="00990200"/>
    <w:rsid w:val="009902B5"/>
    <w:rsid w:val="00990490"/>
    <w:rsid w:val="009905BA"/>
    <w:rsid w:val="00990916"/>
    <w:rsid w:val="00990ABB"/>
    <w:rsid w:val="00990EFD"/>
    <w:rsid w:val="00990FAE"/>
    <w:rsid w:val="009915EC"/>
    <w:rsid w:val="009916A1"/>
    <w:rsid w:val="009916D8"/>
    <w:rsid w:val="0099184B"/>
    <w:rsid w:val="00991A3D"/>
    <w:rsid w:val="00991EA3"/>
    <w:rsid w:val="0099215A"/>
    <w:rsid w:val="009922B9"/>
    <w:rsid w:val="009924D4"/>
    <w:rsid w:val="00992991"/>
    <w:rsid w:val="00992B6A"/>
    <w:rsid w:val="00992C05"/>
    <w:rsid w:val="00993594"/>
    <w:rsid w:val="009936E6"/>
    <w:rsid w:val="009939AA"/>
    <w:rsid w:val="00993B73"/>
    <w:rsid w:val="00993E20"/>
    <w:rsid w:val="00994272"/>
    <w:rsid w:val="00994400"/>
    <w:rsid w:val="009948B6"/>
    <w:rsid w:val="00995226"/>
    <w:rsid w:val="009952FF"/>
    <w:rsid w:val="009956D2"/>
    <w:rsid w:val="0099575D"/>
    <w:rsid w:val="009959F4"/>
    <w:rsid w:val="00995A9B"/>
    <w:rsid w:val="00995B93"/>
    <w:rsid w:val="00995DEB"/>
    <w:rsid w:val="00995FBB"/>
    <w:rsid w:val="009966AC"/>
    <w:rsid w:val="009966FE"/>
    <w:rsid w:val="00996CCC"/>
    <w:rsid w:val="00996D6B"/>
    <w:rsid w:val="00996D74"/>
    <w:rsid w:val="0099712D"/>
    <w:rsid w:val="0099732D"/>
    <w:rsid w:val="009973AC"/>
    <w:rsid w:val="00997479"/>
    <w:rsid w:val="00997577"/>
    <w:rsid w:val="00997A56"/>
    <w:rsid w:val="00997CC6"/>
    <w:rsid w:val="00997EBF"/>
    <w:rsid w:val="009A0019"/>
    <w:rsid w:val="009A06B2"/>
    <w:rsid w:val="009A0995"/>
    <w:rsid w:val="009A10DC"/>
    <w:rsid w:val="009A1FB2"/>
    <w:rsid w:val="009A2285"/>
    <w:rsid w:val="009A292F"/>
    <w:rsid w:val="009A31BF"/>
    <w:rsid w:val="009A31DE"/>
    <w:rsid w:val="009A32DF"/>
    <w:rsid w:val="009A33A8"/>
    <w:rsid w:val="009A367B"/>
    <w:rsid w:val="009A3EDB"/>
    <w:rsid w:val="009A3F22"/>
    <w:rsid w:val="009A4053"/>
    <w:rsid w:val="009A43D5"/>
    <w:rsid w:val="009A488A"/>
    <w:rsid w:val="009A4A7D"/>
    <w:rsid w:val="009A4A80"/>
    <w:rsid w:val="009A4BC6"/>
    <w:rsid w:val="009A4D77"/>
    <w:rsid w:val="009A51C2"/>
    <w:rsid w:val="009A5477"/>
    <w:rsid w:val="009A55C8"/>
    <w:rsid w:val="009A59A1"/>
    <w:rsid w:val="009A5BCE"/>
    <w:rsid w:val="009A5C39"/>
    <w:rsid w:val="009A5D5F"/>
    <w:rsid w:val="009A5F36"/>
    <w:rsid w:val="009A60CE"/>
    <w:rsid w:val="009A626A"/>
    <w:rsid w:val="009A63AA"/>
    <w:rsid w:val="009A6449"/>
    <w:rsid w:val="009A6701"/>
    <w:rsid w:val="009A682D"/>
    <w:rsid w:val="009A69A3"/>
    <w:rsid w:val="009A6DE6"/>
    <w:rsid w:val="009A751B"/>
    <w:rsid w:val="009A757E"/>
    <w:rsid w:val="009A769B"/>
    <w:rsid w:val="009A782C"/>
    <w:rsid w:val="009A78CF"/>
    <w:rsid w:val="009A7D20"/>
    <w:rsid w:val="009A7DF3"/>
    <w:rsid w:val="009B0888"/>
    <w:rsid w:val="009B0CC3"/>
    <w:rsid w:val="009B0CDF"/>
    <w:rsid w:val="009B0FF9"/>
    <w:rsid w:val="009B11AF"/>
    <w:rsid w:val="009B190C"/>
    <w:rsid w:val="009B1AAE"/>
    <w:rsid w:val="009B2005"/>
    <w:rsid w:val="009B21EF"/>
    <w:rsid w:val="009B26CD"/>
    <w:rsid w:val="009B2813"/>
    <w:rsid w:val="009B28C8"/>
    <w:rsid w:val="009B28CC"/>
    <w:rsid w:val="009B2909"/>
    <w:rsid w:val="009B2C64"/>
    <w:rsid w:val="009B2E12"/>
    <w:rsid w:val="009B32E3"/>
    <w:rsid w:val="009B3671"/>
    <w:rsid w:val="009B36D5"/>
    <w:rsid w:val="009B38DD"/>
    <w:rsid w:val="009B3C4E"/>
    <w:rsid w:val="009B4742"/>
    <w:rsid w:val="009B47B0"/>
    <w:rsid w:val="009B4AC8"/>
    <w:rsid w:val="009B50C6"/>
    <w:rsid w:val="009B5117"/>
    <w:rsid w:val="009B517B"/>
    <w:rsid w:val="009B5216"/>
    <w:rsid w:val="009B5260"/>
    <w:rsid w:val="009B52FA"/>
    <w:rsid w:val="009B558A"/>
    <w:rsid w:val="009B56F4"/>
    <w:rsid w:val="009B57F2"/>
    <w:rsid w:val="009B5D09"/>
    <w:rsid w:val="009B5FA4"/>
    <w:rsid w:val="009B609F"/>
    <w:rsid w:val="009B6885"/>
    <w:rsid w:val="009B690F"/>
    <w:rsid w:val="009B691C"/>
    <w:rsid w:val="009B6BFA"/>
    <w:rsid w:val="009B6E50"/>
    <w:rsid w:val="009B6F4C"/>
    <w:rsid w:val="009B7330"/>
    <w:rsid w:val="009B74B3"/>
    <w:rsid w:val="009B7E6E"/>
    <w:rsid w:val="009C056A"/>
    <w:rsid w:val="009C0E1B"/>
    <w:rsid w:val="009C0EE0"/>
    <w:rsid w:val="009C1254"/>
    <w:rsid w:val="009C125E"/>
    <w:rsid w:val="009C12AB"/>
    <w:rsid w:val="009C1964"/>
    <w:rsid w:val="009C1FCD"/>
    <w:rsid w:val="009C220D"/>
    <w:rsid w:val="009C27FB"/>
    <w:rsid w:val="009C2869"/>
    <w:rsid w:val="009C2DBD"/>
    <w:rsid w:val="009C32B2"/>
    <w:rsid w:val="009C33D3"/>
    <w:rsid w:val="009C35A7"/>
    <w:rsid w:val="009C380D"/>
    <w:rsid w:val="009C38B2"/>
    <w:rsid w:val="009C390E"/>
    <w:rsid w:val="009C3914"/>
    <w:rsid w:val="009C40CE"/>
    <w:rsid w:val="009C41FE"/>
    <w:rsid w:val="009C45A2"/>
    <w:rsid w:val="009C45BB"/>
    <w:rsid w:val="009C472B"/>
    <w:rsid w:val="009C49FB"/>
    <w:rsid w:val="009C4E61"/>
    <w:rsid w:val="009C5262"/>
    <w:rsid w:val="009C5B47"/>
    <w:rsid w:val="009C5B87"/>
    <w:rsid w:val="009C5F8E"/>
    <w:rsid w:val="009C6064"/>
    <w:rsid w:val="009C649C"/>
    <w:rsid w:val="009C6515"/>
    <w:rsid w:val="009C6801"/>
    <w:rsid w:val="009C6896"/>
    <w:rsid w:val="009C69F4"/>
    <w:rsid w:val="009C6DBB"/>
    <w:rsid w:val="009C6F47"/>
    <w:rsid w:val="009C789D"/>
    <w:rsid w:val="009C7CBB"/>
    <w:rsid w:val="009D0807"/>
    <w:rsid w:val="009D0D7F"/>
    <w:rsid w:val="009D1047"/>
    <w:rsid w:val="009D1317"/>
    <w:rsid w:val="009D167F"/>
    <w:rsid w:val="009D1876"/>
    <w:rsid w:val="009D1A9F"/>
    <w:rsid w:val="009D1C05"/>
    <w:rsid w:val="009D1C85"/>
    <w:rsid w:val="009D1E93"/>
    <w:rsid w:val="009D2255"/>
    <w:rsid w:val="009D2950"/>
    <w:rsid w:val="009D2B0F"/>
    <w:rsid w:val="009D2D51"/>
    <w:rsid w:val="009D2F4B"/>
    <w:rsid w:val="009D3728"/>
    <w:rsid w:val="009D39EF"/>
    <w:rsid w:val="009D3AC7"/>
    <w:rsid w:val="009D3CF9"/>
    <w:rsid w:val="009D3F9D"/>
    <w:rsid w:val="009D3FE0"/>
    <w:rsid w:val="009D4068"/>
    <w:rsid w:val="009D4193"/>
    <w:rsid w:val="009D422B"/>
    <w:rsid w:val="009D4F6A"/>
    <w:rsid w:val="009D5FC6"/>
    <w:rsid w:val="009D6390"/>
    <w:rsid w:val="009D648D"/>
    <w:rsid w:val="009D6496"/>
    <w:rsid w:val="009D685E"/>
    <w:rsid w:val="009D6B17"/>
    <w:rsid w:val="009D7139"/>
    <w:rsid w:val="009D73C4"/>
    <w:rsid w:val="009D7496"/>
    <w:rsid w:val="009D7C05"/>
    <w:rsid w:val="009D7DCE"/>
    <w:rsid w:val="009E09EC"/>
    <w:rsid w:val="009E0E7A"/>
    <w:rsid w:val="009E0EEB"/>
    <w:rsid w:val="009E147E"/>
    <w:rsid w:val="009E14F8"/>
    <w:rsid w:val="009E2042"/>
    <w:rsid w:val="009E20AC"/>
    <w:rsid w:val="009E2216"/>
    <w:rsid w:val="009E2A3E"/>
    <w:rsid w:val="009E2D2A"/>
    <w:rsid w:val="009E374B"/>
    <w:rsid w:val="009E3CE8"/>
    <w:rsid w:val="009E3EB7"/>
    <w:rsid w:val="009E3FD5"/>
    <w:rsid w:val="009E403F"/>
    <w:rsid w:val="009E443D"/>
    <w:rsid w:val="009E44FE"/>
    <w:rsid w:val="009E4C56"/>
    <w:rsid w:val="009E4EF7"/>
    <w:rsid w:val="009E4F15"/>
    <w:rsid w:val="009E50AD"/>
    <w:rsid w:val="009E50DD"/>
    <w:rsid w:val="009E558C"/>
    <w:rsid w:val="009E59BE"/>
    <w:rsid w:val="009E5A2C"/>
    <w:rsid w:val="009E5A50"/>
    <w:rsid w:val="009E5ABC"/>
    <w:rsid w:val="009E5C3A"/>
    <w:rsid w:val="009E5F42"/>
    <w:rsid w:val="009E6974"/>
    <w:rsid w:val="009E6AC1"/>
    <w:rsid w:val="009E6D4A"/>
    <w:rsid w:val="009E76BF"/>
    <w:rsid w:val="009E77D6"/>
    <w:rsid w:val="009E7CC0"/>
    <w:rsid w:val="009F0049"/>
    <w:rsid w:val="009F004B"/>
    <w:rsid w:val="009F013D"/>
    <w:rsid w:val="009F0D9C"/>
    <w:rsid w:val="009F0F53"/>
    <w:rsid w:val="009F1424"/>
    <w:rsid w:val="009F1874"/>
    <w:rsid w:val="009F1BFC"/>
    <w:rsid w:val="009F1D43"/>
    <w:rsid w:val="009F2079"/>
    <w:rsid w:val="009F2663"/>
    <w:rsid w:val="009F2E1F"/>
    <w:rsid w:val="009F2EFC"/>
    <w:rsid w:val="009F37F5"/>
    <w:rsid w:val="009F3A63"/>
    <w:rsid w:val="009F3ABE"/>
    <w:rsid w:val="009F3F3F"/>
    <w:rsid w:val="009F3F7F"/>
    <w:rsid w:val="009F42CA"/>
    <w:rsid w:val="009F48BF"/>
    <w:rsid w:val="009F4A3F"/>
    <w:rsid w:val="009F4D6A"/>
    <w:rsid w:val="009F55A3"/>
    <w:rsid w:val="009F5736"/>
    <w:rsid w:val="009F5805"/>
    <w:rsid w:val="009F5A87"/>
    <w:rsid w:val="009F61D4"/>
    <w:rsid w:val="009F62E8"/>
    <w:rsid w:val="009F6408"/>
    <w:rsid w:val="009F643F"/>
    <w:rsid w:val="009F680F"/>
    <w:rsid w:val="009F6A94"/>
    <w:rsid w:val="009F6B43"/>
    <w:rsid w:val="009F77BA"/>
    <w:rsid w:val="009F79C5"/>
    <w:rsid w:val="009F7AF3"/>
    <w:rsid w:val="009F7CD7"/>
    <w:rsid w:val="009F7DCA"/>
    <w:rsid w:val="009F7FA5"/>
    <w:rsid w:val="00A00194"/>
    <w:rsid w:val="00A003EF"/>
    <w:rsid w:val="00A00419"/>
    <w:rsid w:val="00A0086E"/>
    <w:rsid w:val="00A00CC7"/>
    <w:rsid w:val="00A00D33"/>
    <w:rsid w:val="00A00E81"/>
    <w:rsid w:val="00A01B3C"/>
    <w:rsid w:val="00A021DE"/>
    <w:rsid w:val="00A02B15"/>
    <w:rsid w:val="00A02B9D"/>
    <w:rsid w:val="00A02BCC"/>
    <w:rsid w:val="00A02C46"/>
    <w:rsid w:val="00A02EDB"/>
    <w:rsid w:val="00A02F04"/>
    <w:rsid w:val="00A0322E"/>
    <w:rsid w:val="00A0328F"/>
    <w:rsid w:val="00A035EF"/>
    <w:rsid w:val="00A03676"/>
    <w:rsid w:val="00A038A2"/>
    <w:rsid w:val="00A039A3"/>
    <w:rsid w:val="00A03E6F"/>
    <w:rsid w:val="00A040D8"/>
    <w:rsid w:val="00A042CD"/>
    <w:rsid w:val="00A04433"/>
    <w:rsid w:val="00A04497"/>
    <w:rsid w:val="00A044EF"/>
    <w:rsid w:val="00A04595"/>
    <w:rsid w:val="00A04941"/>
    <w:rsid w:val="00A04B2E"/>
    <w:rsid w:val="00A04CAF"/>
    <w:rsid w:val="00A04D43"/>
    <w:rsid w:val="00A054DC"/>
    <w:rsid w:val="00A05705"/>
    <w:rsid w:val="00A057EC"/>
    <w:rsid w:val="00A059F8"/>
    <w:rsid w:val="00A05B0E"/>
    <w:rsid w:val="00A05FBF"/>
    <w:rsid w:val="00A0602C"/>
    <w:rsid w:val="00A06311"/>
    <w:rsid w:val="00A0658B"/>
    <w:rsid w:val="00A065CB"/>
    <w:rsid w:val="00A06A75"/>
    <w:rsid w:val="00A06F6A"/>
    <w:rsid w:val="00A07144"/>
    <w:rsid w:val="00A07FFE"/>
    <w:rsid w:val="00A10594"/>
    <w:rsid w:val="00A1079C"/>
    <w:rsid w:val="00A10A53"/>
    <w:rsid w:val="00A10CC4"/>
    <w:rsid w:val="00A113BF"/>
    <w:rsid w:val="00A114C9"/>
    <w:rsid w:val="00A11B6F"/>
    <w:rsid w:val="00A11DD4"/>
    <w:rsid w:val="00A11E1A"/>
    <w:rsid w:val="00A120A7"/>
    <w:rsid w:val="00A120E6"/>
    <w:rsid w:val="00A12241"/>
    <w:rsid w:val="00A12464"/>
    <w:rsid w:val="00A12D26"/>
    <w:rsid w:val="00A12E4E"/>
    <w:rsid w:val="00A12F1F"/>
    <w:rsid w:val="00A12FE1"/>
    <w:rsid w:val="00A130F7"/>
    <w:rsid w:val="00A13126"/>
    <w:rsid w:val="00A13552"/>
    <w:rsid w:val="00A13639"/>
    <w:rsid w:val="00A13AE6"/>
    <w:rsid w:val="00A13DDD"/>
    <w:rsid w:val="00A13F7D"/>
    <w:rsid w:val="00A1417C"/>
    <w:rsid w:val="00A141EB"/>
    <w:rsid w:val="00A146DD"/>
    <w:rsid w:val="00A15077"/>
    <w:rsid w:val="00A1527A"/>
    <w:rsid w:val="00A160A3"/>
    <w:rsid w:val="00A161C2"/>
    <w:rsid w:val="00A1660A"/>
    <w:rsid w:val="00A166A0"/>
    <w:rsid w:val="00A166DD"/>
    <w:rsid w:val="00A167E6"/>
    <w:rsid w:val="00A16B61"/>
    <w:rsid w:val="00A16F7B"/>
    <w:rsid w:val="00A170E3"/>
    <w:rsid w:val="00A17289"/>
    <w:rsid w:val="00A172AB"/>
    <w:rsid w:val="00A178E5"/>
    <w:rsid w:val="00A17923"/>
    <w:rsid w:val="00A17CED"/>
    <w:rsid w:val="00A17E60"/>
    <w:rsid w:val="00A201A4"/>
    <w:rsid w:val="00A201E7"/>
    <w:rsid w:val="00A20609"/>
    <w:rsid w:val="00A20754"/>
    <w:rsid w:val="00A2085A"/>
    <w:rsid w:val="00A20CD9"/>
    <w:rsid w:val="00A20DB8"/>
    <w:rsid w:val="00A20F07"/>
    <w:rsid w:val="00A20F97"/>
    <w:rsid w:val="00A21044"/>
    <w:rsid w:val="00A2117C"/>
    <w:rsid w:val="00A2193B"/>
    <w:rsid w:val="00A219AE"/>
    <w:rsid w:val="00A21A49"/>
    <w:rsid w:val="00A21BC3"/>
    <w:rsid w:val="00A21BEC"/>
    <w:rsid w:val="00A21D85"/>
    <w:rsid w:val="00A22200"/>
    <w:rsid w:val="00A22300"/>
    <w:rsid w:val="00A22485"/>
    <w:rsid w:val="00A22A61"/>
    <w:rsid w:val="00A22C18"/>
    <w:rsid w:val="00A22D28"/>
    <w:rsid w:val="00A22D96"/>
    <w:rsid w:val="00A23019"/>
    <w:rsid w:val="00A2313F"/>
    <w:rsid w:val="00A231B4"/>
    <w:rsid w:val="00A231EE"/>
    <w:rsid w:val="00A2388F"/>
    <w:rsid w:val="00A24287"/>
    <w:rsid w:val="00A242B1"/>
    <w:rsid w:val="00A245B6"/>
    <w:rsid w:val="00A2464C"/>
    <w:rsid w:val="00A24726"/>
    <w:rsid w:val="00A25466"/>
    <w:rsid w:val="00A2548B"/>
    <w:rsid w:val="00A258B9"/>
    <w:rsid w:val="00A25ED1"/>
    <w:rsid w:val="00A262AD"/>
    <w:rsid w:val="00A26561"/>
    <w:rsid w:val="00A2696E"/>
    <w:rsid w:val="00A26D63"/>
    <w:rsid w:val="00A26EB5"/>
    <w:rsid w:val="00A26FE7"/>
    <w:rsid w:val="00A275CB"/>
    <w:rsid w:val="00A27A5E"/>
    <w:rsid w:val="00A27E7B"/>
    <w:rsid w:val="00A30044"/>
    <w:rsid w:val="00A30197"/>
    <w:rsid w:val="00A307C8"/>
    <w:rsid w:val="00A30BAD"/>
    <w:rsid w:val="00A31355"/>
    <w:rsid w:val="00A314FD"/>
    <w:rsid w:val="00A3175D"/>
    <w:rsid w:val="00A317D4"/>
    <w:rsid w:val="00A318B5"/>
    <w:rsid w:val="00A31913"/>
    <w:rsid w:val="00A31AF9"/>
    <w:rsid w:val="00A31BE7"/>
    <w:rsid w:val="00A31E5E"/>
    <w:rsid w:val="00A31F94"/>
    <w:rsid w:val="00A321E9"/>
    <w:rsid w:val="00A32293"/>
    <w:rsid w:val="00A3258C"/>
    <w:rsid w:val="00A32C9D"/>
    <w:rsid w:val="00A33767"/>
    <w:rsid w:val="00A338C3"/>
    <w:rsid w:val="00A33C17"/>
    <w:rsid w:val="00A33C46"/>
    <w:rsid w:val="00A33CC4"/>
    <w:rsid w:val="00A33FCE"/>
    <w:rsid w:val="00A3401F"/>
    <w:rsid w:val="00A343F9"/>
    <w:rsid w:val="00A346E6"/>
    <w:rsid w:val="00A3472A"/>
    <w:rsid w:val="00A349A4"/>
    <w:rsid w:val="00A34A52"/>
    <w:rsid w:val="00A34F89"/>
    <w:rsid w:val="00A35106"/>
    <w:rsid w:val="00A3525E"/>
    <w:rsid w:val="00A35331"/>
    <w:rsid w:val="00A357EA"/>
    <w:rsid w:val="00A363BB"/>
    <w:rsid w:val="00A364A1"/>
    <w:rsid w:val="00A36864"/>
    <w:rsid w:val="00A36937"/>
    <w:rsid w:val="00A36AAF"/>
    <w:rsid w:val="00A36AE1"/>
    <w:rsid w:val="00A371E6"/>
    <w:rsid w:val="00A3752F"/>
    <w:rsid w:val="00A376D2"/>
    <w:rsid w:val="00A37B22"/>
    <w:rsid w:val="00A37CC5"/>
    <w:rsid w:val="00A37E1B"/>
    <w:rsid w:val="00A402E6"/>
    <w:rsid w:val="00A4033A"/>
    <w:rsid w:val="00A40429"/>
    <w:rsid w:val="00A404B1"/>
    <w:rsid w:val="00A405DD"/>
    <w:rsid w:val="00A40668"/>
    <w:rsid w:val="00A40E12"/>
    <w:rsid w:val="00A410ED"/>
    <w:rsid w:val="00A411C9"/>
    <w:rsid w:val="00A41535"/>
    <w:rsid w:val="00A4156F"/>
    <w:rsid w:val="00A416D0"/>
    <w:rsid w:val="00A417BA"/>
    <w:rsid w:val="00A418DB"/>
    <w:rsid w:val="00A41DFD"/>
    <w:rsid w:val="00A42135"/>
    <w:rsid w:val="00A421E2"/>
    <w:rsid w:val="00A42676"/>
    <w:rsid w:val="00A42C0D"/>
    <w:rsid w:val="00A42DA9"/>
    <w:rsid w:val="00A42E10"/>
    <w:rsid w:val="00A431CB"/>
    <w:rsid w:val="00A4328F"/>
    <w:rsid w:val="00A43969"/>
    <w:rsid w:val="00A43E4C"/>
    <w:rsid w:val="00A43F57"/>
    <w:rsid w:val="00A4427D"/>
    <w:rsid w:val="00A44579"/>
    <w:rsid w:val="00A44786"/>
    <w:rsid w:val="00A45384"/>
    <w:rsid w:val="00A4544F"/>
    <w:rsid w:val="00A4564D"/>
    <w:rsid w:val="00A456E7"/>
    <w:rsid w:val="00A45AB1"/>
    <w:rsid w:val="00A45ABF"/>
    <w:rsid w:val="00A45CCD"/>
    <w:rsid w:val="00A463D3"/>
    <w:rsid w:val="00A46463"/>
    <w:rsid w:val="00A464AF"/>
    <w:rsid w:val="00A464C6"/>
    <w:rsid w:val="00A46657"/>
    <w:rsid w:val="00A46BB8"/>
    <w:rsid w:val="00A471D6"/>
    <w:rsid w:val="00A47531"/>
    <w:rsid w:val="00A47966"/>
    <w:rsid w:val="00A5014F"/>
    <w:rsid w:val="00A501E3"/>
    <w:rsid w:val="00A50358"/>
    <w:rsid w:val="00A51699"/>
    <w:rsid w:val="00A52231"/>
    <w:rsid w:val="00A52873"/>
    <w:rsid w:val="00A52F47"/>
    <w:rsid w:val="00A52FBF"/>
    <w:rsid w:val="00A52FD7"/>
    <w:rsid w:val="00A5321F"/>
    <w:rsid w:val="00A5358F"/>
    <w:rsid w:val="00A53847"/>
    <w:rsid w:val="00A539D3"/>
    <w:rsid w:val="00A53CFD"/>
    <w:rsid w:val="00A53ED2"/>
    <w:rsid w:val="00A53F6C"/>
    <w:rsid w:val="00A5414A"/>
    <w:rsid w:val="00A54325"/>
    <w:rsid w:val="00A5457C"/>
    <w:rsid w:val="00A54676"/>
    <w:rsid w:val="00A54705"/>
    <w:rsid w:val="00A54BDD"/>
    <w:rsid w:val="00A54C02"/>
    <w:rsid w:val="00A5508F"/>
    <w:rsid w:val="00A55196"/>
    <w:rsid w:val="00A55890"/>
    <w:rsid w:val="00A55925"/>
    <w:rsid w:val="00A55C13"/>
    <w:rsid w:val="00A55ED4"/>
    <w:rsid w:val="00A562CB"/>
    <w:rsid w:val="00A5687A"/>
    <w:rsid w:val="00A56C06"/>
    <w:rsid w:val="00A570A1"/>
    <w:rsid w:val="00A5719B"/>
    <w:rsid w:val="00A574A8"/>
    <w:rsid w:val="00A57581"/>
    <w:rsid w:val="00A578FD"/>
    <w:rsid w:val="00A57930"/>
    <w:rsid w:val="00A57D72"/>
    <w:rsid w:val="00A57E65"/>
    <w:rsid w:val="00A57FA9"/>
    <w:rsid w:val="00A6018A"/>
    <w:rsid w:val="00A60334"/>
    <w:rsid w:val="00A60A46"/>
    <w:rsid w:val="00A610E7"/>
    <w:rsid w:val="00A617C8"/>
    <w:rsid w:val="00A61848"/>
    <w:rsid w:val="00A61D40"/>
    <w:rsid w:val="00A61EDA"/>
    <w:rsid w:val="00A61F5E"/>
    <w:rsid w:val="00A61FFB"/>
    <w:rsid w:val="00A621CD"/>
    <w:rsid w:val="00A62AED"/>
    <w:rsid w:val="00A63039"/>
    <w:rsid w:val="00A63BB5"/>
    <w:rsid w:val="00A63E21"/>
    <w:rsid w:val="00A649AC"/>
    <w:rsid w:val="00A64AC0"/>
    <w:rsid w:val="00A64C50"/>
    <w:rsid w:val="00A64FB8"/>
    <w:rsid w:val="00A6508D"/>
    <w:rsid w:val="00A652FD"/>
    <w:rsid w:val="00A65631"/>
    <w:rsid w:val="00A657B3"/>
    <w:rsid w:val="00A65990"/>
    <w:rsid w:val="00A65B44"/>
    <w:rsid w:val="00A65E49"/>
    <w:rsid w:val="00A66428"/>
    <w:rsid w:val="00A6643F"/>
    <w:rsid w:val="00A664FA"/>
    <w:rsid w:val="00A6659C"/>
    <w:rsid w:val="00A669B5"/>
    <w:rsid w:val="00A66CA8"/>
    <w:rsid w:val="00A66CE2"/>
    <w:rsid w:val="00A6707E"/>
    <w:rsid w:val="00A671C0"/>
    <w:rsid w:val="00A67494"/>
    <w:rsid w:val="00A676E9"/>
    <w:rsid w:val="00A676F3"/>
    <w:rsid w:val="00A67833"/>
    <w:rsid w:val="00A67A55"/>
    <w:rsid w:val="00A67AC8"/>
    <w:rsid w:val="00A709C2"/>
    <w:rsid w:val="00A70D82"/>
    <w:rsid w:val="00A711BB"/>
    <w:rsid w:val="00A71332"/>
    <w:rsid w:val="00A71545"/>
    <w:rsid w:val="00A715D4"/>
    <w:rsid w:val="00A717B5"/>
    <w:rsid w:val="00A71887"/>
    <w:rsid w:val="00A71E53"/>
    <w:rsid w:val="00A72469"/>
    <w:rsid w:val="00A72580"/>
    <w:rsid w:val="00A72629"/>
    <w:rsid w:val="00A72761"/>
    <w:rsid w:val="00A72B87"/>
    <w:rsid w:val="00A72CDE"/>
    <w:rsid w:val="00A72D51"/>
    <w:rsid w:val="00A73225"/>
    <w:rsid w:val="00A73257"/>
    <w:rsid w:val="00A73933"/>
    <w:rsid w:val="00A73C3F"/>
    <w:rsid w:val="00A7405D"/>
    <w:rsid w:val="00A74188"/>
    <w:rsid w:val="00A74223"/>
    <w:rsid w:val="00A743CE"/>
    <w:rsid w:val="00A74DAE"/>
    <w:rsid w:val="00A74FDF"/>
    <w:rsid w:val="00A75260"/>
    <w:rsid w:val="00A7555D"/>
    <w:rsid w:val="00A75B39"/>
    <w:rsid w:val="00A75BAD"/>
    <w:rsid w:val="00A75C03"/>
    <w:rsid w:val="00A76134"/>
    <w:rsid w:val="00A76532"/>
    <w:rsid w:val="00A7656F"/>
    <w:rsid w:val="00A767EE"/>
    <w:rsid w:val="00A7711E"/>
    <w:rsid w:val="00A77314"/>
    <w:rsid w:val="00A774D5"/>
    <w:rsid w:val="00A77B48"/>
    <w:rsid w:val="00A77E9F"/>
    <w:rsid w:val="00A800C7"/>
    <w:rsid w:val="00A809D9"/>
    <w:rsid w:val="00A80B89"/>
    <w:rsid w:val="00A80EEC"/>
    <w:rsid w:val="00A8109C"/>
    <w:rsid w:val="00A816FC"/>
    <w:rsid w:val="00A81DFA"/>
    <w:rsid w:val="00A81E0A"/>
    <w:rsid w:val="00A81E9C"/>
    <w:rsid w:val="00A81FE2"/>
    <w:rsid w:val="00A82095"/>
    <w:rsid w:val="00A82B9B"/>
    <w:rsid w:val="00A82C73"/>
    <w:rsid w:val="00A82ED6"/>
    <w:rsid w:val="00A837DD"/>
    <w:rsid w:val="00A838F5"/>
    <w:rsid w:val="00A843BD"/>
    <w:rsid w:val="00A8459F"/>
    <w:rsid w:val="00A845F4"/>
    <w:rsid w:val="00A84B01"/>
    <w:rsid w:val="00A84BAC"/>
    <w:rsid w:val="00A850AF"/>
    <w:rsid w:val="00A851BE"/>
    <w:rsid w:val="00A85278"/>
    <w:rsid w:val="00A856E4"/>
    <w:rsid w:val="00A85801"/>
    <w:rsid w:val="00A8585B"/>
    <w:rsid w:val="00A861F6"/>
    <w:rsid w:val="00A869BF"/>
    <w:rsid w:val="00A86AAD"/>
    <w:rsid w:val="00A86D6E"/>
    <w:rsid w:val="00A86E25"/>
    <w:rsid w:val="00A872C9"/>
    <w:rsid w:val="00A87571"/>
    <w:rsid w:val="00A90179"/>
    <w:rsid w:val="00A902E8"/>
    <w:rsid w:val="00A90519"/>
    <w:rsid w:val="00A90723"/>
    <w:rsid w:val="00A9087C"/>
    <w:rsid w:val="00A90B6F"/>
    <w:rsid w:val="00A90C3B"/>
    <w:rsid w:val="00A914B7"/>
    <w:rsid w:val="00A9178D"/>
    <w:rsid w:val="00A91D5F"/>
    <w:rsid w:val="00A920D0"/>
    <w:rsid w:val="00A9245E"/>
    <w:rsid w:val="00A926B4"/>
    <w:rsid w:val="00A92FAC"/>
    <w:rsid w:val="00A930B8"/>
    <w:rsid w:val="00A935B4"/>
    <w:rsid w:val="00A93843"/>
    <w:rsid w:val="00A93879"/>
    <w:rsid w:val="00A93B82"/>
    <w:rsid w:val="00A93CEC"/>
    <w:rsid w:val="00A94033"/>
    <w:rsid w:val="00A9440F"/>
    <w:rsid w:val="00A9482A"/>
    <w:rsid w:val="00A94935"/>
    <w:rsid w:val="00A94B2B"/>
    <w:rsid w:val="00A94C72"/>
    <w:rsid w:val="00A94E26"/>
    <w:rsid w:val="00A95104"/>
    <w:rsid w:val="00A95179"/>
    <w:rsid w:val="00A951D4"/>
    <w:rsid w:val="00A95220"/>
    <w:rsid w:val="00A952A5"/>
    <w:rsid w:val="00A95DD0"/>
    <w:rsid w:val="00A95F55"/>
    <w:rsid w:val="00A9640B"/>
    <w:rsid w:val="00A968DE"/>
    <w:rsid w:val="00A97479"/>
    <w:rsid w:val="00A97B54"/>
    <w:rsid w:val="00AA0670"/>
    <w:rsid w:val="00AA0756"/>
    <w:rsid w:val="00AA0A4B"/>
    <w:rsid w:val="00AA0F02"/>
    <w:rsid w:val="00AA12BD"/>
    <w:rsid w:val="00AA18AF"/>
    <w:rsid w:val="00AA1918"/>
    <w:rsid w:val="00AA20C4"/>
    <w:rsid w:val="00AA2364"/>
    <w:rsid w:val="00AA2609"/>
    <w:rsid w:val="00AA2F35"/>
    <w:rsid w:val="00AA2F41"/>
    <w:rsid w:val="00AA2F4A"/>
    <w:rsid w:val="00AA2FAD"/>
    <w:rsid w:val="00AA3410"/>
    <w:rsid w:val="00AA3517"/>
    <w:rsid w:val="00AA37C3"/>
    <w:rsid w:val="00AA3A39"/>
    <w:rsid w:val="00AA3B1C"/>
    <w:rsid w:val="00AA3C5E"/>
    <w:rsid w:val="00AA3EA3"/>
    <w:rsid w:val="00AA4307"/>
    <w:rsid w:val="00AA445D"/>
    <w:rsid w:val="00AA4505"/>
    <w:rsid w:val="00AA4927"/>
    <w:rsid w:val="00AA4960"/>
    <w:rsid w:val="00AA4EA5"/>
    <w:rsid w:val="00AA4F26"/>
    <w:rsid w:val="00AA560A"/>
    <w:rsid w:val="00AA561E"/>
    <w:rsid w:val="00AA5659"/>
    <w:rsid w:val="00AA59DC"/>
    <w:rsid w:val="00AA59ED"/>
    <w:rsid w:val="00AA604B"/>
    <w:rsid w:val="00AA61AD"/>
    <w:rsid w:val="00AA640A"/>
    <w:rsid w:val="00AA6558"/>
    <w:rsid w:val="00AA672B"/>
    <w:rsid w:val="00AA69D2"/>
    <w:rsid w:val="00AA6C54"/>
    <w:rsid w:val="00AA7431"/>
    <w:rsid w:val="00AA75E2"/>
    <w:rsid w:val="00AA7C36"/>
    <w:rsid w:val="00AB008B"/>
    <w:rsid w:val="00AB02E1"/>
    <w:rsid w:val="00AB0F68"/>
    <w:rsid w:val="00AB17F6"/>
    <w:rsid w:val="00AB18A9"/>
    <w:rsid w:val="00AB1C6E"/>
    <w:rsid w:val="00AB1EEF"/>
    <w:rsid w:val="00AB23CB"/>
    <w:rsid w:val="00AB25FB"/>
    <w:rsid w:val="00AB2735"/>
    <w:rsid w:val="00AB2747"/>
    <w:rsid w:val="00AB28AA"/>
    <w:rsid w:val="00AB2FFD"/>
    <w:rsid w:val="00AB319C"/>
    <w:rsid w:val="00AB321E"/>
    <w:rsid w:val="00AB335D"/>
    <w:rsid w:val="00AB3BE2"/>
    <w:rsid w:val="00AB3C64"/>
    <w:rsid w:val="00AB4043"/>
    <w:rsid w:val="00AB5470"/>
    <w:rsid w:val="00AB56B5"/>
    <w:rsid w:val="00AB56C2"/>
    <w:rsid w:val="00AB58AD"/>
    <w:rsid w:val="00AB5BC9"/>
    <w:rsid w:val="00AB5BEE"/>
    <w:rsid w:val="00AB5FC5"/>
    <w:rsid w:val="00AB5FE2"/>
    <w:rsid w:val="00AB621F"/>
    <w:rsid w:val="00AB660D"/>
    <w:rsid w:val="00AB6715"/>
    <w:rsid w:val="00AB67D2"/>
    <w:rsid w:val="00AB68A4"/>
    <w:rsid w:val="00AB6B16"/>
    <w:rsid w:val="00AB6BBB"/>
    <w:rsid w:val="00AB6D92"/>
    <w:rsid w:val="00AB6EBA"/>
    <w:rsid w:val="00AB6F1D"/>
    <w:rsid w:val="00AB70BB"/>
    <w:rsid w:val="00AB71AA"/>
    <w:rsid w:val="00AB7217"/>
    <w:rsid w:val="00AC0205"/>
    <w:rsid w:val="00AC0800"/>
    <w:rsid w:val="00AC0AA5"/>
    <w:rsid w:val="00AC0DF8"/>
    <w:rsid w:val="00AC101C"/>
    <w:rsid w:val="00AC10D4"/>
    <w:rsid w:val="00AC1458"/>
    <w:rsid w:val="00AC152A"/>
    <w:rsid w:val="00AC17FE"/>
    <w:rsid w:val="00AC1D2D"/>
    <w:rsid w:val="00AC1D71"/>
    <w:rsid w:val="00AC22E3"/>
    <w:rsid w:val="00AC235D"/>
    <w:rsid w:val="00AC2AB3"/>
    <w:rsid w:val="00AC2B1E"/>
    <w:rsid w:val="00AC2C4E"/>
    <w:rsid w:val="00AC2D71"/>
    <w:rsid w:val="00AC3079"/>
    <w:rsid w:val="00AC34CC"/>
    <w:rsid w:val="00AC35E9"/>
    <w:rsid w:val="00AC3937"/>
    <w:rsid w:val="00AC3970"/>
    <w:rsid w:val="00AC3F12"/>
    <w:rsid w:val="00AC3F14"/>
    <w:rsid w:val="00AC3F68"/>
    <w:rsid w:val="00AC406C"/>
    <w:rsid w:val="00AC4401"/>
    <w:rsid w:val="00AC442B"/>
    <w:rsid w:val="00AC4B8F"/>
    <w:rsid w:val="00AC4C10"/>
    <w:rsid w:val="00AC4C88"/>
    <w:rsid w:val="00AC4D0A"/>
    <w:rsid w:val="00AC4FAF"/>
    <w:rsid w:val="00AC51D9"/>
    <w:rsid w:val="00AC5683"/>
    <w:rsid w:val="00AC5B73"/>
    <w:rsid w:val="00AC5CA4"/>
    <w:rsid w:val="00AC6232"/>
    <w:rsid w:val="00AC6241"/>
    <w:rsid w:val="00AC640B"/>
    <w:rsid w:val="00AC6908"/>
    <w:rsid w:val="00AC7244"/>
    <w:rsid w:val="00AC734B"/>
    <w:rsid w:val="00AC7701"/>
    <w:rsid w:val="00AC772B"/>
    <w:rsid w:val="00AC7D41"/>
    <w:rsid w:val="00AC7D5B"/>
    <w:rsid w:val="00AC7E1C"/>
    <w:rsid w:val="00AC7E76"/>
    <w:rsid w:val="00AD0006"/>
    <w:rsid w:val="00AD0141"/>
    <w:rsid w:val="00AD04F4"/>
    <w:rsid w:val="00AD055E"/>
    <w:rsid w:val="00AD076E"/>
    <w:rsid w:val="00AD0EF1"/>
    <w:rsid w:val="00AD0F03"/>
    <w:rsid w:val="00AD1152"/>
    <w:rsid w:val="00AD16EA"/>
    <w:rsid w:val="00AD190B"/>
    <w:rsid w:val="00AD1B49"/>
    <w:rsid w:val="00AD1C6C"/>
    <w:rsid w:val="00AD1D83"/>
    <w:rsid w:val="00AD24D6"/>
    <w:rsid w:val="00AD256D"/>
    <w:rsid w:val="00AD2EAD"/>
    <w:rsid w:val="00AD4186"/>
    <w:rsid w:val="00AD42DC"/>
    <w:rsid w:val="00AD449F"/>
    <w:rsid w:val="00AD4681"/>
    <w:rsid w:val="00AD4AB4"/>
    <w:rsid w:val="00AD4E09"/>
    <w:rsid w:val="00AD5120"/>
    <w:rsid w:val="00AD5184"/>
    <w:rsid w:val="00AD5293"/>
    <w:rsid w:val="00AD5511"/>
    <w:rsid w:val="00AD558C"/>
    <w:rsid w:val="00AD56F3"/>
    <w:rsid w:val="00AD5A68"/>
    <w:rsid w:val="00AD5EDA"/>
    <w:rsid w:val="00AD6327"/>
    <w:rsid w:val="00AD6675"/>
    <w:rsid w:val="00AD6786"/>
    <w:rsid w:val="00AD6B77"/>
    <w:rsid w:val="00AD6FC9"/>
    <w:rsid w:val="00AD7A17"/>
    <w:rsid w:val="00AD7A1D"/>
    <w:rsid w:val="00AD7CC9"/>
    <w:rsid w:val="00AE0919"/>
    <w:rsid w:val="00AE0D55"/>
    <w:rsid w:val="00AE0EED"/>
    <w:rsid w:val="00AE159D"/>
    <w:rsid w:val="00AE19A3"/>
    <w:rsid w:val="00AE1E0E"/>
    <w:rsid w:val="00AE203D"/>
    <w:rsid w:val="00AE2197"/>
    <w:rsid w:val="00AE29EF"/>
    <w:rsid w:val="00AE2BAD"/>
    <w:rsid w:val="00AE2D5D"/>
    <w:rsid w:val="00AE311E"/>
    <w:rsid w:val="00AE360D"/>
    <w:rsid w:val="00AE3CDA"/>
    <w:rsid w:val="00AE3D10"/>
    <w:rsid w:val="00AE3F35"/>
    <w:rsid w:val="00AE3FA5"/>
    <w:rsid w:val="00AE4238"/>
    <w:rsid w:val="00AE44C5"/>
    <w:rsid w:val="00AE451A"/>
    <w:rsid w:val="00AE489C"/>
    <w:rsid w:val="00AE48FE"/>
    <w:rsid w:val="00AE491D"/>
    <w:rsid w:val="00AE4BD6"/>
    <w:rsid w:val="00AE550A"/>
    <w:rsid w:val="00AE6025"/>
    <w:rsid w:val="00AE602B"/>
    <w:rsid w:val="00AE6328"/>
    <w:rsid w:val="00AE6496"/>
    <w:rsid w:val="00AE67DE"/>
    <w:rsid w:val="00AE6849"/>
    <w:rsid w:val="00AE6B1D"/>
    <w:rsid w:val="00AE6DC4"/>
    <w:rsid w:val="00AE6DF5"/>
    <w:rsid w:val="00AE6E4E"/>
    <w:rsid w:val="00AE6FED"/>
    <w:rsid w:val="00AE704E"/>
    <w:rsid w:val="00AE732F"/>
    <w:rsid w:val="00AE738D"/>
    <w:rsid w:val="00AE7659"/>
    <w:rsid w:val="00AE788E"/>
    <w:rsid w:val="00AE7964"/>
    <w:rsid w:val="00AE7C41"/>
    <w:rsid w:val="00AE7FD2"/>
    <w:rsid w:val="00AF01E7"/>
    <w:rsid w:val="00AF0678"/>
    <w:rsid w:val="00AF06A7"/>
    <w:rsid w:val="00AF086A"/>
    <w:rsid w:val="00AF0945"/>
    <w:rsid w:val="00AF09F1"/>
    <w:rsid w:val="00AF0AB5"/>
    <w:rsid w:val="00AF110B"/>
    <w:rsid w:val="00AF113B"/>
    <w:rsid w:val="00AF1739"/>
    <w:rsid w:val="00AF1B25"/>
    <w:rsid w:val="00AF1C2E"/>
    <w:rsid w:val="00AF1F2B"/>
    <w:rsid w:val="00AF1FA6"/>
    <w:rsid w:val="00AF27B5"/>
    <w:rsid w:val="00AF2A03"/>
    <w:rsid w:val="00AF2B8D"/>
    <w:rsid w:val="00AF2DBF"/>
    <w:rsid w:val="00AF301B"/>
    <w:rsid w:val="00AF3163"/>
    <w:rsid w:val="00AF3832"/>
    <w:rsid w:val="00AF3AA6"/>
    <w:rsid w:val="00AF3C33"/>
    <w:rsid w:val="00AF435B"/>
    <w:rsid w:val="00AF4535"/>
    <w:rsid w:val="00AF486F"/>
    <w:rsid w:val="00AF490C"/>
    <w:rsid w:val="00AF4C0F"/>
    <w:rsid w:val="00AF50D3"/>
    <w:rsid w:val="00AF51EF"/>
    <w:rsid w:val="00AF557B"/>
    <w:rsid w:val="00AF59AE"/>
    <w:rsid w:val="00AF6003"/>
    <w:rsid w:val="00AF6094"/>
    <w:rsid w:val="00AF60D1"/>
    <w:rsid w:val="00AF619C"/>
    <w:rsid w:val="00AF678A"/>
    <w:rsid w:val="00AF6FD9"/>
    <w:rsid w:val="00AF745F"/>
    <w:rsid w:val="00AF751E"/>
    <w:rsid w:val="00AF7AFB"/>
    <w:rsid w:val="00AF7C3B"/>
    <w:rsid w:val="00AF7D3A"/>
    <w:rsid w:val="00AF7F71"/>
    <w:rsid w:val="00B00D04"/>
    <w:rsid w:val="00B00D9E"/>
    <w:rsid w:val="00B00FD4"/>
    <w:rsid w:val="00B0126D"/>
    <w:rsid w:val="00B015E3"/>
    <w:rsid w:val="00B01D7A"/>
    <w:rsid w:val="00B01DDC"/>
    <w:rsid w:val="00B023D4"/>
    <w:rsid w:val="00B025E1"/>
    <w:rsid w:val="00B02653"/>
    <w:rsid w:val="00B02C2C"/>
    <w:rsid w:val="00B030E3"/>
    <w:rsid w:val="00B033E6"/>
    <w:rsid w:val="00B039BC"/>
    <w:rsid w:val="00B03A81"/>
    <w:rsid w:val="00B03C8F"/>
    <w:rsid w:val="00B03F10"/>
    <w:rsid w:val="00B0423F"/>
    <w:rsid w:val="00B04375"/>
    <w:rsid w:val="00B0440A"/>
    <w:rsid w:val="00B044DB"/>
    <w:rsid w:val="00B049DA"/>
    <w:rsid w:val="00B04B15"/>
    <w:rsid w:val="00B04C08"/>
    <w:rsid w:val="00B04DC5"/>
    <w:rsid w:val="00B04F84"/>
    <w:rsid w:val="00B05ACD"/>
    <w:rsid w:val="00B05B10"/>
    <w:rsid w:val="00B05B2D"/>
    <w:rsid w:val="00B05C75"/>
    <w:rsid w:val="00B060F5"/>
    <w:rsid w:val="00B06163"/>
    <w:rsid w:val="00B06221"/>
    <w:rsid w:val="00B0700F"/>
    <w:rsid w:val="00B07042"/>
    <w:rsid w:val="00B07183"/>
    <w:rsid w:val="00B07243"/>
    <w:rsid w:val="00B07612"/>
    <w:rsid w:val="00B0781D"/>
    <w:rsid w:val="00B07BE8"/>
    <w:rsid w:val="00B07F2E"/>
    <w:rsid w:val="00B07FE0"/>
    <w:rsid w:val="00B1019F"/>
    <w:rsid w:val="00B10310"/>
    <w:rsid w:val="00B10491"/>
    <w:rsid w:val="00B10AC0"/>
    <w:rsid w:val="00B10BB7"/>
    <w:rsid w:val="00B10EA8"/>
    <w:rsid w:val="00B11454"/>
    <w:rsid w:val="00B11523"/>
    <w:rsid w:val="00B1183B"/>
    <w:rsid w:val="00B11935"/>
    <w:rsid w:val="00B11A3B"/>
    <w:rsid w:val="00B11EEF"/>
    <w:rsid w:val="00B11F0D"/>
    <w:rsid w:val="00B1206F"/>
    <w:rsid w:val="00B1230C"/>
    <w:rsid w:val="00B12346"/>
    <w:rsid w:val="00B127F0"/>
    <w:rsid w:val="00B12D84"/>
    <w:rsid w:val="00B12E56"/>
    <w:rsid w:val="00B12F1D"/>
    <w:rsid w:val="00B12F6F"/>
    <w:rsid w:val="00B131F5"/>
    <w:rsid w:val="00B13463"/>
    <w:rsid w:val="00B13546"/>
    <w:rsid w:val="00B13580"/>
    <w:rsid w:val="00B1358F"/>
    <w:rsid w:val="00B1388E"/>
    <w:rsid w:val="00B13AED"/>
    <w:rsid w:val="00B13DBC"/>
    <w:rsid w:val="00B144D7"/>
    <w:rsid w:val="00B1453A"/>
    <w:rsid w:val="00B148C0"/>
    <w:rsid w:val="00B14BA1"/>
    <w:rsid w:val="00B14C5E"/>
    <w:rsid w:val="00B14E6E"/>
    <w:rsid w:val="00B15005"/>
    <w:rsid w:val="00B1513C"/>
    <w:rsid w:val="00B15EF9"/>
    <w:rsid w:val="00B163EF"/>
    <w:rsid w:val="00B16836"/>
    <w:rsid w:val="00B1698B"/>
    <w:rsid w:val="00B169D1"/>
    <w:rsid w:val="00B16C46"/>
    <w:rsid w:val="00B16F3F"/>
    <w:rsid w:val="00B171F3"/>
    <w:rsid w:val="00B1751B"/>
    <w:rsid w:val="00B17F5B"/>
    <w:rsid w:val="00B2021D"/>
    <w:rsid w:val="00B2030D"/>
    <w:rsid w:val="00B209F4"/>
    <w:rsid w:val="00B20B5F"/>
    <w:rsid w:val="00B20E96"/>
    <w:rsid w:val="00B20EB3"/>
    <w:rsid w:val="00B20FA0"/>
    <w:rsid w:val="00B2113C"/>
    <w:rsid w:val="00B21856"/>
    <w:rsid w:val="00B21A96"/>
    <w:rsid w:val="00B21C89"/>
    <w:rsid w:val="00B21EBC"/>
    <w:rsid w:val="00B21EC4"/>
    <w:rsid w:val="00B21EF7"/>
    <w:rsid w:val="00B22731"/>
    <w:rsid w:val="00B22D44"/>
    <w:rsid w:val="00B22DB9"/>
    <w:rsid w:val="00B23142"/>
    <w:rsid w:val="00B2399E"/>
    <w:rsid w:val="00B23EE9"/>
    <w:rsid w:val="00B242E0"/>
    <w:rsid w:val="00B247CC"/>
    <w:rsid w:val="00B248F4"/>
    <w:rsid w:val="00B24A9F"/>
    <w:rsid w:val="00B24AFC"/>
    <w:rsid w:val="00B24DA6"/>
    <w:rsid w:val="00B24E2C"/>
    <w:rsid w:val="00B24E87"/>
    <w:rsid w:val="00B24F1C"/>
    <w:rsid w:val="00B25297"/>
    <w:rsid w:val="00B25697"/>
    <w:rsid w:val="00B256EE"/>
    <w:rsid w:val="00B25A3F"/>
    <w:rsid w:val="00B25D08"/>
    <w:rsid w:val="00B25F9A"/>
    <w:rsid w:val="00B26B2C"/>
    <w:rsid w:val="00B26B71"/>
    <w:rsid w:val="00B27175"/>
    <w:rsid w:val="00B27466"/>
    <w:rsid w:val="00B274C1"/>
    <w:rsid w:val="00B274E1"/>
    <w:rsid w:val="00B27956"/>
    <w:rsid w:val="00B27A45"/>
    <w:rsid w:val="00B27DE4"/>
    <w:rsid w:val="00B27E9C"/>
    <w:rsid w:val="00B305A2"/>
    <w:rsid w:val="00B3068B"/>
    <w:rsid w:val="00B30DAB"/>
    <w:rsid w:val="00B3116B"/>
    <w:rsid w:val="00B312A3"/>
    <w:rsid w:val="00B31632"/>
    <w:rsid w:val="00B317FE"/>
    <w:rsid w:val="00B31901"/>
    <w:rsid w:val="00B31BDF"/>
    <w:rsid w:val="00B3212D"/>
    <w:rsid w:val="00B32519"/>
    <w:rsid w:val="00B325E8"/>
    <w:rsid w:val="00B32D9F"/>
    <w:rsid w:val="00B32E95"/>
    <w:rsid w:val="00B332BA"/>
    <w:rsid w:val="00B335AD"/>
    <w:rsid w:val="00B335D4"/>
    <w:rsid w:val="00B337DC"/>
    <w:rsid w:val="00B33AD5"/>
    <w:rsid w:val="00B33E63"/>
    <w:rsid w:val="00B33F82"/>
    <w:rsid w:val="00B3436D"/>
    <w:rsid w:val="00B34A47"/>
    <w:rsid w:val="00B34DAC"/>
    <w:rsid w:val="00B356D0"/>
    <w:rsid w:val="00B3603A"/>
    <w:rsid w:val="00B36ED2"/>
    <w:rsid w:val="00B37056"/>
    <w:rsid w:val="00B3716D"/>
    <w:rsid w:val="00B371F0"/>
    <w:rsid w:val="00B37379"/>
    <w:rsid w:val="00B3791B"/>
    <w:rsid w:val="00B40148"/>
    <w:rsid w:val="00B40384"/>
    <w:rsid w:val="00B404DD"/>
    <w:rsid w:val="00B4103E"/>
    <w:rsid w:val="00B411FF"/>
    <w:rsid w:val="00B41432"/>
    <w:rsid w:val="00B414D3"/>
    <w:rsid w:val="00B41ACD"/>
    <w:rsid w:val="00B41B41"/>
    <w:rsid w:val="00B41D16"/>
    <w:rsid w:val="00B41F0D"/>
    <w:rsid w:val="00B42350"/>
    <w:rsid w:val="00B426E4"/>
    <w:rsid w:val="00B4271D"/>
    <w:rsid w:val="00B432CC"/>
    <w:rsid w:val="00B43395"/>
    <w:rsid w:val="00B43CB4"/>
    <w:rsid w:val="00B44380"/>
    <w:rsid w:val="00B44657"/>
    <w:rsid w:val="00B44BD6"/>
    <w:rsid w:val="00B458CB"/>
    <w:rsid w:val="00B45DD2"/>
    <w:rsid w:val="00B460B4"/>
    <w:rsid w:val="00B463BA"/>
    <w:rsid w:val="00B464D0"/>
    <w:rsid w:val="00B46EDE"/>
    <w:rsid w:val="00B4720F"/>
    <w:rsid w:val="00B475C6"/>
    <w:rsid w:val="00B47A76"/>
    <w:rsid w:val="00B50016"/>
    <w:rsid w:val="00B50569"/>
    <w:rsid w:val="00B50702"/>
    <w:rsid w:val="00B50CA3"/>
    <w:rsid w:val="00B50D4F"/>
    <w:rsid w:val="00B51049"/>
    <w:rsid w:val="00B5167B"/>
    <w:rsid w:val="00B51685"/>
    <w:rsid w:val="00B516E0"/>
    <w:rsid w:val="00B51AB5"/>
    <w:rsid w:val="00B51B31"/>
    <w:rsid w:val="00B51FC1"/>
    <w:rsid w:val="00B5214D"/>
    <w:rsid w:val="00B5249F"/>
    <w:rsid w:val="00B52521"/>
    <w:rsid w:val="00B528C5"/>
    <w:rsid w:val="00B528CA"/>
    <w:rsid w:val="00B52994"/>
    <w:rsid w:val="00B52C39"/>
    <w:rsid w:val="00B52D68"/>
    <w:rsid w:val="00B532F7"/>
    <w:rsid w:val="00B538C8"/>
    <w:rsid w:val="00B53E79"/>
    <w:rsid w:val="00B550AD"/>
    <w:rsid w:val="00B5515B"/>
    <w:rsid w:val="00B5519F"/>
    <w:rsid w:val="00B551E5"/>
    <w:rsid w:val="00B55605"/>
    <w:rsid w:val="00B559CA"/>
    <w:rsid w:val="00B559E7"/>
    <w:rsid w:val="00B55A70"/>
    <w:rsid w:val="00B55AF1"/>
    <w:rsid w:val="00B55BCE"/>
    <w:rsid w:val="00B5608B"/>
    <w:rsid w:val="00B5612D"/>
    <w:rsid w:val="00B56180"/>
    <w:rsid w:val="00B56233"/>
    <w:rsid w:val="00B56432"/>
    <w:rsid w:val="00B565D9"/>
    <w:rsid w:val="00B567B0"/>
    <w:rsid w:val="00B567ED"/>
    <w:rsid w:val="00B5688D"/>
    <w:rsid w:val="00B56A3C"/>
    <w:rsid w:val="00B56AD9"/>
    <w:rsid w:val="00B56ED7"/>
    <w:rsid w:val="00B570BC"/>
    <w:rsid w:val="00B574DE"/>
    <w:rsid w:val="00B5777C"/>
    <w:rsid w:val="00B57892"/>
    <w:rsid w:val="00B57927"/>
    <w:rsid w:val="00B57D00"/>
    <w:rsid w:val="00B60029"/>
    <w:rsid w:val="00B60483"/>
    <w:rsid w:val="00B611EF"/>
    <w:rsid w:val="00B614A5"/>
    <w:rsid w:val="00B61596"/>
    <w:rsid w:val="00B61D7B"/>
    <w:rsid w:val="00B61D89"/>
    <w:rsid w:val="00B61E47"/>
    <w:rsid w:val="00B61F87"/>
    <w:rsid w:val="00B6218D"/>
    <w:rsid w:val="00B62530"/>
    <w:rsid w:val="00B62900"/>
    <w:rsid w:val="00B62A70"/>
    <w:rsid w:val="00B62EF7"/>
    <w:rsid w:val="00B63599"/>
    <w:rsid w:val="00B635D9"/>
    <w:rsid w:val="00B63604"/>
    <w:rsid w:val="00B63641"/>
    <w:rsid w:val="00B639BB"/>
    <w:rsid w:val="00B63A7D"/>
    <w:rsid w:val="00B63A9F"/>
    <w:rsid w:val="00B63C05"/>
    <w:rsid w:val="00B63FD1"/>
    <w:rsid w:val="00B645F0"/>
    <w:rsid w:val="00B647CB"/>
    <w:rsid w:val="00B648D9"/>
    <w:rsid w:val="00B648F8"/>
    <w:rsid w:val="00B64AFD"/>
    <w:rsid w:val="00B64CF1"/>
    <w:rsid w:val="00B650F7"/>
    <w:rsid w:val="00B6573C"/>
    <w:rsid w:val="00B658E3"/>
    <w:rsid w:val="00B65C1C"/>
    <w:rsid w:val="00B65C8B"/>
    <w:rsid w:val="00B65D02"/>
    <w:rsid w:val="00B66082"/>
    <w:rsid w:val="00B6664D"/>
    <w:rsid w:val="00B66776"/>
    <w:rsid w:val="00B66786"/>
    <w:rsid w:val="00B66EF2"/>
    <w:rsid w:val="00B671EF"/>
    <w:rsid w:val="00B67216"/>
    <w:rsid w:val="00B6778B"/>
    <w:rsid w:val="00B678FE"/>
    <w:rsid w:val="00B67A3D"/>
    <w:rsid w:val="00B67D6D"/>
    <w:rsid w:val="00B67F09"/>
    <w:rsid w:val="00B70741"/>
    <w:rsid w:val="00B70CD6"/>
    <w:rsid w:val="00B70E2F"/>
    <w:rsid w:val="00B70E64"/>
    <w:rsid w:val="00B711E8"/>
    <w:rsid w:val="00B71E1A"/>
    <w:rsid w:val="00B71E9C"/>
    <w:rsid w:val="00B72297"/>
    <w:rsid w:val="00B723AF"/>
    <w:rsid w:val="00B72757"/>
    <w:rsid w:val="00B72B11"/>
    <w:rsid w:val="00B72BAD"/>
    <w:rsid w:val="00B72C72"/>
    <w:rsid w:val="00B72E86"/>
    <w:rsid w:val="00B73101"/>
    <w:rsid w:val="00B73163"/>
    <w:rsid w:val="00B73273"/>
    <w:rsid w:val="00B738CB"/>
    <w:rsid w:val="00B73CC8"/>
    <w:rsid w:val="00B73F33"/>
    <w:rsid w:val="00B747AD"/>
    <w:rsid w:val="00B748EA"/>
    <w:rsid w:val="00B74C64"/>
    <w:rsid w:val="00B74F9C"/>
    <w:rsid w:val="00B75344"/>
    <w:rsid w:val="00B7541D"/>
    <w:rsid w:val="00B75447"/>
    <w:rsid w:val="00B75621"/>
    <w:rsid w:val="00B75E97"/>
    <w:rsid w:val="00B760B7"/>
    <w:rsid w:val="00B76263"/>
    <w:rsid w:val="00B76462"/>
    <w:rsid w:val="00B76823"/>
    <w:rsid w:val="00B76872"/>
    <w:rsid w:val="00B768A9"/>
    <w:rsid w:val="00B768CD"/>
    <w:rsid w:val="00B76BBA"/>
    <w:rsid w:val="00B76BBE"/>
    <w:rsid w:val="00B76CEE"/>
    <w:rsid w:val="00B77354"/>
    <w:rsid w:val="00B77521"/>
    <w:rsid w:val="00B77562"/>
    <w:rsid w:val="00B77804"/>
    <w:rsid w:val="00B7797C"/>
    <w:rsid w:val="00B80458"/>
    <w:rsid w:val="00B808EA"/>
    <w:rsid w:val="00B80A99"/>
    <w:rsid w:val="00B80B3F"/>
    <w:rsid w:val="00B80E3E"/>
    <w:rsid w:val="00B80E71"/>
    <w:rsid w:val="00B8112F"/>
    <w:rsid w:val="00B815AA"/>
    <w:rsid w:val="00B8175A"/>
    <w:rsid w:val="00B819BB"/>
    <w:rsid w:val="00B81C7A"/>
    <w:rsid w:val="00B82644"/>
    <w:rsid w:val="00B826BE"/>
    <w:rsid w:val="00B82885"/>
    <w:rsid w:val="00B82937"/>
    <w:rsid w:val="00B82A6A"/>
    <w:rsid w:val="00B8304F"/>
    <w:rsid w:val="00B8311B"/>
    <w:rsid w:val="00B831FB"/>
    <w:rsid w:val="00B833BC"/>
    <w:rsid w:val="00B8368F"/>
    <w:rsid w:val="00B83746"/>
    <w:rsid w:val="00B83A30"/>
    <w:rsid w:val="00B83A83"/>
    <w:rsid w:val="00B83B06"/>
    <w:rsid w:val="00B83BF5"/>
    <w:rsid w:val="00B83D04"/>
    <w:rsid w:val="00B842C1"/>
    <w:rsid w:val="00B8435A"/>
    <w:rsid w:val="00B845B7"/>
    <w:rsid w:val="00B84720"/>
    <w:rsid w:val="00B847AD"/>
    <w:rsid w:val="00B84EB8"/>
    <w:rsid w:val="00B84F5C"/>
    <w:rsid w:val="00B8501B"/>
    <w:rsid w:val="00B8520B"/>
    <w:rsid w:val="00B85232"/>
    <w:rsid w:val="00B8532F"/>
    <w:rsid w:val="00B8536A"/>
    <w:rsid w:val="00B85402"/>
    <w:rsid w:val="00B86172"/>
    <w:rsid w:val="00B862AB"/>
    <w:rsid w:val="00B8683B"/>
    <w:rsid w:val="00B86BC2"/>
    <w:rsid w:val="00B86E89"/>
    <w:rsid w:val="00B874C6"/>
    <w:rsid w:val="00B87B47"/>
    <w:rsid w:val="00B87D14"/>
    <w:rsid w:val="00B87FAF"/>
    <w:rsid w:val="00B900F8"/>
    <w:rsid w:val="00B90879"/>
    <w:rsid w:val="00B90ABF"/>
    <w:rsid w:val="00B9126E"/>
    <w:rsid w:val="00B913FB"/>
    <w:rsid w:val="00B91495"/>
    <w:rsid w:val="00B91791"/>
    <w:rsid w:val="00B91845"/>
    <w:rsid w:val="00B918CA"/>
    <w:rsid w:val="00B91CCF"/>
    <w:rsid w:val="00B91CE9"/>
    <w:rsid w:val="00B922D2"/>
    <w:rsid w:val="00B929A9"/>
    <w:rsid w:val="00B92C65"/>
    <w:rsid w:val="00B92FDD"/>
    <w:rsid w:val="00B931CC"/>
    <w:rsid w:val="00B93323"/>
    <w:rsid w:val="00B93338"/>
    <w:rsid w:val="00B933C6"/>
    <w:rsid w:val="00B9354E"/>
    <w:rsid w:val="00B9376D"/>
    <w:rsid w:val="00B9379A"/>
    <w:rsid w:val="00B938C8"/>
    <w:rsid w:val="00B93A94"/>
    <w:rsid w:val="00B94086"/>
    <w:rsid w:val="00B940A3"/>
    <w:rsid w:val="00B94210"/>
    <w:rsid w:val="00B944A2"/>
    <w:rsid w:val="00B94839"/>
    <w:rsid w:val="00B94A33"/>
    <w:rsid w:val="00B94ACF"/>
    <w:rsid w:val="00B94B31"/>
    <w:rsid w:val="00B94C8A"/>
    <w:rsid w:val="00B94EBE"/>
    <w:rsid w:val="00B956D7"/>
    <w:rsid w:val="00B95825"/>
    <w:rsid w:val="00B958D6"/>
    <w:rsid w:val="00B95ACD"/>
    <w:rsid w:val="00B95D2A"/>
    <w:rsid w:val="00B962E3"/>
    <w:rsid w:val="00B967D7"/>
    <w:rsid w:val="00B96933"/>
    <w:rsid w:val="00B970A3"/>
    <w:rsid w:val="00B9713F"/>
    <w:rsid w:val="00B97345"/>
    <w:rsid w:val="00B9760C"/>
    <w:rsid w:val="00B97C55"/>
    <w:rsid w:val="00B97D5E"/>
    <w:rsid w:val="00BA00BF"/>
    <w:rsid w:val="00BA030A"/>
    <w:rsid w:val="00BA0B1A"/>
    <w:rsid w:val="00BA0B3A"/>
    <w:rsid w:val="00BA0C16"/>
    <w:rsid w:val="00BA0CF1"/>
    <w:rsid w:val="00BA0E65"/>
    <w:rsid w:val="00BA0F34"/>
    <w:rsid w:val="00BA0FE6"/>
    <w:rsid w:val="00BA19D9"/>
    <w:rsid w:val="00BA2224"/>
    <w:rsid w:val="00BA2377"/>
    <w:rsid w:val="00BA26A9"/>
    <w:rsid w:val="00BA2A11"/>
    <w:rsid w:val="00BA2DEA"/>
    <w:rsid w:val="00BA2E71"/>
    <w:rsid w:val="00BA2FB7"/>
    <w:rsid w:val="00BA3016"/>
    <w:rsid w:val="00BA32FA"/>
    <w:rsid w:val="00BA3344"/>
    <w:rsid w:val="00BA3559"/>
    <w:rsid w:val="00BA3759"/>
    <w:rsid w:val="00BA3D22"/>
    <w:rsid w:val="00BA3E92"/>
    <w:rsid w:val="00BA4049"/>
    <w:rsid w:val="00BA43E9"/>
    <w:rsid w:val="00BA54B0"/>
    <w:rsid w:val="00BA55C8"/>
    <w:rsid w:val="00BA5745"/>
    <w:rsid w:val="00BA602C"/>
    <w:rsid w:val="00BA607F"/>
    <w:rsid w:val="00BA62A8"/>
    <w:rsid w:val="00BA6D2C"/>
    <w:rsid w:val="00BA6E39"/>
    <w:rsid w:val="00BA7609"/>
    <w:rsid w:val="00BA767E"/>
    <w:rsid w:val="00BA77C4"/>
    <w:rsid w:val="00BA7815"/>
    <w:rsid w:val="00BA7C53"/>
    <w:rsid w:val="00BA7FBD"/>
    <w:rsid w:val="00BB0205"/>
    <w:rsid w:val="00BB0530"/>
    <w:rsid w:val="00BB056E"/>
    <w:rsid w:val="00BB09B6"/>
    <w:rsid w:val="00BB0BDF"/>
    <w:rsid w:val="00BB158D"/>
    <w:rsid w:val="00BB166C"/>
    <w:rsid w:val="00BB1C9C"/>
    <w:rsid w:val="00BB23B2"/>
    <w:rsid w:val="00BB24FC"/>
    <w:rsid w:val="00BB2B0F"/>
    <w:rsid w:val="00BB33B4"/>
    <w:rsid w:val="00BB3D5C"/>
    <w:rsid w:val="00BB3F80"/>
    <w:rsid w:val="00BB3F98"/>
    <w:rsid w:val="00BB48D8"/>
    <w:rsid w:val="00BB4AC8"/>
    <w:rsid w:val="00BB4AF4"/>
    <w:rsid w:val="00BB4C1E"/>
    <w:rsid w:val="00BB4E80"/>
    <w:rsid w:val="00BB4EB1"/>
    <w:rsid w:val="00BB52FD"/>
    <w:rsid w:val="00BB536D"/>
    <w:rsid w:val="00BB57AD"/>
    <w:rsid w:val="00BB5B0E"/>
    <w:rsid w:val="00BB5FB2"/>
    <w:rsid w:val="00BB602E"/>
    <w:rsid w:val="00BB6580"/>
    <w:rsid w:val="00BB6680"/>
    <w:rsid w:val="00BB6944"/>
    <w:rsid w:val="00BB69E4"/>
    <w:rsid w:val="00BB6BE7"/>
    <w:rsid w:val="00BB716B"/>
    <w:rsid w:val="00BB73CB"/>
    <w:rsid w:val="00BB7500"/>
    <w:rsid w:val="00BB7535"/>
    <w:rsid w:val="00BB7E1F"/>
    <w:rsid w:val="00BC0CFE"/>
    <w:rsid w:val="00BC0D2A"/>
    <w:rsid w:val="00BC0D2F"/>
    <w:rsid w:val="00BC150C"/>
    <w:rsid w:val="00BC18EF"/>
    <w:rsid w:val="00BC1ECA"/>
    <w:rsid w:val="00BC1F29"/>
    <w:rsid w:val="00BC225D"/>
    <w:rsid w:val="00BC2606"/>
    <w:rsid w:val="00BC3045"/>
    <w:rsid w:val="00BC30C0"/>
    <w:rsid w:val="00BC34BB"/>
    <w:rsid w:val="00BC350D"/>
    <w:rsid w:val="00BC3584"/>
    <w:rsid w:val="00BC36AB"/>
    <w:rsid w:val="00BC378F"/>
    <w:rsid w:val="00BC4172"/>
    <w:rsid w:val="00BC4292"/>
    <w:rsid w:val="00BC4914"/>
    <w:rsid w:val="00BC4AF3"/>
    <w:rsid w:val="00BC4DD8"/>
    <w:rsid w:val="00BC5367"/>
    <w:rsid w:val="00BC5541"/>
    <w:rsid w:val="00BC564B"/>
    <w:rsid w:val="00BC5948"/>
    <w:rsid w:val="00BC59EF"/>
    <w:rsid w:val="00BC59FA"/>
    <w:rsid w:val="00BC6198"/>
    <w:rsid w:val="00BC635C"/>
    <w:rsid w:val="00BC65FF"/>
    <w:rsid w:val="00BC6A79"/>
    <w:rsid w:val="00BC6B59"/>
    <w:rsid w:val="00BC6C61"/>
    <w:rsid w:val="00BC6D55"/>
    <w:rsid w:val="00BC70C8"/>
    <w:rsid w:val="00BC7170"/>
    <w:rsid w:val="00BC7171"/>
    <w:rsid w:val="00BC74DB"/>
    <w:rsid w:val="00BC75A7"/>
    <w:rsid w:val="00BC781F"/>
    <w:rsid w:val="00BC78F6"/>
    <w:rsid w:val="00BC7A7D"/>
    <w:rsid w:val="00BC7DE2"/>
    <w:rsid w:val="00BD0032"/>
    <w:rsid w:val="00BD0109"/>
    <w:rsid w:val="00BD04B6"/>
    <w:rsid w:val="00BD0A41"/>
    <w:rsid w:val="00BD0A71"/>
    <w:rsid w:val="00BD0B1F"/>
    <w:rsid w:val="00BD0C77"/>
    <w:rsid w:val="00BD13E1"/>
    <w:rsid w:val="00BD1522"/>
    <w:rsid w:val="00BD15BD"/>
    <w:rsid w:val="00BD1668"/>
    <w:rsid w:val="00BD17E9"/>
    <w:rsid w:val="00BD1A95"/>
    <w:rsid w:val="00BD1B23"/>
    <w:rsid w:val="00BD1EC4"/>
    <w:rsid w:val="00BD22FB"/>
    <w:rsid w:val="00BD23B2"/>
    <w:rsid w:val="00BD23F8"/>
    <w:rsid w:val="00BD26AD"/>
    <w:rsid w:val="00BD2C39"/>
    <w:rsid w:val="00BD3678"/>
    <w:rsid w:val="00BD45CC"/>
    <w:rsid w:val="00BD479F"/>
    <w:rsid w:val="00BD4870"/>
    <w:rsid w:val="00BD4ABA"/>
    <w:rsid w:val="00BD510E"/>
    <w:rsid w:val="00BD5166"/>
    <w:rsid w:val="00BD518C"/>
    <w:rsid w:val="00BD5442"/>
    <w:rsid w:val="00BD57BD"/>
    <w:rsid w:val="00BD5CBB"/>
    <w:rsid w:val="00BD5DCC"/>
    <w:rsid w:val="00BD601E"/>
    <w:rsid w:val="00BD63E1"/>
    <w:rsid w:val="00BD6711"/>
    <w:rsid w:val="00BD68B2"/>
    <w:rsid w:val="00BD6B85"/>
    <w:rsid w:val="00BD6C7A"/>
    <w:rsid w:val="00BD6F86"/>
    <w:rsid w:val="00BD6FB1"/>
    <w:rsid w:val="00BD71FE"/>
    <w:rsid w:val="00BD7417"/>
    <w:rsid w:val="00BD7990"/>
    <w:rsid w:val="00BD7BD2"/>
    <w:rsid w:val="00BD7FC0"/>
    <w:rsid w:val="00BE017B"/>
    <w:rsid w:val="00BE01AD"/>
    <w:rsid w:val="00BE09CB"/>
    <w:rsid w:val="00BE09F6"/>
    <w:rsid w:val="00BE0C06"/>
    <w:rsid w:val="00BE0D1C"/>
    <w:rsid w:val="00BE1002"/>
    <w:rsid w:val="00BE11E1"/>
    <w:rsid w:val="00BE144B"/>
    <w:rsid w:val="00BE1B7B"/>
    <w:rsid w:val="00BE1D46"/>
    <w:rsid w:val="00BE203B"/>
    <w:rsid w:val="00BE2271"/>
    <w:rsid w:val="00BE2435"/>
    <w:rsid w:val="00BE271B"/>
    <w:rsid w:val="00BE2AC0"/>
    <w:rsid w:val="00BE314F"/>
    <w:rsid w:val="00BE315A"/>
    <w:rsid w:val="00BE35BB"/>
    <w:rsid w:val="00BE37C1"/>
    <w:rsid w:val="00BE3B46"/>
    <w:rsid w:val="00BE3E3C"/>
    <w:rsid w:val="00BE3E46"/>
    <w:rsid w:val="00BE4378"/>
    <w:rsid w:val="00BE4397"/>
    <w:rsid w:val="00BE4526"/>
    <w:rsid w:val="00BE4605"/>
    <w:rsid w:val="00BE4CEF"/>
    <w:rsid w:val="00BE4DCC"/>
    <w:rsid w:val="00BE5B2D"/>
    <w:rsid w:val="00BE60CB"/>
    <w:rsid w:val="00BE6BE1"/>
    <w:rsid w:val="00BE6DFB"/>
    <w:rsid w:val="00BE6E1D"/>
    <w:rsid w:val="00BE7525"/>
    <w:rsid w:val="00BF02AF"/>
    <w:rsid w:val="00BF0683"/>
    <w:rsid w:val="00BF09DA"/>
    <w:rsid w:val="00BF09F2"/>
    <w:rsid w:val="00BF0B53"/>
    <w:rsid w:val="00BF0C21"/>
    <w:rsid w:val="00BF0E05"/>
    <w:rsid w:val="00BF0F04"/>
    <w:rsid w:val="00BF0FE4"/>
    <w:rsid w:val="00BF128E"/>
    <w:rsid w:val="00BF1538"/>
    <w:rsid w:val="00BF159B"/>
    <w:rsid w:val="00BF19AA"/>
    <w:rsid w:val="00BF1F50"/>
    <w:rsid w:val="00BF1FE0"/>
    <w:rsid w:val="00BF20FB"/>
    <w:rsid w:val="00BF2286"/>
    <w:rsid w:val="00BF2357"/>
    <w:rsid w:val="00BF274C"/>
    <w:rsid w:val="00BF2BD9"/>
    <w:rsid w:val="00BF2E0D"/>
    <w:rsid w:val="00BF344F"/>
    <w:rsid w:val="00BF396A"/>
    <w:rsid w:val="00BF3C2B"/>
    <w:rsid w:val="00BF3EBA"/>
    <w:rsid w:val="00BF41DA"/>
    <w:rsid w:val="00BF4515"/>
    <w:rsid w:val="00BF45A4"/>
    <w:rsid w:val="00BF45D2"/>
    <w:rsid w:val="00BF4979"/>
    <w:rsid w:val="00BF4CF0"/>
    <w:rsid w:val="00BF4F90"/>
    <w:rsid w:val="00BF527A"/>
    <w:rsid w:val="00BF5707"/>
    <w:rsid w:val="00BF5D92"/>
    <w:rsid w:val="00BF5F4B"/>
    <w:rsid w:val="00BF6396"/>
    <w:rsid w:val="00BF6B5A"/>
    <w:rsid w:val="00BF6BCA"/>
    <w:rsid w:val="00BF72A7"/>
    <w:rsid w:val="00BF76B0"/>
    <w:rsid w:val="00BF77C1"/>
    <w:rsid w:val="00BF7ACF"/>
    <w:rsid w:val="00BF7C91"/>
    <w:rsid w:val="00C0072C"/>
    <w:rsid w:val="00C00784"/>
    <w:rsid w:val="00C0087F"/>
    <w:rsid w:val="00C00D9C"/>
    <w:rsid w:val="00C01579"/>
    <w:rsid w:val="00C02100"/>
    <w:rsid w:val="00C022C3"/>
    <w:rsid w:val="00C02D90"/>
    <w:rsid w:val="00C02DA1"/>
    <w:rsid w:val="00C02E02"/>
    <w:rsid w:val="00C03472"/>
    <w:rsid w:val="00C03C2C"/>
    <w:rsid w:val="00C03ECC"/>
    <w:rsid w:val="00C042B6"/>
    <w:rsid w:val="00C04324"/>
    <w:rsid w:val="00C04A62"/>
    <w:rsid w:val="00C04B59"/>
    <w:rsid w:val="00C04D28"/>
    <w:rsid w:val="00C04DC7"/>
    <w:rsid w:val="00C05173"/>
    <w:rsid w:val="00C051BA"/>
    <w:rsid w:val="00C052A9"/>
    <w:rsid w:val="00C0543A"/>
    <w:rsid w:val="00C055D7"/>
    <w:rsid w:val="00C0583B"/>
    <w:rsid w:val="00C06207"/>
    <w:rsid w:val="00C06219"/>
    <w:rsid w:val="00C063EC"/>
    <w:rsid w:val="00C0652A"/>
    <w:rsid w:val="00C06A5E"/>
    <w:rsid w:val="00C06B26"/>
    <w:rsid w:val="00C06CFA"/>
    <w:rsid w:val="00C06E34"/>
    <w:rsid w:val="00C07178"/>
    <w:rsid w:val="00C07245"/>
    <w:rsid w:val="00C072C0"/>
    <w:rsid w:val="00C077F4"/>
    <w:rsid w:val="00C07B47"/>
    <w:rsid w:val="00C07DAC"/>
    <w:rsid w:val="00C1087D"/>
    <w:rsid w:val="00C108C6"/>
    <w:rsid w:val="00C109D7"/>
    <w:rsid w:val="00C11462"/>
    <w:rsid w:val="00C11B95"/>
    <w:rsid w:val="00C11D64"/>
    <w:rsid w:val="00C11F7B"/>
    <w:rsid w:val="00C12049"/>
    <w:rsid w:val="00C12561"/>
    <w:rsid w:val="00C12813"/>
    <w:rsid w:val="00C12C99"/>
    <w:rsid w:val="00C12CF4"/>
    <w:rsid w:val="00C12E53"/>
    <w:rsid w:val="00C13138"/>
    <w:rsid w:val="00C1316E"/>
    <w:rsid w:val="00C13361"/>
    <w:rsid w:val="00C1356B"/>
    <w:rsid w:val="00C135A7"/>
    <w:rsid w:val="00C136C0"/>
    <w:rsid w:val="00C138B1"/>
    <w:rsid w:val="00C13DE6"/>
    <w:rsid w:val="00C13FAD"/>
    <w:rsid w:val="00C14102"/>
    <w:rsid w:val="00C14329"/>
    <w:rsid w:val="00C14715"/>
    <w:rsid w:val="00C148A9"/>
    <w:rsid w:val="00C151D1"/>
    <w:rsid w:val="00C15446"/>
    <w:rsid w:val="00C15781"/>
    <w:rsid w:val="00C158C3"/>
    <w:rsid w:val="00C159A5"/>
    <w:rsid w:val="00C159C4"/>
    <w:rsid w:val="00C15C7E"/>
    <w:rsid w:val="00C15EBD"/>
    <w:rsid w:val="00C15EC3"/>
    <w:rsid w:val="00C15FA2"/>
    <w:rsid w:val="00C161B8"/>
    <w:rsid w:val="00C16220"/>
    <w:rsid w:val="00C16267"/>
    <w:rsid w:val="00C165FA"/>
    <w:rsid w:val="00C165FE"/>
    <w:rsid w:val="00C1664A"/>
    <w:rsid w:val="00C16C10"/>
    <w:rsid w:val="00C16CF1"/>
    <w:rsid w:val="00C16D98"/>
    <w:rsid w:val="00C16DA1"/>
    <w:rsid w:val="00C16F44"/>
    <w:rsid w:val="00C16FDF"/>
    <w:rsid w:val="00C17078"/>
    <w:rsid w:val="00C1707D"/>
    <w:rsid w:val="00C170F7"/>
    <w:rsid w:val="00C17127"/>
    <w:rsid w:val="00C17431"/>
    <w:rsid w:val="00C17749"/>
    <w:rsid w:val="00C17783"/>
    <w:rsid w:val="00C17878"/>
    <w:rsid w:val="00C17952"/>
    <w:rsid w:val="00C17CED"/>
    <w:rsid w:val="00C17F91"/>
    <w:rsid w:val="00C17FA0"/>
    <w:rsid w:val="00C20550"/>
    <w:rsid w:val="00C20A5C"/>
    <w:rsid w:val="00C20CD5"/>
    <w:rsid w:val="00C20DDE"/>
    <w:rsid w:val="00C213A1"/>
    <w:rsid w:val="00C21515"/>
    <w:rsid w:val="00C218B9"/>
    <w:rsid w:val="00C21B02"/>
    <w:rsid w:val="00C21F19"/>
    <w:rsid w:val="00C22111"/>
    <w:rsid w:val="00C222BD"/>
    <w:rsid w:val="00C222D2"/>
    <w:rsid w:val="00C22858"/>
    <w:rsid w:val="00C22AB9"/>
    <w:rsid w:val="00C22CD8"/>
    <w:rsid w:val="00C22DBA"/>
    <w:rsid w:val="00C22FD7"/>
    <w:rsid w:val="00C23001"/>
    <w:rsid w:val="00C230E4"/>
    <w:rsid w:val="00C23391"/>
    <w:rsid w:val="00C23564"/>
    <w:rsid w:val="00C236AF"/>
    <w:rsid w:val="00C23AFD"/>
    <w:rsid w:val="00C23C64"/>
    <w:rsid w:val="00C23DA6"/>
    <w:rsid w:val="00C23FA6"/>
    <w:rsid w:val="00C24448"/>
    <w:rsid w:val="00C245E2"/>
    <w:rsid w:val="00C24B50"/>
    <w:rsid w:val="00C2511E"/>
    <w:rsid w:val="00C25508"/>
    <w:rsid w:val="00C25961"/>
    <w:rsid w:val="00C2599B"/>
    <w:rsid w:val="00C25CF8"/>
    <w:rsid w:val="00C25E07"/>
    <w:rsid w:val="00C25E7F"/>
    <w:rsid w:val="00C25ECC"/>
    <w:rsid w:val="00C260A9"/>
    <w:rsid w:val="00C2652F"/>
    <w:rsid w:val="00C266BD"/>
    <w:rsid w:val="00C26A55"/>
    <w:rsid w:val="00C26A61"/>
    <w:rsid w:val="00C26C50"/>
    <w:rsid w:val="00C26CFB"/>
    <w:rsid w:val="00C26F95"/>
    <w:rsid w:val="00C27A75"/>
    <w:rsid w:val="00C27F6D"/>
    <w:rsid w:val="00C3021C"/>
    <w:rsid w:val="00C30BBA"/>
    <w:rsid w:val="00C30E7F"/>
    <w:rsid w:val="00C311BB"/>
    <w:rsid w:val="00C31423"/>
    <w:rsid w:val="00C318FA"/>
    <w:rsid w:val="00C31908"/>
    <w:rsid w:val="00C31B19"/>
    <w:rsid w:val="00C31D30"/>
    <w:rsid w:val="00C31F2A"/>
    <w:rsid w:val="00C32383"/>
    <w:rsid w:val="00C32474"/>
    <w:rsid w:val="00C32892"/>
    <w:rsid w:val="00C32AC0"/>
    <w:rsid w:val="00C32AC7"/>
    <w:rsid w:val="00C32D0B"/>
    <w:rsid w:val="00C32E4B"/>
    <w:rsid w:val="00C33422"/>
    <w:rsid w:val="00C334C7"/>
    <w:rsid w:val="00C33891"/>
    <w:rsid w:val="00C33D0B"/>
    <w:rsid w:val="00C33DEE"/>
    <w:rsid w:val="00C341F7"/>
    <w:rsid w:val="00C343D1"/>
    <w:rsid w:val="00C34C0F"/>
    <w:rsid w:val="00C34C76"/>
    <w:rsid w:val="00C34E67"/>
    <w:rsid w:val="00C34F9D"/>
    <w:rsid w:val="00C34FCE"/>
    <w:rsid w:val="00C35585"/>
    <w:rsid w:val="00C35CE9"/>
    <w:rsid w:val="00C35E85"/>
    <w:rsid w:val="00C3627A"/>
    <w:rsid w:val="00C366D6"/>
    <w:rsid w:val="00C36BD0"/>
    <w:rsid w:val="00C36E97"/>
    <w:rsid w:val="00C37136"/>
    <w:rsid w:val="00C371FD"/>
    <w:rsid w:val="00C376B1"/>
    <w:rsid w:val="00C37AB9"/>
    <w:rsid w:val="00C37DEA"/>
    <w:rsid w:val="00C37F5A"/>
    <w:rsid w:val="00C40463"/>
    <w:rsid w:val="00C40699"/>
    <w:rsid w:val="00C40B6B"/>
    <w:rsid w:val="00C4104A"/>
    <w:rsid w:val="00C41BC2"/>
    <w:rsid w:val="00C41C9C"/>
    <w:rsid w:val="00C41FAD"/>
    <w:rsid w:val="00C420D4"/>
    <w:rsid w:val="00C42202"/>
    <w:rsid w:val="00C422AB"/>
    <w:rsid w:val="00C42344"/>
    <w:rsid w:val="00C42AAA"/>
    <w:rsid w:val="00C42C5F"/>
    <w:rsid w:val="00C42D51"/>
    <w:rsid w:val="00C42E1D"/>
    <w:rsid w:val="00C42E70"/>
    <w:rsid w:val="00C43875"/>
    <w:rsid w:val="00C43BBD"/>
    <w:rsid w:val="00C43C6C"/>
    <w:rsid w:val="00C43D60"/>
    <w:rsid w:val="00C43F29"/>
    <w:rsid w:val="00C44352"/>
    <w:rsid w:val="00C44413"/>
    <w:rsid w:val="00C44AEF"/>
    <w:rsid w:val="00C44B10"/>
    <w:rsid w:val="00C44FA2"/>
    <w:rsid w:val="00C45107"/>
    <w:rsid w:val="00C45337"/>
    <w:rsid w:val="00C453D4"/>
    <w:rsid w:val="00C45696"/>
    <w:rsid w:val="00C45860"/>
    <w:rsid w:val="00C45966"/>
    <w:rsid w:val="00C459CC"/>
    <w:rsid w:val="00C45F79"/>
    <w:rsid w:val="00C460B8"/>
    <w:rsid w:val="00C46205"/>
    <w:rsid w:val="00C4649B"/>
    <w:rsid w:val="00C46A02"/>
    <w:rsid w:val="00C46CAC"/>
    <w:rsid w:val="00C46CED"/>
    <w:rsid w:val="00C47473"/>
    <w:rsid w:val="00C47BEB"/>
    <w:rsid w:val="00C47C34"/>
    <w:rsid w:val="00C47FA1"/>
    <w:rsid w:val="00C504C3"/>
    <w:rsid w:val="00C50AAE"/>
    <w:rsid w:val="00C5111A"/>
    <w:rsid w:val="00C51131"/>
    <w:rsid w:val="00C512D7"/>
    <w:rsid w:val="00C51B8B"/>
    <w:rsid w:val="00C51C4D"/>
    <w:rsid w:val="00C5224B"/>
    <w:rsid w:val="00C5224D"/>
    <w:rsid w:val="00C524DF"/>
    <w:rsid w:val="00C5253E"/>
    <w:rsid w:val="00C526DD"/>
    <w:rsid w:val="00C52811"/>
    <w:rsid w:val="00C529F0"/>
    <w:rsid w:val="00C52A11"/>
    <w:rsid w:val="00C52A63"/>
    <w:rsid w:val="00C52B25"/>
    <w:rsid w:val="00C52BD6"/>
    <w:rsid w:val="00C531F6"/>
    <w:rsid w:val="00C532EB"/>
    <w:rsid w:val="00C533BE"/>
    <w:rsid w:val="00C534BF"/>
    <w:rsid w:val="00C537BA"/>
    <w:rsid w:val="00C53ED3"/>
    <w:rsid w:val="00C5416B"/>
    <w:rsid w:val="00C541C7"/>
    <w:rsid w:val="00C541F3"/>
    <w:rsid w:val="00C542C7"/>
    <w:rsid w:val="00C544B2"/>
    <w:rsid w:val="00C5485A"/>
    <w:rsid w:val="00C54B59"/>
    <w:rsid w:val="00C54D70"/>
    <w:rsid w:val="00C55677"/>
    <w:rsid w:val="00C5576D"/>
    <w:rsid w:val="00C55890"/>
    <w:rsid w:val="00C56348"/>
    <w:rsid w:val="00C5669D"/>
    <w:rsid w:val="00C56915"/>
    <w:rsid w:val="00C56BF7"/>
    <w:rsid w:val="00C57429"/>
    <w:rsid w:val="00C57503"/>
    <w:rsid w:val="00C5756D"/>
    <w:rsid w:val="00C57944"/>
    <w:rsid w:val="00C579F6"/>
    <w:rsid w:val="00C57AAB"/>
    <w:rsid w:val="00C60595"/>
    <w:rsid w:val="00C60B28"/>
    <w:rsid w:val="00C6116C"/>
    <w:rsid w:val="00C61180"/>
    <w:rsid w:val="00C61698"/>
    <w:rsid w:val="00C61967"/>
    <w:rsid w:val="00C61D75"/>
    <w:rsid w:val="00C61FAC"/>
    <w:rsid w:val="00C625E5"/>
    <w:rsid w:val="00C62B03"/>
    <w:rsid w:val="00C634B2"/>
    <w:rsid w:val="00C6390C"/>
    <w:rsid w:val="00C63A31"/>
    <w:rsid w:val="00C63BD4"/>
    <w:rsid w:val="00C63BEC"/>
    <w:rsid w:val="00C63CFC"/>
    <w:rsid w:val="00C6435E"/>
    <w:rsid w:val="00C648C5"/>
    <w:rsid w:val="00C64D54"/>
    <w:rsid w:val="00C64EFE"/>
    <w:rsid w:val="00C65129"/>
    <w:rsid w:val="00C65134"/>
    <w:rsid w:val="00C65428"/>
    <w:rsid w:val="00C6561A"/>
    <w:rsid w:val="00C65873"/>
    <w:rsid w:val="00C658BD"/>
    <w:rsid w:val="00C65A68"/>
    <w:rsid w:val="00C65EC8"/>
    <w:rsid w:val="00C66C08"/>
    <w:rsid w:val="00C66CB8"/>
    <w:rsid w:val="00C6711E"/>
    <w:rsid w:val="00C67383"/>
    <w:rsid w:val="00C67634"/>
    <w:rsid w:val="00C7005F"/>
    <w:rsid w:val="00C70108"/>
    <w:rsid w:val="00C70344"/>
    <w:rsid w:val="00C7054D"/>
    <w:rsid w:val="00C70BC5"/>
    <w:rsid w:val="00C71218"/>
    <w:rsid w:val="00C71340"/>
    <w:rsid w:val="00C71709"/>
    <w:rsid w:val="00C7186D"/>
    <w:rsid w:val="00C719F1"/>
    <w:rsid w:val="00C71A05"/>
    <w:rsid w:val="00C71C81"/>
    <w:rsid w:val="00C7228D"/>
    <w:rsid w:val="00C723F0"/>
    <w:rsid w:val="00C723FB"/>
    <w:rsid w:val="00C72625"/>
    <w:rsid w:val="00C726A4"/>
    <w:rsid w:val="00C72E7D"/>
    <w:rsid w:val="00C72F46"/>
    <w:rsid w:val="00C72F77"/>
    <w:rsid w:val="00C72F90"/>
    <w:rsid w:val="00C73096"/>
    <w:rsid w:val="00C7316A"/>
    <w:rsid w:val="00C731A2"/>
    <w:rsid w:val="00C732C5"/>
    <w:rsid w:val="00C733A9"/>
    <w:rsid w:val="00C738AC"/>
    <w:rsid w:val="00C73C8D"/>
    <w:rsid w:val="00C73ECE"/>
    <w:rsid w:val="00C740D2"/>
    <w:rsid w:val="00C7429B"/>
    <w:rsid w:val="00C74514"/>
    <w:rsid w:val="00C749A7"/>
    <w:rsid w:val="00C74AEF"/>
    <w:rsid w:val="00C74C9A"/>
    <w:rsid w:val="00C74D85"/>
    <w:rsid w:val="00C74E71"/>
    <w:rsid w:val="00C74FD6"/>
    <w:rsid w:val="00C75401"/>
    <w:rsid w:val="00C75722"/>
    <w:rsid w:val="00C7578C"/>
    <w:rsid w:val="00C758AF"/>
    <w:rsid w:val="00C75B92"/>
    <w:rsid w:val="00C75BDA"/>
    <w:rsid w:val="00C75DB9"/>
    <w:rsid w:val="00C75EC4"/>
    <w:rsid w:val="00C760CB"/>
    <w:rsid w:val="00C76363"/>
    <w:rsid w:val="00C7654B"/>
    <w:rsid w:val="00C76C3D"/>
    <w:rsid w:val="00C76E51"/>
    <w:rsid w:val="00C77363"/>
    <w:rsid w:val="00C77815"/>
    <w:rsid w:val="00C77BD8"/>
    <w:rsid w:val="00C808C7"/>
    <w:rsid w:val="00C80B06"/>
    <w:rsid w:val="00C81578"/>
    <w:rsid w:val="00C815F4"/>
    <w:rsid w:val="00C81AF1"/>
    <w:rsid w:val="00C82082"/>
    <w:rsid w:val="00C822DB"/>
    <w:rsid w:val="00C824B9"/>
    <w:rsid w:val="00C82699"/>
    <w:rsid w:val="00C82B85"/>
    <w:rsid w:val="00C83207"/>
    <w:rsid w:val="00C8338E"/>
    <w:rsid w:val="00C8346A"/>
    <w:rsid w:val="00C83542"/>
    <w:rsid w:val="00C8362D"/>
    <w:rsid w:val="00C8363B"/>
    <w:rsid w:val="00C8374F"/>
    <w:rsid w:val="00C83950"/>
    <w:rsid w:val="00C83FEF"/>
    <w:rsid w:val="00C84316"/>
    <w:rsid w:val="00C84619"/>
    <w:rsid w:val="00C847B9"/>
    <w:rsid w:val="00C84BFB"/>
    <w:rsid w:val="00C84DDC"/>
    <w:rsid w:val="00C851C9"/>
    <w:rsid w:val="00C85658"/>
    <w:rsid w:val="00C8597B"/>
    <w:rsid w:val="00C859EE"/>
    <w:rsid w:val="00C86110"/>
    <w:rsid w:val="00C86360"/>
    <w:rsid w:val="00C8645B"/>
    <w:rsid w:val="00C86707"/>
    <w:rsid w:val="00C868C2"/>
    <w:rsid w:val="00C86923"/>
    <w:rsid w:val="00C86BE8"/>
    <w:rsid w:val="00C86DF8"/>
    <w:rsid w:val="00C87501"/>
    <w:rsid w:val="00C8793A"/>
    <w:rsid w:val="00C87A8A"/>
    <w:rsid w:val="00C87B58"/>
    <w:rsid w:val="00C90132"/>
    <w:rsid w:val="00C90360"/>
    <w:rsid w:val="00C903BD"/>
    <w:rsid w:val="00C90526"/>
    <w:rsid w:val="00C90624"/>
    <w:rsid w:val="00C90939"/>
    <w:rsid w:val="00C90A64"/>
    <w:rsid w:val="00C90DCB"/>
    <w:rsid w:val="00C91595"/>
    <w:rsid w:val="00C91681"/>
    <w:rsid w:val="00C9190C"/>
    <w:rsid w:val="00C91A96"/>
    <w:rsid w:val="00C91F36"/>
    <w:rsid w:val="00C9205C"/>
    <w:rsid w:val="00C92609"/>
    <w:rsid w:val="00C9275F"/>
    <w:rsid w:val="00C92FE2"/>
    <w:rsid w:val="00C93067"/>
    <w:rsid w:val="00C93249"/>
    <w:rsid w:val="00C9396A"/>
    <w:rsid w:val="00C93D6B"/>
    <w:rsid w:val="00C93E66"/>
    <w:rsid w:val="00C9407B"/>
    <w:rsid w:val="00C9430E"/>
    <w:rsid w:val="00C944EE"/>
    <w:rsid w:val="00C94521"/>
    <w:rsid w:val="00C9452C"/>
    <w:rsid w:val="00C9497B"/>
    <w:rsid w:val="00C94C29"/>
    <w:rsid w:val="00C94C8E"/>
    <w:rsid w:val="00C9510A"/>
    <w:rsid w:val="00C9540B"/>
    <w:rsid w:val="00C95796"/>
    <w:rsid w:val="00C960B1"/>
    <w:rsid w:val="00C96266"/>
    <w:rsid w:val="00C96811"/>
    <w:rsid w:val="00C96A70"/>
    <w:rsid w:val="00C96DFA"/>
    <w:rsid w:val="00C96E33"/>
    <w:rsid w:val="00C96F38"/>
    <w:rsid w:val="00C96FDD"/>
    <w:rsid w:val="00C971E0"/>
    <w:rsid w:val="00C9737D"/>
    <w:rsid w:val="00C977BC"/>
    <w:rsid w:val="00C97DD9"/>
    <w:rsid w:val="00CA0894"/>
    <w:rsid w:val="00CA0A41"/>
    <w:rsid w:val="00CA0B56"/>
    <w:rsid w:val="00CA0CA6"/>
    <w:rsid w:val="00CA1301"/>
    <w:rsid w:val="00CA1398"/>
    <w:rsid w:val="00CA153F"/>
    <w:rsid w:val="00CA1567"/>
    <w:rsid w:val="00CA1C3B"/>
    <w:rsid w:val="00CA1E94"/>
    <w:rsid w:val="00CA1E97"/>
    <w:rsid w:val="00CA22B2"/>
    <w:rsid w:val="00CA3050"/>
    <w:rsid w:val="00CA308F"/>
    <w:rsid w:val="00CA30CF"/>
    <w:rsid w:val="00CA3134"/>
    <w:rsid w:val="00CA32A6"/>
    <w:rsid w:val="00CA348A"/>
    <w:rsid w:val="00CA3C49"/>
    <w:rsid w:val="00CA4585"/>
    <w:rsid w:val="00CA46D9"/>
    <w:rsid w:val="00CA4998"/>
    <w:rsid w:val="00CA59B0"/>
    <w:rsid w:val="00CA670B"/>
    <w:rsid w:val="00CA695A"/>
    <w:rsid w:val="00CA6969"/>
    <w:rsid w:val="00CA6CE5"/>
    <w:rsid w:val="00CA6DC4"/>
    <w:rsid w:val="00CA75EA"/>
    <w:rsid w:val="00CA7617"/>
    <w:rsid w:val="00CA776A"/>
    <w:rsid w:val="00CA7F78"/>
    <w:rsid w:val="00CA7FC9"/>
    <w:rsid w:val="00CB0213"/>
    <w:rsid w:val="00CB0349"/>
    <w:rsid w:val="00CB0398"/>
    <w:rsid w:val="00CB048C"/>
    <w:rsid w:val="00CB063C"/>
    <w:rsid w:val="00CB08B4"/>
    <w:rsid w:val="00CB098E"/>
    <w:rsid w:val="00CB0A58"/>
    <w:rsid w:val="00CB112A"/>
    <w:rsid w:val="00CB1318"/>
    <w:rsid w:val="00CB17ED"/>
    <w:rsid w:val="00CB328E"/>
    <w:rsid w:val="00CB3476"/>
    <w:rsid w:val="00CB35EB"/>
    <w:rsid w:val="00CB38C8"/>
    <w:rsid w:val="00CB404B"/>
    <w:rsid w:val="00CB4418"/>
    <w:rsid w:val="00CB44BD"/>
    <w:rsid w:val="00CB4B2B"/>
    <w:rsid w:val="00CB53DE"/>
    <w:rsid w:val="00CB551F"/>
    <w:rsid w:val="00CB55B8"/>
    <w:rsid w:val="00CB563B"/>
    <w:rsid w:val="00CB56C7"/>
    <w:rsid w:val="00CB5C2F"/>
    <w:rsid w:val="00CB6869"/>
    <w:rsid w:val="00CB6DCD"/>
    <w:rsid w:val="00CB6F96"/>
    <w:rsid w:val="00CB70EA"/>
    <w:rsid w:val="00CB72E3"/>
    <w:rsid w:val="00CB7E82"/>
    <w:rsid w:val="00CB7FE7"/>
    <w:rsid w:val="00CC001B"/>
    <w:rsid w:val="00CC013A"/>
    <w:rsid w:val="00CC039C"/>
    <w:rsid w:val="00CC0661"/>
    <w:rsid w:val="00CC07F5"/>
    <w:rsid w:val="00CC0962"/>
    <w:rsid w:val="00CC1447"/>
    <w:rsid w:val="00CC19A8"/>
    <w:rsid w:val="00CC1A4E"/>
    <w:rsid w:val="00CC1A89"/>
    <w:rsid w:val="00CC1DF7"/>
    <w:rsid w:val="00CC1F67"/>
    <w:rsid w:val="00CC24C5"/>
    <w:rsid w:val="00CC258D"/>
    <w:rsid w:val="00CC2695"/>
    <w:rsid w:val="00CC2882"/>
    <w:rsid w:val="00CC2A3A"/>
    <w:rsid w:val="00CC2B79"/>
    <w:rsid w:val="00CC2E3B"/>
    <w:rsid w:val="00CC30A2"/>
    <w:rsid w:val="00CC30F4"/>
    <w:rsid w:val="00CC3B96"/>
    <w:rsid w:val="00CC3F6C"/>
    <w:rsid w:val="00CC4118"/>
    <w:rsid w:val="00CC44DE"/>
    <w:rsid w:val="00CC4C51"/>
    <w:rsid w:val="00CC4DC8"/>
    <w:rsid w:val="00CC4EF5"/>
    <w:rsid w:val="00CC579A"/>
    <w:rsid w:val="00CC5BF9"/>
    <w:rsid w:val="00CC5C70"/>
    <w:rsid w:val="00CC5D20"/>
    <w:rsid w:val="00CC5EFD"/>
    <w:rsid w:val="00CC6501"/>
    <w:rsid w:val="00CC66AA"/>
    <w:rsid w:val="00CC6A4B"/>
    <w:rsid w:val="00CC6AEB"/>
    <w:rsid w:val="00CC6CD4"/>
    <w:rsid w:val="00CC6E10"/>
    <w:rsid w:val="00CC6E9C"/>
    <w:rsid w:val="00CC716F"/>
    <w:rsid w:val="00CC73D4"/>
    <w:rsid w:val="00CC74E9"/>
    <w:rsid w:val="00CC7665"/>
    <w:rsid w:val="00CC79D8"/>
    <w:rsid w:val="00CC7A57"/>
    <w:rsid w:val="00CC7A96"/>
    <w:rsid w:val="00CC7CC9"/>
    <w:rsid w:val="00CC7D4F"/>
    <w:rsid w:val="00CC7E47"/>
    <w:rsid w:val="00CC7E85"/>
    <w:rsid w:val="00CD0004"/>
    <w:rsid w:val="00CD00DF"/>
    <w:rsid w:val="00CD0373"/>
    <w:rsid w:val="00CD03A9"/>
    <w:rsid w:val="00CD0756"/>
    <w:rsid w:val="00CD07FC"/>
    <w:rsid w:val="00CD09B4"/>
    <w:rsid w:val="00CD0A8C"/>
    <w:rsid w:val="00CD0F1D"/>
    <w:rsid w:val="00CD0F25"/>
    <w:rsid w:val="00CD12AD"/>
    <w:rsid w:val="00CD1358"/>
    <w:rsid w:val="00CD1618"/>
    <w:rsid w:val="00CD18DE"/>
    <w:rsid w:val="00CD1BFC"/>
    <w:rsid w:val="00CD1EA8"/>
    <w:rsid w:val="00CD22BF"/>
    <w:rsid w:val="00CD2441"/>
    <w:rsid w:val="00CD2500"/>
    <w:rsid w:val="00CD276F"/>
    <w:rsid w:val="00CD289A"/>
    <w:rsid w:val="00CD2C5D"/>
    <w:rsid w:val="00CD2FB8"/>
    <w:rsid w:val="00CD3C82"/>
    <w:rsid w:val="00CD3D53"/>
    <w:rsid w:val="00CD410B"/>
    <w:rsid w:val="00CD45DD"/>
    <w:rsid w:val="00CD461D"/>
    <w:rsid w:val="00CD4735"/>
    <w:rsid w:val="00CD488F"/>
    <w:rsid w:val="00CD4E2E"/>
    <w:rsid w:val="00CD56F2"/>
    <w:rsid w:val="00CD5F02"/>
    <w:rsid w:val="00CD6468"/>
    <w:rsid w:val="00CD6690"/>
    <w:rsid w:val="00CD6A53"/>
    <w:rsid w:val="00CD715C"/>
    <w:rsid w:val="00CD71A6"/>
    <w:rsid w:val="00CD7481"/>
    <w:rsid w:val="00CD7641"/>
    <w:rsid w:val="00CD78CC"/>
    <w:rsid w:val="00CD7904"/>
    <w:rsid w:val="00CD7AD9"/>
    <w:rsid w:val="00CE00E1"/>
    <w:rsid w:val="00CE0218"/>
    <w:rsid w:val="00CE061B"/>
    <w:rsid w:val="00CE087C"/>
    <w:rsid w:val="00CE092B"/>
    <w:rsid w:val="00CE093B"/>
    <w:rsid w:val="00CE110A"/>
    <w:rsid w:val="00CE1B9F"/>
    <w:rsid w:val="00CE1BF8"/>
    <w:rsid w:val="00CE1F87"/>
    <w:rsid w:val="00CE2169"/>
    <w:rsid w:val="00CE216F"/>
    <w:rsid w:val="00CE2482"/>
    <w:rsid w:val="00CE3366"/>
    <w:rsid w:val="00CE3451"/>
    <w:rsid w:val="00CE34DC"/>
    <w:rsid w:val="00CE3992"/>
    <w:rsid w:val="00CE3F80"/>
    <w:rsid w:val="00CE43D5"/>
    <w:rsid w:val="00CE45F4"/>
    <w:rsid w:val="00CE4B5F"/>
    <w:rsid w:val="00CE4D1E"/>
    <w:rsid w:val="00CE5436"/>
    <w:rsid w:val="00CE5662"/>
    <w:rsid w:val="00CE5756"/>
    <w:rsid w:val="00CE5A11"/>
    <w:rsid w:val="00CE5A73"/>
    <w:rsid w:val="00CE6041"/>
    <w:rsid w:val="00CE65A8"/>
    <w:rsid w:val="00CE6DA1"/>
    <w:rsid w:val="00CE70D4"/>
    <w:rsid w:val="00CE7142"/>
    <w:rsid w:val="00CE7154"/>
    <w:rsid w:val="00CE720A"/>
    <w:rsid w:val="00CE7597"/>
    <w:rsid w:val="00CE7870"/>
    <w:rsid w:val="00CE78E0"/>
    <w:rsid w:val="00CE7B84"/>
    <w:rsid w:val="00CE7E7F"/>
    <w:rsid w:val="00CE7FC3"/>
    <w:rsid w:val="00CF00FC"/>
    <w:rsid w:val="00CF03B5"/>
    <w:rsid w:val="00CF03F5"/>
    <w:rsid w:val="00CF0862"/>
    <w:rsid w:val="00CF0C43"/>
    <w:rsid w:val="00CF0DD8"/>
    <w:rsid w:val="00CF1324"/>
    <w:rsid w:val="00CF1924"/>
    <w:rsid w:val="00CF1955"/>
    <w:rsid w:val="00CF20DD"/>
    <w:rsid w:val="00CF2163"/>
    <w:rsid w:val="00CF2872"/>
    <w:rsid w:val="00CF2A1A"/>
    <w:rsid w:val="00CF2AB7"/>
    <w:rsid w:val="00CF309D"/>
    <w:rsid w:val="00CF30D3"/>
    <w:rsid w:val="00CF33EA"/>
    <w:rsid w:val="00CF340E"/>
    <w:rsid w:val="00CF3634"/>
    <w:rsid w:val="00CF36CA"/>
    <w:rsid w:val="00CF3B11"/>
    <w:rsid w:val="00CF3CB2"/>
    <w:rsid w:val="00CF3D27"/>
    <w:rsid w:val="00CF3FED"/>
    <w:rsid w:val="00CF4231"/>
    <w:rsid w:val="00CF4AE8"/>
    <w:rsid w:val="00CF521C"/>
    <w:rsid w:val="00CF52EA"/>
    <w:rsid w:val="00CF5446"/>
    <w:rsid w:val="00CF5644"/>
    <w:rsid w:val="00CF57B2"/>
    <w:rsid w:val="00CF5EEC"/>
    <w:rsid w:val="00CF635C"/>
    <w:rsid w:val="00CF636B"/>
    <w:rsid w:val="00CF6E19"/>
    <w:rsid w:val="00CF6FD7"/>
    <w:rsid w:val="00CF7F40"/>
    <w:rsid w:val="00D0051E"/>
    <w:rsid w:val="00D0086E"/>
    <w:rsid w:val="00D00923"/>
    <w:rsid w:val="00D00A0C"/>
    <w:rsid w:val="00D00A55"/>
    <w:rsid w:val="00D01012"/>
    <w:rsid w:val="00D01D10"/>
    <w:rsid w:val="00D01F26"/>
    <w:rsid w:val="00D0205F"/>
    <w:rsid w:val="00D021DE"/>
    <w:rsid w:val="00D026D0"/>
    <w:rsid w:val="00D029F9"/>
    <w:rsid w:val="00D02F7F"/>
    <w:rsid w:val="00D0303B"/>
    <w:rsid w:val="00D03286"/>
    <w:rsid w:val="00D035FA"/>
    <w:rsid w:val="00D03BA2"/>
    <w:rsid w:val="00D03E31"/>
    <w:rsid w:val="00D04162"/>
    <w:rsid w:val="00D04220"/>
    <w:rsid w:val="00D043B8"/>
    <w:rsid w:val="00D045ED"/>
    <w:rsid w:val="00D0481D"/>
    <w:rsid w:val="00D0495B"/>
    <w:rsid w:val="00D04ED6"/>
    <w:rsid w:val="00D050CA"/>
    <w:rsid w:val="00D0578B"/>
    <w:rsid w:val="00D059B7"/>
    <w:rsid w:val="00D05AE7"/>
    <w:rsid w:val="00D05B89"/>
    <w:rsid w:val="00D05D82"/>
    <w:rsid w:val="00D0605B"/>
    <w:rsid w:val="00D061D7"/>
    <w:rsid w:val="00D06388"/>
    <w:rsid w:val="00D063EF"/>
    <w:rsid w:val="00D06411"/>
    <w:rsid w:val="00D065FA"/>
    <w:rsid w:val="00D067AD"/>
    <w:rsid w:val="00D0727B"/>
    <w:rsid w:val="00D07420"/>
    <w:rsid w:val="00D07445"/>
    <w:rsid w:val="00D07B62"/>
    <w:rsid w:val="00D07BC1"/>
    <w:rsid w:val="00D07D06"/>
    <w:rsid w:val="00D07D35"/>
    <w:rsid w:val="00D1027F"/>
    <w:rsid w:val="00D102E6"/>
    <w:rsid w:val="00D10487"/>
    <w:rsid w:val="00D1058F"/>
    <w:rsid w:val="00D10613"/>
    <w:rsid w:val="00D109E9"/>
    <w:rsid w:val="00D11101"/>
    <w:rsid w:val="00D1144B"/>
    <w:rsid w:val="00D11671"/>
    <w:rsid w:val="00D11FAB"/>
    <w:rsid w:val="00D12063"/>
    <w:rsid w:val="00D122E0"/>
    <w:rsid w:val="00D123EC"/>
    <w:rsid w:val="00D12695"/>
    <w:rsid w:val="00D12B3E"/>
    <w:rsid w:val="00D12D67"/>
    <w:rsid w:val="00D12EFF"/>
    <w:rsid w:val="00D13137"/>
    <w:rsid w:val="00D132FF"/>
    <w:rsid w:val="00D138FA"/>
    <w:rsid w:val="00D13BD4"/>
    <w:rsid w:val="00D13D38"/>
    <w:rsid w:val="00D13EC3"/>
    <w:rsid w:val="00D13FA9"/>
    <w:rsid w:val="00D1435A"/>
    <w:rsid w:val="00D14650"/>
    <w:rsid w:val="00D14884"/>
    <w:rsid w:val="00D149BB"/>
    <w:rsid w:val="00D149D0"/>
    <w:rsid w:val="00D14BA2"/>
    <w:rsid w:val="00D14D7E"/>
    <w:rsid w:val="00D14D9B"/>
    <w:rsid w:val="00D15146"/>
    <w:rsid w:val="00D151DB"/>
    <w:rsid w:val="00D1522E"/>
    <w:rsid w:val="00D154B0"/>
    <w:rsid w:val="00D155DE"/>
    <w:rsid w:val="00D15922"/>
    <w:rsid w:val="00D15CF7"/>
    <w:rsid w:val="00D1646B"/>
    <w:rsid w:val="00D166E4"/>
    <w:rsid w:val="00D1688C"/>
    <w:rsid w:val="00D1698A"/>
    <w:rsid w:val="00D16AAD"/>
    <w:rsid w:val="00D16F49"/>
    <w:rsid w:val="00D170C1"/>
    <w:rsid w:val="00D17181"/>
    <w:rsid w:val="00D17304"/>
    <w:rsid w:val="00D175BC"/>
    <w:rsid w:val="00D17859"/>
    <w:rsid w:val="00D17926"/>
    <w:rsid w:val="00D17F23"/>
    <w:rsid w:val="00D200A5"/>
    <w:rsid w:val="00D2067E"/>
    <w:rsid w:val="00D206AA"/>
    <w:rsid w:val="00D2090B"/>
    <w:rsid w:val="00D20F76"/>
    <w:rsid w:val="00D2134B"/>
    <w:rsid w:val="00D221B7"/>
    <w:rsid w:val="00D22733"/>
    <w:rsid w:val="00D22E1C"/>
    <w:rsid w:val="00D22F6E"/>
    <w:rsid w:val="00D22F76"/>
    <w:rsid w:val="00D23924"/>
    <w:rsid w:val="00D23997"/>
    <w:rsid w:val="00D23C88"/>
    <w:rsid w:val="00D23CA0"/>
    <w:rsid w:val="00D23DA4"/>
    <w:rsid w:val="00D243B5"/>
    <w:rsid w:val="00D245E5"/>
    <w:rsid w:val="00D24764"/>
    <w:rsid w:val="00D24D9A"/>
    <w:rsid w:val="00D24E6E"/>
    <w:rsid w:val="00D24FD0"/>
    <w:rsid w:val="00D25133"/>
    <w:rsid w:val="00D2529F"/>
    <w:rsid w:val="00D254C6"/>
    <w:rsid w:val="00D2564C"/>
    <w:rsid w:val="00D25D71"/>
    <w:rsid w:val="00D25EAF"/>
    <w:rsid w:val="00D2600D"/>
    <w:rsid w:val="00D2629C"/>
    <w:rsid w:val="00D26E56"/>
    <w:rsid w:val="00D274DF"/>
    <w:rsid w:val="00D27B7A"/>
    <w:rsid w:val="00D27C37"/>
    <w:rsid w:val="00D30073"/>
    <w:rsid w:val="00D30172"/>
    <w:rsid w:val="00D30228"/>
    <w:rsid w:val="00D307BF"/>
    <w:rsid w:val="00D310A4"/>
    <w:rsid w:val="00D310E8"/>
    <w:rsid w:val="00D31383"/>
    <w:rsid w:val="00D31488"/>
    <w:rsid w:val="00D31A1D"/>
    <w:rsid w:val="00D31BEC"/>
    <w:rsid w:val="00D3239E"/>
    <w:rsid w:val="00D327A5"/>
    <w:rsid w:val="00D328A1"/>
    <w:rsid w:val="00D32CC5"/>
    <w:rsid w:val="00D330CE"/>
    <w:rsid w:val="00D3331B"/>
    <w:rsid w:val="00D33727"/>
    <w:rsid w:val="00D33E18"/>
    <w:rsid w:val="00D340E2"/>
    <w:rsid w:val="00D343A6"/>
    <w:rsid w:val="00D3533F"/>
    <w:rsid w:val="00D356EE"/>
    <w:rsid w:val="00D35953"/>
    <w:rsid w:val="00D3610D"/>
    <w:rsid w:val="00D3615D"/>
    <w:rsid w:val="00D362A2"/>
    <w:rsid w:val="00D36D01"/>
    <w:rsid w:val="00D37061"/>
    <w:rsid w:val="00D37290"/>
    <w:rsid w:val="00D372C0"/>
    <w:rsid w:val="00D37407"/>
    <w:rsid w:val="00D37B4A"/>
    <w:rsid w:val="00D37BC1"/>
    <w:rsid w:val="00D409EA"/>
    <w:rsid w:val="00D40B2C"/>
    <w:rsid w:val="00D40B52"/>
    <w:rsid w:val="00D40DF0"/>
    <w:rsid w:val="00D416A9"/>
    <w:rsid w:val="00D4186A"/>
    <w:rsid w:val="00D41B83"/>
    <w:rsid w:val="00D41D03"/>
    <w:rsid w:val="00D4209E"/>
    <w:rsid w:val="00D426FD"/>
    <w:rsid w:val="00D4276D"/>
    <w:rsid w:val="00D427A9"/>
    <w:rsid w:val="00D427C1"/>
    <w:rsid w:val="00D42A95"/>
    <w:rsid w:val="00D42B82"/>
    <w:rsid w:val="00D43659"/>
    <w:rsid w:val="00D436FF"/>
    <w:rsid w:val="00D43854"/>
    <w:rsid w:val="00D43CD1"/>
    <w:rsid w:val="00D43D06"/>
    <w:rsid w:val="00D43FDC"/>
    <w:rsid w:val="00D441BB"/>
    <w:rsid w:val="00D441C7"/>
    <w:rsid w:val="00D4424A"/>
    <w:rsid w:val="00D442D9"/>
    <w:rsid w:val="00D442EF"/>
    <w:rsid w:val="00D446B0"/>
    <w:rsid w:val="00D44A64"/>
    <w:rsid w:val="00D44FBA"/>
    <w:rsid w:val="00D45221"/>
    <w:rsid w:val="00D452BD"/>
    <w:rsid w:val="00D45417"/>
    <w:rsid w:val="00D4562D"/>
    <w:rsid w:val="00D45762"/>
    <w:rsid w:val="00D45935"/>
    <w:rsid w:val="00D45A6A"/>
    <w:rsid w:val="00D46509"/>
    <w:rsid w:val="00D46C28"/>
    <w:rsid w:val="00D46C54"/>
    <w:rsid w:val="00D46E48"/>
    <w:rsid w:val="00D46EA9"/>
    <w:rsid w:val="00D47A33"/>
    <w:rsid w:val="00D47E39"/>
    <w:rsid w:val="00D47F8D"/>
    <w:rsid w:val="00D5043F"/>
    <w:rsid w:val="00D508AB"/>
    <w:rsid w:val="00D509BB"/>
    <w:rsid w:val="00D50D7F"/>
    <w:rsid w:val="00D50F6B"/>
    <w:rsid w:val="00D50F8A"/>
    <w:rsid w:val="00D515F5"/>
    <w:rsid w:val="00D51E0D"/>
    <w:rsid w:val="00D52113"/>
    <w:rsid w:val="00D523C9"/>
    <w:rsid w:val="00D52472"/>
    <w:rsid w:val="00D528AA"/>
    <w:rsid w:val="00D52B9D"/>
    <w:rsid w:val="00D52F39"/>
    <w:rsid w:val="00D53B7A"/>
    <w:rsid w:val="00D53BAC"/>
    <w:rsid w:val="00D53D87"/>
    <w:rsid w:val="00D53DAF"/>
    <w:rsid w:val="00D54022"/>
    <w:rsid w:val="00D542D4"/>
    <w:rsid w:val="00D543E6"/>
    <w:rsid w:val="00D54A97"/>
    <w:rsid w:val="00D54E72"/>
    <w:rsid w:val="00D54E9E"/>
    <w:rsid w:val="00D55112"/>
    <w:rsid w:val="00D5550F"/>
    <w:rsid w:val="00D555FC"/>
    <w:rsid w:val="00D55679"/>
    <w:rsid w:val="00D55988"/>
    <w:rsid w:val="00D559AD"/>
    <w:rsid w:val="00D55A1D"/>
    <w:rsid w:val="00D55A5F"/>
    <w:rsid w:val="00D55F16"/>
    <w:rsid w:val="00D560CA"/>
    <w:rsid w:val="00D56281"/>
    <w:rsid w:val="00D5658B"/>
    <w:rsid w:val="00D56A4E"/>
    <w:rsid w:val="00D56F2E"/>
    <w:rsid w:val="00D5703D"/>
    <w:rsid w:val="00D571BB"/>
    <w:rsid w:val="00D577ED"/>
    <w:rsid w:val="00D5781B"/>
    <w:rsid w:val="00D57BF7"/>
    <w:rsid w:val="00D6084A"/>
    <w:rsid w:val="00D609C0"/>
    <w:rsid w:val="00D60AC8"/>
    <w:rsid w:val="00D60B8B"/>
    <w:rsid w:val="00D60CC3"/>
    <w:rsid w:val="00D60F14"/>
    <w:rsid w:val="00D61506"/>
    <w:rsid w:val="00D61524"/>
    <w:rsid w:val="00D61935"/>
    <w:rsid w:val="00D61942"/>
    <w:rsid w:val="00D62250"/>
    <w:rsid w:val="00D62A7B"/>
    <w:rsid w:val="00D62B59"/>
    <w:rsid w:val="00D62BE3"/>
    <w:rsid w:val="00D62D1C"/>
    <w:rsid w:val="00D636CA"/>
    <w:rsid w:val="00D63833"/>
    <w:rsid w:val="00D63965"/>
    <w:rsid w:val="00D63CCA"/>
    <w:rsid w:val="00D644F0"/>
    <w:rsid w:val="00D64554"/>
    <w:rsid w:val="00D6492E"/>
    <w:rsid w:val="00D64A28"/>
    <w:rsid w:val="00D64CC1"/>
    <w:rsid w:val="00D64D08"/>
    <w:rsid w:val="00D65E62"/>
    <w:rsid w:val="00D65EA7"/>
    <w:rsid w:val="00D66359"/>
    <w:rsid w:val="00D6669D"/>
    <w:rsid w:val="00D671F7"/>
    <w:rsid w:val="00D67856"/>
    <w:rsid w:val="00D6787D"/>
    <w:rsid w:val="00D679A1"/>
    <w:rsid w:val="00D67A79"/>
    <w:rsid w:val="00D7011E"/>
    <w:rsid w:val="00D701D4"/>
    <w:rsid w:val="00D7046E"/>
    <w:rsid w:val="00D7100A"/>
    <w:rsid w:val="00D710E4"/>
    <w:rsid w:val="00D71151"/>
    <w:rsid w:val="00D71D09"/>
    <w:rsid w:val="00D7263E"/>
    <w:rsid w:val="00D72994"/>
    <w:rsid w:val="00D73A13"/>
    <w:rsid w:val="00D73A37"/>
    <w:rsid w:val="00D73E2E"/>
    <w:rsid w:val="00D73EF0"/>
    <w:rsid w:val="00D74231"/>
    <w:rsid w:val="00D74368"/>
    <w:rsid w:val="00D7457E"/>
    <w:rsid w:val="00D747F8"/>
    <w:rsid w:val="00D748B6"/>
    <w:rsid w:val="00D7497A"/>
    <w:rsid w:val="00D7498B"/>
    <w:rsid w:val="00D74BD8"/>
    <w:rsid w:val="00D75015"/>
    <w:rsid w:val="00D75176"/>
    <w:rsid w:val="00D753BF"/>
    <w:rsid w:val="00D754F0"/>
    <w:rsid w:val="00D75542"/>
    <w:rsid w:val="00D755BC"/>
    <w:rsid w:val="00D755EA"/>
    <w:rsid w:val="00D75A07"/>
    <w:rsid w:val="00D75DDC"/>
    <w:rsid w:val="00D76254"/>
    <w:rsid w:val="00D76669"/>
    <w:rsid w:val="00D76670"/>
    <w:rsid w:val="00D76730"/>
    <w:rsid w:val="00D76894"/>
    <w:rsid w:val="00D76A20"/>
    <w:rsid w:val="00D76CAE"/>
    <w:rsid w:val="00D77200"/>
    <w:rsid w:val="00D772B0"/>
    <w:rsid w:val="00D7770B"/>
    <w:rsid w:val="00D77790"/>
    <w:rsid w:val="00D77904"/>
    <w:rsid w:val="00D80222"/>
    <w:rsid w:val="00D80298"/>
    <w:rsid w:val="00D8058B"/>
    <w:rsid w:val="00D807BF"/>
    <w:rsid w:val="00D80999"/>
    <w:rsid w:val="00D80A2A"/>
    <w:rsid w:val="00D80B58"/>
    <w:rsid w:val="00D8121A"/>
    <w:rsid w:val="00D8151D"/>
    <w:rsid w:val="00D81B46"/>
    <w:rsid w:val="00D81DEB"/>
    <w:rsid w:val="00D8227E"/>
    <w:rsid w:val="00D822FA"/>
    <w:rsid w:val="00D8236C"/>
    <w:rsid w:val="00D82797"/>
    <w:rsid w:val="00D82C2B"/>
    <w:rsid w:val="00D82F81"/>
    <w:rsid w:val="00D8339E"/>
    <w:rsid w:val="00D83871"/>
    <w:rsid w:val="00D83B74"/>
    <w:rsid w:val="00D83BE5"/>
    <w:rsid w:val="00D83E1F"/>
    <w:rsid w:val="00D841F3"/>
    <w:rsid w:val="00D842A0"/>
    <w:rsid w:val="00D84649"/>
    <w:rsid w:val="00D846A2"/>
    <w:rsid w:val="00D8472A"/>
    <w:rsid w:val="00D84E0E"/>
    <w:rsid w:val="00D84EEF"/>
    <w:rsid w:val="00D85136"/>
    <w:rsid w:val="00D85259"/>
    <w:rsid w:val="00D85E66"/>
    <w:rsid w:val="00D85F3F"/>
    <w:rsid w:val="00D86326"/>
    <w:rsid w:val="00D868EE"/>
    <w:rsid w:val="00D86AE8"/>
    <w:rsid w:val="00D86D9C"/>
    <w:rsid w:val="00D86EFB"/>
    <w:rsid w:val="00D86F8A"/>
    <w:rsid w:val="00D87114"/>
    <w:rsid w:val="00D8754B"/>
    <w:rsid w:val="00D8757B"/>
    <w:rsid w:val="00D8795F"/>
    <w:rsid w:val="00D879FB"/>
    <w:rsid w:val="00D87BE4"/>
    <w:rsid w:val="00D900BA"/>
    <w:rsid w:val="00D90102"/>
    <w:rsid w:val="00D90236"/>
    <w:rsid w:val="00D904AE"/>
    <w:rsid w:val="00D90822"/>
    <w:rsid w:val="00D90F62"/>
    <w:rsid w:val="00D91468"/>
    <w:rsid w:val="00D917F1"/>
    <w:rsid w:val="00D91899"/>
    <w:rsid w:val="00D923AD"/>
    <w:rsid w:val="00D92ADE"/>
    <w:rsid w:val="00D9312C"/>
    <w:rsid w:val="00D9327C"/>
    <w:rsid w:val="00D9348E"/>
    <w:rsid w:val="00D93CCF"/>
    <w:rsid w:val="00D93CD1"/>
    <w:rsid w:val="00D93DE4"/>
    <w:rsid w:val="00D93FD5"/>
    <w:rsid w:val="00D94030"/>
    <w:rsid w:val="00D9411C"/>
    <w:rsid w:val="00D94D55"/>
    <w:rsid w:val="00D95215"/>
    <w:rsid w:val="00D954E5"/>
    <w:rsid w:val="00D9594D"/>
    <w:rsid w:val="00D95C64"/>
    <w:rsid w:val="00D96040"/>
    <w:rsid w:val="00D960D1"/>
    <w:rsid w:val="00D96428"/>
    <w:rsid w:val="00D965BD"/>
    <w:rsid w:val="00D96662"/>
    <w:rsid w:val="00D96B05"/>
    <w:rsid w:val="00D96C84"/>
    <w:rsid w:val="00D96D79"/>
    <w:rsid w:val="00D96DCF"/>
    <w:rsid w:val="00D96DF7"/>
    <w:rsid w:val="00D970C9"/>
    <w:rsid w:val="00D9729A"/>
    <w:rsid w:val="00D97787"/>
    <w:rsid w:val="00D97A6E"/>
    <w:rsid w:val="00D97BF5"/>
    <w:rsid w:val="00DA04A7"/>
    <w:rsid w:val="00DA04F7"/>
    <w:rsid w:val="00DA08BD"/>
    <w:rsid w:val="00DA08D3"/>
    <w:rsid w:val="00DA0C94"/>
    <w:rsid w:val="00DA0D7A"/>
    <w:rsid w:val="00DA0EA6"/>
    <w:rsid w:val="00DA1623"/>
    <w:rsid w:val="00DA1626"/>
    <w:rsid w:val="00DA1B59"/>
    <w:rsid w:val="00DA2176"/>
    <w:rsid w:val="00DA25C5"/>
    <w:rsid w:val="00DA2742"/>
    <w:rsid w:val="00DA27DE"/>
    <w:rsid w:val="00DA2C82"/>
    <w:rsid w:val="00DA2E56"/>
    <w:rsid w:val="00DA2E6D"/>
    <w:rsid w:val="00DA2EA9"/>
    <w:rsid w:val="00DA31F0"/>
    <w:rsid w:val="00DA321C"/>
    <w:rsid w:val="00DA328A"/>
    <w:rsid w:val="00DA35B7"/>
    <w:rsid w:val="00DA3858"/>
    <w:rsid w:val="00DA38D1"/>
    <w:rsid w:val="00DA3BAB"/>
    <w:rsid w:val="00DA3E73"/>
    <w:rsid w:val="00DA423E"/>
    <w:rsid w:val="00DA45D8"/>
    <w:rsid w:val="00DA47CB"/>
    <w:rsid w:val="00DA481D"/>
    <w:rsid w:val="00DA4A37"/>
    <w:rsid w:val="00DA4D1D"/>
    <w:rsid w:val="00DA4D6A"/>
    <w:rsid w:val="00DA4FFE"/>
    <w:rsid w:val="00DA5143"/>
    <w:rsid w:val="00DA5173"/>
    <w:rsid w:val="00DA5397"/>
    <w:rsid w:val="00DA599D"/>
    <w:rsid w:val="00DA5AA9"/>
    <w:rsid w:val="00DA5AE1"/>
    <w:rsid w:val="00DA5CD4"/>
    <w:rsid w:val="00DA5D33"/>
    <w:rsid w:val="00DA5D9A"/>
    <w:rsid w:val="00DA5E85"/>
    <w:rsid w:val="00DA5EBD"/>
    <w:rsid w:val="00DA6C1E"/>
    <w:rsid w:val="00DA7310"/>
    <w:rsid w:val="00DA7339"/>
    <w:rsid w:val="00DA7349"/>
    <w:rsid w:val="00DA76DF"/>
    <w:rsid w:val="00DA7CD9"/>
    <w:rsid w:val="00DA7D72"/>
    <w:rsid w:val="00DA7EF7"/>
    <w:rsid w:val="00DB02D1"/>
    <w:rsid w:val="00DB0801"/>
    <w:rsid w:val="00DB0A6D"/>
    <w:rsid w:val="00DB0CB2"/>
    <w:rsid w:val="00DB0FAC"/>
    <w:rsid w:val="00DB10B8"/>
    <w:rsid w:val="00DB1683"/>
    <w:rsid w:val="00DB175B"/>
    <w:rsid w:val="00DB28BF"/>
    <w:rsid w:val="00DB290B"/>
    <w:rsid w:val="00DB2C9F"/>
    <w:rsid w:val="00DB2E35"/>
    <w:rsid w:val="00DB2F0F"/>
    <w:rsid w:val="00DB32F0"/>
    <w:rsid w:val="00DB35E5"/>
    <w:rsid w:val="00DB39BD"/>
    <w:rsid w:val="00DB3D75"/>
    <w:rsid w:val="00DB3E21"/>
    <w:rsid w:val="00DB3FA2"/>
    <w:rsid w:val="00DB44D7"/>
    <w:rsid w:val="00DB47F5"/>
    <w:rsid w:val="00DB52A9"/>
    <w:rsid w:val="00DB55F5"/>
    <w:rsid w:val="00DB5A97"/>
    <w:rsid w:val="00DB5B4B"/>
    <w:rsid w:val="00DB602C"/>
    <w:rsid w:val="00DB61D5"/>
    <w:rsid w:val="00DB652E"/>
    <w:rsid w:val="00DB6736"/>
    <w:rsid w:val="00DB6D7C"/>
    <w:rsid w:val="00DB7131"/>
    <w:rsid w:val="00DB7506"/>
    <w:rsid w:val="00DB7E7A"/>
    <w:rsid w:val="00DB7F9A"/>
    <w:rsid w:val="00DC0062"/>
    <w:rsid w:val="00DC06B3"/>
    <w:rsid w:val="00DC08D0"/>
    <w:rsid w:val="00DC097F"/>
    <w:rsid w:val="00DC11A9"/>
    <w:rsid w:val="00DC11CF"/>
    <w:rsid w:val="00DC11F6"/>
    <w:rsid w:val="00DC12EF"/>
    <w:rsid w:val="00DC1385"/>
    <w:rsid w:val="00DC1569"/>
    <w:rsid w:val="00DC156B"/>
    <w:rsid w:val="00DC1C9D"/>
    <w:rsid w:val="00DC2051"/>
    <w:rsid w:val="00DC2080"/>
    <w:rsid w:val="00DC20C9"/>
    <w:rsid w:val="00DC24DB"/>
    <w:rsid w:val="00DC2816"/>
    <w:rsid w:val="00DC2BE8"/>
    <w:rsid w:val="00DC2D90"/>
    <w:rsid w:val="00DC306C"/>
    <w:rsid w:val="00DC32CE"/>
    <w:rsid w:val="00DC35CB"/>
    <w:rsid w:val="00DC3780"/>
    <w:rsid w:val="00DC3F1E"/>
    <w:rsid w:val="00DC3FA1"/>
    <w:rsid w:val="00DC40A8"/>
    <w:rsid w:val="00DC417E"/>
    <w:rsid w:val="00DC4728"/>
    <w:rsid w:val="00DC4BC5"/>
    <w:rsid w:val="00DC4D1E"/>
    <w:rsid w:val="00DC50C9"/>
    <w:rsid w:val="00DC5113"/>
    <w:rsid w:val="00DC51C2"/>
    <w:rsid w:val="00DC5CE8"/>
    <w:rsid w:val="00DC5E5C"/>
    <w:rsid w:val="00DC5FEE"/>
    <w:rsid w:val="00DC62FB"/>
    <w:rsid w:val="00DC65FE"/>
    <w:rsid w:val="00DC666B"/>
    <w:rsid w:val="00DC678D"/>
    <w:rsid w:val="00DC68E3"/>
    <w:rsid w:val="00DC6970"/>
    <w:rsid w:val="00DC6A67"/>
    <w:rsid w:val="00DC6D51"/>
    <w:rsid w:val="00DC6EA0"/>
    <w:rsid w:val="00DC77E7"/>
    <w:rsid w:val="00DC7D0A"/>
    <w:rsid w:val="00DD0049"/>
    <w:rsid w:val="00DD007C"/>
    <w:rsid w:val="00DD0331"/>
    <w:rsid w:val="00DD07A8"/>
    <w:rsid w:val="00DD0DB6"/>
    <w:rsid w:val="00DD10C4"/>
    <w:rsid w:val="00DD1116"/>
    <w:rsid w:val="00DD1295"/>
    <w:rsid w:val="00DD1BA5"/>
    <w:rsid w:val="00DD1BED"/>
    <w:rsid w:val="00DD2253"/>
    <w:rsid w:val="00DD2DA7"/>
    <w:rsid w:val="00DD32C2"/>
    <w:rsid w:val="00DD331F"/>
    <w:rsid w:val="00DD35D1"/>
    <w:rsid w:val="00DD363A"/>
    <w:rsid w:val="00DD36ED"/>
    <w:rsid w:val="00DD37B6"/>
    <w:rsid w:val="00DD3B45"/>
    <w:rsid w:val="00DD3D70"/>
    <w:rsid w:val="00DD4540"/>
    <w:rsid w:val="00DD474A"/>
    <w:rsid w:val="00DD4BDD"/>
    <w:rsid w:val="00DD4C9E"/>
    <w:rsid w:val="00DD50F0"/>
    <w:rsid w:val="00DD589B"/>
    <w:rsid w:val="00DD5BF1"/>
    <w:rsid w:val="00DD6031"/>
    <w:rsid w:val="00DD6928"/>
    <w:rsid w:val="00DD6CDA"/>
    <w:rsid w:val="00DD751A"/>
    <w:rsid w:val="00DD769B"/>
    <w:rsid w:val="00DD778F"/>
    <w:rsid w:val="00DD7DF1"/>
    <w:rsid w:val="00DD7E19"/>
    <w:rsid w:val="00DE02D4"/>
    <w:rsid w:val="00DE0339"/>
    <w:rsid w:val="00DE0541"/>
    <w:rsid w:val="00DE07D9"/>
    <w:rsid w:val="00DE0B8A"/>
    <w:rsid w:val="00DE0C79"/>
    <w:rsid w:val="00DE153F"/>
    <w:rsid w:val="00DE1D6D"/>
    <w:rsid w:val="00DE1D82"/>
    <w:rsid w:val="00DE1FE1"/>
    <w:rsid w:val="00DE291A"/>
    <w:rsid w:val="00DE33A0"/>
    <w:rsid w:val="00DE34A5"/>
    <w:rsid w:val="00DE353D"/>
    <w:rsid w:val="00DE36BA"/>
    <w:rsid w:val="00DE38B7"/>
    <w:rsid w:val="00DE3C90"/>
    <w:rsid w:val="00DE3C97"/>
    <w:rsid w:val="00DE3DCE"/>
    <w:rsid w:val="00DE4126"/>
    <w:rsid w:val="00DE4815"/>
    <w:rsid w:val="00DE49AE"/>
    <w:rsid w:val="00DE4A74"/>
    <w:rsid w:val="00DE4D4B"/>
    <w:rsid w:val="00DE4E80"/>
    <w:rsid w:val="00DE505D"/>
    <w:rsid w:val="00DE5240"/>
    <w:rsid w:val="00DE52B9"/>
    <w:rsid w:val="00DE54B1"/>
    <w:rsid w:val="00DE5701"/>
    <w:rsid w:val="00DE5721"/>
    <w:rsid w:val="00DE57E6"/>
    <w:rsid w:val="00DE5CAA"/>
    <w:rsid w:val="00DE5FD9"/>
    <w:rsid w:val="00DE6157"/>
    <w:rsid w:val="00DE62FF"/>
    <w:rsid w:val="00DE66D3"/>
    <w:rsid w:val="00DE67B7"/>
    <w:rsid w:val="00DE6B5E"/>
    <w:rsid w:val="00DE6FEA"/>
    <w:rsid w:val="00DE70C0"/>
    <w:rsid w:val="00DE77B4"/>
    <w:rsid w:val="00DE79CB"/>
    <w:rsid w:val="00DE7D1C"/>
    <w:rsid w:val="00DF03AB"/>
    <w:rsid w:val="00DF0945"/>
    <w:rsid w:val="00DF0D73"/>
    <w:rsid w:val="00DF13BA"/>
    <w:rsid w:val="00DF14D3"/>
    <w:rsid w:val="00DF197F"/>
    <w:rsid w:val="00DF1A28"/>
    <w:rsid w:val="00DF1F5A"/>
    <w:rsid w:val="00DF227B"/>
    <w:rsid w:val="00DF2453"/>
    <w:rsid w:val="00DF3606"/>
    <w:rsid w:val="00DF3615"/>
    <w:rsid w:val="00DF3BAC"/>
    <w:rsid w:val="00DF40B7"/>
    <w:rsid w:val="00DF421F"/>
    <w:rsid w:val="00DF422E"/>
    <w:rsid w:val="00DF42E0"/>
    <w:rsid w:val="00DF434D"/>
    <w:rsid w:val="00DF465E"/>
    <w:rsid w:val="00DF46AD"/>
    <w:rsid w:val="00DF47B0"/>
    <w:rsid w:val="00DF4BB9"/>
    <w:rsid w:val="00DF550E"/>
    <w:rsid w:val="00DF5A2E"/>
    <w:rsid w:val="00DF5A6C"/>
    <w:rsid w:val="00DF5AE4"/>
    <w:rsid w:val="00DF5CFD"/>
    <w:rsid w:val="00DF6318"/>
    <w:rsid w:val="00DF68A0"/>
    <w:rsid w:val="00DF6B54"/>
    <w:rsid w:val="00DF726B"/>
    <w:rsid w:val="00DF761C"/>
    <w:rsid w:val="00DF76BC"/>
    <w:rsid w:val="00DF7888"/>
    <w:rsid w:val="00DF7C15"/>
    <w:rsid w:val="00DF7C63"/>
    <w:rsid w:val="00DF7CE6"/>
    <w:rsid w:val="00DF7EBC"/>
    <w:rsid w:val="00E0020A"/>
    <w:rsid w:val="00E00478"/>
    <w:rsid w:val="00E004E2"/>
    <w:rsid w:val="00E005BF"/>
    <w:rsid w:val="00E00608"/>
    <w:rsid w:val="00E00AEE"/>
    <w:rsid w:val="00E00B78"/>
    <w:rsid w:val="00E00C4B"/>
    <w:rsid w:val="00E00D90"/>
    <w:rsid w:val="00E0134D"/>
    <w:rsid w:val="00E013AB"/>
    <w:rsid w:val="00E014CC"/>
    <w:rsid w:val="00E015B8"/>
    <w:rsid w:val="00E0168E"/>
    <w:rsid w:val="00E01F00"/>
    <w:rsid w:val="00E01FBC"/>
    <w:rsid w:val="00E02144"/>
    <w:rsid w:val="00E02B66"/>
    <w:rsid w:val="00E02FC7"/>
    <w:rsid w:val="00E032C5"/>
    <w:rsid w:val="00E032CF"/>
    <w:rsid w:val="00E034ED"/>
    <w:rsid w:val="00E037D4"/>
    <w:rsid w:val="00E0393F"/>
    <w:rsid w:val="00E03AF5"/>
    <w:rsid w:val="00E03CAF"/>
    <w:rsid w:val="00E04117"/>
    <w:rsid w:val="00E041E5"/>
    <w:rsid w:val="00E043ED"/>
    <w:rsid w:val="00E049E8"/>
    <w:rsid w:val="00E04B20"/>
    <w:rsid w:val="00E04BE0"/>
    <w:rsid w:val="00E04D0D"/>
    <w:rsid w:val="00E04EA6"/>
    <w:rsid w:val="00E0521C"/>
    <w:rsid w:val="00E0527A"/>
    <w:rsid w:val="00E05482"/>
    <w:rsid w:val="00E05555"/>
    <w:rsid w:val="00E0562C"/>
    <w:rsid w:val="00E059B7"/>
    <w:rsid w:val="00E06100"/>
    <w:rsid w:val="00E0612B"/>
    <w:rsid w:val="00E0641F"/>
    <w:rsid w:val="00E064D6"/>
    <w:rsid w:val="00E064F5"/>
    <w:rsid w:val="00E06581"/>
    <w:rsid w:val="00E0663A"/>
    <w:rsid w:val="00E06E43"/>
    <w:rsid w:val="00E06FE1"/>
    <w:rsid w:val="00E0714C"/>
    <w:rsid w:val="00E07499"/>
    <w:rsid w:val="00E07714"/>
    <w:rsid w:val="00E07791"/>
    <w:rsid w:val="00E0783A"/>
    <w:rsid w:val="00E07AC3"/>
    <w:rsid w:val="00E07D06"/>
    <w:rsid w:val="00E10705"/>
    <w:rsid w:val="00E10AFD"/>
    <w:rsid w:val="00E10C16"/>
    <w:rsid w:val="00E11303"/>
    <w:rsid w:val="00E11771"/>
    <w:rsid w:val="00E11BB5"/>
    <w:rsid w:val="00E11DDD"/>
    <w:rsid w:val="00E11F94"/>
    <w:rsid w:val="00E11FD6"/>
    <w:rsid w:val="00E120F5"/>
    <w:rsid w:val="00E124AC"/>
    <w:rsid w:val="00E12AEB"/>
    <w:rsid w:val="00E12D18"/>
    <w:rsid w:val="00E12F16"/>
    <w:rsid w:val="00E12F7D"/>
    <w:rsid w:val="00E13201"/>
    <w:rsid w:val="00E1360F"/>
    <w:rsid w:val="00E13865"/>
    <w:rsid w:val="00E138C3"/>
    <w:rsid w:val="00E13A37"/>
    <w:rsid w:val="00E13A98"/>
    <w:rsid w:val="00E13C0D"/>
    <w:rsid w:val="00E13DFF"/>
    <w:rsid w:val="00E13EC5"/>
    <w:rsid w:val="00E140C2"/>
    <w:rsid w:val="00E140EE"/>
    <w:rsid w:val="00E141F9"/>
    <w:rsid w:val="00E143B5"/>
    <w:rsid w:val="00E14C6C"/>
    <w:rsid w:val="00E14D58"/>
    <w:rsid w:val="00E14E38"/>
    <w:rsid w:val="00E14E81"/>
    <w:rsid w:val="00E14FEB"/>
    <w:rsid w:val="00E151B7"/>
    <w:rsid w:val="00E15530"/>
    <w:rsid w:val="00E15A10"/>
    <w:rsid w:val="00E15A17"/>
    <w:rsid w:val="00E15E51"/>
    <w:rsid w:val="00E15E7F"/>
    <w:rsid w:val="00E15F8C"/>
    <w:rsid w:val="00E1600D"/>
    <w:rsid w:val="00E16155"/>
    <w:rsid w:val="00E16205"/>
    <w:rsid w:val="00E16461"/>
    <w:rsid w:val="00E16469"/>
    <w:rsid w:val="00E164E9"/>
    <w:rsid w:val="00E16B86"/>
    <w:rsid w:val="00E16E88"/>
    <w:rsid w:val="00E16FE8"/>
    <w:rsid w:val="00E171CF"/>
    <w:rsid w:val="00E1737B"/>
    <w:rsid w:val="00E1751C"/>
    <w:rsid w:val="00E17914"/>
    <w:rsid w:val="00E1793F"/>
    <w:rsid w:val="00E17B4C"/>
    <w:rsid w:val="00E17BA9"/>
    <w:rsid w:val="00E17FF1"/>
    <w:rsid w:val="00E201A9"/>
    <w:rsid w:val="00E206E3"/>
    <w:rsid w:val="00E2095F"/>
    <w:rsid w:val="00E20B50"/>
    <w:rsid w:val="00E20D9C"/>
    <w:rsid w:val="00E20EAC"/>
    <w:rsid w:val="00E21085"/>
    <w:rsid w:val="00E2158F"/>
    <w:rsid w:val="00E216BF"/>
    <w:rsid w:val="00E21B07"/>
    <w:rsid w:val="00E21BEF"/>
    <w:rsid w:val="00E21CC5"/>
    <w:rsid w:val="00E21F12"/>
    <w:rsid w:val="00E221E0"/>
    <w:rsid w:val="00E22204"/>
    <w:rsid w:val="00E22305"/>
    <w:rsid w:val="00E22947"/>
    <w:rsid w:val="00E22B12"/>
    <w:rsid w:val="00E22E0F"/>
    <w:rsid w:val="00E22EC9"/>
    <w:rsid w:val="00E23690"/>
    <w:rsid w:val="00E237D9"/>
    <w:rsid w:val="00E23A59"/>
    <w:rsid w:val="00E246E3"/>
    <w:rsid w:val="00E249DC"/>
    <w:rsid w:val="00E24B0E"/>
    <w:rsid w:val="00E24B21"/>
    <w:rsid w:val="00E24E0A"/>
    <w:rsid w:val="00E2510E"/>
    <w:rsid w:val="00E2522E"/>
    <w:rsid w:val="00E25438"/>
    <w:rsid w:val="00E2562A"/>
    <w:rsid w:val="00E2565E"/>
    <w:rsid w:val="00E256A5"/>
    <w:rsid w:val="00E25730"/>
    <w:rsid w:val="00E25B37"/>
    <w:rsid w:val="00E25C84"/>
    <w:rsid w:val="00E2608B"/>
    <w:rsid w:val="00E2616E"/>
    <w:rsid w:val="00E267A0"/>
    <w:rsid w:val="00E267CC"/>
    <w:rsid w:val="00E26D21"/>
    <w:rsid w:val="00E26E10"/>
    <w:rsid w:val="00E27069"/>
    <w:rsid w:val="00E278F8"/>
    <w:rsid w:val="00E27E5D"/>
    <w:rsid w:val="00E3032E"/>
    <w:rsid w:val="00E30D76"/>
    <w:rsid w:val="00E312A7"/>
    <w:rsid w:val="00E3135D"/>
    <w:rsid w:val="00E3193A"/>
    <w:rsid w:val="00E31AE5"/>
    <w:rsid w:val="00E31E3B"/>
    <w:rsid w:val="00E32137"/>
    <w:rsid w:val="00E3226C"/>
    <w:rsid w:val="00E322BF"/>
    <w:rsid w:val="00E3258A"/>
    <w:rsid w:val="00E32D1C"/>
    <w:rsid w:val="00E3309F"/>
    <w:rsid w:val="00E334F2"/>
    <w:rsid w:val="00E34147"/>
    <w:rsid w:val="00E34351"/>
    <w:rsid w:val="00E348E8"/>
    <w:rsid w:val="00E349F3"/>
    <w:rsid w:val="00E349F6"/>
    <w:rsid w:val="00E3529B"/>
    <w:rsid w:val="00E3550D"/>
    <w:rsid w:val="00E356D9"/>
    <w:rsid w:val="00E3573B"/>
    <w:rsid w:val="00E3595F"/>
    <w:rsid w:val="00E35E94"/>
    <w:rsid w:val="00E36350"/>
    <w:rsid w:val="00E3687B"/>
    <w:rsid w:val="00E36CF1"/>
    <w:rsid w:val="00E3712D"/>
    <w:rsid w:val="00E372A0"/>
    <w:rsid w:val="00E3757E"/>
    <w:rsid w:val="00E375F5"/>
    <w:rsid w:val="00E37CC2"/>
    <w:rsid w:val="00E40203"/>
    <w:rsid w:val="00E409F0"/>
    <w:rsid w:val="00E40DA3"/>
    <w:rsid w:val="00E4164F"/>
    <w:rsid w:val="00E41B40"/>
    <w:rsid w:val="00E41C23"/>
    <w:rsid w:val="00E41FEF"/>
    <w:rsid w:val="00E420C7"/>
    <w:rsid w:val="00E42505"/>
    <w:rsid w:val="00E4269B"/>
    <w:rsid w:val="00E4279B"/>
    <w:rsid w:val="00E427E2"/>
    <w:rsid w:val="00E4290E"/>
    <w:rsid w:val="00E429B3"/>
    <w:rsid w:val="00E42D5B"/>
    <w:rsid w:val="00E436EE"/>
    <w:rsid w:val="00E43FCC"/>
    <w:rsid w:val="00E44673"/>
    <w:rsid w:val="00E44834"/>
    <w:rsid w:val="00E448F0"/>
    <w:rsid w:val="00E44AD4"/>
    <w:rsid w:val="00E44BFD"/>
    <w:rsid w:val="00E44FF2"/>
    <w:rsid w:val="00E45370"/>
    <w:rsid w:val="00E456C3"/>
    <w:rsid w:val="00E45850"/>
    <w:rsid w:val="00E458F0"/>
    <w:rsid w:val="00E45996"/>
    <w:rsid w:val="00E45D1E"/>
    <w:rsid w:val="00E4630B"/>
    <w:rsid w:val="00E46958"/>
    <w:rsid w:val="00E4749C"/>
    <w:rsid w:val="00E4772C"/>
    <w:rsid w:val="00E47F76"/>
    <w:rsid w:val="00E47FFB"/>
    <w:rsid w:val="00E500E3"/>
    <w:rsid w:val="00E50B26"/>
    <w:rsid w:val="00E50B7B"/>
    <w:rsid w:val="00E50C1F"/>
    <w:rsid w:val="00E50D75"/>
    <w:rsid w:val="00E50E5B"/>
    <w:rsid w:val="00E50E81"/>
    <w:rsid w:val="00E510AE"/>
    <w:rsid w:val="00E5117B"/>
    <w:rsid w:val="00E51570"/>
    <w:rsid w:val="00E515E0"/>
    <w:rsid w:val="00E51864"/>
    <w:rsid w:val="00E518DF"/>
    <w:rsid w:val="00E51AB5"/>
    <w:rsid w:val="00E51E18"/>
    <w:rsid w:val="00E51EE6"/>
    <w:rsid w:val="00E5211B"/>
    <w:rsid w:val="00E5242D"/>
    <w:rsid w:val="00E526D9"/>
    <w:rsid w:val="00E527A0"/>
    <w:rsid w:val="00E52958"/>
    <w:rsid w:val="00E52B6A"/>
    <w:rsid w:val="00E52C3C"/>
    <w:rsid w:val="00E53193"/>
    <w:rsid w:val="00E53283"/>
    <w:rsid w:val="00E5411A"/>
    <w:rsid w:val="00E542D4"/>
    <w:rsid w:val="00E5433E"/>
    <w:rsid w:val="00E5441E"/>
    <w:rsid w:val="00E5458F"/>
    <w:rsid w:val="00E546C7"/>
    <w:rsid w:val="00E54B6C"/>
    <w:rsid w:val="00E55116"/>
    <w:rsid w:val="00E551C8"/>
    <w:rsid w:val="00E556FD"/>
    <w:rsid w:val="00E55E59"/>
    <w:rsid w:val="00E563D0"/>
    <w:rsid w:val="00E5648C"/>
    <w:rsid w:val="00E565D7"/>
    <w:rsid w:val="00E56F5D"/>
    <w:rsid w:val="00E56FE7"/>
    <w:rsid w:val="00E5708C"/>
    <w:rsid w:val="00E5742C"/>
    <w:rsid w:val="00E576B9"/>
    <w:rsid w:val="00E57781"/>
    <w:rsid w:val="00E57A23"/>
    <w:rsid w:val="00E57AF2"/>
    <w:rsid w:val="00E57CCC"/>
    <w:rsid w:val="00E57F52"/>
    <w:rsid w:val="00E602B3"/>
    <w:rsid w:val="00E60343"/>
    <w:rsid w:val="00E6063C"/>
    <w:rsid w:val="00E6069B"/>
    <w:rsid w:val="00E607B7"/>
    <w:rsid w:val="00E60A3C"/>
    <w:rsid w:val="00E60A41"/>
    <w:rsid w:val="00E60C05"/>
    <w:rsid w:val="00E60CC2"/>
    <w:rsid w:val="00E60E78"/>
    <w:rsid w:val="00E60E90"/>
    <w:rsid w:val="00E611C0"/>
    <w:rsid w:val="00E6132C"/>
    <w:rsid w:val="00E616F4"/>
    <w:rsid w:val="00E61B08"/>
    <w:rsid w:val="00E61F90"/>
    <w:rsid w:val="00E620CA"/>
    <w:rsid w:val="00E6219F"/>
    <w:rsid w:val="00E62323"/>
    <w:rsid w:val="00E624C0"/>
    <w:rsid w:val="00E62755"/>
    <w:rsid w:val="00E62AA1"/>
    <w:rsid w:val="00E62CC2"/>
    <w:rsid w:val="00E62DC7"/>
    <w:rsid w:val="00E63537"/>
    <w:rsid w:val="00E64379"/>
    <w:rsid w:val="00E64C05"/>
    <w:rsid w:val="00E6544C"/>
    <w:rsid w:val="00E65C4D"/>
    <w:rsid w:val="00E65EEB"/>
    <w:rsid w:val="00E65F18"/>
    <w:rsid w:val="00E66032"/>
    <w:rsid w:val="00E660F7"/>
    <w:rsid w:val="00E669A2"/>
    <w:rsid w:val="00E66AB4"/>
    <w:rsid w:val="00E66C3A"/>
    <w:rsid w:val="00E66C71"/>
    <w:rsid w:val="00E66D6C"/>
    <w:rsid w:val="00E66FE1"/>
    <w:rsid w:val="00E67277"/>
    <w:rsid w:val="00E675F0"/>
    <w:rsid w:val="00E67B24"/>
    <w:rsid w:val="00E67CF5"/>
    <w:rsid w:val="00E708E9"/>
    <w:rsid w:val="00E70BD8"/>
    <w:rsid w:val="00E70D9F"/>
    <w:rsid w:val="00E71E19"/>
    <w:rsid w:val="00E71E68"/>
    <w:rsid w:val="00E71FEE"/>
    <w:rsid w:val="00E7214B"/>
    <w:rsid w:val="00E725C6"/>
    <w:rsid w:val="00E7275A"/>
    <w:rsid w:val="00E73121"/>
    <w:rsid w:val="00E73184"/>
    <w:rsid w:val="00E731E8"/>
    <w:rsid w:val="00E73607"/>
    <w:rsid w:val="00E73700"/>
    <w:rsid w:val="00E73A6D"/>
    <w:rsid w:val="00E73B33"/>
    <w:rsid w:val="00E73D37"/>
    <w:rsid w:val="00E74AF1"/>
    <w:rsid w:val="00E74BC9"/>
    <w:rsid w:val="00E74C50"/>
    <w:rsid w:val="00E74CA5"/>
    <w:rsid w:val="00E74D43"/>
    <w:rsid w:val="00E74E3A"/>
    <w:rsid w:val="00E7507C"/>
    <w:rsid w:val="00E763CF"/>
    <w:rsid w:val="00E7663D"/>
    <w:rsid w:val="00E76716"/>
    <w:rsid w:val="00E7672C"/>
    <w:rsid w:val="00E76BF3"/>
    <w:rsid w:val="00E76D27"/>
    <w:rsid w:val="00E76DC2"/>
    <w:rsid w:val="00E76E9D"/>
    <w:rsid w:val="00E76FA4"/>
    <w:rsid w:val="00E77072"/>
    <w:rsid w:val="00E77227"/>
    <w:rsid w:val="00E77339"/>
    <w:rsid w:val="00E774BA"/>
    <w:rsid w:val="00E774BE"/>
    <w:rsid w:val="00E7755C"/>
    <w:rsid w:val="00E77F8C"/>
    <w:rsid w:val="00E80271"/>
    <w:rsid w:val="00E80351"/>
    <w:rsid w:val="00E804C4"/>
    <w:rsid w:val="00E80A0B"/>
    <w:rsid w:val="00E80ADB"/>
    <w:rsid w:val="00E80AE4"/>
    <w:rsid w:val="00E80C14"/>
    <w:rsid w:val="00E80C7B"/>
    <w:rsid w:val="00E81008"/>
    <w:rsid w:val="00E812DE"/>
    <w:rsid w:val="00E813ED"/>
    <w:rsid w:val="00E814B5"/>
    <w:rsid w:val="00E814D8"/>
    <w:rsid w:val="00E816D5"/>
    <w:rsid w:val="00E81A04"/>
    <w:rsid w:val="00E81DF2"/>
    <w:rsid w:val="00E82443"/>
    <w:rsid w:val="00E82528"/>
    <w:rsid w:val="00E82612"/>
    <w:rsid w:val="00E8262B"/>
    <w:rsid w:val="00E82A19"/>
    <w:rsid w:val="00E82BC3"/>
    <w:rsid w:val="00E82DDB"/>
    <w:rsid w:val="00E82E57"/>
    <w:rsid w:val="00E8347C"/>
    <w:rsid w:val="00E8363B"/>
    <w:rsid w:val="00E8368A"/>
    <w:rsid w:val="00E83E9F"/>
    <w:rsid w:val="00E8403C"/>
    <w:rsid w:val="00E842F7"/>
    <w:rsid w:val="00E847E8"/>
    <w:rsid w:val="00E84C9C"/>
    <w:rsid w:val="00E8550C"/>
    <w:rsid w:val="00E85971"/>
    <w:rsid w:val="00E864DD"/>
    <w:rsid w:val="00E86783"/>
    <w:rsid w:val="00E8682A"/>
    <w:rsid w:val="00E868A0"/>
    <w:rsid w:val="00E86AE6"/>
    <w:rsid w:val="00E86EE9"/>
    <w:rsid w:val="00E870C0"/>
    <w:rsid w:val="00E87276"/>
    <w:rsid w:val="00E87947"/>
    <w:rsid w:val="00E87C7F"/>
    <w:rsid w:val="00E87DD8"/>
    <w:rsid w:val="00E90616"/>
    <w:rsid w:val="00E90939"/>
    <w:rsid w:val="00E90C48"/>
    <w:rsid w:val="00E9102C"/>
    <w:rsid w:val="00E91536"/>
    <w:rsid w:val="00E916E4"/>
    <w:rsid w:val="00E916EF"/>
    <w:rsid w:val="00E91DDD"/>
    <w:rsid w:val="00E91DEE"/>
    <w:rsid w:val="00E91E4A"/>
    <w:rsid w:val="00E92CFB"/>
    <w:rsid w:val="00E92EF5"/>
    <w:rsid w:val="00E939AC"/>
    <w:rsid w:val="00E93C86"/>
    <w:rsid w:val="00E93ECA"/>
    <w:rsid w:val="00E94011"/>
    <w:rsid w:val="00E946CD"/>
    <w:rsid w:val="00E949FC"/>
    <w:rsid w:val="00E94E6D"/>
    <w:rsid w:val="00E956AF"/>
    <w:rsid w:val="00E9570D"/>
    <w:rsid w:val="00E96070"/>
    <w:rsid w:val="00E96489"/>
    <w:rsid w:val="00E964D6"/>
    <w:rsid w:val="00E966F0"/>
    <w:rsid w:val="00E96842"/>
    <w:rsid w:val="00E96AFA"/>
    <w:rsid w:val="00E96BC2"/>
    <w:rsid w:val="00E96EB0"/>
    <w:rsid w:val="00E970E9"/>
    <w:rsid w:val="00E978CE"/>
    <w:rsid w:val="00E9798B"/>
    <w:rsid w:val="00E979FE"/>
    <w:rsid w:val="00E97A16"/>
    <w:rsid w:val="00E97A6E"/>
    <w:rsid w:val="00E97F97"/>
    <w:rsid w:val="00E97FBF"/>
    <w:rsid w:val="00EA0AFE"/>
    <w:rsid w:val="00EA0B31"/>
    <w:rsid w:val="00EA0BF9"/>
    <w:rsid w:val="00EA0DEF"/>
    <w:rsid w:val="00EA0E5A"/>
    <w:rsid w:val="00EA1056"/>
    <w:rsid w:val="00EA120D"/>
    <w:rsid w:val="00EA193D"/>
    <w:rsid w:val="00EA1E61"/>
    <w:rsid w:val="00EA202E"/>
    <w:rsid w:val="00EA24FA"/>
    <w:rsid w:val="00EA29AB"/>
    <w:rsid w:val="00EA2A4C"/>
    <w:rsid w:val="00EA2B6B"/>
    <w:rsid w:val="00EA307F"/>
    <w:rsid w:val="00EA32CE"/>
    <w:rsid w:val="00EA36D7"/>
    <w:rsid w:val="00EA37AC"/>
    <w:rsid w:val="00EA37C9"/>
    <w:rsid w:val="00EA37F4"/>
    <w:rsid w:val="00EA3C0D"/>
    <w:rsid w:val="00EA3F11"/>
    <w:rsid w:val="00EA4A01"/>
    <w:rsid w:val="00EA4B97"/>
    <w:rsid w:val="00EA512E"/>
    <w:rsid w:val="00EA5181"/>
    <w:rsid w:val="00EA530D"/>
    <w:rsid w:val="00EA581A"/>
    <w:rsid w:val="00EA5BB4"/>
    <w:rsid w:val="00EA5D2B"/>
    <w:rsid w:val="00EA5EB9"/>
    <w:rsid w:val="00EA5EEE"/>
    <w:rsid w:val="00EA659F"/>
    <w:rsid w:val="00EA66DA"/>
    <w:rsid w:val="00EA6A64"/>
    <w:rsid w:val="00EA6AD8"/>
    <w:rsid w:val="00EA6CD1"/>
    <w:rsid w:val="00EA7297"/>
    <w:rsid w:val="00EA7348"/>
    <w:rsid w:val="00EA7A2A"/>
    <w:rsid w:val="00EB02CC"/>
    <w:rsid w:val="00EB0672"/>
    <w:rsid w:val="00EB1605"/>
    <w:rsid w:val="00EB16D1"/>
    <w:rsid w:val="00EB1A18"/>
    <w:rsid w:val="00EB1A88"/>
    <w:rsid w:val="00EB20C0"/>
    <w:rsid w:val="00EB2395"/>
    <w:rsid w:val="00EB2CA3"/>
    <w:rsid w:val="00EB2E33"/>
    <w:rsid w:val="00EB2E95"/>
    <w:rsid w:val="00EB2F3D"/>
    <w:rsid w:val="00EB3020"/>
    <w:rsid w:val="00EB319F"/>
    <w:rsid w:val="00EB3839"/>
    <w:rsid w:val="00EB3852"/>
    <w:rsid w:val="00EB396C"/>
    <w:rsid w:val="00EB3AD5"/>
    <w:rsid w:val="00EB3AE7"/>
    <w:rsid w:val="00EB3D4C"/>
    <w:rsid w:val="00EB3F69"/>
    <w:rsid w:val="00EB40EC"/>
    <w:rsid w:val="00EB44EF"/>
    <w:rsid w:val="00EB4735"/>
    <w:rsid w:val="00EB47C7"/>
    <w:rsid w:val="00EB4847"/>
    <w:rsid w:val="00EB4B8D"/>
    <w:rsid w:val="00EB54F4"/>
    <w:rsid w:val="00EB5D09"/>
    <w:rsid w:val="00EB5FDE"/>
    <w:rsid w:val="00EB602C"/>
    <w:rsid w:val="00EB690F"/>
    <w:rsid w:val="00EB6D21"/>
    <w:rsid w:val="00EB6F8A"/>
    <w:rsid w:val="00EB713C"/>
    <w:rsid w:val="00EB714F"/>
    <w:rsid w:val="00EB74D0"/>
    <w:rsid w:val="00EB7A87"/>
    <w:rsid w:val="00EB7D60"/>
    <w:rsid w:val="00EB7D8A"/>
    <w:rsid w:val="00EC0E9B"/>
    <w:rsid w:val="00EC1321"/>
    <w:rsid w:val="00EC155B"/>
    <w:rsid w:val="00EC17D7"/>
    <w:rsid w:val="00EC189F"/>
    <w:rsid w:val="00EC198F"/>
    <w:rsid w:val="00EC1997"/>
    <w:rsid w:val="00EC2380"/>
    <w:rsid w:val="00EC2461"/>
    <w:rsid w:val="00EC2560"/>
    <w:rsid w:val="00EC28D3"/>
    <w:rsid w:val="00EC2AA5"/>
    <w:rsid w:val="00EC2C52"/>
    <w:rsid w:val="00EC34E8"/>
    <w:rsid w:val="00EC39D6"/>
    <w:rsid w:val="00EC3DDD"/>
    <w:rsid w:val="00EC3FFE"/>
    <w:rsid w:val="00EC4921"/>
    <w:rsid w:val="00EC4D5D"/>
    <w:rsid w:val="00EC4F1D"/>
    <w:rsid w:val="00EC534F"/>
    <w:rsid w:val="00EC57FA"/>
    <w:rsid w:val="00EC5824"/>
    <w:rsid w:val="00EC5BF1"/>
    <w:rsid w:val="00EC6180"/>
    <w:rsid w:val="00EC678A"/>
    <w:rsid w:val="00EC682E"/>
    <w:rsid w:val="00EC7494"/>
    <w:rsid w:val="00EC75B8"/>
    <w:rsid w:val="00EC7749"/>
    <w:rsid w:val="00EC7B54"/>
    <w:rsid w:val="00EC7D79"/>
    <w:rsid w:val="00ED0367"/>
    <w:rsid w:val="00ED036B"/>
    <w:rsid w:val="00ED05CD"/>
    <w:rsid w:val="00ED0DB4"/>
    <w:rsid w:val="00ED0F76"/>
    <w:rsid w:val="00ED1442"/>
    <w:rsid w:val="00ED1976"/>
    <w:rsid w:val="00ED1D24"/>
    <w:rsid w:val="00ED200F"/>
    <w:rsid w:val="00ED2535"/>
    <w:rsid w:val="00ED2692"/>
    <w:rsid w:val="00ED2741"/>
    <w:rsid w:val="00ED27DB"/>
    <w:rsid w:val="00ED2818"/>
    <w:rsid w:val="00ED289E"/>
    <w:rsid w:val="00ED2A3B"/>
    <w:rsid w:val="00ED31CA"/>
    <w:rsid w:val="00ED3345"/>
    <w:rsid w:val="00ED3966"/>
    <w:rsid w:val="00ED3F5C"/>
    <w:rsid w:val="00ED4159"/>
    <w:rsid w:val="00ED4679"/>
    <w:rsid w:val="00ED471E"/>
    <w:rsid w:val="00ED48B3"/>
    <w:rsid w:val="00ED48EA"/>
    <w:rsid w:val="00ED494E"/>
    <w:rsid w:val="00ED51B6"/>
    <w:rsid w:val="00ED5578"/>
    <w:rsid w:val="00ED5601"/>
    <w:rsid w:val="00ED57F4"/>
    <w:rsid w:val="00ED5972"/>
    <w:rsid w:val="00ED5A36"/>
    <w:rsid w:val="00ED5B08"/>
    <w:rsid w:val="00ED5B12"/>
    <w:rsid w:val="00ED5D7D"/>
    <w:rsid w:val="00ED5DA9"/>
    <w:rsid w:val="00ED5E29"/>
    <w:rsid w:val="00ED673C"/>
    <w:rsid w:val="00ED6BF9"/>
    <w:rsid w:val="00ED6CE6"/>
    <w:rsid w:val="00ED6E2F"/>
    <w:rsid w:val="00ED710F"/>
    <w:rsid w:val="00ED7170"/>
    <w:rsid w:val="00ED7873"/>
    <w:rsid w:val="00ED7917"/>
    <w:rsid w:val="00ED7BCD"/>
    <w:rsid w:val="00ED7C15"/>
    <w:rsid w:val="00ED7F91"/>
    <w:rsid w:val="00EE0428"/>
    <w:rsid w:val="00EE071D"/>
    <w:rsid w:val="00EE0748"/>
    <w:rsid w:val="00EE0A94"/>
    <w:rsid w:val="00EE0AB0"/>
    <w:rsid w:val="00EE0D60"/>
    <w:rsid w:val="00EE1034"/>
    <w:rsid w:val="00EE1652"/>
    <w:rsid w:val="00EE1CF8"/>
    <w:rsid w:val="00EE1D4A"/>
    <w:rsid w:val="00EE1DCA"/>
    <w:rsid w:val="00EE1F47"/>
    <w:rsid w:val="00EE25DD"/>
    <w:rsid w:val="00EE29E3"/>
    <w:rsid w:val="00EE2E41"/>
    <w:rsid w:val="00EE2FF3"/>
    <w:rsid w:val="00EE3184"/>
    <w:rsid w:val="00EE375B"/>
    <w:rsid w:val="00EE399F"/>
    <w:rsid w:val="00EE3B4B"/>
    <w:rsid w:val="00EE40F2"/>
    <w:rsid w:val="00EE428C"/>
    <w:rsid w:val="00EE4909"/>
    <w:rsid w:val="00EE492B"/>
    <w:rsid w:val="00EE4A3D"/>
    <w:rsid w:val="00EE4F0F"/>
    <w:rsid w:val="00EE4F69"/>
    <w:rsid w:val="00EE5840"/>
    <w:rsid w:val="00EE5953"/>
    <w:rsid w:val="00EE5D13"/>
    <w:rsid w:val="00EE5D14"/>
    <w:rsid w:val="00EE62C8"/>
    <w:rsid w:val="00EE6554"/>
    <w:rsid w:val="00EE674B"/>
    <w:rsid w:val="00EE67AC"/>
    <w:rsid w:val="00EE6ABE"/>
    <w:rsid w:val="00EE6D5E"/>
    <w:rsid w:val="00EE71FB"/>
    <w:rsid w:val="00EE7216"/>
    <w:rsid w:val="00EE7569"/>
    <w:rsid w:val="00EE7A9A"/>
    <w:rsid w:val="00EE7AB5"/>
    <w:rsid w:val="00EE7C30"/>
    <w:rsid w:val="00EE7E13"/>
    <w:rsid w:val="00EF00C3"/>
    <w:rsid w:val="00EF04C8"/>
    <w:rsid w:val="00EF057A"/>
    <w:rsid w:val="00EF0580"/>
    <w:rsid w:val="00EF077F"/>
    <w:rsid w:val="00EF0CC5"/>
    <w:rsid w:val="00EF0D42"/>
    <w:rsid w:val="00EF0F75"/>
    <w:rsid w:val="00EF1072"/>
    <w:rsid w:val="00EF184C"/>
    <w:rsid w:val="00EF199A"/>
    <w:rsid w:val="00EF1BB0"/>
    <w:rsid w:val="00EF1EA2"/>
    <w:rsid w:val="00EF1EFF"/>
    <w:rsid w:val="00EF2150"/>
    <w:rsid w:val="00EF22ED"/>
    <w:rsid w:val="00EF2451"/>
    <w:rsid w:val="00EF2509"/>
    <w:rsid w:val="00EF2AFD"/>
    <w:rsid w:val="00EF31A7"/>
    <w:rsid w:val="00EF3503"/>
    <w:rsid w:val="00EF3F45"/>
    <w:rsid w:val="00EF452F"/>
    <w:rsid w:val="00EF47A5"/>
    <w:rsid w:val="00EF4898"/>
    <w:rsid w:val="00EF4A48"/>
    <w:rsid w:val="00EF4C65"/>
    <w:rsid w:val="00EF4F42"/>
    <w:rsid w:val="00EF51A2"/>
    <w:rsid w:val="00EF57A2"/>
    <w:rsid w:val="00EF5ACB"/>
    <w:rsid w:val="00EF5AF3"/>
    <w:rsid w:val="00EF6372"/>
    <w:rsid w:val="00EF66A6"/>
    <w:rsid w:val="00EF6701"/>
    <w:rsid w:val="00EF6ABC"/>
    <w:rsid w:val="00EF6C00"/>
    <w:rsid w:val="00EF6C95"/>
    <w:rsid w:val="00EF6D91"/>
    <w:rsid w:val="00EF70DE"/>
    <w:rsid w:val="00EF7148"/>
    <w:rsid w:val="00EF73EF"/>
    <w:rsid w:val="00EF764E"/>
    <w:rsid w:val="00EF7AF4"/>
    <w:rsid w:val="00EF7B0A"/>
    <w:rsid w:val="00EF7D12"/>
    <w:rsid w:val="00F00711"/>
    <w:rsid w:val="00F009BE"/>
    <w:rsid w:val="00F00C95"/>
    <w:rsid w:val="00F00CCC"/>
    <w:rsid w:val="00F00CEC"/>
    <w:rsid w:val="00F01064"/>
    <w:rsid w:val="00F01527"/>
    <w:rsid w:val="00F01A4A"/>
    <w:rsid w:val="00F01DF5"/>
    <w:rsid w:val="00F01E11"/>
    <w:rsid w:val="00F02543"/>
    <w:rsid w:val="00F02890"/>
    <w:rsid w:val="00F02BBF"/>
    <w:rsid w:val="00F02DAD"/>
    <w:rsid w:val="00F02E40"/>
    <w:rsid w:val="00F036ED"/>
    <w:rsid w:val="00F0388E"/>
    <w:rsid w:val="00F03A37"/>
    <w:rsid w:val="00F03B11"/>
    <w:rsid w:val="00F03DBE"/>
    <w:rsid w:val="00F03EE1"/>
    <w:rsid w:val="00F0430E"/>
    <w:rsid w:val="00F04415"/>
    <w:rsid w:val="00F04708"/>
    <w:rsid w:val="00F04821"/>
    <w:rsid w:val="00F04EE3"/>
    <w:rsid w:val="00F05138"/>
    <w:rsid w:val="00F054EE"/>
    <w:rsid w:val="00F05804"/>
    <w:rsid w:val="00F059B5"/>
    <w:rsid w:val="00F05A6C"/>
    <w:rsid w:val="00F05A7E"/>
    <w:rsid w:val="00F05C9B"/>
    <w:rsid w:val="00F05E39"/>
    <w:rsid w:val="00F063F2"/>
    <w:rsid w:val="00F06646"/>
    <w:rsid w:val="00F066F0"/>
    <w:rsid w:val="00F06CF1"/>
    <w:rsid w:val="00F0716F"/>
    <w:rsid w:val="00F0723D"/>
    <w:rsid w:val="00F0771D"/>
    <w:rsid w:val="00F077E8"/>
    <w:rsid w:val="00F07839"/>
    <w:rsid w:val="00F07971"/>
    <w:rsid w:val="00F07A71"/>
    <w:rsid w:val="00F100E9"/>
    <w:rsid w:val="00F10117"/>
    <w:rsid w:val="00F101BA"/>
    <w:rsid w:val="00F101D6"/>
    <w:rsid w:val="00F105B3"/>
    <w:rsid w:val="00F109EF"/>
    <w:rsid w:val="00F10DED"/>
    <w:rsid w:val="00F10F76"/>
    <w:rsid w:val="00F112E6"/>
    <w:rsid w:val="00F115B2"/>
    <w:rsid w:val="00F11938"/>
    <w:rsid w:val="00F11AF8"/>
    <w:rsid w:val="00F11D4A"/>
    <w:rsid w:val="00F12041"/>
    <w:rsid w:val="00F122C6"/>
    <w:rsid w:val="00F123A1"/>
    <w:rsid w:val="00F12492"/>
    <w:rsid w:val="00F1267D"/>
    <w:rsid w:val="00F127CC"/>
    <w:rsid w:val="00F129E3"/>
    <w:rsid w:val="00F12A9C"/>
    <w:rsid w:val="00F12CDA"/>
    <w:rsid w:val="00F131DC"/>
    <w:rsid w:val="00F1328F"/>
    <w:rsid w:val="00F133D9"/>
    <w:rsid w:val="00F133EA"/>
    <w:rsid w:val="00F1397B"/>
    <w:rsid w:val="00F13B58"/>
    <w:rsid w:val="00F13C93"/>
    <w:rsid w:val="00F13EE2"/>
    <w:rsid w:val="00F14028"/>
    <w:rsid w:val="00F1402A"/>
    <w:rsid w:val="00F14208"/>
    <w:rsid w:val="00F142D8"/>
    <w:rsid w:val="00F143BE"/>
    <w:rsid w:val="00F1454D"/>
    <w:rsid w:val="00F14802"/>
    <w:rsid w:val="00F14BAC"/>
    <w:rsid w:val="00F14D3B"/>
    <w:rsid w:val="00F14D65"/>
    <w:rsid w:val="00F14F3E"/>
    <w:rsid w:val="00F15A1F"/>
    <w:rsid w:val="00F15B7E"/>
    <w:rsid w:val="00F15EE9"/>
    <w:rsid w:val="00F1627F"/>
    <w:rsid w:val="00F162C1"/>
    <w:rsid w:val="00F16317"/>
    <w:rsid w:val="00F16A07"/>
    <w:rsid w:val="00F16A33"/>
    <w:rsid w:val="00F16DF5"/>
    <w:rsid w:val="00F17277"/>
    <w:rsid w:val="00F17DBD"/>
    <w:rsid w:val="00F208D6"/>
    <w:rsid w:val="00F20B06"/>
    <w:rsid w:val="00F20B3E"/>
    <w:rsid w:val="00F20C0A"/>
    <w:rsid w:val="00F20C38"/>
    <w:rsid w:val="00F2139D"/>
    <w:rsid w:val="00F2154C"/>
    <w:rsid w:val="00F21E90"/>
    <w:rsid w:val="00F21FB8"/>
    <w:rsid w:val="00F22635"/>
    <w:rsid w:val="00F22CEB"/>
    <w:rsid w:val="00F22D5A"/>
    <w:rsid w:val="00F22FFA"/>
    <w:rsid w:val="00F2363F"/>
    <w:rsid w:val="00F2390F"/>
    <w:rsid w:val="00F23952"/>
    <w:rsid w:val="00F239FC"/>
    <w:rsid w:val="00F23BBE"/>
    <w:rsid w:val="00F23CBF"/>
    <w:rsid w:val="00F24462"/>
    <w:rsid w:val="00F2447D"/>
    <w:rsid w:val="00F24530"/>
    <w:rsid w:val="00F2462B"/>
    <w:rsid w:val="00F248A0"/>
    <w:rsid w:val="00F249EE"/>
    <w:rsid w:val="00F24A66"/>
    <w:rsid w:val="00F24ADC"/>
    <w:rsid w:val="00F24C3C"/>
    <w:rsid w:val="00F24FF5"/>
    <w:rsid w:val="00F25EE8"/>
    <w:rsid w:val="00F2607C"/>
    <w:rsid w:val="00F2630F"/>
    <w:rsid w:val="00F263E5"/>
    <w:rsid w:val="00F26495"/>
    <w:rsid w:val="00F27E4E"/>
    <w:rsid w:val="00F27F25"/>
    <w:rsid w:val="00F3005D"/>
    <w:rsid w:val="00F30089"/>
    <w:rsid w:val="00F3009E"/>
    <w:rsid w:val="00F30171"/>
    <w:rsid w:val="00F30514"/>
    <w:rsid w:val="00F30BF8"/>
    <w:rsid w:val="00F30FF2"/>
    <w:rsid w:val="00F31050"/>
    <w:rsid w:val="00F31514"/>
    <w:rsid w:val="00F31ABD"/>
    <w:rsid w:val="00F32115"/>
    <w:rsid w:val="00F32273"/>
    <w:rsid w:val="00F32482"/>
    <w:rsid w:val="00F324D4"/>
    <w:rsid w:val="00F32674"/>
    <w:rsid w:val="00F32C06"/>
    <w:rsid w:val="00F32EAC"/>
    <w:rsid w:val="00F32F81"/>
    <w:rsid w:val="00F3309E"/>
    <w:rsid w:val="00F330CD"/>
    <w:rsid w:val="00F33160"/>
    <w:rsid w:val="00F3342C"/>
    <w:rsid w:val="00F3343E"/>
    <w:rsid w:val="00F33BB1"/>
    <w:rsid w:val="00F33CAD"/>
    <w:rsid w:val="00F33E37"/>
    <w:rsid w:val="00F34511"/>
    <w:rsid w:val="00F34792"/>
    <w:rsid w:val="00F349DA"/>
    <w:rsid w:val="00F34A13"/>
    <w:rsid w:val="00F34D87"/>
    <w:rsid w:val="00F352F7"/>
    <w:rsid w:val="00F35685"/>
    <w:rsid w:val="00F35ED3"/>
    <w:rsid w:val="00F36437"/>
    <w:rsid w:val="00F365FD"/>
    <w:rsid w:val="00F369CD"/>
    <w:rsid w:val="00F369E2"/>
    <w:rsid w:val="00F36FD7"/>
    <w:rsid w:val="00F370D8"/>
    <w:rsid w:val="00F370FA"/>
    <w:rsid w:val="00F37172"/>
    <w:rsid w:val="00F374BE"/>
    <w:rsid w:val="00F37726"/>
    <w:rsid w:val="00F37B91"/>
    <w:rsid w:val="00F37C87"/>
    <w:rsid w:val="00F40237"/>
    <w:rsid w:val="00F4028C"/>
    <w:rsid w:val="00F402CF"/>
    <w:rsid w:val="00F40777"/>
    <w:rsid w:val="00F40FC0"/>
    <w:rsid w:val="00F410C4"/>
    <w:rsid w:val="00F41196"/>
    <w:rsid w:val="00F411F1"/>
    <w:rsid w:val="00F41884"/>
    <w:rsid w:val="00F41B01"/>
    <w:rsid w:val="00F42094"/>
    <w:rsid w:val="00F4256D"/>
    <w:rsid w:val="00F427AB"/>
    <w:rsid w:val="00F42C23"/>
    <w:rsid w:val="00F42D15"/>
    <w:rsid w:val="00F4331A"/>
    <w:rsid w:val="00F43A27"/>
    <w:rsid w:val="00F43BAE"/>
    <w:rsid w:val="00F4416A"/>
    <w:rsid w:val="00F44313"/>
    <w:rsid w:val="00F44A58"/>
    <w:rsid w:val="00F44BAB"/>
    <w:rsid w:val="00F44C45"/>
    <w:rsid w:val="00F44E5B"/>
    <w:rsid w:val="00F452B4"/>
    <w:rsid w:val="00F45480"/>
    <w:rsid w:val="00F46497"/>
    <w:rsid w:val="00F465B8"/>
    <w:rsid w:val="00F4682F"/>
    <w:rsid w:val="00F46E2D"/>
    <w:rsid w:val="00F475F7"/>
    <w:rsid w:val="00F477F3"/>
    <w:rsid w:val="00F478CB"/>
    <w:rsid w:val="00F4795D"/>
    <w:rsid w:val="00F47D86"/>
    <w:rsid w:val="00F47D90"/>
    <w:rsid w:val="00F50010"/>
    <w:rsid w:val="00F505C9"/>
    <w:rsid w:val="00F50628"/>
    <w:rsid w:val="00F5112B"/>
    <w:rsid w:val="00F5148F"/>
    <w:rsid w:val="00F51BE9"/>
    <w:rsid w:val="00F51D14"/>
    <w:rsid w:val="00F52390"/>
    <w:rsid w:val="00F52478"/>
    <w:rsid w:val="00F52765"/>
    <w:rsid w:val="00F5292E"/>
    <w:rsid w:val="00F52BE2"/>
    <w:rsid w:val="00F5326F"/>
    <w:rsid w:val="00F537AD"/>
    <w:rsid w:val="00F5391F"/>
    <w:rsid w:val="00F539FF"/>
    <w:rsid w:val="00F53A18"/>
    <w:rsid w:val="00F53F13"/>
    <w:rsid w:val="00F54239"/>
    <w:rsid w:val="00F543D2"/>
    <w:rsid w:val="00F543E2"/>
    <w:rsid w:val="00F54766"/>
    <w:rsid w:val="00F54B13"/>
    <w:rsid w:val="00F54BE2"/>
    <w:rsid w:val="00F54EFF"/>
    <w:rsid w:val="00F552ED"/>
    <w:rsid w:val="00F552F6"/>
    <w:rsid w:val="00F556FF"/>
    <w:rsid w:val="00F55D0E"/>
    <w:rsid w:val="00F5638C"/>
    <w:rsid w:val="00F564D8"/>
    <w:rsid w:val="00F56583"/>
    <w:rsid w:val="00F5662B"/>
    <w:rsid w:val="00F57046"/>
    <w:rsid w:val="00F5775C"/>
    <w:rsid w:val="00F57AB3"/>
    <w:rsid w:val="00F57C0C"/>
    <w:rsid w:val="00F57E74"/>
    <w:rsid w:val="00F60085"/>
    <w:rsid w:val="00F60261"/>
    <w:rsid w:val="00F605D8"/>
    <w:rsid w:val="00F6074C"/>
    <w:rsid w:val="00F607F1"/>
    <w:rsid w:val="00F60A94"/>
    <w:rsid w:val="00F60B28"/>
    <w:rsid w:val="00F60C52"/>
    <w:rsid w:val="00F60E08"/>
    <w:rsid w:val="00F60F03"/>
    <w:rsid w:val="00F61253"/>
    <w:rsid w:val="00F61316"/>
    <w:rsid w:val="00F616EB"/>
    <w:rsid w:val="00F619AC"/>
    <w:rsid w:val="00F61B05"/>
    <w:rsid w:val="00F61C42"/>
    <w:rsid w:val="00F61E18"/>
    <w:rsid w:val="00F61FD4"/>
    <w:rsid w:val="00F62089"/>
    <w:rsid w:val="00F624D6"/>
    <w:rsid w:val="00F62B8E"/>
    <w:rsid w:val="00F62DFE"/>
    <w:rsid w:val="00F63621"/>
    <w:rsid w:val="00F638DD"/>
    <w:rsid w:val="00F63B25"/>
    <w:rsid w:val="00F63DD6"/>
    <w:rsid w:val="00F64120"/>
    <w:rsid w:val="00F641D3"/>
    <w:rsid w:val="00F646C8"/>
    <w:rsid w:val="00F65123"/>
    <w:rsid w:val="00F655C6"/>
    <w:rsid w:val="00F657BB"/>
    <w:rsid w:val="00F65899"/>
    <w:rsid w:val="00F659A2"/>
    <w:rsid w:val="00F66091"/>
    <w:rsid w:val="00F661AE"/>
    <w:rsid w:val="00F6626E"/>
    <w:rsid w:val="00F664E8"/>
    <w:rsid w:val="00F66B4C"/>
    <w:rsid w:val="00F66B8C"/>
    <w:rsid w:val="00F66F00"/>
    <w:rsid w:val="00F6728C"/>
    <w:rsid w:val="00F6770E"/>
    <w:rsid w:val="00F67994"/>
    <w:rsid w:val="00F67AD2"/>
    <w:rsid w:val="00F70422"/>
    <w:rsid w:val="00F70439"/>
    <w:rsid w:val="00F70611"/>
    <w:rsid w:val="00F70DDF"/>
    <w:rsid w:val="00F70F29"/>
    <w:rsid w:val="00F71125"/>
    <w:rsid w:val="00F71813"/>
    <w:rsid w:val="00F71867"/>
    <w:rsid w:val="00F71F2D"/>
    <w:rsid w:val="00F72074"/>
    <w:rsid w:val="00F7265B"/>
    <w:rsid w:val="00F728A4"/>
    <w:rsid w:val="00F729BA"/>
    <w:rsid w:val="00F72E94"/>
    <w:rsid w:val="00F72F05"/>
    <w:rsid w:val="00F72F32"/>
    <w:rsid w:val="00F72F96"/>
    <w:rsid w:val="00F7339A"/>
    <w:rsid w:val="00F733B9"/>
    <w:rsid w:val="00F735ED"/>
    <w:rsid w:val="00F73BB1"/>
    <w:rsid w:val="00F73BC0"/>
    <w:rsid w:val="00F73CD8"/>
    <w:rsid w:val="00F73F24"/>
    <w:rsid w:val="00F73FC7"/>
    <w:rsid w:val="00F7411C"/>
    <w:rsid w:val="00F7416D"/>
    <w:rsid w:val="00F746AD"/>
    <w:rsid w:val="00F74B1C"/>
    <w:rsid w:val="00F74CB7"/>
    <w:rsid w:val="00F74CE0"/>
    <w:rsid w:val="00F74F59"/>
    <w:rsid w:val="00F750E3"/>
    <w:rsid w:val="00F750F2"/>
    <w:rsid w:val="00F75124"/>
    <w:rsid w:val="00F753E0"/>
    <w:rsid w:val="00F75661"/>
    <w:rsid w:val="00F75669"/>
    <w:rsid w:val="00F75741"/>
    <w:rsid w:val="00F757AA"/>
    <w:rsid w:val="00F757C4"/>
    <w:rsid w:val="00F759E5"/>
    <w:rsid w:val="00F75AC2"/>
    <w:rsid w:val="00F76403"/>
    <w:rsid w:val="00F7643F"/>
    <w:rsid w:val="00F76510"/>
    <w:rsid w:val="00F769C7"/>
    <w:rsid w:val="00F7752C"/>
    <w:rsid w:val="00F77621"/>
    <w:rsid w:val="00F77CE8"/>
    <w:rsid w:val="00F801AF"/>
    <w:rsid w:val="00F805CE"/>
    <w:rsid w:val="00F80B0A"/>
    <w:rsid w:val="00F80C5B"/>
    <w:rsid w:val="00F80E75"/>
    <w:rsid w:val="00F813A5"/>
    <w:rsid w:val="00F8199D"/>
    <w:rsid w:val="00F8231C"/>
    <w:rsid w:val="00F82F0F"/>
    <w:rsid w:val="00F82FFB"/>
    <w:rsid w:val="00F832C8"/>
    <w:rsid w:val="00F83761"/>
    <w:rsid w:val="00F8421E"/>
    <w:rsid w:val="00F84252"/>
    <w:rsid w:val="00F84452"/>
    <w:rsid w:val="00F84F29"/>
    <w:rsid w:val="00F84F79"/>
    <w:rsid w:val="00F852A6"/>
    <w:rsid w:val="00F8580A"/>
    <w:rsid w:val="00F85E05"/>
    <w:rsid w:val="00F86416"/>
    <w:rsid w:val="00F86605"/>
    <w:rsid w:val="00F86E84"/>
    <w:rsid w:val="00F86FEF"/>
    <w:rsid w:val="00F87293"/>
    <w:rsid w:val="00F878CA"/>
    <w:rsid w:val="00F87BCD"/>
    <w:rsid w:val="00F905B5"/>
    <w:rsid w:val="00F9088A"/>
    <w:rsid w:val="00F90B01"/>
    <w:rsid w:val="00F90D73"/>
    <w:rsid w:val="00F90E5E"/>
    <w:rsid w:val="00F90F85"/>
    <w:rsid w:val="00F912FA"/>
    <w:rsid w:val="00F91532"/>
    <w:rsid w:val="00F91EBD"/>
    <w:rsid w:val="00F92539"/>
    <w:rsid w:val="00F936E0"/>
    <w:rsid w:val="00F936ED"/>
    <w:rsid w:val="00F939D5"/>
    <w:rsid w:val="00F93ABE"/>
    <w:rsid w:val="00F93BF8"/>
    <w:rsid w:val="00F93DA4"/>
    <w:rsid w:val="00F94603"/>
    <w:rsid w:val="00F94CC8"/>
    <w:rsid w:val="00F9577A"/>
    <w:rsid w:val="00F95B5E"/>
    <w:rsid w:val="00F95BB4"/>
    <w:rsid w:val="00F95D48"/>
    <w:rsid w:val="00F96025"/>
    <w:rsid w:val="00F96EA6"/>
    <w:rsid w:val="00F973AF"/>
    <w:rsid w:val="00F973B7"/>
    <w:rsid w:val="00F9744B"/>
    <w:rsid w:val="00F97503"/>
    <w:rsid w:val="00F97A8A"/>
    <w:rsid w:val="00FA0022"/>
    <w:rsid w:val="00FA00F8"/>
    <w:rsid w:val="00FA0288"/>
    <w:rsid w:val="00FA04F1"/>
    <w:rsid w:val="00FA07B8"/>
    <w:rsid w:val="00FA0AE6"/>
    <w:rsid w:val="00FA0D43"/>
    <w:rsid w:val="00FA160D"/>
    <w:rsid w:val="00FA1F8E"/>
    <w:rsid w:val="00FA201D"/>
    <w:rsid w:val="00FA2513"/>
    <w:rsid w:val="00FA2868"/>
    <w:rsid w:val="00FA2A73"/>
    <w:rsid w:val="00FA2B2C"/>
    <w:rsid w:val="00FA2B9B"/>
    <w:rsid w:val="00FA2C66"/>
    <w:rsid w:val="00FA361C"/>
    <w:rsid w:val="00FA3795"/>
    <w:rsid w:val="00FA39DE"/>
    <w:rsid w:val="00FA3C4B"/>
    <w:rsid w:val="00FA3CFA"/>
    <w:rsid w:val="00FA3F36"/>
    <w:rsid w:val="00FA4644"/>
    <w:rsid w:val="00FA4F2A"/>
    <w:rsid w:val="00FA4FCA"/>
    <w:rsid w:val="00FA5692"/>
    <w:rsid w:val="00FA5918"/>
    <w:rsid w:val="00FA5F89"/>
    <w:rsid w:val="00FA60BD"/>
    <w:rsid w:val="00FA6190"/>
    <w:rsid w:val="00FA6408"/>
    <w:rsid w:val="00FA6791"/>
    <w:rsid w:val="00FA683D"/>
    <w:rsid w:val="00FA6A59"/>
    <w:rsid w:val="00FA6C2B"/>
    <w:rsid w:val="00FA6EB2"/>
    <w:rsid w:val="00FA71C9"/>
    <w:rsid w:val="00FA72D9"/>
    <w:rsid w:val="00FA75AB"/>
    <w:rsid w:val="00FA7995"/>
    <w:rsid w:val="00FA7ECA"/>
    <w:rsid w:val="00FB01AA"/>
    <w:rsid w:val="00FB059E"/>
    <w:rsid w:val="00FB0C76"/>
    <w:rsid w:val="00FB0CCE"/>
    <w:rsid w:val="00FB0D9D"/>
    <w:rsid w:val="00FB1289"/>
    <w:rsid w:val="00FB135D"/>
    <w:rsid w:val="00FB1380"/>
    <w:rsid w:val="00FB191B"/>
    <w:rsid w:val="00FB1A46"/>
    <w:rsid w:val="00FB1CFE"/>
    <w:rsid w:val="00FB1E84"/>
    <w:rsid w:val="00FB1FD8"/>
    <w:rsid w:val="00FB228E"/>
    <w:rsid w:val="00FB282D"/>
    <w:rsid w:val="00FB2C91"/>
    <w:rsid w:val="00FB2D58"/>
    <w:rsid w:val="00FB2E26"/>
    <w:rsid w:val="00FB34D9"/>
    <w:rsid w:val="00FB3508"/>
    <w:rsid w:val="00FB359B"/>
    <w:rsid w:val="00FB3725"/>
    <w:rsid w:val="00FB3B39"/>
    <w:rsid w:val="00FB3B52"/>
    <w:rsid w:val="00FB3CF1"/>
    <w:rsid w:val="00FB3FDD"/>
    <w:rsid w:val="00FB403A"/>
    <w:rsid w:val="00FB4578"/>
    <w:rsid w:val="00FB45ED"/>
    <w:rsid w:val="00FB482D"/>
    <w:rsid w:val="00FB4923"/>
    <w:rsid w:val="00FB4946"/>
    <w:rsid w:val="00FB4BCD"/>
    <w:rsid w:val="00FB4D59"/>
    <w:rsid w:val="00FB50DB"/>
    <w:rsid w:val="00FB541D"/>
    <w:rsid w:val="00FB55F6"/>
    <w:rsid w:val="00FB5627"/>
    <w:rsid w:val="00FB56CD"/>
    <w:rsid w:val="00FB594D"/>
    <w:rsid w:val="00FB6622"/>
    <w:rsid w:val="00FB6854"/>
    <w:rsid w:val="00FB697B"/>
    <w:rsid w:val="00FB6C20"/>
    <w:rsid w:val="00FB72D6"/>
    <w:rsid w:val="00FB7DD0"/>
    <w:rsid w:val="00FB7E0B"/>
    <w:rsid w:val="00FB7FEA"/>
    <w:rsid w:val="00FC0822"/>
    <w:rsid w:val="00FC0A06"/>
    <w:rsid w:val="00FC0C4A"/>
    <w:rsid w:val="00FC0E6A"/>
    <w:rsid w:val="00FC12F7"/>
    <w:rsid w:val="00FC1E71"/>
    <w:rsid w:val="00FC2317"/>
    <w:rsid w:val="00FC25CE"/>
    <w:rsid w:val="00FC263A"/>
    <w:rsid w:val="00FC2A18"/>
    <w:rsid w:val="00FC2E4B"/>
    <w:rsid w:val="00FC3151"/>
    <w:rsid w:val="00FC399C"/>
    <w:rsid w:val="00FC3A21"/>
    <w:rsid w:val="00FC3FC8"/>
    <w:rsid w:val="00FC462A"/>
    <w:rsid w:val="00FC489D"/>
    <w:rsid w:val="00FC4A8F"/>
    <w:rsid w:val="00FC4B2F"/>
    <w:rsid w:val="00FC4C53"/>
    <w:rsid w:val="00FC51CB"/>
    <w:rsid w:val="00FC5634"/>
    <w:rsid w:val="00FC56FF"/>
    <w:rsid w:val="00FC5831"/>
    <w:rsid w:val="00FC586D"/>
    <w:rsid w:val="00FC5B9E"/>
    <w:rsid w:val="00FC5F69"/>
    <w:rsid w:val="00FC6163"/>
    <w:rsid w:val="00FC6252"/>
    <w:rsid w:val="00FC6654"/>
    <w:rsid w:val="00FC674B"/>
    <w:rsid w:val="00FC6ACB"/>
    <w:rsid w:val="00FC6AEC"/>
    <w:rsid w:val="00FC6FAA"/>
    <w:rsid w:val="00FC730F"/>
    <w:rsid w:val="00FC7DDC"/>
    <w:rsid w:val="00FD01F7"/>
    <w:rsid w:val="00FD025E"/>
    <w:rsid w:val="00FD05EE"/>
    <w:rsid w:val="00FD060A"/>
    <w:rsid w:val="00FD0930"/>
    <w:rsid w:val="00FD0B16"/>
    <w:rsid w:val="00FD0D06"/>
    <w:rsid w:val="00FD0F54"/>
    <w:rsid w:val="00FD14DE"/>
    <w:rsid w:val="00FD1862"/>
    <w:rsid w:val="00FD193E"/>
    <w:rsid w:val="00FD1944"/>
    <w:rsid w:val="00FD24D5"/>
    <w:rsid w:val="00FD26F4"/>
    <w:rsid w:val="00FD27AB"/>
    <w:rsid w:val="00FD2D5B"/>
    <w:rsid w:val="00FD2F52"/>
    <w:rsid w:val="00FD3149"/>
    <w:rsid w:val="00FD31C8"/>
    <w:rsid w:val="00FD3250"/>
    <w:rsid w:val="00FD32A1"/>
    <w:rsid w:val="00FD33AB"/>
    <w:rsid w:val="00FD38BF"/>
    <w:rsid w:val="00FD39C8"/>
    <w:rsid w:val="00FD3C89"/>
    <w:rsid w:val="00FD3E59"/>
    <w:rsid w:val="00FD4403"/>
    <w:rsid w:val="00FD48E1"/>
    <w:rsid w:val="00FD49D1"/>
    <w:rsid w:val="00FD4ABE"/>
    <w:rsid w:val="00FD4B02"/>
    <w:rsid w:val="00FD4CAB"/>
    <w:rsid w:val="00FD4D64"/>
    <w:rsid w:val="00FD525D"/>
    <w:rsid w:val="00FD53AD"/>
    <w:rsid w:val="00FD5700"/>
    <w:rsid w:val="00FD5A4F"/>
    <w:rsid w:val="00FD6448"/>
    <w:rsid w:val="00FD65BE"/>
    <w:rsid w:val="00FD676E"/>
    <w:rsid w:val="00FD7028"/>
    <w:rsid w:val="00FD7445"/>
    <w:rsid w:val="00FD7AE7"/>
    <w:rsid w:val="00FD7B3E"/>
    <w:rsid w:val="00FE018E"/>
    <w:rsid w:val="00FE0892"/>
    <w:rsid w:val="00FE0A63"/>
    <w:rsid w:val="00FE0D68"/>
    <w:rsid w:val="00FE1611"/>
    <w:rsid w:val="00FE187E"/>
    <w:rsid w:val="00FE1BCE"/>
    <w:rsid w:val="00FE1F37"/>
    <w:rsid w:val="00FE215A"/>
    <w:rsid w:val="00FE2195"/>
    <w:rsid w:val="00FE21F6"/>
    <w:rsid w:val="00FE24AD"/>
    <w:rsid w:val="00FE278A"/>
    <w:rsid w:val="00FE294D"/>
    <w:rsid w:val="00FE2CE0"/>
    <w:rsid w:val="00FE2E4C"/>
    <w:rsid w:val="00FE2EAB"/>
    <w:rsid w:val="00FE2ED2"/>
    <w:rsid w:val="00FE308B"/>
    <w:rsid w:val="00FE30C6"/>
    <w:rsid w:val="00FE30DB"/>
    <w:rsid w:val="00FE31FF"/>
    <w:rsid w:val="00FE328F"/>
    <w:rsid w:val="00FE36F4"/>
    <w:rsid w:val="00FE39C8"/>
    <w:rsid w:val="00FE59D1"/>
    <w:rsid w:val="00FE5AAE"/>
    <w:rsid w:val="00FE5DC5"/>
    <w:rsid w:val="00FE5EDC"/>
    <w:rsid w:val="00FE664E"/>
    <w:rsid w:val="00FE66C8"/>
    <w:rsid w:val="00FE688C"/>
    <w:rsid w:val="00FE69D4"/>
    <w:rsid w:val="00FE69E1"/>
    <w:rsid w:val="00FE6D8D"/>
    <w:rsid w:val="00FE755C"/>
    <w:rsid w:val="00FE7B7D"/>
    <w:rsid w:val="00FE7FC8"/>
    <w:rsid w:val="00FF0462"/>
    <w:rsid w:val="00FF0A0F"/>
    <w:rsid w:val="00FF0B53"/>
    <w:rsid w:val="00FF0CA6"/>
    <w:rsid w:val="00FF0CEA"/>
    <w:rsid w:val="00FF0F44"/>
    <w:rsid w:val="00FF0F9D"/>
    <w:rsid w:val="00FF135B"/>
    <w:rsid w:val="00FF15FB"/>
    <w:rsid w:val="00FF173D"/>
    <w:rsid w:val="00FF1828"/>
    <w:rsid w:val="00FF18B9"/>
    <w:rsid w:val="00FF195D"/>
    <w:rsid w:val="00FF1B36"/>
    <w:rsid w:val="00FF1CBB"/>
    <w:rsid w:val="00FF2364"/>
    <w:rsid w:val="00FF268A"/>
    <w:rsid w:val="00FF2AF7"/>
    <w:rsid w:val="00FF2E1B"/>
    <w:rsid w:val="00FF3159"/>
    <w:rsid w:val="00FF3659"/>
    <w:rsid w:val="00FF365F"/>
    <w:rsid w:val="00FF3AD3"/>
    <w:rsid w:val="00FF3C8B"/>
    <w:rsid w:val="00FF3D0F"/>
    <w:rsid w:val="00FF3D77"/>
    <w:rsid w:val="00FF3DFC"/>
    <w:rsid w:val="00FF403E"/>
    <w:rsid w:val="00FF43F3"/>
    <w:rsid w:val="00FF45EB"/>
    <w:rsid w:val="00FF4768"/>
    <w:rsid w:val="00FF48B0"/>
    <w:rsid w:val="00FF4C58"/>
    <w:rsid w:val="00FF4DA1"/>
    <w:rsid w:val="00FF4F09"/>
    <w:rsid w:val="00FF53C7"/>
    <w:rsid w:val="00FF54FC"/>
    <w:rsid w:val="00FF570B"/>
    <w:rsid w:val="00FF5745"/>
    <w:rsid w:val="00FF583A"/>
    <w:rsid w:val="00FF5ADA"/>
    <w:rsid w:val="00FF5D30"/>
    <w:rsid w:val="00FF5F30"/>
    <w:rsid w:val="00FF608D"/>
    <w:rsid w:val="00FF60EF"/>
    <w:rsid w:val="00FF68F9"/>
    <w:rsid w:val="00FF6B95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8F173D1"/>
  <w15:docId w15:val="{DC38BE5F-718F-45D0-9A7C-4351DCFC6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D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1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  <w:style w:type="character" w:styleId="LineNumber">
    <w:name w:val="line number"/>
    <w:basedOn w:val="DefaultParagraphFont"/>
    <w:rsid w:val="00DE54B1"/>
  </w:style>
  <w:style w:type="character" w:customStyle="1" w:styleId="Heading3Char">
    <w:name w:val="Heading 3 Char"/>
    <w:basedOn w:val="DefaultParagraphFont"/>
    <w:link w:val="Heading3"/>
    <w:rsid w:val="003C6D7E"/>
    <w:rPr>
      <w:rFonts w:ascii="Arial" w:hAnsi="Arial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C6E47-4048-4CF0-A713-36C24D35B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6293</TotalTime>
  <Pages>43</Pages>
  <Words>12896</Words>
  <Characters>52249</Characters>
  <Application>Microsoft Office Word</Application>
  <DocSecurity>0</DocSecurity>
  <Lines>4354</Lines>
  <Paragraphs>2246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62899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Kantaphon Onyim</cp:lastModifiedBy>
  <cp:revision>858</cp:revision>
  <cp:lastPrinted>2025-11-19T13:06:00Z</cp:lastPrinted>
  <dcterms:created xsi:type="dcterms:W3CDTF">2024-07-03T01:38:00Z</dcterms:created>
  <dcterms:modified xsi:type="dcterms:W3CDTF">2025-11-20T01:33:00Z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190281ced7ffabd1b51af0cec85a6f66d62941012ebdd7147f6e921c14b5d631</vt:lpwstr>
  </property>
</Properties>
</file>