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2D6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bookmarkStart w:id="0" w:name="SubTitle"/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บริษัท เมก้า ไลฟ์ไซแอ็นซ์ จำกัด</w:t>
      </w:r>
      <w:r w:rsidRPr="006A5DCA">
        <w:rPr>
          <w:rFonts w:asciiTheme="majorBidi" w:hAnsiTheme="majorBidi" w:cstheme="majorBidi"/>
          <w:b/>
          <w:bCs/>
          <w:sz w:val="52"/>
          <w:szCs w:val="52"/>
        </w:rPr>
        <w:t xml:space="preserve"> (</w:t>
      </w:r>
      <w:r w:rsidRPr="006A5DCA">
        <w:rPr>
          <w:rFonts w:asciiTheme="majorBidi" w:hAnsiTheme="majorBidi" w:cstheme="majorBidi"/>
          <w:b/>
          <w:bCs/>
          <w:sz w:val="52"/>
          <w:szCs w:val="52"/>
          <w:cs/>
        </w:rPr>
        <w:t>มหาชน) และบริษัทย่อย</w:t>
      </w:r>
    </w:p>
    <w:p w14:paraId="2ADF31E5" w14:textId="77777777" w:rsidR="004A4440" w:rsidRPr="006A5DCA" w:rsidRDefault="004A4440" w:rsidP="004A4440">
      <w:pPr>
        <w:spacing w:line="240" w:lineRule="auto"/>
        <w:jc w:val="center"/>
        <w:rPr>
          <w:rFonts w:asciiTheme="majorBidi" w:hAnsiTheme="majorBidi" w:cstheme="majorBidi"/>
          <w:b/>
          <w:bCs/>
          <w:sz w:val="30"/>
          <w:szCs w:val="30"/>
          <w:cs/>
        </w:rPr>
      </w:pPr>
    </w:p>
    <w:bookmarkEnd w:id="0"/>
    <w:p w14:paraId="7297FFFF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69E3692E" w14:textId="410E2B02" w:rsidR="00AB0D40" w:rsidRPr="00446F2D" w:rsidRDefault="00075627" w:rsidP="00AB0D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D130F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D830A6">
        <w:rPr>
          <w:rFonts w:ascii="Angsana New" w:hAnsi="Angsana New" w:cs="Angsana New" w:hint="cs"/>
          <w:b w:val="0"/>
          <w:bCs w:val="0"/>
          <w:sz w:val="32"/>
          <w:szCs w:val="32"/>
        </w:rPr>
        <w:t>0</w:t>
      </w:r>
      <w:r w:rsidRPr="00C43809">
        <w:rPr>
          <w:rFonts w:ascii="Angsana New" w:hAnsi="Angsana New" w:cs="Angsana New" w:hint="cs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AB0D40" w:rsidRPr="00CF50EF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AB0D40" w:rsidRPr="00D130F3">
        <w:rPr>
          <w:rFonts w:ascii="Angsana New" w:hAnsi="Angsana New" w:cs="Angsana New"/>
          <w:b w:val="0"/>
          <w:bCs w:val="0"/>
          <w:sz w:val="32"/>
          <w:szCs w:val="32"/>
        </w:rPr>
        <w:t>5</w:t>
      </w:r>
      <w:r w:rsidR="00AB0D40" w:rsidRPr="00CF50EF">
        <w:rPr>
          <w:rFonts w:ascii="Angsana New" w:hAnsi="Angsana New" w:cs="Angsana New"/>
          <w:b w:val="0"/>
          <w:bCs w:val="0"/>
          <w:sz w:val="32"/>
          <w:szCs w:val="32"/>
        </w:rPr>
        <w:t>6</w:t>
      </w:r>
      <w:r w:rsidR="00AB0D40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04219000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44E97">
        <w:rPr>
          <w:rFonts w:ascii="Angsana New" w:hAnsi="Angsana New"/>
          <w:sz w:val="32"/>
          <w:szCs w:val="32"/>
          <w:cs/>
        </w:rPr>
        <w:t>และ</w:t>
      </w:r>
    </w:p>
    <w:p w14:paraId="169E031B" w14:textId="77777777" w:rsidR="00112351" w:rsidRPr="00144E97" w:rsidRDefault="00112351" w:rsidP="00112351">
      <w:pPr>
        <w:spacing w:line="240" w:lineRule="auto"/>
        <w:jc w:val="center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2"/>
          <w:szCs w:val="32"/>
          <w:cs/>
        </w:rPr>
        <w:t>รายงานการสอบทาน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144E97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3C59D2AD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F4109C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1" w:name="_Ref46730557"/>
      <w:bookmarkEnd w:id="1"/>
    </w:p>
    <w:p w14:paraId="1A2E21BE" w14:textId="77777777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  <w:sectPr w:rsidR="004A4440" w:rsidRPr="006A5DCA" w:rsidSect="00EF731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2BEFE3F4" w14:textId="77777777" w:rsidR="00163585" w:rsidRDefault="00163585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bCs/>
          <w:sz w:val="30"/>
          <w:szCs w:val="32"/>
        </w:rPr>
      </w:pPr>
    </w:p>
    <w:p w14:paraId="34F69A2C" w14:textId="16F0B8D8" w:rsidR="004A4440" w:rsidRPr="006A5DCA" w:rsidRDefault="004A4440" w:rsidP="004A4440">
      <w:pPr>
        <w:tabs>
          <w:tab w:val="left" w:pos="8640"/>
        </w:tabs>
        <w:jc w:val="both"/>
        <w:rPr>
          <w:rFonts w:asciiTheme="majorBidi" w:hAnsiTheme="majorBidi" w:cstheme="majorBidi"/>
          <w:b/>
          <w:sz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3856864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</w:rPr>
      </w:pPr>
    </w:p>
    <w:p w14:paraId="6002BF6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เมก้า</w:t>
      </w:r>
      <w:r w:rsidRPr="006A5DC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b/>
          <w:bCs/>
          <w:sz w:val="30"/>
          <w:szCs w:val="30"/>
          <w:cs/>
        </w:rPr>
        <w:t>ไลฟ์ไซแอ็นซ์ จำกัด (มหาชน)</w:t>
      </w:r>
    </w:p>
    <w:p w14:paraId="6476EFF2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</w:rPr>
      </w:pPr>
    </w:p>
    <w:p w14:paraId="2113B51C" w14:textId="678C69E9" w:rsidR="00AB0D40" w:rsidRPr="00CD5D8C" w:rsidRDefault="00075627" w:rsidP="00AB0D40">
      <w:pPr>
        <w:spacing w:line="240" w:lineRule="auto"/>
        <w:ind w:right="-25"/>
        <w:jc w:val="thaiDistribute"/>
        <w:rPr>
          <w:rFonts w:ascii="Angsana New" w:hAnsi="Angsana New"/>
          <w:color w:val="FF0000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งบฐานะการเงิน</w:t>
      </w:r>
      <w:r w:rsidRPr="00144E97">
        <w:rPr>
          <w:rFonts w:ascii="Angsana New" w:hAnsi="Angsana New"/>
          <w:sz w:val="30"/>
          <w:szCs w:val="30"/>
          <w:cs/>
        </w:rPr>
        <w:t xml:space="preserve">เฉพาะกิจการ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/>
          <w:sz w:val="30"/>
          <w:szCs w:val="30"/>
          <w:cs/>
        </w:rPr>
        <w:t>กันยายน</w:t>
      </w:r>
      <w:r w:rsidRPr="00A7581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 w:rsidRPr="00144E9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z w:val="30"/>
          <w:szCs w:val="30"/>
          <w:cs/>
        </w:rPr>
        <w:t>สำหรับงวดสามเดือนและเก้าเดือนสิ้นสุดวันที่</w:t>
      </w:r>
      <w:r>
        <w:rPr>
          <w:rFonts w:ascii="Angsana New" w:hAnsi="Angsana New"/>
          <w:sz w:val="30"/>
          <w:szCs w:val="30"/>
        </w:rPr>
        <w:t xml:space="preserve"> 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EF47F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2568 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รวมและ</w:t>
      </w:r>
      <w:r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144E97">
        <w:rPr>
          <w:rFonts w:ascii="Angsana New" w:hAnsi="Angsana New"/>
          <w:sz w:val="30"/>
          <w:szCs w:val="30"/>
          <w:cs/>
        </w:rPr>
        <w:t>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เก้าเดือน</w:t>
      </w:r>
      <w:r w:rsidRPr="00144E9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075D39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144E97">
        <w:rPr>
          <w:rFonts w:ascii="Angsana New" w:hAnsi="Angsana New"/>
          <w:sz w:val="30"/>
          <w:szCs w:val="30"/>
          <w:cs/>
        </w:rPr>
        <w:t xml:space="preserve"> </w:t>
      </w:r>
      <w:r w:rsidRPr="00144E97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568 </w:t>
      </w:r>
      <w:r w:rsidRPr="00144E97">
        <w:rPr>
          <w:rFonts w:ascii="Angsana New" w:hAnsi="Angsana New"/>
          <w:sz w:val="30"/>
          <w:szCs w:val="30"/>
          <w:cs/>
        </w:rPr>
        <w:t>และหมายเหตุ</w:t>
      </w:r>
      <w:r w:rsidRPr="00A510BA">
        <w:rPr>
          <w:rFonts w:ascii="Angsana New" w:hAnsi="Angsana New"/>
          <w:spacing w:val="-4"/>
          <w:sz w:val="30"/>
          <w:szCs w:val="30"/>
          <w:cs/>
        </w:rPr>
        <w:t>ประกอบงบการเงินแบบย่อ (ข้อมูลทางการเงินระหว่างกาล) ของบริษัท เมก้า</w:t>
      </w:r>
      <w:r w:rsidRPr="00A510BA"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ไลฟ์ไซแอ็นซ์ จำกัด (มหาชน)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A510BA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Pr="00144E97">
        <w:rPr>
          <w:rFonts w:ascii="Angsana New" w:hAnsi="Angsana New"/>
          <w:sz w:val="30"/>
          <w:szCs w:val="30"/>
          <w:cs/>
        </w:rPr>
        <w:t xml:space="preserve"> และของเฉพาะบริษัท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เมก้า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ไลฟ์ไซแอ็นซ์ จำกัด (มหาชน) ตามลำดับ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44E97">
        <w:rPr>
          <w:rFonts w:ascii="Angsana New" w:hAnsi="Angsana New"/>
          <w:sz w:val="30"/>
          <w:szCs w:val="30"/>
        </w:rPr>
        <w:t xml:space="preserve">34 </w:t>
      </w:r>
      <w:r w:rsidRPr="00144E97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ระหว่างกา</w:t>
      </w:r>
      <w:r w:rsidRPr="00163E5C">
        <w:rPr>
          <w:rFonts w:ascii="Angsana New" w:hAnsi="Angsana New" w:hint="cs"/>
          <w:color w:val="000000" w:themeColor="text1"/>
          <w:sz w:val="30"/>
          <w:szCs w:val="30"/>
          <w:cs/>
        </w:rPr>
        <w:t>ล</w:t>
      </w:r>
      <w:r w:rsidRPr="00163E5C">
        <w:rPr>
          <w:rFonts w:ascii="Angsana New" w:hAnsi="Angsana New"/>
          <w:color w:val="000000" w:themeColor="text1"/>
          <w:sz w:val="30"/>
          <w:szCs w:val="30"/>
          <w:cs/>
        </w:rPr>
        <w:t>ดังกล่าวจากผลการสอบทานของข้าพเจ้า</w:t>
      </w:r>
    </w:p>
    <w:p w14:paraId="49DE6E5C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753C94D6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pacing w:val="5"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pacing w:val="5"/>
          <w:sz w:val="30"/>
          <w:szCs w:val="30"/>
          <w:cs/>
        </w:rPr>
        <w:t>ขอบเขตการสอบทาน</w:t>
      </w:r>
    </w:p>
    <w:p w14:paraId="3026D8A5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5"/>
          <w:sz w:val="30"/>
          <w:szCs w:val="30"/>
        </w:rPr>
      </w:pPr>
    </w:p>
    <w:p w14:paraId="5D51F20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A5DCA">
        <w:rPr>
          <w:rFonts w:asciiTheme="majorBidi" w:hAnsiTheme="majorBidi" w:cstheme="majorBidi"/>
          <w:sz w:val="30"/>
          <w:szCs w:val="30"/>
        </w:rPr>
        <w:t>2410</w:t>
      </w:r>
      <w:r w:rsidRPr="006A5DC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”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   กว่าการตรวจสอบตามมาตรฐานการสอบบัญชี</w:t>
      </w:r>
      <w:r w:rsidRPr="006A5DCA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A5DCA">
        <w:rPr>
          <w:rFonts w:asciiTheme="majorBidi" w:hAnsiTheme="majorBidi" w:cstheme="majorBidi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BBDF5D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18C2A85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947F0C1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7EBFE0C" w14:textId="77777777" w:rsidR="004A4440" w:rsidRPr="006A5DCA" w:rsidRDefault="004A4440" w:rsidP="004A4440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37DD559" w14:textId="77777777" w:rsidR="004A4440" w:rsidRPr="006A5DCA" w:rsidRDefault="004A4440" w:rsidP="004A4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  <w:sectPr w:rsidR="004A4440" w:rsidRPr="006A5DCA" w:rsidSect="00092F45">
          <w:headerReference w:type="default" r:id="rId17"/>
          <w:footerReference w:type="default" r:id="rId18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66A11CB" w14:textId="77777777" w:rsidR="004A4440" w:rsidRPr="006A5DCA" w:rsidRDefault="004A4440" w:rsidP="00FD7B82">
      <w:pPr>
        <w:tabs>
          <w:tab w:val="left" w:pos="9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A5DCA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4E395DE8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459DD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  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 xml:space="preserve">ฉบับที่ </w:t>
      </w:r>
      <w:r w:rsidRPr="004F6A82">
        <w:rPr>
          <w:rFonts w:asciiTheme="majorBidi" w:hAnsiTheme="majorBidi" w:cstheme="majorBidi"/>
          <w:spacing w:val="4"/>
          <w:sz w:val="30"/>
          <w:szCs w:val="30"/>
        </w:rPr>
        <w:t xml:space="preserve">34 </w:t>
      </w:r>
      <w:r w:rsidRPr="004F6A82">
        <w:rPr>
          <w:rFonts w:asciiTheme="majorBidi" w:hAnsiTheme="majorBidi" w:cstheme="majorBidi"/>
          <w:spacing w:val="4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28818D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A2D309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22AD035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2650FB1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5A17EE43" w14:textId="77777777" w:rsidR="004A4440" w:rsidRPr="006A5DCA" w:rsidRDefault="004A4440" w:rsidP="004A4440">
      <w:pPr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31C6EE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(สุรีย์รัตน์ ทองอรุณแสง)</w:t>
      </w:r>
    </w:p>
    <w:p w14:paraId="54D8A48F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162DE4B5" w14:textId="6E1E9640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6A5DCA">
        <w:rPr>
          <w:rFonts w:asciiTheme="majorBidi" w:hAnsiTheme="majorBidi" w:cstheme="majorBidi"/>
          <w:sz w:val="30"/>
          <w:szCs w:val="30"/>
        </w:rPr>
        <w:t>4409</w:t>
      </w:r>
    </w:p>
    <w:p w14:paraId="79ABB6A9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4B8B7977" w14:textId="77777777" w:rsidR="004A4440" w:rsidRPr="006A5DCA" w:rsidRDefault="004A4440" w:rsidP="004A4440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F69D89F" w14:textId="77777777" w:rsidR="00475B25" w:rsidRDefault="004A4440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A5DCA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372187" w14:textId="3DE59AAE" w:rsidR="004A4440" w:rsidRPr="006A5DCA" w:rsidRDefault="008A28EC" w:rsidP="00475B25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C4398A">
        <w:rPr>
          <w:rFonts w:ascii="Angsana New" w:hAnsi="Angsana New"/>
          <w:sz w:val="30"/>
          <w:szCs w:val="30"/>
        </w:rPr>
        <w:t>3</w:t>
      </w:r>
      <w:r w:rsidR="00075627">
        <w:rPr>
          <w:rFonts w:ascii="Angsana New" w:hAnsi="Angsana New"/>
          <w:sz w:val="30"/>
          <w:szCs w:val="30"/>
        </w:rPr>
        <w:t xml:space="preserve"> </w:t>
      </w:r>
      <w:r w:rsidR="00075627" w:rsidRPr="00A07889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12351" w:rsidRPr="001272CF">
        <w:rPr>
          <w:rFonts w:ascii="Angsana New" w:hAnsi="Angsana New" w:hint="cs"/>
          <w:sz w:val="30"/>
          <w:szCs w:val="30"/>
        </w:rPr>
        <w:t>256</w:t>
      </w:r>
      <w:r w:rsidR="0091300C" w:rsidRPr="001272CF">
        <w:rPr>
          <w:rFonts w:ascii="Angsana New" w:hAnsi="Angsana New"/>
          <w:sz w:val="30"/>
          <w:szCs w:val="30"/>
        </w:rPr>
        <w:t>8</w:t>
      </w:r>
    </w:p>
    <w:p w14:paraId="3EBF376F" w14:textId="77777777" w:rsidR="004A4440" w:rsidRPr="006A5DCA" w:rsidRDefault="004A4440" w:rsidP="0034231D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3FB948F4" w14:textId="2B9C8339" w:rsidR="00605C74" w:rsidRPr="00DD0BB2" w:rsidRDefault="00605C74" w:rsidP="00DD0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sectPr w:rsidR="00605C74" w:rsidRPr="00DD0BB2" w:rsidSect="007E06EB">
      <w:headerReference w:type="default" r:id="rId19"/>
      <w:footerReference w:type="default" r:id="rId20"/>
      <w:pgSz w:w="11909" w:h="16834" w:code="9"/>
      <w:pgMar w:top="691" w:right="83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87C23" w14:textId="77777777" w:rsidR="005F42F7" w:rsidRDefault="005F42F7" w:rsidP="00FC04D5">
      <w:r>
        <w:separator/>
      </w:r>
    </w:p>
  </w:endnote>
  <w:endnote w:type="continuationSeparator" w:id="0">
    <w:p w14:paraId="6678B3DE" w14:textId="77777777" w:rsidR="005F42F7" w:rsidRDefault="005F42F7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552B3" w14:textId="77777777" w:rsidR="00893475" w:rsidRDefault="008934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75EF" w14:textId="77777777" w:rsidR="00893475" w:rsidRDefault="008934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2738B" w14:textId="77777777" w:rsidR="00893475" w:rsidRDefault="0089347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75F89" w14:textId="77777777" w:rsidR="00C038E1" w:rsidRPr="00D8432A" w:rsidRDefault="00C038E1" w:rsidP="004656F8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D206" w14:textId="77777777" w:rsidR="00C038E1" w:rsidRPr="00860E15" w:rsidRDefault="00C038E1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8A28EC">
      <w:rPr>
        <w:rStyle w:val="PageNumber"/>
        <w:rFonts w:ascii="Angsana New" w:hAnsi="Angsana New"/>
        <w:noProof/>
        <w:sz w:val="30"/>
        <w:szCs w:val="30"/>
      </w:rPr>
      <w:t>32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C038E1" w:rsidRPr="00D8432A" w:rsidRDefault="00C038E1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F30C4" w14:textId="77777777" w:rsidR="005F42F7" w:rsidRDefault="005F42F7" w:rsidP="00FC04D5">
      <w:r>
        <w:separator/>
      </w:r>
    </w:p>
  </w:footnote>
  <w:footnote w:type="continuationSeparator" w:id="0">
    <w:p w14:paraId="38FECB15" w14:textId="77777777" w:rsidR="005F42F7" w:rsidRDefault="005F42F7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86DC" w14:textId="77777777" w:rsidR="00893475" w:rsidRDefault="008934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9FBB" w14:textId="7364E8B2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13FEF7A" w14:textId="0CD2C3B6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AACCED" w14:textId="0F845ABB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9983B9" w14:textId="135F32DA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62EA0DF" w14:textId="05DE7663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270729B" w14:textId="77777777" w:rsidR="00C038E1" w:rsidRPr="00E00D55" w:rsidRDefault="00C038E1" w:rsidP="00E00D55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9D96" w14:textId="77777777" w:rsidR="00893475" w:rsidRDefault="0089347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26D88" w14:textId="77777777" w:rsidR="00C038E1" w:rsidRPr="00E00D55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270ECE5" w14:textId="77777777" w:rsidR="00C038E1" w:rsidRPr="00E00D55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3CFC03" w14:textId="77777777" w:rsidR="00C038E1" w:rsidRPr="00E00D55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CCB5E" w14:textId="77777777" w:rsidR="00C038E1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932AB8B" w14:textId="77777777" w:rsidR="00C038E1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7EBB787" w14:textId="77777777" w:rsidR="00C038E1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ECB38D" w14:textId="77777777" w:rsidR="00C038E1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B0E54B" w14:textId="77777777" w:rsidR="00C038E1" w:rsidRPr="00E00D55" w:rsidRDefault="00C038E1" w:rsidP="009E088B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F68BFE9" w14:textId="77777777" w:rsidR="00C038E1" w:rsidRPr="009E088B" w:rsidRDefault="00C038E1" w:rsidP="009E088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63D21" w14:textId="77777777" w:rsidR="00C038E1" w:rsidRDefault="00C038E1" w:rsidP="00485DC7">
    <w:pPr>
      <w:rPr>
        <w:rFonts w:ascii="Angsana New" w:hAnsi="Angsana New"/>
        <w:b/>
        <w:bCs/>
        <w:sz w:val="32"/>
        <w:szCs w:val="32"/>
      </w:rPr>
    </w:pPr>
  </w:p>
  <w:p w14:paraId="32062C8C" w14:textId="77777777" w:rsidR="00893475" w:rsidRDefault="00893475" w:rsidP="00485DC7">
    <w:pPr>
      <w:rPr>
        <w:rFonts w:ascii="Angsana New" w:hAnsi="Angsana New"/>
        <w:b/>
        <w:bCs/>
        <w:sz w:val="32"/>
        <w:szCs w:val="32"/>
      </w:rPr>
    </w:pPr>
  </w:p>
  <w:p w14:paraId="2404E2CC" w14:textId="77777777" w:rsidR="00893475" w:rsidRDefault="00893475" w:rsidP="00485DC7">
    <w:pPr>
      <w:rPr>
        <w:rFonts w:ascii="Angsana New" w:hAnsi="Angsana New"/>
        <w:b/>
        <w:bCs/>
        <w:sz w:val="32"/>
        <w:szCs w:val="32"/>
      </w:rPr>
    </w:pPr>
  </w:p>
  <w:p w14:paraId="6ACB00FE" w14:textId="77777777" w:rsidR="00893475" w:rsidRPr="001C28F5" w:rsidRDefault="00893475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4AB2FB4"/>
    <w:multiLevelType w:val="hybridMultilevel"/>
    <w:tmpl w:val="183AC86E"/>
    <w:lvl w:ilvl="0" w:tplc="8DCA261A">
      <w:numFmt w:val="bullet"/>
      <w:lvlText w:val="-"/>
      <w:lvlJc w:val="left"/>
      <w:pPr>
        <w:ind w:left="2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2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0B2FAA"/>
    <w:multiLevelType w:val="hybridMultilevel"/>
    <w:tmpl w:val="4BD4766A"/>
    <w:lvl w:ilvl="0" w:tplc="3782E96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974065">
    <w:abstractNumId w:val="6"/>
  </w:num>
  <w:num w:numId="2" w16cid:durableId="653030355">
    <w:abstractNumId w:val="5"/>
  </w:num>
  <w:num w:numId="3" w16cid:durableId="1625887936">
    <w:abstractNumId w:val="9"/>
  </w:num>
  <w:num w:numId="4" w16cid:durableId="841354841">
    <w:abstractNumId w:val="7"/>
  </w:num>
  <w:num w:numId="5" w16cid:durableId="880744404">
    <w:abstractNumId w:val="8"/>
  </w:num>
  <w:num w:numId="6" w16cid:durableId="1112166637">
    <w:abstractNumId w:val="3"/>
  </w:num>
  <w:num w:numId="7" w16cid:durableId="370151960">
    <w:abstractNumId w:val="2"/>
  </w:num>
  <w:num w:numId="8" w16cid:durableId="1870988788">
    <w:abstractNumId w:val="0"/>
  </w:num>
  <w:num w:numId="9" w16cid:durableId="568461356">
    <w:abstractNumId w:val="1"/>
  </w:num>
  <w:num w:numId="10" w16cid:durableId="195699205">
    <w:abstractNumId w:val="4"/>
  </w:num>
  <w:num w:numId="11" w16cid:durableId="1912619961">
    <w:abstractNumId w:val="16"/>
  </w:num>
  <w:num w:numId="12" w16cid:durableId="1022903990">
    <w:abstractNumId w:val="12"/>
  </w:num>
  <w:num w:numId="13" w16cid:durableId="1849634651">
    <w:abstractNumId w:val="21"/>
  </w:num>
  <w:num w:numId="14" w16cid:durableId="1493837958">
    <w:abstractNumId w:val="14"/>
  </w:num>
  <w:num w:numId="15" w16cid:durableId="1167938741">
    <w:abstractNumId w:val="17"/>
  </w:num>
  <w:num w:numId="16" w16cid:durableId="1184173270">
    <w:abstractNumId w:val="24"/>
  </w:num>
  <w:num w:numId="17" w16cid:durableId="172257870">
    <w:abstractNumId w:val="25"/>
  </w:num>
  <w:num w:numId="18" w16cid:durableId="712003339">
    <w:abstractNumId w:val="22"/>
  </w:num>
  <w:num w:numId="19" w16cid:durableId="1252856699">
    <w:abstractNumId w:val="11"/>
  </w:num>
  <w:num w:numId="20" w16cid:durableId="63646455">
    <w:abstractNumId w:val="18"/>
  </w:num>
  <w:num w:numId="21" w16cid:durableId="592781357">
    <w:abstractNumId w:val="13"/>
  </w:num>
  <w:num w:numId="22" w16cid:durableId="1244484627">
    <w:abstractNumId w:val="10"/>
  </w:num>
  <w:num w:numId="23" w16cid:durableId="899443521">
    <w:abstractNumId w:val="20"/>
  </w:num>
  <w:num w:numId="24" w16cid:durableId="57896770">
    <w:abstractNumId w:val="23"/>
  </w:num>
  <w:num w:numId="25" w16cid:durableId="1994412411">
    <w:abstractNumId w:val="19"/>
  </w:num>
  <w:num w:numId="26" w16cid:durableId="281226851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92"/>
    <w:rsid w:val="000010F8"/>
    <w:rsid w:val="00001206"/>
    <w:rsid w:val="00001659"/>
    <w:rsid w:val="000017E7"/>
    <w:rsid w:val="00001BA2"/>
    <w:rsid w:val="00001D11"/>
    <w:rsid w:val="00001D92"/>
    <w:rsid w:val="00001DEA"/>
    <w:rsid w:val="00001E78"/>
    <w:rsid w:val="000026D6"/>
    <w:rsid w:val="000027CE"/>
    <w:rsid w:val="00002DF5"/>
    <w:rsid w:val="00002E6D"/>
    <w:rsid w:val="000033E8"/>
    <w:rsid w:val="0000386A"/>
    <w:rsid w:val="00003BD1"/>
    <w:rsid w:val="00003D9F"/>
    <w:rsid w:val="000042F9"/>
    <w:rsid w:val="000045B5"/>
    <w:rsid w:val="00004D45"/>
    <w:rsid w:val="0000537B"/>
    <w:rsid w:val="000057D4"/>
    <w:rsid w:val="000067F0"/>
    <w:rsid w:val="00006DF5"/>
    <w:rsid w:val="00007A43"/>
    <w:rsid w:val="00007ED1"/>
    <w:rsid w:val="00007FE9"/>
    <w:rsid w:val="0001036C"/>
    <w:rsid w:val="000105A2"/>
    <w:rsid w:val="000106A9"/>
    <w:rsid w:val="00010736"/>
    <w:rsid w:val="00010863"/>
    <w:rsid w:val="00010997"/>
    <w:rsid w:val="00011695"/>
    <w:rsid w:val="00011B82"/>
    <w:rsid w:val="0001222E"/>
    <w:rsid w:val="00012CB3"/>
    <w:rsid w:val="000134D7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AE0"/>
    <w:rsid w:val="00021FF3"/>
    <w:rsid w:val="0002247C"/>
    <w:rsid w:val="000224FA"/>
    <w:rsid w:val="00022C18"/>
    <w:rsid w:val="000232D6"/>
    <w:rsid w:val="00023609"/>
    <w:rsid w:val="000239D0"/>
    <w:rsid w:val="00023D95"/>
    <w:rsid w:val="00023FC6"/>
    <w:rsid w:val="00024041"/>
    <w:rsid w:val="00024112"/>
    <w:rsid w:val="000252B5"/>
    <w:rsid w:val="00025824"/>
    <w:rsid w:val="00025993"/>
    <w:rsid w:val="00025ADA"/>
    <w:rsid w:val="00025D21"/>
    <w:rsid w:val="000260EC"/>
    <w:rsid w:val="00026523"/>
    <w:rsid w:val="000266CF"/>
    <w:rsid w:val="000267AE"/>
    <w:rsid w:val="00026AC5"/>
    <w:rsid w:val="00026B2B"/>
    <w:rsid w:val="0002744C"/>
    <w:rsid w:val="0002785B"/>
    <w:rsid w:val="00027C47"/>
    <w:rsid w:val="00027E04"/>
    <w:rsid w:val="000305BF"/>
    <w:rsid w:val="00030960"/>
    <w:rsid w:val="0003164D"/>
    <w:rsid w:val="0003173A"/>
    <w:rsid w:val="00031E8F"/>
    <w:rsid w:val="00031EDC"/>
    <w:rsid w:val="00032288"/>
    <w:rsid w:val="0003231C"/>
    <w:rsid w:val="000324A7"/>
    <w:rsid w:val="00032A68"/>
    <w:rsid w:val="000336C0"/>
    <w:rsid w:val="000342AC"/>
    <w:rsid w:val="000346ED"/>
    <w:rsid w:val="0003507F"/>
    <w:rsid w:val="000353DF"/>
    <w:rsid w:val="000369B4"/>
    <w:rsid w:val="00037E0F"/>
    <w:rsid w:val="00037ED7"/>
    <w:rsid w:val="00037F6E"/>
    <w:rsid w:val="00040CE9"/>
    <w:rsid w:val="00040E04"/>
    <w:rsid w:val="00040E3F"/>
    <w:rsid w:val="00041A13"/>
    <w:rsid w:val="00041BBD"/>
    <w:rsid w:val="000424B8"/>
    <w:rsid w:val="00042A8E"/>
    <w:rsid w:val="00043288"/>
    <w:rsid w:val="00043BF8"/>
    <w:rsid w:val="0004458E"/>
    <w:rsid w:val="00044E5A"/>
    <w:rsid w:val="00044E65"/>
    <w:rsid w:val="00044F64"/>
    <w:rsid w:val="00044FB0"/>
    <w:rsid w:val="0004522B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AAA"/>
    <w:rsid w:val="00051121"/>
    <w:rsid w:val="000516C9"/>
    <w:rsid w:val="000516FC"/>
    <w:rsid w:val="00051978"/>
    <w:rsid w:val="00051BEC"/>
    <w:rsid w:val="00051DF9"/>
    <w:rsid w:val="00052250"/>
    <w:rsid w:val="0005255E"/>
    <w:rsid w:val="000527E9"/>
    <w:rsid w:val="00052F11"/>
    <w:rsid w:val="00052F36"/>
    <w:rsid w:val="00053177"/>
    <w:rsid w:val="000538C9"/>
    <w:rsid w:val="000539EE"/>
    <w:rsid w:val="00053A59"/>
    <w:rsid w:val="00053E1F"/>
    <w:rsid w:val="00054417"/>
    <w:rsid w:val="00054816"/>
    <w:rsid w:val="00054C46"/>
    <w:rsid w:val="0005503D"/>
    <w:rsid w:val="00055263"/>
    <w:rsid w:val="0005551E"/>
    <w:rsid w:val="00055A7F"/>
    <w:rsid w:val="00055C43"/>
    <w:rsid w:val="000560F0"/>
    <w:rsid w:val="000566A8"/>
    <w:rsid w:val="000569D3"/>
    <w:rsid w:val="00056D4D"/>
    <w:rsid w:val="000570FA"/>
    <w:rsid w:val="000571CC"/>
    <w:rsid w:val="00057454"/>
    <w:rsid w:val="00057C54"/>
    <w:rsid w:val="00057CF9"/>
    <w:rsid w:val="00057D84"/>
    <w:rsid w:val="00057F79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BF2"/>
    <w:rsid w:val="00062DE0"/>
    <w:rsid w:val="000630FB"/>
    <w:rsid w:val="000639F1"/>
    <w:rsid w:val="00063C0F"/>
    <w:rsid w:val="00063DCB"/>
    <w:rsid w:val="0006578C"/>
    <w:rsid w:val="00065A39"/>
    <w:rsid w:val="00065B57"/>
    <w:rsid w:val="00065D41"/>
    <w:rsid w:val="0006670C"/>
    <w:rsid w:val="00066D5F"/>
    <w:rsid w:val="0006779F"/>
    <w:rsid w:val="00067A04"/>
    <w:rsid w:val="00067B51"/>
    <w:rsid w:val="0007025E"/>
    <w:rsid w:val="00070612"/>
    <w:rsid w:val="00070B78"/>
    <w:rsid w:val="00071000"/>
    <w:rsid w:val="0007125E"/>
    <w:rsid w:val="000713B2"/>
    <w:rsid w:val="0007213B"/>
    <w:rsid w:val="00072196"/>
    <w:rsid w:val="000723A8"/>
    <w:rsid w:val="000727AC"/>
    <w:rsid w:val="00072B1D"/>
    <w:rsid w:val="0007326A"/>
    <w:rsid w:val="0007345B"/>
    <w:rsid w:val="00073842"/>
    <w:rsid w:val="00073912"/>
    <w:rsid w:val="00074310"/>
    <w:rsid w:val="00074896"/>
    <w:rsid w:val="0007503A"/>
    <w:rsid w:val="00075099"/>
    <w:rsid w:val="0007541B"/>
    <w:rsid w:val="00075627"/>
    <w:rsid w:val="0007594A"/>
    <w:rsid w:val="00075CAE"/>
    <w:rsid w:val="00075D39"/>
    <w:rsid w:val="00075E1C"/>
    <w:rsid w:val="000765CB"/>
    <w:rsid w:val="00076F39"/>
    <w:rsid w:val="000770AC"/>
    <w:rsid w:val="00077363"/>
    <w:rsid w:val="0008076D"/>
    <w:rsid w:val="00080C86"/>
    <w:rsid w:val="00080E97"/>
    <w:rsid w:val="00081EAC"/>
    <w:rsid w:val="000824F1"/>
    <w:rsid w:val="0008292C"/>
    <w:rsid w:val="000829AE"/>
    <w:rsid w:val="00083719"/>
    <w:rsid w:val="00083AF8"/>
    <w:rsid w:val="00083B8D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1C60"/>
    <w:rsid w:val="00091C7A"/>
    <w:rsid w:val="00092147"/>
    <w:rsid w:val="000928F2"/>
    <w:rsid w:val="00092A03"/>
    <w:rsid w:val="00092F45"/>
    <w:rsid w:val="00093607"/>
    <w:rsid w:val="00093725"/>
    <w:rsid w:val="00093FE5"/>
    <w:rsid w:val="000940EF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5FFE"/>
    <w:rsid w:val="0009625A"/>
    <w:rsid w:val="000963E2"/>
    <w:rsid w:val="0009657F"/>
    <w:rsid w:val="000968D3"/>
    <w:rsid w:val="00096AFB"/>
    <w:rsid w:val="0009705C"/>
    <w:rsid w:val="000973E5"/>
    <w:rsid w:val="000975FF"/>
    <w:rsid w:val="00097626"/>
    <w:rsid w:val="0009787C"/>
    <w:rsid w:val="000979AD"/>
    <w:rsid w:val="000A08AD"/>
    <w:rsid w:val="000A0940"/>
    <w:rsid w:val="000A0C94"/>
    <w:rsid w:val="000A0F75"/>
    <w:rsid w:val="000A109B"/>
    <w:rsid w:val="000A1418"/>
    <w:rsid w:val="000A153B"/>
    <w:rsid w:val="000A1CF3"/>
    <w:rsid w:val="000A2098"/>
    <w:rsid w:val="000A2156"/>
    <w:rsid w:val="000A2158"/>
    <w:rsid w:val="000A278F"/>
    <w:rsid w:val="000A2B4B"/>
    <w:rsid w:val="000A2BCD"/>
    <w:rsid w:val="000A2EAC"/>
    <w:rsid w:val="000A2F93"/>
    <w:rsid w:val="000A30B5"/>
    <w:rsid w:val="000A37F9"/>
    <w:rsid w:val="000A3C65"/>
    <w:rsid w:val="000A459A"/>
    <w:rsid w:val="000A49EA"/>
    <w:rsid w:val="000A4FF9"/>
    <w:rsid w:val="000A5C99"/>
    <w:rsid w:val="000A679F"/>
    <w:rsid w:val="000A68F4"/>
    <w:rsid w:val="000A6968"/>
    <w:rsid w:val="000A72FE"/>
    <w:rsid w:val="000A7949"/>
    <w:rsid w:val="000B066F"/>
    <w:rsid w:val="000B0A14"/>
    <w:rsid w:val="000B0B25"/>
    <w:rsid w:val="000B12ED"/>
    <w:rsid w:val="000B1721"/>
    <w:rsid w:val="000B17F3"/>
    <w:rsid w:val="000B1950"/>
    <w:rsid w:val="000B1A70"/>
    <w:rsid w:val="000B25B5"/>
    <w:rsid w:val="000B2A41"/>
    <w:rsid w:val="000B2BCC"/>
    <w:rsid w:val="000B300C"/>
    <w:rsid w:val="000B3061"/>
    <w:rsid w:val="000B309A"/>
    <w:rsid w:val="000B3137"/>
    <w:rsid w:val="000B3FDA"/>
    <w:rsid w:val="000B4201"/>
    <w:rsid w:val="000B4705"/>
    <w:rsid w:val="000B4809"/>
    <w:rsid w:val="000B49F7"/>
    <w:rsid w:val="000B4A6F"/>
    <w:rsid w:val="000B4AC5"/>
    <w:rsid w:val="000B4F1B"/>
    <w:rsid w:val="000B5183"/>
    <w:rsid w:val="000B5A26"/>
    <w:rsid w:val="000B5C68"/>
    <w:rsid w:val="000B5F7A"/>
    <w:rsid w:val="000B6171"/>
    <w:rsid w:val="000B6306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0F7D"/>
    <w:rsid w:val="000C10DC"/>
    <w:rsid w:val="000C13B0"/>
    <w:rsid w:val="000C1C7E"/>
    <w:rsid w:val="000C2031"/>
    <w:rsid w:val="000C20EE"/>
    <w:rsid w:val="000C2997"/>
    <w:rsid w:val="000C3025"/>
    <w:rsid w:val="000C3672"/>
    <w:rsid w:val="000C36A8"/>
    <w:rsid w:val="000C3897"/>
    <w:rsid w:val="000C3A38"/>
    <w:rsid w:val="000C404D"/>
    <w:rsid w:val="000C4185"/>
    <w:rsid w:val="000C473B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550"/>
    <w:rsid w:val="000C7C8C"/>
    <w:rsid w:val="000C7DA1"/>
    <w:rsid w:val="000D0793"/>
    <w:rsid w:val="000D079E"/>
    <w:rsid w:val="000D0A1F"/>
    <w:rsid w:val="000D0C76"/>
    <w:rsid w:val="000D1258"/>
    <w:rsid w:val="000D2103"/>
    <w:rsid w:val="000D22B4"/>
    <w:rsid w:val="000D31F9"/>
    <w:rsid w:val="000D3263"/>
    <w:rsid w:val="000D37D5"/>
    <w:rsid w:val="000D3899"/>
    <w:rsid w:val="000D4615"/>
    <w:rsid w:val="000D4A59"/>
    <w:rsid w:val="000D4FC6"/>
    <w:rsid w:val="000D59BE"/>
    <w:rsid w:val="000D5F3C"/>
    <w:rsid w:val="000D6501"/>
    <w:rsid w:val="000D692A"/>
    <w:rsid w:val="000D6A81"/>
    <w:rsid w:val="000D7C48"/>
    <w:rsid w:val="000D7C7C"/>
    <w:rsid w:val="000E05ED"/>
    <w:rsid w:val="000E0E97"/>
    <w:rsid w:val="000E0FDE"/>
    <w:rsid w:val="000E1241"/>
    <w:rsid w:val="000E140D"/>
    <w:rsid w:val="000E1C92"/>
    <w:rsid w:val="000E1EE2"/>
    <w:rsid w:val="000E1F44"/>
    <w:rsid w:val="000E27A6"/>
    <w:rsid w:val="000E36E3"/>
    <w:rsid w:val="000E3AC2"/>
    <w:rsid w:val="000E3AD0"/>
    <w:rsid w:val="000E3E2A"/>
    <w:rsid w:val="000E3FA7"/>
    <w:rsid w:val="000E45BA"/>
    <w:rsid w:val="000E4D8E"/>
    <w:rsid w:val="000E4EA4"/>
    <w:rsid w:val="000E555F"/>
    <w:rsid w:val="000E63B3"/>
    <w:rsid w:val="000E66BF"/>
    <w:rsid w:val="000E6C8F"/>
    <w:rsid w:val="000E701D"/>
    <w:rsid w:val="000E73AF"/>
    <w:rsid w:val="000E7F82"/>
    <w:rsid w:val="000F0886"/>
    <w:rsid w:val="000F0E70"/>
    <w:rsid w:val="000F0EE1"/>
    <w:rsid w:val="000F106D"/>
    <w:rsid w:val="000F17C4"/>
    <w:rsid w:val="000F18FF"/>
    <w:rsid w:val="000F256A"/>
    <w:rsid w:val="000F2726"/>
    <w:rsid w:val="000F2BCB"/>
    <w:rsid w:val="000F37C4"/>
    <w:rsid w:val="000F3937"/>
    <w:rsid w:val="000F422B"/>
    <w:rsid w:val="000F4853"/>
    <w:rsid w:val="000F4D0E"/>
    <w:rsid w:val="000F56B9"/>
    <w:rsid w:val="000F5BDA"/>
    <w:rsid w:val="000F766A"/>
    <w:rsid w:val="000F7BF9"/>
    <w:rsid w:val="0010007E"/>
    <w:rsid w:val="00100970"/>
    <w:rsid w:val="00100B3C"/>
    <w:rsid w:val="00101573"/>
    <w:rsid w:val="00101876"/>
    <w:rsid w:val="00101ACF"/>
    <w:rsid w:val="00102023"/>
    <w:rsid w:val="00102D48"/>
    <w:rsid w:val="00103372"/>
    <w:rsid w:val="00103507"/>
    <w:rsid w:val="001040E0"/>
    <w:rsid w:val="001042AC"/>
    <w:rsid w:val="00104CA6"/>
    <w:rsid w:val="001051C6"/>
    <w:rsid w:val="00105857"/>
    <w:rsid w:val="00105903"/>
    <w:rsid w:val="001076F0"/>
    <w:rsid w:val="0011021C"/>
    <w:rsid w:val="001114B0"/>
    <w:rsid w:val="00111C99"/>
    <w:rsid w:val="00112351"/>
    <w:rsid w:val="00112424"/>
    <w:rsid w:val="001128E2"/>
    <w:rsid w:val="0011294C"/>
    <w:rsid w:val="00112B9D"/>
    <w:rsid w:val="00112FFC"/>
    <w:rsid w:val="00113617"/>
    <w:rsid w:val="00113957"/>
    <w:rsid w:val="00113A71"/>
    <w:rsid w:val="00113CC7"/>
    <w:rsid w:val="00113D34"/>
    <w:rsid w:val="00114184"/>
    <w:rsid w:val="00114633"/>
    <w:rsid w:val="00115459"/>
    <w:rsid w:val="00115755"/>
    <w:rsid w:val="00117147"/>
    <w:rsid w:val="0011747C"/>
    <w:rsid w:val="00117A4C"/>
    <w:rsid w:val="00117C30"/>
    <w:rsid w:val="001201FE"/>
    <w:rsid w:val="00120625"/>
    <w:rsid w:val="001206AB"/>
    <w:rsid w:val="00120708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A64"/>
    <w:rsid w:val="00123FB2"/>
    <w:rsid w:val="001240D5"/>
    <w:rsid w:val="00124C05"/>
    <w:rsid w:val="001252FB"/>
    <w:rsid w:val="00125625"/>
    <w:rsid w:val="00126275"/>
    <w:rsid w:val="00126367"/>
    <w:rsid w:val="00126AB9"/>
    <w:rsid w:val="0012709F"/>
    <w:rsid w:val="001272CF"/>
    <w:rsid w:val="0012768E"/>
    <w:rsid w:val="00127B9E"/>
    <w:rsid w:val="001308E3"/>
    <w:rsid w:val="0013147E"/>
    <w:rsid w:val="00131729"/>
    <w:rsid w:val="00131C7F"/>
    <w:rsid w:val="00132359"/>
    <w:rsid w:val="00132955"/>
    <w:rsid w:val="00132DA8"/>
    <w:rsid w:val="0013306B"/>
    <w:rsid w:val="001338E4"/>
    <w:rsid w:val="001341FB"/>
    <w:rsid w:val="001342E3"/>
    <w:rsid w:val="001370DA"/>
    <w:rsid w:val="001373CD"/>
    <w:rsid w:val="00137B44"/>
    <w:rsid w:val="00137B81"/>
    <w:rsid w:val="00140027"/>
    <w:rsid w:val="001401EC"/>
    <w:rsid w:val="001402CF"/>
    <w:rsid w:val="001402D7"/>
    <w:rsid w:val="00140B82"/>
    <w:rsid w:val="001410A8"/>
    <w:rsid w:val="0014114B"/>
    <w:rsid w:val="00141B3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D73"/>
    <w:rsid w:val="00144E97"/>
    <w:rsid w:val="00144FC4"/>
    <w:rsid w:val="00145320"/>
    <w:rsid w:val="0014552C"/>
    <w:rsid w:val="0014555F"/>
    <w:rsid w:val="00145B7B"/>
    <w:rsid w:val="00146178"/>
    <w:rsid w:val="00146593"/>
    <w:rsid w:val="0014667C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2B"/>
    <w:rsid w:val="00152D8C"/>
    <w:rsid w:val="00152DD1"/>
    <w:rsid w:val="0015457F"/>
    <w:rsid w:val="001546D5"/>
    <w:rsid w:val="001546DB"/>
    <w:rsid w:val="00154BCC"/>
    <w:rsid w:val="00154D6F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050"/>
    <w:rsid w:val="001611EA"/>
    <w:rsid w:val="00161487"/>
    <w:rsid w:val="001614F2"/>
    <w:rsid w:val="00161CBA"/>
    <w:rsid w:val="00161FDB"/>
    <w:rsid w:val="00162DBD"/>
    <w:rsid w:val="00163585"/>
    <w:rsid w:val="00163BA9"/>
    <w:rsid w:val="00163E5C"/>
    <w:rsid w:val="00164B80"/>
    <w:rsid w:val="00164EBE"/>
    <w:rsid w:val="00165021"/>
    <w:rsid w:val="0016523F"/>
    <w:rsid w:val="00165727"/>
    <w:rsid w:val="00165916"/>
    <w:rsid w:val="00165C3B"/>
    <w:rsid w:val="00166D50"/>
    <w:rsid w:val="00166FC8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3CCB"/>
    <w:rsid w:val="00174104"/>
    <w:rsid w:val="0017429E"/>
    <w:rsid w:val="001744B6"/>
    <w:rsid w:val="00174873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883"/>
    <w:rsid w:val="001829C9"/>
    <w:rsid w:val="001835CA"/>
    <w:rsid w:val="0018514D"/>
    <w:rsid w:val="0018556C"/>
    <w:rsid w:val="001855F0"/>
    <w:rsid w:val="001861BB"/>
    <w:rsid w:val="00186C21"/>
    <w:rsid w:val="00186CCF"/>
    <w:rsid w:val="00186D2F"/>
    <w:rsid w:val="0018733A"/>
    <w:rsid w:val="001879EC"/>
    <w:rsid w:val="00187B4B"/>
    <w:rsid w:val="00187DEA"/>
    <w:rsid w:val="00190000"/>
    <w:rsid w:val="00190ABE"/>
    <w:rsid w:val="00190B6C"/>
    <w:rsid w:val="00191675"/>
    <w:rsid w:val="00191688"/>
    <w:rsid w:val="00191CF4"/>
    <w:rsid w:val="00192016"/>
    <w:rsid w:val="00192160"/>
    <w:rsid w:val="00193491"/>
    <w:rsid w:val="00193ACA"/>
    <w:rsid w:val="001941A8"/>
    <w:rsid w:val="001941FD"/>
    <w:rsid w:val="001943CF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388"/>
    <w:rsid w:val="001A0808"/>
    <w:rsid w:val="001A0876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559"/>
    <w:rsid w:val="001A56B6"/>
    <w:rsid w:val="001A5788"/>
    <w:rsid w:val="001A5907"/>
    <w:rsid w:val="001A5CCE"/>
    <w:rsid w:val="001A6B3E"/>
    <w:rsid w:val="001A6E13"/>
    <w:rsid w:val="001A726D"/>
    <w:rsid w:val="001B01BA"/>
    <w:rsid w:val="001B0365"/>
    <w:rsid w:val="001B0958"/>
    <w:rsid w:val="001B0AE2"/>
    <w:rsid w:val="001B0FE8"/>
    <w:rsid w:val="001B1012"/>
    <w:rsid w:val="001B18AA"/>
    <w:rsid w:val="001B1D12"/>
    <w:rsid w:val="001B2EEB"/>
    <w:rsid w:val="001B302D"/>
    <w:rsid w:val="001B31C5"/>
    <w:rsid w:val="001B3205"/>
    <w:rsid w:val="001B3304"/>
    <w:rsid w:val="001B362A"/>
    <w:rsid w:val="001B3785"/>
    <w:rsid w:val="001B37C0"/>
    <w:rsid w:val="001B4572"/>
    <w:rsid w:val="001B4936"/>
    <w:rsid w:val="001B4AE8"/>
    <w:rsid w:val="001B4CA2"/>
    <w:rsid w:val="001B519D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878"/>
    <w:rsid w:val="001D097C"/>
    <w:rsid w:val="001D0CF3"/>
    <w:rsid w:val="001D15A6"/>
    <w:rsid w:val="001D1751"/>
    <w:rsid w:val="001D17AF"/>
    <w:rsid w:val="001D1D55"/>
    <w:rsid w:val="001D23BA"/>
    <w:rsid w:val="001D2DE0"/>
    <w:rsid w:val="001D3A48"/>
    <w:rsid w:val="001D3A5E"/>
    <w:rsid w:val="001D412D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0297"/>
    <w:rsid w:val="001E0A88"/>
    <w:rsid w:val="001E1116"/>
    <w:rsid w:val="001E19EF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4268"/>
    <w:rsid w:val="001E47C2"/>
    <w:rsid w:val="001E5073"/>
    <w:rsid w:val="001E5250"/>
    <w:rsid w:val="001E546C"/>
    <w:rsid w:val="001E5824"/>
    <w:rsid w:val="001E5D93"/>
    <w:rsid w:val="001E6125"/>
    <w:rsid w:val="001E6523"/>
    <w:rsid w:val="001E6650"/>
    <w:rsid w:val="001E685B"/>
    <w:rsid w:val="001E6E46"/>
    <w:rsid w:val="001E70FC"/>
    <w:rsid w:val="001E76F3"/>
    <w:rsid w:val="001E77C4"/>
    <w:rsid w:val="001F0DF5"/>
    <w:rsid w:val="001F0FDE"/>
    <w:rsid w:val="001F1489"/>
    <w:rsid w:val="001F22B0"/>
    <w:rsid w:val="001F23AE"/>
    <w:rsid w:val="001F2E93"/>
    <w:rsid w:val="001F32AE"/>
    <w:rsid w:val="001F3623"/>
    <w:rsid w:val="001F39F7"/>
    <w:rsid w:val="001F401F"/>
    <w:rsid w:val="001F4573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29E"/>
    <w:rsid w:val="001F787B"/>
    <w:rsid w:val="00200171"/>
    <w:rsid w:val="00200218"/>
    <w:rsid w:val="0020097F"/>
    <w:rsid w:val="00200989"/>
    <w:rsid w:val="00200AD8"/>
    <w:rsid w:val="002014B2"/>
    <w:rsid w:val="00201914"/>
    <w:rsid w:val="00201925"/>
    <w:rsid w:val="00201EBA"/>
    <w:rsid w:val="00201F6F"/>
    <w:rsid w:val="0020201E"/>
    <w:rsid w:val="002020A7"/>
    <w:rsid w:val="00202399"/>
    <w:rsid w:val="00202D8C"/>
    <w:rsid w:val="00203268"/>
    <w:rsid w:val="0020349D"/>
    <w:rsid w:val="002056E6"/>
    <w:rsid w:val="00205C60"/>
    <w:rsid w:val="00205D5D"/>
    <w:rsid w:val="00206255"/>
    <w:rsid w:val="002074B4"/>
    <w:rsid w:val="002076E8"/>
    <w:rsid w:val="00207EB3"/>
    <w:rsid w:val="002102F5"/>
    <w:rsid w:val="0021046D"/>
    <w:rsid w:val="00210D11"/>
    <w:rsid w:val="0021109B"/>
    <w:rsid w:val="00211F37"/>
    <w:rsid w:val="00212124"/>
    <w:rsid w:val="002127FA"/>
    <w:rsid w:val="00212D5D"/>
    <w:rsid w:val="00212EE5"/>
    <w:rsid w:val="002132A7"/>
    <w:rsid w:val="002136CF"/>
    <w:rsid w:val="002141D2"/>
    <w:rsid w:val="00214310"/>
    <w:rsid w:val="00214686"/>
    <w:rsid w:val="0021478F"/>
    <w:rsid w:val="00214A1A"/>
    <w:rsid w:val="00214AA2"/>
    <w:rsid w:val="00214D25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524"/>
    <w:rsid w:val="002229D4"/>
    <w:rsid w:val="00222C6F"/>
    <w:rsid w:val="00222C99"/>
    <w:rsid w:val="00223989"/>
    <w:rsid w:val="00223C32"/>
    <w:rsid w:val="00223D23"/>
    <w:rsid w:val="00223FE5"/>
    <w:rsid w:val="00224537"/>
    <w:rsid w:val="0022488A"/>
    <w:rsid w:val="00224C6F"/>
    <w:rsid w:val="002251C4"/>
    <w:rsid w:val="0022563D"/>
    <w:rsid w:val="00225E4B"/>
    <w:rsid w:val="00225E8B"/>
    <w:rsid w:val="00225EBA"/>
    <w:rsid w:val="00226255"/>
    <w:rsid w:val="00226809"/>
    <w:rsid w:val="00230227"/>
    <w:rsid w:val="00230F61"/>
    <w:rsid w:val="00231403"/>
    <w:rsid w:val="002314E3"/>
    <w:rsid w:val="002318B2"/>
    <w:rsid w:val="002319FA"/>
    <w:rsid w:val="00231BC8"/>
    <w:rsid w:val="00231DA8"/>
    <w:rsid w:val="00231ED2"/>
    <w:rsid w:val="00232A51"/>
    <w:rsid w:val="00233497"/>
    <w:rsid w:val="002348DA"/>
    <w:rsid w:val="0023547E"/>
    <w:rsid w:val="002355E4"/>
    <w:rsid w:val="0023587E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951"/>
    <w:rsid w:val="00242B7E"/>
    <w:rsid w:val="00242DCD"/>
    <w:rsid w:val="00243118"/>
    <w:rsid w:val="0024331D"/>
    <w:rsid w:val="002434AE"/>
    <w:rsid w:val="002434EE"/>
    <w:rsid w:val="002435F4"/>
    <w:rsid w:val="00243C8B"/>
    <w:rsid w:val="002441B2"/>
    <w:rsid w:val="00244C4E"/>
    <w:rsid w:val="0024505F"/>
    <w:rsid w:val="00245635"/>
    <w:rsid w:val="00245966"/>
    <w:rsid w:val="00245990"/>
    <w:rsid w:val="002462AC"/>
    <w:rsid w:val="002463BA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4AF"/>
    <w:rsid w:val="0025362E"/>
    <w:rsid w:val="002537E9"/>
    <w:rsid w:val="00253C30"/>
    <w:rsid w:val="00254713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839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646"/>
    <w:rsid w:val="00263A70"/>
    <w:rsid w:val="00264A45"/>
    <w:rsid w:val="002658AD"/>
    <w:rsid w:val="00265DB5"/>
    <w:rsid w:val="00265EC5"/>
    <w:rsid w:val="00266642"/>
    <w:rsid w:val="00266C20"/>
    <w:rsid w:val="002671BC"/>
    <w:rsid w:val="002678C6"/>
    <w:rsid w:val="00267D23"/>
    <w:rsid w:val="0027018F"/>
    <w:rsid w:val="002707AE"/>
    <w:rsid w:val="00271BF6"/>
    <w:rsid w:val="00271DAE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4B66"/>
    <w:rsid w:val="0027542C"/>
    <w:rsid w:val="0027546F"/>
    <w:rsid w:val="00275D2C"/>
    <w:rsid w:val="00275FC4"/>
    <w:rsid w:val="002764C3"/>
    <w:rsid w:val="00276F10"/>
    <w:rsid w:val="0027710D"/>
    <w:rsid w:val="00277B30"/>
    <w:rsid w:val="00277C81"/>
    <w:rsid w:val="002800F6"/>
    <w:rsid w:val="0028011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5FA5"/>
    <w:rsid w:val="002860AE"/>
    <w:rsid w:val="00286750"/>
    <w:rsid w:val="0028686D"/>
    <w:rsid w:val="002869DF"/>
    <w:rsid w:val="00286CBC"/>
    <w:rsid w:val="002873E8"/>
    <w:rsid w:val="0029035F"/>
    <w:rsid w:val="002906C4"/>
    <w:rsid w:val="0029091E"/>
    <w:rsid w:val="00290A48"/>
    <w:rsid w:val="002913C8"/>
    <w:rsid w:val="002914C9"/>
    <w:rsid w:val="00291BA6"/>
    <w:rsid w:val="00292249"/>
    <w:rsid w:val="002922F5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95A5D"/>
    <w:rsid w:val="002A0237"/>
    <w:rsid w:val="002A16D4"/>
    <w:rsid w:val="002A19B4"/>
    <w:rsid w:val="002A1A34"/>
    <w:rsid w:val="002A1E98"/>
    <w:rsid w:val="002A250A"/>
    <w:rsid w:val="002A28BF"/>
    <w:rsid w:val="002A35E2"/>
    <w:rsid w:val="002A36B8"/>
    <w:rsid w:val="002A3B3C"/>
    <w:rsid w:val="002A4027"/>
    <w:rsid w:val="002A4375"/>
    <w:rsid w:val="002A4F9C"/>
    <w:rsid w:val="002A524F"/>
    <w:rsid w:val="002A5468"/>
    <w:rsid w:val="002A569A"/>
    <w:rsid w:val="002A5804"/>
    <w:rsid w:val="002A5B1C"/>
    <w:rsid w:val="002A5BC9"/>
    <w:rsid w:val="002A641D"/>
    <w:rsid w:val="002A683F"/>
    <w:rsid w:val="002A7511"/>
    <w:rsid w:val="002A77B4"/>
    <w:rsid w:val="002A7A10"/>
    <w:rsid w:val="002A7E90"/>
    <w:rsid w:val="002A7ECE"/>
    <w:rsid w:val="002A7F68"/>
    <w:rsid w:val="002B0C93"/>
    <w:rsid w:val="002B1248"/>
    <w:rsid w:val="002B1859"/>
    <w:rsid w:val="002B1AD2"/>
    <w:rsid w:val="002B1D98"/>
    <w:rsid w:val="002B22CA"/>
    <w:rsid w:val="002B31D2"/>
    <w:rsid w:val="002B36C7"/>
    <w:rsid w:val="002B36CF"/>
    <w:rsid w:val="002B3B38"/>
    <w:rsid w:val="002B3DFE"/>
    <w:rsid w:val="002B464D"/>
    <w:rsid w:val="002B4C03"/>
    <w:rsid w:val="002B5997"/>
    <w:rsid w:val="002B625A"/>
    <w:rsid w:val="002B6362"/>
    <w:rsid w:val="002B6542"/>
    <w:rsid w:val="002B6AC4"/>
    <w:rsid w:val="002B7544"/>
    <w:rsid w:val="002B7713"/>
    <w:rsid w:val="002C0633"/>
    <w:rsid w:val="002C0A75"/>
    <w:rsid w:val="002C0A93"/>
    <w:rsid w:val="002C0B4D"/>
    <w:rsid w:val="002C0E8F"/>
    <w:rsid w:val="002C1087"/>
    <w:rsid w:val="002C1BEA"/>
    <w:rsid w:val="002C1F21"/>
    <w:rsid w:val="002C2394"/>
    <w:rsid w:val="002C23CD"/>
    <w:rsid w:val="002C24AC"/>
    <w:rsid w:val="002C26A5"/>
    <w:rsid w:val="002C2922"/>
    <w:rsid w:val="002C397B"/>
    <w:rsid w:val="002C3B45"/>
    <w:rsid w:val="002C42A2"/>
    <w:rsid w:val="002C4366"/>
    <w:rsid w:val="002C47E6"/>
    <w:rsid w:val="002C5264"/>
    <w:rsid w:val="002C52BD"/>
    <w:rsid w:val="002C670A"/>
    <w:rsid w:val="002C6807"/>
    <w:rsid w:val="002C6F6A"/>
    <w:rsid w:val="002C700F"/>
    <w:rsid w:val="002C7101"/>
    <w:rsid w:val="002C71C3"/>
    <w:rsid w:val="002C741D"/>
    <w:rsid w:val="002C7512"/>
    <w:rsid w:val="002C7911"/>
    <w:rsid w:val="002D00E4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A39"/>
    <w:rsid w:val="002D3AAB"/>
    <w:rsid w:val="002D3DE7"/>
    <w:rsid w:val="002D4DCE"/>
    <w:rsid w:val="002D53B9"/>
    <w:rsid w:val="002D5647"/>
    <w:rsid w:val="002D585C"/>
    <w:rsid w:val="002D59E1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5ACC"/>
    <w:rsid w:val="002E625C"/>
    <w:rsid w:val="002E641C"/>
    <w:rsid w:val="002E6A90"/>
    <w:rsid w:val="002E70BA"/>
    <w:rsid w:val="002E785A"/>
    <w:rsid w:val="002E7BD5"/>
    <w:rsid w:val="002F03C2"/>
    <w:rsid w:val="002F03E5"/>
    <w:rsid w:val="002F0B16"/>
    <w:rsid w:val="002F11C5"/>
    <w:rsid w:val="002F21C0"/>
    <w:rsid w:val="002F26E8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9CD"/>
    <w:rsid w:val="002F7022"/>
    <w:rsid w:val="002F7773"/>
    <w:rsid w:val="002F78A0"/>
    <w:rsid w:val="00300489"/>
    <w:rsid w:val="00300DA5"/>
    <w:rsid w:val="00300EB8"/>
    <w:rsid w:val="00300EC8"/>
    <w:rsid w:val="00300FC5"/>
    <w:rsid w:val="003010C8"/>
    <w:rsid w:val="00301A68"/>
    <w:rsid w:val="00301EE1"/>
    <w:rsid w:val="00301FFD"/>
    <w:rsid w:val="00302064"/>
    <w:rsid w:val="0030259E"/>
    <w:rsid w:val="00302F8C"/>
    <w:rsid w:val="00303497"/>
    <w:rsid w:val="00303995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05F"/>
    <w:rsid w:val="0031095C"/>
    <w:rsid w:val="00310AB5"/>
    <w:rsid w:val="003114DD"/>
    <w:rsid w:val="00311595"/>
    <w:rsid w:val="003116E5"/>
    <w:rsid w:val="00311A46"/>
    <w:rsid w:val="00311ABE"/>
    <w:rsid w:val="00311C57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878"/>
    <w:rsid w:val="00315B20"/>
    <w:rsid w:val="00315CD6"/>
    <w:rsid w:val="00315FC3"/>
    <w:rsid w:val="0031606C"/>
    <w:rsid w:val="00316353"/>
    <w:rsid w:val="003163ED"/>
    <w:rsid w:val="00316EE1"/>
    <w:rsid w:val="00317425"/>
    <w:rsid w:val="00317454"/>
    <w:rsid w:val="00317530"/>
    <w:rsid w:val="00317850"/>
    <w:rsid w:val="003178EA"/>
    <w:rsid w:val="00317F1F"/>
    <w:rsid w:val="003201E3"/>
    <w:rsid w:val="003207F7"/>
    <w:rsid w:val="00320B2A"/>
    <w:rsid w:val="003210B0"/>
    <w:rsid w:val="003214B2"/>
    <w:rsid w:val="00321C2F"/>
    <w:rsid w:val="0032282D"/>
    <w:rsid w:val="0032316A"/>
    <w:rsid w:val="00323846"/>
    <w:rsid w:val="0032459B"/>
    <w:rsid w:val="003246D3"/>
    <w:rsid w:val="00324B53"/>
    <w:rsid w:val="00324BF9"/>
    <w:rsid w:val="00324D1A"/>
    <w:rsid w:val="00325B55"/>
    <w:rsid w:val="00326010"/>
    <w:rsid w:val="003274FE"/>
    <w:rsid w:val="0032761E"/>
    <w:rsid w:val="003302C0"/>
    <w:rsid w:val="00330356"/>
    <w:rsid w:val="003307A8"/>
    <w:rsid w:val="0033143A"/>
    <w:rsid w:val="0033184A"/>
    <w:rsid w:val="00332BC9"/>
    <w:rsid w:val="00334B69"/>
    <w:rsid w:val="00334D4D"/>
    <w:rsid w:val="003350A4"/>
    <w:rsid w:val="003359DC"/>
    <w:rsid w:val="00335BE6"/>
    <w:rsid w:val="00336B52"/>
    <w:rsid w:val="00336C4C"/>
    <w:rsid w:val="00336F67"/>
    <w:rsid w:val="0033726D"/>
    <w:rsid w:val="00337332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6C0E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2CDE"/>
    <w:rsid w:val="00353293"/>
    <w:rsid w:val="003535B6"/>
    <w:rsid w:val="00353DD1"/>
    <w:rsid w:val="00354A85"/>
    <w:rsid w:val="00354EE2"/>
    <w:rsid w:val="00355F42"/>
    <w:rsid w:val="003561FB"/>
    <w:rsid w:val="00356316"/>
    <w:rsid w:val="00356D7E"/>
    <w:rsid w:val="00356EF4"/>
    <w:rsid w:val="003574C4"/>
    <w:rsid w:val="00357909"/>
    <w:rsid w:val="003579D4"/>
    <w:rsid w:val="00360720"/>
    <w:rsid w:val="00360F18"/>
    <w:rsid w:val="00361061"/>
    <w:rsid w:val="0036121C"/>
    <w:rsid w:val="00361397"/>
    <w:rsid w:val="003623A0"/>
    <w:rsid w:val="00362B4C"/>
    <w:rsid w:val="00363BB5"/>
    <w:rsid w:val="00364345"/>
    <w:rsid w:val="003644B7"/>
    <w:rsid w:val="00364BE2"/>
    <w:rsid w:val="00364EDE"/>
    <w:rsid w:val="00365163"/>
    <w:rsid w:val="003652A0"/>
    <w:rsid w:val="003652FF"/>
    <w:rsid w:val="00365770"/>
    <w:rsid w:val="0036654D"/>
    <w:rsid w:val="00366973"/>
    <w:rsid w:val="00367145"/>
    <w:rsid w:val="00367C4E"/>
    <w:rsid w:val="00370E81"/>
    <w:rsid w:val="00371810"/>
    <w:rsid w:val="00371F4F"/>
    <w:rsid w:val="003720B0"/>
    <w:rsid w:val="00372480"/>
    <w:rsid w:val="00372A4E"/>
    <w:rsid w:val="00372CB7"/>
    <w:rsid w:val="00372D4B"/>
    <w:rsid w:val="00372F31"/>
    <w:rsid w:val="003732C4"/>
    <w:rsid w:val="003732E2"/>
    <w:rsid w:val="0037368B"/>
    <w:rsid w:val="00374142"/>
    <w:rsid w:val="00374A45"/>
    <w:rsid w:val="00374C0A"/>
    <w:rsid w:val="00375F25"/>
    <w:rsid w:val="003765DF"/>
    <w:rsid w:val="00376718"/>
    <w:rsid w:val="00376C88"/>
    <w:rsid w:val="00376CE1"/>
    <w:rsid w:val="003773EF"/>
    <w:rsid w:val="00377884"/>
    <w:rsid w:val="00377C7B"/>
    <w:rsid w:val="00377D83"/>
    <w:rsid w:val="00380C0A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4052"/>
    <w:rsid w:val="0038412B"/>
    <w:rsid w:val="00384359"/>
    <w:rsid w:val="00385BD5"/>
    <w:rsid w:val="00385C2A"/>
    <w:rsid w:val="00385E5A"/>
    <w:rsid w:val="00385EEC"/>
    <w:rsid w:val="00386430"/>
    <w:rsid w:val="003872A4"/>
    <w:rsid w:val="00387372"/>
    <w:rsid w:val="0038744C"/>
    <w:rsid w:val="00387843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1C8"/>
    <w:rsid w:val="00392213"/>
    <w:rsid w:val="00393085"/>
    <w:rsid w:val="00393103"/>
    <w:rsid w:val="003937F6"/>
    <w:rsid w:val="00393FCE"/>
    <w:rsid w:val="0039412C"/>
    <w:rsid w:val="003943DC"/>
    <w:rsid w:val="00394577"/>
    <w:rsid w:val="00394834"/>
    <w:rsid w:val="00394A24"/>
    <w:rsid w:val="00394DE3"/>
    <w:rsid w:val="00395712"/>
    <w:rsid w:val="00395BA4"/>
    <w:rsid w:val="00396B7A"/>
    <w:rsid w:val="00396F9E"/>
    <w:rsid w:val="00397AF1"/>
    <w:rsid w:val="00397BFF"/>
    <w:rsid w:val="003A0DCE"/>
    <w:rsid w:val="003A1331"/>
    <w:rsid w:val="003A18D9"/>
    <w:rsid w:val="003A1A21"/>
    <w:rsid w:val="003A1A98"/>
    <w:rsid w:val="003A1D19"/>
    <w:rsid w:val="003A2286"/>
    <w:rsid w:val="003A2AB7"/>
    <w:rsid w:val="003A2D28"/>
    <w:rsid w:val="003A31CB"/>
    <w:rsid w:val="003A3B79"/>
    <w:rsid w:val="003A4325"/>
    <w:rsid w:val="003A4497"/>
    <w:rsid w:val="003A52E3"/>
    <w:rsid w:val="003A53D7"/>
    <w:rsid w:val="003A5606"/>
    <w:rsid w:val="003A5D36"/>
    <w:rsid w:val="003A6621"/>
    <w:rsid w:val="003A6BAA"/>
    <w:rsid w:val="003A6D29"/>
    <w:rsid w:val="003A74F5"/>
    <w:rsid w:val="003A750B"/>
    <w:rsid w:val="003A77E4"/>
    <w:rsid w:val="003A7BDC"/>
    <w:rsid w:val="003A7DC0"/>
    <w:rsid w:val="003A7E6D"/>
    <w:rsid w:val="003B078C"/>
    <w:rsid w:val="003B0A31"/>
    <w:rsid w:val="003B1253"/>
    <w:rsid w:val="003B139A"/>
    <w:rsid w:val="003B2110"/>
    <w:rsid w:val="003B27A0"/>
    <w:rsid w:val="003B2B24"/>
    <w:rsid w:val="003B2C2E"/>
    <w:rsid w:val="003B35CF"/>
    <w:rsid w:val="003B38B6"/>
    <w:rsid w:val="003B38BF"/>
    <w:rsid w:val="003B3A5C"/>
    <w:rsid w:val="003B3ED6"/>
    <w:rsid w:val="003B48CE"/>
    <w:rsid w:val="003B4F13"/>
    <w:rsid w:val="003B4F8C"/>
    <w:rsid w:val="003B516E"/>
    <w:rsid w:val="003B519A"/>
    <w:rsid w:val="003B5325"/>
    <w:rsid w:val="003B53D2"/>
    <w:rsid w:val="003B5EBA"/>
    <w:rsid w:val="003B6023"/>
    <w:rsid w:val="003B71A9"/>
    <w:rsid w:val="003B75AB"/>
    <w:rsid w:val="003B77AC"/>
    <w:rsid w:val="003B7893"/>
    <w:rsid w:val="003C00FA"/>
    <w:rsid w:val="003C01BF"/>
    <w:rsid w:val="003C0685"/>
    <w:rsid w:val="003C08B1"/>
    <w:rsid w:val="003C0ABC"/>
    <w:rsid w:val="003C0F77"/>
    <w:rsid w:val="003C1097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3B89"/>
    <w:rsid w:val="003C4619"/>
    <w:rsid w:val="003C563A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C7C06"/>
    <w:rsid w:val="003C7E3E"/>
    <w:rsid w:val="003D03FA"/>
    <w:rsid w:val="003D100C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E56"/>
    <w:rsid w:val="003D5F60"/>
    <w:rsid w:val="003D6961"/>
    <w:rsid w:val="003D69E6"/>
    <w:rsid w:val="003D7206"/>
    <w:rsid w:val="003D7362"/>
    <w:rsid w:val="003D7705"/>
    <w:rsid w:val="003D7B93"/>
    <w:rsid w:val="003D7E3B"/>
    <w:rsid w:val="003E0A1A"/>
    <w:rsid w:val="003E1066"/>
    <w:rsid w:val="003E11E2"/>
    <w:rsid w:val="003E1282"/>
    <w:rsid w:val="003E147A"/>
    <w:rsid w:val="003E195F"/>
    <w:rsid w:val="003E19FB"/>
    <w:rsid w:val="003E2ADC"/>
    <w:rsid w:val="003E2CC3"/>
    <w:rsid w:val="003E3C71"/>
    <w:rsid w:val="003E41A2"/>
    <w:rsid w:val="003E49C3"/>
    <w:rsid w:val="003E49DC"/>
    <w:rsid w:val="003E5CC4"/>
    <w:rsid w:val="003E5CE8"/>
    <w:rsid w:val="003E5E8F"/>
    <w:rsid w:val="003E64B8"/>
    <w:rsid w:val="003E6504"/>
    <w:rsid w:val="003E73E7"/>
    <w:rsid w:val="003E74AE"/>
    <w:rsid w:val="003E75C2"/>
    <w:rsid w:val="003E77CF"/>
    <w:rsid w:val="003E7ADB"/>
    <w:rsid w:val="003E7FBE"/>
    <w:rsid w:val="003F03CE"/>
    <w:rsid w:val="003F07C1"/>
    <w:rsid w:val="003F091C"/>
    <w:rsid w:val="003F14C0"/>
    <w:rsid w:val="003F18CD"/>
    <w:rsid w:val="003F19FF"/>
    <w:rsid w:val="003F1B1B"/>
    <w:rsid w:val="003F1B2F"/>
    <w:rsid w:val="003F1BF6"/>
    <w:rsid w:val="003F2354"/>
    <w:rsid w:val="003F2AD6"/>
    <w:rsid w:val="003F2CD1"/>
    <w:rsid w:val="003F2D12"/>
    <w:rsid w:val="003F2F53"/>
    <w:rsid w:val="003F3574"/>
    <w:rsid w:val="003F3A00"/>
    <w:rsid w:val="003F3F59"/>
    <w:rsid w:val="003F44FF"/>
    <w:rsid w:val="003F4BA0"/>
    <w:rsid w:val="003F4DA6"/>
    <w:rsid w:val="003F4FA3"/>
    <w:rsid w:val="003F5804"/>
    <w:rsid w:val="003F6816"/>
    <w:rsid w:val="003F6D3D"/>
    <w:rsid w:val="003F6DAA"/>
    <w:rsid w:val="003F70BE"/>
    <w:rsid w:val="003F7179"/>
    <w:rsid w:val="003F774C"/>
    <w:rsid w:val="004001CF"/>
    <w:rsid w:val="00401536"/>
    <w:rsid w:val="0040175B"/>
    <w:rsid w:val="00401FD5"/>
    <w:rsid w:val="0040205B"/>
    <w:rsid w:val="0040224C"/>
    <w:rsid w:val="0040244A"/>
    <w:rsid w:val="00402622"/>
    <w:rsid w:val="0040312D"/>
    <w:rsid w:val="0040327F"/>
    <w:rsid w:val="004033D0"/>
    <w:rsid w:val="00403F80"/>
    <w:rsid w:val="00404E8E"/>
    <w:rsid w:val="004051B7"/>
    <w:rsid w:val="00405450"/>
    <w:rsid w:val="00405859"/>
    <w:rsid w:val="00405E40"/>
    <w:rsid w:val="00405FB1"/>
    <w:rsid w:val="00406029"/>
    <w:rsid w:val="00406561"/>
    <w:rsid w:val="00406820"/>
    <w:rsid w:val="00407161"/>
    <w:rsid w:val="0040725D"/>
    <w:rsid w:val="00407583"/>
    <w:rsid w:val="00407769"/>
    <w:rsid w:val="00407C62"/>
    <w:rsid w:val="00407CDE"/>
    <w:rsid w:val="00407D97"/>
    <w:rsid w:val="00407EFE"/>
    <w:rsid w:val="00407F65"/>
    <w:rsid w:val="0041079B"/>
    <w:rsid w:val="0041097F"/>
    <w:rsid w:val="00410C3C"/>
    <w:rsid w:val="00410D8F"/>
    <w:rsid w:val="00411279"/>
    <w:rsid w:val="00411527"/>
    <w:rsid w:val="004115F5"/>
    <w:rsid w:val="004118D7"/>
    <w:rsid w:val="00412045"/>
    <w:rsid w:val="004128A9"/>
    <w:rsid w:val="00412D59"/>
    <w:rsid w:val="00412FF0"/>
    <w:rsid w:val="00414035"/>
    <w:rsid w:val="0041440A"/>
    <w:rsid w:val="004144EE"/>
    <w:rsid w:val="00414560"/>
    <w:rsid w:val="004149AA"/>
    <w:rsid w:val="00414C82"/>
    <w:rsid w:val="00414D31"/>
    <w:rsid w:val="00415050"/>
    <w:rsid w:val="004151BA"/>
    <w:rsid w:val="004152A4"/>
    <w:rsid w:val="00415858"/>
    <w:rsid w:val="004161E0"/>
    <w:rsid w:val="00416733"/>
    <w:rsid w:val="0041682E"/>
    <w:rsid w:val="0041701B"/>
    <w:rsid w:val="00417761"/>
    <w:rsid w:val="00417820"/>
    <w:rsid w:val="00417AC0"/>
    <w:rsid w:val="00417E2C"/>
    <w:rsid w:val="00417E8B"/>
    <w:rsid w:val="00420080"/>
    <w:rsid w:val="0042020E"/>
    <w:rsid w:val="00420288"/>
    <w:rsid w:val="0042074F"/>
    <w:rsid w:val="0042099D"/>
    <w:rsid w:val="00420BCE"/>
    <w:rsid w:val="00420C36"/>
    <w:rsid w:val="00421490"/>
    <w:rsid w:val="004215A6"/>
    <w:rsid w:val="00421981"/>
    <w:rsid w:val="00421EE1"/>
    <w:rsid w:val="00422210"/>
    <w:rsid w:val="004223A9"/>
    <w:rsid w:val="00422B34"/>
    <w:rsid w:val="00423856"/>
    <w:rsid w:val="00423A5C"/>
    <w:rsid w:val="00423BBA"/>
    <w:rsid w:val="00424391"/>
    <w:rsid w:val="0042487A"/>
    <w:rsid w:val="004250BA"/>
    <w:rsid w:val="004253C3"/>
    <w:rsid w:val="004255F2"/>
    <w:rsid w:val="004257FB"/>
    <w:rsid w:val="00425EBF"/>
    <w:rsid w:val="004267C4"/>
    <w:rsid w:val="00426ADB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A9F"/>
    <w:rsid w:val="00431B7A"/>
    <w:rsid w:val="00431C13"/>
    <w:rsid w:val="00431E01"/>
    <w:rsid w:val="00431FC5"/>
    <w:rsid w:val="00432B70"/>
    <w:rsid w:val="00432DC5"/>
    <w:rsid w:val="004334A6"/>
    <w:rsid w:val="00433AD6"/>
    <w:rsid w:val="00433B24"/>
    <w:rsid w:val="00433B55"/>
    <w:rsid w:val="00433EEF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330"/>
    <w:rsid w:val="004365A6"/>
    <w:rsid w:val="004365DE"/>
    <w:rsid w:val="00437818"/>
    <w:rsid w:val="00437CE9"/>
    <w:rsid w:val="0044192D"/>
    <w:rsid w:val="00441C08"/>
    <w:rsid w:val="00441C2C"/>
    <w:rsid w:val="00442711"/>
    <w:rsid w:val="0044283A"/>
    <w:rsid w:val="00442840"/>
    <w:rsid w:val="00442AC9"/>
    <w:rsid w:val="00442D58"/>
    <w:rsid w:val="0044335D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EF1"/>
    <w:rsid w:val="00446F2D"/>
    <w:rsid w:val="0044720D"/>
    <w:rsid w:val="004477D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3EF"/>
    <w:rsid w:val="00452A7B"/>
    <w:rsid w:val="00452D0B"/>
    <w:rsid w:val="0045349D"/>
    <w:rsid w:val="00453691"/>
    <w:rsid w:val="00453A2E"/>
    <w:rsid w:val="004547F6"/>
    <w:rsid w:val="0045513E"/>
    <w:rsid w:val="0045514D"/>
    <w:rsid w:val="0045549C"/>
    <w:rsid w:val="00455A3C"/>
    <w:rsid w:val="00455AD0"/>
    <w:rsid w:val="00456033"/>
    <w:rsid w:val="00456572"/>
    <w:rsid w:val="00456AD0"/>
    <w:rsid w:val="00456E47"/>
    <w:rsid w:val="00456F78"/>
    <w:rsid w:val="00456F9F"/>
    <w:rsid w:val="0045711D"/>
    <w:rsid w:val="00460058"/>
    <w:rsid w:val="00460307"/>
    <w:rsid w:val="00461625"/>
    <w:rsid w:val="00461806"/>
    <w:rsid w:val="00461F56"/>
    <w:rsid w:val="00462C7C"/>
    <w:rsid w:val="00462CEC"/>
    <w:rsid w:val="00462D6B"/>
    <w:rsid w:val="00462F1A"/>
    <w:rsid w:val="00462F7B"/>
    <w:rsid w:val="0046388A"/>
    <w:rsid w:val="00463AEF"/>
    <w:rsid w:val="00464011"/>
    <w:rsid w:val="004656F8"/>
    <w:rsid w:val="00465B0C"/>
    <w:rsid w:val="004665C9"/>
    <w:rsid w:val="0046662A"/>
    <w:rsid w:val="00466866"/>
    <w:rsid w:val="00466CDE"/>
    <w:rsid w:val="0046712E"/>
    <w:rsid w:val="0047026B"/>
    <w:rsid w:val="004702EB"/>
    <w:rsid w:val="00470589"/>
    <w:rsid w:val="004709C1"/>
    <w:rsid w:val="00470E72"/>
    <w:rsid w:val="00471350"/>
    <w:rsid w:val="00471452"/>
    <w:rsid w:val="004717EA"/>
    <w:rsid w:val="004722A7"/>
    <w:rsid w:val="00472977"/>
    <w:rsid w:val="00472A4E"/>
    <w:rsid w:val="00473045"/>
    <w:rsid w:val="004731E8"/>
    <w:rsid w:val="00473217"/>
    <w:rsid w:val="00473E7A"/>
    <w:rsid w:val="00474155"/>
    <w:rsid w:val="004743A5"/>
    <w:rsid w:val="0047469F"/>
    <w:rsid w:val="00474910"/>
    <w:rsid w:val="00475AF1"/>
    <w:rsid w:val="00475B25"/>
    <w:rsid w:val="00475C56"/>
    <w:rsid w:val="0047649C"/>
    <w:rsid w:val="00476A0E"/>
    <w:rsid w:val="00477256"/>
    <w:rsid w:val="00477BF4"/>
    <w:rsid w:val="00477EA6"/>
    <w:rsid w:val="004800A7"/>
    <w:rsid w:val="00480701"/>
    <w:rsid w:val="0048075F"/>
    <w:rsid w:val="00480B4A"/>
    <w:rsid w:val="00480C5D"/>
    <w:rsid w:val="00480D42"/>
    <w:rsid w:val="0048179F"/>
    <w:rsid w:val="004820F3"/>
    <w:rsid w:val="00482911"/>
    <w:rsid w:val="00482D3A"/>
    <w:rsid w:val="00482FCD"/>
    <w:rsid w:val="00483133"/>
    <w:rsid w:val="00484DFA"/>
    <w:rsid w:val="00485DC7"/>
    <w:rsid w:val="004864A2"/>
    <w:rsid w:val="0048656C"/>
    <w:rsid w:val="0048668C"/>
    <w:rsid w:val="00486B4E"/>
    <w:rsid w:val="0048779B"/>
    <w:rsid w:val="00487C44"/>
    <w:rsid w:val="00487FDB"/>
    <w:rsid w:val="00490812"/>
    <w:rsid w:val="00490FCE"/>
    <w:rsid w:val="00491034"/>
    <w:rsid w:val="0049104B"/>
    <w:rsid w:val="004914F9"/>
    <w:rsid w:val="00491C53"/>
    <w:rsid w:val="00491D8F"/>
    <w:rsid w:val="00492109"/>
    <w:rsid w:val="004921D2"/>
    <w:rsid w:val="00492519"/>
    <w:rsid w:val="00492843"/>
    <w:rsid w:val="0049301C"/>
    <w:rsid w:val="004939C0"/>
    <w:rsid w:val="00493CCD"/>
    <w:rsid w:val="004940A4"/>
    <w:rsid w:val="004940D5"/>
    <w:rsid w:val="004949E4"/>
    <w:rsid w:val="00494A1E"/>
    <w:rsid w:val="00494D8B"/>
    <w:rsid w:val="00494E43"/>
    <w:rsid w:val="00495979"/>
    <w:rsid w:val="0049636A"/>
    <w:rsid w:val="004966C3"/>
    <w:rsid w:val="00496B1D"/>
    <w:rsid w:val="00496BA2"/>
    <w:rsid w:val="00496CD8"/>
    <w:rsid w:val="0049707D"/>
    <w:rsid w:val="0049795C"/>
    <w:rsid w:val="004979C8"/>
    <w:rsid w:val="004A046F"/>
    <w:rsid w:val="004A0577"/>
    <w:rsid w:val="004A0A9F"/>
    <w:rsid w:val="004A0C93"/>
    <w:rsid w:val="004A144E"/>
    <w:rsid w:val="004A1AAC"/>
    <w:rsid w:val="004A1B96"/>
    <w:rsid w:val="004A1D96"/>
    <w:rsid w:val="004A20BF"/>
    <w:rsid w:val="004A21C4"/>
    <w:rsid w:val="004A30F0"/>
    <w:rsid w:val="004A3246"/>
    <w:rsid w:val="004A4424"/>
    <w:rsid w:val="004A4440"/>
    <w:rsid w:val="004A45D6"/>
    <w:rsid w:val="004A4D41"/>
    <w:rsid w:val="004A4E10"/>
    <w:rsid w:val="004A53C9"/>
    <w:rsid w:val="004A55BE"/>
    <w:rsid w:val="004A5E8F"/>
    <w:rsid w:val="004A64EB"/>
    <w:rsid w:val="004A652E"/>
    <w:rsid w:val="004A78CC"/>
    <w:rsid w:val="004A7B0A"/>
    <w:rsid w:val="004A7F22"/>
    <w:rsid w:val="004B0125"/>
    <w:rsid w:val="004B020A"/>
    <w:rsid w:val="004B05CF"/>
    <w:rsid w:val="004B0633"/>
    <w:rsid w:val="004B0F16"/>
    <w:rsid w:val="004B15B1"/>
    <w:rsid w:val="004B1D4A"/>
    <w:rsid w:val="004B1D9C"/>
    <w:rsid w:val="004B1F2C"/>
    <w:rsid w:val="004B2220"/>
    <w:rsid w:val="004B2CE4"/>
    <w:rsid w:val="004B4272"/>
    <w:rsid w:val="004B4290"/>
    <w:rsid w:val="004B43A2"/>
    <w:rsid w:val="004B4890"/>
    <w:rsid w:val="004B55B4"/>
    <w:rsid w:val="004B5836"/>
    <w:rsid w:val="004B5AE7"/>
    <w:rsid w:val="004B6FEC"/>
    <w:rsid w:val="004B712A"/>
    <w:rsid w:val="004B71BE"/>
    <w:rsid w:val="004B75B6"/>
    <w:rsid w:val="004B7842"/>
    <w:rsid w:val="004B79CB"/>
    <w:rsid w:val="004B7A32"/>
    <w:rsid w:val="004B7DFF"/>
    <w:rsid w:val="004C03BE"/>
    <w:rsid w:val="004C0A09"/>
    <w:rsid w:val="004C0A72"/>
    <w:rsid w:val="004C0DD1"/>
    <w:rsid w:val="004C0F10"/>
    <w:rsid w:val="004C1190"/>
    <w:rsid w:val="004C1322"/>
    <w:rsid w:val="004C1A06"/>
    <w:rsid w:val="004C1B53"/>
    <w:rsid w:val="004C1BF8"/>
    <w:rsid w:val="004C1ECE"/>
    <w:rsid w:val="004C2F66"/>
    <w:rsid w:val="004C32CC"/>
    <w:rsid w:val="004C3551"/>
    <w:rsid w:val="004C3809"/>
    <w:rsid w:val="004C449F"/>
    <w:rsid w:val="004C4A3D"/>
    <w:rsid w:val="004C4A61"/>
    <w:rsid w:val="004C52E4"/>
    <w:rsid w:val="004C5331"/>
    <w:rsid w:val="004C582F"/>
    <w:rsid w:val="004C58B7"/>
    <w:rsid w:val="004C5DFE"/>
    <w:rsid w:val="004C7101"/>
    <w:rsid w:val="004C74E3"/>
    <w:rsid w:val="004C7997"/>
    <w:rsid w:val="004D07AB"/>
    <w:rsid w:val="004D0A9D"/>
    <w:rsid w:val="004D0CF6"/>
    <w:rsid w:val="004D1749"/>
    <w:rsid w:val="004D180D"/>
    <w:rsid w:val="004D1A27"/>
    <w:rsid w:val="004D1C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651"/>
    <w:rsid w:val="004D49EB"/>
    <w:rsid w:val="004D4AB1"/>
    <w:rsid w:val="004D4BB7"/>
    <w:rsid w:val="004D4C63"/>
    <w:rsid w:val="004D4CA5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8A4"/>
    <w:rsid w:val="004E0937"/>
    <w:rsid w:val="004E0C06"/>
    <w:rsid w:val="004E0ED4"/>
    <w:rsid w:val="004E0F3D"/>
    <w:rsid w:val="004E1368"/>
    <w:rsid w:val="004E21FD"/>
    <w:rsid w:val="004E2AF2"/>
    <w:rsid w:val="004E2BEA"/>
    <w:rsid w:val="004E3A1B"/>
    <w:rsid w:val="004E3DCF"/>
    <w:rsid w:val="004E3E6E"/>
    <w:rsid w:val="004E3F2F"/>
    <w:rsid w:val="004E3F3B"/>
    <w:rsid w:val="004E446E"/>
    <w:rsid w:val="004E4AB3"/>
    <w:rsid w:val="004E4F5E"/>
    <w:rsid w:val="004E5089"/>
    <w:rsid w:val="004E5877"/>
    <w:rsid w:val="004E59FB"/>
    <w:rsid w:val="004E5B3D"/>
    <w:rsid w:val="004E687D"/>
    <w:rsid w:val="004E6AB6"/>
    <w:rsid w:val="004E7126"/>
    <w:rsid w:val="004E734A"/>
    <w:rsid w:val="004E7760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287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A82"/>
    <w:rsid w:val="004F6BC3"/>
    <w:rsid w:val="004F6F41"/>
    <w:rsid w:val="004F739B"/>
    <w:rsid w:val="004F7C73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0A7"/>
    <w:rsid w:val="005020C2"/>
    <w:rsid w:val="00502251"/>
    <w:rsid w:val="005029B8"/>
    <w:rsid w:val="00503317"/>
    <w:rsid w:val="00503963"/>
    <w:rsid w:val="00503D46"/>
    <w:rsid w:val="00504607"/>
    <w:rsid w:val="00504CE2"/>
    <w:rsid w:val="00505B57"/>
    <w:rsid w:val="005061DE"/>
    <w:rsid w:val="00506279"/>
    <w:rsid w:val="00507A3B"/>
    <w:rsid w:val="005102B2"/>
    <w:rsid w:val="005105FA"/>
    <w:rsid w:val="00510D5D"/>
    <w:rsid w:val="00510E50"/>
    <w:rsid w:val="00511A83"/>
    <w:rsid w:val="00511ED5"/>
    <w:rsid w:val="00512280"/>
    <w:rsid w:val="00512351"/>
    <w:rsid w:val="005125F2"/>
    <w:rsid w:val="005134A4"/>
    <w:rsid w:val="00513D6B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13"/>
    <w:rsid w:val="00522C92"/>
    <w:rsid w:val="005231C7"/>
    <w:rsid w:val="0052337D"/>
    <w:rsid w:val="00523989"/>
    <w:rsid w:val="00523D50"/>
    <w:rsid w:val="00523FFF"/>
    <w:rsid w:val="0052405D"/>
    <w:rsid w:val="0052477D"/>
    <w:rsid w:val="005254B0"/>
    <w:rsid w:val="00525B1A"/>
    <w:rsid w:val="005260C4"/>
    <w:rsid w:val="005264A0"/>
    <w:rsid w:val="00526B24"/>
    <w:rsid w:val="00527061"/>
    <w:rsid w:val="0052751E"/>
    <w:rsid w:val="0052793E"/>
    <w:rsid w:val="00527EAE"/>
    <w:rsid w:val="005300F8"/>
    <w:rsid w:val="005311C6"/>
    <w:rsid w:val="005311E5"/>
    <w:rsid w:val="00531665"/>
    <w:rsid w:val="005321A4"/>
    <w:rsid w:val="005347CE"/>
    <w:rsid w:val="00534BDA"/>
    <w:rsid w:val="005355E9"/>
    <w:rsid w:val="00535838"/>
    <w:rsid w:val="00535C92"/>
    <w:rsid w:val="00535E34"/>
    <w:rsid w:val="0053620F"/>
    <w:rsid w:val="005364A3"/>
    <w:rsid w:val="00536F4A"/>
    <w:rsid w:val="00537216"/>
    <w:rsid w:val="005372AD"/>
    <w:rsid w:val="005373C2"/>
    <w:rsid w:val="00537754"/>
    <w:rsid w:val="00537A0B"/>
    <w:rsid w:val="00537B76"/>
    <w:rsid w:val="0054073B"/>
    <w:rsid w:val="00540A35"/>
    <w:rsid w:val="00540A8B"/>
    <w:rsid w:val="00540D55"/>
    <w:rsid w:val="00540EF7"/>
    <w:rsid w:val="0054121F"/>
    <w:rsid w:val="0054147C"/>
    <w:rsid w:val="005419B1"/>
    <w:rsid w:val="00541A3B"/>
    <w:rsid w:val="00541D09"/>
    <w:rsid w:val="0054216C"/>
    <w:rsid w:val="005429C1"/>
    <w:rsid w:val="0054390F"/>
    <w:rsid w:val="005441C8"/>
    <w:rsid w:val="00544643"/>
    <w:rsid w:val="005446D9"/>
    <w:rsid w:val="00544BD9"/>
    <w:rsid w:val="00545383"/>
    <w:rsid w:val="00546D9C"/>
    <w:rsid w:val="00547DD9"/>
    <w:rsid w:val="00550893"/>
    <w:rsid w:val="00550F61"/>
    <w:rsid w:val="00551039"/>
    <w:rsid w:val="005510F2"/>
    <w:rsid w:val="0055166E"/>
    <w:rsid w:val="00551DF0"/>
    <w:rsid w:val="00552175"/>
    <w:rsid w:val="00552F06"/>
    <w:rsid w:val="0055324C"/>
    <w:rsid w:val="0055359F"/>
    <w:rsid w:val="00553733"/>
    <w:rsid w:val="0055393E"/>
    <w:rsid w:val="00553C04"/>
    <w:rsid w:val="00554301"/>
    <w:rsid w:val="0055456F"/>
    <w:rsid w:val="005551EB"/>
    <w:rsid w:val="005552C1"/>
    <w:rsid w:val="005561CD"/>
    <w:rsid w:val="00556346"/>
    <w:rsid w:val="00556BBD"/>
    <w:rsid w:val="00556BF2"/>
    <w:rsid w:val="0055779D"/>
    <w:rsid w:val="00557844"/>
    <w:rsid w:val="005579EF"/>
    <w:rsid w:val="00557A65"/>
    <w:rsid w:val="00557B2E"/>
    <w:rsid w:val="00557B61"/>
    <w:rsid w:val="00560708"/>
    <w:rsid w:val="00560997"/>
    <w:rsid w:val="00560DC0"/>
    <w:rsid w:val="00560E43"/>
    <w:rsid w:val="00560EEC"/>
    <w:rsid w:val="0056146C"/>
    <w:rsid w:val="00561759"/>
    <w:rsid w:val="0056240A"/>
    <w:rsid w:val="00562758"/>
    <w:rsid w:val="00562CAF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D42"/>
    <w:rsid w:val="0057110C"/>
    <w:rsid w:val="00571447"/>
    <w:rsid w:val="00571D98"/>
    <w:rsid w:val="00572240"/>
    <w:rsid w:val="00572286"/>
    <w:rsid w:val="00572B83"/>
    <w:rsid w:val="00573131"/>
    <w:rsid w:val="00573650"/>
    <w:rsid w:val="00573C4C"/>
    <w:rsid w:val="00574B0A"/>
    <w:rsid w:val="00574B42"/>
    <w:rsid w:val="00574FE5"/>
    <w:rsid w:val="00575534"/>
    <w:rsid w:val="0057607F"/>
    <w:rsid w:val="00577184"/>
    <w:rsid w:val="00577D01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B4"/>
    <w:rsid w:val="005834EB"/>
    <w:rsid w:val="005840A2"/>
    <w:rsid w:val="00584749"/>
    <w:rsid w:val="00584A37"/>
    <w:rsid w:val="005850D3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5ED"/>
    <w:rsid w:val="005872AD"/>
    <w:rsid w:val="00587358"/>
    <w:rsid w:val="0058769E"/>
    <w:rsid w:val="00587852"/>
    <w:rsid w:val="0059081E"/>
    <w:rsid w:val="0059093F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18E"/>
    <w:rsid w:val="005966AC"/>
    <w:rsid w:val="005966EE"/>
    <w:rsid w:val="00596974"/>
    <w:rsid w:val="005969E5"/>
    <w:rsid w:val="005971DC"/>
    <w:rsid w:val="00597487"/>
    <w:rsid w:val="005976AE"/>
    <w:rsid w:val="005976F7"/>
    <w:rsid w:val="005A0078"/>
    <w:rsid w:val="005A024C"/>
    <w:rsid w:val="005A13E8"/>
    <w:rsid w:val="005A13EC"/>
    <w:rsid w:val="005A1F73"/>
    <w:rsid w:val="005A2652"/>
    <w:rsid w:val="005A27FF"/>
    <w:rsid w:val="005A302B"/>
    <w:rsid w:val="005A41DA"/>
    <w:rsid w:val="005A42DF"/>
    <w:rsid w:val="005A47D8"/>
    <w:rsid w:val="005A5270"/>
    <w:rsid w:val="005A63E7"/>
    <w:rsid w:val="005A6401"/>
    <w:rsid w:val="005A64BD"/>
    <w:rsid w:val="005A6520"/>
    <w:rsid w:val="005A697E"/>
    <w:rsid w:val="005A7458"/>
    <w:rsid w:val="005A7549"/>
    <w:rsid w:val="005A774E"/>
    <w:rsid w:val="005A7CEA"/>
    <w:rsid w:val="005B008C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4A2"/>
    <w:rsid w:val="005B27D2"/>
    <w:rsid w:val="005B27F1"/>
    <w:rsid w:val="005B2AB7"/>
    <w:rsid w:val="005B2C99"/>
    <w:rsid w:val="005B2D08"/>
    <w:rsid w:val="005B3092"/>
    <w:rsid w:val="005B3138"/>
    <w:rsid w:val="005B4375"/>
    <w:rsid w:val="005B46C8"/>
    <w:rsid w:val="005B46F2"/>
    <w:rsid w:val="005B5390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D58"/>
    <w:rsid w:val="005C1446"/>
    <w:rsid w:val="005C1E61"/>
    <w:rsid w:val="005C207B"/>
    <w:rsid w:val="005C2FE7"/>
    <w:rsid w:val="005C306E"/>
    <w:rsid w:val="005C319A"/>
    <w:rsid w:val="005C3ADC"/>
    <w:rsid w:val="005C4317"/>
    <w:rsid w:val="005C45FF"/>
    <w:rsid w:val="005C505B"/>
    <w:rsid w:val="005C5343"/>
    <w:rsid w:val="005C5E8B"/>
    <w:rsid w:val="005C619C"/>
    <w:rsid w:val="005C6243"/>
    <w:rsid w:val="005C6248"/>
    <w:rsid w:val="005C6279"/>
    <w:rsid w:val="005C6300"/>
    <w:rsid w:val="005C68A5"/>
    <w:rsid w:val="005C6E5E"/>
    <w:rsid w:val="005C711D"/>
    <w:rsid w:val="005C7854"/>
    <w:rsid w:val="005C7B61"/>
    <w:rsid w:val="005C7EF7"/>
    <w:rsid w:val="005D0037"/>
    <w:rsid w:val="005D02ED"/>
    <w:rsid w:val="005D0836"/>
    <w:rsid w:val="005D0890"/>
    <w:rsid w:val="005D0CB6"/>
    <w:rsid w:val="005D136C"/>
    <w:rsid w:val="005D17FA"/>
    <w:rsid w:val="005D2799"/>
    <w:rsid w:val="005D2851"/>
    <w:rsid w:val="005D2873"/>
    <w:rsid w:val="005D2BDA"/>
    <w:rsid w:val="005D2EC3"/>
    <w:rsid w:val="005D3113"/>
    <w:rsid w:val="005D32D9"/>
    <w:rsid w:val="005D339C"/>
    <w:rsid w:val="005D34B3"/>
    <w:rsid w:val="005D38C0"/>
    <w:rsid w:val="005D482F"/>
    <w:rsid w:val="005D4F24"/>
    <w:rsid w:val="005D4F33"/>
    <w:rsid w:val="005D4FD4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240"/>
    <w:rsid w:val="005D732C"/>
    <w:rsid w:val="005D7FEF"/>
    <w:rsid w:val="005E0763"/>
    <w:rsid w:val="005E0857"/>
    <w:rsid w:val="005E0BEC"/>
    <w:rsid w:val="005E1250"/>
    <w:rsid w:val="005E197A"/>
    <w:rsid w:val="005E2404"/>
    <w:rsid w:val="005E2668"/>
    <w:rsid w:val="005E2CEC"/>
    <w:rsid w:val="005E3AFA"/>
    <w:rsid w:val="005E3E4E"/>
    <w:rsid w:val="005E3E5F"/>
    <w:rsid w:val="005E4E10"/>
    <w:rsid w:val="005E58E9"/>
    <w:rsid w:val="005E5C35"/>
    <w:rsid w:val="005E6052"/>
    <w:rsid w:val="005E6306"/>
    <w:rsid w:val="005E6B22"/>
    <w:rsid w:val="005E6BDF"/>
    <w:rsid w:val="005E6E77"/>
    <w:rsid w:val="005E7749"/>
    <w:rsid w:val="005E77AD"/>
    <w:rsid w:val="005E7AA4"/>
    <w:rsid w:val="005F015D"/>
    <w:rsid w:val="005F0ACE"/>
    <w:rsid w:val="005F14CE"/>
    <w:rsid w:val="005F2409"/>
    <w:rsid w:val="005F2540"/>
    <w:rsid w:val="005F28FC"/>
    <w:rsid w:val="005F2AEA"/>
    <w:rsid w:val="005F36A9"/>
    <w:rsid w:val="005F4138"/>
    <w:rsid w:val="005F42F7"/>
    <w:rsid w:val="005F4395"/>
    <w:rsid w:val="005F48AD"/>
    <w:rsid w:val="005F4C84"/>
    <w:rsid w:val="005F4CE6"/>
    <w:rsid w:val="005F4EB2"/>
    <w:rsid w:val="005F50D9"/>
    <w:rsid w:val="005F594F"/>
    <w:rsid w:val="005F5AF7"/>
    <w:rsid w:val="005F6124"/>
    <w:rsid w:val="005F6176"/>
    <w:rsid w:val="005F67D9"/>
    <w:rsid w:val="005F6916"/>
    <w:rsid w:val="005F6923"/>
    <w:rsid w:val="005F6B6C"/>
    <w:rsid w:val="005F7A39"/>
    <w:rsid w:val="0060010E"/>
    <w:rsid w:val="0060047D"/>
    <w:rsid w:val="00600CDA"/>
    <w:rsid w:val="0060184B"/>
    <w:rsid w:val="0060186E"/>
    <w:rsid w:val="0060214B"/>
    <w:rsid w:val="006023AB"/>
    <w:rsid w:val="0060241F"/>
    <w:rsid w:val="00602F94"/>
    <w:rsid w:val="006034B6"/>
    <w:rsid w:val="00603D68"/>
    <w:rsid w:val="00603FBD"/>
    <w:rsid w:val="006040CE"/>
    <w:rsid w:val="006040FB"/>
    <w:rsid w:val="0060432B"/>
    <w:rsid w:val="0060437D"/>
    <w:rsid w:val="00604CEF"/>
    <w:rsid w:val="00604CF7"/>
    <w:rsid w:val="00605453"/>
    <w:rsid w:val="00605C74"/>
    <w:rsid w:val="0060619C"/>
    <w:rsid w:val="006061EA"/>
    <w:rsid w:val="0060686E"/>
    <w:rsid w:val="006073E0"/>
    <w:rsid w:val="006076CB"/>
    <w:rsid w:val="00607C52"/>
    <w:rsid w:val="00607DB0"/>
    <w:rsid w:val="0061034D"/>
    <w:rsid w:val="0061035A"/>
    <w:rsid w:val="00610CA6"/>
    <w:rsid w:val="00610ECF"/>
    <w:rsid w:val="006110E0"/>
    <w:rsid w:val="0061115C"/>
    <w:rsid w:val="00611163"/>
    <w:rsid w:val="00611654"/>
    <w:rsid w:val="00611B50"/>
    <w:rsid w:val="00611B70"/>
    <w:rsid w:val="00611CEE"/>
    <w:rsid w:val="00611D98"/>
    <w:rsid w:val="00611DD6"/>
    <w:rsid w:val="006120CD"/>
    <w:rsid w:val="006125F3"/>
    <w:rsid w:val="00612C2A"/>
    <w:rsid w:val="00612C60"/>
    <w:rsid w:val="00612FA0"/>
    <w:rsid w:val="00613AB0"/>
    <w:rsid w:val="00613C8E"/>
    <w:rsid w:val="00614C16"/>
    <w:rsid w:val="00614E23"/>
    <w:rsid w:val="00615005"/>
    <w:rsid w:val="00615275"/>
    <w:rsid w:val="00615324"/>
    <w:rsid w:val="006154A5"/>
    <w:rsid w:val="0061566B"/>
    <w:rsid w:val="006160BB"/>
    <w:rsid w:val="00616286"/>
    <w:rsid w:val="00616986"/>
    <w:rsid w:val="0061752C"/>
    <w:rsid w:val="00617559"/>
    <w:rsid w:val="0061792D"/>
    <w:rsid w:val="00620048"/>
    <w:rsid w:val="00620B45"/>
    <w:rsid w:val="00620CC5"/>
    <w:rsid w:val="006215F6"/>
    <w:rsid w:val="00621835"/>
    <w:rsid w:val="00621A09"/>
    <w:rsid w:val="00621DE6"/>
    <w:rsid w:val="00622C4C"/>
    <w:rsid w:val="00624602"/>
    <w:rsid w:val="006247CC"/>
    <w:rsid w:val="00624A7B"/>
    <w:rsid w:val="00624BE6"/>
    <w:rsid w:val="00624E98"/>
    <w:rsid w:val="00625784"/>
    <w:rsid w:val="0062589E"/>
    <w:rsid w:val="00625C19"/>
    <w:rsid w:val="0062780D"/>
    <w:rsid w:val="00627C12"/>
    <w:rsid w:val="00627F5D"/>
    <w:rsid w:val="006302C0"/>
    <w:rsid w:val="006302DB"/>
    <w:rsid w:val="00630864"/>
    <w:rsid w:val="00630BB8"/>
    <w:rsid w:val="00630CD3"/>
    <w:rsid w:val="0063147B"/>
    <w:rsid w:val="0063158D"/>
    <w:rsid w:val="006316AB"/>
    <w:rsid w:val="00631849"/>
    <w:rsid w:val="00632050"/>
    <w:rsid w:val="00632612"/>
    <w:rsid w:val="00632677"/>
    <w:rsid w:val="006329BB"/>
    <w:rsid w:val="006339B1"/>
    <w:rsid w:val="00633FC2"/>
    <w:rsid w:val="00634043"/>
    <w:rsid w:val="006353E4"/>
    <w:rsid w:val="00635D62"/>
    <w:rsid w:val="00635D8A"/>
    <w:rsid w:val="00635EAA"/>
    <w:rsid w:val="00636BCA"/>
    <w:rsid w:val="00636CBF"/>
    <w:rsid w:val="006372DC"/>
    <w:rsid w:val="0063778D"/>
    <w:rsid w:val="006401AB"/>
    <w:rsid w:val="0064096E"/>
    <w:rsid w:val="006409F2"/>
    <w:rsid w:val="00640F16"/>
    <w:rsid w:val="0064157B"/>
    <w:rsid w:val="00641AE0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49"/>
    <w:rsid w:val="00647599"/>
    <w:rsid w:val="00647610"/>
    <w:rsid w:val="00650500"/>
    <w:rsid w:val="006506B4"/>
    <w:rsid w:val="00650A08"/>
    <w:rsid w:val="00650CCC"/>
    <w:rsid w:val="00651BE4"/>
    <w:rsid w:val="00651CFC"/>
    <w:rsid w:val="00651E6B"/>
    <w:rsid w:val="00652488"/>
    <w:rsid w:val="00652841"/>
    <w:rsid w:val="006528F6"/>
    <w:rsid w:val="00653074"/>
    <w:rsid w:val="00653186"/>
    <w:rsid w:val="0065366D"/>
    <w:rsid w:val="00653EEA"/>
    <w:rsid w:val="006541E6"/>
    <w:rsid w:val="006542C7"/>
    <w:rsid w:val="006548FB"/>
    <w:rsid w:val="00654F74"/>
    <w:rsid w:val="00655273"/>
    <w:rsid w:val="00655958"/>
    <w:rsid w:val="00655C5A"/>
    <w:rsid w:val="00655CF0"/>
    <w:rsid w:val="0065665A"/>
    <w:rsid w:val="00656CB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31"/>
    <w:rsid w:val="006639E4"/>
    <w:rsid w:val="00664145"/>
    <w:rsid w:val="006647F4"/>
    <w:rsid w:val="00664C59"/>
    <w:rsid w:val="006651C6"/>
    <w:rsid w:val="006655A7"/>
    <w:rsid w:val="006655B3"/>
    <w:rsid w:val="006657D7"/>
    <w:rsid w:val="0066581E"/>
    <w:rsid w:val="0066598E"/>
    <w:rsid w:val="00665CB3"/>
    <w:rsid w:val="00666370"/>
    <w:rsid w:val="00666BAF"/>
    <w:rsid w:val="006671D9"/>
    <w:rsid w:val="00667BC7"/>
    <w:rsid w:val="00670162"/>
    <w:rsid w:val="006701EE"/>
    <w:rsid w:val="0067038D"/>
    <w:rsid w:val="0067052B"/>
    <w:rsid w:val="0067069E"/>
    <w:rsid w:val="00670771"/>
    <w:rsid w:val="0067084C"/>
    <w:rsid w:val="00670866"/>
    <w:rsid w:val="00670A45"/>
    <w:rsid w:val="00670B0C"/>
    <w:rsid w:val="00670B84"/>
    <w:rsid w:val="00671464"/>
    <w:rsid w:val="00671782"/>
    <w:rsid w:val="00671E31"/>
    <w:rsid w:val="0067228A"/>
    <w:rsid w:val="00673504"/>
    <w:rsid w:val="00673625"/>
    <w:rsid w:val="006748FD"/>
    <w:rsid w:val="00674D31"/>
    <w:rsid w:val="00674DE1"/>
    <w:rsid w:val="00674E16"/>
    <w:rsid w:val="00674FAD"/>
    <w:rsid w:val="00675204"/>
    <w:rsid w:val="00675909"/>
    <w:rsid w:val="0067594F"/>
    <w:rsid w:val="00675A4E"/>
    <w:rsid w:val="00675A51"/>
    <w:rsid w:val="006766CF"/>
    <w:rsid w:val="0067711A"/>
    <w:rsid w:val="00677170"/>
    <w:rsid w:val="00677744"/>
    <w:rsid w:val="0067778B"/>
    <w:rsid w:val="006779A7"/>
    <w:rsid w:val="00677BE6"/>
    <w:rsid w:val="00677FF3"/>
    <w:rsid w:val="006806B4"/>
    <w:rsid w:val="00680921"/>
    <w:rsid w:val="00680A5B"/>
    <w:rsid w:val="00681151"/>
    <w:rsid w:val="00681577"/>
    <w:rsid w:val="00681809"/>
    <w:rsid w:val="00681B0D"/>
    <w:rsid w:val="00681B53"/>
    <w:rsid w:val="00682131"/>
    <w:rsid w:val="006821B7"/>
    <w:rsid w:val="00682A2C"/>
    <w:rsid w:val="00682D3C"/>
    <w:rsid w:val="00682DA6"/>
    <w:rsid w:val="00683FCD"/>
    <w:rsid w:val="0068456D"/>
    <w:rsid w:val="00684717"/>
    <w:rsid w:val="00684817"/>
    <w:rsid w:val="00684EFC"/>
    <w:rsid w:val="00685384"/>
    <w:rsid w:val="006853E0"/>
    <w:rsid w:val="00685960"/>
    <w:rsid w:val="00685DE4"/>
    <w:rsid w:val="00685EC8"/>
    <w:rsid w:val="006862AD"/>
    <w:rsid w:val="00686888"/>
    <w:rsid w:val="006870BD"/>
    <w:rsid w:val="0068717F"/>
    <w:rsid w:val="00687297"/>
    <w:rsid w:val="00687657"/>
    <w:rsid w:val="006879E8"/>
    <w:rsid w:val="00687B19"/>
    <w:rsid w:val="00687CCA"/>
    <w:rsid w:val="00687DF9"/>
    <w:rsid w:val="0069031A"/>
    <w:rsid w:val="006903D4"/>
    <w:rsid w:val="006904CC"/>
    <w:rsid w:val="00690EE2"/>
    <w:rsid w:val="00691498"/>
    <w:rsid w:val="00691F25"/>
    <w:rsid w:val="00692009"/>
    <w:rsid w:val="006924C6"/>
    <w:rsid w:val="0069297A"/>
    <w:rsid w:val="00693342"/>
    <w:rsid w:val="00693DA4"/>
    <w:rsid w:val="00694218"/>
    <w:rsid w:val="006944E6"/>
    <w:rsid w:val="0069467F"/>
    <w:rsid w:val="00694773"/>
    <w:rsid w:val="00694C74"/>
    <w:rsid w:val="00694CD2"/>
    <w:rsid w:val="00694E14"/>
    <w:rsid w:val="00694E2B"/>
    <w:rsid w:val="00695126"/>
    <w:rsid w:val="006954C9"/>
    <w:rsid w:val="00695C2A"/>
    <w:rsid w:val="00695DF2"/>
    <w:rsid w:val="00695EE1"/>
    <w:rsid w:val="006961FF"/>
    <w:rsid w:val="00696B46"/>
    <w:rsid w:val="00696B5A"/>
    <w:rsid w:val="00696EDC"/>
    <w:rsid w:val="00697048"/>
    <w:rsid w:val="00697061"/>
    <w:rsid w:val="0069708B"/>
    <w:rsid w:val="00697E7C"/>
    <w:rsid w:val="00697F16"/>
    <w:rsid w:val="006A03F1"/>
    <w:rsid w:val="006A07D9"/>
    <w:rsid w:val="006A0E74"/>
    <w:rsid w:val="006A11ED"/>
    <w:rsid w:val="006A1449"/>
    <w:rsid w:val="006A1583"/>
    <w:rsid w:val="006A1761"/>
    <w:rsid w:val="006A1E92"/>
    <w:rsid w:val="006A21D0"/>
    <w:rsid w:val="006A2FF9"/>
    <w:rsid w:val="006A35A9"/>
    <w:rsid w:val="006A39BD"/>
    <w:rsid w:val="006A3DBD"/>
    <w:rsid w:val="006A4066"/>
    <w:rsid w:val="006A4B50"/>
    <w:rsid w:val="006A4B70"/>
    <w:rsid w:val="006A519A"/>
    <w:rsid w:val="006A553B"/>
    <w:rsid w:val="006A5C28"/>
    <w:rsid w:val="006A5DCA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9F6"/>
    <w:rsid w:val="006A7C85"/>
    <w:rsid w:val="006B074E"/>
    <w:rsid w:val="006B0D5B"/>
    <w:rsid w:val="006B10F6"/>
    <w:rsid w:val="006B1F98"/>
    <w:rsid w:val="006B2796"/>
    <w:rsid w:val="006B2B7B"/>
    <w:rsid w:val="006B3567"/>
    <w:rsid w:val="006B3832"/>
    <w:rsid w:val="006B397A"/>
    <w:rsid w:val="006B3A81"/>
    <w:rsid w:val="006B3FED"/>
    <w:rsid w:val="006B439F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C070A"/>
    <w:rsid w:val="006C0B22"/>
    <w:rsid w:val="006C0C02"/>
    <w:rsid w:val="006C0F5D"/>
    <w:rsid w:val="006C1724"/>
    <w:rsid w:val="006C1A96"/>
    <w:rsid w:val="006C20DE"/>
    <w:rsid w:val="006C210D"/>
    <w:rsid w:val="006C2C54"/>
    <w:rsid w:val="006C30FC"/>
    <w:rsid w:val="006C3253"/>
    <w:rsid w:val="006C337B"/>
    <w:rsid w:val="006C36F5"/>
    <w:rsid w:val="006C37C9"/>
    <w:rsid w:val="006C38F0"/>
    <w:rsid w:val="006C3B87"/>
    <w:rsid w:val="006C405E"/>
    <w:rsid w:val="006C44D4"/>
    <w:rsid w:val="006C4529"/>
    <w:rsid w:val="006C4937"/>
    <w:rsid w:val="006C49D3"/>
    <w:rsid w:val="006C4CEE"/>
    <w:rsid w:val="006C4EF1"/>
    <w:rsid w:val="006C519A"/>
    <w:rsid w:val="006C521D"/>
    <w:rsid w:val="006C5307"/>
    <w:rsid w:val="006C57B9"/>
    <w:rsid w:val="006C59B9"/>
    <w:rsid w:val="006C5CF3"/>
    <w:rsid w:val="006C6023"/>
    <w:rsid w:val="006C62E0"/>
    <w:rsid w:val="006C63DE"/>
    <w:rsid w:val="006C6810"/>
    <w:rsid w:val="006C6DBF"/>
    <w:rsid w:val="006C7220"/>
    <w:rsid w:val="006D089C"/>
    <w:rsid w:val="006D0D13"/>
    <w:rsid w:val="006D0F69"/>
    <w:rsid w:val="006D1309"/>
    <w:rsid w:val="006D1640"/>
    <w:rsid w:val="006D189F"/>
    <w:rsid w:val="006D1904"/>
    <w:rsid w:val="006D23B4"/>
    <w:rsid w:val="006D2467"/>
    <w:rsid w:val="006D283A"/>
    <w:rsid w:val="006D2DBB"/>
    <w:rsid w:val="006D4303"/>
    <w:rsid w:val="006D48B0"/>
    <w:rsid w:val="006D4BE2"/>
    <w:rsid w:val="006D5CE4"/>
    <w:rsid w:val="006D6712"/>
    <w:rsid w:val="006D69EF"/>
    <w:rsid w:val="006D69F3"/>
    <w:rsid w:val="006D74A0"/>
    <w:rsid w:val="006D798B"/>
    <w:rsid w:val="006D7D85"/>
    <w:rsid w:val="006D7E67"/>
    <w:rsid w:val="006E0400"/>
    <w:rsid w:val="006E05E5"/>
    <w:rsid w:val="006E0AC8"/>
    <w:rsid w:val="006E0ED2"/>
    <w:rsid w:val="006E1476"/>
    <w:rsid w:val="006E16CF"/>
    <w:rsid w:val="006E27D0"/>
    <w:rsid w:val="006E37DA"/>
    <w:rsid w:val="006E42F8"/>
    <w:rsid w:val="006E441D"/>
    <w:rsid w:val="006E45C3"/>
    <w:rsid w:val="006E588D"/>
    <w:rsid w:val="006E58D5"/>
    <w:rsid w:val="006E5A2A"/>
    <w:rsid w:val="006E5F5F"/>
    <w:rsid w:val="006E65A4"/>
    <w:rsid w:val="006E6759"/>
    <w:rsid w:val="006E6C79"/>
    <w:rsid w:val="006E7032"/>
    <w:rsid w:val="006E7306"/>
    <w:rsid w:val="006E79A5"/>
    <w:rsid w:val="006E7BD1"/>
    <w:rsid w:val="006E7CA8"/>
    <w:rsid w:val="006F037D"/>
    <w:rsid w:val="006F067C"/>
    <w:rsid w:val="006F0E89"/>
    <w:rsid w:val="006F16E0"/>
    <w:rsid w:val="006F3076"/>
    <w:rsid w:val="006F35B1"/>
    <w:rsid w:val="006F3DBF"/>
    <w:rsid w:val="006F4735"/>
    <w:rsid w:val="006F491E"/>
    <w:rsid w:val="006F5648"/>
    <w:rsid w:val="006F58E2"/>
    <w:rsid w:val="006F5929"/>
    <w:rsid w:val="006F64EE"/>
    <w:rsid w:val="006F70C6"/>
    <w:rsid w:val="006F7116"/>
    <w:rsid w:val="006F7DB3"/>
    <w:rsid w:val="006F7E78"/>
    <w:rsid w:val="0070032A"/>
    <w:rsid w:val="00700B56"/>
    <w:rsid w:val="007015B9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5CAA"/>
    <w:rsid w:val="007060B8"/>
    <w:rsid w:val="00706842"/>
    <w:rsid w:val="00707700"/>
    <w:rsid w:val="007079CD"/>
    <w:rsid w:val="00707BF5"/>
    <w:rsid w:val="00707E6D"/>
    <w:rsid w:val="00707FF3"/>
    <w:rsid w:val="007102B3"/>
    <w:rsid w:val="0071073B"/>
    <w:rsid w:val="0071125C"/>
    <w:rsid w:val="00711380"/>
    <w:rsid w:val="0071162E"/>
    <w:rsid w:val="00711733"/>
    <w:rsid w:val="00712347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4F6D"/>
    <w:rsid w:val="007152CE"/>
    <w:rsid w:val="007157AD"/>
    <w:rsid w:val="0071588C"/>
    <w:rsid w:val="00715F22"/>
    <w:rsid w:val="00715FF7"/>
    <w:rsid w:val="007165AC"/>
    <w:rsid w:val="007174C2"/>
    <w:rsid w:val="007177B0"/>
    <w:rsid w:val="00717CF6"/>
    <w:rsid w:val="00717FDB"/>
    <w:rsid w:val="00720029"/>
    <w:rsid w:val="00720977"/>
    <w:rsid w:val="00720AA7"/>
    <w:rsid w:val="00720EB7"/>
    <w:rsid w:val="0072112B"/>
    <w:rsid w:val="00721B29"/>
    <w:rsid w:val="00721F8F"/>
    <w:rsid w:val="0072206B"/>
    <w:rsid w:val="007220ED"/>
    <w:rsid w:val="00722329"/>
    <w:rsid w:val="007223DF"/>
    <w:rsid w:val="00722894"/>
    <w:rsid w:val="00722C8B"/>
    <w:rsid w:val="00723337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72E"/>
    <w:rsid w:val="00726C50"/>
    <w:rsid w:val="00726C54"/>
    <w:rsid w:val="00726FAC"/>
    <w:rsid w:val="00727C0D"/>
    <w:rsid w:val="00730551"/>
    <w:rsid w:val="00730D4E"/>
    <w:rsid w:val="007310B3"/>
    <w:rsid w:val="00731697"/>
    <w:rsid w:val="00731904"/>
    <w:rsid w:val="00731D58"/>
    <w:rsid w:val="00732241"/>
    <w:rsid w:val="00733C4D"/>
    <w:rsid w:val="00733CE6"/>
    <w:rsid w:val="00734C15"/>
    <w:rsid w:val="00734FEE"/>
    <w:rsid w:val="007356D9"/>
    <w:rsid w:val="00735723"/>
    <w:rsid w:val="00735C4C"/>
    <w:rsid w:val="0073605B"/>
    <w:rsid w:val="00736767"/>
    <w:rsid w:val="00736B5B"/>
    <w:rsid w:val="0073790F"/>
    <w:rsid w:val="00737A37"/>
    <w:rsid w:val="00740605"/>
    <w:rsid w:val="00740AC2"/>
    <w:rsid w:val="00741AE5"/>
    <w:rsid w:val="007420CE"/>
    <w:rsid w:val="00742140"/>
    <w:rsid w:val="007421B1"/>
    <w:rsid w:val="007426DD"/>
    <w:rsid w:val="00742C30"/>
    <w:rsid w:val="0074319E"/>
    <w:rsid w:val="0074356A"/>
    <w:rsid w:val="007437C1"/>
    <w:rsid w:val="007437EB"/>
    <w:rsid w:val="00743F73"/>
    <w:rsid w:val="00745BCF"/>
    <w:rsid w:val="00745D88"/>
    <w:rsid w:val="00746009"/>
    <w:rsid w:val="00746035"/>
    <w:rsid w:val="00746E3C"/>
    <w:rsid w:val="00746FB1"/>
    <w:rsid w:val="007472CD"/>
    <w:rsid w:val="00747A87"/>
    <w:rsid w:val="007501B9"/>
    <w:rsid w:val="0075058A"/>
    <w:rsid w:val="00750608"/>
    <w:rsid w:val="00750C1B"/>
    <w:rsid w:val="00750D32"/>
    <w:rsid w:val="00750D83"/>
    <w:rsid w:val="00750DB0"/>
    <w:rsid w:val="00750E88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3472"/>
    <w:rsid w:val="007547F3"/>
    <w:rsid w:val="00754C1F"/>
    <w:rsid w:val="00754CDD"/>
    <w:rsid w:val="00755D98"/>
    <w:rsid w:val="0075654D"/>
    <w:rsid w:val="00756851"/>
    <w:rsid w:val="00756D7B"/>
    <w:rsid w:val="00757377"/>
    <w:rsid w:val="0075776A"/>
    <w:rsid w:val="007579E6"/>
    <w:rsid w:val="00757AAE"/>
    <w:rsid w:val="00757F61"/>
    <w:rsid w:val="00760656"/>
    <w:rsid w:val="00760740"/>
    <w:rsid w:val="007610D0"/>
    <w:rsid w:val="007612A6"/>
    <w:rsid w:val="00761C8B"/>
    <w:rsid w:val="00762014"/>
    <w:rsid w:val="007621F1"/>
    <w:rsid w:val="00762380"/>
    <w:rsid w:val="00762A15"/>
    <w:rsid w:val="00762A89"/>
    <w:rsid w:val="00762F3B"/>
    <w:rsid w:val="0076331E"/>
    <w:rsid w:val="00763552"/>
    <w:rsid w:val="00763891"/>
    <w:rsid w:val="007639AB"/>
    <w:rsid w:val="00763E5B"/>
    <w:rsid w:val="00764B17"/>
    <w:rsid w:val="00764B85"/>
    <w:rsid w:val="0076502C"/>
    <w:rsid w:val="00766106"/>
    <w:rsid w:val="00766C68"/>
    <w:rsid w:val="00767059"/>
    <w:rsid w:val="007673DC"/>
    <w:rsid w:val="007675CA"/>
    <w:rsid w:val="00767B3D"/>
    <w:rsid w:val="0077024D"/>
    <w:rsid w:val="0077024E"/>
    <w:rsid w:val="007709CD"/>
    <w:rsid w:val="00771374"/>
    <w:rsid w:val="007715AF"/>
    <w:rsid w:val="00771A87"/>
    <w:rsid w:val="007720CA"/>
    <w:rsid w:val="00772591"/>
    <w:rsid w:val="00772A30"/>
    <w:rsid w:val="00772C5B"/>
    <w:rsid w:val="007734B4"/>
    <w:rsid w:val="007736EF"/>
    <w:rsid w:val="007742EA"/>
    <w:rsid w:val="00774301"/>
    <w:rsid w:val="0077463E"/>
    <w:rsid w:val="00774D22"/>
    <w:rsid w:val="00775032"/>
    <w:rsid w:val="007757D0"/>
    <w:rsid w:val="007759E6"/>
    <w:rsid w:val="00775D82"/>
    <w:rsid w:val="00776510"/>
    <w:rsid w:val="0077691E"/>
    <w:rsid w:val="00776D36"/>
    <w:rsid w:val="00776FCD"/>
    <w:rsid w:val="00777258"/>
    <w:rsid w:val="007774BD"/>
    <w:rsid w:val="007801D4"/>
    <w:rsid w:val="0078051E"/>
    <w:rsid w:val="00780D93"/>
    <w:rsid w:val="00780ED8"/>
    <w:rsid w:val="007810E7"/>
    <w:rsid w:val="0078130F"/>
    <w:rsid w:val="007815DD"/>
    <w:rsid w:val="007816D6"/>
    <w:rsid w:val="007818AA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4A2D"/>
    <w:rsid w:val="00784E79"/>
    <w:rsid w:val="007855C6"/>
    <w:rsid w:val="0078565A"/>
    <w:rsid w:val="0078605F"/>
    <w:rsid w:val="00786C38"/>
    <w:rsid w:val="00786D18"/>
    <w:rsid w:val="00787EB4"/>
    <w:rsid w:val="00787EBB"/>
    <w:rsid w:val="007903A1"/>
    <w:rsid w:val="0079053B"/>
    <w:rsid w:val="00790557"/>
    <w:rsid w:val="0079083A"/>
    <w:rsid w:val="00790C44"/>
    <w:rsid w:val="0079120B"/>
    <w:rsid w:val="0079137D"/>
    <w:rsid w:val="00792188"/>
    <w:rsid w:val="0079274A"/>
    <w:rsid w:val="0079281D"/>
    <w:rsid w:val="0079312F"/>
    <w:rsid w:val="0079409E"/>
    <w:rsid w:val="007942AE"/>
    <w:rsid w:val="00794DD0"/>
    <w:rsid w:val="007950D9"/>
    <w:rsid w:val="00795920"/>
    <w:rsid w:val="0079603F"/>
    <w:rsid w:val="007966B6"/>
    <w:rsid w:val="007967F6"/>
    <w:rsid w:val="00796A80"/>
    <w:rsid w:val="00796B4F"/>
    <w:rsid w:val="0079735C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2F3"/>
    <w:rsid w:val="007A3412"/>
    <w:rsid w:val="007A3B1E"/>
    <w:rsid w:val="007A502B"/>
    <w:rsid w:val="007A5136"/>
    <w:rsid w:val="007A5C3D"/>
    <w:rsid w:val="007A61D4"/>
    <w:rsid w:val="007A65A1"/>
    <w:rsid w:val="007A6D1F"/>
    <w:rsid w:val="007A6F59"/>
    <w:rsid w:val="007A76CC"/>
    <w:rsid w:val="007A797F"/>
    <w:rsid w:val="007A7DAD"/>
    <w:rsid w:val="007A7E92"/>
    <w:rsid w:val="007A7F91"/>
    <w:rsid w:val="007B027B"/>
    <w:rsid w:val="007B0624"/>
    <w:rsid w:val="007B0A4A"/>
    <w:rsid w:val="007B0C6D"/>
    <w:rsid w:val="007B114E"/>
    <w:rsid w:val="007B1292"/>
    <w:rsid w:val="007B1458"/>
    <w:rsid w:val="007B14ED"/>
    <w:rsid w:val="007B1BBC"/>
    <w:rsid w:val="007B1F69"/>
    <w:rsid w:val="007B2165"/>
    <w:rsid w:val="007B2183"/>
    <w:rsid w:val="007B25E8"/>
    <w:rsid w:val="007B292A"/>
    <w:rsid w:val="007B29B6"/>
    <w:rsid w:val="007B2EA3"/>
    <w:rsid w:val="007B3C16"/>
    <w:rsid w:val="007B4437"/>
    <w:rsid w:val="007B44DA"/>
    <w:rsid w:val="007B47DE"/>
    <w:rsid w:val="007B4F55"/>
    <w:rsid w:val="007B4FF3"/>
    <w:rsid w:val="007B502A"/>
    <w:rsid w:val="007B5225"/>
    <w:rsid w:val="007B57BE"/>
    <w:rsid w:val="007B5930"/>
    <w:rsid w:val="007B5C5F"/>
    <w:rsid w:val="007B6100"/>
    <w:rsid w:val="007B62DF"/>
    <w:rsid w:val="007B6D48"/>
    <w:rsid w:val="007B6D9E"/>
    <w:rsid w:val="007B73BF"/>
    <w:rsid w:val="007B767B"/>
    <w:rsid w:val="007B7758"/>
    <w:rsid w:val="007B785B"/>
    <w:rsid w:val="007B7CBE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15A"/>
    <w:rsid w:val="007C45D3"/>
    <w:rsid w:val="007C50E4"/>
    <w:rsid w:val="007C5103"/>
    <w:rsid w:val="007C60C2"/>
    <w:rsid w:val="007C648F"/>
    <w:rsid w:val="007C688F"/>
    <w:rsid w:val="007C6BC2"/>
    <w:rsid w:val="007C6E4F"/>
    <w:rsid w:val="007C6F00"/>
    <w:rsid w:val="007C709D"/>
    <w:rsid w:val="007C751A"/>
    <w:rsid w:val="007C77DF"/>
    <w:rsid w:val="007D015F"/>
    <w:rsid w:val="007D0171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4670"/>
    <w:rsid w:val="007D4F3A"/>
    <w:rsid w:val="007D5734"/>
    <w:rsid w:val="007D585D"/>
    <w:rsid w:val="007D58F8"/>
    <w:rsid w:val="007D59E1"/>
    <w:rsid w:val="007D6181"/>
    <w:rsid w:val="007D619E"/>
    <w:rsid w:val="007D635D"/>
    <w:rsid w:val="007D6553"/>
    <w:rsid w:val="007D75B7"/>
    <w:rsid w:val="007D76BB"/>
    <w:rsid w:val="007D7CBC"/>
    <w:rsid w:val="007D7DB5"/>
    <w:rsid w:val="007E004C"/>
    <w:rsid w:val="007E0167"/>
    <w:rsid w:val="007E06EB"/>
    <w:rsid w:val="007E0A9F"/>
    <w:rsid w:val="007E10CC"/>
    <w:rsid w:val="007E185E"/>
    <w:rsid w:val="007E1D9A"/>
    <w:rsid w:val="007E221F"/>
    <w:rsid w:val="007E236F"/>
    <w:rsid w:val="007E24C1"/>
    <w:rsid w:val="007E2CC4"/>
    <w:rsid w:val="007E31C5"/>
    <w:rsid w:val="007E36BD"/>
    <w:rsid w:val="007E397A"/>
    <w:rsid w:val="007E3C18"/>
    <w:rsid w:val="007E43FD"/>
    <w:rsid w:val="007E49C3"/>
    <w:rsid w:val="007E4AE9"/>
    <w:rsid w:val="007E4D32"/>
    <w:rsid w:val="007E5491"/>
    <w:rsid w:val="007E56D0"/>
    <w:rsid w:val="007E58BA"/>
    <w:rsid w:val="007E609E"/>
    <w:rsid w:val="007E6F49"/>
    <w:rsid w:val="007E707D"/>
    <w:rsid w:val="007E7476"/>
    <w:rsid w:val="007E7487"/>
    <w:rsid w:val="007E7CFB"/>
    <w:rsid w:val="007E7D02"/>
    <w:rsid w:val="007E7E42"/>
    <w:rsid w:val="007E7FB6"/>
    <w:rsid w:val="007F0354"/>
    <w:rsid w:val="007F061F"/>
    <w:rsid w:val="007F0AB9"/>
    <w:rsid w:val="007F0FEA"/>
    <w:rsid w:val="007F135D"/>
    <w:rsid w:val="007F15B8"/>
    <w:rsid w:val="007F1A01"/>
    <w:rsid w:val="007F1D76"/>
    <w:rsid w:val="007F2177"/>
    <w:rsid w:val="007F36AE"/>
    <w:rsid w:val="007F4796"/>
    <w:rsid w:val="007F4BE8"/>
    <w:rsid w:val="007F512E"/>
    <w:rsid w:val="007F684E"/>
    <w:rsid w:val="007F75D0"/>
    <w:rsid w:val="007F77BB"/>
    <w:rsid w:val="00800546"/>
    <w:rsid w:val="00800994"/>
    <w:rsid w:val="00800FC8"/>
    <w:rsid w:val="008013BF"/>
    <w:rsid w:val="00801D9C"/>
    <w:rsid w:val="00801FD1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727"/>
    <w:rsid w:val="00807C9B"/>
    <w:rsid w:val="00807DE2"/>
    <w:rsid w:val="00807F0D"/>
    <w:rsid w:val="00810B89"/>
    <w:rsid w:val="00810BA0"/>
    <w:rsid w:val="00811615"/>
    <w:rsid w:val="00811963"/>
    <w:rsid w:val="00812A64"/>
    <w:rsid w:val="00812C07"/>
    <w:rsid w:val="008137D2"/>
    <w:rsid w:val="00813EAE"/>
    <w:rsid w:val="008141A3"/>
    <w:rsid w:val="0081471C"/>
    <w:rsid w:val="00814E2F"/>
    <w:rsid w:val="0081509B"/>
    <w:rsid w:val="00815736"/>
    <w:rsid w:val="008167DA"/>
    <w:rsid w:val="00816AF0"/>
    <w:rsid w:val="00816AFD"/>
    <w:rsid w:val="0081717D"/>
    <w:rsid w:val="0081719B"/>
    <w:rsid w:val="00817705"/>
    <w:rsid w:val="0081785C"/>
    <w:rsid w:val="00817932"/>
    <w:rsid w:val="0081793A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277E"/>
    <w:rsid w:val="008227AF"/>
    <w:rsid w:val="00823471"/>
    <w:rsid w:val="00823762"/>
    <w:rsid w:val="0082409C"/>
    <w:rsid w:val="00824138"/>
    <w:rsid w:val="008252B4"/>
    <w:rsid w:val="008253FB"/>
    <w:rsid w:val="00825559"/>
    <w:rsid w:val="008259DB"/>
    <w:rsid w:val="00825F59"/>
    <w:rsid w:val="0082607E"/>
    <w:rsid w:val="00827430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3ED5"/>
    <w:rsid w:val="00834067"/>
    <w:rsid w:val="008341B3"/>
    <w:rsid w:val="008341F8"/>
    <w:rsid w:val="00834943"/>
    <w:rsid w:val="00835018"/>
    <w:rsid w:val="008350F7"/>
    <w:rsid w:val="0083531A"/>
    <w:rsid w:val="0083568A"/>
    <w:rsid w:val="0083579B"/>
    <w:rsid w:val="00835CAE"/>
    <w:rsid w:val="00836179"/>
    <w:rsid w:val="0083645B"/>
    <w:rsid w:val="00836627"/>
    <w:rsid w:val="0083676B"/>
    <w:rsid w:val="0083693E"/>
    <w:rsid w:val="008378D5"/>
    <w:rsid w:val="00837E63"/>
    <w:rsid w:val="00837EA7"/>
    <w:rsid w:val="0084012C"/>
    <w:rsid w:val="0084096D"/>
    <w:rsid w:val="00840C45"/>
    <w:rsid w:val="00841068"/>
    <w:rsid w:val="00841140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3CE2"/>
    <w:rsid w:val="00844599"/>
    <w:rsid w:val="00845441"/>
    <w:rsid w:val="00845FA3"/>
    <w:rsid w:val="00846703"/>
    <w:rsid w:val="00846C31"/>
    <w:rsid w:val="00846FAB"/>
    <w:rsid w:val="00847026"/>
    <w:rsid w:val="008470AA"/>
    <w:rsid w:val="00847479"/>
    <w:rsid w:val="008475BB"/>
    <w:rsid w:val="00847651"/>
    <w:rsid w:val="008478E1"/>
    <w:rsid w:val="00847D01"/>
    <w:rsid w:val="00847E2C"/>
    <w:rsid w:val="00847E7C"/>
    <w:rsid w:val="00847EB2"/>
    <w:rsid w:val="00850235"/>
    <w:rsid w:val="008502D2"/>
    <w:rsid w:val="008503B6"/>
    <w:rsid w:val="0085051A"/>
    <w:rsid w:val="00850981"/>
    <w:rsid w:val="00850984"/>
    <w:rsid w:val="008509BA"/>
    <w:rsid w:val="00850D01"/>
    <w:rsid w:val="00851330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5FFC"/>
    <w:rsid w:val="0085643D"/>
    <w:rsid w:val="00856776"/>
    <w:rsid w:val="00856C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3684"/>
    <w:rsid w:val="00863F17"/>
    <w:rsid w:val="00864269"/>
    <w:rsid w:val="0086463C"/>
    <w:rsid w:val="00864B17"/>
    <w:rsid w:val="0086529C"/>
    <w:rsid w:val="00865C90"/>
    <w:rsid w:val="00865CBC"/>
    <w:rsid w:val="008669FE"/>
    <w:rsid w:val="00866B35"/>
    <w:rsid w:val="00866D53"/>
    <w:rsid w:val="008676B0"/>
    <w:rsid w:val="008706DB"/>
    <w:rsid w:val="00870F75"/>
    <w:rsid w:val="0087138B"/>
    <w:rsid w:val="0087139A"/>
    <w:rsid w:val="008721BC"/>
    <w:rsid w:val="0087239D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D46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30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AE9"/>
    <w:rsid w:val="00884D5B"/>
    <w:rsid w:val="0088530E"/>
    <w:rsid w:val="00886819"/>
    <w:rsid w:val="00886A8F"/>
    <w:rsid w:val="00886C11"/>
    <w:rsid w:val="00886D54"/>
    <w:rsid w:val="00887355"/>
    <w:rsid w:val="008875B8"/>
    <w:rsid w:val="008876F0"/>
    <w:rsid w:val="0088788E"/>
    <w:rsid w:val="00891540"/>
    <w:rsid w:val="008919F3"/>
    <w:rsid w:val="00891C66"/>
    <w:rsid w:val="0089240E"/>
    <w:rsid w:val="00892599"/>
    <w:rsid w:val="00892D85"/>
    <w:rsid w:val="00893475"/>
    <w:rsid w:val="008937B9"/>
    <w:rsid w:val="0089426E"/>
    <w:rsid w:val="008948C4"/>
    <w:rsid w:val="008950CA"/>
    <w:rsid w:val="00895DE4"/>
    <w:rsid w:val="00895EF7"/>
    <w:rsid w:val="00896F08"/>
    <w:rsid w:val="00897026"/>
    <w:rsid w:val="008977B2"/>
    <w:rsid w:val="00897B38"/>
    <w:rsid w:val="008A01AF"/>
    <w:rsid w:val="008A070D"/>
    <w:rsid w:val="008A0B42"/>
    <w:rsid w:val="008A0D82"/>
    <w:rsid w:val="008A1A50"/>
    <w:rsid w:val="008A1FA5"/>
    <w:rsid w:val="008A22FA"/>
    <w:rsid w:val="008A247E"/>
    <w:rsid w:val="008A2720"/>
    <w:rsid w:val="008A28EC"/>
    <w:rsid w:val="008A2C99"/>
    <w:rsid w:val="008A3027"/>
    <w:rsid w:val="008A309A"/>
    <w:rsid w:val="008A3395"/>
    <w:rsid w:val="008A3786"/>
    <w:rsid w:val="008A485F"/>
    <w:rsid w:val="008A4AAF"/>
    <w:rsid w:val="008A4CE0"/>
    <w:rsid w:val="008A5042"/>
    <w:rsid w:val="008A56B6"/>
    <w:rsid w:val="008A5842"/>
    <w:rsid w:val="008A5AC7"/>
    <w:rsid w:val="008A633E"/>
    <w:rsid w:val="008A6993"/>
    <w:rsid w:val="008A6A77"/>
    <w:rsid w:val="008A6B22"/>
    <w:rsid w:val="008A6B8D"/>
    <w:rsid w:val="008A72A9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200"/>
    <w:rsid w:val="008B143D"/>
    <w:rsid w:val="008B15B3"/>
    <w:rsid w:val="008B1643"/>
    <w:rsid w:val="008B1ABD"/>
    <w:rsid w:val="008B1ACF"/>
    <w:rsid w:val="008B1C31"/>
    <w:rsid w:val="008B26F3"/>
    <w:rsid w:val="008B28D1"/>
    <w:rsid w:val="008B2B53"/>
    <w:rsid w:val="008B3795"/>
    <w:rsid w:val="008B3AAF"/>
    <w:rsid w:val="008B3ADC"/>
    <w:rsid w:val="008B3C98"/>
    <w:rsid w:val="008B5F27"/>
    <w:rsid w:val="008B6916"/>
    <w:rsid w:val="008B6BA2"/>
    <w:rsid w:val="008B6FED"/>
    <w:rsid w:val="008B7003"/>
    <w:rsid w:val="008B75DB"/>
    <w:rsid w:val="008B7CD4"/>
    <w:rsid w:val="008B7D24"/>
    <w:rsid w:val="008C04E3"/>
    <w:rsid w:val="008C0DFD"/>
    <w:rsid w:val="008C1171"/>
    <w:rsid w:val="008C124F"/>
    <w:rsid w:val="008C1E46"/>
    <w:rsid w:val="008C20FC"/>
    <w:rsid w:val="008C24D8"/>
    <w:rsid w:val="008C33AC"/>
    <w:rsid w:val="008C3A43"/>
    <w:rsid w:val="008C40FF"/>
    <w:rsid w:val="008C45C6"/>
    <w:rsid w:val="008C47D8"/>
    <w:rsid w:val="008C5800"/>
    <w:rsid w:val="008C5F75"/>
    <w:rsid w:val="008C5FAE"/>
    <w:rsid w:val="008C6349"/>
    <w:rsid w:val="008C6E6C"/>
    <w:rsid w:val="008D0099"/>
    <w:rsid w:val="008D084E"/>
    <w:rsid w:val="008D0937"/>
    <w:rsid w:val="008D096E"/>
    <w:rsid w:val="008D0A74"/>
    <w:rsid w:val="008D0ACE"/>
    <w:rsid w:val="008D14A4"/>
    <w:rsid w:val="008D161D"/>
    <w:rsid w:val="008D17A5"/>
    <w:rsid w:val="008D1E90"/>
    <w:rsid w:val="008D28FC"/>
    <w:rsid w:val="008D2FBE"/>
    <w:rsid w:val="008D31EA"/>
    <w:rsid w:val="008D32D1"/>
    <w:rsid w:val="008D39A1"/>
    <w:rsid w:val="008D3E58"/>
    <w:rsid w:val="008D4013"/>
    <w:rsid w:val="008D436F"/>
    <w:rsid w:val="008D4E4F"/>
    <w:rsid w:val="008D4F37"/>
    <w:rsid w:val="008D4F54"/>
    <w:rsid w:val="008D530D"/>
    <w:rsid w:val="008D587E"/>
    <w:rsid w:val="008D5C71"/>
    <w:rsid w:val="008D5CA9"/>
    <w:rsid w:val="008D6636"/>
    <w:rsid w:val="008D6BA3"/>
    <w:rsid w:val="008D6CBC"/>
    <w:rsid w:val="008D6D5D"/>
    <w:rsid w:val="008D6D5F"/>
    <w:rsid w:val="008D7710"/>
    <w:rsid w:val="008E03F2"/>
    <w:rsid w:val="008E1662"/>
    <w:rsid w:val="008E1B5F"/>
    <w:rsid w:val="008E1BCF"/>
    <w:rsid w:val="008E2AD5"/>
    <w:rsid w:val="008E362D"/>
    <w:rsid w:val="008E36CE"/>
    <w:rsid w:val="008E3B71"/>
    <w:rsid w:val="008E3C8F"/>
    <w:rsid w:val="008E3DF9"/>
    <w:rsid w:val="008E40B6"/>
    <w:rsid w:val="008E489C"/>
    <w:rsid w:val="008E51B0"/>
    <w:rsid w:val="008E530E"/>
    <w:rsid w:val="008E534A"/>
    <w:rsid w:val="008E57E5"/>
    <w:rsid w:val="008E5A0E"/>
    <w:rsid w:val="008E5ED4"/>
    <w:rsid w:val="008E627A"/>
    <w:rsid w:val="008E62FD"/>
    <w:rsid w:val="008E6C44"/>
    <w:rsid w:val="008E70DB"/>
    <w:rsid w:val="008E74C9"/>
    <w:rsid w:val="008E750A"/>
    <w:rsid w:val="008E7A2B"/>
    <w:rsid w:val="008F0201"/>
    <w:rsid w:val="008F0910"/>
    <w:rsid w:val="008F191C"/>
    <w:rsid w:val="008F1F89"/>
    <w:rsid w:val="008F2410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2D1"/>
    <w:rsid w:val="008F7C75"/>
    <w:rsid w:val="008F7DE7"/>
    <w:rsid w:val="008F7E27"/>
    <w:rsid w:val="008F7E99"/>
    <w:rsid w:val="008F7FCF"/>
    <w:rsid w:val="00900235"/>
    <w:rsid w:val="009003A5"/>
    <w:rsid w:val="00900564"/>
    <w:rsid w:val="009006A2"/>
    <w:rsid w:val="00900C3D"/>
    <w:rsid w:val="00900CFE"/>
    <w:rsid w:val="00900E7B"/>
    <w:rsid w:val="009010FE"/>
    <w:rsid w:val="00901899"/>
    <w:rsid w:val="009025D4"/>
    <w:rsid w:val="009027C9"/>
    <w:rsid w:val="00902C29"/>
    <w:rsid w:val="00902FB5"/>
    <w:rsid w:val="0090343E"/>
    <w:rsid w:val="00903E01"/>
    <w:rsid w:val="00904194"/>
    <w:rsid w:val="00904268"/>
    <w:rsid w:val="00904D01"/>
    <w:rsid w:val="00904F16"/>
    <w:rsid w:val="00904F26"/>
    <w:rsid w:val="00904F47"/>
    <w:rsid w:val="0090505C"/>
    <w:rsid w:val="009059A3"/>
    <w:rsid w:val="009066EF"/>
    <w:rsid w:val="00906B84"/>
    <w:rsid w:val="009076A3"/>
    <w:rsid w:val="009078E3"/>
    <w:rsid w:val="009079AF"/>
    <w:rsid w:val="00907B53"/>
    <w:rsid w:val="00910130"/>
    <w:rsid w:val="009102C5"/>
    <w:rsid w:val="009109CE"/>
    <w:rsid w:val="00910D5D"/>
    <w:rsid w:val="00910F3A"/>
    <w:rsid w:val="00911092"/>
    <w:rsid w:val="009119DF"/>
    <w:rsid w:val="009122C3"/>
    <w:rsid w:val="00912A00"/>
    <w:rsid w:val="0091300C"/>
    <w:rsid w:val="009132FB"/>
    <w:rsid w:val="009138E9"/>
    <w:rsid w:val="00913B07"/>
    <w:rsid w:val="00913C97"/>
    <w:rsid w:val="00914309"/>
    <w:rsid w:val="009144CD"/>
    <w:rsid w:val="00914D2B"/>
    <w:rsid w:val="0091527D"/>
    <w:rsid w:val="0091628C"/>
    <w:rsid w:val="009169E1"/>
    <w:rsid w:val="009172B5"/>
    <w:rsid w:val="00920118"/>
    <w:rsid w:val="00920220"/>
    <w:rsid w:val="0092028B"/>
    <w:rsid w:val="00920331"/>
    <w:rsid w:val="00920DDC"/>
    <w:rsid w:val="00920F16"/>
    <w:rsid w:val="009216A1"/>
    <w:rsid w:val="00921A81"/>
    <w:rsid w:val="00921E1C"/>
    <w:rsid w:val="00922CAF"/>
    <w:rsid w:val="0092397C"/>
    <w:rsid w:val="0092417C"/>
    <w:rsid w:val="009243C8"/>
    <w:rsid w:val="009247A9"/>
    <w:rsid w:val="009248C7"/>
    <w:rsid w:val="009249CD"/>
    <w:rsid w:val="00924A43"/>
    <w:rsid w:val="0092509B"/>
    <w:rsid w:val="009253A6"/>
    <w:rsid w:val="00925601"/>
    <w:rsid w:val="00926026"/>
    <w:rsid w:val="00926408"/>
    <w:rsid w:val="00927E28"/>
    <w:rsid w:val="0093056B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51D"/>
    <w:rsid w:val="00934DA5"/>
    <w:rsid w:val="009351B1"/>
    <w:rsid w:val="009353AC"/>
    <w:rsid w:val="00935A73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120"/>
    <w:rsid w:val="00937766"/>
    <w:rsid w:val="00937896"/>
    <w:rsid w:val="00937F32"/>
    <w:rsid w:val="00940647"/>
    <w:rsid w:val="009418F5"/>
    <w:rsid w:val="00941E67"/>
    <w:rsid w:val="009423AB"/>
    <w:rsid w:val="00942CD7"/>
    <w:rsid w:val="00942F65"/>
    <w:rsid w:val="00943525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D40"/>
    <w:rsid w:val="00947E2A"/>
    <w:rsid w:val="00950577"/>
    <w:rsid w:val="0095076B"/>
    <w:rsid w:val="00950B7E"/>
    <w:rsid w:val="009518ED"/>
    <w:rsid w:val="0095193F"/>
    <w:rsid w:val="00952021"/>
    <w:rsid w:val="009527E0"/>
    <w:rsid w:val="0095280A"/>
    <w:rsid w:val="00953B43"/>
    <w:rsid w:val="00953C16"/>
    <w:rsid w:val="00953CAE"/>
    <w:rsid w:val="00953CB5"/>
    <w:rsid w:val="00953D78"/>
    <w:rsid w:val="00953F70"/>
    <w:rsid w:val="009543EB"/>
    <w:rsid w:val="009546C1"/>
    <w:rsid w:val="009547DA"/>
    <w:rsid w:val="00954C99"/>
    <w:rsid w:val="009557AC"/>
    <w:rsid w:val="00955BCC"/>
    <w:rsid w:val="00955F58"/>
    <w:rsid w:val="00955F74"/>
    <w:rsid w:val="00956009"/>
    <w:rsid w:val="009565DE"/>
    <w:rsid w:val="009571CC"/>
    <w:rsid w:val="009576D7"/>
    <w:rsid w:val="00957974"/>
    <w:rsid w:val="00957CFC"/>
    <w:rsid w:val="00957E06"/>
    <w:rsid w:val="00957F12"/>
    <w:rsid w:val="00957F7A"/>
    <w:rsid w:val="009601EC"/>
    <w:rsid w:val="00960679"/>
    <w:rsid w:val="00960840"/>
    <w:rsid w:val="009608B3"/>
    <w:rsid w:val="009609DC"/>
    <w:rsid w:val="0096157D"/>
    <w:rsid w:val="00961588"/>
    <w:rsid w:val="00961BC8"/>
    <w:rsid w:val="00961CF0"/>
    <w:rsid w:val="00961F9F"/>
    <w:rsid w:val="009620B2"/>
    <w:rsid w:val="009621F9"/>
    <w:rsid w:val="00962843"/>
    <w:rsid w:val="00962B49"/>
    <w:rsid w:val="00962BCC"/>
    <w:rsid w:val="00962E19"/>
    <w:rsid w:val="00963726"/>
    <w:rsid w:val="0096380B"/>
    <w:rsid w:val="0096404E"/>
    <w:rsid w:val="00964098"/>
    <w:rsid w:val="00964562"/>
    <w:rsid w:val="00964962"/>
    <w:rsid w:val="00964F76"/>
    <w:rsid w:val="00965444"/>
    <w:rsid w:val="00965F76"/>
    <w:rsid w:val="0096727F"/>
    <w:rsid w:val="0096786A"/>
    <w:rsid w:val="00967890"/>
    <w:rsid w:val="00967C7A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77185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308D"/>
    <w:rsid w:val="009832F9"/>
    <w:rsid w:val="0098349C"/>
    <w:rsid w:val="009851A5"/>
    <w:rsid w:val="009851CE"/>
    <w:rsid w:val="00985277"/>
    <w:rsid w:val="009857B8"/>
    <w:rsid w:val="00985EFC"/>
    <w:rsid w:val="00986F48"/>
    <w:rsid w:val="009874DB"/>
    <w:rsid w:val="00987A43"/>
    <w:rsid w:val="009901DD"/>
    <w:rsid w:val="0099044B"/>
    <w:rsid w:val="009915CE"/>
    <w:rsid w:val="00991972"/>
    <w:rsid w:val="00991F38"/>
    <w:rsid w:val="009920C9"/>
    <w:rsid w:val="0099288D"/>
    <w:rsid w:val="0099323E"/>
    <w:rsid w:val="009933F9"/>
    <w:rsid w:val="009938E7"/>
    <w:rsid w:val="009942B0"/>
    <w:rsid w:val="00995061"/>
    <w:rsid w:val="0099507A"/>
    <w:rsid w:val="0099522E"/>
    <w:rsid w:val="00995409"/>
    <w:rsid w:val="00995ABF"/>
    <w:rsid w:val="00995C67"/>
    <w:rsid w:val="009962E3"/>
    <w:rsid w:val="0099648F"/>
    <w:rsid w:val="009965F7"/>
    <w:rsid w:val="0099664C"/>
    <w:rsid w:val="00996B37"/>
    <w:rsid w:val="00996C5A"/>
    <w:rsid w:val="00997CF9"/>
    <w:rsid w:val="009A040A"/>
    <w:rsid w:val="009A138E"/>
    <w:rsid w:val="009A17EF"/>
    <w:rsid w:val="009A20BB"/>
    <w:rsid w:val="009A27FF"/>
    <w:rsid w:val="009A2BFD"/>
    <w:rsid w:val="009A341E"/>
    <w:rsid w:val="009A3BFB"/>
    <w:rsid w:val="009A48CA"/>
    <w:rsid w:val="009A5019"/>
    <w:rsid w:val="009A63BE"/>
    <w:rsid w:val="009A64E0"/>
    <w:rsid w:val="009A6B11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4F8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BF7"/>
    <w:rsid w:val="009B5C61"/>
    <w:rsid w:val="009B6529"/>
    <w:rsid w:val="009B65AD"/>
    <w:rsid w:val="009B6827"/>
    <w:rsid w:val="009B6F00"/>
    <w:rsid w:val="009B6FD3"/>
    <w:rsid w:val="009B7110"/>
    <w:rsid w:val="009B725B"/>
    <w:rsid w:val="009B75F0"/>
    <w:rsid w:val="009B7E86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3620"/>
    <w:rsid w:val="009C3BB7"/>
    <w:rsid w:val="009C412E"/>
    <w:rsid w:val="009C4208"/>
    <w:rsid w:val="009C4A44"/>
    <w:rsid w:val="009C4BE4"/>
    <w:rsid w:val="009C4E59"/>
    <w:rsid w:val="009C5296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11D"/>
    <w:rsid w:val="009D0232"/>
    <w:rsid w:val="009D0388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4DB1"/>
    <w:rsid w:val="009D50A5"/>
    <w:rsid w:val="009D5C92"/>
    <w:rsid w:val="009D5F34"/>
    <w:rsid w:val="009D6821"/>
    <w:rsid w:val="009D696B"/>
    <w:rsid w:val="009D7022"/>
    <w:rsid w:val="009D7082"/>
    <w:rsid w:val="009D742D"/>
    <w:rsid w:val="009D7457"/>
    <w:rsid w:val="009E0120"/>
    <w:rsid w:val="009E033C"/>
    <w:rsid w:val="009E0520"/>
    <w:rsid w:val="009E0793"/>
    <w:rsid w:val="009E088B"/>
    <w:rsid w:val="009E0E9E"/>
    <w:rsid w:val="009E179E"/>
    <w:rsid w:val="009E186D"/>
    <w:rsid w:val="009E1E1C"/>
    <w:rsid w:val="009E2137"/>
    <w:rsid w:val="009E2674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E47"/>
    <w:rsid w:val="009F007B"/>
    <w:rsid w:val="009F065B"/>
    <w:rsid w:val="009F08B5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724"/>
    <w:rsid w:val="009F49A2"/>
    <w:rsid w:val="009F49AB"/>
    <w:rsid w:val="009F4DFA"/>
    <w:rsid w:val="009F51D5"/>
    <w:rsid w:val="009F55E4"/>
    <w:rsid w:val="009F5B1C"/>
    <w:rsid w:val="009F5CB3"/>
    <w:rsid w:val="009F5EF1"/>
    <w:rsid w:val="009F6569"/>
    <w:rsid w:val="009F6E60"/>
    <w:rsid w:val="009F6E65"/>
    <w:rsid w:val="009F739B"/>
    <w:rsid w:val="009F7C16"/>
    <w:rsid w:val="00A00260"/>
    <w:rsid w:val="00A00477"/>
    <w:rsid w:val="00A0194A"/>
    <w:rsid w:val="00A01C73"/>
    <w:rsid w:val="00A01F61"/>
    <w:rsid w:val="00A02001"/>
    <w:rsid w:val="00A02177"/>
    <w:rsid w:val="00A022BB"/>
    <w:rsid w:val="00A0257C"/>
    <w:rsid w:val="00A027A5"/>
    <w:rsid w:val="00A03906"/>
    <w:rsid w:val="00A04D3B"/>
    <w:rsid w:val="00A05177"/>
    <w:rsid w:val="00A05257"/>
    <w:rsid w:val="00A052D8"/>
    <w:rsid w:val="00A055D7"/>
    <w:rsid w:val="00A06191"/>
    <w:rsid w:val="00A069C6"/>
    <w:rsid w:val="00A06E86"/>
    <w:rsid w:val="00A07525"/>
    <w:rsid w:val="00A076C8"/>
    <w:rsid w:val="00A07889"/>
    <w:rsid w:val="00A07D98"/>
    <w:rsid w:val="00A07F94"/>
    <w:rsid w:val="00A07FE2"/>
    <w:rsid w:val="00A1009C"/>
    <w:rsid w:val="00A10470"/>
    <w:rsid w:val="00A105B5"/>
    <w:rsid w:val="00A1079D"/>
    <w:rsid w:val="00A1295A"/>
    <w:rsid w:val="00A12A3E"/>
    <w:rsid w:val="00A13580"/>
    <w:rsid w:val="00A13C5E"/>
    <w:rsid w:val="00A13EB5"/>
    <w:rsid w:val="00A13F31"/>
    <w:rsid w:val="00A144BC"/>
    <w:rsid w:val="00A145B4"/>
    <w:rsid w:val="00A148A8"/>
    <w:rsid w:val="00A15C2F"/>
    <w:rsid w:val="00A1650A"/>
    <w:rsid w:val="00A16CAF"/>
    <w:rsid w:val="00A173CE"/>
    <w:rsid w:val="00A17566"/>
    <w:rsid w:val="00A175C6"/>
    <w:rsid w:val="00A17810"/>
    <w:rsid w:val="00A1796B"/>
    <w:rsid w:val="00A17B2E"/>
    <w:rsid w:val="00A21089"/>
    <w:rsid w:val="00A211CE"/>
    <w:rsid w:val="00A21557"/>
    <w:rsid w:val="00A22A82"/>
    <w:rsid w:val="00A22E39"/>
    <w:rsid w:val="00A230EE"/>
    <w:rsid w:val="00A231AE"/>
    <w:rsid w:val="00A2406C"/>
    <w:rsid w:val="00A24547"/>
    <w:rsid w:val="00A245CC"/>
    <w:rsid w:val="00A249D5"/>
    <w:rsid w:val="00A2613F"/>
    <w:rsid w:val="00A264CC"/>
    <w:rsid w:val="00A265B4"/>
    <w:rsid w:val="00A26DCB"/>
    <w:rsid w:val="00A27027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19C"/>
    <w:rsid w:val="00A3637C"/>
    <w:rsid w:val="00A364B7"/>
    <w:rsid w:val="00A36672"/>
    <w:rsid w:val="00A366E8"/>
    <w:rsid w:val="00A37243"/>
    <w:rsid w:val="00A379C6"/>
    <w:rsid w:val="00A37FDF"/>
    <w:rsid w:val="00A40104"/>
    <w:rsid w:val="00A40275"/>
    <w:rsid w:val="00A4041C"/>
    <w:rsid w:val="00A40A1B"/>
    <w:rsid w:val="00A40D91"/>
    <w:rsid w:val="00A411FB"/>
    <w:rsid w:val="00A417B0"/>
    <w:rsid w:val="00A419B3"/>
    <w:rsid w:val="00A41CE7"/>
    <w:rsid w:val="00A42257"/>
    <w:rsid w:val="00A42446"/>
    <w:rsid w:val="00A42645"/>
    <w:rsid w:val="00A42E09"/>
    <w:rsid w:val="00A43014"/>
    <w:rsid w:val="00A435C5"/>
    <w:rsid w:val="00A4396C"/>
    <w:rsid w:val="00A442F9"/>
    <w:rsid w:val="00A4440E"/>
    <w:rsid w:val="00A446DB"/>
    <w:rsid w:val="00A44BE6"/>
    <w:rsid w:val="00A44CFF"/>
    <w:rsid w:val="00A455F0"/>
    <w:rsid w:val="00A456C9"/>
    <w:rsid w:val="00A45CA3"/>
    <w:rsid w:val="00A4600F"/>
    <w:rsid w:val="00A46026"/>
    <w:rsid w:val="00A46C80"/>
    <w:rsid w:val="00A4716E"/>
    <w:rsid w:val="00A47D46"/>
    <w:rsid w:val="00A50A5D"/>
    <w:rsid w:val="00A50C25"/>
    <w:rsid w:val="00A510BA"/>
    <w:rsid w:val="00A5157F"/>
    <w:rsid w:val="00A518DC"/>
    <w:rsid w:val="00A520BF"/>
    <w:rsid w:val="00A52175"/>
    <w:rsid w:val="00A5286F"/>
    <w:rsid w:val="00A52F24"/>
    <w:rsid w:val="00A53238"/>
    <w:rsid w:val="00A53254"/>
    <w:rsid w:val="00A53DBA"/>
    <w:rsid w:val="00A54A04"/>
    <w:rsid w:val="00A54A90"/>
    <w:rsid w:val="00A54C30"/>
    <w:rsid w:val="00A54F75"/>
    <w:rsid w:val="00A55721"/>
    <w:rsid w:val="00A56312"/>
    <w:rsid w:val="00A5690C"/>
    <w:rsid w:val="00A56CA1"/>
    <w:rsid w:val="00A56F88"/>
    <w:rsid w:val="00A572A4"/>
    <w:rsid w:val="00A578DD"/>
    <w:rsid w:val="00A579CE"/>
    <w:rsid w:val="00A57A5F"/>
    <w:rsid w:val="00A57BC5"/>
    <w:rsid w:val="00A608E7"/>
    <w:rsid w:val="00A60C2C"/>
    <w:rsid w:val="00A61061"/>
    <w:rsid w:val="00A62115"/>
    <w:rsid w:val="00A621CF"/>
    <w:rsid w:val="00A62298"/>
    <w:rsid w:val="00A624B8"/>
    <w:rsid w:val="00A629F1"/>
    <w:rsid w:val="00A62D43"/>
    <w:rsid w:val="00A62EDB"/>
    <w:rsid w:val="00A63011"/>
    <w:rsid w:val="00A632EE"/>
    <w:rsid w:val="00A63790"/>
    <w:rsid w:val="00A64637"/>
    <w:rsid w:val="00A64B0A"/>
    <w:rsid w:val="00A64C47"/>
    <w:rsid w:val="00A65018"/>
    <w:rsid w:val="00A65D24"/>
    <w:rsid w:val="00A65F0D"/>
    <w:rsid w:val="00A65F5D"/>
    <w:rsid w:val="00A66063"/>
    <w:rsid w:val="00A6675C"/>
    <w:rsid w:val="00A6676B"/>
    <w:rsid w:val="00A66BA9"/>
    <w:rsid w:val="00A66EB0"/>
    <w:rsid w:val="00A66FB4"/>
    <w:rsid w:val="00A703C8"/>
    <w:rsid w:val="00A716D9"/>
    <w:rsid w:val="00A7192E"/>
    <w:rsid w:val="00A71A41"/>
    <w:rsid w:val="00A71B0A"/>
    <w:rsid w:val="00A72E3A"/>
    <w:rsid w:val="00A73040"/>
    <w:rsid w:val="00A7356E"/>
    <w:rsid w:val="00A73C5C"/>
    <w:rsid w:val="00A73EF7"/>
    <w:rsid w:val="00A74153"/>
    <w:rsid w:val="00A74BEB"/>
    <w:rsid w:val="00A752C2"/>
    <w:rsid w:val="00A767C1"/>
    <w:rsid w:val="00A7725A"/>
    <w:rsid w:val="00A77A3A"/>
    <w:rsid w:val="00A803B7"/>
    <w:rsid w:val="00A80889"/>
    <w:rsid w:val="00A808B5"/>
    <w:rsid w:val="00A80932"/>
    <w:rsid w:val="00A810EB"/>
    <w:rsid w:val="00A815E0"/>
    <w:rsid w:val="00A817B0"/>
    <w:rsid w:val="00A81816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C7F"/>
    <w:rsid w:val="00A84EE6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807"/>
    <w:rsid w:val="00A92813"/>
    <w:rsid w:val="00A92B8B"/>
    <w:rsid w:val="00A92BF1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54B"/>
    <w:rsid w:val="00A97CF5"/>
    <w:rsid w:val="00A97D72"/>
    <w:rsid w:val="00A97F26"/>
    <w:rsid w:val="00A97F37"/>
    <w:rsid w:val="00A97F8F"/>
    <w:rsid w:val="00A97FE7"/>
    <w:rsid w:val="00AA010C"/>
    <w:rsid w:val="00AA0551"/>
    <w:rsid w:val="00AA061E"/>
    <w:rsid w:val="00AA0928"/>
    <w:rsid w:val="00AA146E"/>
    <w:rsid w:val="00AA1532"/>
    <w:rsid w:val="00AA2514"/>
    <w:rsid w:val="00AA25E1"/>
    <w:rsid w:val="00AA28F1"/>
    <w:rsid w:val="00AA2AD2"/>
    <w:rsid w:val="00AA321E"/>
    <w:rsid w:val="00AA34CA"/>
    <w:rsid w:val="00AA3DF8"/>
    <w:rsid w:val="00AA43FD"/>
    <w:rsid w:val="00AA4AC1"/>
    <w:rsid w:val="00AA4D89"/>
    <w:rsid w:val="00AA5227"/>
    <w:rsid w:val="00AA5C96"/>
    <w:rsid w:val="00AA5F20"/>
    <w:rsid w:val="00AA6394"/>
    <w:rsid w:val="00AA663E"/>
    <w:rsid w:val="00AA667A"/>
    <w:rsid w:val="00AA673D"/>
    <w:rsid w:val="00AA68D4"/>
    <w:rsid w:val="00AA6AED"/>
    <w:rsid w:val="00AA6C3F"/>
    <w:rsid w:val="00AA70B1"/>
    <w:rsid w:val="00AA7236"/>
    <w:rsid w:val="00AA77BB"/>
    <w:rsid w:val="00AA7A7A"/>
    <w:rsid w:val="00AA7BCE"/>
    <w:rsid w:val="00AA7D2E"/>
    <w:rsid w:val="00AA7D35"/>
    <w:rsid w:val="00AA7F0C"/>
    <w:rsid w:val="00AB0235"/>
    <w:rsid w:val="00AB064C"/>
    <w:rsid w:val="00AB0D40"/>
    <w:rsid w:val="00AB0ED3"/>
    <w:rsid w:val="00AB2606"/>
    <w:rsid w:val="00AB293C"/>
    <w:rsid w:val="00AB2949"/>
    <w:rsid w:val="00AB2C54"/>
    <w:rsid w:val="00AB3166"/>
    <w:rsid w:val="00AB371B"/>
    <w:rsid w:val="00AB3835"/>
    <w:rsid w:val="00AB3A24"/>
    <w:rsid w:val="00AB3AAF"/>
    <w:rsid w:val="00AB44A3"/>
    <w:rsid w:val="00AB4662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476"/>
    <w:rsid w:val="00AB7896"/>
    <w:rsid w:val="00AB790F"/>
    <w:rsid w:val="00AB79E4"/>
    <w:rsid w:val="00AC0659"/>
    <w:rsid w:val="00AC0C23"/>
    <w:rsid w:val="00AC124C"/>
    <w:rsid w:val="00AC1848"/>
    <w:rsid w:val="00AC1BE1"/>
    <w:rsid w:val="00AC2337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CED"/>
    <w:rsid w:val="00AC5DDA"/>
    <w:rsid w:val="00AC5F75"/>
    <w:rsid w:val="00AC61DA"/>
    <w:rsid w:val="00AC6291"/>
    <w:rsid w:val="00AC62A1"/>
    <w:rsid w:val="00AC68B3"/>
    <w:rsid w:val="00AC7CB0"/>
    <w:rsid w:val="00AD0065"/>
    <w:rsid w:val="00AD0D61"/>
    <w:rsid w:val="00AD1695"/>
    <w:rsid w:val="00AD169C"/>
    <w:rsid w:val="00AD174F"/>
    <w:rsid w:val="00AD1A52"/>
    <w:rsid w:val="00AD2074"/>
    <w:rsid w:val="00AD2603"/>
    <w:rsid w:val="00AD2B17"/>
    <w:rsid w:val="00AD2E94"/>
    <w:rsid w:val="00AD2FFC"/>
    <w:rsid w:val="00AD30B9"/>
    <w:rsid w:val="00AD3384"/>
    <w:rsid w:val="00AD3BC8"/>
    <w:rsid w:val="00AD3EED"/>
    <w:rsid w:val="00AD3FE1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B6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63C9"/>
    <w:rsid w:val="00AE6AEB"/>
    <w:rsid w:val="00AE711A"/>
    <w:rsid w:val="00AE78E9"/>
    <w:rsid w:val="00AF0315"/>
    <w:rsid w:val="00AF0410"/>
    <w:rsid w:val="00AF050B"/>
    <w:rsid w:val="00AF089A"/>
    <w:rsid w:val="00AF0CF0"/>
    <w:rsid w:val="00AF1056"/>
    <w:rsid w:val="00AF12D8"/>
    <w:rsid w:val="00AF1419"/>
    <w:rsid w:val="00AF14C1"/>
    <w:rsid w:val="00AF1D76"/>
    <w:rsid w:val="00AF2497"/>
    <w:rsid w:val="00AF2C89"/>
    <w:rsid w:val="00AF3211"/>
    <w:rsid w:val="00AF3871"/>
    <w:rsid w:val="00AF3C8E"/>
    <w:rsid w:val="00AF4460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99A"/>
    <w:rsid w:val="00B01E77"/>
    <w:rsid w:val="00B021CA"/>
    <w:rsid w:val="00B023A1"/>
    <w:rsid w:val="00B02E50"/>
    <w:rsid w:val="00B02EF5"/>
    <w:rsid w:val="00B0370F"/>
    <w:rsid w:val="00B037CE"/>
    <w:rsid w:val="00B03978"/>
    <w:rsid w:val="00B03A33"/>
    <w:rsid w:val="00B03A7E"/>
    <w:rsid w:val="00B03DDD"/>
    <w:rsid w:val="00B040F9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07E"/>
    <w:rsid w:val="00B1428D"/>
    <w:rsid w:val="00B142C4"/>
    <w:rsid w:val="00B14365"/>
    <w:rsid w:val="00B15073"/>
    <w:rsid w:val="00B15155"/>
    <w:rsid w:val="00B15528"/>
    <w:rsid w:val="00B156FF"/>
    <w:rsid w:val="00B1611D"/>
    <w:rsid w:val="00B16413"/>
    <w:rsid w:val="00B17368"/>
    <w:rsid w:val="00B176ED"/>
    <w:rsid w:val="00B17DB5"/>
    <w:rsid w:val="00B17FDD"/>
    <w:rsid w:val="00B20D0B"/>
    <w:rsid w:val="00B215FD"/>
    <w:rsid w:val="00B217C7"/>
    <w:rsid w:val="00B21CFF"/>
    <w:rsid w:val="00B21E1D"/>
    <w:rsid w:val="00B21F88"/>
    <w:rsid w:val="00B21F94"/>
    <w:rsid w:val="00B22658"/>
    <w:rsid w:val="00B22D9C"/>
    <w:rsid w:val="00B22EB3"/>
    <w:rsid w:val="00B23AA8"/>
    <w:rsid w:val="00B23FF9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74D0"/>
    <w:rsid w:val="00B2777B"/>
    <w:rsid w:val="00B278DB"/>
    <w:rsid w:val="00B27E02"/>
    <w:rsid w:val="00B27FCB"/>
    <w:rsid w:val="00B30075"/>
    <w:rsid w:val="00B302C7"/>
    <w:rsid w:val="00B30661"/>
    <w:rsid w:val="00B3066D"/>
    <w:rsid w:val="00B3071A"/>
    <w:rsid w:val="00B30C55"/>
    <w:rsid w:val="00B313A2"/>
    <w:rsid w:val="00B31706"/>
    <w:rsid w:val="00B31A71"/>
    <w:rsid w:val="00B31ACD"/>
    <w:rsid w:val="00B32849"/>
    <w:rsid w:val="00B32996"/>
    <w:rsid w:val="00B3300B"/>
    <w:rsid w:val="00B33758"/>
    <w:rsid w:val="00B33EAC"/>
    <w:rsid w:val="00B341D1"/>
    <w:rsid w:val="00B34FE3"/>
    <w:rsid w:val="00B351BF"/>
    <w:rsid w:val="00B35772"/>
    <w:rsid w:val="00B357A3"/>
    <w:rsid w:val="00B37214"/>
    <w:rsid w:val="00B3726F"/>
    <w:rsid w:val="00B373FC"/>
    <w:rsid w:val="00B376B1"/>
    <w:rsid w:val="00B37A5C"/>
    <w:rsid w:val="00B37EDF"/>
    <w:rsid w:val="00B400F3"/>
    <w:rsid w:val="00B402DC"/>
    <w:rsid w:val="00B4068F"/>
    <w:rsid w:val="00B409B0"/>
    <w:rsid w:val="00B40A31"/>
    <w:rsid w:val="00B410CA"/>
    <w:rsid w:val="00B412B1"/>
    <w:rsid w:val="00B412EC"/>
    <w:rsid w:val="00B41829"/>
    <w:rsid w:val="00B41B60"/>
    <w:rsid w:val="00B42225"/>
    <w:rsid w:val="00B423F2"/>
    <w:rsid w:val="00B42D1F"/>
    <w:rsid w:val="00B42FE1"/>
    <w:rsid w:val="00B431B0"/>
    <w:rsid w:val="00B433E2"/>
    <w:rsid w:val="00B43CE1"/>
    <w:rsid w:val="00B443C9"/>
    <w:rsid w:val="00B4477F"/>
    <w:rsid w:val="00B44817"/>
    <w:rsid w:val="00B45224"/>
    <w:rsid w:val="00B452F1"/>
    <w:rsid w:val="00B46770"/>
    <w:rsid w:val="00B46823"/>
    <w:rsid w:val="00B469FB"/>
    <w:rsid w:val="00B46FBC"/>
    <w:rsid w:val="00B46FF7"/>
    <w:rsid w:val="00B4738C"/>
    <w:rsid w:val="00B47B1B"/>
    <w:rsid w:val="00B47BAE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1E0"/>
    <w:rsid w:val="00B556BD"/>
    <w:rsid w:val="00B557D3"/>
    <w:rsid w:val="00B56263"/>
    <w:rsid w:val="00B56BF2"/>
    <w:rsid w:val="00B56F9F"/>
    <w:rsid w:val="00B5734B"/>
    <w:rsid w:val="00B60657"/>
    <w:rsid w:val="00B611FE"/>
    <w:rsid w:val="00B61C0A"/>
    <w:rsid w:val="00B61CCF"/>
    <w:rsid w:val="00B623EE"/>
    <w:rsid w:val="00B628BC"/>
    <w:rsid w:val="00B6296C"/>
    <w:rsid w:val="00B629C0"/>
    <w:rsid w:val="00B62EDE"/>
    <w:rsid w:val="00B62F04"/>
    <w:rsid w:val="00B630F0"/>
    <w:rsid w:val="00B6310E"/>
    <w:rsid w:val="00B63748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61DF"/>
    <w:rsid w:val="00B662F3"/>
    <w:rsid w:val="00B667AD"/>
    <w:rsid w:val="00B668B0"/>
    <w:rsid w:val="00B6698E"/>
    <w:rsid w:val="00B66A02"/>
    <w:rsid w:val="00B672E9"/>
    <w:rsid w:val="00B6795F"/>
    <w:rsid w:val="00B7020E"/>
    <w:rsid w:val="00B708C6"/>
    <w:rsid w:val="00B7114E"/>
    <w:rsid w:val="00B713A6"/>
    <w:rsid w:val="00B720F3"/>
    <w:rsid w:val="00B722C6"/>
    <w:rsid w:val="00B72AED"/>
    <w:rsid w:val="00B72E5D"/>
    <w:rsid w:val="00B7306F"/>
    <w:rsid w:val="00B73158"/>
    <w:rsid w:val="00B73C70"/>
    <w:rsid w:val="00B73CA6"/>
    <w:rsid w:val="00B743BC"/>
    <w:rsid w:val="00B74503"/>
    <w:rsid w:val="00B74B7D"/>
    <w:rsid w:val="00B750DF"/>
    <w:rsid w:val="00B75F19"/>
    <w:rsid w:val="00B76024"/>
    <w:rsid w:val="00B76658"/>
    <w:rsid w:val="00B769E9"/>
    <w:rsid w:val="00B76EFF"/>
    <w:rsid w:val="00B76F36"/>
    <w:rsid w:val="00B77598"/>
    <w:rsid w:val="00B77A08"/>
    <w:rsid w:val="00B77BCE"/>
    <w:rsid w:val="00B77F1C"/>
    <w:rsid w:val="00B8007F"/>
    <w:rsid w:val="00B8008C"/>
    <w:rsid w:val="00B801EB"/>
    <w:rsid w:val="00B802CC"/>
    <w:rsid w:val="00B804C5"/>
    <w:rsid w:val="00B806F4"/>
    <w:rsid w:val="00B80AF5"/>
    <w:rsid w:val="00B80BDE"/>
    <w:rsid w:val="00B80CA4"/>
    <w:rsid w:val="00B81198"/>
    <w:rsid w:val="00B81689"/>
    <w:rsid w:val="00B81D01"/>
    <w:rsid w:val="00B82B16"/>
    <w:rsid w:val="00B82CAD"/>
    <w:rsid w:val="00B834CA"/>
    <w:rsid w:val="00B838EA"/>
    <w:rsid w:val="00B83A24"/>
    <w:rsid w:val="00B83B6E"/>
    <w:rsid w:val="00B83C32"/>
    <w:rsid w:val="00B8423D"/>
    <w:rsid w:val="00B843DA"/>
    <w:rsid w:val="00B84FE1"/>
    <w:rsid w:val="00B8527A"/>
    <w:rsid w:val="00B855C8"/>
    <w:rsid w:val="00B85EE4"/>
    <w:rsid w:val="00B86D23"/>
    <w:rsid w:val="00B86E8D"/>
    <w:rsid w:val="00B8782B"/>
    <w:rsid w:val="00B87F43"/>
    <w:rsid w:val="00B90055"/>
    <w:rsid w:val="00B90CB2"/>
    <w:rsid w:val="00B91537"/>
    <w:rsid w:val="00B9164F"/>
    <w:rsid w:val="00B92036"/>
    <w:rsid w:val="00B9253C"/>
    <w:rsid w:val="00B9292F"/>
    <w:rsid w:val="00B92BDE"/>
    <w:rsid w:val="00B92F21"/>
    <w:rsid w:val="00B9325F"/>
    <w:rsid w:val="00B937BD"/>
    <w:rsid w:val="00B93B03"/>
    <w:rsid w:val="00B93D12"/>
    <w:rsid w:val="00B94250"/>
    <w:rsid w:val="00B94422"/>
    <w:rsid w:val="00B948D0"/>
    <w:rsid w:val="00B94A90"/>
    <w:rsid w:val="00B95167"/>
    <w:rsid w:val="00B9524D"/>
    <w:rsid w:val="00B952CE"/>
    <w:rsid w:val="00B95973"/>
    <w:rsid w:val="00B95A0F"/>
    <w:rsid w:val="00B95B22"/>
    <w:rsid w:val="00B96259"/>
    <w:rsid w:val="00B96FD1"/>
    <w:rsid w:val="00B975B1"/>
    <w:rsid w:val="00B97753"/>
    <w:rsid w:val="00B97997"/>
    <w:rsid w:val="00BA0FDB"/>
    <w:rsid w:val="00BA1876"/>
    <w:rsid w:val="00BA1EBC"/>
    <w:rsid w:val="00BA262A"/>
    <w:rsid w:val="00BA2889"/>
    <w:rsid w:val="00BA2981"/>
    <w:rsid w:val="00BA3666"/>
    <w:rsid w:val="00BA386C"/>
    <w:rsid w:val="00BA3C4B"/>
    <w:rsid w:val="00BA4339"/>
    <w:rsid w:val="00BA493D"/>
    <w:rsid w:val="00BA4B86"/>
    <w:rsid w:val="00BA5FB1"/>
    <w:rsid w:val="00BA62BF"/>
    <w:rsid w:val="00BA63C7"/>
    <w:rsid w:val="00BA6B94"/>
    <w:rsid w:val="00BA721A"/>
    <w:rsid w:val="00BA7359"/>
    <w:rsid w:val="00BA7375"/>
    <w:rsid w:val="00BA7722"/>
    <w:rsid w:val="00BB01BA"/>
    <w:rsid w:val="00BB0847"/>
    <w:rsid w:val="00BB0D43"/>
    <w:rsid w:val="00BB0FE6"/>
    <w:rsid w:val="00BB114A"/>
    <w:rsid w:val="00BB11B7"/>
    <w:rsid w:val="00BB191C"/>
    <w:rsid w:val="00BB23B8"/>
    <w:rsid w:val="00BB29AC"/>
    <w:rsid w:val="00BB2F18"/>
    <w:rsid w:val="00BB2FDF"/>
    <w:rsid w:val="00BB3188"/>
    <w:rsid w:val="00BB3D41"/>
    <w:rsid w:val="00BB442A"/>
    <w:rsid w:val="00BB46C7"/>
    <w:rsid w:val="00BB5061"/>
    <w:rsid w:val="00BB5196"/>
    <w:rsid w:val="00BB5B9B"/>
    <w:rsid w:val="00BB5CFD"/>
    <w:rsid w:val="00BB6145"/>
    <w:rsid w:val="00BB65C1"/>
    <w:rsid w:val="00BB68A2"/>
    <w:rsid w:val="00BB6E05"/>
    <w:rsid w:val="00BB6E4B"/>
    <w:rsid w:val="00BB6E63"/>
    <w:rsid w:val="00BB6FB1"/>
    <w:rsid w:val="00BB761C"/>
    <w:rsid w:val="00BB78C0"/>
    <w:rsid w:val="00BB7DDA"/>
    <w:rsid w:val="00BC13E7"/>
    <w:rsid w:val="00BC1553"/>
    <w:rsid w:val="00BC1F1C"/>
    <w:rsid w:val="00BC20AF"/>
    <w:rsid w:val="00BC23F1"/>
    <w:rsid w:val="00BC2A92"/>
    <w:rsid w:val="00BC339A"/>
    <w:rsid w:val="00BC36A4"/>
    <w:rsid w:val="00BC3AB1"/>
    <w:rsid w:val="00BC3C35"/>
    <w:rsid w:val="00BC4836"/>
    <w:rsid w:val="00BC4B7E"/>
    <w:rsid w:val="00BC53D2"/>
    <w:rsid w:val="00BC61B2"/>
    <w:rsid w:val="00BC61C2"/>
    <w:rsid w:val="00BC672D"/>
    <w:rsid w:val="00BC6A5F"/>
    <w:rsid w:val="00BC726F"/>
    <w:rsid w:val="00BC7612"/>
    <w:rsid w:val="00BC7DC7"/>
    <w:rsid w:val="00BD040A"/>
    <w:rsid w:val="00BD09AD"/>
    <w:rsid w:val="00BD1CC6"/>
    <w:rsid w:val="00BD201F"/>
    <w:rsid w:val="00BD23C1"/>
    <w:rsid w:val="00BD255A"/>
    <w:rsid w:val="00BD25BB"/>
    <w:rsid w:val="00BD33F9"/>
    <w:rsid w:val="00BD3B61"/>
    <w:rsid w:val="00BD3CD2"/>
    <w:rsid w:val="00BD3E64"/>
    <w:rsid w:val="00BD5151"/>
    <w:rsid w:val="00BD6811"/>
    <w:rsid w:val="00BD6A2D"/>
    <w:rsid w:val="00BD6D1D"/>
    <w:rsid w:val="00BD6F10"/>
    <w:rsid w:val="00BD7122"/>
    <w:rsid w:val="00BD734E"/>
    <w:rsid w:val="00BD7805"/>
    <w:rsid w:val="00BD7985"/>
    <w:rsid w:val="00BD7BA3"/>
    <w:rsid w:val="00BE02D3"/>
    <w:rsid w:val="00BE1140"/>
    <w:rsid w:val="00BE1793"/>
    <w:rsid w:val="00BE1BFE"/>
    <w:rsid w:val="00BE1D0C"/>
    <w:rsid w:val="00BE2D07"/>
    <w:rsid w:val="00BE3E57"/>
    <w:rsid w:val="00BE3E79"/>
    <w:rsid w:val="00BE428B"/>
    <w:rsid w:val="00BE45D5"/>
    <w:rsid w:val="00BE4681"/>
    <w:rsid w:val="00BE49F3"/>
    <w:rsid w:val="00BE6361"/>
    <w:rsid w:val="00BE645D"/>
    <w:rsid w:val="00BE6E13"/>
    <w:rsid w:val="00BE6E3A"/>
    <w:rsid w:val="00BE7033"/>
    <w:rsid w:val="00BE737A"/>
    <w:rsid w:val="00BF03B8"/>
    <w:rsid w:val="00BF0BA0"/>
    <w:rsid w:val="00BF0FC3"/>
    <w:rsid w:val="00BF0FD8"/>
    <w:rsid w:val="00BF158D"/>
    <w:rsid w:val="00BF1613"/>
    <w:rsid w:val="00BF1BD0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3E52"/>
    <w:rsid w:val="00BF4169"/>
    <w:rsid w:val="00BF5A1C"/>
    <w:rsid w:val="00BF60F5"/>
    <w:rsid w:val="00BF66B1"/>
    <w:rsid w:val="00BF6FDE"/>
    <w:rsid w:val="00BF7356"/>
    <w:rsid w:val="00C00287"/>
    <w:rsid w:val="00C01376"/>
    <w:rsid w:val="00C0173B"/>
    <w:rsid w:val="00C01B40"/>
    <w:rsid w:val="00C01D1E"/>
    <w:rsid w:val="00C02085"/>
    <w:rsid w:val="00C02A31"/>
    <w:rsid w:val="00C03490"/>
    <w:rsid w:val="00C036FD"/>
    <w:rsid w:val="00C0380B"/>
    <w:rsid w:val="00C038E1"/>
    <w:rsid w:val="00C040FD"/>
    <w:rsid w:val="00C0415A"/>
    <w:rsid w:val="00C05890"/>
    <w:rsid w:val="00C06591"/>
    <w:rsid w:val="00C065B6"/>
    <w:rsid w:val="00C06A92"/>
    <w:rsid w:val="00C06ECC"/>
    <w:rsid w:val="00C076F7"/>
    <w:rsid w:val="00C07847"/>
    <w:rsid w:val="00C07C69"/>
    <w:rsid w:val="00C07CC2"/>
    <w:rsid w:val="00C07F98"/>
    <w:rsid w:val="00C07FE4"/>
    <w:rsid w:val="00C10324"/>
    <w:rsid w:val="00C10462"/>
    <w:rsid w:val="00C105EC"/>
    <w:rsid w:val="00C10AFC"/>
    <w:rsid w:val="00C10C83"/>
    <w:rsid w:val="00C110E1"/>
    <w:rsid w:val="00C11401"/>
    <w:rsid w:val="00C11F29"/>
    <w:rsid w:val="00C12D00"/>
    <w:rsid w:val="00C12FA8"/>
    <w:rsid w:val="00C13B3C"/>
    <w:rsid w:val="00C13D4F"/>
    <w:rsid w:val="00C13D82"/>
    <w:rsid w:val="00C13E4C"/>
    <w:rsid w:val="00C140D5"/>
    <w:rsid w:val="00C14E76"/>
    <w:rsid w:val="00C14E84"/>
    <w:rsid w:val="00C14F63"/>
    <w:rsid w:val="00C1506C"/>
    <w:rsid w:val="00C15F43"/>
    <w:rsid w:val="00C16111"/>
    <w:rsid w:val="00C16199"/>
    <w:rsid w:val="00C162E1"/>
    <w:rsid w:val="00C16568"/>
    <w:rsid w:val="00C16A5C"/>
    <w:rsid w:val="00C16DE3"/>
    <w:rsid w:val="00C16E4A"/>
    <w:rsid w:val="00C16E5F"/>
    <w:rsid w:val="00C16F4D"/>
    <w:rsid w:val="00C1722B"/>
    <w:rsid w:val="00C1765B"/>
    <w:rsid w:val="00C17B3E"/>
    <w:rsid w:val="00C17C5F"/>
    <w:rsid w:val="00C17F07"/>
    <w:rsid w:val="00C2029F"/>
    <w:rsid w:val="00C20754"/>
    <w:rsid w:val="00C20A88"/>
    <w:rsid w:val="00C20D20"/>
    <w:rsid w:val="00C20D3C"/>
    <w:rsid w:val="00C20D9D"/>
    <w:rsid w:val="00C2129F"/>
    <w:rsid w:val="00C21467"/>
    <w:rsid w:val="00C2194C"/>
    <w:rsid w:val="00C21B2C"/>
    <w:rsid w:val="00C21CE2"/>
    <w:rsid w:val="00C21EAE"/>
    <w:rsid w:val="00C21FF4"/>
    <w:rsid w:val="00C22061"/>
    <w:rsid w:val="00C222A7"/>
    <w:rsid w:val="00C22347"/>
    <w:rsid w:val="00C2255C"/>
    <w:rsid w:val="00C2265C"/>
    <w:rsid w:val="00C2265E"/>
    <w:rsid w:val="00C2270D"/>
    <w:rsid w:val="00C230CD"/>
    <w:rsid w:val="00C2344B"/>
    <w:rsid w:val="00C239CC"/>
    <w:rsid w:val="00C23DFE"/>
    <w:rsid w:val="00C24357"/>
    <w:rsid w:val="00C249CC"/>
    <w:rsid w:val="00C2512D"/>
    <w:rsid w:val="00C25274"/>
    <w:rsid w:val="00C25901"/>
    <w:rsid w:val="00C259C7"/>
    <w:rsid w:val="00C25CEE"/>
    <w:rsid w:val="00C26143"/>
    <w:rsid w:val="00C26445"/>
    <w:rsid w:val="00C26A98"/>
    <w:rsid w:val="00C26A9D"/>
    <w:rsid w:val="00C26ACD"/>
    <w:rsid w:val="00C26BFB"/>
    <w:rsid w:val="00C26DEE"/>
    <w:rsid w:val="00C26E7F"/>
    <w:rsid w:val="00C3054E"/>
    <w:rsid w:val="00C30BAB"/>
    <w:rsid w:val="00C312FC"/>
    <w:rsid w:val="00C31ACB"/>
    <w:rsid w:val="00C31CFB"/>
    <w:rsid w:val="00C32C05"/>
    <w:rsid w:val="00C32CD4"/>
    <w:rsid w:val="00C33094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A8"/>
    <w:rsid w:val="00C37ED5"/>
    <w:rsid w:val="00C40352"/>
    <w:rsid w:val="00C404E0"/>
    <w:rsid w:val="00C40AF4"/>
    <w:rsid w:val="00C40CFF"/>
    <w:rsid w:val="00C41865"/>
    <w:rsid w:val="00C4216A"/>
    <w:rsid w:val="00C4216E"/>
    <w:rsid w:val="00C42D8E"/>
    <w:rsid w:val="00C43116"/>
    <w:rsid w:val="00C43601"/>
    <w:rsid w:val="00C4367F"/>
    <w:rsid w:val="00C43809"/>
    <w:rsid w:val="00C4398A"/>
    <w:rsid w:val="00C43DDE"/>
    <w:rsid w:val="00C44AA3"/>
    <w:rsid w:val="00C44BC8"/>
    <w:rsid w:val="00C44BE7"/>
    <w:rsid w:val="00C45009"/>
    <w:rsid w:val="00C4512F"/>
    <w:rsid w:val="00C45145"/>
    <w:rsid w:val="00C46302"/>
    <w:rsid w:val="00C46510"/>
    <w:rsid w:val="00C46AF3"/>
    <w:rsid w:val="00C470ED"/>
    <w:rsid w:val="00C47932"/>
    <w:rsid w:val="00C504C5"/>
    <w:rsid w:val="00C50C47"/>
    <w:rsid w:val="00C50E2E"/>
    <w:rsid w:val="00C50E63"/>
    <w:rsid w:val="00C51088"/>
    <w:rsid w:val="00C52146"/>
    <w:rsid w:val="00C5299B"/>
    <w:rsid w:val="00C52C39"/>
    <w:rsid w:val="00C52CB9"/>
    <w:rsid w:val="00C535CD"/>
    <w:rsid w:val="00C53C4F"/>
    <w:rsid w:val="00C53E88"/>
    <w:rsid w:val="00C551BA"/>
    <w:rsid w:val="00C55276"/>
    <w:rsid w:val="00C5534A"/>
    <w:rsid w:val="00C555D6"/>
    <w:rsid w:val="00C55C45"/>
    <w:rsid w:val="00C56119"/>
    <w:rsid w:val="00C5641C"/>
    <w:rsid w:val="00C564A6"/>
    <w:rsid w:val="00C5676D"/>
    <w:rsid w:val="00C568AC"/>
    <w:rsid w:val="00C57750"/>
    <w:rsid w:val="00C602A0"/>
    <w:rsid w:val="00C60454"/>
    <w:rsid w:val="00C6098E"/>
    <w:rsid w:val="00C61415"/>
    <w:rsid w:val="00C617FD"/>
    <w:rsid w:val="00C61EC0"/>
    <w:rsid w:val="00C62349"/>
    <w:rsid w:val="00C62A7D"/>
    <w:rsid w:val="00C62D3B"/>
    <w:rsid w:val="00C62F88"/>
    <w:rsid w:val="00C63033"/>
    <w:rsid w:val="00C632CF"/>
    <w:rsid w:val="00C63508"/>
    <w:rsid w:val="00C638D8"/>
    <w:rsid w:val="00C64023"/>
    <w:rsid w:val="00C64811"/>
    <w:rsid w:val="00C66880"/>
    <w:rsid w:val="00C66B1C"/>
    <w:rsid w:val="00C66D31"/>
    <w:rsid w:val="00C67735"/>
    <w:rsid w:val="00C67892"/>
    <w:rsid w:val="00C6789A"/>
    <w:rsid w:val="00C700D5"/>
    <w:rsid w:val="00C70743"/>
    <w:rsid w:val="00C70B5E"/>
    <w:rsid w:val="00C71AEE"/>
    <w:rsid w:val="00C71ED1"/>
    <w:rsid w:val="00C71F31"/>
    <w:rsid w:val="00C71F80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73C"/>
    <w:rsid w:val="00C77219"/>
    <w:rsid w:val="00C7728F"/>
    <w:rsid w:val="00C77F55"/>
    <w:rsid w:val="00C808F8"/>
    <w:rsid w:val="00C80F73"/>
    <w:rsid w:val="00C81EA5"/>
    <w:rsid w:val="00C82132"/>
    <w:rsid w:val="00C823E1"/>
    <w:rsid w:val="00C825A9"/>
    <w:rsid w:val="00C833A3"/>
    <w:rsid w:val="00C83C21"/>
    <w:rsid w:val="00C8406E"/>
    <w:rsid w:val="00C8442C"/>
    <w:rsid w:val="00C84973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ABE"/>
    <w:rsid w:val="00C87E8E"/>
    <w:rsid w:val="00C90674"/>
    <w:rsid w:val="00C90A93"/>
    <w:rsid w:val="00C90BA2"/>
    <w:rsid w:val="00C90C24"/>
    <w:rsid w:val="00C914B2"/>
    <w:rsid w:val="00C91B89"/>
    <w:rsid w:val="00C91BB1"/>
    <w:rsid w:val="00C92416"/>
    <w:rsid w:val="00C925E0"/>
    <w:rsid w:val="00C9282B"/>
    <w:rsid w:val="00C92E35"/>
    <w:rsid w:val="00C9313D"/>
    <w:rsid w:val="00C93651"/>
    <w:rsid w:val="00C93A12"/>
    <w:rsid w:val="00C93F23"/>
    <w:rsid w:val="00C93F6B"/>
    <w:rsid w:val="00C947BD"/>
    <w:rsid w:val="00C94993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37C3"/>
    <w:rsid w:val="00CA4237"/>
    <w:rsid w:val="00CA43A4"/>
    <w:rsid w:val="00CA4714"/>
    <w:rsid w:val="00CA4B8B"/>
    <w:rsid w:val="00CA4F31"/>
    <w:rsid w:val="00CA5551"/>
    <w:rsid w:val="00CA556A"/>
    <w:rsid w:val="00CA56BF"/>
    <w:rsid w:val="00CA5896"/>
    <w:rsid w:val="00CA593E"/>
    <w:rsid w:val="00CA5A2C"/>
    <w:rsid w:val="00CA67BA"/>
    <w:rsid w:val="00CA68F0"/>
    <w:rsid w:val="00CA6A6D"/>
    <w:rsid w:val="00CA6F88"/>
    <w:rsid w:val="00CA70F7"/>
    <w:rsid w:val="00CA72D0"/>
    <w:rsid w:val="00CA7309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2D9F"/>
    <w:rsid w:val="00CB3764"/>
    <w:rsid w:val="00CB3967"/>
    <w:rsid w:val="00CB396C"/>
    <w:rsid w:val="00CB42CE"/>
    <w:rsid w:val="00CB44E0"/>
    <w:rsid w:val="00CB4A73"/>
    <w:rsid w:val="00CB4AF1"/>
    <w:rsid w:val="00CB4D39"/>
    <w:rsid w:val="00CB4D68"/>
    <w:rsid w:val="00CB6CE9"/>
    <w:rsid w:val="00CB6FEC"/>
    <w:rsid w:val="00CB70C2"/>
    <w:rsid w:val="00CB70E7"/>
    <w:rsid w:val="00CB744B"/>
    <w:rsid w:val="00CB7B90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6C6D"/>
    <w:rsid w:val="00CC6F45"/>
    <w:rsid w:val="00CC7539"/>
    <w:rsid w:val="00CC771F"/>
    <w:rsid w:val="00CC7C7C"/>
    <w:rsid w:val="00CD0030"/>
    <w:rsid w:val="00CD02DA"/>
    <w:rsid w:val="00CD098F"/>
    <w:rsid w:val="00CD104E"/>
    <w:rsid w:val="00CD1101"/>
    <w:rsid w:val="00CD11E1"/>
    <w:rsid w:val="00CD13C0"/>
    <w:rsid w:val="00CD14FE"/>
    <w:rsid w:val="00CD16BE"/>
    <w:rsid w:val="00CD1DA4"/>
    <w:rsid w:val="00CD251F"/>
    <w:rsid w:val="00CD25D3"/>
    <w:rsid w:val="00CD2C1A"/>
    <w:rsid w:val="00CD2C5F"/>
    <w:rsid w:val="00CD2E49"/>
    <w:rsid w:val="00CD2F1A"/>
    <w:rsid w:val="00CD330B"/>
    <w:rsid w:val="00CD335A"/>
    <w:rsid w:val="00CD39B8"/>
    <w:rsid w:val="00CD3AB6"/>
    <w:rsid w:val="00CD4502"/>
    <w:rsid w:val="00CD4ADF"/>
    <w:rsid w:val="00CD59AA"/>
    <w:rsid w:val="00CD5BBE"/>
    <w:rsid w:val="00CD5D8C"/>
    <w:rsid w:val="00CD5E4A"/>
    <w:rsid w:val="00CD67B7"/>
    <w:rsid w:val="00CD6DFA"/>
    <w:rsid w:val="00CD7B78"/>
    <w:rsid w:val="00CE0166"/>
    <w:rsid w:val="00CE06FE"/>
    <w:rsid w:val="00CE077E"/>
    <w:rsid w:val="00CE1371"/>
    <w:rsid w:val="00CE145B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910"/>
    <w:rsid w:val="00CE5BA8"/>
    <w:rsid w:val="00CE62CD"/>
    <w:rsid w:val="00CE6F72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2BF8"/>
    <w:rsid w:val="00CF30C1"/>
    <w:rsid w:val="00CF39D5"/>
    <w:rsid w:val="00CF3AB8"/>
    <w:rsid w:val="00CF44B0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6A7E"/>
    <w:rsid w:val="00CF70CB"/>
    <w:rsid w:val="00CF71A6"/>
    <w:rsid w:val="00CF71C9"/>
    <w:rsid w:val="00CF76A8"/>
    <w:rsid w:val="00CF7AA0"/>
    <w:rsid w:val="00D00C73"/>
    <w:rsid w:val="00D00D01"/>
    <w:rsid w:val="00D0182E"/>
    <w:rsid w:val="00D022C4"/>
    <w:rsid w:val="00D023A6"/>
    <w:rsid w:val="00D0245E"/>
    <w:rsid w:val="00D02495"/>
    <w:rsid w:val="00D02C5B"/>
    <w:rsid w:val="00D02E31"/>
    <w:rsid w:val="00D031EA"/>
    <w:rsid w:val="00D03434"/>
    <w:rsid w:val="00D0379B"/>
    <w:rsid w:val="00D047E8"/>
    <w:rsid w:val="00D04FE3"/>
    <w:rsid w:val="00D050F1"/>
    <w:rsid w:val="00D05385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03A7"/>
    <w:rsid w:val="00D111A3"/>
    <w:rsid w:val="00D114EC"/>
    <w:rsid w:val="00D122D7"/>
    <w:rsid w:val="00D130F3"/>
    <w:rsid w:val="00D13502"/>
    <w:rsid w:val="00D1360A"/>
    <w:rsid w:val="00D13714"/>
    <w:rsid w:val="00D13A98"/>
    <w:rsid w:val="00D13BC3"/>
    <w:rsid w:val="00D13D72"/>
    <w:rsid w:val="00D148B1"/>
    <w:rsid w:val="00D14CDB"/>
    <w:rsid w:val="00D14D63"/>
    <w:rsid w:val="00D152DF"/>
    <w:rsid w:val="00D153BD"/>
    <w:rsid w:val="00D16390"/>
    <w:rsid w:val="00D16AC6"/>
    <w:rsid w:val="00D16B1B"/>
    <w:rsid w:val="00D17278"/>
    <w:rsid w:val="00D17F6E"/>
    <w:rsid w:val="00D202AD"/>
    <w:rsid w:val="00D204CA"/>
    <w:rsid w:val="00D20C60"/>
    <w:rsid w:val="00D20FED"/>
    <w:rsid w:val="00D2108D"/>
    <w:rsid w:val="00D2118E"/>
    <w:rsid w:val="00D21D8E"/>
    <w:rsid w:val="00D223B2"/>
    <w:rsid w:val="00D22839"/>
    <w:rsid w:val="00D2285F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69E1"/>
    <w:rsid w:val="00D27167"/>
    <w:rsid w:val="00D274A6"/>
    <w:rsid w:val="00D27C6C"/>
    <w:rsid w:val="00D27E26"/>
    <w:rsid w:val="00D27EC9"/>
    <w:rsid w:val="00D27F71"/>
    <w:rsid w:val="00D3084E"/>
    <w:rsid w:val="00D308F0"/>
    <w:rsid w:val="00D3094C"/>
    <w:rsid w:val="00D30987"/>
    <w:rsid w:val="00D30A04"/>
    <w:rsid w:val="00D30CAA"/>
    <w:rsid w:val="00D32393"/>
    <w:rsid w:val="00D324F5"/>
    <w:rsid w:val="00D32A4B"/>
    <w:rsid w:val="00D32A58"/>
    <w:rsid w:val="00D3312B"/>
    <w:rsid w:val="00D3358D"/>
    <w:rsid w:val="00D33EDE"/>
    <w:rsid w:val="00D34460"/>
    <w:rsid w:val="00D3453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E7E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7C1"/>
    <w:rsid w:val="00D40DE7"/>
    <w:rsid w:val="00D41663"/>
    <w:rsid w:val="00D41F87"/>
    <w:rsid w:val="00D426B2"/>
    <w:rsid w:val="00D42F23"/>
    <w:rsid w:val="00D42FAF"/>
    <w:rsid w:val="00D4317B"/>
    <w:rsid w:val="00D43287"/>
    <w:rsid w:val="00D432EA"/>
    <w:rsid w:val="00D43572"/>
    <w:rsid w:val="00D4370E"/>
    <w:rsid w:val="00D43EF3"/>
    <w:rsid w:val="00D446BE"/>
    <w:rsid w:val="00D44848"/>
    <w:rsid w:val="00D44CF5"/>
    <w:rsid w:val="00D45027"/>
    <w:rsid w:val="00D45063"/>
    <w:rsid w:val="00D453E7"/>
    <w:rsid w:val="00D45663"/>
    <w:rsid w:val="00D458BA"/>
    <w:rsid w:val="00D46236"/>
    <w:rsid w:val="00D4636F"/>
    <w:rsid w:val="00D46670"/>
    <w:rsid w:val="00D468AD"/>
    <w:rsid w:val="00D46B9D"/>
    <w:rsid w:val="00D474AA"/>
    <w:rsid w:val="00D4798F"/>
    <w:rsid w:val="00D47A39"/>
    <w:rsid w:val="00D50736"/>
    <w:rsid w:val="00D50C00"/>
    <w:rsid w:val="00D50C28"/>
    <w:rsid w:val="00D51155"/>
    <w:rsid w:val="00D51784"/>
    <w:rsid w:val="00D51F7E"/>
    <w:rsid w:val="00D51FCD"/>
    <w:rsid w:val="00D52093"/>
    <w:rsid w:val="00D52628"/>
    <w:rsid w:val="00D5262D"/>
    <w:rsid w:val="00D5284D"/>
    <w:rsid w:val="00D52E28"/>
    <w:rsid w:val="00D52FC6"/>
    <w:rsid w:val="00D531CC"/>
    <w:rsid w:val="00D5360E"/>
    <w:rsid w:val="00D53711"/>
    <w:rsid w:val="00D54362"/>
    <w:rsid w:val="00D54752"/>
    <w:rsid w:val="00D54855"/>
    <w:rsid w:val="00D54A46"/>
    <w:rsid w:val="00D54E98"/>
    <w:rsid w:val="00D557AA"/>
    <w:rsid w:val="00D55840"/>
    <w:rsid w:val="00D55BE3"/>
    <w:rsid w:val="00D55F0D"/>
    <w:rsid w:val="00D56545"/>
    <w:rsid w:val="00D56B13"/>
    <w:rsid w:val="00D56B7C"/>
    <w:rsid w:val="00D56EA6"/>
    <w:rsid w:val="00D5729F"/>
    <w:rsid w:val="00D57650"/>
    <w:rsid w:val="00D57FBE"/>
    <w:rsid w:val="00D6084E"/>
    <w:rsid w:val="00D61AF6"/>
    <w:rsid w:val="00D62D5E"/>
    <w:rsid w:val="00D62E7C"/>
    <w:rsid w:val="00D630D4"/>
    <w:rsid w:val="00D632B0"/>
    <w:rsid w:val="00D64773"/>
    <w:rsid w:val="00D64E20"/>
    <w:rsid w:val="00D64FD6"/>
    <w:rsid w:val="00D6521E"/>
    <w:rsid w:val="00D659B2"/>
    <w:rsid w:val="00D659DD"/>
    <w:rsid w:val="00D65A76"/>
    <w:rsid w:val="00D65C7D"/>
    <w:rsid w:val="00D660FC"/>
    <w:rsid w:val="00D6612D"/>
    <w:rsid w:val="00D668ED"/>
    <w:rsid w:val="00D66C72"/>
    <w:rsid w:val="00D675E6"/>
    <w:rsid w:val="00D6772D"/>
    <w:rsid w:val="00D677ED"/>
    <w:rsid w:val="00D7053D"/>
    <w:rsid w:val="00D7077E"/>
    <w:rsid w:val="00D70DCC"/>
    <w:rsid w:val="00D71203"/>
    <w:rsid w:val="00D71B22"/>
    <w:rsid w:val="00D723E0"/>
    <w:rsid w:val="00D72517"/>
    <w:rsid w:val="00D7292C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ADC"/>
    <w:rsid w:val="00D76B38"/>
    <w:rsid w:val="00D76B7C"/>
    <w:rsid w:val="00D76FC3"/>
    <w:rsid w:val="00D7779F"/>
    <w:rsid w:val="00D77915"/>
    <w:rsid w:val="00D77A3C"/>
    <w:rsid w:val="00D804AD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878"/>
    <w:rsid w:val="00D83AB6"/>
    <w:rsid w:val="00D84080"/>
    <w:rsid w:val="00D8432A"/>
    <w:rsid w:val="00D84511"/>
    <w:rsid w:val="00D84619"/>
    <w:rsid w:val="00D84A77"/>
    <w:rsid w:val="00D84F80"/>
    <w:rsid w:val="00D84FEB"/>
    <w:rsid w:val="00D85313"/>
    <w:rsid w:val="00D85548"/>
    <w:rsid w:val="00D857AC"/>
    <w:rsid w:val="00D86293"/>
    <w:rsid w:val="00D8688F"/>
    <w:rsid w:val="00D869F0"/>
    <w:rsid w:val="00D86C63"/>
    <w:rsid w:val="00D86D70"/>
    <w:rsid w:val="00D87AAB"/>
    <w:rsid w:val="00D87DB5"/>
    <w:rsid w:val="00D9044A"/>
    <w:rsid w:val="00D904A4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554E"/>
    <w:rsid w:val="00D960CE"/>
    <w:rsid w:val="00D961A6"/>
    <w:rsid w:val="00D96422"/>
    <w:rsid w:val="00D97015"/>
    <w:rsid w:val="00D9708C"/>
    <w:rsid w:val="00D97214"/>
    <w:rsid w:val="00D972A2"/>
    <w:rsid w:val="00D97A3A"/>
    <w:rsid w:val="00D97C98"/>
    <w:rsid w:val="00D97EB3"/>
    <w:rsid w:val="00DA0747"/>
    <w:rsid w:val="00DA0D07"/>
    <w:rsid w:val="00DA0D30"/>
    <w:rsid w:val="00DA1D7E"/>
    <w:rsid w:val="00DA2154"/>
    <w:rsid w:val="00DA23F9"/>
    <w:rsid w:val="00DA256B"/>
    <w:rsid w:val="00DA2F63"/>
    <w:rsid w:val="00DA3488"/>
    <w:rsid w:val="00DA34DF"/>
    <w:rsid w:val="00DA38BC"/>
    <w:rsid w:val="00DA3AAB"/>
    <w:rsid w:val="00DA4ADB"/>
    <w:rsid w:val="00DA4F8B"/>
    <w:rsid w:val="00DA4F8D"/>
    <w:rsid w:val="00DA5815"/>
    <w:rsid w:val="00DA5D56"/>
    <w:rsid w:val="00DA62A0"/>
    <w:rsid w:val="00DA67E7"/>
    <w:rsid w:val="00DA69B8"/>
    <w:rsid w:val="00DA7D81"/>
    <w:rsid w:val="00DB053E"/>
    <w:rsid w:val="00DB0633"/>
    <w:rsid w:val="00DB0B8B"/>
    <w:rsid w:val="00DB0E2B"/>
    <w:rsid w:val="00DB0EED"/>
    <w:rsid w:val="00DB0EF1"/>
    <w:rsid w:val="00DB120C"/>
    <w:rsid w:val="00DB12DA"/>
    <w:rsid w:val="00DB1724"/>
    <w:rsid w:val="00DB2C47"/>
    <w:rsid w:val="00DB321D"/>
    <w:rsid w:val="00DB3277"/>
    <w:rsid w:val="00DB3A9E"/>
    <w:rsid w:val="00DB3EFF"/>
    <w:rsid w:val="00DB4C3C"/>
    <w:rsid w:val="00DB4E41"/>
    <w:rsid w:val="00DB5758"/>
    <w:rsid w:val="00DB5765"/>
    <w:rsid w:val="00DB5895"/>
    <w:rsid w:val="00DB5BAD"/>
    <w:rsid w:val="00DB5C32"/>
    <w:rsid w:val="00DB68E4"/>
    <w:rsid w:val="00DB6C91"/>
    <w:rsid w:val="00DB727F"/>
    <w:rsid w:val="00DB73FD"/>
    <w:rsid w:val="00DB763F"/>
    <w:rsid w:val="00DC0A10"/>
    <w:rsid w:val="00DC0D0E"/>
    <w:rsid w:val="00DC18AC"/>
    <w:rsid w:val="00DC212C"/>
    <w:rsid w:val="00DC22A2"/>
    <w:rsid w:val="00DC2494"/>
    <w:rsid w:val="00DC2522"/>
    <w:rsid w:val="00DC2E82"/>
    <w:rsid w:val="00DC339C"/>
    <w:rsid w:val="00DC3480"/>
    <w:rsid w:val="00DC3D2F"/>
    <w:rsid w:val="00DC3F1F"/>
    <w:rsid w:val="00DC44E0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BB2"/>
    <w:rsid w:val="00DD0F4A"/>
    <w:rsid w:val="00DD1083"/>
    <w:rsid w:val="00DD1210"/>
    <w:rsid w:val="00DD1D5F"/>
    <w:rsid w:val="00DD2478"/>
    <w:rsid w:val="00DD248D"/>
    <w:rsid w:val="00DD2744"/>
    <w:rsid w:val="00DD27F5"/>
    <w:rsid w:val="00DD2D13"/>
    <w:rsid w:val="00DD346F"/>
    <w:rsid w:val="00DD357F"/>
    <w:rsid w:val="00DD3C94"/>
    <w:rsid w:val="00DD3CE3"/>
    <w:rsid w:val="00DD3E6D"/>
    <w:rsid w:val="00DD40F1"/>
    <w:rsid w:val="00DD588C"/>
    <w:rsid w:val="00DD599E"/>
    <w:rsid w:val="00DD5A60"/>
    <w:rsid w:val="00DD5F73"/>
    <w:rsid w:val="00DD6487"/>
    <w:rsid w:val="00DD66F2"/>
    <w:rsid w:val="00DD6BDB"/>
    <w:rsid w:val="00DD7810"/>
    <w:rsid w:val="00DD7D95"/>
    <w:rsid w:val="00DD7E8D"/>
    <w:rsid w:val="00DE000B"/>
    <w:rsid w:val="00DE07CC"/>
    <w:rsid w:val="00DE09AE"/>
    <w:rsid w:val="00DE1204"/>
    <w:rsid w:val="00DE1375"/>
    <w:rsid w:val="00DE1BD6"/>
    <w:rsid w:val="00DE24FD"/>
    <w:rsid w:val="00DE2737"/>
    <w:rsid w:val="00DE2B01"/>
    <w:rsid w:val="00DE30D0"/>
    <w:rsid w:val="00DE3864"/>
    <w:rsid w:val="00DE3E74"/>
    <w:rsid w:val="00DE3F29"/>
    <w:rsid w:val="00DE40A0"/>
    <w:rsid w:val="00DE40D2"/>
    <w:rsid w:val="00DE4C9A"/>
    <w:rsid w:val="00DE51A0"/>
    <w:rsid w:val="00DE588A"/>
    <w:rsid w:val="00DE6A8D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3F80"/>
    <w:rsid w:val="00DF4373"/>
    <w:rsid w:val="00DF4B66"/>
    <w:rsid w:val="00DF4B6B"/>
    <w:rsid w:val="00DF4B83"/>
    <w:rsid w:val="00DF4FBD"/>
    <w:rsid w:val="00DF586A"/>
    <w:rsid w:val="00DF6004"/>
    <w:rsid w:val="00DF676C"/>
    <w:rsid w:val="00DF6D4F"/>
    <w:rsid w:val="00DF74BC"/>
    <w:rsid w:val="00DF770D"/>
    <w:rsid w:val="00E00229"/>
    <w:rsid w:val="00E00B6B"/>
    <w:rsid w:val="00E00B77"/>
    <w:rsid w:val="00E00B84"/>
    <w:rsid w:val="00E00D4F"/>
    <w:rsid w:val="00E00D55"/>
    <w:rsid w:val="00E0181B"/>
    <w:rsid w:val="00E019E0"/>
    <w:rsid w:val="00E01DCA"/>
    <w:rsid w:val="00E01E6B"/>
    <w:rsid w:val="00E01F2E"/>
    <w:rsid w:val="00E02B90"/>
    <w:rsid w:val="00E03239"/>
    <w:rsid w:val="00E03774"/>
    <w:rsid w:val="00E03AB3"/>
    <w:rsid w:val="00E047F5"/>
    <w:rsid w:val="00E049C0"/>
    <w:rsid w:val="00E04A2C"/>
    <w:rsid w:val="00E04CB7"/>
    <w:rsid w:val="00E05022"/>
    <w:rsid w:val="00E050B0"/>
    <w:rsid w:val="00E0515D"/>
    <w:rsid w:val="00E0516C"/>
    <w:rsid w:val="00E05B60"/>
    <w:rsid w:val="00E061D1"/>
    <w:rsid w:val="00E06685"/>
    <w:rsid w:val="00E06725"/>
    <w:rsid w:val="00E06D86"/>
    <w:rsid w:val="00E07703"/>
    <w:rsid w:val="00E07796"/>
    <w:rsid w:val="00E07BD6"/>
    <w:rsid w:val="00E1019E"/>
    <w:rsid w:val="00E10488"/>
    <w:rsid w:val="00E1098E"/>
    <w:rsid w:val="00E10BA2"/>
    <w:rsid w:val="00E11A21"/>
    <w:rsid w:val="00E11CF7"/>
    <w:rsid w:val="00E12116"/>
    <w:rsid w:val="00E1244D"/>
    <w:rsid w:val="00E12472"/>
    <w:rsid w:val="00E130C4"/>
    <w:rsid w:val="00E135E6"/>
    <w:rsid w:val="00E13BFD"/>
    <w:rsid w:val="00E14E9F"/>
    <w:rsid w:val="00E1523E"/>
    <w:rsid w:val="00E1588B"/>
    <w:rsid w:val="00E15AD7"/>
    <w:rsid w:val="00E15E29"/>
    <w:rsid w:val="00E172B8"/>
    <w:rsid w:val="00E173F8"/>
    <w:rsid w:val="00E17583"/>
    <w:rsid w:val="00E17636"/>
    <w:rsid w:val="00E177F1"/>
    <w:rsid w:val="00E17E1E"/>
    <w:rsid w:val="00E204B5"/>
    <w:rsid w:val="00E20F4F"/>
    <w:rsid w:val="00E212D8"/>
    <w:rsid w:val="00E217CE"/>
    <w:rsid w:val="00E218CC"/>
    <w:rsid w:val="00E21A76"/>
    <w:rsid w:val="00E21ABB"/>
    <w:rsid w:val="00E2214C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27FD4"/>
    <w:rsid w:val="00E3004E"/>
    <w:rsid w:val="00E3032B"/>
    <w:rsid w:val="00E30526"/>
    <w:rsid w:val="00E30D98"/>
    <w:rsid w:val="00E31057"/>
    <w:rsid w:val="00E311C7"/>
    <w:rsid w:val="00E32938"/>
    <w:rsid w:val="00E33474"/>
    <w:rsid w:val="00E337C7"/>
    <w:rsid w:val="00E33A75"/>
    <w:rsid w:val="00E3403D"/>
    <w:rsid w:val="00E34110"/>
    <w:rsid w:val="00E354A3"/>
    <w:rsid w:val="00E35911"/>
    <w:rsid w:val="00E36102"/>
    <w:rsid w:val="00E37382"/>
    <w:rsid w:val="00E3757E"/>
    <w:rsid w:val="00E37953"/>
    <w:rsid w:val="00E4058A"/>
    <w:rsid w:val="00E406F7"/>
    <w:rsid w:val="00E41101"/>
    <w:rsid w:val="00E416C2"/>
    <w:rsid w:val="00E41E39"/>
    <w:rsid w:val="00E42191"/>
    <w:rsid w:val="00E42277"/>
    <w:rsid w:val="00E4261F"/>
    <w:rsid w:val="00E42CAC"/>
    <w:rsid w:val="00E4302A"/>
    <w:rsid w:val="00E43636"/>
    <w:rsid w:val="00E43C70"/>
    <w:rsid w:val="00E449F3"/>
    <w:rsid w:val="00E44A04"/>
    <w:rsid w:val="00E44F79"/>
    <w:rsid w:val="00E452C7"/>
    <w:rsid w:val="00E45378"/>
    <w:rsid w:val="00E4561F"/>
    <w:rsid w:val="00E4586E"/>
    <w:rsid w:val="00E45BFB"/>
    <w:rsid w:val="00E45FF5"/>
    <w:rsid w:val="00E463F4"/>
    <w:rsid w:val="00E475CD"/>
    <w:rsid w:val="00E47911"/>
    <w:rsid w:val="00E47A81"/>
    <w:rsid w:val="00E50127"/>
    <w:rsid w:val="00E502E9"/>
    <w:rsid w:val="00E504D0"/>
    <w:rsid w:val="00E50DAE"/>
    <w:rsid w:val="00E512BC"/>
    <w:rsid w:val="00E512F4"/>
    <w:rsid w:val="00E51A5B"/>
    <w:rsid w:val="00E51BEA"/>
    <w:rsid w:val="00E52095"/>
    <w:rsid w:val="00E52174"/>
    <w:rsid w:val="00E52414"/>
    <w:rsid w:val="00E53736"/>
    <w:rsid w:val="00E53C85"/>
    <w:rsid w:val="00E5417A"/>
    <w:rsid w:val="00E5461F"/>
    <w:rsid w:val="00E5504F"/>
    <w:rsid w:val="00E552E0"/>
    <w:rsid w:val="00E553E6"/>
    <w:rsid w:val="00E556B3"/>
    <w:rsid w:val="00E55B54"/>
    <w:rsid w:val="00E569BB"/>
    <w:rsid w:val="00E56BA1"/>
    <w:rsid w:val="00E572DD"/>
    <w:rsid w:val="00E5736B"/>
    <w:rsid w:val="00E60232"/>
    <w:rsid w:val="00E609CE"/>
    <w:rsid w:val="00E6142C"/>
    <w:rsid w:val="00E61CE3"/>
    <w:rsid w:val="00E6203A"/>
    <w:rsid w:val="00E622BA"/>
    <w:rsid w:val="00E62751"/>
    <w:rsid w:val="00E62A22"/>
    <w:rsid w:val="00E631C3"/>
    <w:rsid w:val="00E635CC"/>
    <w:rsid w:val="00E63A39"/>
    <w:rsid w:val="00E643C8"/>
    <w:rsid w:val="00E6475B"/>
    <w:rsid w:val="00E64E13"/>
    <w:rsid w:val="00E6546B"/>
    <w:rsid w:val="00E658F9"/>
    <w:rsid w:val="00E65D35"/>
    <w:rsid w:val="00E66154"/>
    <w:rsid w:val="00E6654A"/>
    <w:rsid w:val="00E66B10"/>
    <w:rsid w:val="00E66FB9"/>
    <w:rsid w:val="00E707CB"/>
    <w:rsid w:val="00E70B43"/>
    <w:rsid w:val="00E70CA5"/>
    <w:rsid w:val="00E70E03"/>
    <w:rsid w:val="00E72FF2"/>
    <w:rsid w:val="00E73471"/>
    <w:rsid w:val="00E7347E"/>
    <w:rsid w:val="00E7355D"/>
    <w:rsid w:val="00E73647"/>
    <w:rsid w:val="00E73C15"/>
    <w:rsid w:val="00E73C75"/>
    <w:rsid w:val="00E7482E"/>
    <w:rsid w:val="00E7510D"/>
    <w:rsid w:val="00E757EB"/>
    <w:rsid w:val="00E75F83"/>
    <w:rsid w:val="00E760DB"/>
    <w:rsid w:val="00E7613D"/>
    <w:rsid w:val="00E76716"/>
    <w:rsid w:val="00E76A11"/>
    <w:rsid w:val="00E76C54"/>
    <w:rsid w:val="00E770B3"/>
    <w:rsid w:val="00E770F4"/>
    <w:rsid w:val="00E7737C"/>
    <w:rsid w:val="00E7772A"/>
    <w:rsid w:val="00E779BE"/>
    <w:rsid w:val="00E77C73"/>
    <w:rsid w:val="00E803CC"/>
    <w:rsid w:val="00E80A43"/>
    <w:rsid w:val="00E8108B"/>
    <w:rsid w:val="00E8190A"/>
    <w:rsid w:val="00E81941"/>
    <w:rsid w:val="00E81AA1"/>
    <w:rsid w:val="00E81C7D"/>
    <w:rsid w:val="00E82792"/>
    <w:rsid w:val="00E82CEC"/>
    <w:rsid w:val="00E82DD8"/>
    <w:rsid w:val="00E83848"/>
    <w:rsid w:val="00E83977"/>
    <w:rsid w:val="00E84501"/>
    <w:rsid w:val="00E8504A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952"/>
    <w:rsid w:val="00E94BCC"/>
    <w:rsid w:val="00E956B7"/>
    <w:rsid w:val="00E95B6A"/>
    <w:rsid w:val="00E95E14"/>
    <w:rsid w:val="00E96034"/>
    <w:rsid w:val="00E9648B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D0D"/>
    <w:rsid w:val="00EA3EEE"/>
    <w:rsid w:val="00EA3FB2"/>
    <w:rsid w:val="00EA4476"/>
    <w:rsid w:val="00EA4E0E"/>
    <w:rsid w:val="00EA5265"/>
    <w:rsid w:val="00EA5316"/>
    <w:rsid w:val="00EA58AF"/>
    <w:rsid w:val="00EA58F6"/>
    <w:rsid w:val="00EA5FCF"/>
    <w:rsid w:val="00EA6294"/>
    <w:rsid w:val="00EA695C"/>
    <w:rsid w:val="00EA6AD1"/>
    <w:rsid w:val="00EA6CF1"/>
    <w:rsid w:val="00EA6DBA"/>
    <w:rsid w:val="00EA73F4"/>
    <w:rsid w:val="00EA777A"/>
    <w:rsid w:val="00EA7BF0"/>
    <w:rsid w:val="00EA7F50"/>
    <w:rsid w:val="00EB0034"/>
    <w:rsid w:val="00EB018C"/>
    <w:rsid w:val="00EB0790"/>
    <w:rsid w:val="00EB095A"/>
    <w:rsid w:val="00EB0972"/>
    <w:rsid w:val="00EB0F93"/>
    <w:rsid w:val="00EB12F0"/>
    <w:rsid w:val="00EB1707"/>
    <w:rsid w:val="00EB1EFE"/>
    <w:rsid w:val="00EB2018"/>
    <w:rsid w:val="00EB22C9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B7A31"/>
    <w:rsid w:val="00EB7D78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3D54"/>
    <w:rsid w:val="00EC431D"/>
    <w:rsid w:val="00EC4705"/>
    <w:rsid w:val="00EC4847"/>
    <w:rsid w:val="00EC565B"/>
    <w:rsid w:val="00EC597C"/>
    <w:rsid w:val="00EC671C"/>
    <w:rsid w:val="00EC7A7E"/>
    <w:rsid w:val="00ED054A"/>
    <w:rsid w:val="00ED0AA3"/>
    <w:rsid w:val="00ED0E23"/>
    <w:rsid w:val="00ED0FC7"/>
    <w:rsid w:val="00ED1029"/>
    <w:rsid w:val="00ED18E3"/>
    <w:rsid w:val="00ED19EA"/>
    <w:rsid w:val="00ED1B05"/>
    <w:rsid w:val="00ED1F1C"/>
    <w:rsid w:val="00ED2374"/>
    <w:rsid w:val="00ED2583"/>
    <w:rsid w:val="00ED3417"/>
    <w:rsid w:val="00ED3702"/>
    <w:rsid w:val="00ED3F1C"/>
    <w:rsid w:val="00ED3F48"/>
    <w:rsid w:val="00ED4842"/>
    <w:rsid w:val="00ED49EF"/>
    <w:rsid w:val="00ED4B42"/>
    <w:rsid w:val="00ED5456"/>
    <w:rsid w:val="00ED57CC"/>
    <w:rsid w:val="00ED5A7E"/>
    <w:rsid w:val="00ED5DC0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0AD"/>
    <w:rsid w:val="00EE3B3B"/>
    <w:rsid w:val="00EE49C0"/>
    <w:rsid w:val="00EE4AFE"/>
    <w:rsid w:val="00EE5630"/>
    <w:rsid w:val="00EE59E2"/>
    <w:rsid w:val="00EE61C1"/>
    <w:rsid w:val="00EE6A51"/>
    <w:rsid w:val="00EE6D6C"/>
    <w:rsid w:val="00EE7848"/>
    <w:rsid w:val="00EE7ECE"/>
    <w:rsid w:val="00EF046C"/>
    <w:rsid w:val="00EF05EA"/>
    <w:rsid w:val="00EF0941"/>
    <w:rsid w:val="00EF0A04"/>
    <w:rsid w:val="00EF0CF6"/>
    <w:rsid w:val="00EF0DB8"/>
    <w:rsid w:val="00EF1B50"/>
    <w:rsid w:val="00EF215B"/>
    <w:rsid w:val="00EF3232"/>
    <w:rsid w:val="00EF3A3A"/>
    <w:rsid w:val="00EF43EC"/>
    <w:rsid w:val="00EF444F"/>
    <w:rsid w:val="00EF454D"/>
    <w:rsid w:val="00EF47F2"/>
    <w:rsid w:val="00EF4C04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807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4897"/>
    <w:rsid w:val="00F0518D"/>
    <w:rsid w:val="00F0532B"/>
    <w:rsid w:val="00F055D7"/>
    <w:rsid w:val="00F057D2"/>
    <w:rsid w:val="00F05C81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C51"/>
    <w:rsid w:val="00F12F79"/>
    <w:rsid w:val="00F137D3"/>
    <w:rsid w:val="00F13916"/>
    <w:rsid w:val="00F1396F"/>
    <w:rsid w:val="00F13AC2"/>
    <w:rsid w:val="00F1417B"/>
    <w:rsid w:val="00F144A8"/>
    <w:rsid w:val="00F147FB"/>
    <w:rsid w:val="00F14C86"/>
    <w:rsid w:val="00F14E6F"/>
    <w:rsid w:val="00F150A7"/>
    <w:rsid w:val="00F15282"/>
    <w:rsid w:val="00F15515"/>
    <w:rsid w:val="00F16458"/>
    <w:rsid w:val="00F1652C"/>
    <w:rsid w:val="00F165F9"/>
    <w:rsid w:val="00F16AD0"/>
    <w:rsid w:val="00F1722C"/>
    <w:rsid w:val="00F176EF"/>
    <w:rsid w:val="00F179F6"/>
    <w:rsid w:val="00F20215"/>
    <w:rsid w:val="00F203D4"/>
    <w:rsid w:val="00F20978"/>
    <w:rsid w:val="00F209FC"/>
    <w:rsid w:val="00F218F1"/>
    <w:rsid w:val="00F22940"/>
    <w:rsid w:val="00F232B9"/>
    <w:rsid w:val="00F2382F"/>
    <w:rsid w:val="00F2393F"/>
    <w:rsid w:val="00F23B9B"/>
    <w:rsid w:val="00F2427F"/>
    <w:rsid w:val="00F2435D"/>
    <w:rsid w:val="00F24BBD"/>
    <w:rsid w:val="00F24CC1"/>
    <w:rsid w:val="00F25246"/>
    <w:rsid w:val="00F25536"/>
    <w:rsid w:val="00F25642"/>
    <w:rsid w:val="00F26414"/>
    <w:rsid w:val="00F26D19"/>
    <w:rsid w:val="00F2763B"/>
    <w:rsid w:val="00F27D91"/>
    <w:rsid w:val="00F30205"/>
    <w:rsid w:val="00F3048F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B1A"/>
    <w:rsid w:val="00F34CEF"/>
    <w:rsid w:val="00F34EED"/>
    <w:rsid w:val="00F35700"/>
    <w:rsid w:val="00F35D07"/>
    <w:rsid w:val="00F3624F"/>
    <w:rsid w:val="00F366D2"/>
    <w:rsid w:val="00F36CDD"/>
    <w:rsid w:val="00F370FA"/>
    <w:rsid w:val="00F37343"/>
    <w:rsid w:val="00F3752F"/>
    <w:rsid w:val="00F378A3"/>
    <w:rsid w:val="00F402E0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5CC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5DB3"/>
    <w:rsid w:val="00F45EC3"/>
    <w:rsid w:val="00F46087"/>
    <w:rsid w:val="00F46AD0"/>
    <w:rsid w:val="00F46FE0"/>
    <w:rsid w:val="00F47696"/>
    <w:rsid w:val="00F47DB5"/>
    <w:rsid w:val="00F5018F"/>
    <w:rsid w:val="00F50F40"/>
    <w:rsid w:val="00F5126E"/>
    <w:rsid w:val="00F51B73"/>
    <w:rsid w:val="00F51D4D"/>
    <w:rsid w:val="00F51DAF"/>
    <w:rsid w:val="00F51FE8"/>
    <w:rsid w:val="00F52139"/>
    <w:rsid w:val="00F52A8E"/>
    <w:rsid w:val="00F52A95"/>
    <w:rsid w:val="00F53ACD"/>
    <w:rsid w:val="00F53BFB"/>
    <w:rsid w:val="00F53E64"/>
    <w:rsid w:val="00F543CF"/>
    <w:rsid w:val="00F547EF"/>
    <w:rsid w:val="00F54BDB"/>
    <w:rsid w:val="00F54E49"/>
    <w:rsid w:val="00F54E9E"/>
    <w:rsid w:val="00F55087"/>
    <w:rsid w:val="00F557E7"/>
    <w:rsid w:val="00F5596D"/>
    <w:rsid w:val="00F55B31"/>
    <w:rsid w:val="00F55DB1"/>
    <w:rsid w:val="00F565F6"/>
    <w:rsid w:val="00F567F4"/>
    <w:rsid w:val="00F568C1"/>
    <w:rsid w:val="00F56971"/>
    <w:rsid w:val="00F56B69"/>
    <w:rsid w:val="00F56C1C"/>
    <w:rsid w:val="00F56C85"/>
    <w:rsid w:val="00F56E77"/>
    <w:rsid w:val="00F570AB"/>
    <w:rsid w:val="00F57B0D"/>
    <w:rsid w:val="00F57D2E"/>
    <w:rsid w:val="00F57D60"/>
    <w:rsid w:val="00F57DF7"/>
    <w:rsid w:val="00F60019"/>
    <w:rsid w:val="00F60056"/>
    <w:rsid w:val="00F6013A"/>
    <w:rsid w:val="00F6048F"/>
    <w:rsid w:val="00F60506"/>
    <w:rsid w:val="00F60B53"/>
    <w:rsid w:val="00F610A5"/>
    <w:rsid w:val="00F613D7"/>
    <w:rsid w:val="00F6172F"/>
    <w:rsid w:val="00F61A4C"/>
    <w:rsid w:val="00F62A13"/>
    <w:rsid w:val="00F62ACB"/>
    <w:rsid w:val="00F62B07"/>
    <w:rsid w:val="00F63219"/>
    <w:rsid w:val="00F642F9"/>
    <w:rsid w:val="00F64DB3"/>
    <w:rsid w:val="00F65ABA"/>
    <w:rsid w:val="00F65E0F"/>
    <w:rsid w:val="00F663E1"/>
    <w:rsid w:val="00F67672"/>
    <w:rsid w:val="00F6782A"/>
    <w:rsid w:val="00F67B81"/>
    <w:rsid w:val="00F704DB"/>
    <w:rsid w:val="00F709F1"/>
    <w:rsid w:val="00F70F82"/>
    <w:rsid w:val="00F71274"/>
    <w:rsid w:val="00F714AD"/>
    <w:rsid w:val="00F71A8A"/>
    <w:rsid w:val="00F72485"/>
    <w:rsid w:val="00F72681"/>
    <w:rsid w:val="00F7278F"/>
    <w:rsid w:val="00F728E1"/>
    <w:rsid w:val="00F729D7"/>
    <w:rsid w:val="00F72E0F"/>
    <w:rsid w:val="00F73A29"/>
    <w:rsid w:val="00F74821"/>
    <w:rsid w:val="00F74FC7"/>
    <w:rsid w:val="00F7524B"/>
    <w:rsid w:val="00F753BD"/>
    <w:rsid w:val="00F7546C"/>
    <w:rsid w:val="00F75602"/>
    <w:rsid w:val="00F765E2"/>
    <w:rsid w:val="00F76C78"/>
    <w:rsid w:val="00F7762C"/>
    <w:rsid w:val="00F77EC7"/>
    <w:rsid w:val="00F80359"/>
    <w:rsid w:val="00F807B4"/>
    <w:rsid w:val="00F807B8"/>
    <w:rsid w:val="00F80A12"/>
    <w:rsid w:val="00F811FA"/>
    <w:rsid w:val="00F81229"/>
    <w:rsid w:val="00F81299"/>
    <w:rsid w:val="00F81456"/>
    <w:rsid w:val="00F81B87"/>
    <w:rsid w:val="00F81BAA"/>
    <w:rsid w:val="00F81D07"/>
    <w:rsid w:val="00F81DD4"/>
    <w:rsid w:val="00F81E0A"/>
    <w:rsid w:val="00F82563"/>
    <w:rsid w:val="00F82736"/>
    <w:rsid w:val="00F827EE"/>
    <w:rsid w:val="00F8281A"/>
    <w:rsid w:val="00F82FF4"/>
    <w:rsid w:val="00F832DE"/>
    <w:rsid w:val="00F83595"/>
    <w:rsid w:val="00F83B03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5B4"/>
    <w:rsid w:val="00F91621"/>
    <w:rsid w:val="00F916EB"/>
    <w:rsid w:val="00F921C9"/>
    <w:rsid w:val="00F9233C"/>
    <w:rsid w:val="00F92404"/>
    <w:rsid w:val="00F9241A"/>
    <w:rsid w:val="00F928B0"/>
    <w:rsid w:val="00F92D1F"/>
    <w:rsid w:val="00F92D2F"/>
    <w:rsid w:val="00F93270"/>
    <w:rsid w:val="00F932B3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636"/>
    <w:rsid w:val="00FA1D2E"/>
    <w:rsid w:val="00FA1D59"/>
    <w:rsid w:val="00FA1E5A"/>
    <w:rsid w:val="00FA1F04"/>
    <w:rsid w:val="00FA2D05"/>
    <w:rsid w:val="00FA2FFC"/>
    <w:rsid w:val="00FA4D26"/>
    <w:rsid w:val="00FA5274"/>
    <w:rsid w:val="00FA662F"/>
    <w:rsid w:val="00FA7A41"/>
    <w:rsid w:val="00FB0EFF"/>
    <w:rsid w:val="00FB1290"/>
    <w:rsid w:val="00FB15EF"/>
    <w:rsid w:val="00FB16F1"/>
    <w:rsid w:val="00FB18C8"/>
    <w:rsid w:val="00FB1927"/>
    <w:rsid w:val="00FB2171"/>
    <w:rsid w:val="00FB2D87"/>
    <w:rsid w:val="00FB2EF1"/>
    <w:rsid w:val="00FB3387"/>
    <w:rsid w:val="00FB453A"/>
    <w:rsid w:val="00FB457E"/>
    <w:rsid w:val="00FB4BBA"/>
    <w:rsid w:val="00FB55A6"/>
    <w:rsid w:val="00FB65C9"/>
    <w:rsid w:val="00FB6F90"/>
    <w:rsid w:val="00FB7117"/>
    <w:rsid w:val="00FB7542"/>
    <w:rsid w:val="00FB7F82"/>
    <w:rsid w:val="00FC04D5"/>
    <w:rsid w:val="00FC0C44"/>
    <w:rsid w:val="00FC150A"/>
    <w:rsid w:val="00FC1807"/>
    <w:rsid w:val="00FC1E2F"/>
    <w:rsid w:val="00FC251C"/>
    <w:rsid w:val="00FC2B22"/>
    <w:rsid w:val="00FC3A87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48E"/>
    <w:rsid w:val="00FC6569"/>
    <w:rsid w:val="00FC6A19"/>
    <w:rsid w:val="00FC6D13"/>
    <w:rsid w:val="00FC6E7A"/>
    <w:rsid w:val="00FC6EC4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252D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6950"/>
    <w:rsid w:val="00FD7AC3"/>
    <w:rsid w:val="00FD7B82"/>
    <w:rsid w:val="00FD7DCE"/>
    <w:rsid w:val="00FD7F4B"/>
    <w:rsid w:val="00FE0307"/>
    <w:rsid w:val="00FE127D"/>
    <w:rsid w:val="00FE175E"/>
    <w:rsid w:val="00FE1E8A"/>
    <w:rsid w:val="00FE218A"/>
    <w:rsid w:val="00FE21AC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4DAB"/>
    <w:rsid w:val="00FE519D"/>
    <w:rsid w:val="00FE5593"/>
    <w:rsid w:val="00FE5782"/>
    <w:rsid w:val="00FE5B78"/>
    <w:rsid w:val="00FE6827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480"/>
    <w:rsid w:val="00FF1771"/>
    <w:rsid w:val="00FF1D9C"/>
    <w:rsid w:val="00FF25E3"/>
    <w:rsid w:val="00FF2DBA"/>
    <w:rsid w:val="00FF2F9C"/>
    <w:rsid w:val="00FF310F"/>
    <w:rsid w:val="00FF39E3"/>
    <w:rsid w:val="00FF3A87"/>
    <w:rsid w:val="00FF3BB6"/>
    <w:rsid w:val="00FF42D3"/>
    <w:rsid w:val="00FF450A"/>
    <w:rsid w:val="00FF4A06"/>
    <w:rsid w:val="00FF4BEE"/>
    <w:rsid w:val="00FF57CA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7847B4D"/>
  <w15:docId w15:val="{EA698356-A651-410C-B067-7142BFE1D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84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character" w:styleId="LineNumber">
    <w:name w:val="line number"/>
    <w:basedOn w:val="DefaultParagraphFont"/>
    <w:semiHidden/>
    <w:unhideWhenUsed/>
    <w:rsid w:val="00F6048F"/>
  </w:style>
  <w:style w:type="character" w:customStyle="1" w:styleId="ui-provider">
    <w:name w:val="ui-provider"/>
    <w:basedOn w:val="DefaultParagraphFont"/>
    <w:rsid w:val="00F7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7DFD2-07D3-40CD-883C-8F21881B7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353B55-F498-4941-8EFE-AF9ACF8CAC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C8E6FF-5CEB-4750-964C-C2152E33276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6816D29-0E37-4826-BBC3-11D7A80DAB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3</Pages>
  <Words>412</Words>
  <Characters>1605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Chanon, Jutakanon</dc:creator>
  <cp:lastModifiedBy>Kornsiri, Chongaksorn</cp:lastModifiedBy>
  <cp:revision>6</cp:revision>
  <cp:lastPrinted>2025-11-03T02:32:00Z</cp:lastPrinted>
  <dcterms:created xsi:type="dcterms:W3CDTF">2025-11-03T02:33:00Z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