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D65E" w14:textId="77777777" w:rsidR="00644987" w:rsidRPr="006A5DCA" w:rsidRDefault="00644987" w:rsidP="007E185E">
      <w:pPr>
        <w:pStyle w:val="IndexHeading1"/>
        <w:tabs>
          <w:tab w:val="left" w:pos="5220"/>
        </w:tabs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A5D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6A5DCA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35ACE35" w14:textId="3295D2C5" w:rsidR="004B71BE" w:rsidRPr="006A5DCA" w:rsidRDefault="009A63B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="00644987" w:rsidRPr="006A5DCA">
        <w:rPr>
          <w:rFonts w:asciiTheme="majorBidi" w:hAnsiTheme="majorBidi" w:cstheme="majorBidi"/>
          <w:sz w:val="30"/>
          <w:szCs w:val="30"/>
          <w:cs/>
        </w:rPr>
        <w:tab/>
        <w:t>เกณฑ์การจัดทำงบการเงิน</w:t>
      </w:r>
      <w:r w:rsidR="004B71BE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ED51B50" w14:textId="25D23748" w:rsidR="007818A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2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AB1D813" w14:textId="0E9B2779" w:rsidR="00745D88" w:rsidRPr="006A5DC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3</w:t>
      </w:r>
      <w:r w:rsidR="0074214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13BB5827" w14:textId="33D695F3" w:rsidR="00487C44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4</w:t>
      </w:r>
      <w:r w:rsidR="00644987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21277934" w14:textId="77777777" w:rsidR="00F60056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5</w:t>
      </w:r>
      <w:r w:rsidR="002D73D6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อาคารและอุปกรณ์และสินทรัพย์สิทธิการ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ใช้</w:t>
      </w:r>
    </w:p>
    <w:p w14:paraId="236A1B73" w14:textId="42A2EDB9" w:rsidR="003C0ABC" w:rsidRPr="00712347" w:rsidRDefault="00CD2E49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3C0ABC" w:rsidRPr="00712347">
        <w:rPr>
          <w:rFonts w:asciiTheme="majorBidi" w:hAnsiTheme="majorBidi" w:cstheme="majorBidi"/>
          <w:sz w:val="30"/>
          <w:szCs w:val="30"/>
        </w:rPr>
        <w:tab/>
      </w:r>
      <w:r w:rsidR="007818AA" w:rsidRPr="00712347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451EC7A1" w14:textId="6BD981A9" w:rsidR="00C43DDE" w:rsidRDefault="00CD2E49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C43DDE" w:rsidRPr="00712347">
        <w:rPr>
          <w:rFonts w:asciiTheme="majorBidi" w:hAnsiTheme="majorBidi" w:cstheme="majorBidi"/>
          <w:sz w:val="30"/>
          <w:szCs w:val="30"/>
        </w:rPr>
        <w:tab/>
      </w:r>
      <w:r w:rsidR="007818AA" w:rsidRPr="00712347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7E5AFA13" w14:textId="18130644" w:rsidR="00380C0A" w:rsidRPr="00712347" w:rsidRDefault="00380C0A" w:rsidP="0038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Pr="00712347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4F15A846" w14:textId="37164D9F" w:rsidR="00F60056" w:rsidRPr="006A5DCA" w:rsidRDefault="00380C0A" w:rsidP="00FD7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0"/>
          <w:tab w:val="left" w:pos="5220"/>
          <w:tab w:val="left" w:pos="531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F60056" w:rsidRPr="00712347">
        <w:rPr>
          <w:rFonts w:asciiTheme="majorBidi" w:hAnsiTheme="majorBidi" w:cstheme="majorBidi"/>
          <w:sz w:val="30"/>
          <w:szCs w:val="30"/>
        </w:rPr>
        <w:tab/>
      </w:r>
      <w:r w:rsidR="00605C74" w:rsidRPr="00605C74">
        <w:rPr>
          <w:rFonts w:asciiTheme="majorBidi" w:hAnsi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93028D" w14:textId="0FEBA98C" w:rsidR="00222524" w:rsidRPr="005834B4" w:rsidRDefault="00380C0A" w:rsidP="00583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CA72D0" w:rsidRPr="006A5DCA">
        <w:rPr>
          <w:rFonts w:asciiTheme="majorBidi" w:hAnsiTheme="majorBidi" w:cstheme="majorBidi"/>
          <w:sz w:val="30"/>
          <w:szCs w:val="30"/>
        </w:rPr>
        <w:tab/>
      </w:r>
      <w:r w:rsidR="00222524" w:rsidRPr="00222524">
        <w:rPr>
          <w:rFonts w:asciiTheme="majorBidi" w:hAnsiTheme="majorBidi"/>
          <w:sz w:val="30"/>
          <w:szCs w:val="30"/>
          <w:cs/>
        </w:rPr>
        <w:t>การจัดประเภทรายการใหม่</w:t>
      </w:r>
    </w:p>
    <w:p w14:paraId="7621E248" w14:textId="7C2F4320" w:rsidR="00933B80" w:rsidRPr="006A5DCA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5D2F6F2B" w14:textId="77777777" w:rsidR="00FF4BEE" w:rsidRPr="006A5DCA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1123A8FC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0168EFC" w14:textId="77777777" w:rsidR="0099323E" w:rsidRPr="006A5DCA" w:rsidRDefault="0099323E" w:rsidP="00A73C5C">
      <w:pPr>
        <w:rPr>
          <w:rFonts w:asciiTheme="majorBidi" w:hAnsiTheme="majorBidi" w:cstheme="majorBidi"/>
          <w:sz w:val="30"/>
          <w:szCs w:val="30"/>
          <w:cs/>
        </w:rPr>
        <w:sectPr w:rsidR="0099323E" w:rsidRPr="006A5DCA" w:rsidSect="005B27F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4755D14C" w14:textId="6BA7BCCD" w:rsidR="009F2180" w:rsidRPr="003B38BF" w:rsidRDefault="009F2180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352798" w:rsidRPr="00D70D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D70DC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2892CA4" w14:textId="77777777" w:rsidR="0093056B" w:rsidRPr="00FC6EC4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FBEEA23" w14:textId="3FB51A47" w:rsidR="00A13F31" w:rsidRPr="003B38BF" w:rsidRDefault="009F2180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B5EBA" w:rsidRPr="00D70D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D1D13" w:rsidRPr="00D70DCC">
        <w:rPr>
          <w:rFonts w:asciiTheme="majorBidi" w:hAnsiTheme="majorBidi" w:cstheme="majorBidi"/>
          <w:sz w:val="30"/>
          <w:szCs w:val="30"/>
          <w:cs/>
        </w:rPr>
        <w:t>นี้</w:t>
      </w:r>
      <w:r w:rsidRPr="00D70DCC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60E43" w:rsidRPr="00D70DCC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D70DCC">
        <w:rPr>
          <w:rFonts w:asciiTheme="majorBidi" w:hAnsiTheme="majorBidi" w:cstheme="majorBidi"/>
          <w:sz w:val="30"/>
          <w:szCs w:val="30"/>
          <w:cs/>
        </w:rPr>
        <w:t>จาก</w:t>
      </w:r>
      <w:r w:rsidR="009B75F0" w:rsidRPr="00D70DCC">
        <w:rPr>
          <w:rFonts w:asciiTheme="majorBidi" w:hAnsiTheme="majorBidi" w:cstheme="majorBidi"/>
          <w:sz w:val="30"/>
          <w:szCs w:val="30"/>
          <w:cs/>
        </w:rPr>
        <w:t>คณะ</w:t>
      </w:r>
      <w:r w:rsidR="00AA061E" w:rsidRPr="00D70DCC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0F422B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8A28EC">
        <w:rPr>
          <w:rFonts w:asciiTheme="majorBidi" w:hAnsiTheme="majorBidi" w:cstheme="majorBidi"/>
          <w:sz w:val="30"/>
          <w:szCs w:val="30"/>
        </w:rPr>
        <w:t>1</w:t>
      </w:r>
      <w:r w:rsidR="00C4398A">
        <w:rPr>
          <w:rFonts w:asciiTheme="majorBidi" w:hAnsiTheme="majorBidi" w:cstheme="majorBidi"/>
          <w:sz w:val="30"/>
          <w:szCs w:val="30"/>
        </w:rPr>
        <w:t>3</w:t>
      </w:r>
      <w:r w:rsidR="00075627">
        <w:rPr>
          <w:rFonts w:asciiTheme="majorBidi" w:hAnsiTheme="majorBidi" w:cstheme="majorBidi"/>
          <w:sz w:val="30"/>
          <w:szCs w:val="30"/>
        </w:rPr>
        <w:t xml:space="preserve"> </w:t>
      </w:r>
      <w:r w:rsidR="0007562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075627">
        <w:rPr>
          <w:rFonts w:ascii="Angsana New" w:hAnsi="Angsana New" w:hint="cs"/>
          <w:sz w:val="30"/>
          <w:szCs w:val="30"/>
          <w:cs/>
        </w:rPr>
        <w:t xml:space="preserve"> </w:t>
      </w:r>
      <w:r w:rsidR="00112351" w:rsidRPr="001272CF">
        <w:rPr>
          <w:rFonts w:asciiTheme="majorBidi" w:hAnsiTheme="majorBidi" w:cstheme="majorBidi"/>
          <w:sz w:val="30"/>
          <w:szCs w:val="30"/>
        </w:rPr>
        <w:t>256</w:t>
      </w:r>
      <w:r w:rsidR="007B5930" w:rsidRPr="001272CF">
        <w:rPr>
          <w:rFonts w:asciiTheme="majorBidi" w:hAnsiTheme="majorBidi" w:cstheme="majorBidi"/>
          <w:sz w:val="30"/>
          <w:szCs w:val="30"/>
        </w:rPr>
        <w:t>8</w:t>
      </w:r>
    </w:p>
    <w:p w14:paraId="3772E056" w14:textId="77777777" w:rsidR="0093056B" w:rsidRPr="00FC6EC4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3B9249B" w14:textId="6A32EFDC" w:rsidR="00FC04D5" w:rsidRPr="003B38BF" w:rsidRDefault="00FC04D5" w:rsidP="00CE6F72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18"/>
          <w:szCs w:val="18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352798" w:rsidRPr="00D70D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30371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ECED1B" w14:textId="77777777" w:rsidR="0093056B" w:rsidRPr="00FC6EC4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14"/>
          <w:szCs w:val="14"/>
        </w:rPr>
      </w:pPr>
    </w:p>
    <w:p w14:paraId="6C350D01" w14:textId="4D1515AA" w:rsidR="009A63BE" w:rsidRDefault="00472A4E" w:rsidP="0034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D70DCC">
        <w:rPr>
          <w:rFonts w:asciiTheme="majorBidi" w:hAnsiTheme="majorBidi" w:cstheme="majorBidi"/>
          <w:sz w:val="30"/>
          <w:szCs w:val="30"/>
        </w:rPr>
        <w:t>34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70DC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B92036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</w:t>
      </w:r>
      <w:r w:rsidR="00D56B7C" w:rsidRPr="00D70DCC">
        <w:rPr>
          <w:rFonts w:asciiTheme="majorBidi" w:hAnsiTheme="majorBidi" w:cstheme="majorBidi"/>
          <w:sz w:val="30"/>
          <w:szCs w:val="30"/>
        </w:rPr>
        <w:br/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66BA9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เมก้า ไลฟ์ไซแอ็นซ์ จำกัด </w:t>
      </w:r>
      <w:r w:rsidR="00291BA6" w:rsidRPr="00D70DCC">
        <w:rPr>
          <w:rFonts w:asciiTheme="majorBidi" w:hAnsiTheme="majorBidi" w:cstheme="majorBidi"/>
          <w:sz w:val="30"/>
          <w:szCs w:val="30"/>
        </w:rPr>
        <w:t>(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D70DCC">
        <w:rPr>
          <w:rFonts w:asciiTheme="majorBidi" w:hAnsiTheme="majorBidi" w:cstheme="majorBidi"/>
          <w:sz w:val="30"/>
          <w:szCs w:val="30"/>
        </w:rPr>
        <w:t>)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D70DCC">
        <w:rPr>
          <w:rFonts w:asciiTheme="majorBidi" w:hAnsiTheme="majorBidi" w:cstheme="majorBidi"/>
          <w:sz w:val="30"/>
          <w:szCs w:val="30"/>
        </w:rPr>
        <w:t>(“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91BA6" w:rsidRPr="00D70DCC">
        <w:rPr>
          <w:rFonts w:asciiTheme="majorBidi" w:hAnsiTheme="majorBidi" w:cstheme="majorBidi"/>
          <w:sz w:val="30"/>
          <w:szCs w:val="30"/>
        </w:rPr>
        <w:t>”)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 xml:space="preserve"> และของบริษัท เมก้า ไลฟ์ไซแอ็นซ์ จำกัด </w:t>
      </w:r>
      <w:r w:rsidR="00291BA6" w:rsidRPr="00D70DCC">
        <w:rPr>
          <w:rFonts w:asciiTheme="majorBidi" w:hAnsiTheme="majorBidi" w:cstheme="majorBidi"/>
          <w:sz w:val="30"/>
          <w:szCs w:val="30"/>
        </w:rPr>
        <w:t>(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D70DCC">
        <w:rPr>
          <w:rFonts w:asciiTheme="majorBidi" w:hAnsiTheme="majorBidi" w:cstheme="majorBidi"/>
          <w:sz w:val="30"/>
          <w:szCs w:val="30"/>
        </w:rPr>
        <w:t>)</w:t>
      </w:r>
      <w:r w:rsidR="00D56545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291BA6" w:rsidRPr="00D70DCC">
        <w:rPr>
          <w:rFonts w:asciiTheme="majorBidi" w:hAnsiTheme="majorBidi" w:cstheme="majorBidi"/>
          <w:sz w:val="30"/>
          <w:szCs w:val="30"/>
        </w:rPr>
        <w:t>(“</w:t>
      </w:r>
      <w:r w:rsidR="00291BA6" w:rsidRPr="00D70DC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91BA6" w:rsidRPr="00D70DCC">
        <w:rPr>
          <w:rFonts w:asciiTheme="majorBidi" w:hAnsiTheme="majorBidi" w:cstheme="majorBidi"/>
          <w:sz w:val="30"/>
          <w:szCs w:val="30"/>
        </w:rPr>
        <w:t>”)</w:t>
      </w:r>
      <w:r w:rsidR="00D56545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9A63BE" w:rsidRPr="00D70DCC">
        <w:rPr>
          <w:rFonts w:asciiTheme="majorBidi" w:hAnsiTheme="majorBidi" w:cstheme="majorBidi"/>
          <w:sz w:val="30"/>
          <w:szCs w:val="30"/>
        </w:rPr>
        <w:t xml:space="preserve"> 31 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A63BE" w:rsidRPr="00D70DCC">
        <w:rPr>
          <w:rFonts w:asciiTheme="majorBidi" w:hAnsiTheme="majorBidi" w:cstheme="majorBidi"/>
          <w:sz w:val="30"/>
          <w:szCs w:val="30"/>
        </w:rPr>
        <w:t xml:space="preserve"> 256</w:t>
      </w:r>
      <w:r w:rsidR="00274B66" w:rsidRPr="00D70DCC">
        <w:rPr>
          <w:rFonts w:asciiTheme="majorBidi" w:hAnsiTheme="majorBidi" w:cstheme="majorBidi"/>
          <w:sz w:val="30"/>
          <w:szCs w:val="30"/>
        </w:rPr>
        <w:t>7</w:t>
      </w:r>
      <w:r w:rsidR="009A63BE"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41B30F1" w14:textId="77777777" w:rsidR="0093056B" w:rsidRPr="0093056B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</w:rPr>
      </w:pPr>
    </w:p>
    <w:p w14:paraId="1B3E8611" w14:textId="1AB7BFCB" w:rsidR="00A60C2C" w:rsidRDefault="009A63BE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CB4D39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Pr="00D70DCC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CB4D39" w:rsidRPr="00D70DCC">
        <w:rPr>
          <w:rFonts w:asciiTheme="majorBidi" w:hAnsiTheme="majorBidi" w:cstheme="majorBidi"/>
          <w:sz w:val="30"/>
          <w:szCs w:val="30"/>
        </w:rPr>
        <w:t xml:space="preserve"> </w:t>
      </w:r>
      <w:r w:rsidRPr="00D70DCC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27542C" w:rsidRPr="00D70DCC">
        <w:rPr>
          <w:rFonts w:asciiTheme="majorBidi" w:hAnsiTheme="majorBidi" w:cstheme="majorBidi"/>
          <w:sz w:val="30"/>
          <w:szCs w:val="30"/>
        </w:rPr>
        <w:br/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D70DCC">
        <w:rPr>
          <w:rFonts w:asciiTheme="majorBidi" w:hAnsiTheme="majorBidi" w:cstheme="majorBidi"/>
          <w:sz w:val="30"/>
          <w:szCs w:val="30"/>
        </w:rPr>
        <w:t xml:space="preserve">31 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70DCC">
        <w:rPr>
          <w:rFonts w:asciiTheme="majorBidi" w:hAnsiTheme="majorBidi" w:cstheme="majorBidi"/>
          <w:sz w:val="30"/>
          <w:szCs w:val="30"/>
        </w:rPr>
        <w:t>256</w:t>
      </w:r>
      <w:r w:rsidR="00274B66" w:rsidRPr="00D70DCC">
        <w:rPr>
          <w:rFonts w:asciiTheme="majorBidi" w:hAnsiTheme="majorBidi" w:cstheme="majorBidi"/>
          <w:sz w:val="30"/>
          <w:szCs w:val="30"/>
        </w:rPr>
        <w:t>7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4FD6DB5" w14:textId="77777777" w:rsidR="0093056B" w:rsidRPr="00FC6EC4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14"/>
          <w:szCs w:val="14"/>
        </w:rPr>
      </w:pPr>
    </w:p>
    <w:p w14:paraId="3E24218F" w14:textId="1C5A20B7" w:rsidR="00E631C3" w:rsidRPr="00CE6F72" w:rsidRDefault="00095950" w:rsidP="00CE6F72">
      <w:pPr>
        <w:pStyle w:val="Heading5"/>
        <w:numPr>
          <w:ilvl w:val="0"/>
          <w:numId w:val="16"/>
        </w:numPr>
        <w:tabs>
          <w:tab w:val="left" w:pos="540"/>
          <w:tab w:val="left" w:pos="630"/>
          <w:tab w:val="left" w:pos="720"/>
          <w:tab w:val="left" w:pos="81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62D43" w:rsidRPr="00D70DC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D70D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152BBF" w14:textId="77777777" w:rsidR="0093056B" w:rsidRPr="00D9554E" w:rsidRDefault="0093056B" w:rsidP="00CE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14"/>
          <w:szCs w:val="14"/>
        </w:rPr>
      </w:pPr>
    </w:p>
    <w:p w14:paraId="3958ECDD" w14:textId="7D61848F" w:rsidR="0093056B" w:rsidRPr="0093056B" w:rsidRDefault="002136CF" w:rsidP="00930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120" w:line="240" w:lineRule="auto"/>
        <w:ind w:left="540" w:right="18"/>
        <w:jc w:val="thaiDistribute"/>
        <w:rPr>
          <w:rFonts w:asciiTheme="majorBidi" w:hAnsiTheme="majorBidi" w:cstheme="majorBidi"/>
          <w:color w:val="000000" w:themeColor="text1"/>
        </w:rPr>
      </w:pPr>
      <w:r w:rsidRPr="00D70DC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การร่วมค้า</w:t>
      </w:r>
      <w:r w:rsidR="00C44BE7" w:rsidRPr="00D70DCC">
        <w:rPr>
          <w:rFonts w:asciiTheme="majorBidi" w:hAnsiTheme="majorBidi" w:cstheme="majorBidi"/>
          <w:sz w:val="30"/>
          <w:szCs w:val="30"/>
          <w:cs/>
        </w:rPr>
        <w:t>และ</w:t>
      </w:r>
      <w:r w:rsidRPr="00D70DCC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="006B3567" w:rsidRPr="00D70DC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</w:t>
      </w:r>
      <w:r w:rsidR="006B3567" w:rsidRPr="00D70DC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ในระหว่าง</w:t>
      </w:r>
      <w:r w:rsidR="00613C8E" w:rsidRPr="00D70DCC">
        <w:rPr>
          <w:rFonts w:asciiTheme="majorBidi" w:hAnsiTheme="majorBidi" w:cstheme="majorBidi"/>
          <w:sz w:val="30"/>
          <w:szCs w:val="30"/>
          <w:cs/>
        </w:rPr>
        <w:t>งวด</w:t>
      </w:r>
      <w:r w:rsidR="00075627">
        <w:rPr>
          <w:rFonts w:asciiTheme="majorBidi" w:hAnsiTheme="majorBidi" w:cstheme="majorBidi" w:hint="cs"/>
          <w:sz w:val="30"/>
          <w:szCs w:val="30"/>
          <w:cs/>
        </w:rPr>
        <w:t xml:space="preserve">เก้าเดือนสิ้นสุดวันที่ </w:t>
      </w:r>
      <w:r w:rsidR="00075627">
        <w:rPr>
          <w:rFonts w:asciiTheme="majorBidi" w:hAnsiTheme="majorBidi" w:cstheme="majorBidi"/>
          <w:sz w:val="30"/>
          <w:szCs w:val="30"/>
        </w:rPr>
        <w:t xml:space="preserve">30 </w:t>
      </w:r>
      <w:r w:rsidR="0007562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7562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6B3567" w:rsidRPr="00D70DC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92F21" w:rsidRPr="00D70DCC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0"/>
      </w:tblGrid>
      <w:tr w:rsidR="00D70DCC" w:rsidRPr="00D70DCC" w14:paraId="655356A9" w14:textId="77777777" w:rsidTr="005834B4">
        <w:trPr>
          <w:tblHeader/>
        </w:trPr>
        <w:tc>
          <w:tcPr>
            <w:tcW w:w="4230" w:type="dxa"/>
          </w:tcPr>
          <w:p w14:paraId="3FC95D60" w14:textId="2F60DEC9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B10081D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70DCC">
              <w:rPr>
                <w:rFonts w:asciiTheme="majorBidi" w:eastAsia="MS Mincho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1140B04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8F76110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70DCC" w:rsidRPr="00D70DCC" w14:paraId="3D07450F" w14:textId="77777777" w:rsidTr="005834B4">
        <w:trPr>
          <w:tblHeader/>
        </w:trPr>
        <w:tc>
          <w:tcPr>
            <w:tcW w:w="4230" w:type="dxa"/>
          </w:tcPr>
          <w:p w14:paraId="493085E8" w14:textId="4FC0B586" w:rsidR="00D70DCC" w:rsidRPr="00D70DCC" w:rsidRDefault="00075627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A3FF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30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14:paraId="658E006D" w14:textId="3678BCB3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3B34C10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9BBF5" w14:textId="175F2B6B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92C7E0C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C563E" w14:textId="2293DB0E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7B57817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CF606" w14:textId="3384A3AA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</w:tr>
      <w:tr w:rsidR="00D70DCC" w:rsidRPr="00D70DCC" w14:paraId="4732F357" w14:textId="77777777" w:rsidTr="005834B4">
        <w:trPr>
          <w:trHeight w:hRule="exact" w:val="389"/>
          <w:tblHeader/>
        </w:trPr>
        <w:tc>
          <w:tcPr>
            <w:tcW w:w="4230" w:type="dxa"/>
          </w:tcPr>
          <w:p w14:paraId="5AF1141C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D9D50D5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DCC" w:rsidRPr="00D70DCC" w14:paraId="1375ADEF" w14:textId="77777777" w:rsidTr="005834B4">
        <w:trPr>
          <w:trHeight w:hRule="exact" w:val="389"/>
        </w:trPr>
        <w:tc>
          <w:tcPr>
            <w:tcW w:w="4230" w:type="dxa"/>
          </w:tcPr>
          <w:p w14:paraId="08AE231B" w14:textId="77777777" w:rsidR="00D70DCC" w:rsidRPr="00D70DCC" w:rsidRDefault="00D70DCC" w:rsidP="00864269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B8575C3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38118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7C6BF5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6619A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B5BB6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A3E3E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8" w:firstLine="1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2A44C" w14:textId="77777777" w:rsidR="00D70DCC" w:rsidRPr="00D70DCC" w:rsidRDefault="00D70DCC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038E1" w:rsidRPr="00D70DCC" w14:paraId="0006CE60" w14:textId="77777777" w:rsidTr="005834B4">
        <w:trPr>
          <w:trHeight w:hRule="exact" w:val="360"/>
        </w:trPr>
        <w:tc>
          <w:tcPr>
            <w:tcW w:w="4230" w:type="dxa"/>
          </w:tcPr>
          <w:p w14:paraId="249E77C0" w14:textId="6D9D9EBA" w:rsidR="00C038E1" w:rsidRPr="00D70DCC" w:rsidRDefault="00C038E1" w:rsidP="00075627">
            <w:pPr>
              <w:tabs>
                <w:tab w:val="left" w:pos="7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6E64D6FD" w14:textId="531BB361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98AABD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DACDD4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172E8E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1F70C" w14:textId="4A4F2389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2,041,048</w:t>
            </w:r>
          </w:p>
        </w:tc>
        <w:tc>
          <w:tcPr>
            <w:tcW w:w="270" w:type="dxa"/>
          </w:tcPr>
          <w:p w14:paraId="7E4F4BB1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17B851" w14:textId="4DCAD147" w:rsidR="00C038E1" w:rsidRPr="00D70DCC" w:rsidRDefault="00C038E1" w:rsidP="001E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1,973,191</w:t>
            </w:r>
          </w:p>
        </w:tc>
      </w:tr>
      <w:tr w:rsidR="00C038E1" w:rsidRPr="00D70DCC" w14:paraId="28D746EC" w14:textId="77777777" w:rsidTr="005834B4">
        <w:trPr>
          <w:trHeight w:hRule="exact" w:val="360"/>
        </w:trPr>
        <w:tc>
          <w:tcPr>
            <w:tcW w:w="4230" w:type="dxa"/>
          </w:tcPr>
          <w:p w14:paraId="2027EF46" w14:textId="565FDE79" w:rsidR="00C038E1" w:rsidRPr="00D70DCC" w:rsidRDefault="00C038E1" w:rsidP="0007562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37132553" w14:textId="68BD7F34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8BC0E8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7489BB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491BF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7F273" w14:textId="591329C4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126,811</w:t>
            </w:r>
          </w:p>
        </w:tc>
        <w:tc>
          <w:tcPr>
            <w:tcW w:w="270" w:type="dxa"/>
          </w:tcPr>
          <w:p w14:paraId="274D0A1C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9A6F8" w14:textId="48118D09" w:rsidR="00C038E1" w:rsidRPr="00075627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75627">
              <w:rPr>
                <w:rFonts w:ascii="Angsana New" w:eastAsia="MS Mincho" w:hAnsi="Angsana New"/>
                <w:sz w:val="30"/>
                <w:szCs w:val="30"/>
                <w:lang w:val="en-GB"/>
              </w:rPr>
              <w:t>1</w:t>
            </w:r>
            <w:r w:rsidR="00C1722B">
              <w:rPr>
                <w:rFonts w:ascii="Angsana New" w:eastAsia="MS Mincho" w:hAnsi="Angsana New"/>
                <w:sz w:val="30"/>
                <w:szCs w:val="30"/>
                <w:lang w:val="en-GB"/>
              </w:rPr>
              <w:t>71</w:t>
            </w:r>
            <w:r w:rsidR="00B0370F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C1722B">
              <w:rPr>
                <w:rFonts w:ascii="Angsana New" w:eastAsia="MS Mincho" w:hAnsi="Angsana New"/>
                <w:sz w:val="30"/>
                <w:szCs w:val="30"/>
                <w:lang w:val="en-GB"/>
              </w:rPr>
              <w:t>739</w:t>
            </w:r>
          </w:p>
        </w:tc>
      </w:tr>
      <w:tr w:rsidR="00C038E1" w:rsidRPr="00D70DCC" w14:paraId="672E301A" w14:textId="77777777" w:rsidTr="005834B4">
        <w:trPr>
          <w:trHeight w:hRule="exact" w:val="360"/>
        </w:trPr>
        <w:tc>
          <w:tcPr>
            <w:tcW w:w="4230" w:type="dxa"/>
          </w:tcPr>
          <w:p w14:paraId="49A99B5F" w14:textId="237BFB06" w:rsidR="00C038E1" w:rsidRPr="008A3FF3" w:rsidRDefault="00C038E1" w:rsidP="0007562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ขายวั</w:t>
            </w:r>
            <w:r w:rsidR="0060184B">
              <w:rPr>
                <w:rFonts w:ascii="Angsana New" w:eastAsia="MS Mincho" w:hAnsi="Angsana New" w:hint="cs"/>
                <w:sz w:val="30"/>
                <w:szCs w:val="30"/>
                <w:cs/>
              </w:rPr>
              <w:t>ตถุดิบ</w:t>
            </w:r>
          </w:p>
        </w:tc>
        <w:tc>
          <w:tcPr>
            <w:tcW w:w="990" w:type="dxa"/>
          </w:tcPr>
          <w:p w14:paraId="0ABA7889" w14:textId="5B79BB53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AEDE43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1768D" w14:textId="68144C78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7DBA44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FA1A3" w14:textId="65E2A3F3" w:rsidR="00C038E1" w:rsidRPr="00C038E1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40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,761</w:t>
            </w:r>
          </w:p>
        </w:tc>
        <w:tc>
          <w:tcPr>
            <w:tcW w:w="270" w:type="dxa"/>
          </w:tcPr>
          <w:p w14:paraId="51C8C95F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23594" w14:textId="42B87D97" w:rsidR="00C038E1" w:rsidRPr="00075627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35,373</w:t>
            </w:r>
          </w:p>
        </w:tc>
      </w:tr>
      <w:tr w:rsidR="00C038E1" w:rsidRPr="00D70DCC" w14:paraId="6B957E32" w14:textId="77777777" w:rsidTr="005834B4">
        <w:trPr>
          <w:trHeight w:hRule="exact" w:val="360"/>
        </w:trPr>
        <w:tc>
          <w:tcPr>
            <w:tcW w:w="4230" w:type="dxa"/>
          </w:tcPr>
          <w:p w14:paraId="76C5DD66" w14:textId="48CB816D" w:rsidR="00C038E1" w:rsidRPr="00D70DCC" w:rsidRDefault="00C038E1" w:rsidP="0007562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FCB76E9" w14:textId="48C5EE78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9D8F00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3E258" w14:textId="200924AA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8F20A9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4D34E" w14:textId="4B18B333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4,241</w:t>
            </w:r>
          </w:p>
        </w:tc>
        <w:tc>
          <w:tcPr>
            <w:tcW w:w="270" w:type="dxa"/>
          </w:tcPr>
          <w:p w14:paraId="4A8B1DFE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A7E20" w14:textId="6398857B" w:rsidR="00C038E1" w:rsidRPr="00075627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75627">
              <w:rPr>
                <w:rFonts w:ascii="Angsana New" w:eastAsia="MS Mincho" w:hAnsi="Angsana New"/>
                <w:sz w:val="30"/>
                <w:szCs w:val="30"/>
                <w:lang w:val="en-GB"/>
              </w:rPr>
              <w:t>4,089</w:t>
            </w:r>
          </w:p>
        </w:tc>
      </w:tr>
      <w:tr w:rsidR="00C038E1" w:rsidRPr="00D70DCC" w14:paraId="1038B45D" w14:textId="77777777" w:rsidTr="005834B4">
        <w:trPr>
          <w:trHeight w:hRule="exact" w:val="360"/>
        </w:trPr>
        <w:tc>
          <w:tcPr>
            <w:tcW w:w="4230" w:type="dxa"/>
          </w:tcPr>
          <w:p w14:paraId="65C88281" w14:textId="71BC3391" w:rsidR="00C038E1" w:rsidRPr="00D70DCC" w:rsidRDefault="00C038E1" w:rsidP="0007562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D0CF3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58438699" w14:textId="6C5A3FBE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8F7F76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19B093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97E806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CE1E1" w14:textId="0D9F8B84" w:rsidR="00C038E1" w:rsidRPr="00D70DCC" w:rsidRDefault="00C038E1" w:rsidP="00C17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600,972</w:t>
            </w:r>
          </w:p>
        </w:tc>
        <w:tc>
          <w:tcPr>
            <w:tcW w:w="270" w:type="dxa"/>
          </w:tcPr>
          <w:p w14:paraId="4A625B51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5FF87" w14:textId="256C9555" w:rsidR="00C038E1" w:rsidRPr="00075627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75627">
              <w:rPr>
                <w:rFonts w:ascii="Angsana New" w:eastAsia="MS Mincho" w:hAnsi="Angsana New"/>
                <w:sz w:val="30"/>
                <w:szCs w:val="30"/>
                <w:lang w:val="en-GB"/>
              </w:rPr>
              <w:t>978,573</w:t>
            </w:r>
          </w:p>
        </w:tc>
      </w:tr>
      <w:tr w:rsidR="00C038E1" w:rsidRPr="00D70DCC" w14:paraId="541F4054" w14:textId="77777777" w:rsidTr="005834B4">
        <w:trPr>
          <w:trHeight w:hRule="exact" w:val="360"/>
        </w:trPr>
        <w:tc>
          <w:tcPr>
            <w:tcW w:w="4230" w:type="dxa"/>
          </w:tcPr>
          <w:p w14:paraId="6CDBE248" w14:textId="6A5A407B" w:rsidR="00C038E1" w:rsidRPr="00D70DCC" w:rsidRDefault="00C038E1" w:rsidP="0007562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4A84C902" w14:textId="5D4C472B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203E72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088AC1" w14:textId="0F3CE855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C00B2B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95087" w14:textId="3CB7EE3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133810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AA2AA" w14:textId="739006D4" w:rsidR="00C038E1" w:rsidRPr="00075627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75627">
              <w:rPr>
                <w:rFonts w:ascii="Angsana New" w:eastAsia="MS Mincho" w:hAnsi="Angsana New"/>
                <w:sz w:val="30"/>
                <w:szCs w:val="30"/>
                <w:lang w:val="en-GB"/>
              </w:rPr>
              <w:t>940</w:t>
            </w:r>
          </w:p>
        </w:tc>
      </w:tr>
      <w:tr w:rsidR="00C038E1" w:rsidRPr="00D70DCC" w14:paraId="1B0EE510" w14:textId="77777777" w:rsidTr="005834B4">
        <w:trPr>
          <w:trHeight w:hRule="exact" w:val="360"/>
        </w:trPr>
        <w:tc>
          <w:tcPr>
            <w:tcW w:w="4230" w:type="dxa"/>
          </w:tcPr>
          <w:p w14:paraId="61A56AD9" w14:textId="7E07DA4D" w:rsidR="00C038E1" w:rsidRPr="00D70DCC" w:rsidRDefault="00C038E1" w:rsidP="0007562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2200EDC9" w14:textId="5253333B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AF0187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A52CA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6D272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428B1" w14:textId="773A94B6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74,533</w:t>
            </w:r>
          </w:p>
        </w:tc>
        <w:tc>
          <w:tcPr>
            <w:tcW w:w="270" w:type="dxa"/>
          </w:tcPr>
          <w:p w14:paraId="5BFA00DD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01413" w14:textId="280E54A1" w:rsidR="00C038E1" w:rsidRPr="00075627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75627">
              <w:rPr>
                <w:rFonts w:ascii="Angsana New" w:eastAsia="MS Mincho" w:hAnsi="Angsana New"/>
                <w:sz w:val="30"/>
                <w:szCs w:val="30"/>
                <w:lang w:val="en-GB"/>
              </w:rPr>
              <w:t>77,576</w:t>
            </w:r>
          </w:p>
        </w:tc>
      </w:tr>
      <w:tr w:rsidR="00C038E1" w:rsidRPr="00D70DCC" w14:paraId="2EF71F41" w14:textId="77777777" w:rsidTr="005834B4">
        <w:trPr>
          <w:trHeight w:hRule="exact" w:val="360"/>
        </w:trPr>
        <w:tc>
          <w:tcPr>
            <w:tcW w:w="4230" w:type="dxa"/>
          </w:tcPr>
          <w:p w14:paraId="25764738" w14:textId="7F8725A4" w:rsidR="00C038E1" w:rsidRPr="00D70DCC" w:rsidRDefault="00C038E1" w:rsidP="0007562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ขนส่งรับคืน</w:t>
            </w:r>
          </w:p>
        </w:tc>
        <w:tc>
          <w:tcPr>
            <w:tcW w:w="990" w:type="dxa"/>
          </w:tcPr>
          <w:p w14:paraId="4596EFDB" w14:textId="5CE14CE0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7C8D75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4BA6BC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70D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83CFC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85C5A" w14:textId="1D67F711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6,470</w:t>
            </w:r>
          </w:p>
        </w:tc>
        <w:tc>
          <w:tcPr>
            <w:tcW w:w="270" w:type="dxa"/>
          </w:tcPr>
          <w:p w14:paraId="4ADBA324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E69A0" w14:textId="2650008E" w:rsidR="00C038E1" w:rsidRPr="00075627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75627">
              <w:rPr>
                <w:rFonts w:ascii="Angsana New" w:eastAsia="MS Mincho" w:hAnsi="Angsana New"/>
                <w:sz w:val="30"/>
                <w:szCs w:val="30"/>
                <w:lang w:val="en-GB"/>
              </w:rPr>
              <w:t>11,066</w:t>
            </w:r>
          </w:p>
        </w:tc>
      </w:tr>
      <w:tr w:rsidR="00C038E1" w:rsidRPr="00D70DCC" w14:paraId="4B1E105C" w14:textId="77777777" w:rsidTr="005834B4">
        <w:tc>
          <w:tcPr>
            <w:tcW w:w="4230" w:type="dxa"/>
          </w:tcPr>
          <w:p w14:paraId="3168875C" w14:textId="3BC1F7C5" w:rsidR="00C038E1" w:rsidRPr="00D70DCC" w:rsidRDefault="00C038E1" w:rsidP="00B14365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121DA50C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181EC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1F5ED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471F9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450E02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37578B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629CA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C038E1" w:rsidRPr="00D70DCC" w14:paraId="7033790A" w14:textId="77777777" w:rsidTr="005834B4">
        <w:tc>
          <w:tcPr>
            <w:tcW w:w="4230" w:type="dxa"/>
          </w:tcPr>
          <w:p w14:paraId="5B667B6D" w14:textId="640301D6" w:rsidR="00C038E1" w:rsidRPr="00D70DCC" w:rsidRDefault="00C038E1" w:rsidP="00B14365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0599F4EB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5998F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F0FA03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410B2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13AB4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5F483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23FB9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038E1" w:rsidRPr="00D70DCC" w14:paraId="1859E496" w14:textId="77777777" w:rsidTr="005834B4">
        <w:tc>
          <w:tcPr>
            <w:tcW w:w="4230" w:type="dxa"/>
          </w:tcPr>
          <w:p w14:paraId="01B776DD" w14:textId="77777777" w:rsidR="00C038E1" w:rsidRPr="00D70DCC" w:rsidRDefault="00C038E1" w:rsidP="00075627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 xml:space="preserve">    </w:t>
            </w:r>
            <w:r w:rsidRPr="00D70DC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</w:tcPr>
          <w:p w14:paraId="7657A412" w14:textId="387DFED9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240,168</w:t>
            </w:r>
          </w:p>
        </w:tc>
        <w:tc>
          <w:tcPr>
            <w:tcW w:w="270" w:type="dxa"/>
          </w:tcPr>
          <w:p w14:paraId="1B3E31B1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05141D" w14:textId="2615B79A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239,156</w:t>
            </w:r>
          </w:p>
        </w:tc>
        <w:tc>
          <w:tcPr>
            <w:tcW w:w="270" w:type="dxa"/>
          </w:tcPr>
          <w:p w14:paraId="29E17AF2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66AA8" w14:textId="17CBCEE0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130,768</w:t>
            </w:r>
          </w:p>
        </w:tc>
        <w:tc>
          <w:tcPr>
            <w:tcW w:w="270" w:type="dxa"/>
          </w:tcPr>
          <w:p w14:paraId="24A69995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EA7D9" w14:textId="24BF7AE2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129,088</w:t>
            </w:r>
          </w:p>
        </w:tc>
      </w:tr>
      <w:tr w:rsidR="00C038E1" w:rsidRPr="00D70DCC" w14:paraId="2936CE55" w14:textId="77777777" w:rsidTr="005834B4">
        <w:tc>
          <w:tcPr>
            <w:tcW w:w="4230" w:type="dxa"/>
          </w:tcPr>
          <w:p w14:paraId="4BA2FD2C" w14:textId="77777777" w:rsidR="00C038E1" w:rsidRPr="00D70DCC" w:rsidRDefault="00C038E1" w:rsidP="00075627">
            <w:pPr>
              <w:tabs>
                <w:tab w:val="clear" w:pos="227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46D7610B" w14:textId="54A6A319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1,242</w:t>
            </w:r>
          </w:p>
        </w:tc>
        <w:tc>
          <w:tcPr>
            <w:tcW w:w="270" w:type="dxa"/>
          </w:tcPr>
          <w:p w14:paraId="4FB2B797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39F878" w14:textId="418E3B39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1,229</w:t>
            </w:r>
          </w:p>
        </w:tc>
        <w:tc>
          <w:tcPr>
            <w:tcW w:w="270" w:type="dxa"/>
          </w:tcPr>
          <w:p w14:paraId="48FDDA8D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62D96" w14:textId="00CC2439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270" w:type="dxa"/>
          </w:tcPr>
          <w:p w14:paraId="60FFAF94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FA3AC" w14:textId="24245D9C" w:rsidR="00C038E1" w:rsidRPr="00D70DCC" w:rsidRDefault="00C038E1" w:rsidP="006B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1,121</w:t>
            </w:r>
          </w:p>
        </w:tc>
      </w:tr>
      <w:tr w:rsidR="00C038E1" w:rsidRPr="00D70DCC" w14:paraId="4887E73B" w14:textId="77777777" w:rsidTr="005834B4">
        <w:trPr>
          <w:trHeight w:hRule="exact" w:val="288"/>
        </w:trPr>
        <w:tc>
          <w:tcPr>
            <w:tcW w:w="4230" w:type="dxa"/>
          </w:tcPr>
          <w:p w14:paraId="36966C58" w14:textId="77777777" w:rsidR="00C038E1" w:rsidRPr="00D70DCC" w:rsidRDefault="00C038E1" w:rsidP="00B14365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7412A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1BAFE4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378A2F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BCE412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66CD2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096571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57FE3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C038E1" w:rsidRPr="00D70DCC" w14:paraId="015D5253" w14:textId="77777777" w:rsidTr="005834B4">
        <w:tc>
          <w:tcPr>
            <w:tcW w:w="4230" w:type="dxa"/>
          </w:tcPr>
          <w:p w14:paraId="20BE8C04" w14:textId="77777777" w:rsidR="00C038E1" w:rsidRPr="00D70DCC" w:rsidRDefault="00C038E1" w:rsidP="00B14365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90E372A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72B90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FEFCF8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B7EC7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B531D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04990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304D6" w14:textId="77777777" w:rsidR="00C038E1" w:rsidRPr="00D70DCC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038E1" w:rsidRPr="00D70DCC" w14:paraId="0472C004" w14:textId="77777777" w:rsidTr="005834B4">
        <w:tc>
          <w:tcPr>
            <w:tcW w:w="4230" w:type="dxa"/>
          </w:tcPr>
          <w:p w14:paraId="742BDFB0" w14:textId="77777777" w:rsidR="00C038E1" w:rsidRPr="00D70DCC" w:rsidRDefault="00C038E1" w:rsidP="0007562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990" w:type="dxa"/>
          </w:tcPr>
          <w:p w14:paraId="52316337" w14:textId="7450208F" w:rsidR="00C038E1" w:rsidRPr="00D70DCC" w:rsidRDefault="00C038E1" w:rsidP="006B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7,6</w:t>
            </w:r>
            <w:r w:rsidR="00D42F23">
              <w:rPr>
                <w:rFonts w:asciiTheme="majorBidi" w:eastAsia="MS Mincho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4BB81929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AA0E1C" w14:textId="3179E811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5,820</w:t>
            </w:r>
          </w:p>
        </w:tc>
        <w:tc>
          <w:tcPr>
            <w:tcW w:w="270" w:type="dxa"/>
          </w:tcPr>
          <w:p w14:paraId="46EC4EAB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2D1C1" w14:textId="32963EB4" w:rsidR="00C038E1" w:rsidRPr="00D70DCC" w:rsidRDefault="00C038E1" w:rsidP="00A4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4,334</w:t>
            </w:r>
          </w:p>
        </w:tc>
        <w:tc>
          <w:tcPr>
            <w:tcW w:w="270" w:type="dxa"/>
          </w:tcPr>
          <w:p w14:paraId="0585DEF0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C6608B" w14:textId="3752E6A3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3,674</w:t>
            </w:r>
          </w:p>
        </w:tc>
      </w:tr>
      <w:tr w:rsidR="00C038E1" w:rsidRPr="00D70DCC" w14:paraId="71BE1F54" w14:textId="77777777" w:rsidTr="005834B4">
        <w:tc>
          <w:tcPr>
            <w:tcW w:w="4230" w:type="dxa"/>
          </w:tcPr>
          <w:p w14:paraId="413D1552" w14:textId="77777777" w:rsidR="00C038E1" w:rsidRPr="00D70DCC" w:rsidRDefault="00C038E1" w:rsidP="0007562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70DC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F67C9A6" w14:textId="5C4655FC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AFBD7F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0582F6" w14:textId="285E716C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1,020</w:t>
            </w:r>
          </w:p>
        </w:tc>
        <w:tc>
          <w:tcPr>
            <w:tcW w:w="270" w:type="dxa"/>
          </w:tcPr>
          <w:p w14:paraId="3E7DD855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0FADC" w14:textId="48F0485F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04BCC9" w14:textId="77777777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B5664" w14:textId="3A67D588" w:rsidR="00C038E1" w:rsidRPr="00D70DCC" w:rsidRDefault="00C038E1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</w:tbl>
    <w:p w14:paraId="5C69E2A9" w14:textId="31F5EE87" w:rsidR="00EF47F2" w:rsidRPr="00044E5A" w:rsidRDefault="00EF4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  <w:cs/>
        </w:rPr>
      </w:pPr>
    </w:p>
    <w:p w14:paraId="0E09EB1F" w14:textId="3E380497" w:rsidR="00A07525" w:rsidRPr="00CE145B" w:rsidRDefault="00A07525" w:rsidP="00AC5CED">
      <w:pPr>
        <w:tabs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48"/>
        <w:gridCol w:w="972"/>
        <w:gridCol w:w="270"/>
        <w:gridCol w:w="990"/>
        <w:gridCol w:w="270"/>
        <w:gridCol w:w="1080"/>
        <w:gridCol w:w="270"/>
        <w:gridCol w:w="1170"/>
      </w:tblGrid>
      <w:tr w:rsidR="00F04897" w:rsidRPr="006A5DCA" w14:paraId="45F48E51" w14:textId="77777777" w:rsidTr="005834B4">
        <w:trPr>
          <w:tblHeader/>
        </w:trPr>
        <w:tc>
          <w:tcPr>
            <w:tcW w:w="4248" w:type="dxa"/>
          </w:tcPr>
          <w:p w14:paraId="1E5D5CB6" w14:textId="5DEC14D9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7EBA79D2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E066F9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5DB37B3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14365" w:rsidRPr="006A5DCA" w14:paraId="1091AD43" w14:textId="77777777" w:rsidTr="005834B4">
        <w:trPr>
          <w:tblHeader/>
        </w:trPr>
        <w:tc>
          <w:tcPr>
            <w:tcW w:w="4248" w:type="dxa"/>
          </w:tcPr>
          <w:p w14:paraId="0EB07626" w14:textId="77777777" w:rsidR="00B14365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6642E" w14:textId="0A045715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28FE2642" w14:textId="0DC4DDD0" w:rsidR="00B14365" w:rsidRPr="006A5DCA" w:rsidRDefault="00075627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90E7B08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2BF90" w14:textId="07953970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CBF976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E1156" w14:textId="3C7D840C" w:rsidR="00B14365" w:rsidRPr="006A5DCA" w:rsidRDefault="00075627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D5BF88B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31C732" w14:textId="77777777" w:rsidR="00B14365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0C5AC058" w14:textId="44F7CC4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14365" w:rsidRPr="006A5DCA" w14:paraId="61859DD4" w14:textId="77777777" w:rsidTr="005834B4">
        <w:trPr>
          <w:tblHeader/>
        </w:trPr>
        <w:tc>
          <w:tcPr>
            <w:tcW w:w="4248" w:type="dxa"/>
          </w:tcPr>
          <w:p w14:paraId="52048D6B" w14:textId="088CA5F9" w:rsidR="00B14365" w:rsidRPr="006A5DCA" w:rsidRDefault="00B14365" w:rsidP="00B7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2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72" w:type="dxa"/>
          </w:tcPr>
          <w:p w14:paraId="13B23377" w14:textId="4CA011A4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6D1DCB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1CCC1E" w14:textId="0BDB8403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CF466E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DD841" w14:textId="39EA4F52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EE1DD7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B8E0F" w14:textId="1422B768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14365" w:rsidRPr="006A5DCA" w14:paraId="204478CE" w14:textId="77777777" w:rsidTr="005834B4">
        <w:trPr>
          <w:trHeight w:val="281"/>
          <w:tblHeader/>
        </w:trPr>
        <w:tc>
          <w:tcPr>
            <w:tcW w:w="4248" w:type="dxa"/>
          </w:tcPr>
          <w:p w14:paraId="5E04B9B0" w14:textId="77777777" w:rsidR="00B14365" w:rsidRPr="006A5DCA" w:rsidRDefault="00B14365" w:rsidP="00B14365">
            <w:pPr>
              <w:spacing w:line="380" w:lineRule="exact"/>
              <w:ind w:right="-20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022" w:type="dxa"/>
            <w:gridSpan w:val="7"/>
          </w:tcPr>
          <w:p w14:paraId="76546F73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4365" w:rsidRPr="006A5DCA" w14:paraId="00E826A0" w14:textId="77777777" w:rsidTr="005834B4">
        <w:tc>
          <w:tcPr>
            <w:tcW w:w="4248" w:type="dxa"/>
          </w:tcPr>
          <w:p w14:paraId="7DDB2B35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72" w:type="dxa"/>
          </w:tcPr>
          <w:p w14:paraId="5C158F2E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CC86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D1156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EF639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8A459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5DAA7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1F6DB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365" w:rsidRPr="006A5DCA" w14:paraId="3F24B465" w14:textId="77777777" w:rsidTr="005834B4">
        <w:tc>
          <w:tcPr>
            <w:tcW w:w="4248" w:type="dxa"/>
          </w:tcPr>
          <w:p w14:paraId="651E6D4A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5B538D51" w14:textId="115D8249" w:rsidR="00B14365" w:rsidRPr="006A5DCA" w:rsidRDefault="00C038E1" w:rsidP="006B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F615523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BEB18" w14:textId="7F9F73A5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846C738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57E77" w14:textId="1CC4762D" w:rsidR="00B14365" w:rsidRPr="00C038E1" w:rsidRDefault="00C038E1" w:rsidP="00AD3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,022,</w:t>
            </w:r>
            <w:r w:rsidRPr="00A42446">
              <w:rPr>
                <w:rFonts w:asciiTheme="majorBidi" w:eastAsia="MS Mincho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60E1943D" w14:textId="285E65B8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0CF7C" w14:textId="704D6315" w:rsidR="00B14365" w:rsidRPr="006A5DCA" w:rsidRDefault="00B14365" w:rsidP="00B7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1,172,011</w:t>
            </w:r>
          </w:p>
        </w:tc>
      </w:tr>
      <w:tr w:rsidR="00B14365" w:rsidRPr="006A5DCA" w14:paraId="7A9EC582" w14:textId="77777777" w:rsidTr="005834B4">
        <w:tc>
          <w:tcPr>
            <w:tcW w:w="4248" w:type="dxa"/>
          </w:tcPr>
          <w:p w14:paraId="16F23071" w14:textId="73D2A191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2" w:type="dxa"/>
          </w:tcPr>
          <w:p w14:paraId="64390C3B" w14:textId="4B5BE6E9" w:rsidR="00B14365" w:rsidRPr="006A5DCA" w:rsidRDefault="00C038E1" w:rsidP="006B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972193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0050D" w14:textId="23248AA9" w:rsidR="00B14365" w:rsidRDefault="00B14365" w:rsidP="00AD3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65FEBF47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FCF4DC" w14:textId="37F65BD0" w:rsidR="00B14365" w:rsidRPr="006A5DCA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A959C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5A348D" w14:textId="63DF2153" w:rsidR="00B14365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4365" w:rsidRPr="006A5DCA" w14:paraId="071F74CD" w14:textId="77777777" w:rsidTr="005834B4">
        <w:tc>
          <w:tcPr>
            <w:tcW w:w="4248" w:type="dxa"/>
          </w:tcPr>
          <w:p w14:paraId="4F739045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F7297D6" w14:textId="1FB661EC" w:rsidR="00B14365" w:rsidRPr="006A5DCA" w:rsidRDefault="00C038E1" w:rsidP="006B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37AE62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99D93" w14:textId="29658BC8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788EDE2D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E5305" w14:textId="012D0EA3" w:rsidR="00B14365" w:rsidRPr="00050AAA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1,022,229</w:t>
            </w:r>
          </w:p>
        </w:tc>
        <w:tc>
          <w:tcPr>
            <w:tcW w:w="270" w:type="dxa"/>
          </w:tcPr>
          <w:p w14:paraId="20F3A53C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16AE09" w14:textId="7CBA226B" w:rsidR="00B14365" w:rsidRPr="00F765E2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1,172,011</w:t>
            </w:r>
          </w:p>
        </w:tc>
      </w:tr>
      <w:tr w:rsidR="00B14365" w:rsidRPr="006A5DCA" w14:paraId="47EF0915" w14:textId="77777777" w:rsidTr="005834B4">
        <w:tc>
          <w:tcPr>
            <w:tcW w:w="4248" w:type="dxa"/>
          </w:tcPr>
          <w:p w14:paraId="5CD094AB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8E446CD" w14:textId="32D75614" w:rsidR="00B14365" w:rsidRPr="006A5DCA" w:rsidRDefault="00C038E1" w:rsidP="006B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7D08C7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C6A01E" w14:textId="009B192D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99968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F0405" w14:textId="36975F75" w:rsidR="00B14365" w:rsidRPr="006A5DCA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A1A78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64197" w14:textId="7C336CEF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4365" w:rsidRPr="006A5DCA" w14:paraId="280E18CB" w14:textId="77777777" w:rsidTr="005834B4">
        <w:trPr>
          <w:trHeight w:val="380"/>
        </w:trPr>
        <w:tc>
          <w:tcPr>
            <w:tcW w:w="4248" w:type="dxa"/>
          </w:tcPr>
          <w:p w14:paraId="383C528E" w14:textId="7EEEBB9C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D37E8F3" w14:textId="0A0E11B7" w:rsidR="00B14365" w:rsidRPr="006A5DCA" w:rsidRDefault="00C038E1" w:rsidP="004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F0AA89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B3823" w14:textId="77A28E49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323585E9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0466" w14:textId="6835CA11" w:rsidR="00B14365" w:rsidRPr="00050AAA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1,022,229</w:t>
            </w:r>
          </w:p>
        </w:tc>
        <w:tc>
          <w:tcPr>
            <w:tcW w:w="270" w:type="dxa"/>
          </w:tcPr>
          <w:p w14:paraId="3A38A535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26A82A" w14:textId="4A6731CE" w:rsidR="00B14365" w:rsidRPr="00F765E2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1,172,011</w:t>
            </w:r>
          </w:p>
        </w:tc>
      </w:tr>
      <w:tr w:rsidR="00677FF3" w:rsidRPr="006A5DCA" w14:paraId="5E6FD02D" w14:textId="77777777" w:rsidTr="005834B4">
        <w:trPr>
          <w:trHeight w:hRule="exact" w:val="403"/>
        </w:trPr>
        <w:tc>
          <w:tcPr>
            <w:tcW w:w="4248" w:type="dxa"/>
          </w:tcPr>
          <w:p w14:paraId="6ED56DED" w14:textId="77777777" w:rsidR="00677FF3" w:rsidRDefault="00677FF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0CE71489" w14:textId="77777777" w:rsidR="00677FF3" w:rsidRPr="006A5DCA" w:rsidRDefault="00677FF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B93EE" w14:textId="77777777" w:rsidR="00677FF3" w:rsidRPr="006A5DCA" w:rsidRDefault="00677FF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F36C1DE" w14:textId="77777777" w:rsidR="00677FF3" w:rsidRPr="006A5DCA" w:rsidRDefault="00677FF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82229" w14:textId="77777777" w:rsidR="00677FF3" w:rsidRPr="006A5DCA" w:rsidRDefault="00677FF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0367CC" w14:textId="77777777" w:rsidR="00677FF3" w:rsidRPr="00050AAA" w:rsidRDefault="00677FF3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1BBF9" w14:textId="77777777" w:rsidR="00677FF3" w:rsidRPr="006A5DCA" w:rsidRDefault="00677FF3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B852882" w14:textId="77777777" w:rsidR="00677FF3" w:rsidRPr="00F765E2" w:rsidRDefault="00677FF3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365" w:rsidRPr="006A5DCA" w14:paraId="27C7C465" w14:textId="77777777" w:rsidTr="005834B4">
        <w:tc>
          <w:tcPr>
            <w:tcW w:w="4248" w:type="dxa"/>
          </w:tcPr>
          <w:p w14:paraId="673F8DAE" w14:textId="3084CCB3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72" w:type="dxa"/>
          </w:tcPr>
          <w:p w14:paraId="0C2B479F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75874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95519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27CC6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5F7F" w14:textId="77777777" w:rsidR="00B14365" w:rsidRPr="006A5DCA" w:rsidRDefault="00B14365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3B05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51E4E9" w14:textId="77777777" w:rsidR="00B14365" w:rsidRPr="006A5DCA" w:rsidRDefault="00B14365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3AC" w:rsidRPr="006A5DCA" w14:paraId="50F05D9C" w14:textId="77777777" w:rsidTr="005834B4">
        <w:tc>
          <w:tcPr>
            <w:tcW w:w="4248" w:type="dxa"/>
          </w:tcPr>
          <w:p w14:paraId="35C61302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0AD41609" w14:textId="7295E1B6" w:rsidR="008C33AC" w:rsidRPr="006A5DCA" w:rsidRDefault="00C038E1" w:rsidP="006B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E16BD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FE5F" w14:textId="0D9BA663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D2E59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7C9C6" w14:textId="5A3A4F94" w:rsidR="008C33AC" w:rsidRPr="006A5DCA" w:rsidRDefault="00C038E1" w:rsidP="00AA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78,400</w:t>
            </w:r>
          </w:p>
        </w:tc>
        <w:tc>
          <w:tcPr>
            <w:tcW w:w="270" w:type="dxa"/>
          </w:tcPr>
          <w:p w14:paraId="1C5488AC" w14:textId="7777777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0BFCDB" w14:textId="76C5E40D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45,566</w:t>
            </w:r>
          </w:p>
        </w:tc>
      </w:tr>
      <w:tr w:rsidR="008C33AC" w:rsidRPr="006A5DCA" w14:paraId="006E31BE" w14:textId="77777777" w:rsidTr="005834B4">
        <w:tc>
          <w:tcPr>
            <w:tcW w:w="4248" w:type="dxa"/>
          </w:tcPr>
          <w:p w14:paraId="304413D9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EBA2E12" w14:textId="7B0106C3" w:rsidR="008C33AC" w:rsidRPr="006A5DCA" w:rsidRDefault="00C038E1" w:rsidP="006B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2,445</w:t>
            </w:r>
          </w:p>
        </w:tc>
        <w:tc>
          <w:tcPr>
            <w:tcW w:w="270" w:type="dxa"/>
          </w:tcPr>
          <w:p w14:paraId="078631E6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34F15D" w14:textId="7CB0C1CC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C4818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662E3" w14:textId="0A0BD715" w:rsidR="008C33AC" w:rsidRPr="006A5DCA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1,445</w:t>
            </w:r>
          </w:p>
        </w:tc>
        <w:tc>
          <w:tcPr>
            <w:tcW w:w="270" w:type="dxa"/>
          </w:tcPr>
          <w:p w14:paraId="2C0C71B6" w14:textId="7777777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732563" w14:textId="1D32EFF3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33AC" w:rsidRPr="006A5DCA" w14:paraId="6AD26A9A" w14:textId="77777777" w:rsidTr="005834B4">
        <w:tc>
          <w:tcPr>
            <w:tcW w:w="4248" w:type="dxa"/>
          </w:tcPr>
          <w:p w14:paraId="1E76F35C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462BFC7" w14:textId="716D6C96" w:rsidR="008C33AC" w:rsidRPr="006A5DCA" w:rsidRDefault="00C038E1" w:rsidP="006B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2,445</w:t>
            </w:r>
          </w:p>
        </w:tc>
        <w:tc>
          <w:tcPr>
            <w:tcW w:w="270" w:type="dxa"/>
          </w:tcPr>
          <w:p w14:paraId="6B6412D7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33A6A8" w14:textId="5613FF6D" w:rsidR="008C33AC" w:rsidRPr="007818A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8D723E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48E10" w14:textId="0346ECD7" w:rsidR="008C33AC" w:rsidRPr="00050AAA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79,845</w:t>
            </w:r>
          </w:p>
        </w:tc>
        <w:tc>
          <w:tcPr>
            <w:tcW w:w="270" w:type="dxa"/>
          </w:tcPr>
          <w:p w14:paraId="1AAAD7FA" w14:textId="7777777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2C5555" w14:textId="20B6F728" w:rsidR="008C33AC" w:rsidRPr="00F765E2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45,566</w:t>
            </w:r>
          </w:p>
        </w:tc>
      </w:tr>
      <w:tr w:rsidR="008C33AC" w:rsidRPr="006A5DCA" w14:paraId="6AF55922" w14:textId="77777777" w:rsidTr="005834B4">
        <w:tc>
          <w:tcPr>
            <w:tcW w:w="4248" w:type="dxa"/>
          </w:tcPr>
          <w:p w14:paraId="25509626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F9D018E" w14:textId="0DEB992D" w:rsidR="008C33AC" w:rsidRPr="006A5DCA" w:rsidRDefault="00C038E1" w:rsidP="006B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15E94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6443B" w14:textId="6570EFCB" w:rsidR="008C33AC" w:rsidRPr="007818A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47DEC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FB58D" w14:textId="72D9533E" w:rsidR="008C33AC" w:rsidRPr="006A5DCA" w:rsidRDefault="00C038E1" w:rsidP="00FD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(38,898)</w:t>
            </w:r>
          </w:p>
        </w:tc>
        <w:tc>
          <w:tcPr>
            <w:tcW w:w="270" w:type="dxa"/>
          </w:tcPr>
          <w:p w14:paraId="5CD4D4F0" w14:textId="7777777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F9D88C" w14:textId="455D8ADB" w:rsidR="008C33AC" w:rsidRPr="00F765E2" w:rsidRDefault="008C33AC" w:rsidP="00BB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(40,947)</w:t>
            </w:r>
          </w:p>
        </w:tc>
      </w:tr>
      <w:tr w:rsidR="008C33AC" w:rsidRPr="006A5DCA" w14:paraId="5E5339B7" w14:textId="77777777" w:rsidTr="005834B4">
        <w:trPr>
          <w:trHeight w:hRule="exact" w:val="380"/>
        </w:trPr>
        <w:tc>
          <w:tcPr>
            <w:tcW w:w="4248" w:type="dxa"/>
          </w:tcPr>
          <w:p w14:paraId="61696B4E" w14:textId="067BB168" w:rsidR="008C33AC" w:rsidRPr="006A5DCA" w:rsidRDefault="008C33AC" w:rsidP="00FD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4467637" w14:textId="22600F5E" w:rsidR="008C33AC" w:rsidRPr="00DF4B83" w:rsidRDefault="00C038E1" w:rsidP="006B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2,445</w:t>
            </w:r>
          </w:p>
        </w:tc>
        <w:tc>
          <w:tcPr>
            <w:tcW w:w="270" w:type="dxa"/>
          </w:tcPr>
          <w:p w14:paraId="3E31DE84" w14:textId="77777777" w:rsidR="008C33AC" w:rsidRPr="00DF4B83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32532F" w14:textId="4270A807" w:rsidR="008C33AC" w:rsidRPr="00DF4B83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ADF4C3" w14:textId="77777777" w:rsidR="008C33AC" w:rsidRPr="00DF4B83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3A9A5" w14:textId="422FFD4F" w:rsidR="008C33AC" w:rsidRPr="00050AAA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40,94</w:t>
            </w:r>
            <w:r w:rsidR="00A520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DFD963" w14:textId="77777777" w:rsidR="008C33AC" w:rsidRPr="00DF4B83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37885" w14:textId="3AED504F" w:rsidR="008C33AC" w:rsidRPr="00F765E2" w:rsidRDefault="008C33AC" w:rsidP="00742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4,619</w:t>
            </w:r>
          </w:p>
        </w:tc>
      </w:tr>
      <w:tr w:rsidR="008C33AC" w:rsidRPr="006A5DCA" w14:paraId="5FE3BA03" w14:textId="77777777" w:rsidTr="005834B4">
        <w:tc>
          <w:tcPr>
            <w:tcW w:w="4248" w:type="dxa"/>
          </w:tcPr>
          <w:p w14:paraId="04370079" w14:textId="77777777" w:rsidR="008C33AC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3FE0AE8" w14:textId="77777777" w:rsidR="004E3F2F" w:rsidRDefault="004E3F2F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6BF519D" w14:textId="77777777" w:rsidR="004E3F2F" w:rsidRPr="006A5DCA" w:rsidRDefault="004E3F2F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4AACF98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AF913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62153C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575A4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EDC0F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D103A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0466AC" w14:textId="7777777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3AC" w:rsidRPr="006A5DCA" w14:paraId="6DC9E499" w14:textId="77777777" w:rsidTr="005834B4">
        <w:tc>
          <w:tcPr>
            <w:tcW w:w="4248" w:type="dxa"/>
          </w:tcPr>
          <w:p w14:paraId="3E9146CE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72" w:type="dxa"/>
          </w:tcPr>
          <w:p w14:paraId="66563356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C56AB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58B3A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B173F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7AA4D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CFA5A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D393E" w14:textId="77777777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3AC" w:rsidRPr="006A5DCA" w14:paraId="23ECF8A6" w14:textId="77777777" w:rsidTr="005834B4">
        <w:tc>
          <w:tcPr>
            <w:tcW w:w="4248" w:type="dxa"/>
          </w:tcPr>
          <w:p w14:paraId="7553C30E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296EEB7F" w14:textId="4BC52E26" w:rsidR="008C33AC" w:rsidRPr="006A5DCA" w:rsidRDefault="00C038E1" w:rsidP="004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D20E9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43FD7" w14:textId="27CA1A57" w:rsidR="008C33AC" w:rsidRPr="006A5DCA" w:rsidRDefault="008C33AC" w:rsidP="005F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219F5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AB9C7" w14:textId="00B6832B" w:rsidR="008C33AC" w:rsidRPr="006A5DCA" w:rsidRDefault="00C038E1" w:rsidP="004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329,937</w:t>
            </w:r>
          </w:p>
        </w:tc>
        <w:tc>
          <w:tcPr>
            <w:tcW w:w="270" w:type="dxa"/>
          </w:tcPr>
          <w:p w14:paraId="3AE5BED1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62242" w14:textId="37A9AEC1" w:rsidR="008C33AC" w:rsidRPr="006A5DCA" w:rsidRDefault="008C33AC" w:rsidP="00414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312,100</w:t>
            </w:r>
          </w:p>
        </w:tc>
      </w:tr>
      <w:tr w:rsidR="008C33AC" w:rsidRPr="006A5DCA" w14:paraId="2595C7F5" w14:textId="77777777" w:rsidTr="005834B4">
        <w:tc>
          <w:tcPr>
            <w:tcW w:w="4248" w:type="dxa"/>
          </w:tcPr>
          <w:p w14:paraId="550BB465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D147A75" w14:textId="6688495C" w:rsidR="008C33AC" w:rsidRPr="006A5DCA" w:rsidRDefault="00C038E1" w:rsidP="004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AA655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BBDDD4" w14:textId="0F614F74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9C46A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0EB67" w14:textId="373518D2" w:rsidR="008C33AC" w:rsidRPr="006A5DCA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(312,834)</w:t>
            </w:r>
          </w:p>
        </w:tc>
        <w:tc>
          <w:tcPr>
            <w:tcW w:w="270" w:type="dxa"/>
          </w:tcPr>
          <w:p w14:paraId="5EC3A08A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2AAF9" w14:textId="74AB1B15" w:rsidR="008C33AC" w:rsidRPr="006A5DCA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(290,242)</w:t>
            </w:r>
          </w:p>
        </w:tc>
      </w:tr>
      <w:tr w:rsidR="008C33AC" w:rsidRPr="006A5DCA" w14:paraId="6B313F6C" w14:textId="77777777" w:rsidTr="005834B4">
        <w:trPr>
          <w:trHeight w:hRule="exact" w:val="380"/>
        </w:trPr>
        <w:tc>
          <w:tcPr>
            <w:tcW w:w="4248" w:type="dxa"/>
          </w:tcPr>
          <w:p w14:paraId="7E24D000" w14:textId="4233024D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54C9392" w14:textId="15733B4C" w:rsidR="008C33AC" w:rsidRPr="006A5DCA" w:rsidRDefault="00C038E1" w:rsidP="004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646BE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94C6C8" w14:textId="2331D26F" w:rsidR="008C33AC" w:rsidRPr="007818AA" w:rsidRDefault="008C33AC" w:rsidP="0041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AC5BF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D0C1" w14:textId="0B05FE71" w:rsidR="008C33AC" w:rsidRPr="00050AAA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17,103</w:t>
            </w:r>
          </w:p>
        </w:tc>
        <w:tc>
          <w:tcPr>
            <w:tcW w:w="270" w:type="dxa"/>
          </w:tcPr>
          <w:p w14:paraId="507567F0" w14:textId="77777777" w:rsidR="008C33AC" w:rsidRPr="006A5DCA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212FBD" w14:textId="66009605" w:rsidR="008C33AC" w:rsidRPr="00F765E2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21,858</w:t>
            </w:r>
          </w:p>
        </w:tc>
      </w:tr>
      <w:tr w:rsidR="008C33AC" w:rsidRPr="00144E97" w14:paraId="014B3DC1" w14:textId="77777777" w:rsidTr="005834B4">
        <w:trPr>
          <w:trHeight w:hRule="exact" w:val="389"/>
        </w:trPr>
        <w:tc>
          <w:tcPr>
            <w:tcW w:w="4248" w:type="dxa"/>
          </w:tcPr>
          <w:p w14:paraId="2113F265" w14:textId="77777777" w:rsidR="008C33AC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232" w:type="dxa"/>
            <w:gridSpan w:val="3"/>
          </w:tcPr>
          <w:p w14:paraId="1546BDB3" w14:textId="77777777" w:rsidR="008C33AC" w:rsidRPr="00144E97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E8278F" w14:textId="77777777" w:rsidR="008C33AC" w:rsidRPr="00144E97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642873E" w14:textId="77777777" w:rsidR="008C33AC" w:rsidRPr="00144E97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8C33AC" w:rsidRPr="00144E97" w14:paraId="5424BF65" w14:textId="77777777" w:rsidTr="005834B4">
        <w:trPr>
          <w:trHeight w:hRule="exact" w:val="389"/>
        </w:trPr>
        <w:tc>
          <w:tcPr>
            <w:tcW w:w="4248" w:type="dxa"/>
          </w:tcPr>
          <w:p w14:paraId="35FD2B9A" w14:textId="77777777" w:rsidR="008C33AC" w:rsidRPr="00BB7831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Pr="00BB7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32" w:type="dxa"/>
            <w:gridSpan w:val="3"/>
          </w:tcPr>
          <w:p w14:paraId="4C7E739C" w14:textId="77777777" w:rsidR="008C33AC" w:rsidRPr="00144E97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25F826" w14:textId="77777777" w:rsidR="008C33AC" w:rsidRPr="00144E97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DAD806E" w14:textId="77777777" w:rsidR="008C33AC" w:rsidRPr="00144E97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C33AC" w:rsidRPr="00B87F43" w14:paraId="6FE67F7E" w14:textId="77777777" w:rsidTr="005834B4">
        <w:trPr>
          <w:trHeight w:hRule="exact" w:val="389"/>
        </w:trPr>
        <w:tc>
          <w:tcPr>
            <w:tcW w:w="4248" w:type="dxa"/>
          </w:tcPr>
          <w:p w14:paraId="20CF71D1" w14:textId="141D48E2" w:rsidR="008C33AC" w:rsidRPr="00BB7831" w:rsidRDefault="00075627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72" w:type="dxa"/>
            <w:vAlign w:val="center"/>
          </w:tcPr>
          <w:p w14:paraId="514E1686" w14:textId="68F77525" w:rsidR="008C33AC" w:rsidRPr="008948C4" w:rsidRDefault="008C33AC" w:rsidP="004A30F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3BC2E3FA" w14:textId="77777777" w:rsidR="008C33AC" w:rsidRPr="00B87F43" w:rsidRDefault="008C33AC" w:rsidP="004A30F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EB0CABB" w14:textId="16F97595" w:rsidR="008C33AC" w:rsidRPr="00B87F43" w:rsidRDefault="008C33AC" w:rsidP="004A30F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F5E4AC4" w14:textId="77777777" w:rsidR="008C33AC" w:rsidRDefault="008C33AC" w:rsidP="004A3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F670B14" w14:textId="2A8A547F" w:rsidR="008C33AC" w:rsidRPr="00B87F43" w:rsidRDefault="008C33AC" w:rsidP="004A30F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2F210237" w14:textId="77777777" w:rsidR="008C33AC" w:rsidRPr="00B87F43" w:rsidRDefault="008C33AC" w:rsidP="004A30F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205ECCE0" w14:textId="613D96FA" w:rsidR="008C33AC" w:rsidRPr="00B87F43" w:rsidRDefault="008C33AC" w:rsidP="004A30F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8C33AC" w:rsidRPr="00144E97" w14:paraId="51F472BC" w14:textId="77777777" w:rsidTr="005834B4">
        <w:trPr>
          <w:trHeight w:hRule="exact" w:val="389"/>
        </w:trPr>
        <w:tc>
          <w:tcPr>
            <w:tcW w:w="4248" w:type="dxa"/>
          </w:tcPr>
          <w:p w14:paraId="78B607F8" w14:textId="77777777" w:rsidR="008C33AC" w:rsidRPr="00144E97" w:rsidRDefault="008C33AC" w:rsidP="00B143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22" w:type="dxa"/>
            <w:gridSpan w:val="7"/>
          </w:tcPr>
          <w:p w14:paraId="7A5CB764" w14:textId="77777777" w:rsidR="008C33AC" w:rsidRPr="00144E97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33AC" w14:paraId="7B186DED" w14:textId="77777777" w:rsidTr="005834B4">
        <w:trPr>
          <w:trHeight w:hRule="exact" w:val="389"/>
        </w:trPr>
        <w:tc>
          <w:tcPr>
            <w:tcW w:w="4248" w:type="dxa"/>
          </w:tcPr>
          <w:p w14:paraId="529EF8C3" w14:textId="77777777" w:rsidR="008C33AC" w:rsidRPr="00BB7831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972" w:type="dxa"/>
          </w:tcPr>
          <w:p w14:paraId="37BA3ACA" w14:textId="7FFEF9D5" w:rsidR="008C33AC" w:rsidRPr="00E22D25" w:rsidRDefault="00C038E1" w:rsidP="005F4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E2B13" w14:textId="77777777" w:rsidR="008C33AC" w:rsidRPr="00E22D25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773FB" w14:textId="176053F2" w:rsidR="008C33AC" w:rsidRPr="00E22D25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95C97" w14:textId="77777777" w:rsidR="008C33AC" w:rsidRPr="00E22D25" w:rsidRDefault="008C33AC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20917" w14:textId="05368A89" w:rsidR="008C33AC" w:rsidRPr="00ED60A2" w:rsidRDefault="00C038E1" w:rsidP="00B1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22,59</w:t>
            </w:r>
            <w:r w:rsidR="00E130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337120" w14:textId="77777777" w:rsidR="008C33AC" w:rsidRPr="00E22D25" w:rsidRDefault="008C33AC" w:rsidP="00B14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7B431" w14:textId="6881375A" w:rsidR="008C33AC" w:rsidRPr="00ED60A2" w:rsidRDefault="00075627" w:rsidP="00BB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18,981</w:t>
            </w:r>
          </w:p>
        </w:tc>
      </w:tr>
    </w:tbl>
    <w:p w14:paraId="431F6A3D" w14:textId="04306CC2" w:rsidR="0046662A" w:rsidRDefault="00466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45"/>
        <w:gridCol w:w="972"/>
        <w:gridCol w:w="270"/>
        <w:gridCol w:w="990"/>
        <w:gridCol w:w="270"/>
        <w:gridCol w:w="1080"/>
        <w:gridCol w:w="270"/>
        <w:gridCol w:w="1173"/>
      </w:tblGrid>
      <w:tr w:rsidR="003F14C0" w:rsidRPr="006A5DCA" w14:paraId="71A672B2" w14:textId="77777777" w:rsidTr="0041440A">
        <w:tc>
          <w:tcPr>
            <w:tcW w:w="4245" w:type="dxa"/>
          </w:tcPr>
          <w:p w14:paraId="2073A4AF" w14:textId="1409BAB9" w:rsidR="003F14C0" w:rsidRPr="006A5DCA" w:rsidRDefault="003F14C0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0F81907D" w14:textId="7D0A691B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90C6C0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6525AE8E" w14:textId="1E389DCC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627" w:rsidRPr="006A5DCA" w14:paraId="1B54D3DF" w14:textId="77777777" w:rsidTr="0041440A">
        <w:tc>
          <w:tcPr>
            <w:tcW w:w="4245" w:type="dxa"/>
          </w:tcPr>
          <w:p w14:paraId="198B1333" w14:textId="77777777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076C3AD0" w14:textId="121F86CC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E18E247" w14:textId="77777777" w:rsidR="00075627" w:rsidRPr="006A5DCA" w:rsidRDefault="00075627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524AEF98" w:rsidR="00075627" w:rsidRPr="006A5DCA" w:rsidRDefault="00075627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664A74F7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826622B" w14:textId="77777777" w:rsidR="00075627" w:rsidRPr="006A5DCA" w:rsidRDefault="00075627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390F6B1" w14:textId="3BC85FBA" w:rsidR="00075627" w:rsidRPr="006A5DCA" w:rsidRDefault="00075627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075627" w:rsidRPr="006A5DCA" w14:paraId="594B13EB" w14:textId="77777777" w:rsidTr="0041440A">
        <w:tc>
          <w:tcPr>
            <w:tcW w:w="4245" w:type="dxa"/>
          </w:tcPr>
          <w:p w14:paraId="2050D753" w14:textId="2C767738" w:rsidR="00075627" w:rsidRPr="0046662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8613F4D" w14:textId="61712B88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5C65700" w14:textId="77777777" w:rsidR="00075627" w:rsidRPr="006A5DCA" w:rsidRDefault="00075627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37D93879" w:rsidR="00075627" w:rsidRPr="006A5DCA" w:rsidRDefault="00075627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3A9F47C0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7678637" w14:textId="77777777" w:rsidR="00075627" w:rsidRPr="006A5DCA" w:rsidRDefault="00075627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994B75B" w14:textId="7F0F3DD0" w:rsidR="00075627" w:rsidRPr="006A5DCA" w:rsidRDefault="00075627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B1724" w:rsidRPr="006A5DCA" w14:paraId="08617E9C" w14:textId="77777777" w:rsidTr="0041440A">
        <w:tc>
          <w:tcPr>
            <w:tcW w:w="4245" w:type="dxa"/>
          </w:tcPr>
          <w:p w14:paraId="304813EF" w14:textId="107879BF" w:rsidR="00DB1724" w:rsidRPr="0046662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66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72" w:type="dxa"/>
            <w:vAlign w:val="center"/>
          </w:tcPr>
          <w:p w14:paraId="58319170" w14:textId="1CD601A0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00A558D2" w14:textId="77777777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4B026674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62AF350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0F4FACAD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3E49AAE2" w14:textId="77777777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vAlign w:val="center"/>
          </w:tcPr>
          <w:p w14:paraId="2B2D6AA8" w14:textId="611D7A4B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DB1724" w:rsidRPr="006A5DCA" w14:paraId="32F9342D" w14:textId="77777777" w:rsidTr="0041440A">
        <w:tc>
          <w:tcPr>
            <w:tcW w:w="4245" w:type="dxa"/>
          </w:tcPr>
          <w:p w14:paraId="1F42D667" w14:textId="77777777" w:rsidR="00DB1724" w:rsidRPr="006A5DCA" w:rsidRDefault="00DB1724" w:rsidP="00DB17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5" w:type="dxa"/>
            <w:gridSpan w:val="7"/>
          </w:tcPr>
          <w:p w14:paraId="6227FBF1" w14:textId="701211C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724" w:rsidRPr="006A5DCA" w14:paraId="483E82BC" w14:textId="77777777" w:rsidTr="0041440A">
        <w:tc>
          <w:tcPr>
            <w:tcW w:w="4245" w:type="dxa"/>
          </w:tcPr>
          <w:p w14:paraId="7050D40B" w14:textId="23B145D6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72" w:type="dxa"/>
          </w:tcPr>
          <w:p w14:paraId="67E38C26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8C36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3B781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9912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40CC6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ADB7B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229F1B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70F4" w:rsidRPr="006A5DCA" w14:paraId="7BD86AFA" w14:textId="77777777" w:rsidTr="0041440A">
        <w:tc>
          <w:tcPr>
            <w:tcW w:w="4245" w:type="dxa"/>
          </w:tcPr>
          <w:p w14:paraId="1D538435" w14:textId="77777777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2803A146" w14:textId="697E3EC6" w:rsidR="00E770F4" w:rsidRPr="00300DA5" w:rsidRDefault="00E770F4" w:rsidP="0030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0D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E770F4" w:rsidRPr="00300DA5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C154C43" w:rsidR="00E770F4" w:rsidRPr="00300DA5" w:rsidRDefault="00E770F4" w:rsidP="0030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0D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14CA15EA" w:rsidR="00E770F4" w:rsidRPr="006A5DCA" w:rsidRDefault="00E770F4" w:rsidP="0030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109,158</w:t>
            </w:r>
          </w:p>
        </w:tc>
        <w:tc>
          <w:tcPr>
            <w:tcW w:w="270" w:type="dxa"/>
          </w:tcPr>
          <w:p w14:paraId="147D7977" w14:textId="77777777" w:rsidR="00E770F4" w:rsidRPr="006A5DCA" w:rsidRDefault="00E770F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CA9741E" w14:textId="27DB0F27" w:rsidR="00E770F4" w:rsidRPr="006A5DCA" w:rsidRDefault="00E770F4" w:rsidP="0030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114,041</w:t>
            </w:r>
          </w:p>
        </w:tc>
      </w:tr>
      <w:tr w:rsidR="00E770F4" w:rsidRPr="006A5DCA" w14:paraId="40F1C43C" w14:textId="77777777" w:rsidTr="0041440A">
        <w:tc>
          <w:tcPr>
            <w:tcW w:w="4245" w:type="dxa"/>
          </w:tcPr>
          <w:p w14:paraId="388CEEFC" w14:textId="77777777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2B3B131D" w:rsidR="00E770F4" w:rsidRPr="00300DA5" w:rsidRDefault="00E770F4" w:rsidP="005F4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D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E770F4" w:rsidRPr="00300DA5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581B9EF9" w:rsidR="00E770F4" w:rsidRPr="00300DA5" w:rsidRDefault="00E770F4" w:rsidP="005F4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27B77778" w:rsidR="00E770F4" w:rsidRPr="0053620F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109,158</w:t>
            </w:r>
          </w:p>
        </w:tc>
        <w:tc>
          <w:tcPr>
            <w:tcW w:w="270" w:type="dxa"/>
          </w:tcPr>
          <w:p w14:paraId="414BB441" w14:textId="77777777" w:rsidR="00E770F4" w:rsidRPr="006A5DCA" w:rsidRDefault="00E770F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688A269E" w:rsidR="00E770F4" w:rsidRPr="0053620F" w:rsidRDefault="00E770F4" w:rsidP="00BB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114,041</w:t>
            </w:r>
          </w:p>
        </w:tc>
      </w:tr>
      <w:tr w:rsidR="00E770F4" w:rsidRPr="006A5DCA" w14:paraId="7F8D2C19" w14:textId="77777777" w:rsidTr="0041440A">
        <w:tc>
          <w:tcPr>
            <w:tcW w:w="4245" w:type="dxa"/>
          </w:tcPr>
          <w:p w14:paraId="04170979" w14:textId="77777777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2D31A23" w14:textId="77777777" w:rsidR="00E770F4" w:rsidRPr="0046662A" w:rsidRDefault="00E770F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E6683" w14:textId="77777777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CF9978" w14:textId="77777777" w:rsidR="00E770F4" w:rsidRPr="007B71FD" w:rsidRDefault="00E770F4" w:rsidP="00DB1724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F4DF6" w14:textId="77777777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9EA724" w14:textId="77777777" w:rsidR="00E770F4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EE293" w14:textId="77777777" w:rsidR="00E770F4" w:rsidRPr="006A5DCA" w:rsidRDefault="00E770F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FC6FAB8" w14:textId="77777777" w:rsidR="00E770F4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70F4" w:rsidRPr="006A5DCA" w14:paraId="4B63E148" w14:textId="77777777" w:rsidTr="0041440A">
        <w:tc>
          <w:tcPr>
            <w:tcW w:w="4245" w:type="dxa"/>
          </w:tcPr>
          <w:p w14:paraId="58441C11" w14:textId="1143CD2E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72" w:type="dxa"/>
            <w:vAlign w:val="center"/>
          </w:tcPr>
          <w:p w14:paraId="47F5AFB0" w14:textId="77777777" w:rsidR="00E770F4" w:rsidRPr="0046662A" w:rsidRDefault="00E770F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761C1EA" w14:textId="77777777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C58F2B8" w14:textId="77777777" w:rsidR="00E770F4" w:rsidRPr="007B71FD" w:rsidRDefault="00E770F4" w:rsidP="00DB1724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445F9" w14:textId="77777777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DD4617" w14:textId="77777777" w:rsidR="00E770F4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D691A9" w14:textId="77777777" w:rsidR="00E770F4" w:rsidRPr="006A5DCA" w:rsidRDefault="00E770F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99EC7CE" w14:textId="77777777" w:rsidR="00E770F4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70F4" w:rsidRPr="006A5DCA" w14:paraId="1F8D5473" w14:textId="77777777" w:rsidTr="0041440A">
        <w:tc>
          <w:tcPr>
            <w:tcW w:w="4245" w:type="dxa"/>
          </w:tcPr>
          <w:p w14:paraId="043A39F0" w14:textId="32E6A93B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48CD6DF9" w14:textId="7BB62337" w:rsidR="00E770F4" w:rsidRPr="00300DA5" w:rsidRDefault="00E770F4" w:rsidP="005F4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0D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00D5BB" w14:textId="77777777" w:rsidR="00E770F4" w:rsidRPr="00300DA5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42C78" w14:textId="36AEA161" w:rsidR="00E770F4" w:rsidRPr="00300DA5" w:rsidRDefault="00E770F4" w:rsidP="005F4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0D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AC0A5" w14:textId="77777777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D7DF7" w14:textId="37F51C2B" w:rsidR="00E770F4" w:rsidRPr="00CD2E49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</w:t>
            </w:r>
            <w:r w:rsidR="00E130C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99648AB" w14:textId="77777777" w:rsidR="00E770F4" w:rsidRPr="006A5DCA" w:rsidRDefault="00E770F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56E9D17" w14:textId="6C293C6D" w:rsidR="00E770F4" w:rsidRDefault="00E770F4" w:rsidP="00BB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40,399</w:t>
            </w:r>
          </w:p>
        </w:tc>
      </w:tr>
      <w:tr w:rsidR="00E770F4" w:rsidRPr="006A5DCA" w14:paraId="092A8E45" w14:textId="77777777" w:rsidTr="0041440A">
        <w:tc>
          <w:tcPr>
            <w:tcW w:w="4245" w:type="dxa"/>
          </w:tcPr>
          <w:p w14:paraId="26667274" w14:textId="4C973156" w:rsidR="00E770F4" w:rsidRPr="006A5DCA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341A275" w14:textId="1571E49E" w:rsidR="00E770F4" w:rsidRPr="00300DA5" w:rsidRDefault="00E770F4" w:rsidP="005F4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D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245EF" w14:textId="77777777" w:rsidR="00E770F4" w:rsidRPr="00300DA5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41BD17" w14:textId="6471E7CB" w:rsidR="00E770F4" w:rsidRPr="00300DA5" w:rsidRDefault="00E770F4" w:rsidP="005F4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D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FD7F8" w14:textId="77777777" w:rsidR="00E770F4" w:rsidRPr="00300DA5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D4347" w14:textId="188F8DF6" w:rsidR="00E770F4" w:rsidRDefault="00E770F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</w:t>
            </w:r>
            <w:r w:rsidR="00E130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DAA9C7" w14:textId="77777777" w:rsidR="00E770F4" w:rsidRPr="006A5DCA" w:rsidRDefault="00E770F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AAFE680" w14:textId="14030983" w:rsidR="00E770F4" w:rsidRDefault="00E770F4" w:rsidP="00BB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40,399</w:t>
            </w:r>
          </w:p>
        </w:tc>
      </w:tr>
    </w:tbl>
    <w:p w14:paraId="4A9BFC78" w14:textId="77777777" w:rsidR="00044E5A" w:rsidRDefault="00044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39908C1" w14:textId="1A4A7305" w:rsidR="00EA3AEC" w:rsidRPr="006A5DCA" w:rsidRDefault="00EA3AEC" w:rsidP="00742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426" w:firstLine="114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0E66BF"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00F1BE97" w14:textId="77777777" w:rsidR="00EA3AEC" w:rsidRPr="006A5DCA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295E9A" w14:textId="67715C03" w:rsidR="000B1721" w:rsidRPr="006A5DCA" w:rsidRDefault="00AA7236" w:rsidP="00836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80CA4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075627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07562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07562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75627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7347E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B1724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E7347E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71149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A3AEC" w:rsidRPr="006A5DCA">
        <w:rPr>
          <w:rFonts w:asciiTheme="majorBidi" w:hAnsiTheme="majorBidi" w:cstheme="majorBidi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654B1BA5" w14:textId="0E08D997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715D9D8" w14:textId="73481F61" w:rsidR="00F47696" w:rsidRPr="006A5DCA" w:rsidRDefault="00F47696" w:rsidP="00EF731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1A1C3F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</w:p>
    <w:p w14:paraId="7C530F07" w14:textId="77777777" w:rsidR="00F47696" w:rsidRPr="006A5DCA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9747E66" w14:textId="278A45E5" w:rsidR="008919F3" w:rsidRPr="00A66BA9" w:rsidRDefault="000E66BF" w:rsidP="008E489C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BA9">
        <w:rPr>
          <w:rFonts w:asciiTheme="majorBidi" w:hAnsiTheme="majorBidi" w:cstheme="majorBidi"/>
          <w:sz w:val="30"/>
          <w:szCs w:val="30"/>
          <w:cs/>
        </w:rPr>
        <w:t>บริษัทได้ทำสั</w:t>
      </w:r>
      <w:r w:rsidR="009C7AF3" w:rsidRPr="00A66BA9">
        <w:rPr>
          <w:rFonts w:asciiTheme="majorBidi" w:hAnsiTheme="majorBidi" w:cstheme="majorBidi"/>
          <w:sz w:val="30"/>
          <w:szCs w:val="30"/>
          <w:cs/>
        </w:rPr>
        <w:t>ญญาเงินให้กู้ยืมกับบริษัทย่อย</w:t>
      </w:r>
      <w:r w:rsidRPr="00A66BA9">
        <w:rPr>
          <w:rFonts w:asciiTheme="majorBidi" w:hAnsiTheme="majorBidi" w:cstheme="majorBidi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1D17AF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1A6B3E" w:rsidRPr="00A66BA9">
        <w:rPr>
          <w:rFonts w:asciiTheme="majorBidi" w:hAnsiTheme="majorBidi" w:cstheme="majorBidi"/>
          <w:sz w:val="30"/>
          <w:szCs w:val="30"/>
        </w:rPr>
        <w:br/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มีกำหนดชำระคืนภายใน </w:t>
      </w:r>
      <w:r w:rsidR="00D830A6" w:rsidRPr="00A66BA9">
        <w:rPr>
          <w:rFonts w:asciiTheme="majorBidi" w:hAnsiTheme="majorBidi" w:cstheme="majorBidi"/>
          <w:sz w:val="30"/>
          <w:szCs w:val="30"/>
        </w:rPr>
        <w:t>1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นับจากวันที่สัญญา ณ วันที่ </w:t>
      </w:r>
      <w:r w:rsidR="00075627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07562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07562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75627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F08B5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0182E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>ยอดเงินกู้</w:t>
      </w:r>
      <w:r w:rsidR="00DE785C" w:rsidRPr="00A66BA9">
        <w:rPr>
          <w:rFonts w:asciiTheme="majorBidi" w:hAnsiTheme="majorBidi" w:cstheme="majorBidi"/>
          <w:sz w:val="30"/>
          <w:szCs w:val="30"/>
          <w:cs/>
        </w:rPr>
        <w:t>ยืม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และดอกเบี้ยค้างรับ</w:t>
      </w:r>
      <w:r w:rsidRPr="00A66BA9">
        <w:rPr>
          <w:rFonts w:asciiTheme="majorBidi" w:hAnsiTheme="majorBidi" w:cstheme="majorBidi"/>
          <w:sz w:val="30"/>
          <w:szCs w:val="30"/>
          <w:cs/>
        </w:rPr>
        <w:t>คงเหลือมี</w:t>
      </w:r>
      <w:r w:rsidRPr="00735C4C">
        <w:rPr>
          <w:rFonts w:asciiTheme="majorBidi" w:hAnsiTheme="majorBidi" w:cstheme="majorBidi"/>
          <w:sz w:val="30"/>
          <w:szCs w:val="30"/>
          <w:cs/>
        </w:rPr>
        <w:t>จำนวน</w:t>
      </w:r>
      <w:r w:rsidR="00E770F4">
        <w:rPr>
          <w:rFonts w:asciiTheme="majorBidi" w:hAnsiTheme="majorBidi" w:cstheme="majorBidi"/>
          <w:sz w:val="30"/>
          <w:szCs w:val="30"/>
        </w:rPr>
        <w:t xml:space="preserve"> 329.9</w:t>
      </w:r>
      <w:r w:rsidR="00075627">
        <w:rPr>
          <w:rFonts w:asciiTheme="majorBidi" w:hAnsiTheme="majorBidi" w:cstheme="majorBidi"/>
          <w:sz w:val="30"/>
          <w:szCs w:val="30"/>
        </w:rPr>
        <w:t xml:space="preserve"> </w:t>
      </w:r>
      <w:r w:rsidR="003133FF" w:rsidRPr="00735C4C">
        <w:rPr>
          <w:rFonts w:asciiTheme="majorBidi" w:hAnsiTheme="majorBidi" w:cstheme="majorBidi"/>
          <w:sz w:val="30"/>
          <w:szCs w:val="30"/>
          <w:cs/>
        </w:rPr>
        <w:t>ล้าน</w:t>
      </w:r>
      <w:r w:rsidR="003133FF" w:rsidRPr="00A66BA9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A66BA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0182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0182E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312.1</w:t>
      </w:r>
      <w:r w:rsidRPr="00A66BA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DA79131" w14:textId="26ABAE9D" w:rsidR="001E2FAF" w:rsidRPr="006A5DCA" w:rsidRDefault="001E2FAF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489FE2" w14:textId="4283C183" w:rsidR="00EA3AEC" w:rsidRPr="006A5DCA" w:rsidRDefault="00EA3AEC" w:rsidP="00202399">
      <w:pPr>
        <w:tabs>
          <w:tab w:val="clear" w:pos="454"/>
          <w:tab w:val="left" w:pos="45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สัญญาจัดหาสินค้า</w:t>
      </w:r>
    </w:p>
    <w:p w14:paraId="032A7207" w14:textId="77777777" w:rsidR="00A43014" w:rsidRPr="006A5DCA" w:rsidRDefault="00A4301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259F46" w14:textId="7EB252EB" w:rsidR="002A641D" w:rsidRDefault="00EA3AEC" w:rsidP="007420CE">
      <w:pPr>
        <w:tabs>
          <w:tab w:val="clear" w:pos="454"/>
          <w:tab w:val="left" w:pos="450"/>
          <w:tab w:val="left" w:pos="9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บริษัทมีสัญญาจัดหา</w:t>
      </w:r>
      <w:r w:rsidRPr="00202399">
        <w:rPr>
          <w:rFonts w:asciiTheme="majorBidi" w:hAnsiTheme="majorBidi" w:cstheme="majorBidi"/>
          <w:spacing w:val="-4"/>
          <w:sz w:val="30"/>
          <w:szCs w:val="30"/>
          <w:cs/>
        </w:rPr>
        <w:t>สินค้า</w:t>
      </w:r>
      <w:r w:rsidRPr="006A5DCA">
        <w:rPr>
          <w:rFonts w:asciiTheme="majorBidi" w:hAnsiTheme="majorBidi" w:cstheme="majorBidi"/>
          <w:sz w:val="30"/>
          <w:szCs w:val="30"/>
          <w:cs/>
        </w:rPr>
        <w:t>กับ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0C0E75" w:rsidRPr="006A5DCA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บริษัทตกลงที่จะผลิตและจัดหาสินค้า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6A5DCA">
        <w:rPr>
          <w:rFonts w:asciiTheme="majorBidi" w:hAnsiTheme="majorBidi" w:cstheme="majorBidi"/>
          <w:sz w:val="30"/>
          <w:szCs w:val="30"/>
        </w:rPr>
        <w:t>GMP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A2408C5" w14:textId="77777777" w:rsidR="00CE145B" w:rsidRDefault="00CE145B" w:rsidP="0000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0"/>
          <w:tab w:val="left" w:pos="810"/>
          <w:tab w:val="left" w:pos="927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7B92F" w14:textId="331BBFC3" w:rsidR="00E21ABB" w:rsidRPr="00526B24" w:rsidRDefault="00E21ABB" w:rsidP="00526B24">
      <w:pPr>
        <w:tabs>
          <w:tab w:val="clear" w:pos="454"/>
          <w:tab w:val="left" w:pos="567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  <w:r w:rsidR="00A650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สนับสนุน</w:t>
      </w:r>
    </w:p>
    <w:p w14:paraId="2AC7FFD7" w14:textId="77777777" w:rsidR="00E21ABB" w:rsidRPr="006A5DCA" w:rsidRDefault="00E21ABB" w:rsidP="00071000">
      <w:pPr>
        <w:tabs>
          <w:tab w:val="clear" w:pos="454"/>
          <w:tab w:val="clear" w:pos="907"/>
          <w:tab w:val="left" w:pos="45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0A5C7BB" w14:textId="085FB562" w:rsidR="00D2285F" w:rsidRPr="006924C6" w:rsidRDefault="00E21ABB" w:rsidP="007B1BBC">
      <w:pPr>
        <w:tabs>
          <w:tab w:val="clear" w:pos="454"/>
          <w:tab w:val="clear" w:pos="680"/>
          <w:tab w:val="left" w:pos="450"/>
          <w:tab w:val="left" w:pos="540"/>
          <w:tab w:val="left" w:pos="9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924C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830A6" w:rsidRPr="006924C6">
        <w:rPr>
          <w:rFonts w:asciiTheme="majorBidi" w:hAnsiTheme="majorBidi" w:cstheme="majorBidi"/>
          <w:sz w:val="30"/>
          <w:szCs w:val="30"/>
        </w:rPr>
        <w:t>1</w:t>
      </w:r>
      <w:r w:rsidRPr="006924C6">
        <w:rPr>
          <w:rFonts w:asciiTheme="majorBidi" w:hAnsiTheme="majorBidi" w:cstheme="majorBidi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CF50EF" w:rsidRPr="006924C6">
        <w:rPr>
          <w:rFonts w:asciiTheme="majorBidi" w:hAnsiTheme="majorBidi" w:cstheme="majorBidi"/>
          <w:sz w:val="30"/>
          <w:szCs w:val="30"/>
        </w:rPr>
        <w:t>2</w:t>
      </w:r>
      <w:r w:rsidR="00D130F3" w:rsidRPr="006924C6">
        <w:rPr>
          <w:rFonts w:asciiTheme="majorBidi" w:hAnsiTheme="majorBidi" w:cstheme="majorBidi"/>
          <w:sz w:val="30"/>
          <w:szCs w:val="30"/>
        </w:rPr>
        <w:t>55</w:t>
      </w:r>
      <w:r w:rsidR="001855F0" w:rsidRPr="006924C6">
        <w:rPr>
          <w:rFonts w:asciiTheme="majorBidi" w:hAnsiTheme="majorBidi" w:cstheme="majorBidi"/>
          <w:sz w:val="30"/>
          <w:szCs w:val="30"/>
        </w:rPr>
        <w:t>8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บริษัทได้ทำสัญญาบริการกับ </w:t>
      </w:r>
      <w:r w:rsidRPr="006924C6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6924C6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BD734E" w:rsidRPr="006924C6">
        <w:rPr>
          <w:rFonts w:asciiTheme="majorBidi" w:hAnsiTheme="majorBidi" w:cstheme="majorBidi"/>
          <w:sz w:val="30"/>
          <w:szCs w:val="30"/>
          <w:cs/>
        </w:rPr>
        <w:t>ทางอ้อม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 </w:t>
      </w:r>
      <w:r w:rsidR="00C56119" w:rsidRPr="006924C6">
        <w:rPr>
          <w:rFonts w:asciiTheme="majorBidi" w:hAnsiTheme="majorBidi" w:cstheme="majorBidi" w:hint="cs"/>
          <w:sz w:val="30"/>
          <w:szCs w:val="30"/>
          <w:cs/>
        </w:rPr>
        <w:t>และต่อมา</w:t>
      </w:r>
      <w:r w:rsidR="00071000" w:rsidRPr="006924C6">
        <w:rPr>
          <w:rFonts w:asciiTheme="majorBidi" w:hAnsiTheme="majorBidi" w:cstheme="majorBidi" w:hint="cs"/>
          <w:sz w:val="30"/>
          <w:szCs w:val="30"/>
          <w:cs/>
        </w:rPr>
        <w:t xml:space="preserve">สัญญาเพิ่มเติมของสัญญานี้ได้ถูกจัดทำขึ้นเมื่อวันที่ 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14 </w:t>
      </w:r>
      <w:r w:rsidR="00071000" w:rsidRPr="006924C6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2566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6924C6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</w:t>
      </w:r>
      <w:r w:rsidR="00071000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>และประสานงาน บริษัทตกลงที่จะจ่ายค่าบริการเป็นรายไตรมาสเท่ากับต้นทุนการดำเนินงานที่เกิดขึ้น</w:t>
      </w:r>
      <w:r w:rsidR="00071000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6924C6">
        <w:rPr>
          <w:rFonts w:asciiTheme="majorBidi" w:hAnsiTheme="majorBidi" w:cstheme="majorBidi"/>
          <w:sz w:val="30"/>
          <w:szCs w:val="30"/>
        </w:rPr>
        <w:t>Mega Lifesciences Private Limited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</w:t>
      </w:r>
      <w:r w:rsidR="006E7032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6924C6">
        <w:rPr>
          <w:rFonts w:asciiTheme="majorBidi" w:hAnsiTheme="majorBidi" w:cstheme="majorBidi"/>
          <w:sz w:val="30"/>
          <w:szCs w:val="30"/>
        </w:rPr>
        <w:t>9</w:t>
      </w:r>
      <w:r w:rsidR="00D830A6" w:rsidRPr="006924C6">
        <w:rPr>
          <w:rFonts w:asciiTheme="majorBidi" w:hAnsiTheme="majorBidi" w:cstheme="majorBidi"/>
          <w:sz w:val="30"/>
          <w:szCs w:val="30"/>
        </w:rPr>
        <w:t>0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0E66BF" w:rsidRPr="006924C6">
        <w:rPr>
          <w:rFonts w:asciiTheme="majorBidi" w:hAnsiTheme="majorBidi" w:cstheme="majorBidi"/>
          <w:sz w:val="30"/>
          <w:szCs w:val="30"/>
        </w:rPr>
        <w:t xml:space="preserve"> </w:t>
      </w:r>
    </w:p>
    <w:p w14:paraId="73037CCF" w14:textId="484BC9D4" w:rsidR="00044E5A" w:rsidRDefault="00044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  <w:br w:type="page"/>
      </w:r>
    </w:p>
    <w:p w14:paraId="01C15984" w14:textId="285C2BA7" w:rsidR="00A144BC" w:rsidRPr="006A5DCA" w:rsidRDefault="00A144BC" w:rsidP="00632050">
      <w:pPr>
        <w:pStyle w:val="Heading5"/>
        <w:numPr>
          <w:ilvl w:val="0"/>
          <w:numId w:val="16"/>
        </w:numPr>
        <w:tabs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D0F656D" w14:textId="77777777" w:rsidR="00A07525" w:rsidRPr="006A5DCA" w:rsidRDefault="00A07525" w:rsidP="00614C16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4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83"/>
        <w:gridCol w:w="1080"/>
        <w:gridCol w:w="236"/>
        <w:gridCol w:w="1027"/>
        <w:gridCol w:w="252"/>
        <w:gridCol w:w="1008"/>
        <w:gridCol w:w="252"/>
        <w:gridCol w:w="986"/>
        <w:gridCol w:w="22"/>
      </w:tblGrid>
      <w:tr w:rsidR="00A07525" w:rsidRPr="006A5DCA" w14:paraId="5B18D773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62B2E767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04644E56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71DECA5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14:paraId="720C40A4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627" w:rsidRPr="006A5DCA" w14:paraId="3BA6A0A1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630E4AFD" w14:textId="77777777" w:rsidR="00075627" w:rsidRPr="006A5DCA" w:rsidRDefault="00075627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5FC18C" w14:textId="7A33AD12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1290F872" w14:textId="77777777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E97E60F" w14:textId="7BD808B6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461B395" w14:textId="77777777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32FE59" w14:textId="72D5B3B9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2" w:type="dxa"/>
          </w:tcPr>
          <w:p w14:paraId="46545E0B" w14:textId="77777777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DA8B14D" w14:textId="75C1F335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075627" w:rsidRPr="006A5DCA" w14:paraId="476D4238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026D092C" w14:textId="77777777" w:rsidR="00075627" w:rsidRPr="006A5DCA" w:rsidRDefault="00075627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5E2C26" w14:textId="77777777" w:rsidR="00075627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2C0597CE" w14:textId="2B838A52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D9D83DD" w14:textId="77777777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ED8B7CF" w14:textId="4CF602FB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6B106A38" w14:textId="77777777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7E854260" w14:textId="77777777" w:rsidR="00075627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6FC7E75E" w14:textId="0B5CB480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303F942" w14:textId="77777777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A7E3969" w14:textId="579ECB83" w:rsidR="00075627" w:rsidRPr="006A5DCA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B4809" w:rsidRPr="006A5DCA" w14:paraId="2163FE0C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4592265A" w14:textId="77777777" w:rsidR="000B4809" w:rsidRPr="006A5DCA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2D61387" w14:textId="035B541E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39B7EACD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center"/>
          </w:tcPr>
          <w:p w14:paraId="5FB77C42" w14:textId="3790E8CB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1D26DC40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76DC48C8" w14:textId="45145B7F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center"/>
          </w:tcPr>
          <w:p w14:paraId="7BE11012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043286A4" w14:textId="57C26D3D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B4809" w:rsidRPr="006A5DCA" w14:paraId="42E38D35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1415DC3E" w14:textId="77777777" w:rsidR="000B4809" w:rsidRPr="006A5DCA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1" w:type="dxa"/>
            <w:gridSpan w:val="7"/>
          </w:tcPr>
          <w:p w14:paraId="25AEEDBF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EC0" w:rsidRPr="006A5DCA" w14:paraId="7186A724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2EACF569" w14:textId="77777777" w:rsidR="00C61EC0" w:rsidRPr="006A5DCA" w:rsidRDefault="00C61EC0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C4F77BD" w14:textId="0F7B4EDD" w:rsidR="00C61EC0" w:rsidRPr="00C61EC0" w:rsidRDefault="00A07D98" w:rsidP="0063205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2,300,143</w:t>
            </w:r>
          </w:p>
        </w:tc>
        <w:tc>
          <w:tcPr>
            <w:tcW w:w="236" w:type="dxa"/>
          </w:tcPr>
          <w:p w14:paraId="4FB16926" w14:textId="29140605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41BA853" w14:textId="2339E2E8" w:rsidR="00C61EC0" w:rsidRPr="006A5DCA" w:rsidRDefault="00C61EC0" w:rsidP="0063205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2,257,992</w:t>
            </w:r>
          </w:p>
        </w:tc>
        <w:tc>
          <w:tcPr>
            <w:tcW w:w="252" w:type="dxa"/>
          </w:tcPr>
          <w:p w14:paraId="141569F9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48F2590" w14:textId="220447C2" w:rsidR="00C61EC0" w:rsidRPr="006A5DCA" w:rsidRDefault="00A07D98" w:rsidP="00FC251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906,628</w:t>
            </w:r>
          </w:p>
        </w:tc>
        <w:tc>
          <w:tcPr>
            <w:tcW w:w="252" w:type="dxa"/>
          </w:tcPr>
          <w:p w14:paraId="52A0D051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648671" w14:textId="3471D272" w:rsidR="00C61EC0" w:rsidRPr="006A5DCA" w:rsidRDefault="00C61EC0" w:rsidP="002534A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969,080</w:t>
            </w:r>
          </w:p>
        </w:tc>
      </w:tr>
      <w:tr w:rsidR="00C61EC0" w:rsidRPr="006A5DCA" w14:paraId="0B08E524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55C7074A" w14:textId="77777777" w:rsidR="00C61EC0" w:rsidRPr="006A5DCA" w:rsidRDefault="00C61EC0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4F6F7B6C" w14:textId="77777777" w:rsidR="00C61EC0" w:rsidRPr="00C61EC0" w:rsidRDefault="00C61EC0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DEBA66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5A19E91" w14:textId="77777777" w:rsidR="00C61EC0" w:rsidRPr="006A5DCA" w:rsidRDefault="00C61EC0" w:rsidP="00C61EC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44CED68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63C7942" w14:textId="77777777" w:rsidR="00C61EC0" w:rsidRPr="006A5DCA" w:rsidRDefault="00C61EC0" w:rsidP="00C61EC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04C7F2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7776922" w14:textId="77777777" w:rsidR="00C61EC0" w:rsidRPr="006A5DCA" w:rsidRDefault="00C61EC0" w:rsidP="00C61EC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1EC0" w:rsidRPr="006A5DCA" w14:paraId="0A46C5F7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6F4B5ADC" w14:textId="77777777" w:rsidR="00C61EC0" w:rsidRPr="006A5DCA" w:rsidRDefault="00C61EC0" w:rsidP="00D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38E9A062" w14:textId="088D2046" w:rsidR="00C61EC0" w:rsidRPr="00C61EC0" w:rsidRDefault="00A07D98" w:rsidP="00D1350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434,861</w:t>
            </w:r>
          </w:p>
        </w:tc>
        <w:tc>
          <w:tcPr>
            <w:tcW w:w="236" w:type="dxa"/>
          </w:tcPr>
          <w:p w14:paraId="75BAB02E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605DA16" w14:textId="29780F99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423,67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798C3DC1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42A050F" w14:textId="19419CF2" w:rsidR="00C61EC0" w:rsidRPr="006A5DCA" w:rsidRDefault="00A07D98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232,670</w:t>
            </w:r>
          </w:p>
        </w:tc>
        <w:tc>
          <w:tcPr>
            <w:tcW w:w="252" w:type="dxa"/>
          </w:tcPr>
          <w:p w14:paraId="2B10D250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F6113F0" w14:textId="4AB04F0F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409,844</w:t>
            </w:r>
          </w:p>
        </w:tc>
      </w:tr>
      <w:tr w:rsidR="00C61EC0" w:rsidRPr="006A5DCA" w14:paraId="3A29E885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58255E29" w14:textId="36F98B2D" w:rsidR="00C61EC0" w:rsidRPr="006A5DCA" w:rsidRDefault="00C61EC0" w:rsidP="00D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hanging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2C9A2509" w14:textId="291BC272" w:rsidR="00C61EC0" w:rsidRPr="00C61EC0" w:rsidRDefault="00A07D98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174,328</w:t>
            </w:r>
          </w:p>
        </w:tc>
        <w:tc>
          <w:tcPr>
            <w:tcW w:w="236" w:type="dxa"/>
          </w:tcPr>
          <w:p w14:paraId="308B9174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557D80B" w14:textId="2573C728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108,688</w:t>
            </w:r>
          </w:p>
        </w:tc>
        <w:tc>
          <w:tcPr>
            <w:tcW w:w="252" w:type="dxa"/>
          </w:tcPr>
          <w:p w14:paraId="46081415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EF74DA9" w14:textId="052E9DA0" w:rsidR="00C61EC0" w:rsidRPr="006A5DCA" w:rsidRDefault="00A07D98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117,357</w:t>
            </w:r>
          </w:p>
        </w:tc>
        <w:tc>
          <w:tcPr>
            <w:tcW w:w="252" w:type="dxa"/>
          </w:tcPr>
          <w:p w14:paraId="306B12AE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6B85F3A" w14:textId="6CC8E787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201,180</w:t>
            </w:r>
          </w:p>
        </w:tc>
      </w:tr>
      <w:tr w:rsidR="00C61EC0" w:rsidRPr="006A5DCA" w14:paraId="06666687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74CA15D9" w14:textId="748E9B43" w:rsidR="00C61EC0" w:rsidRPr="006A5DCA" w:rsidRDefault="00C61EC0" w:rsidP="00D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hanging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07B51661" w14:textId="28FF5EEA" w:rsidR="00C61EC0" w:rsidRPr="00C61EC0" w:rsidRDefault="00A07D98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130,968</w:t>
            </w:r>
          </w:p>
        </w:tc>
        <w:tc>
          <w:tcPr>
            <w:tcW w:w="236" w:type="dxa"/>
          </w:tcPr>
          <w:p w14:paraId="4928341F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6645B89" w14:textId="1454ED89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148,104</w:t>
            </w:r>
          </w:p>
        </w:tc>
        <w:tc>
          <w:tcPr>
            <w:tcW w:w="252" w:type="dxa"/>
          </w:tcPr>
          <w:p w14:paraId="73185B2D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86EC756" w14:textId="71529C8B" w:rsidR="00C61EC0" w:rsidRPr="006A5DCA" w:rsidRDefault="00A07D98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135,10</w:t>
            </w:r>
            <w:r w:rsidR="00A135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1CE1D6A2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EF3B4A8" w14:textId="7716D487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161,582</w:t>
            </w:r>
          </w:p>
        </w:tc>
      </w:tr>
      <w:tr w:rsidR="00C61EC0" w:rsidRPr="006A5DCA" w14:paraId="639D97FD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21780630" w14:textId="7B4EF15F" w:rsidR="00C61EC0" w:rsidRPr="006A5DCA" w:rsidRDefault="00C61EC0" w:rsidP="00D1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hanging="3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14921B4F" w14:textId="67E90621" w:rsidR="00C61EC0" w:rsidRPr="00C61EC0" w:rsidRDefault="00A07D98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106,586</w:t>
            </w:r>
          </w:p>
        </w:tc>
        <w:tc>
          <w:tcPr>
            <w:tcW w:w="236" w:type="dxa"/>
          </w:tcPr>
          <w:p w14:paraId="442E5E32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1E07C5B" w14:textId="64776531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70,821</w:t>
            </w:r>
          </w:p>
        </w:tc>
        <w:tc>
          <w:tcPr>
            <w:tcW w:w="252" w:type="dxa"/>
          </w:tcPr>
          <w:p w14:paraId="5C0F80E1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D01F10" w14:textId="0681D0D0" w:rsidR="00C61EC0" w:rsidRPr="006A5DCA" w:rsidRDefault="00A07D98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67,291</w:t>
            </w:r>
          </w:p>
        </w:tc>
        <w:tc>
          <w:tcPr>
            <w:tcW w:w="252" w:type="dxa"/>
          </w:tcPr>
          <w:p w14:paraId="20449529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21B1267" w14:textId="6CFC1E64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41,386</w:t>
            </w:r>
          </w:p>
        </w:tc>
      </w:tr>
      <w:tr w:rsidR="00C61EC0" w:rsidRPr="006A5DCA" w14:paraId="7D33DFA6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2FDCA2F3" w14:textId="01BE30DB" w:rsidR="00C61EC0" w:rsidRPr="006A5DCA" w:rsidRDefault="00C61EC0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234" w:right="-131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640D2F" w14:textId="719D18FF" w:rsidR="00C61EC0" w:rsidRPr="00C61EC0" w:rsidRDefault="00A07D98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3,146,886</w:t>
            </w:r>
          </w:p>
        </w:tc>
        <w:tc>
          <w:tcPr>
            <w:tcW w:w="236" w:type="dxa"/>
          </w:tcPr>
          <w:p w14:paraId="1F5A93CD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70E4DD23" w14:textId="54A2ED25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3,009,278</w:t>
            </w:r>
          </w:p>
        </w:tc>
        <w:tc>
          <w:tcPr>
            <w:tcW w:w="252" w:type="dxa"/>
          </w:tcPr>
          <w:p w14:paraId="1704745D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F0D5F3" w14:textId="411799FF" w:rsidR="00C61EC0" w:rsidRPr="006A5DCA" w:rsidRDefault="00A07D98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1,459,05</w:t>
            </w:r>
            <w:r w:rsidR="00F139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524C8DAA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5DE38A0C" w14:textId="2CF0A53A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1,783,072</w:t>
            </w:r>
          </w:p>
        </w:tc>
      </w:tr>
      <w:tr w:rsidR="00C61EC0" w:rsidRPr="006A5DCA" w14:paraId="4D830B61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4A17D5B8" w14:textId="77777777" w:rsidR="00C61EC0" w:rsidRPr="006A5DCA" w:rsidRDefault="00C61EC0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" w:right="-13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6EDBC6" w14:textId="672FD0D5" w:rsidR="00C61EC0" w:rsidRPr="00C61EC0" w:rsidRDefault="00A07D98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(38,994)</w:t>
            </w:r>
          </w:p>
        </w:tc>
        <w:tc>
          <w:tcPr>
            <w:tcW w:w="236" w:type="dxa"/>
          </w:tcPr>
          <w:p w14:paraId="2AF1EBEF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1DF501B9" w14:textId="3B5EA531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(34,071)</w:t>
            </w:r>
          </w:p>
        </w:tc>
        <w:tc>
          <w:tcPr>
            <w:tcW w:w="252" w:type="dxa"/>
          </w:tcPr>
          <w:p w14:paraId="5B4FDE23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09CCF1" w14:textId="1FD8711F" w:rsidR="00C61EC0" w:rsidRPr="006A5DCA" w:rsidRDefault="00A07D98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(15,010)</w:t>
            </w:r>
          </w:p>
        </w:tc>
        <w:tc>
          <w:tcPr>
            <w:tcW w:w="252" w:type="dxa"/>
          </w:tcPr>
          <w:p w14:paraId="6D08066D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67EB6B5F" w14:textId="317B143E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(14,463)</w:t>
            </w:r>
          </w:p>
        </w:tc>
      </w:tr>
      <w:tr w:rsidR="00C61EC0" w:rsidRPr="006A5DCA" w14:paraId="0F886565" w14:textId="77777777" w:rsidTr="00632050">
        <w:trPr>
          <w:gridAfter w:val="1"/>
          <w:wAfter w:w="22" w:type="dxa"/>
          <w:trHeight w:hRule="exact" w:val="403"/>
        </w:trPr>
        <w:tc>
          <w:tcPr>
            <w:tcW w:w="4483" w:type="dxa"/>
          </w:tcPr>
          <w:p w14:paraId="37586959" w14:textId="77777777" w:rsidR="00C61EC0" w:rsidRPr="006A5DCA" w:rsidRDefault="00C61EC0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CE3E64" w14:textId="306B5E10" w:rsidR="00C61EC0" w:rsidRPr="00C61EC0" w:rsidRDefault="00A07D98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3,107,892</w:t>
            </w:r>
          </w:p>
        </w:tc>
        <w:tc>
          <w:tcPr>
            <w:tcW w:w="236" w:type="dxa"/>
          </w:tcPr>
          <w:p w14:paraId="643C71F8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ED29A8" w14:textId="079FCDBD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2,975,207</w:t>
            </w:r>
          </w:p>
        </w:tc>
        <w:tc>
          <w:tcPr>
            <w:tcW w:w="252" w:type="dxa"/>
          </w:tcPr>
          <w:p w14:paraId="0E6407D2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2E8CCB72" w14:textId="4D786D88" w:rsidR="00C61EC0" w:rsidRPr="006A5DCA" w:rsidRDefault="00A07D98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1,444,044</w:t>
            </w:r>
          </w:p>
        </w:tc>
        <w:tc>
          <w:tcPr>
            <w:tcW w:w="252" w:type="dxa"/>
          </w:tcPr>
          <w:p w14:paraId="6A65AB2E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5964EA96" w14:textId="5B721129" w:rsidR="00C61EC0" w:rsidRPr="006A5DCA" w:rsidRDefault="00C61EC0" w:rsidP="005A1F7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1,768,609</w:t>
            </w:r>
          </w:p>
        </w:tc>
      </w:tr>
      <w:tr w:rsidR="000B4809" w:rsidRPr="00383542" w14:paraId="0E4A1533" w14:textId="77777777" w:rsidTr="00632050">
        <w:trPr>
          <w:trHeight w:hRule="exact" w:val="403"/>
        </w:trPr>
        <w:tc>
          <w:tcPr>
            <w:tcW w:w="4483" w:type="dxa"/>
          </w:tcPr>
          <w:p w14:paraId="1F688CA4" w14:textId="77777777" w:rsidR="000B4809" w:rsidRPr="00383542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08E820F6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C452561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4"/>
          </w:tcPr>
          <w:p w14:paraId="13B7D3EE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0B4809" w:rsidRPr="00383542" w14:paraId="1C41BAF3" w14:textId="77777777" w:rsidTr="00632050">
        <w:trPr>
          <w:trHeight w:hRule="exact" w:val="403"/>
        </w:trPr>
        <w:tc>
          <w:tcPr>
            <w:tcW w:w="4483" w:type="dxa"/>
          </w:tcPr>
          <w:p w14:paraId="6609ECB6" w14:textId="77777777" w:rsidR="000B4809" w:rsidRPr="00383542" w:rsidRDefault="000B4809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hanging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3" w:type="dxa"/>
            <w:gridSpan w:val="3"/>
          </w:tcPr>
          <w:p w14:paraId="25CAF1EA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5AF51C8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4"/>
          </w:tcPr>
          <w:p w14:paraId="61E15333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30F0" w:rsidRPr="00383542" w14:paraId="49725662" w14:textId="77777777" w:rsidTr="00632050">
        <w:trPr>
          <w:trHeight w:hRule="exact" w:val="403"/>
        </w:trPr>
        <w:tc>
          <w:tcPr>
            <w:tcW w:w="4483" w:type="dxa"/>
          </w:tcPr>
          <w:p w14:paraId="20ADB394" w14:textId="7D75856A" w:rsidR="004A30F0" w:rsidRPr="00383542" w:rsidRDefault="00075627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42CEEA31" w14:textId="2D6391A3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6FB20D6" w14:textId="77777777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B276CB6" w14:textId="54800D34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72825A15" w14:textId="77777777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DC6BAEA" w14:textId="7199F202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1BFD4A0C" w14:textId="77777777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F0E7A2F" w14:textId="4FED192C" w:rsidR="004A30F0" w:rsidRPr="00383542" w:rsidRDefault="004A30F0" w:rsidP="004A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B4809" w:rsidRPr="00383542" w14:paraId="2460B356" w14:textId="77777777" w:rsidTr="00632050">
        <w:trPr>
          <w:trHeight w:hRule="exact" w:val="403"/>
        </w:trPr>
        <w:tc>
          <w:tcPr>
            <w:tcW w:w="4483" w:type="dxa"/>
          </w:tcPr>
          <w:p w14:paraId="4268CA5D" w14:textId="77777777" w:rsidR="000B4809" w:rsidRPr="00383542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3" w:type="dxa"/>
            <w:gridSpan w:val="8"/>
          </w:tcPr>
          <w:p w14:paraId="492826AE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5627" w:rsidRPr="00383542" w14:paraId="2B491D0F" w14:textId="77777777" w:rsidTr="00632050">
        <w:trPr>
          <w:trHeight w:hRule="exact" w:val="403"/>
        </w:trPr>
        <w:tc>
          <w:tcPr>
            <w:tcW w:w="4483" w:type="dxa"/>
          </w:tcPr>
          <w:p w14:paraId="2CCCA0B7" w14:textId="77777777" w:rsidR="00075627" w:rsidRPr="00383542" w:rsidRDefault="00075627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13E6858" w14:textId="200EC7E2" w:rsidR="00075627" w:rsidRPr="0079053B" w:rsidRDefault="00A07D98" w:rsidP="000756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3,527</w:t>
            </w:r>
          </w:p>
        </w:tc>
        <w:tc>
          <w:tcPr>
            <w:tcW w:w="236" w:type="dxa"/>
          </w:tcPr>
          <w:p w14:paraId="1235C5F9" w14:textId="77777777" w:rsidR="00075627" w:rsidRPr="00383542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33F8984E" w14:textId="12FAE642" w:rsidR="00075627" w:rsidRPr="00383542" w:rsidRDefault="00075627" w:rsidP="0007562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4,596</w:t>
            </w:r>
          </w:p>
        </w:tc>
        <w:tc>
          <w:tcPr>
            <w:tcW w:w="252" w:type="dxa"/>
          </w:tcPr>
          <w:p w14:paraId="62F7C0AD" w14:textId="77777777" w:rsidR="00075627" w:rsidRPr="00383542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5A78C9B" w14:textId="7216FBE5" w:rsidR="00075627" w:rsidRPr="00383542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7C9F565" w14:textId="77A0A0BD" w:rsidR="00075627" w:rsidRPr="00383542" w:rsidRDefault="00075627" w:rsidP="0007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9D7EA6D" w14:textId="200D4C0A" w:rsidR="00075627" w:rsidRPr="00383542" w:rsidRDefault="00075627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</w:tbl>
    <w:p w14:paraId="6AF1A0E1" w14:textId="210BBC1F" w:rsidR="00CB19A0" w:rsidRPr="00F73A29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16C84613" w14:textId="6A8A0B0D" w:rsidR="00950577" w:rsidRDefault="009F1AB4" w:rsidP="00093607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6A5DCA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="00395712" w:rsidRPr="006A5DCA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995A20B" w14:textId="77777777" w:rsidR="00044E5A" w:rsidRDefault="00044E5A" w:rsidP="005A27FF">
      <w:pPr>
        <w:tabs>
          <w:tab w:val="clear" w:pos="454"/>
          <w:tab w:val="left" w:pos="540"/>
          <w:tab w:val="left" w:pos="9360"/>
          <w:tab w:val="left" w:pos="9630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AB1AE0" w14:textId="15F16AA9" w:rsidR="00823471" w:rsidRPr="006924C6" w:rsidRDefault="009F1AB4" w:rsidP="005C6300">
      <w:pPr>
        <w:tabs>
          <w:tab w:val="clear" w:pos="454"/>
          <w:tab w:val="clear" w:pos="680"/>
          <w:tab w:val="clear" w:pos="1871"/>
          <w:tab w:val="left" w:pos="1350"/>
          <w:tab w:val="left" w:pos="1890"/>
          <w:tab w:val="left" w:pos="9270"/>
          <w:tab w:val="left" w:pos="9360"/>
        </w:tabs>
        <w:ind w:left="540" w:right="-7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6924C6">
        <w:rPr>
          <w:rFonts w:asciiTheme="majorBidi" w:hAnsiTheme="majorBidi" w:cstheme="majorBidi"/>
          <w:spacing w:val="-2"/>
          <w:sz w:val="30"/>
          <w:szCs w:val="30"/>
          <w:cs/>
        </w:rPr>
        <w:t>ส่ง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์ต่าง</w:t>
      </w:r>
      <w:r w:rsidR="00B74B7D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8A247E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ของกลุ่มบริษัทไปยัง</w:t>
      </w:r>
      <w:r w:rsidR="00DC2494"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ลูกค้าซึ่งเป็นบุคคลภายนอก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ด้วยเหตุนี้จึงมี</w:t>
      </w:r>
      <w:r w:rsidR="001E3DB7" w:rsidRPr="006924C6">
        <w:rPr>
          <w:rFonts w:asciiTheme="majorBidi" w:hAnsiTheme="majorBidi" w:cstheme="majorBidi"/>
          <w:spacing w:val="-2"/>
          <w:sz w:val="30"/>
          <w:szCs w:val="30"/>
        </w:rPr>
        <w:br/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6924C6">
        <w:rPr>
          <w:rFonts w:asciiTheme="majorBidi" w:hAnsiTheme="majorBidi" w:cstheme="majorBidi"/>
          <w:spacing w:val="-2"/>
          <w:sz w:val="30"/>
          <w:szCs w:val="30"/>
          <w:cs/>
        </w:rPr>
        <w:t>รับรู้รายได้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ส่งผลให้กลุ่มบริษัทมี</w:t>
      </w:r>
      <w:r w:rsidR="007C26D7" w:rsidRPr="006924C6">
        <w:rPr>
          <w:rFonts w:asciiTheme="majorBidi" w:hAnsiTheme="majorBidi" w:cstheme="majorBidi"/>
          <w:spacing w:val="-2"/>
          <w:sz w:val="30"/>
          <w:szCs w:val="30"/>
          <w:cs/>
        </w:rPr>
        <w:t>ยอด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DA0FB6E" w14:textId="267FB42D" w:rsidR="00C61EC0" w:rsidRDefault="00C6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2797DB21" w14:textId="0DE1C5CC" w:rsidR="00946DD6" w:rsidRPr="006A5DCA" w:rsidRDefault="00946DD6" w:rsidP="00FC251C">
      <w:pPr>
        <w:pStyle w:val="Heading5"/>
        <w:numPr>
          <w:ilvl w:val="0"/>
          <w:numId w:val="16"/>
        </w:numPr>
        <w:tabs>
          <w:tab w:val="left" w:pos="540"/>
          <w:tab w:val="left" w:pos="630"/>
        </w:tabs>
        <w:spacing w:line="240" w:lineRule="auto"/>
        <w:ind w:hanging="9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C16E5F"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6A5DCA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1DC66C89" w14:textId="77777777" w:rsidR="00112351" w:rsidRPr="00B81D01" w:rsidRDefault="00112351" w:rsidP="00112351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55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98"/>
        <w:gridCol w:w="914"/>
        <w:gridCol w:w="269"/>
        <w:gridCol w:w="994"/>
        <w:gridCol w:w="340"/>
        <w:gridCol w:w="990"/>
        <w:gridCol w:w="269"/>
        <w:gridCol w:w="1082"/>
      </w:tblGrid>
      <w:tr w:rsidR="00052F36" w:rsidRPr="004F38D7" w14:paraId="2255CC19" w14:textId="77777777" w:rsidTr="00FC251C">
        <w:trPr>
          <w:trHeight w:hRule="exact" w:val="403"/>
          <w:tblHeader/>
        </w:trPr>
        <w:tc>
          <w:tcPr>
            <w:tcW w:w="2458" w:type="pct"/>
          </w:tcPr>
          <w:p w14:paraId="125265D8" w14:textId="1D39B0BF" w:rsidR="00EA6CF1" w:rsidRPr="0041130A" w:rsidRDefault="00EA6CF1" w:rsidP="0009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39" w:type="pct"/>
            <w:gridSpan w:val="3"/>
          </w:tcPr>
          <w:p w14:paraId="7E19DB4B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78" w:type="pct"/>
          </w:tcPr>
          <w:p w14:paraId="40FEC58E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08EDB56D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779F" w:rsidRPr="004F38D7" w14:paraId="1D42C072" w14:textId="77777777" w:rsidTr="00FC251C">
        <w:trPr>
          <w:trHeight w:hRule="exact" w:val="403"/>
          <w:tblHeader/>
        </w:trPr>
        <w:tc>
          <w:tcPr>
            <w:tcW w:w="2458" w:type="pct"/>
          </w:tcPr>
          <w:p w14:paraId="65FA67D6" w14:textId="698EB5D1" w:rsidR="0006779F" w:rsidRPr="0041130A" w:rsidRDefault="00075627" w:rsidP="00BD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"/>
              </w:tabs>
              <w:ind w:left="87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8" w:type="pct"/>
          </w:tcPr>
          <w:p w14:paraId="526E7B72" w14:textId="6984ACF8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7382A42B" w14:textId="77777777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5E10B11" w14:textId="0B92875E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8" w:type="pct"/>
          </w:tcPr>
          <w:p w14:paraId="55727858" w14:textId="77777777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37FBAD6" w14:textId="6A307283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762F68AC" w14:textId="77777777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3CF92E3" w14:textId="7BC6CE77" w:rsidR="0006779F" w:rsidRPr="0041130A" w:rsidRDefault="0006779F" w:rsidP="00067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F08B5" w:rsidRPr="004F38D7" w14:paraId="55674310" w14:textId="77777777" w:rsidTr="00FC251C">
        <w:trPr>
          <w:trHeight w:hRule="exact" w:val="403"/>
          <w:tblHeader/>
        </w:trPr>
        <w:tc>
          <w:tcPr>
            <w:tcW w:w="2458" w:type="pct"/>
          </w:tcPr>
          <w:p w14:paraId="73AC0940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2" w:type="pct"/>
            <w:gridSpan w:val="7"/>
          </w:tcPr>
          <w:p w14:paraId="29EBC813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6179" w:rsidRPr="004F38D7" w14:paraId="09CAC72C" w14:textId="77777777" w:rsidTr="00FC251C">
        <w:trPr>
          <w:trHeight w:hRule="exact" w:val="403"/>
        </w:trPr>
        <w:tc>
          <w:tcPr>
            <w:tcW w:w="2458" w:type="pct"/>
          </w:tcPr>
          <w:p w14:paraId="607D714F" w14:textId="16325102" w:rsidR="009F08B5" w:rsidRPr="0041130A" w:rsidRDefault="009F08B5" w:rsidP="0009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478" w:type="pct"/>
          </w:tcPr>
          <w:p w14:paraId="4770DD28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FE1323A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D50CE17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pct"/>
          </w:tcPr>
          <w:p w14:paraId="6FFEF4D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3049815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24B105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4BF4BC7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D98" w:rsidRPr="004F38D7" w14:paraId="09F9B624" w14:textId="77777777" w:rsidTr="00FC251C">
        <w:trPr>
          <w:trHeight w:hRule="exact" w:val="403"/>
        </w:trPr>
        <w:tc>
          <w:tcPr>
            <w:tcW w:w="2458" w:type="pct"/>
          </w:tcPr>
          <w:p w14:paraId="0336FE60" w14:textId="6E35AB6F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321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8" w:type="pct"/>
          </w:tcPr>
          <w:p w14:paraId="6FC95096" w14:textId="7CD3B6D7" w:rsidR="00A07D98" w:rsidRPr="00025D21" w:rsidRDefault="00A07D98" w:rsidP="008A5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9256EAD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C13A7B5" w14:textId="464C8796" w:rsidR="00A07D98" w:rsidRPr="0041130A" w:rsidRDefault="00A07D98" w:rsidP="008A5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pct"/>
          </w:tcPr>
          <w:p w14:paraId="2915A1D3" w14:textId="77777777" w:rsidR="00A07D98" w:rsidRPr="00025D21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DEDD1AD" w14:textId="56E178C5" w:rsidR="00A07D98" w:rsidRPr="00075627" w:rsidRDefault="00A07D98" w:rsidP="008A504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075627">
              <w:rPr>
                <w:rFonts w:ascii="Angsana New" w:hAnsi="Angsana New"/>
                <w:sz w:val="30"/>
                <w:szCs w:val="30"/>
              </w:rPr>
              <w:t>1,531,729</w:t>
            </w:r>
          </w:p>
        </w:tc>
        <w:tc>
          <w:tcPr>
            <w:tcW w:w="141" w:type="pct"/>
          </w:tcPr>
          <w:p w14:paraId="6791B243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B709B11" w14:textId="4453099B" w:rsidR="00A07D98" w:rsidRPr="0041130A" w:rsidRDefault="00A07D98" w:rsidP="00F8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5D21">
              <w:rPr>
                <w:rFonts w:ascii="Angsana New" w:hAnsi="Angsana New"/>
                <w:sz w:val="30"/>
                <w:szCs w:val="30"/>
              </w:rPr>
              <w:t>1,384,135</w:t>
            </w:r>
          </w:p>
        </w:tc>
      </w:tr>
      <w:tr w:rsidR="00A07D98" w:rsidRPr="004F38D7" w14:paraId="328F09C0" w14:textId="77777777" w:rsidTr="00FC251C">
        <w:trPr>
          <w:trHeight w:hRule="exact" w:val="403"/>
        </w:trPr>
        <w:tc>
          <w:tcPr>
            <w:tcW w:w="2458" w:type="pct"/>
          </w:tcPr>
          <w:p w14:paraId="5F511AB9" w14:textId="4531CFCB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457B05DF" w14:textId="611A4DEA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B9D0D9C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731FEC17" w14:textId="2210BB91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pct"/>
          </w:tcPr>
          <w:p w14:paraId="2AB12711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693482A0" w14:textId="36603005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102,093</w:t>
            </w:r>
          </w:p>
        </w:tc>
        <w:tc>
          <w:tcPr>
            <w:tcW w:w="141" w:type="pct"/>
          </w:tcPr>
          <w:p w14:paraId="1E8430F5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056F202" w14:textId="7D5B88B2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110,088</w:t>
            </w:r>
          </w:p>
        </w:tc>
      </w:tr>
      <w:tr w:rsidR="00A07D98" w:rsidRPr="004F38D7" w14:paraId="43694396" w14:textId="77777777" w:rsidTr="00FC251C">
        <w:trPr>
          <w:trHeight w:hRule="exact" w:val="403"/>
        </w:trPr>
        <w:tc>
          <w:tcPr>
            <w:tcW w:w="2458" w:type="pct"/>
          </w:tcPr>
          <w:p w14:paraId="18F9658F" w14:textId="77777777" w:rsidR="00A07D98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5F4C53FB" w14:textId="247CAF08" w:rsidR="00A07D98" w:rsidRPr="00E173F8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0E3E9D80" w14:textId="492BF4EE" w:rsidR="00A07D98" w:rsidRPr="00EC31E6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32CFEC3" w14:textId="77777777" w:rsidR="00A07D98" w:rsidRPr="00EC31E6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4036285A" w14:textId="76F87906" w:rsidR="00A07D98" w:rsidRPr="00A66BA9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pct"/>
          </w:tcPr>
          <w:p w14:paraId="78B6D04B" w14:textId="77777777" w:rsidR="00A07D98" w:rsidRPr="00EC31E6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1861D804" w14:textId="231EF653" w:rsidR="00A07D98" w:rsidRPr="00EC31E6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1,633,822</w:t>
            </w:r>
          </w:p>
        </w:tc>
        <w:tc>
          <w:tcPr>
            <w:tcW w:w="141" w:type="pct"/>
          </w:tcPr>
          <w:p w14:paraId="7CA8D436" w14:textId="77777777" w:rsidR="00A07D98" w:rsidRPr="00EC31E6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73E215BF" w14:textId="53B8E227" w:rsidR="00A07D98" w:rsidRPr="00EC31E6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1,494,223</w:t>
            </w:r>
          </w:p>
        </w:tc>
      </w:tr>
      <w:tr w:rsidR="00A07D98" w:rsidRPr="004F38D7" w14:paraId="3645DBBE" w14:textId="77777777" w:rsidTr="00FC251C">
        <w:trPr>
          <w:trHeight w:hRule="exact" w:val="403"/>
        </w:trPr>
        <w:tc>
          <w:tcPr>
            <w:tcW w:w="2458" w:type="pct"/>
          </w:tcPr>
          <w:p w14:paraId="2459688D" w14:textId="135890D4" w:rsidR="00A07D98" w:rsidRPr="00E173F8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8" w:type="pct"/>
            <w:tcBorders>
              <w:top w:val="double" w:sz="4" w:space="0" w:color="auto"/>
            </w:tcBorders>
          </w:tcPr>
          <w:p w14:paraId="150CC1F1" w14:textId="77777777" w:rsidR="00A07D98" w:rsidRPr="00EC31E6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578F06D" w14:textId="77777777" w:rsidR="00A07D98" w:rsidRPr="00EC31E6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double" w:sz="4" w:space="0" w:color="auto"/>
              <w:bottom w:val="double" w:sz="4" w:space="0" w:color="auto"/>
            </w:tcBorders>
          </w:tcPr>
          <w:p w14:paraId="2BAC5014" w14:textId="6FC09549" w:rsidR="00A07D98" w:rsidRPr="00A66BA9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pct"/>
          </w:tcPr>
          <w:p w14:paraId="0C88D7E0" w14:textId="77777777" w:rsidR="00A07D98" w:rsidRPr="00EC31E6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</w:tcPr>
          <w:p w14:paraId="78CE6039" w14:textId="77777777" w:rsidR="00A07D98" w:rsidRPr="00EC31E6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04E5F39" w14:textId="77777777" w:rsidR="00A07D98" w:rsidRPr="00EC31E6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</w:tcPr>
          <w:p w14:paraId="79A7D290" w14:textId="02033532" w:rsidR="00A07D98" w:rsidRPr="008B1C31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1B3304">
              <w:rPr>
                <w:rFonts w:ascii="Angsana New" w:hAnsi="Angsana New"/>
                <w:b/>
                <w:bCs/>
                <w:sz w:val="30"/>
                <w:szCs w:val="30"/>
              </w:rPr>
              <w:t>1,531,729</w:t>
            </w:r>
          </w:p>
        </w:tc>
      </w:tr>
      <w:tr w:rsidR="00A07D98" w:rsidRPr="004F38D7" w14:paraId="5B5B1993" w14:textId="77777777" w:rsidTr="00FC251C">
        <w:trPr>
          <w:trHeight w:hRule="exact" w:val="403"/>
        </w:trPr>
        <w:tc>
          <w:tcPr>
            <w:tcW w:w="2458" w:type="pct"/>
          </w:tcPr>
          <w:p w14:paraId="74B2F074" w14:textId="77777777" w:rsidR="00A07D98" w:rsidRPr="00E173F8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</w:tcPr>
          <w:p w14:paraId="0FBF9438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3A5E868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</w:tcPr>
          <w:p w14:paraId="4ED1C33C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pct"/>
          </w:tcPr>
          <w:p w14:paraId="603BAC63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6C5138C4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2FB9923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092E96C8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D98" w:rsidRPr="004F38D7" w14:paraId="47AD4EB6" w14:textId="77777777" w:rsidTr="00FC251C">
        <w:trPr>
          <w:trHeight w:hRule="exact" w:val="403"/>
        </w:trPr>
        <w:tc>
          <w:tcPr>
            <w:tcW w:w="2458" w:type="pct"/>
          </w:tcPr>
          <w:p w14:paraId="01AB7CB4" w14:textId="7F12596A" w:rsidR="00A07D98" w:rsidRPr="00E173F8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78" w:type="pct"/>
          </w:tcPr>
          <w:p w14:paraId="2ADBB26D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958B972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BCF1D95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pct"/>
          </w:tcPr>
          <w:p w14:paraId="03AECECD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644030B7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D99B6B3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D0298D0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D98" w:rsidRPr="004F38D7" w14:paraId="528559EE" w14:textId="77777777" w:rsidTr="00FC251C">
        <w:trPr>
          <w:trHeight w:hRule="exact" w:val="403"/>
        </w:trPr>
        <w:tc>
          <w:tcPr>
            <w:tcW w:w="2458" w:type="pct"/>
          </w:tcPr>
          <w:p w14:paraId="7E494573" w14:textId="7B6D2DE2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864B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8" w:type="pct"/>
          </w:tcPr>
          <w:p w14:paraId="5BFA3706" w14:textId="3769D633" w:rsidR="00A07D98" w:rsidRPr="00D50C28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40,390</w:t>
            </w:r>
          </w:p>
        </w:tc>
        <w:tc>
          <w:tcPr>
            <w:tcW w:w="141" w:type="pct"/>
          </w:tcPr>
          <w:p w14:paraId="291DD0E6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7E3DAB9" w14:textId="6762C85F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0787">
              <w:rPr>
                <w:rFonts w:ascii="Angsana New" w:hAnsi="Angsana New"/>
                <w:sz w:val="30"/>
                <w:szCs w:val="30"/>
              </w:rPr>
              <w:t>221,146</w:t>
            </w:r>
          </w:p>
        </w:tc>
        <w:tc>
          <w:tcPr>
            <w:tcW w:w="178" w:type="pct"/>
          </w:tcPr>
          <w:p w14:paraId="7B4ADCDF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20845FC" w14:textId="126F1A61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44,456</w:t>
            </w:r>
          </w:p>
        </w:tc>
        <w:tc>
          <w:tcPr>
            <w:tcW w:w="141" w:type="pct"/>
          </w:tcPr>
          <w:p w14:paraId="1271887A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88D5F14" w14:textId="49AC5A1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0787">
              <w:rPr>
                <w:rFonts w:ascii="Angsana New" w:hAnsi="Angsana New"/>
                <w:sz w:val="30"/>
                <w:szCs w:val="30"/>
              </w:rPr>
              <w:t>216,886</w:t>
            </w:r>
          </w:p>
        </w:tc>
      </w:tr>
      <w:tr w:rsidR="00A07D98" w:rsidRPr="004F38D7" w14:paraId="2343ABE7" w14:textId="58C7B26C" w:rsidTr="00FC251C">
        <w:trPr>
          <w:trHeight w:hRule="exact" w:val="403"/>
        </w:trPr>
        <w:tc>
          <w:tcPr>
            <w:tcW w:w="2458" w:type="pct"/>
          </w:tcPr>
          <w:p w14:paraId="60D7ED3B" w14:textId="79E47CEF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78" w:type="pct"/>
          </w:tcPr>
          <w:p w14:paraId="56B4CE3E" w14:textId="47E2D7A4" w:rsidR="00A07D98" w:rsidRPr="003D196B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  <w:tc>
          <w:tcPr>
            <w:tcW w:w="141" w:type="pct"/>
          </w:tcPr>
          <w:p w14:paraId="71590A3F" w14:textId="320C1675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FEAF809" w14:textId="4FFB2931" w:rsidR="00A07D98" w:rsidRPr="003D196B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78" w:type="pct"/>
          </w:tcPr>
          <w:p w14:paraId="743A79DC" w14:textId="6E4001E6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261F239" w14:textId="7AE7441C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2962D95" w14:textId="7BEBAA80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65F5B70" w14:textId="15109DCA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7D98" w:rsidRPr="004F38D7" w14:paraId="72487315" w14:textId="77777777" w:rsidTr="00FC251C">
        <w:trPr>
          <w:trHeight w:hRule="exact" w:val="403"/>
        </w:trPr>
        <w:tc>
          <w:tcPr>
            <w:tcW w:w="2458" w:type="pct"/>
          </w:tcPr>
          <w:p w14:paraId="2654B208" w14:textId="150796DC" w:rsidR="00A07D98" w:rsidRPr="00902C29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เบ็ดเสร็จอื่นของการร่วมค้า</w:t>
            </w:r>
          </w:p>
        </w:tc>
        <w:tc>
          <w:tcPr>
            <w:tcW w:w="478" w:type="pct"/>
          </w:tcPr>
          <w:p w14:paraId="1A3EA54A" w14:textId="2E5E2202" w:rsidR="00A07D98" w:rsidRPr="003D196B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(2,001)</w:t>
            </w:r>
          </w:p>
        </w:tc>
        <w:tc>
          <w:tcPr>
            <w:tcW w:w="141" w:type="pct"/>
          </w:tcPr>
          <w:p w14:paraId="7057CD30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367AB50" w14:textId="426A158B" w:rsidR="00A07D98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(10,500)</w:t>
            </w:r>
          </w:p>
        </w:tc>
        <w:tc>
          <w:tcPr>
            <w:tcW w:w="178" w:type="pct"/>
          </w:tcPr>
          <w:p w14:paraId="6B240615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600A54BB" w14:textId="152CEADF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7616294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E0F76AC" w14:textId="4B0FAC49" w:rsidR="00A07D98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7D98" w:rsidRPr="004F38D7" w14:paraId="25972CB5" w14:textId="77777777" w:rsidTr="00FC251C">
        <w:trPr>
          <w:trHeight w:hRule="exact" w:val="403"/>
        </w:trPr>
        <w:tc>
          <w:tcPr>
            <w:tcW w:w="2458" w:type="pct"/>
          </w:tcPr>
          <w:p w14:paraId="4BB70492" w14:textId="5A652F68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รับชำระทุนคืน</w:t>
            </w:r>
          </w:p>
        </w:tc>
        <w:tc>
          <w:tcPr>
            <w:tcW w:w="478" w:type="pct"/>
          </w:tcPr>
          <w:p w14:paraId="473742CF" w14:textId="6C4B6165" w:rsidR="00A07D98" w:rsidRPr="005A42DF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E0ADD03" w14:textId="77777777" w:rsidR="00A07D98" w:rsidRPr="005A42DF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1CD7F73" w14:textId="15AB024D" w:rsidR="00A07D98" w:rsidRPr="003D196B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(172,430)</w:t>
            </w:r>
          </w:p>
        </w:tc>
        <w:tc>
          <w:tcPr>
            <w:tcW w:w="178" w:type="pct"/>
          </w:tcPr>
          <w:p w14:paraId="739F43ED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FFDE3B1" w14:textId="773B3ADC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A14DC3D" w14:textId="77777777" w:rsidR="00A07D98" w:rsidRPr="0041130A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D51C8F4" w14:textId="4E615BFA" w:rsidR="00A07D98" w:rsidRDefault="00A07D98" w:rsidP="0007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(172,430)</w:t>
            </w:r>
          </w:p>
        </w:tc>
      </w:tr>
      <w:tr w:rsidR="00A07D98" w:rsidRPr="004F38D7" w14:paraId="4DFDA08D" w14:textId="77777777" w:rsidTr="00FC251C">
        <w:trPr>
          <w:trHeight w:hRule="exact" w:val="403"/>
        </w:trPr>
        <w:tc>
          <w:tcPr>
            <w:tcW w:w="2458" w:type="pct"/>
          </w:tcPr>
          <w:p w14:paraId="14F6E32D" w14:textId="77777777" w:rsidR="00A07D98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5EEBE4CB" w14:textId="60C12AD9" w:rsidR="00A07D98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  <w:p w14:paraId="1E22ABAF" w14:textId="0668009B" w:rsidR="00A07D98" w:rsidRPr="00E173F8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33210FDF" w14:textId="22E44226" w:rsidR="00A07D98" w:rsidRPr="00BF0BA0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38,173</w:t>
            </w:r>
          </w:p>
        </w:tc>
        <w:tc>
          <w:tcPr>
            <w:tcW w:w="141" w:type="pct"/>
          </w:tcPr>
          <w:p w14:paraId="166AB9CD" w14:textId="77777777" w:rsidR="00A07D98" w:rsidRPr="00BF0BA0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1766B482" w14:textId="4D2ECEA8" w:rsidR="00A07D98" w:rsidRPr="00BF0BA0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38,407</w:t>
            </w:r>
          </w:p>
        </w:tc>
        <w:tc>
          <w:tcPr>
            <w:tcW w:w="178" w:type="pct"/>
          </w:tcPr>
          <w:p w14:paraId="5A279A32" w14:textId="77777777" w:rsidR="00A07D98" w:rsidRPr="00BF0BA0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3C534821" w14:textId="364DFF8F" w:rsidR="00A07D98" w:rsidRPr="00BF0BA0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44,456</w:t>
            </w:r>
          </w:p>
        </w:tc>
        <w:tc>
          <w:tcPr>
            <w:tcW w:w="141" w:type="pct"/>
          </w:tcPr>
          <w:p w14:paraId="6202FD44" w14:textId="77777777" w:rsidR="00A07D98" w:rsidRPr="00BF0BA0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7BB0D65" w14:textId="325C5AE2" w:rsidR="00A07D98" w:rsidRPr="00BF0BA0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44,456</w:t>
            </w:r>
          </w:p>
        </w:tc>
      </w:tr>
      <w:tr w:rsidR="00A07D98" w:rsidRPr="0005503D" w14:paraId="012A115F" w14:textId="77777777" w:rsidTr="00FC251C">
        <w:trPr>
          <w:trHeight w:hRule="exact" w:val="403"/>
        </w:trPr>
        <w:tc>
          <w:tcPr>
            <w:tcW w:w="2458" w:type="pct"/>
          </w:tcPr>
          <w:p w14:paraId="75944E7B" w14:textId="346564BF" w:rsidR="00A07D98" w:rsidRPr="00E173F8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8" w:type="pct"/>
            <w:tcBorders>
              <w:top w:val="double" w:sz="4" w:space="0" w:color="auto"/>
            </w:tcBorders>
          </w:tcPr>
          <w:p w14:paraId="5593AB69" w14:textId="77777777" w:rsidR="00A07D98" w:rsidRPr="00BF0BA0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D23B62F" w14:textId="77777777" w:rsidR="00A07D98" w:rsidRPr="00BF0BA0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double" w:sz="4" w:space="0" w:color="auto"/>
              <w:bottom w:val="double" w:sz="4" w:space="0" w:color="auto"/>
            </w:tcBorders>
          </w:tcPr>
          <w:p w14:paraId="7E10F725" w14:textId="3CEB9D05" w:rsidR="00A07D98" w:rsidRPr="0005503D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40,390</w:t>
            </w:r>
          </w:p>
        </w:tc>
        <w:tc>
          <w:tcPr>
            <w:tcW w:w="178" w:type="pct"/>
          </w:tcPr>
          <w:p w14:paraId="6BE650FB" w14:textId="77777777" w:rsidR="00A07D98" w:rsidRPr="0005503D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</w:tcPr>
          <w:p w14:paraId="7DBDA7D6" w14:textId="77777777" w:rsidR="00A07D98" w:rsidRPr="00BF0BA0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FDCCA47" w14:textId="77777777" w:rsidR="00A07D98" w:rsidRPr="00BF0BA0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</w:tcPr>
          <w:p w14:paraId="04490AA5" w14:textId="2DC29E6A" w:rsidR="00A07D98" w:rsidRPr="0005503D" w:rsidRDefault="00A07D98" w:rsidP="001E6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44,456</w:t>
            </w:r>
          </w:p>
        </w:tc>
      </w:tr>
    </w:tbl>
    <w:p w14:paraId="40D4ABC6" w14:textId="77777777" w:rsidR="00112351" w:rsidRPr="00FD6950" w:rsidRDefault="00112351" w:rsidP="003B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636DC593" w14:textId="23355B7B" w:rsidR="009F49AB" w:rsidRDefault="00B61C0A" w:rsidP="00C4367F">
      <w:pPr>
        <w:tabs>
          <w:tab w:val="clear" w:pos="454"/>
          <w:tab w:val="clear" w:pos="680"/>
          <w:tab w:val="left" w:pos="450"/>
          <w:tab w:val="left" w:pos="547"/>
        </w:tabs>
        <w:ind w:left="547" w:right="14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การร่วมค้าไม่ใช่บริษัทจดทะเบียนในตลาดหลักทรัพย์ ดังนั้นจึงไม่มีราคาที่เปิดเผยต่อสาธารณ</w:t>
      </w:r>
      <w:r w:rsidR="00870F75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6A5DCA">
        <w:rPr>
          <w:rFonts w:asciiTheme="majorBidi" w:hAnsiTheme="majorBidi" w:cstheme="majorBidi"/>
          <w:sz w:val="30"/>
          <w:szCs w:val="30"/>
          <w:cs/>
        </w:rPr>
        <w:t>ชน</w:t>
      </w:r>
    </w:p>
    <w:p w14:paraId="1E03ED28" w14:textId="77777777" w:rsidR="00750E88" w:rsidRPr="00FD6950" w:rsidRDefault="00750E88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6E3857C3" w14:textId="38BAF0A3" w:rsidR="00414D31" w:rsidRPr="0028686D" w:rsidRDefault="00414D31" w:rsidP="00D33EDE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73F8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</w:t>
      </w:r>
      <w:r w:rsidRPr="00E173F8">
        <w:rPr>
          <w:rFonts w:asciiTheme="majorBidi" w:hAnsiTheme="majorBidi" w:cstheme="majorBidi" w:hint="cs"/>
          <w:i/>
          <w:iCs/>
          <w:sz w:val="30"/>
          <w:szCs w:val="30"/>
          <w:cs/>
        </w:rPr>
        <w:t>งตรง</w:t>
      </w:r>
    </w:p>
    <w:p w14:paraId="3DB37568" w14:textId="178A8662" w:rsidR="00AF1056" w:rsidRPr="00FD6950" w:rsidRDefault="00AF1056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3654FE6" w14:textId="4181156B" w:rsidR="00FD6950" w:rsidRPr="00FB7542" w:rsidRDefault="001E685B" w:rsidP="0034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  <w:tab w:val="left" w:pos="9540"/>
          <w:tab w:val="left" w:pos="963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="00FD6950" w:rsidRPr="00FB7542">
        <w:rPr>
          <w:rFonts w:asciiTheme="majorBidi" w:hAnsiTheme="majorBidi" w:cstheme="majorBidi"/>
          <w:sz w:val="30"/>
          <w:szCs w:val="30"/>
        </w:rPr>
        <w:t>256</w:t>
      </w:r>
      <w:r w:rsidR="0064157B">
        <w:rPr>
          <w:rFonts w:asciiTheme="majorBidi" w:hAnsiTheme="majorBidi" w:cstheme="majorBidi"/>
          <w:sz w:val="30"/>
          <w:szCs w:val="30"/>
        </w:rPr>
        <w:t>8</w:t>
      </w:r>
      <w:r w:rsidR="00FD6950"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="00FD6950" w:rsidRPr="0005551E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</w:t>
      </w:r>
      <w:r w:rsidR="00FD6950" w:rsidRPr="00735C4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64157B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A07D98">
        <w:rPr>
          <w:rFonts w:asciiTheme="majorBidi" w:hAnsiTheme="majorBidi" w:cstheme="majorBidi"/>
          <w:sz w:val="30"/>
          <w:szCs w:val="30"/>
        </w:rPr>
        <w:t>102.09</w:t>
      </w:r>
      <w:r w:rsidR="00FD6950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FD6950" w:rsidRPr="00735C4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FD6950" w:rsidRPr="0005551E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FD6950" w:rsidRPr="0005551E">
        <w:rPr>
          <w:rFonts w:asciiTheme="majorBidi" w:hAnsiTheme="majorBidi" w:cstheme="majorBidi"/>
          <w:sz w:val="30"/>
          <w:szCs w:val="30"/>
          <w:cs/>
        </w:rPr>
        <w:br/>
      </w:r>
      <w:r w:rsidR="00FD6950" w:rsidRPr="0005551E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="00FD6950" w:rsidRPr="0005551E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="00FD6950" w:rsidRPr="0005551E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38522BC1" w14:textId="77777777" w:rsidR="00FD6950" w:rsidRDefault="00FD6950" w:rsidP="0034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4" w:right="-72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3518DBAF" w14:textId="3FECC58A" w:rsidR="0028686D" w:rsidRPr="0028686D" w:rsidRDefault="001E685B" w:rsidP="0034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B65C9"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="0064157B" w:rsidRPr="00FB7542">
        <w:rPr>
          <w:rFonts w:asciiTheme="majorBidi" w:hAnsiTheme="majorBidi" w:cstheme="majorBidi"/>
          <w:sz w:val="30"/>
          <w:szCs w:val="30"/>
        </w:rPr>
        <w:t>256</w:t>
      </w:r>
      <w:r w:rsidR="00C66880">
        <w:rPr>
          <w:rFonts w:asciiTheme="majorBidi" w:hAnsiTheme="majorBidi" w:cstheme="majorBidi"/>
          <w:sz w:val="30"/>
          <w:szCs w:val="30"/>
        </w:rPr>
        <w:t>7</w:t>
      </w:r>
      <w:r w:rsidR="0064157B">
        <w:rPr>
          <w:rFonts w:asciiTheme="majorBidi" w:hAnsiTheme="majorBidi" w:cstheme="majorBidi"/>
          <w:sz w:val="30"/>
          <w:szCs w:val="30"/>
        </w:rPr>
        <w:t xml:space="preserve"> </w:t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บริษัทได้เพิ่มเงินลงทุนเป็นจำนวนเงิน</w:t>
      </w:r>
      <w:r w:rsidR="0028686D" w:rsidRPr="00BF3E5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110.09</w:t>
      </w:r>
      <w:r w:rsidRPr="0005551E">
        <w:rPr>
          <w:rFonts w:asciiTheme="majorBidi" w:hAnsiTheme="majorBidi" w:cstheme="majorBidi"/>
          <w:sz w:val="30"/>
          <w:szCs w:val="30"/>
        </w:rPr>
        <w:t xml:space="preserve"> </w:t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8686D" w:rsidRPr="00BF3E52">
        <w:rPr>
          <w:rFonts w:asciiTheme="majorBidi" w:hAnsiTheme="majorBidi" w:cstheme="majorBidi"/>
          <w:sz w:val="30"/>
          <w:szCs w:val="30"/>
          <w:cs/>
        </w:rPr>
        <w:br/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="0028686D" w:rsidRPr="00BF3E52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4E4820E2" w14:textId="77777777" w:rsidR="007E58BA" w:rsidRPr="0061034D" w:rsidRDefault="007E58BA" w:rsidP="0034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86316" w14:textId="53CE39DE" w:rsidR="007E58BA" w:rsidRDefault="0061034D" w:rsidP="0034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2567</w:t>
      </w:r>
      <w:r w:rsidRPr="00CD2E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กลุ่มบริษัทได้จัดตั้งบริษัท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วี</w:t>
      </w:r>
      <w:r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แคร์</w:t>
      </w:r>
      <w:r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ฟอร์</w:t>
      </w:r>
      <w:r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เวลเนส</w:t>
      </w:r>
      <w:r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จำกัด </w:t>
      </w:r>
      <w:r w:rsidRPr="0005551E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</w:t>
      </w:r>
      <w:r w:rsidR="008E530E">
        <w:rPr>
          <w:rFonts w:asciiTheme="majorBidi" w:hAnsiTheme="majorBidi" w:cstheme="majorBidi" w:hint="cs"/>
          <w:spacing w:val="-4"/>
          <w:sz w:val="30"/>
          <w:szCs w:val="30"/>
          <w:cs/>
        </w:rPr>
        <w:t>ทาง</w:t>
      </w:r>
      <w:r w:rsidRPr="0005551E">
        <w:rPr>
          <w:rFonts w:asciiTheme="majorBidi" w:hAnsiTheme="majorBidi" w:cstheme="majorBidi"/>
          <w:spacing w:val="-4"/>
          <w:sz w:val="30"/>
          <w:szCs w:val="30"/>
          <w:cs/>
        </w:rPr>
        <w:t>ตรงในประเทศไทย เพื่อดำเนินการเป็น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วิสาหกิจ</w:t>
      </w:r>
      <w:r w:rsidRPr="0005551E">
        <w:rPr>
          <w:rFonts w:asciiTheme="majorBidi" w:hAnsiTheme="majorBidi" w:cstheme="majorBidi"/>
          <w:spacing w:val="-4"/>
          <w:sz w:val="30"/>
          <w:szCs w:val="30"/>
          <w:cs/>
        </w:rPr>
        <w:t>เพื่อสังคม</w:t>
      </w:r>
    </w:p>
    <w:p w14:paraId="794BA054" w14:textId="3DBCB77F" w:rsidR="00AF1056" w:rsidRDefault="00D675E6" w:rsidP="00C4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14:paraId="425BFFC3" w14:textId="77777777" w:rsidR="00AF1056" w:rsidRPr="008E530E" w:rsidRDefault="00AF1056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F839640" w14:textId="1B86387E" w:rsidR="00AF1056" w:rsidRPr="00735C4C" w:rsidRDefault="001E685B" w:rsidP="00C4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"/>
          <w:tab w:val="left" w:pos="720"/>
          <w:tab w:val="left" w:pos="963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="0064157B" w:rsidRPr="002463BA">
        <w:rPr>
          <w:rFonts w:asciiTheme="majorBidi" w:hAnsiTheme="majorBidi" w:cstheme="majorBidi"/>
          <w:sz w:val="30"/>
          <w:szCs w:val="30"/>
        </w:rPr>
        <w:t xml:space="preserve">2568 </w:t>
      </w:r>
      <w:r w:rsidR="0028686D" w:rsidRPr="002463BA">
        <w:rPr>
          <w:rFonts w:asciiTheme="majorBidi" w:hAnsiTheme="majorBidi" w:cstheme="majorBidi" w:hint="cs"/>
          <w:sz w:val="30"/>
          <w:szCs w:val="30"/>
          <w:cs/>
        </w:rPr>
        <w:t>บริษัท เมก้า ไลฟ์ไซแอ็นซ์ พีทีวาย จำกัด ประเทศไทย ได้เพิ่มเงินลงทุนเป็นจำนวน</w:t>
      </w:r>
      <w:r w:rsidR="0028686D" w:rsidRPr="00735C4C">
        <w:rPr>
          <w:rFonts w:asciiTheme="majorBidi" w:hAnsiTheme="majorBidi" w:cstheme="majorBidi" w:hint="cs"/>
          <w:sz w:val="30"/>
          <w:szCs w:val="30"/>
          <w:cs/>
        </w:rPr>
        <w:t xml:space="preserve">เงิน </w:t>
      </w:r>
      <w:r w:rsidR="00A07D98">
        <w:rPr>
          <w:rFonts w:asciiTheme="majorBidi" w:hAnsiTheme="majorBidi" w:cstheme="majorBidi"/>
          <w:sz w:val="30"/>
          <w:szCs w:val="30"/>
        </w:rPr>
        <w:t>301.1</w:t>
      </w:r>
      <w:r w:rsidR="00233497">
        <w:rPr>
          <w:rFonts w:asciiTheme="majorBidi" w:hAnsiTheme="majorBidi" w:cstheme="majorBidi"/>
          <w:sz w:val="30"/>
          <w:szCs w:val="30"/>
        </w:rPr>
        <w:t>7</w:t>
      </w:r>
      <w:r w:rsidR="004D0CF6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28686D" w:rsidRPr="00735C4C">
        <w:rPr>
          <w:rFonts w:asciiTheme="majorBidi" w:hAnsiTheme="majorBidi" w:cstheme="majorBidi" w:hint="cs"/>
          <w:sz w:val="30"/>
          <w:szCs w:val="30"/>
          <w:cs/>
        </w:rPr>
        <w:t>ล้านบาท ในทุนที่ออกและชำระแล้ว</w:t>
      </w:r>
      <w:r w:rsidR="0028686D" w:rsidRPr="00735C4C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BE6E13" w:rsidRPr="00735C4C">
        <w:rPr>
          <w:rFonts w:asciiTheme="majorBidi" w:hAnsiTheme="majorBidi" w:cstheme="majorBidi"/>
          <w:sz w:val="30"/>
          <w:szCs w:val="30"/>
        </w:rPr>
        <w:t>Mega Lifesciences (Vietnam)</w:t>
      </w:r>
      <w:r w:rsidR="0028686D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BE6E13" w:rsidRPr="00735C4C">
        <w:rPr>
          <w:rFonts w:asciiTheme="majorBidi" w:hAnsiTheme="majorBidi" w:cstheme="majorBidi"/>
          <w:sz w:val="30"/>
          <w:szCs w:val="30"/>
        </w:rPr>
        <w:t xml:space="preserve">Limited </w:t>
      </w:r>
      <w:r w:rsidR="0028686D" w:rsidRPr="00735C4C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ซึ่งเป็นบริษัทย่อยทางอ้อมในประเทศ</w:t>
      </w:r>
      <w:r w:rsidR="00BE6E13" w:rsidRPr="00735C4C">
        <w:rPr>
          <w:rFonts w:asciiTheme="majorBidi" w:hAnsiTheme="majorBidi" w:cstheme="majorBidi" w:hint="cs"/>
          <w:sz w:val="30"/>
          <w:szCs w:val="30"/>
          <w:cs/>
        </w:rPr>
        <w:t>เวีย</w:t>
      </w:r>
      <w:r w:rsidR="00D308F0">
        <w:rPr>
          <w:rFonts w:asciiTheme="majorBidi" w:hAnsiTheme="majorBidi" w:cstheme="majorBidi" w:hint="cs"/>
          <w:sz w:val="30"/>
          <w:szCs w:val="30"/>
          <w:cs/>
        </w:rPr>
        <w:t>ด</w:t>
      </w:r>
      <w:r w:rsidR="00BE6E13" w:rsidRPr="00735C4C">
        <w:rPr>
          <w:rFonts w:asciiTheme="majorBidi" w:hAnsiTheme="majorBidi" w:cstheme="majorBidi" w:hint="cs"/>
          <w:sz w:val="30"/>
          <w:szCs w:val="30"/>
          <w:cs/>
        </w:rPr>
        <w:t>นาม</w:t>
      </w:r>
      <w:r w:rsidR="0028686D" w:rsidRPr="00735C4C">
        <w:rPr>
          <w:rFonts w:asciiTheme="majorBidi" w:hAnsiTheme="majorBidi" w:cstheme="majorBidi" w:hint="cs"/>
          <w:sz w:val="30"/>
          <w:szCs w:val="30"/>
          <w:cs/>
        </w:rPr>
        <w:t>เพื่อขยายธุรกิจ</w:t>
      </w:r>
    </w:p>
    <w:p w14:paraId="0380141E" w14:textId="692EB896" w:rsidR="00904194" w:rsidRPr="008E530E" w:rsidRDefault="00904194" w:rsidP="009B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164215C1" w14:textId="2B081E81" w:rsidR="006302DB" w:rsidRPr="00735C4C" w:rsidRDefault="006302DB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735C4C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00495C65" w14:textId="77777777" w:rsidR="006302DB" w:rsidRPr="008E530E" w:rsidRDefault="006302DB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450" w:right="108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B04D942" w14:textId="5170C58A" w:rsidR="001E685B" w:rsidRDefault="001E685B" w:rsidP="001E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กลุ่ม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บริษัทรับรู้ส่วนแบ่ง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เบ็ดเสร็จ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MSN PTE. LTD.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07D98">
        <w:rPr>
          <w:rFonts w:asciiTheme="majorBidi" w:hAnsiTheme="majorBidi" w:cstheme="majorBidi"/>
          <w:spacing w:val="-4"/>
          <w:sz w:val="30"/>
          <w:szCs w:val="30"/>
        </w:rPr>
        <w:t>2.22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บาท 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>(</w:t>
      </w:r>
      <w:r w:rsidRPr="00AF1056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30 </w:t>
      </w:r>
      <w:r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  <w:cs/>
        </w:rPr>
        <w:t>กันยายน</w:t>
      </w:r>
      <w:r w:rsidRPr="00AF105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7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: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C43601"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  <w:cs/>
        </w:rPr>
        <w:t>ขาดทุน</w:t>
      </w:r>
      <w:r w:rsidRPr="00BF3E52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  <w:cs/>
        </w:rPr>
        <w:t>เบ็ดเสร็จ</w:t>
      </w:r>
      <w:r w:rsidRPr="00B95A0F"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10.31</w:t>
      </w:r>
      <w:r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ล้านบาท)</w:t>
      </w:r>
    </w:p>
    <w:p w14:paraId="528FB3D8" w14:textId="77777777" w:rsidR="00352CDE" w:rsidRPr="008E530E" w:rsidRDefault="00352CDE" w:rsidP="001E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color w:val="000000" w:themeColor="text1"/>
          <w:spacing w:val="-4"/>
          <w:sz w:val="20"/>
          <w:szCs w:val="20"/>
        </w:rPr>
      </w:pPr>
    </w:p>
    <w:p w14:paraId="79ABCCEA" w14:textId="62F07F7C" w:rsidR="00352CDE" w:rsidRDefault="00352CDE" w:rsidP="001E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547F3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กลุ่ม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และบริษัทรับชำระทุนคืนจากการลดทุนข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องบริษัท 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MSN PTE. LTD.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172.43</w:t>
      </w:r>
      <w:r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79CD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บาท</w:t>
      </w:r>
    </w:p>
    <w:p w14:paraId="2FD20F31" w14:textId="075DF9FE" w:rsidR="00044E5A" w:rsidRPr="008E530E" w:rsidRDefault="00044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2C1A9B4" w14:textId="5CAC56C3" w:rsidR="00F96958" w:rsidRPr="006A5DCA" w:rsidRDefault="006302DB" w:rsidP="009D011D">
      <w:pPr>
        <w:pStyle w:val="Heading5"/>
        <w:spacing w:line="240" w:lineRule="auto"/>
        <w:ind w:left="547" w:hanging="547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="00AF6475" w:rsidRPr="006A5DCA">
        <w:rPr>
          <w:rFonts w:asciiTheme="majorBidi" w:hAnsiTheme="majorBidi" w:cstheme="majorBidi"/>
          <w:sz w:val="30"/>
          <w:szCs w:val="30"/>
        </w:rPr>
        <w:tab/>
      </w:r>
      <w:r w:rsidR="00F96958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B22CA" w:rsidRPr="006A5DCA">
        <w:rPr>
          <w:rFonts w:asciiTheme="majorBidi" w:hAnsiTheme="majorBidi" w:cstheme="majorBidi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B77A08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6D86B788" w14:textId="72808DF5" w:rsidR="00A17B2E" w:rsidRPr="000516C9" w:rsidRDefault="00A17B2E" w:rsidP="00C4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16C9">
        <w:rPr>
          <w:rFonts w:asciiTheme="majorBidi" w:hAnsiTheme="majorBidi" w:cstheme="majorBidi"/>
          <w:b/>
          <w:spacing w:val="-2"/>
          <w:sz w:val="30"/>
          <w:szCs w:val="30"/>
          <w:cs/>
        </w:rPr>
        <w:t>ก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ารซื้อ จำหน่าย โอน</w:t>
      </w:r>
      <w:r w:rsidR="0083579B"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AC233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กลับรายการขาดทุนจากการด้อยค่าของ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ที่ดิน อาคารและอุปกรณ์ระหว่างงวด</w:t>
      </w:r>
      <w:r w:rsidR="001E685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1E685B" w:rsidRPr="006A5D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E685B">
        <w:rPr>
          <w:rFonts w:asciiTheme="majorBidi" w:hAnsiTheme="majorBidi" w:cstheme="majorBidi"/>
          <w:sz w:val="30"/>
          <w:szCs w:val="30"/>
        </w:rPr>
        <w:t>30</w:t>
      </w:r>
      <w:r w:rsidR="001E685B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1E685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F49AB" w:rsidRPr="000516C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516C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9301C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643BDE1B" w14:textId="17E9383E" w:rsidR="00A17B2E" w:rsidRPr="00FF2DBA" w:rsidRDefault="00A17B2E" w:rsidP="00356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24"/>
        <w:gridCol w:w="1165"/>
        <w:gridCol w:w="243"/>
        <w:gridCol w:w="1150"/>
        <w:gridCol w:w="238"/>
        <w:gridCol w:w="1065"/>
        <w:gridCol w:w="266"/>
        <w:gridCol w:w="1111"/>
        <w:gridCol w:w="256"/>
        <w:gridCol w:w="1173"/>
      </w:tblGrid>
      <w:tr w:rsidR="001E0297" w:rsidRPr="006A5DCA" w14:paraId="68373AC8" w14:textId="1DE699C8" w:rsidTr="00C4367F">
        <w:trPr>
          <w:trHeight w:val="326"/>
          <w:tblHeader/>
        </w:trPr>
        <w:tc>
          <w:tcPr>
            <w:tcW w:w="1412" w:type="pct"/>
          </w:tcPr>
          <w:p w14:paraId="76B0DBF0" w14:textId="77777777" w:rsidR="00E5736B" w:rsidRPr="006A5DCA" w:rsidRDefault="00E5736B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8" w:type="pct"/>
            <w:gridSpan w:val="5"/>
          </w:tcPr>
          <w:p w14:paraId="79F28723" w14:textId="77777777" w:rsidR="00E5736B" w:rsidRPr="006A5DCA" w:rsidRDefault="00E5736B" w:rsidP="00356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0" w:type="pct"/>
            <w:gridSpan w:val="4"/>
          </w:tcPr>
          <w:p w14:paraId="32A65B22" w14:textId="308A287F" w:rsidR="00E5736B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F36" w:rsidRPr="006A5DCA" w14:paraId="65813523" w14:textId="3302FA26" w:rsidTr="00C4367F">
        <w:trPr>
          <w:trHeight w:val="1109"/>
          <w:tblHeader/>
        </w:trPr>
        <w:tc>
          <w:tcPr>
            <w:tcW w:w="1412" w:type="pct"/>
            <w:vAlign w:val="bottom"/>
          </w:tcPr>
          <w:p w14:paraId="29D6E83E" w14:textId="77777777" w:rsidR="00E5736B" w:rsidRPr="006A5DCA" w:rsidRDefault="00E5736B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5C1661F" w14:textId="12FD2165" w:rsidR="00E5736B" w:rsidRPr="006A5DCA" w:rsidRDefault="00E5736B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" w:type="pct"/>
            <w:vAlign w:val="bottom"/>
          </w:tcPr>
          <w:p w14:paraId="7777943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F81F0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6EA4CDF" w14:textId="4771E534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8" w:type="pct"/>
            <w:vAlign w:val="bottom"/>
          </w:tcPr>
          <w:p w14:paraId="2593D264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2FB15D4" w14:textId="572FEC73" w:rsidR="00E5736B" w:rsidRPr="006A5DCA" w:rsidRDefault="007759E6" w:rsidP="00B62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5736B"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3" w:type="pct"/>
          </w:tcPr>
          <w:p w14:paraId="571DBD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F9F40A0" w14:textId="77777777" w:rsidR="0071162E" w:rsidRDefault="0071162E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D02DD" w14:textId="1FB6B735" w:rsidR="001E0297" w:rsidRPr="006A5DCA" w:rsidRDefault="001E0297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253C1A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  <w:p w14:paraId="2AF1E857" w14:textId="12384CAE" w:rsidR="00E5736B" w:rsidRPr="006A5DCA" w:rsidRDefault="001E0297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"/>
                <w:tab w:val="left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8" w:type="pct"/>
          </w:tcPr>
          <w:p w14:paraId="1D6B0BE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C9BDD42" w14:textId="7DE3C6DE" w:rsidR="001E0297" w:rsidRPr="006A5DCA" w:rsidRDefault="001E0297" w:rsidP="00356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0011C8D" w14:textId="09B5141A" w:rsidR="007759E6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10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144352A2" w14:textId="71C2248D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1E0297" w:rsidRPr="006A5DCA" w14:paraId="5976C5E1" w14:textId="75C5C79F" w:rsidTr="00C4367F">
        <w:trPr>
          <w:trHeight w:hRule="exact" w:val="360"/>
          <w:tblHeader/>
        </w:trPr>
        <w:tc>
          <w:tcPr>
            <w:tcW w:w="1412" w:type="pct"/>
          </w:tcPr>
          <w:p w14:paraId="28E078BA" w14:textId="77777777" w:rsidR="001E0297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88" w:type="pct"/>
            <w:gridSpan w:val="9"/>
            <w:vAlign w:val="bottom"/>
          </w:tcPr>
          <w:p w14:paraId="3F88167F" w14:textId="16DEAE4C" w:rsidR="001E0297" w:rsidRPr="006A5DCA" w:rsidRDefault="001E0297" w:rsidP="00775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left" w:pos="5133"/>
              </w:tabs>
              <w:spacing w:after="0" w:line="240" w:lineRule="auto"/>
              <w:ind w:left="-108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F36" w:rsidRPr="006A5DCA" w14:paraId="3802FCC0" w14:textId="62D3EA2A" w:rsidTr="00C4367F">
        <w:trPr>
          <w:trHeight w:hRule="exact" w:val="360"/>
          <w:tblHeader/>
        </w:trPr>
        <w:tc>
          <w:tcPr>
            <w:tcW w:w="1412" w:type="pct"/>
          </w:tcPr>
          <w:p w14:paraId="3C923FBA" w14:textId="77777777" w:rsidR="000F422B" w:rsidRPr="006A5DCA" w:rsidRDefault="000F422B" w:rsidP="00D33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7015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สิ่ง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ปลูกสร้างอื่น</w:t>
            </w:r>
          </w:p>
        </w:tc>
        <w:tc>
          <w:tcPr>
            <w:tcW w:w="627" w:type="pct"/>
            <w:vAlign w:val="bottom"/>
          </w:tcPr>
          <w:p w14:paraId="51A38721" w14:textId="05C1F196" w:rsidR="000F422B" w:rsidRPr="006A5DCA" w:rsidRDefault="00A07D98" w:rsidP="00A5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3,257</w:t>
            </w:r>
          </w:p>
        </w:tc>
        <w:tc>
          <w:tcPr>
            <w:tcW w:w="131" w:type="pct"/>
            <w:vAlign w:val="bottom"/>
          </w:tcPr>
          <w:p w14:paraId="0983DE8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A0652A0" w14:textId="61456E93" w:rsidR="000F422B" w:rsidRPr="006A5DCA" w:rsidRDefault="00A07D98" w:rsidP="00A5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F9CA4D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76D5280" w14:textId="34F588AE" w:rsidR="000F422B" w:rsidRPr="006A5DCA" w:rsidRDefault="00A07D98" w:rsidP="00A5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B0FD920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6A0969E7" w14:textId="3FC96E2A" w:rsidR="000F422B" w:rsidRDefault="00A07D98" w:rsidP="00CB4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138" w:type="pct"/>
          </w:tcPr>
          <w:p w14:paraId="0630B57D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6CB39E7" w14:textId="7113CA0C" w:rsidR="000F422B" w:rsidRDefault="00A07D98" w:rsidP="00A5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3EB58BE8" w14:textId="6D793B4A" w:rsidTr="00C4367F">
        <w:trPr>
          <w:trHeight w:hRule="exact" w:val="360"/>
          <w:tblHeader/>
        </w:trPr>
        <w:tc>
          <w:tcPr>
            <w:tcW w:w="1412" w:type="pct"/>
          </w:tcPr>
          <w:p w14:paraId="65A71C27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27" w:type="pct"/>
            <w:vAlign w:val="bottom"/>
          </w:tcPr>
          <w:p w14:paraId="56EFEC2B" w14:textId="7C5DC0E2" w:rsidR="000F422B" w:rsidRPr="006A5DCA" w:rsidRDefault="00A07D98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31" w:type="pct"/>
            <w:vAlign w:val="bottom"/>
          </w:tcPr>
          <w:p w14:paraId="4D440BF5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27A5D11" w14:textId="3FAFEB9F" w:rsidR="000F422B" w:rsidRPr="006A5DCA" w:rsidRDefault="00A07D9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B515A2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AFD33B5" w14:textId="4A89574C" w:rsidR="000F422B" w:rsidRPr="006A5DCA" w:rsidRDefault="00A07D98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43" w:type="pct"/>
          </w:tcPr>
          <w:p w14:paraId="54095DE3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0663BA31" w14:textId="2D94278A" w:rsidR="000F422B" w:rsidRDefault="00A07D9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AEA8C6B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EE48722" w14:textId="1F3B2CFE" w:rsidR="000F422B" w:rsidRDefault="00A07D98" w:rsidP="00AA5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1587A96C" w14:textId="002109EF" w:rsidTr="00C4367F">
        <w:trPr>
          <w:trHeight w:hRule="exact" w:val="360"/>
          <w:tblHeader/>
        </w:trPr>
        <w:tc>
          <w:tcPr>
            <w:tcW w:w="1412" w:type="pct"/>
          </w:tcPr>
          <w:p w14:paraId="55C5255D" w14:textId="77777777" w:rsidR="000F422B" w:rsidRPr="0083579B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7" w:type="pct"/>
            <w:vAlign w:val="bottom"/>
          </w:tcPr>
          <w:p w14:paraId="073731B6" w14:textId="33BDA38D" w:rsidR="000F422B" w:rsidRPr="006A5DCA" w:rsidRDefault="00A07D98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64,404</w:t>
            </w:r>
          </w:p>
        </w:tc>
        <w:tc>
          <w:tcPr>
            <w:tcW w:w="131" w:type="pct"/>
            <w:vAlign w:val="bottom"/>
          </w:tcPr>
          <w:p w14:paraId="6B7ACD2F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C432E27" w14:textId="45F416F7" w:rsidR="000F422B" w:rsidRPr="006A5DCA" w:rsidRDefault="00A07D9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128" w:type="pct"/>
            <w:vAlign w:val="bottom"/>
          </w:tcPr>
          <w:p w14:paraId="484E750B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4ED0FE6" w14:textId="11E6E185" w:rsidR="000F422B" w:rsidRPr="006A5DCA" w:rsidRDefault="00A07D9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3" w:type="pct"/>
          </w:tcPr>
          <w:p w14:paraId="292C316E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1F710189" w14:textId="27BD95C0" w:rsidR="000F422B" w:rsidRDefault="00A07D98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23,935</w:t>
            </w:r>
          </w:p>
        </w:tc>
        <w:tc>
          <w:tcPr>
            <w:tcW w:w="138" w:type="pct"/>
          </w:tcPr>
          <w:p w14:paraId="4D549D91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E86BC7E" w14:textId="3C39BEDA" w:rsidR="000F422B" w:rsidRDefault="00A07D98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3F818D0D" w14:textId="61F9D6C2" w:rsidTr="00C4367F">
        <w:trPr>
          <w:trHeight w:hRule="exact" w:val="765"/>
          <w:tblHeader/>
        </w:trPr>
        <w:tc>
          <w:tcPr>
            <w:tcW w:w="1412" w:type="pct"/>
          </w:tcPr>
          <w:p w14:paraId="65EA6E25" w14:textId="79202ED0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66C26889" w14:textId="7DAE9CAB" w:rsidR="000F422B" w:rsidRPr="0083579B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7" w:type="pct"/>
            <w:vAlign w:val="bottom"/>
          </w:tcPr>
          <w:p w14:paraId="4B313094" w14:textId="3D0B4255" w:rsidR="000F422B" w:rsidRPr="006A5DCA" w:rsidRDefault="00A07D98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21,345</w:t>
            </w:r>
          </w:p>
        </w:tc>
        <w:tc>
          <w:tcPr>
            <w:tcW w:w="131" w:type="pct"/>
            <w:vAlign w:val="bottom"/>
          </w:tcPr>
          <w:p w14:paraId="39216B51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523485F" w14:textId="44239750" w:rsidR="000F422B" w:rsidRPr="006A5DCA" w:rsidRDefault="00A07D9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28" w:type="pct"/>
            <w:vAlign w:val="bottom"/>
          </w:tcPr>
          <w:p w14:paraId="459C58BA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A04A6D9" w14:textId="616655CD" w:rsidR="000F422B" w:rsidRPr="006A5DCA" w:rsidRDefault="00A07D9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43" w:type="pct"/>
          </w:tcPr>
          <w:p w14:paraId="6445615D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54B5111D" w14:textId="2F26BE91" w:rsidR="000F422B" w:rsidRDefault="00A07D9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4,582</w:t>
            </w:r>
          </w:p>
        </w:tc>
        <w:tc>
          <w:tcPr>
            <w:tcW w:w="138" w:type="pct"/>
          </w:tcPr>
          <w:p w14:paraId="415E67B1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8B0C665" w14:textId="0E5B7BFA" w:rsidR="000F422B" w:rsidRDefault="00A07D98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1BD0" w:rsidRPr="006A5DCA" w14:paraId="5FB1838C" w14:textId="77777777" w:rsidTr="00C4367F">
        <w:trPr>
          <w:trHeight w:hRule="exact" w:val="360"/>
          <w:tblHeader/>
        </w:trPr>
        <w:tc>
          <w:tcPr>
            <w:tcW w:w="1412" w:type="pct"/>
          </w:tcPr>
          <w:p w14:paraId="1937B202" w14:textId="23DE6667" w:rsidR="00BF1BD0" w:rsidRPr="006A5DCA" w:rsidRDefault="00BF1BD0" w:rsidP="00924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7" w:type="pct"/>
          </w:tcPr>
          <w:p w14:paraId="08B4C568" w14:textId="73FC9B34" w:rsidR="00BF1BD0" w:rsidRDefault="00A07D98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13,440</w:t>
            </w:r>
          </w:p>
        </w:tc>
        <w:tc>
          <w:tcPr>
            <w:tcW w:w="131" w:type="pct"/>
          </w:tcPr>
          <w:p w14:paraId="1A05CF9F" w14:textId="77777777" w:rsidR="00BF1BD0" w:rsidRPr="006A5DCA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BFABA03" w14:textId="2470B2A7" w:rsidR="00BF1BD0" w:rsidRDefault="00A07D98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CBEE839" w14:textId="77777777" w:rsidR="00BF1BD0" w:rsidRPr="006A5DCA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2DF922D" w14:textId="2DF672F0" w:rsidR="00BF1BD0" w:rsidRDefault="00A07D98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F7760E" w14:textId="77777777" w:rsidR="00BF1BD0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178C949" w14:textId="7C699604" w:rsidR="00BF1BD0" w:rsidRDefault="00A07D98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3,613</w:t>
            </w:r>
          </w:p>
        </w:tc>
        <w:tc>
          <w:tcPr>
            <w:tcW w:w="138" w:type="pct"/>
          </w:tcPr>
          <w:p w14:paraId="31CEB2F6" w14:textId="77777777" w:rsidR="00BF1BD0" w:rsidRDefault="00BF1BD0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1B45F1B" w14:textId="66AFE3EF" w:rsidR="00BF1BD0" w:rsidRDefault="00A07D98" w:rsidP="001B1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1BD0" w:rsidRPr="006A5DCA" w14:paraId="26D63D8C" w14:textId="42FAD9A4" w:rsidTr="00C4367F">
        <w:trPr>
          <w:trHeight w:hRule="exact" w:val="765"/>
          <w:tblHeader/>
        </w:trPr>
        <w:tc>
          <w:tcPr>
            <w:tcW w:w="1412" w:type="pct"/>
          </w:tcPr>
          <w:p w14:paraId="5B35A8CA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4994053" w14:textId="1D0025F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27" w:type="pct"/>
            <w:vAlign w:val="bottom"/>
          </w:tcPr>
          <w:p w14:paraId="76457C0D" w14:textId="3CDB2269" w:rsidR="00BF1BD0" w:rsidRPr="006A5DCA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131" w:type="pct"/>
            <w:vAlign w:val="bottom"/>
          </w:tcPr>
          <w:p w14:paraId="62B4FF00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782AE6E" w14:textId="2DBD4F24" w:rsidR="00BF1BD0" w:rsidRPr="006A5DCA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(4,129)</w:t>
            </w:r>
          </w:p>
        </w:tc>
        <w:tc>
          <w:tcPr>
            <w:tcW w:w="128" w:type="pct"/>
            <w:vAlign w:val="bottom"/>
          </w:tcPr>
          <w:p w14:paraId="1B6AA08F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49E4552" w14:textId="62A43661" w:rsidR="00BF1BD0" w:rsidRPr="006A5DCA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FCD0C4" w14:textId="77777777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54E1C1C6" w14:textId="79AD1362" w:rsidR="00BF1BD0" w:rsidRPr="001E0297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6,324</w:t>
            </w:r>
          </w:p>
        </w:tc>
        <w:tc>
          <w:tcPr>
            <w:tcW w:w="138" w:type="pct"/>
          </w:tcPr>
          <w:p w14:paraId="73D3A936" w14:textId="77777777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C7C4B69" w14:textId="375856E1" w:rsidR="00BF1BD0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(4,129)</w:t>
            </w:r>
          </w:p>
        </w:tc>
      </w:tr>
      <w:tr w:rsidR="00BF1BD0" w:rsidRPr="006A5DCA" w14:paraId="13CCABDE" w14:textId="3765C506" w:rsidTr="00C4367F">
        <w:trPr>
          <w:trHeight w:hRule="exact" w:val="360"/>
          <w:tblHeader/>
        </w:trPr>
        <w:tc>
          <w:tcPr>
            <w:tcW w:w="1412" w:type="pct"/>
          </w:tcPr>
          <w:p w14:paraId="0403E6C6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4B8F546" w14:textId="1F43185C" w:rsidR="00BF1BD0" w:rsidRPr="006A5DCA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(52,196)</w:t>
            </w:r>
          </w:p>
        </w:tc>
        <w:tc>
          <w:tcPr>
            <w:tcW w:w="131" w:type="pct"/>
            <w:vAlign w:val="bottom"/>
          </w:tcPr>
          <w:p w14:paraId="66A652DF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BCB4E59" w14:textId="5291E6FA" w:rsidR="00BF1BD0" w:rsidRPr="006A5DCA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1898F77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551879F" w14:textId="50C7153B" w:rsidR="00BF1BD0" w:rsidRPr="006A5DCA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126AA3" w14:textId="77777777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E91D3D8" w14:textId="7FCD8139" w:rsidR="00BF1BD0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B78DD22" w14:textId="77777777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64454C4" w14:textId="5309C024" w:rsidR="00BF1BD0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1BD0" w:rsidRPr="006A5DCA" w14:paraId="42D81F0D" w14:textId="1674B806" w:rsidTr="00C4367F">
        <w:trPr>
          <w:trHeight w:hRule="exact" w:val="360"/>
          <w:tblHeader/>
        </w:trPr>
        <w:tc>
          <w:tcPr>
            <w:tcW w:w="1412" w:type="pct"/>
          </w:tcPr>
          <w:p w14:paraId="2DEA139B" w14:textId="77777777" w:rsidR="00BF1BD0" w:rsidRPr="007015B9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DE61" w14:textId="3ED828E7" w:rsidR="00BF1BD0" w:rsidRPr="00870F75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95,76</w:t>
            </w:r>
            <w:r w:rsidR="009D0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1" w:type="pct"/>
            <w:vAlign w:val="center"/>
          </w:tcPr>
          <w:p w14:paraId="57A5E423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89507" w14:textId="7F31CF95" w:rsidR="00BF1BD0" w:rsidRPr="00B443C9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(4,179)</w:t>
            </w:r>
          </w:p>
        </w:tc>
        <w:tc>
          <w:tcPr>
            <w:tcW w:w="128" w:type="pct"/>
            <w:vAlign w:val="center"/>
          </w:tcPr>
          <w:p w14:paraId="454A031C" w14:textId="77777777" w:rsidR="00BF1BD0" w:rsidRPr="006A5DCA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633A5" w14:textId="5DE9DAB2" w:rsidR="00BF1BD0" w:rsidRPr="00B443C9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CB4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7D6319D9" w14:textId="77777777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8C05" w14:textId="09E353D5" w:rsidR="00BF1BD0" w:rsidRPr="00B443C9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39,144</w:t>
            </w:r>
          </w:p>
        </w:tc>
        <w:tc>
          <w:tcPr>
            <w:tcW w:w="138" w:type="pct"/>
          </w:tcPr>
          <w:p w14:paraId="7D7F951F" w14:textId="77777777" w:rsidR="00BF1BD0" w:rsidRDefault="00BF1BD0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8956" w14:textId="7F1D5FB8" w:rsidR="00BF1BD0" w:rsidRPr="00B443C9" w:rsidRDefault="00A07D98" w:rsidP="00BF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(4,129)</w:t>
            </w:r>
          </w:p>
        </w:tc>
      </w:tr>
    </w:tbl>
    <w:p w14:paraId="76F8CACD" w14:textId="77777777" w:rsidR="00856C76" w:rsidRDefault="00856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2D62CF4F" w14:textId="20DA6F9E" w:rsidR="00A17B2E" w:rsidRPr="006A5DCA" w:rsidRDefault="001E685B" w:rsidP="00CB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D011D">
        <w:rPr>
          <w:rFonts w:asciiTheme="majorBidi" w:hAnsiTheme="majorBidi" w:cstheme="majorBidi"/>
          <w:b/>
          <w:sz w:val="30"/>
          <w:szCs w:val="30"/>
          <w:cs/>
        </w:rPr>
        <w:t>รายการ</w:t>
      </w:r>
      <w:r w:rsidRPr="009D011D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9D011D">
        <w:rPr>
          <w:rFonts w:asciiTheme="majorBidi" w:hAnsiTheme="majorBidi" w:cstheme="majorBidi"/>
          <w:b/>
          <w:sz w:val="30"/>
          <w:szCs w:val="30"/>
          <w:cs/>
        </w:rPr>
        <w:t>ของ</w:t>
      </w:r>
      <w:r w:rsidRPr="00AB466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B466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2B22CA" w:rsidRPr="00407C62">
        <w:rPr>
          <w:rFonts w:asciiTheme="majorBidi" w:hAnsiTheme="majorBidi" w:cstheme="majorBidi"/>
          <w:bCs/>
          <w:sz w:val="30"/>
          <w:szCs w:val="30"/>
        </w:rPr>
        <w:t>256</w:t>
      </w:r>
      <w:r w:rsidR="006353E4" w:rsidRPr="00407C62">
        <w:rPr>
          <w:rFonts w:asciiTheme="majorBidi" w:hAnsiTheme="majorBidi" w:cstheme="majorBidi"/>
          <w:bCs/>
          <w:sz w:val="30"/>
          <w:szCs w:val="30"/>
        </w:rPr>
        <w:t>8</w:t>
      </w:r>
      <w:r w:rsidR="002B22CA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2B7C831" w14:textId="77777777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450"/>
        <w:gridCol w:w="1339"/>
        <w:gridCol w:w="270"/>
        <w:gridCol w:w="1350"/>
        <w:gridCol w:w="270"/>
        <w:gridCol w:w="1350"/>
        <w:gridCol w:w="281"/>
        <w:gridCol w:w="1361"/>
      </w:tblGrid>
      <w:tr w:rsidR="00A17B2E" w:rsidRPr="006A5DCA" w14:paraId="47EE86AE" w14:textId="77777777" w:rsidTr="00CB44E0">
        <w:trPr>
          <w:trHeight w:val="20"/>
          <w:tblHeader/>
        </w:trPr>
        <w:tc>
          <w:tcPr>
            <w:tcW w:w="2610" w:type="dxa"/>
            <w:vAlign w:val="bottom"/>
          </w:tcPr>
          <w:p w14:paraId="1F87C603" w14:textId="77777777" w:rsidR="00A17B2E" w:rsidRPr="006A5DCA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0" w:name="_Hlk204979154"/>
          </w:p>
        </w:tc>
        <w:tc>
          <w:tcPr>
            <w:tcW w:w="450" w:type="dxa"/>
          </w:tcPr>
          <w:p w14:paraId="36C41C22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1" w:type="dxa"/>
            <w:gridSpan w:val="7"/>
          </w:tcPr>
          <w:p w14:paraId="1C78234A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0"/>
      <w:tr w:rsidR="00A17B2E" w:rsidRPr="006A5DCA" w14:paraId="4B8942F7" w14:textId="77777777" w:rsidTr="00CB44E0">
        <w:trPr>
          <w:trHeight w:val="20"/>
          <w:tblHeader/>
        </w:trPr>
        <w:tc>
          <w:tcPr>
            <w:tcW w:w="2610" w:type="dxa"/>
            <w:vAlign w:val="bottom"/>
          </w:tcPr>
          <w:p w14:paraId="24B18EEA" w14:textId="77777777" w:rsidR="00A17B2E" w:rsidRPr="00DD2478" w:rsidRDefault="00A17B2E" w:rsidP="00057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0" w:type="dxa"/>
          </w:tcPr>
          <w:p w14:paraId="4AC46858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BE3E0CB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033AA02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0DD5AE" w14:textId="77777777" w:rsidR="00A17B2E" w:rsidRPr="006A5DCA" w:rsidRDefault="00A17B2E" w:rsidP="00015AF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CB74F1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51F76C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1" w:type="dxa"/>
          </w:tcPr>
          <w:p w14:paraId="4D8DDB13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561A5705" w14:textId="77777777" w:rsidR="00A17B2E" w:rsidRPr="006A5DCA" w:rsidRDefault="00A17B2E" w:rsidP="00AD1695">
            <w:pPr>
              <w:pStyle w:val="Pa47"/>
              <w:tabs>
                <w:tab w:val="left" w:pos="11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7B2E" w:rsidRPr="006A5DCA" w14:paraId="1A889356" w14:textId="77777777" w:rsidTr="00CB44E0">
        <w:trPr>
          <w:trHeight w:val="20"/>
          <w:tblHeader/>
        </w:trPr>
        <w:tc>
          <w:tcPr>
            <w:tcW w:w="2610" w:type="dxa"/>
          </w:tcPr>
          <w:p w14:paraId="6BDAEA00" w14:textId="77777777" w:rsidR="00A17B2E" w:rsidRPr="006A5DCA" w:rsidRDefault="00A17B2E" w:rsidP="00015A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84FEDE6" w14:textId="7BAB56A8" w:rsidR="00A17B2E" w:rsidRPr="006A5DCA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221" w:type="dxa"/>
            <w:gridSpan w:val="7"/>
          </w:tcPr>
          <w:p w14:paraId="3D66599C" w14:textId="77777777" w:rsidR="00A17B2E" w:rsidRPr="006A5DCA" w:rsidRDefault="00A17B2E" w:rsidP="00015A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F1056" w:rsidRPr="006A5DCA" w14:paraId="08E23BF5" w14:textId="77777777" w:rsidTr="00CB44E0">
        <w:trPr>
          <w:trHeight w:val="20"/>
        </w:trPr>
        <w:tc>
          <w:tcPr>
            <w:tcW w:w="2610" w:type="dxa"/>
          </w:tcPr>
          <w:p w14:paraId="0488FFAC" w14:textId="37BDB2AE" w:rsidR="00AF1056" w:rsidRPr="006A5DCA" w:rsidRDefault="00AF1056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53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450" w:type="dxa"/>
          </w:tcPr>
          <w:p w14:paraId="16C50A28" w14:textId="772858E0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235B81" w14:textId="1BD293E0" w:rsidR="00AF1056" w:rsidRPr="006A5DCA" w:rsidRDefault="00605C74" w:rsidP="0051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100,926</w:t>
            </w:r>
          </w:p>
        </w:tc>
        <w:tc>
          <w:tcPr>
            <w:tcW w:w="270" w:type="dxa"/>
          </w:tcPr>
          <w:p w14:paraId="077A1578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965982" w14:textId="74427555" w:rsidR="00AF1056" w:rsidRPr="006A5DCA" w:rsidRDefault="00605C74" w:rsidP="0051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164,811</w:t>
            </w:r>
          </w:p>
        </w:tc>
        <w:tc>
          <w:tcPr>
            <w:tcW w:w="270" w:type="dxa"/>
          </w:tcPr>
          <w:p w14:paraId="2FF4C3EB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0CD33B" w14:textId="4B76111D" w:rsidR="00AF1056" w:rsidRPr="006A5DCA" w:rsidRDefault="00605C74" w:rsidP="0051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81" w:type="dxa"/>
          </w:tcPr>
          <w:p w14:paraId="7310557F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54ACEBE3" w14:textId="4636CF0B" w:rsidR="00AF1056" w:rsidRPr="006A5DCA" w:rsidRDefault="00605C74" w:rsidP="0051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266,159</w:t>
            </w:r>
          </w:p>
        </w:tc>
      </w:tr>
      <w:tr w:rsidR="00AF1056" w:rsidRPr="006A5DCA" w14:paraId="285337B8" w14:textId="77777777" w:rsidTr="00CB44E0">
        <w:trPr>
          <w:trHeight w:val="20"/>
        </w:trPr>
        <w:tc>
          <w:tcPr>
            <w:tcW w:w="2610" w:type="dxa"/>
          </w:tcPr>
          <w:p w14:paraId="6A22ED55" w14:textId="77777777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58F7D315" w14:textId="77777777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669BA7A" w14:textId="24EE0484" w:rsidR="00AF1056" w:rsidRPr="006A5DCA" w:rsidRDefault="00A07D98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261,563</w:t>
            </w:r>
          </w:p>
        </w:tc>
        <w:tc>
          <w:tcPr>
            <w:tcW w:w="270" w:type="dxa"/>
          </w:tcPr>
          <w:p w14:paraId="112398BD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A749E7" w14:textId="78D7AD69" w:rsidR="00AF1056" w:rsidRPr="006A5DCA" w:rsidRDefault="00A07D98" w:rsidP="00BD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16,285</w:t>
            </w:r>
          </w:p>
        </w:tc>
        <w:tc>
          <w:tcPr>
            <w:tcW w:w="270" w:type="dxa"/>
          </w:tcPr>
          <w:p w14:paraId="35CAE215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501E30" w14:textId="67362391" w:rsidR="00AF1056" w:rsidRPr="006A5DCA" w:rsidRDefault="00A07D98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3A2FA1D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4E623334" w14:textId="7A10BBE7" w:rsidR="00AF1056" w:rsidRPr="006A5DCA" w:rsidRDefault="00A07D98" w:rsidP="004E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277,848</w:t>
            </w:r>
          </w:p>
        </w:tc>
      </w:tr>
      <w:tr w:rsidR="00942CD7" w:rsidRPr="006A5DCA" w14:paraId="6AB8434B" w14:textId="77777777" w:rsidTr="00CB44E0">
        <w:trPr>
          <w:trHeight w:val="20"/>
        </w:trPr>
        <w:tc>
          <w:tcPr>
            <w:tcW w:w="2610" w:type="dxa"/>
          </w:tcPr>
          <w:p w14:paraId="1D5D2AB2" w14:textId="0C499C67" w:rsidR="00942CD7" w:rsidRPr="006A5DCA" w:rsidRDefault="00225E4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450" w:type="dxa"/>
          </w:tcPr>
          <w:p w14:paraId="1A3BC19D" w14:textId="77777777" w:rsidR="00942CD7" w:rsidRPr="006A5DCA" w:rsidRDefault="00942CD7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17F5A70" w14:textId="6D5A966D" w:rsidR="00942CD7" w:rsidRDefault="00A07D98" w:rsidP="000F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(3,109)</w:t>
            </w:r>
          </w:p>
        </w:tc>
        <w:tc>
          <w:tcPr>
            <w:tcW w:w="270" w:type="dxa"/>
          </w:tcPr>
          <w:p w14:paraId="0DBD2939" w14:textId="77777777" w:rsidR="00942CD7" w:rsidRPr="006A5DCA" w:rsidRDefault="00942CD7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E31B78" w14:textId="05249EDE" w:rsidR="00942CD7" w:rsidRPr="006A5DCA" w:rsidRDefault="00A07D98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A18C92" w14:textId="77777777" w:rsidR="00942CD7" w:rsidRPr="006A5DCA" w:rsidRDefault="00942CD7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39A8130" w14:textId="22FF551C" w:rsidR="00942CD7" w:rsidRPr="006A5DCA" w:rsidRDefault="00A07D98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295ADCDA" w14:textId="77777777" w:rsidR="00942CD7" w:rsidRPr="006A5DCA" w:rsidRDefault="00942CD7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1DD76130" w14:textId="0D2ED10F" w:rsidR="00942CD7" w:rsidRPr="006A5DCA" w:rsidRDefault="00A07D98" w:rsidP="00BD1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(3,109)</w:t>
            </w:r>
          </w:p>
        </w:tc>
      </w:tr>
      <w:tr w:rsidR="00942CD7" w:rsidRPr="006A5DCA" w14:paraId="45C89F6D" w14:textId="77777777" w:rsidTr="00CB44E0">
        <w:trPr>
          <w:trHeight w:val="20"/>
        </w:trPr>
        <w:tc>
          <w:tcPr>
            <w:tcW w:w="2610" w:type="dxa"/>
          </w:tcPr>
          <w:p w14:paraId="1B8D61EA" w14:textId="77777777" w:rsidR="00942CD7" w:rsidRPr="006A5DCA" w:rsidRDefault="00942CD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450" w:type="dxa"/>
          </w:tcPr>
          <w:p w14:paraId="19F22035" w14:textId="77777777" w:rsidR="00942CD7" w:rsidRPr="006A5DCA" w:rsidRDefault="00942CD7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8CA4EB1" w14:textId="2E58707C" w:rsidR="00942CD7" w:rsidRPr="006A5DCA" w:rsidRDefault="00A07D98" w:rsidP="000F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(16,907)</w:t>
            </w:r>
          </w:p>
        </w:tc>
        <w:tc>
          <w:tcPr>
            <w:tcW w:w="270" w:type="dxa"/>
          </w:tcPr>
          <w:p w14:paraId="0439DA69" w14:textId="77777777" w:rsidR="00942CD7" w:rsidRPr="006A5DCA" w:rsidRDefault="00942CD7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7C963B" w14:textId="48554BDF" w:rsidR="00942CD7" w:rsidRPr="006A5DCA" w:rsidRDefault="00A07D98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(4,119)</w:t>
            </w:r>
          </w:p>
        </w:tc>
        <w:tc>
          <w:tcPr>
            <w:tcW w:w="270" w:type="dxa"/>
          </w:tcPr>
          <w:p w14:paraId="589C3617" w14:textId="77777777" w:rsidR="00942CD7" w:rsidRPr="006A5DCA" w:rsidRDefault="00942CD7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3F654" w14:textId="3870C812" w:rsidR="00942CD7" w:rsidRPr="006A5DCA" w:rsidRDefault="00A07D98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0D9DFCE3" w14:textId="77777777" w:rsidR="00942CD7" w:rsidRPr="006A5DCA" w:rsidRDefault="00942CD7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</w:tcPr>
          <w:p w14:paraId="00FB5A6C" w14:textId="25459493" w:rsidR="00942CD7" w:rsidRPr="006A5DCA" w:rsidRDefault="00A07D98" w:rsidP="00BD1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(21,026)</w:t>
            </w:r>
          </w:p>
        </w:tc>
      </w:tr>
      <w:tr w:rsidR="00942CD7" w:rsidRPr="006A5DCA" w14:paraId="2DE7D487" w14:textId="77777777" w:rsidTr="00CB44E0">
        <w:trPr>
          <w:trHeight w:val="20"/>
        </w:trPr>
        <w:tc>
          <w:tcPr>
            <w:tcW w:w="2610" w:type="dxa"/>
          </w:tcPr>
          <w:p w14:paraId="3C98E94C" w14:textId="77777777" w:rsidR="00942CD7" w:rsidRPr="006A5DCA" w:rsidRDefault="00942CD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9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450" w:type="dxa"/>
          </w:tcPr>
          <w:p w14:paraId="513ADF9A" w14:textId="77777777" w:rsidR="00942CD7" w:rsidRPr="006A5DCA" w:rsidRDefault="00942CD7" w:rsidP="00AF105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AA0EC5D" w14:textId="60276D78" w:rsidR="00942CD7" w:rsidRPr="005510F2" w:rsidRDefault="00A07D98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(2,666)</w:t>
            </w:r>
          </w:p>
        </w:tc>
        <w:tc>
          <w:tcPr>
            <w:tcW w:w="270" w:type="dxa"/>
          </w:tcPr>
          <w:p w14:paraId="6A988852" w14:textId="77777777" w:rsidR="00942CD7" w:rsidRPr="006A5DCA" w:rsidRDefault="00942CD7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B29823" w14:textId="0912C75F" w:rsidR="00942CD7" w:rsidRPr="006A5DCA" w:rsidRDefault="00A07D98" w:rsidP="00B66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(53,816)</w:t>
            </w:r>
          </w:p>
        </w:tc>
        <w:tc>
          <w:tcPr>
            <w:tcW w:w="270" w:type="dxa"/>
          </w:tcPr>
          <w:p w14:paraId="76837B8F" w14:textId="77777777" w:rsidR="00942CD7" w:rsidRPr="006A5DCA" w:rsidRDefault="00942CD7" w:rsidP="00870F75">
            <w:pPr>
              <w:pStyle w:val="acctmergecolhdg"/>
              <w:tabs>
                <w:tab w:val="decimal" w:pos="903"/>
                <w:tab w:val="decimal" w:pos="1100"/>
              </w:tabs>
              <w:spacing w:line="240" w:lineRule="atLeast"/>
              <w:ind w:left="-108" w:right="-5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81F1A" w14:textId="4D0EC0B2" w:rsidR="00942CD7" w:rsidRPr="006A5DCA" w:rsidRDefault="00A07D98" w:rsidP="00B66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281" w:type="dxa"/>
          </w:tcPr>
          <w:p w14:paraId="773DEF8D" w14:textId="77777777" w:rsidR="00942CD7" w:rsidRPr="006A5DCA" w:rsidRDefault="00942CD7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E1BDC86" w14:textId="2B980FED" w:rsidR="00942CD7" w:rsidRPr="006A5DCA" w:rsidRDefault="00A07D98" w:rsidP="003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(56,693)</w:t>
            </w:r>
          </w:p>
        </w:tc>
      </w:tr>
      <w:tr w:rsidR="00942CD7" w:rsidRPr="006A5DCA" w14:paraId="571459E5" w14:textId="77777777" w:rsidTr="00CB44E0">
        <w:trPr>
          <w:trHeight w:val="20"/>
        </w:trPr>
        <w:tc>
          <w:tcPr>
            <w:tcW w:w="2610" w:type="dxa"/>
            <w:vAlign w:val="bottom"/>
          </w:tcPr>
          <w:p w14:paraId="31D0FC56" w14:textId="3AB2E356" w:rsidR="00942CD7" w:rsidRPr="006A5DCA" w:rsidRDefault="00942CD7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6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E68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1E685B"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50" w:type="dxa"/>
          </w:tcPr>
          <w:p w14:paraId="396D390C" w14:textId="77777777" w:rsidR="00942CD7" w:rsidRPr="006A5DCA" w:rsidRDefault="00942CD7" w:rsidP="00AF105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641F4369" w:rsidR="00942CD7" w:rsidRPr="00942CD7" w:rsidRDefault="00A07D98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339,80</w:t>
            </w:r>
            <w:r w:rsidR="00807D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5C65EAC2" w14:textId="77777777" w:rsidR="00942CD7" w:rsidRPr="006A5DCA" w:rsidRDefault="00942CD7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49079340" w:rsidR="00942CD7" w:rsidRPr="006A5DCA" w:rsidRDefault="00A07D98" w:rsidP="00ED0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123,16</w:t>
            </w:r>
            <w:r w:rsidR="00807D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A062E1" w14:textId="77777777" w:rsidR="00942CD7" w:rsidRPr="006A5DCA" w:rsidRDefault="00942CD7" w:rsidP="00ED0E2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4A03423B" w:rsidR="00942CD7" w:rsidRPr="006A5DCA" w:rsidRDefault="00A07D98" w:rsidP="00ED0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81" w:type="dxa"/>
          </w:tcPr>
          <w:p w14:paraId="63709A3E" w14:textId="77777777" w:rsidR="00942CD7" w:rsidRPr="006A5DCA" w:rsidRDefault="00942CD7" w:rsidP="00ED0E2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03A7B524" w:rsidR="00942CD7" w:rsidRPr="006A5DCA" w:rsidRDefault="00A07D98" w:rsidP="00ED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463,179</w:t>
            </w:r>
          </w:p>
        </w:tc>
      </w:tr>
    </w:tbl>
    <w:p w14:paraId="0FCA9262" w14:textId="677E07B6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A7FF0" w:rsidRPr="006A5DCA" w:rsidSect="005C6300">
          <w:headerReference w:type="default" r:id="rId13"/>
          <w:footerReference w:type="default" r:id="rId14"/>
          <w:type w:val="nextColumn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7C4FA7E6" w14:textId="2A9C2032" w:rsidR="0041682E" w:rsidRPr="0033726D" w:rsidRDefault="000F422B" w:rsidP="009F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FF7402" w:rsidRPr="0041682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03507" w:rsidRPr="0041682E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14:paraId="365A3FEB" w14:textId="7E500696" w:rsidR="00E3032B" w:rsidRPr="00B63980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1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9"/>
        <w:gridCol w:w="990"/>
        <w:gridCol w:w="184"/>
        <w:gridCol w:w="1076"/>
        <w:gridCol w:w="184"/>
        <w:gridCol w:w="1166"/>
        <w:gridCol w:w="180"/>
        <w:gridCol w:w="1170"/>
        <w:gridCol w:w="184"/>
        <w:gridCol w:w="986"/>
        <w:gridCol w:w="180"/>
        <w:gridCol w:w="1080"/>
        <w:gridCol w:w="180"/>
        <w:gridCol w:w="1080"/>
        <w:gridCol w:w="180"/>
        <w:gridCol w:w="1080"/>
      </w:tblGrid>
      <w:tr w:rsidR="0033726D" w:rsidRPr="00D36939" w14:paraId="495178F3" w14:textId="77777777" w:rsidTr="00C038E1">
        <w:trPr>
          <w:cantSplit/>
        </w:trPr>
        <w:tc>
          <w:tcPr>
            <w:tcW w:w="4219" w:type="dxa"/>
          </w:tcPr>
          <w:p w14:paraId="17283A6E" w14:textId="77777777" w:rsidR="0033726D" w:rsidRPr="00D36939" w:rsidRDefault="0033726D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0" w:type="dxa"/>
            <w:gridSpan w:val="15"/>
            <w:shd w:val="clear" w:color="auto" w:fill="FFFFFF"/>
            <w:vAlign w:val="bottom"/>
          </w:tcPr>
          <w:p w14:paraId="4D336FB6" w14:textId="03FC7C10" w:rsidR="0033726D" w:rsidRPr="00D36939" w:rsidRDefault="0033726D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C00FA" w:rsidRPr="00D36939" w14:paraId="10B1EA1D" w14:textId="77777777" w:rsidTr="00D33EDE">
        <w:trPr>
          <w:cantSplit/>
        </w:trPr>
        <w:tc>
          <w:tcPr>
            <w:tcW w:w="4219" w:type="dxa"/>
          </w:tcPr>
          <w:p w14:paraId="6816AEF9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49437D11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84" w:type="dxa"/>
            <w:vAlign w:val="center"/>
          </w:tcPr>
          <w:p w14:paraId="3D21E39F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6" w:type="dxa"/>
            <w:gridSpan w:val="3"/>
            <w:vAlign w:val="center"/>
          </w:tcPr>
          <w:p w14:paraId="58261A8F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184" w:type="dxa"/>
            <w:vAlign w:val="center"/>
          </w:tcPr>
          <w:p w14:paraId="48D5CAF2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4CD78E70" w14:textId="77777777" w:rsidR="003C00FA" w:rsidRPr="00D36939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bottom"/>
          </w:tcPr>
          <w:p w14:paraId="04804771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8416AFB" w14:textId="77777777" w:rsidR="003C00FA" w:rsidRPr="00D36939" w:rsidRDefault="003C00FA" w:rsidP="00864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C00FA" w:rsidRPr="00D36939" w14:paraId="4A8B8F31" w14:textId="77777777" w:rsidTr="00D33EDE">
        <w:trPr>
          <w:cantSplit/>
        </w:trPr>
        <w:tc>
          <w:tcPr>
            <w:tcW w:w="4219" w:type="dxa"/>
          </w:tcPr>
          <w:p w14:paraId="146F2697" w14:textId="735DC125" w:rsidR="003C00FA" w:rsidRPr="00D36939" w:rsidRDefault="001E685B" w:rsidP="00D33EDE">
            <w:pPr>
              <w:shd w:val="clear" w:color="auto" w:fill="FFFFFF"/>
              <w:spacing w:line="240" w:lineRule="auto"/>
              <w:ind w:left="-126" w:right="-79" w:firstLine="185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FFFFFF"/>
          </w:tcPr>
          <w:p w14:paraId="07283059" w14:textId="595B3D01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4" w:type="dxa"/>
          </w:tcPr>
          <w:p w14:paraId="2BD3705E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FFFFFF"/>
          </w:tcPr>
          <w:p w14:paraId="698A9C2A" w14:textId="332B94DE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184" w:type="dxa"/>
          </w:tcPr>
          <w:p w14:paraId="0595E52E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6285DB18" w14:textId="38598AE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4330933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F4CF6D" w14:textId="57442D82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184" w:type="dxa"/>
          </w:tcPr>
          <w:p w14:paraId="6EC689FF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</w:tcPr>
          <w:p w14:paraId="51A8F026" w14:textId="7A254D3C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911CD07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F35C9D" w14:textId="169372C5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534A910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0467CDD" w14:textId="42D24C73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B311103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667B0D" w14:textId="585E7819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</w:tr>
      <w:tr w:rsidR="003C00FA" w:rsidRPr="00D36939" w14:paraId="3B393A8A" w14:textId="77777777" w:rsidTr="00D33EDE">
        <w:trPr>
          <w:cantSplit/>
        </w:trPr>
        <w:tc>
          <w:tcPr>
            <w:tcW w:w="4219" w:type="dxa"/>
          </w:tcPr>
          <w:p w14:paraId="67013319" w14:textId="77777777" w:rsidR="003C00FA" w:rsidRPr="00D36939" w:rsidRDefault="003C00FA" w:rsidP="003C00FA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5"/>
            <w:vAlign w:val="center"/>
          </w:tcPr>
          <w:p w14:paraId="3412404B" w14:textId="77777777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E685B" w:rsidRPr="00D36939" w14:paraId="5B99C57A" w14:textId="77777777" w:rsidTr="00D33EDE">
        <w:trPr>
          <w:cantSplit/>
        </w:trPr>
        <w:tc>
          <w:tcPr>
            <w:tcW w:w="4219" w:type="dxa"/>
            <w:vAlign w:val="bottom"/>
          </w:tcPr>
          <w:p w14:paraId="1D8789F1" w14:textId="77777777" w:rsidR="001E685B" w:rsidRPr="00D36939" w:rsidRDefault="001E685B" w:rsidP="001E685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</w:t>
            </w:r>
            <w:r w:rsidRPr="00D36939">
              <w:rPr>
                <w:rFonts w:ascii="Angsana New" w:eastAsia="MS Mincho" w:hAnsi="Angsana New" w:hint="cs"/>
                <w:sz w:val="30"/>
                <w:szCs w:val="30"/>
                <w:cs/>
              </w:rPr>
              <w:t>จาก</w:t>
            </w: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vAlign w:val="bottom"/>
          </w:tcPr>
          <w:p w14:paraId="73C392CD" w14:textId="53DCE8D7" w:rsidR="001E685B" w:rsidRPr="00AD43F9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6,572,365</w:t>
            </w:r>
          </w:p>
        </w:tc>
        <w:tc>
          <w:tcPr>
            <w:tcW w:w="184" w:type="dxa"/>
            <w:vAlign w:val="bottom"/>
          </w:tcPr>
          <w:p w14:paraId="30E3C1C7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bottom"/>
          </w:tcPr>
          <w:p w14:paraId="2C8DBA26" w14:textId="4312B6D1" w:rsidR="001E685B" w:rsidRPr="00186CCF" w:rsidRDefault="001E685B" w:rsidP="00A928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6,316,940</w:t>
            </w:r>
          </w:p>
        </w:tc>
        <w:tc>
          <w:tcPr>
            <w:tcW w:w="184" w:type="dxa"/>
          </w:tcPr>
          <w:p w14:paraId="542B08E3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200D871" w14:textId="41E4857C" w:rsidR="001E685B" w:rsidRPr="00D36939" w:rsidRDefault="00A07D98" w:rsidP="00A928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3,695,264</w:t>
            </w:r>
          </w:p>
        </w:tc>
        <w:tc>
          <w:tcPr>
            <w:tcW w:w="180" w:type="dxa"/>
          </w:tcPr>
          <w:p w14:paraId="457C10B6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99EFA8" w14:textId="50FE6E03" w:rsidR="001E685B" w:rsidRPr="00D36939" w:rsidRDefault="001E685B" w:rsidP="00F05C8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5,133,333</w:t>
            </w:r>
          </w:p>
        </w:tc>
        <w:tc>
          <w:tcPr>
            <w:tcW w:w="184" w:type="dxa"/>
          </w:tcPr>
          <w:p w14:paraId="038BDC32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78B2DAD" w14:textId="4FF0B8DF" w:rsidR="001E685B" w:rsidRPr="00D36939" w:rsidRDefault="00A07D98" w:rsidP="00186C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215,658</w:t>
            </w:r>
          </w:p>
        </w:tc>
        <w:tc>
          <w:tcPr>
            <w:tcW w:w="180" w:type="dxa"/>
          </w:tcPr>
          <w:p w14:paraId="21641294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96B3F" w14:textId="48C3225F" w:rsidR="001E685B" w:rsidRPr="00D36939" w:rsidRDefault="001E685B" w:rsidP="00186C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236,852</w:t>
            </w:r>
          </w:p>
        </w:tc>
        <w:tc>
          <w:tcPr>
            <w:tcW w:w="180" w:type="dxa"/>
          </w:tcPr>
          <w:p w14:paraId="2B03FB32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8868D" w14:textId="402844DB" w:rsidR="001E685B" w:rsidRPr="00D36939" w:rsidRDefault="00A07D98" w:rsidP="00186C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10,483,287</w:t>
            </w:r>
          </w:p>
        </w:tc>
        <w:tc>
          <w:tcPr>
            <w:tcW w:w="180" w:type="dxa"/>
          </w:tcPr>
          <w:p w14:paraId="71DEC3CF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ACE52" w14:textId="4CC1A53B" w:rsidR="001E685B" w:rsidRPr="00D36939" w:rsidRDefault="001E685B" w:rsidP="00186C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11,687,125</w:t>
            </w:r>
          </w:p>
        </w:tc>
      </w:tr>
      <w:tr w:rsidR="001E685B" w:rsidRPr="00D36939" w14:paraId="428245D9" w14:textId="77777777" w:rsidTr="00D33EDE">
        <w:trPr>
          <w:cantSplit/>
        </w:trPr>
        <w:tc>
          <w:tcPr>
            <w:tcW w:w="4219" w:type="dxa"/>
            <w:vAlign w:val="bottom"/>
          </w:tcPr>
          <w:p w14:paraId="3539C12C" w14:textId="77777777" w:rsidR="001E685B" w:rsidRPr="00D36939" w:rsidRDefault="001E685B" w:rsidP="001E685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03B48563" w14:textId="1C4E54BE" w:rsidR="001E685B" w:rsidRPr="00D36939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(207,086)</w:t>
            </w:r>
          </w:p>
        </w:tc>
        <w:tc>
          <w:tcPr>
            <w:tcW w:w="184" w:type="dxa"/>
          </w:tcPr>
          <w:p w14:paraId="3F6DD69F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3CF5951" w14:textId="4A9B8D69" w:rsidR="001E685B" w:rsidRPr="00303995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(214,287)</w:t>
            </w:r>
          </w:p>
        </w:tc>
        <w:tc>
          <w:tcPr>
            <w:tcW w:w="184" w:type="dxa"/>
          </w:tcPr>
          <w:p w14:paraId="74A2642B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E9CD9E" w14:textId="200A66B7" w:rsidR="001E685B" w:rsidRPr="00D36939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207,08</w:t>
            </w:r>
            <w:r w:rsidR="00CF3AB8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881F3F2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88B0A" w14:textId="68D1B270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214,287</w:t>
            </w:r>
          </w:p>
        </w:tc>
        <w:tc>
          <w:tcPr>
            <w:tcW w:w="184" w:type="dxa"/>
          </w:tcPr>
          <w:p w14:paraId="177AEFB4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624A8389" w14:textId="60F135A6" w:rsidR="001E685B" w:rsidRPr="00D36939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A512FB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D61CD2" w14:textId="0A034D2C" w:rsidR="001E685B" w:rsidRPr="00B040F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1C84DF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23E05" w14:textId="63E66CA8" w:rsidR="001E685B" w:rsidRPr="00D36939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B22BF2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CAC7F" w14:textId="026A4E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E685B" w:rsidRPr="00D36939" w14:paraId="11A1EDCE" w14:textId="77777777" w:rsidTr="00D33EDE">
        <w:trPr>
          <w:cantSplit/>
        </w:trPr>
        <w:tc>
          <w:tcPr>
            <w:tcW w:w="4219" w:type="dxa"/>
            <w:vAlign w:val="bottom"/>
          </w:tcPr>
          <w:p w14:paraId="1ABE7B23" w14:textId="77777777" w:rsidR="001E685B" w:rsidRPr="00D36939" w:rsidRDefault="001E685B" w:rsidP="001E685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86B75F" w14:textId="0415ACE8" w:rsidR="001E685B" w:rsidRPr="00D36939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4,892</w:t>
            </w:r>
          </w:p>
        </w:tc>
        <w:tc>
          <w:tcPr>
            <w:tcW w:w="184" w:type="dxa"/>
          </w:tcPr>
          <w:p w14:paraId="03358032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683B8FC" w14:textId="5406C786" w:rsidR="001E685B" w:rsidRPr="00303995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6,865</w:t>
            </w:r>
          </w:p>
        </w:tc>
        <w:tc>
          <w:tcPr>
            <w:tcW w:w="184" w:type="dxa"/>
          </w:tcPr>
          <w:p w14:paraId="765C6593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1B1BAED" w14:textId="3811963F" w:rsidR="001E685B" w:rsidRPr="00D36939" w:rsidRDefault="00A07D98" w:rsidP="00A07D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14,961</w:t>
            </w:r>
          </w:p>
        </w:tc>
        <w:tc>
          <w:tcPr>
            <w:tcW w:w="180" w:type="dxa"/>
          </w:tcPr>
          <w:p w14:paraId="2A5D001F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DA7FED" w14:textId="46E59E5E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10,839</w:t>
            </w:r>
          </w:p>
        </w:tc>
        <w:tc>
          <w:tcPr>
            <w:tcW w:w="184" w:type="dxa"/>
          </w:tcPr>
          <w:p w14:paraId="756A78B1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0A51717" w14:textId="20A41E10" w:rsidR="001E685B" w:rsidRPr="00D36939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108</w:t>
            </w:r>
          </w:p>
        </w:tc>
        <w:tc>
          <w:tcPr>
            <w:tcW w:w="180" w:type="dxa"/>
          </w:tcPr>
          <w:p w14:paraId="28737957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02C9FB" w14:textId="0BFB73D5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135</w:t>
            </w:r>
          </w:p>
        </w:tc>
        <w:tc>
          <w:tcPr>
            <w:tcW w:w="180" w:type="dxa"/>
          </w:tcPr>
          <w:p w14:paraId="130B980D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D4D38F" w14:textId="19E366D7" w:rsidR="001E685B" w:rsidRPr="00D36939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19,961</w:t>
            </w:r>
          </w:p>
        </w:tc>
        <w:tc>
          <w:tcPr>
            <w:tcW w:w="180" w:type="dxa"/>
          </w:tcPr>
          <w:p w14:paraId="05C4EE91" w14:textId="77777777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00ED71" w14:textId="0FADA0BE" w:rsidR="001E685B" w:rsidRPr="00D36939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17,839</w:t>
            </w:r>
          </w:p>
        </w:tc>
      </w:tr>
      <w:tr w:rsidR="001E685B" w:rsidRPr="00D36939" w14:paraId="7B3700E8" w14:textId="77777777" w:rsidTr="00D33EDE">
        <w:trPr>
          <w:cantSplit/>
        </w:trPr>
        <w:tc>
          <w:tcPr>
            <w:tcW w:w="4219" w:type="dxa"/>
            <w:vAlign w:val="bottom"/>
          </w:tcPr>
          <w:p w14:paraId="0C2CC517" w14:textId="77777777" w:rsidR="001E685B" w:rsidRPr="004A64EB" w:rsidRDefault="001E685B" w:rsidP="001E685B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91C13F" w14:textId="4E96F661" w:rsidR="001E685B" w:rsidRPr="00317850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6,370,171</w:t>
            </w:r>
          </w:p>
        </w:tc>
        <w:tc>
          <w:tcPr>
            <w:tcW w:w="184" w:type="dxa"/>
          </w:tcPr>
          <w:p w14:paraId="6EAF6912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A5ED9EA" w14:textId="4E9C9E7C" w:rsidR="001E685B" w:rsidRPr="00303995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6,109,518</w:t>
            </w:r>
          </w:p>
        </w:tc>
        <w:tc>
          <w:tcPr>
            <w:tcW w:w="184" w:type="dxa"/>
          </w:tcPr>
          <w:p w14:paraId="03DAC1F3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A4F35E1" w14:textId="15BDCF3F" w:rsidR="001E685B" w:rsidRPr="00317850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3,917,311</w:t>
            </w:r>
          </w:p>
        </w:tc>
        <w:tc>
          <w:tcPr>
            <w:tcW w:w="180" w:type="dxa"/>
          </w:tcPr>
          <w:p w14:paraId="4BD2F831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884896" w14:textId="07A94276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5,358,459</w:t>
            </w:r>
          </w:p>
        </w:tc>
        <w:tc>
          <w:tcPr>
            <w:tcW w:w="184" w:type="dxa"/>
          </w:tcPr>
          <w:p w14:paraId="4255AC10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BB6A82B" w14:textId="53220FD9" w:rsidR="001E685B" w:rsidRPr="00317850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215,766</w:t>
            </w:r>
          </w:p>
        </w:tc>
        <w:tc>
          <w:tcPr>
            <w:tcW w:w="180" w:type="dxa"/>
          </w:tcPr>
          <w:p w14:paraId="595E68F7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EDA293" w14:textId="720EC108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236,987</w:t>
            </w:r>
          </w:p>
        </w:tc>
        <w:tc>
          <w:tcPr>
            <w:tcW w:w="180" w:type="dxa"/>
          </w:tcPr>
          <w:p w14:paraId="5882A8E2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95CAE2" w14:textId="43ECF89B" w:rsidR="001E685B" w:rsidRPr="00317850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10,503,248</w:t>
            </w:r>
          </w:p>
        </w:tc>
        <w:tc>
          <w:tcPr>
            <w:tcW w:w="180" w:type="dxa"/>
          </w:tcPr>
          <w:p w14:paraId="3894FF58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149222" w14:textId="75E9E6D5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11,704,964</w:t>
            </w:r>
          </w:p>
        </w:tc>
      </w:tr>
      <w:tr w:rsidR="001E685B" w:rsidRPr="00D36939" w14:paraId="2ABBA07C" w14:textId="77777777" w:rsidTr="00D33EDE">
        <w:trPr>
          <w:cantSplit/>
          <w:trHeight w:val="179"/>
        </w:trPr>
        <w:tc>
          <w:tcPr>
            <w:tcW w:w="4219" w:type="dxa"/>
            <w:vAlign w:val="bottom"/>
          </w:tcPr>
          <w:p w14:paraId="082ACD54" w14:textId="77777777" w:rsidR="001E685B" w:rsidRPr="005D6EFA" w:rsidRDefault="001E685B" w:rsidP="001E685B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D13CB88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B740D34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1E2B53D7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F3C31AC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434A9A21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007CD91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65E487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DFCF95D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1CF75B53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77406A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EF045D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87462A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9BA621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F4116FB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F1B709B" w14:textId="77777777" w:rsidR="001E685B" w:rsidRPr="005D6EFA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1E685B" w:rsidRPr="00D36939" w14:paraId="7BAE25C5" w14:textId="77777777" w:rsidTr="00D33EDE">
        <w:trPr>
          <w:cantSplit/>
        </w:trPr>
        <w:tc>
          <w:tcPr>
            <w:tcW w:w="4219" w:type="dxa"/>
            <w:vAlign w:val="bottom"/>
          </w:tcPr>
          <w:p w14:paraId="7B087508" w14:textId="77777777" w:rsidR="001E685B" w:rsidRPr="00D36939" w:rsidRDefault="001E685B" w:rsidP="001E685B">
            <w:pPr>
              <w:shd w:val="clear" w:color="auto" w:fill="FFFFFF"/>
              <w:spacing w:line="240" w:lineRule="auto"/>
              <w:ind w:right="-79" w:firstLine="5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7EB8C2" w14:textId="1076C6A0" w:rsidR="001E685B" w:rsidRPr="00317850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1,827,651</w:t>
            </w:r>
          </w:p>
        </w:tc>
        <w:tc>
          <w:tcPr>
            <w:tcW w:w="184" w:type="dxa"/>
            <w:vAlign w:val="bottom"/>
          </w:tcPr>
          <w:p w14:paraId="2E829FE7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43D27F3" w14:textId="120777C8" w:rsidR="001E685B" w:rsidRPr="00303995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1,787,395</w:t>
            </w:r>
          </w:p>
        </w:tc>
        <w:tc>
          <w:tcPr>
            <w:tcW w:w="184" w:type="dxa"/>
            <w:vAlign w:val="bottom"/>
          </w:tcPr>
          <w:p w14:paraId="1932769D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FFD16A3" w14:textId="2DC46DFE" w:rsidR="001E685B" w:rsidRPr="00317850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758,685</w:t>
            </w:r>
          </w:p>
        </w:tc>
        <w:tc>
          <w:tcPr>
            <w:tcW w:w="180" w:type="dxa"/>
            <w:vAlign w:val="bottom"/>
          </w:tcPr>
          <w:p w14:paraId="6B5A4E7E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822B77" w14:textId="30F7DA80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1,117,500</w:t>
            </w:r>
          </w:p>
        </w:tc>
        <w:tc>
          <w:tcPr>
            <w:tcW w:w="184" w:type="dxa"/>
            <w:vAlign w:val="bottom"/>
          </w:tcPr>
          <w:p w14:paraId="56CA3917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6FCFE6D" w14:textId="5CC6CEF9" w:rsidR="001E685B" w:rsidRPr="00317850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66,579</w:t>
            </w:r>
          </w:p>
        </w:tc>
        <w:tc>
          <w:tcPr>
            <w:tcW w:w="180" w:type="dxa"/>
            <w:vAlign w:val="bottom"/>
          </w:tcPr>
          <w:p w14:paraId="52B968A0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EF917A" w14:textId="79B34CF3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84,898</w:t>
            </w:r>
          </w:p>
        </w:tc>
        <w:tc>
          <w:tcPr>
            <w:tcW w:w="180" w:type="dxa"/>
            <w:vAlign w:val="bottom"/>
          </w:tcPr>
          <w:p w14:paraId="5AACB682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E2741E" w14:textId="750A3C7B" w:rsidR="001E685B" w:rsidRPr="00317850" w:rsidRDefault="00A07D98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2,652,914</w:t>
            </w:r>
          </w:p>
        </w:tc>
        <w:tc>
          <w:tcPr>
            <w:tcW w:w="180" w:type="dxa"/>
            <w:vAlign w:val="bottom"/>
          </w:tcPr>
          <w:p w14:paraId="408D630A" w14:textId="77777777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1D3CB2" w14:textId="7E8E6BB4" w:rsidR="001E685B" w:rsidRPr="00317850" w:rsidRDefault="001E685B" w:rsidP="001E68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2,989,793</w:t>
            </w:r>
          </w:p>
        </w:tc>
      </w:tr>
      <w:tr w:rsidR="003C00FA" w:rsidRPr="00D36939" w14:paraId="39DA71CA" w14:textId="77777777" w:rsidTr="00D33EDE">
        <w:trPr>
          <w:cantSplit/>
        </w:trPr>
        <w:tc>
          <w:tcPr>
            <w:tcW w:w="4219" w:type="dxa"/>
            <w:vAlign w:val="bottom"/>
          </w:tcPr>
          <w:p w14:paraId="62EBDDBE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A6A083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4C6876F0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5EA7BB9D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3D55B7C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B23A201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710AC0CD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935A67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4000AD7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0ACC9BF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FC496F4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DFDE24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5E59DA33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14CF8A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116AA206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D67F32" w14:textId="77777777" w:rsidR="003C00FA" w:rsidRPr="005D6EFA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3C00FA" w:rsidRPr="00D36939" w14:paraId="43CCCB4D" w14:textId="77777777" w:rsidTr="00D33EDE">
        <w:trPr>
          <w:cantSplit/>
        </w:trPr>
        <w:tc>
          <w:tcPr>
            <w:tcW w:w="4219" w:type="dxa"/>
            <w:vAlign w:val="bottom"/>
          </w:tcPr>
          <w:p w14:paraId="0C4C16F2" w14:textId="77777777" w:rsidR="003C00FA" w:rsidRDefault="003C00FA" w:rsidP="003C00FA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5E18FD1B" w14:textId="66B0208F" w:rsidR="003C00FA" w:rsidRPr="00D36939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1E68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1E685B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685B" w:rsidRPr="00145171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30</w:t>
            </w:r>
            <w:r w:rsidR="001E685B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E68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1E685B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/</w:t>
            </w:r>
            <w:r w:rsidR="001E685B"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="001E685B"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B2E1AD" w14:textId="37AEA45E" w:rsidR="003C00FA" w:rsidRPr="00317850" w:rsidRDefault="00A07D98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5,472,745</w:t>
            </w:r>
          </w:p>
        </w:tc>
        <w:tc>
          <w:tcPr>
            <w:tcW w:w="184" w:type="dxa"/>
            <w:vAlign w:val="bottom"/>
          </w:tcPr>
          <w:p w14:paraId="0C88A722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1806B6F" w14:textId="4E793B64" w:rsidR="003C00FA" w:rsidRPr="00303995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  <w:r w:rsidR="00735C4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,423,780</w:t>
            </w:r>
          </w:p>
        </w:tc>
        <w:tc>
          <w:tcPr>
            <w:tcW w:w="184" w:type="dxa"/>
            <w:vAlign w:val="bottom"/>
          </w:tcPr>
          <w:p w14:paraId="66A68858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DC97E19" w14:textId="63BC7566" w:rsidR="003C00FA" w:rsidRPr="00317850" w:rsidRDefault="00A07D98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1,871,236</w:t>
            </w:r>
          </w:p>
        </w:tc>
        <w:tc>
          <w:tcPr>
            <w:tcW w:w="180" w:type="dxa"/>
            <w:vAlign w:val="bottom"/>
          </w:tcPr>
          <w:p w14:paraId="55F74EA9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919179" w14:textId="496A4EB0" w:rsidR="003C00FA" w:rsidRPr="00317850" w:rsidRDefault="00735C4C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1,749,983</w:t>
            </w:r>
          </w:p>
        </w:tc>
        <w:tc>
          <w:tcPr>
            <w:tcW w:w="184" w:type="dxa"/>
            <w:vAlign w:val="bottom"/>
          </w:tcPr>
          <w:p w14:paraId="6A868DE5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6FE7A36" w14:textId="25AF886D" w:rsidR="003C00FA" w:rsidRPr="00317850" w:rsidRDefault="00CF3AB8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118,943</w:t>
            </w:r>
          </w:p>
        </w:tc>
        <w:tc>
          <w:tcPr>
            <w:tcW w:w="180" w:type="dxa"/>
            <w:vAlign w:val="bottom"/>
          </w:tcPr>
          <w:p w14:paraId="2BA3324D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CD6ECB" w14:textId="78F35C31" w:rsidR="003C00FA" w:rsidRPr="00317850" w:rsidRDefault="00735C4C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105,574</w:t>
            </w:r>
          </w:p>
        </w:tc>
        <w:tc>
          <w:tcPr>
            <w:tcW w:w="180" w:type="dxa"/>
            <w:vAlign w:val="bottom"/>
          </w:tcPr>
          <w:p w14:paraId="1A202BC7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3C3673" w14:textId="24BF2349" w:rsidR="003C00FA" w:rsidRPr="00317850" w:rsidRDefault="00A07D98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7,462,924</w:t>
            </w:r>
          </w:p>
        </w:tc>
        <w:tc>
          <w:tcPr>
            <w:tcW w:w="180" w:type="dxa"/>
            <w:vAlign w:val="bottom"/>
          </w:tcPr>
          <w:p w14:paraId="2401CCB8" w14:textId="77777777" w:rsidR="003C00FA" w:rsidRPr="00317850" w:rsidRDefault="003C00FA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177ABE" w14:textId="404F7585" w:rsidR="003C00FA" w:rsidRPr="00317850" w:rsidRDefault="00735C4C" w:rsidP="003C00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7,279,337</w:t>
            </w:r>
          </w:p>
        </w:tc>
      </w:tr>
    </w:tbl>
    <w:p w14:paraId="4968B63B" w14:textId="7AEBECBC" w:rsid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123C6CE" w14:textId="40BDE0F8" w:rsidR="0041682E" w:rsidRPr="005B008C" w:rsidRDefault="0041682E" w:rsidP="00D3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350"/>
          <w:tab w:val="left" w:pos="1530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  <w:sectPr w:rsidR="0041682E" w:rsidRPr="005B008C" w:rsidSect="003C0F77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 ณ เวลาใดเวลาหนึ่ง</w:t>
      </w:r>
    </w:p>
    <w:p w14:paraId="7168A7EE" w14:textId="77777777" w:rsidR="00164EBE" w:rsidRPr="006A5DCA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tbl>
      <w:tblPr>
        <w:tblW w:w="975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6"/>
        <w:gridCol w:w="270"/>
        <w:gridCol w:w="1260"/>
        <w:gridCol w:w="270"/>
        <w:gridCol w:w="1260"/>
      </w:tblGrid>
      <w:tr w:rsidR="003C00FA" w:rsidRPr="0071073B" w14:paraId="0A55A2D6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8690117" w14:textId="77777777" w:rsidR="003C00FA" w:rsidRPr="00EC275B" w:rsidRDefault="003C00FA" w:rsidP="00D33EDE">
            <w:pPr>
              <w:tabs>
                <w:tab w:val="clear" w:pos="227"/>
                <w:tab w:val="clear" w:pos="680"/>
                <w:tab w:val="left" w:pos="252"/>
                <w:tab w:val="left" w:pos="540"/>
              </w:tabs>
              <w:ind w:left="50" w:firstLine="112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รายงาน</w:t>
            </w:r>
            <w:r w:rsidRPr="008C24D8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BC212" w14:textId="77777777" w:rsidR="003C00FA" w:rsidRPr="00B81D01" w:rsidRDefault="003C00FA" w:rsidP="00864269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3109E7" w14:textId="77777777" w:rsidR="003C00FA" w:rsidRPr="0071073B" w:rsidRDefault="003C00FA" w:rsidP="00864269">
            <w:pPr>
              <w:tabs>
                <w:tab w:val="clear" w:pos="680"/>
                <w:tab w:val="clear" w:pos="2807"/>
                <w:tab w:val="left" w:pos="540"/>
                <w:tab w:val="left" w:pos="2836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1073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685B" w:rsidRPr="00EC275B" w14:paraId="264E61C0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2549CE6" w14:textId="10CCAC9C" w:rsidR="001E685B" w:rsidRPr="00EC275B" w:rsidRDefault="001E685B" w:rsidP="001E685B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13DD06" w14:textId="77777777" w:rsidR="001E685B" w:rsidRPr="00EC275B" w:rsidRDefault="001E685B" w:rsidP="001E68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13153C" w14:textId="67A05E20" w:rsidR="001E685B" w:rsidRPr="00EC275B" w:rsidRDefault="001E685B" w:rsidP="001E68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26169" w14:textId="77777777" w:rsidR="001E685B" w:rsidRPr="00EC275B" w:rsidRDefault="001E685B" w:rsidP="001E68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FFBEFB" w14:textId="22DE9BA7" w:rsidR="001E685B" w:rsidRPr="00EC275B" w:rsidRDefault="001E685B" w:rsidP="001E68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</w:tr>
      <w:tr w:rsidR="001E685B" w14:paraId="41C39048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808CFEE" w14:textId="77777777" w:rsidR="001E685B" w:rsidRPr="00EC275B" w:rsidRDefault="001E685B" w:rsidP="001E685B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D9461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252EA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685B" w:rsidRPr="0007345B" w14:paraId="5C1195EE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682F99E" w14:textId="77777777" w:rsidR="001E685B" w:rsidRPr="00EC275B" w:rsidRDefault="001E685B" w:rsidP="001E685B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AEE59B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AB68E3" w14:textId="53B970E0" w:rsidR="001E685B" w:rsidRPr="0079083A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2,652,914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3B6CA" w14:textId="77777777" w:rsidR="001E685B" w:rsidRPr="0079083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E833A1" w14:textId="3399F1BE" w:rsidR="001E685B" w:rsidRPr="000734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2,989,793</w:t>
            </w:r>
          </w:p>
        </w:tc>
      </w:tr>
      <w:tr w:rsidR="001E685B" w:rsidRPr="0007345B" w14:paraId="4B57D9BD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9B1C1C6" w14:textId="77777777" w:rsidR="001E685B" w:rsidRPr="00EC275B" w:rsidRDefault="001E685B" w:rsidP="001E685B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39B81" w14:textId="77777777" w:rsidR="001E685B" w:rsidRPr="00EC27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15DC9" w14:textId="77777777" w:rsidR="001E685B" w:rsidRPr="00A46026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87AB28" w14:textId="77777777" w:rsidR="001E685B" w:rsidRPr="00A46026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DEDC9" w14:textId="77777777" w:rsidR="001E685B" w:rsidRPr="000734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E685B" w:rsidRPr="0007345B" w14:paraId="60F4841B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448F777" w14:textId="77777777" w:rsidR="001E685B" w:rsidRPr="00EC275B" w:rsidRDefault="001E685B" w:rsidP="001E685B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A4580" w14:textId="77777777" w:rsidR="001E685B" w:rsidRPr="00EC27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594553" w14:textId="77777777" w:rsidR="001E685B" w:rsidRPr="00EC27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54484" w14:textId="77777777" w:rsidR="001E685B" w:rsidRPr="00EC27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E23ABE" w14:textId="77777777" w:rsidR="001E685B" w:rsidRPr="000734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</w:p>
        </w:tc>
      </w:tr>
      <w:tr w:rsidR="001E685B" w:rsidRPr="0007345B" w14:paraId="3542723D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F7CEE08" w14:textId="77777777" w:rsidR="001E685B" w:rsidRPr="00EC275B" w:rsidRDefault="001E685B" w:rsidP="001E68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firstLine="36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C463CD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358079" w14:textId="7F1BB5C9" w:rsidR="001E685B" w:rsidRPr="00DD3CE3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(297,621)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8E62FF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89D97" w14:textId="3B62D748" w:rsidR="001E685B" w:rsidRPr="0007345B" w:rsidRDefault="001E685B" w:rsidP="005D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266,</w:t>
            </w:r>
            <w:r w:rsidRPr="0069708B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D3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685B" w:rsidRPr="0007345B" w14:paraId="27E9A0A4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1255378" w14:textId="77777777" w:rsidR="001E685B" w:rsidRPr="00EC275B" w:rsidRDefault="001E685B" w:rsidP="001E68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FFFD1C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9DDED5" w14:textId="1D976BFE" w:rsidR="001E685B" w:rsidRPr="00DD3CE3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(212,88</w:t>
            </w:r>
            <w:r w:rsidR="00D458BA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A6C0B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8FB398" w14:textId="77E0C7D7" w:rsidR="001E685B" w:rsidRPr="0007345B" w:rsidRDefault="001E685B" w:rsidP="0088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211,646</w:t>
            </w:r>
            <w:r w:rsidRPr="00DD3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685B" w:rsidRPr="00001DEA" w14:paraId="14F5526C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8C485ED" w14:textId="77777777" w:rsidR="001E685B" w:rsidRPr="00EC275B" w:rsidRDefault="001E685B" w:rsidP="001E68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52A07A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E337D2" w14:textId="7A323D60" w:rsidR="001E685B" w:rsidRPr="00DD3CE3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(37,535)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1426A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BDAF27" w14:textId="3A09D8CB" w:rsidR="001E685B" w:rsidRPr="00001DE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24,841</w:t>
            </w:r>
            <w:r w:rsidRPr="00DD3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685B" w:rsidRPr="0007345B" w14:paraId="1458AF98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267B867" w14:textId="77777777" w:rsidR="001E685B" w:rsidRPr="00EC275B" w:rsidRDefault="001E685B" w:rsidP="001E68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9FF9E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700CB8" w14:textId="74697320" w:rsidR="001E685B" w:rsidRPr="00DD3CE3" w:rsidRDefault="00A07D98" w:rsidP="0088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4AAC9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38D538" w14:textId="6596864A" w:rsidR="001E685B" w:rsidRPr="000734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51,975</w:t>
            </w:r>
          </w:p>
        </w:tc>
      </w:tr>
      <w:tr w:rsidR="001E685B" w:rsidRPr="0007345B" w14:paraId="2CC8AB8D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9552393" w14:textId="77777777" w:rsidR="001E685B" w:rsidRPr="00EC275B" w:rsidRDefault="001E685B" w:rsidP="001E68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29193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D77FB5" w14:textId="0C727828" w:rsidR="001E685B" w:rsidRPr="00DD3CE3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B0B48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FCC2C3" w14:textId="623E26D9" w:rsidR="001E685B" w:rsidRPr="000734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10,280</w:t>
            </w:r>
          </w:p>
        </w:tc>
      </w:tr>
      <w:tr w:rsidR="001E685B" w:rsidRPr="0007345B" w14:paraId="518164E0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96A0B9A" w14:textId="77777777" w:rsidR="001E685B" w:rsidRPr="00EC275B" w:rsidRDefault="001E685B" w:rsidP="001E68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C029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4BE271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3AFE8A" w14:textId="64029B72" w:rsidR="001E685B" w:rsidRPr="00DD3CE3" w:rsidRDefault="00A07D98" w:rsidP="005D0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(514,011)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3C6C7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2DA78B" w14:textId="15DFAF1E" w:rsidR="001E685B" w:rsidRPr="000734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938,983</w:t>
            </w:r>
            <w:r w:rsidRPr="00DD3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685B" w:rsidRPr="0007345B" w14:paraId="6CE0E63A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C07B612" w14:textId="4A2F1484" w:rsidR="001E685B" w:rsidRPr="00EC275B" w:rsidRDefault="001E685B" w:rsidP="001E685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E0C26D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8FD366" w14:textId="51FEAADE" w:rsidR="001E685B" w:rsidRPr="00DD3CE3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DB704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52C873" w14:textId="5E71B2DE" w:rsidR="001E685B" w:rsidRPr="000734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1E685B" w:rsidRPr="0007345B" w14:paraId="37E1DAAB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AED220E" w14:textId="77777777" w:rsidR="001E685B" w:rsidRPr="00EC275B" w:rsidRDefault="001E685B" w:rsidP="005D0CB6">
            <w:pPr>
              <w:tabs>
                <w:tab w:val="clear" w:pos="454"/>
                <w:tab w:val="clear" w:pos="680"/>
                <w:tab w:val="clear" w:pos="6549"/>
                <w:tab w:val="left" w:pos="360"/>
                <w:tab w:val="left" w:pos="540"/>
                <w:tab w:val="left" w:pos="6484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0249D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97759" w14:textId="029B4687" w:rsidR="001E685B" w:rsidRPr="00DD3CE3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(330,052)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F462C8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E5725" w14:textId="3950D197" w:rsidR="001E685B" w:rsidRPr="000734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DD3C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236,794</w:t>
            </w:r>
            <w:r w:rsidRPr="00DD3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685B" w:rsidRPr="0007345B" w14:paraId="5D697BD5" w14:textId="77777777" w:rsidTr="00186CCF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E8E9CBF" w14:textId="77777777" w:rsidR="001E685B" w:rsidRPr="00EC275B" w:rsidRDefault="001E685B" w:rsidP="001E685B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0484A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2374B" w14:textId="19ED667D" w:rsidR="001E685B" w:rsidRPr="00A91120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1,334,991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00E31" w14:textId="77777777" w:rsidR="001E685B" w:rsidRPr="00A91120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D2E65" w14:textId="55694384" w:rsidR="001E685B" w:rsidRPr="0007345B" w:rsidRDefault="001E685B" w:rsidP="00502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1,373,190</w:t>
            </w:r>
          </w:p>
        </w:tc>
      </w:tr>
    </w:tbl>
    <w:p w14:paraId="1993DBEE" w14:textId="77777777" w:rsidR="003C00FA" w:rsidRPr="003C00FA" w:rsidRDefault="003C00FA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270"/>
        <w:gridCol w:w="1260"/>
        <w:gridCol w:w="270"/>
        <w:gridCol w:w="1260"/>
      </w:tblGrid>
      <w:tr w:rsidR="00B63855" w:rsidRPr="006A5DCA" w14:paraId="1EC8497F" w14:textId="77777777" w:rsidTr="00186CCF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45BFCA" w14:textId="77777777" w:rsidR="001E685B" w:rsidRPr="006A5DC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16C02CD6" w14:textId="09DB66F4" w:rsidR="0031095C" w:rsidRPr="006A5DC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9014D9" w14:textId="77777777" w:rsidR="0031095C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3AA13D9" w14:textId="78E35064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6A5DCA" w14:paraId="2D7BDDEC" w14:textId="77777777" w:rsidTr="00186CCF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607B6F52" w:rsidR="00B63855" w:rsidRPr="006A5DCA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F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6227A6B8" w:rsidR="00B63855" w:rsidRPr="006A5DCA" w:rsidRDefault="00075D39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F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63855" w:rsidRPr="006A5DCA" w14:paraId="3844DDB3" w14:textId="77777777" w:rsidTr="00186CCF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5C" w:rsidRPr="006A5DCA" w14:paraId="54D64CCC" w14:textId="77777777" w:rsidTr="00186CCF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04045B1F" w14:textId="0C5B96C6" w:rsidR="0031095C" w:rsidRPr="006A5DCA" w:rsidRDefault="0031095C" w:rsidP="005D0CB6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876B9" w14:textId="77777777" w:rsidR="0031095C" w:rsidRPr="00AD1695" w:rsidRDefault="0031095C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F7577" w14:textId="77777777" w:rsidR="0031095C" w:rsidRPr="00EA3D0D" w:rsidRDefault="0031095C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A4366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6892D8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C74" w:rsidRPr="006A5DCA" w14:paraId="3611F1E7" w14:textId="77777777" w:rsidTr="00186CCF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2B061F1F" w14:textId="30B3D145" w:rsidR="00605C74" w:rsidRPr="00C50E2E" w:rsidRDefault="00605C74" w:rsidP="005D0CB6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4B13E" w14:textId="77777777" w:rsidR="00605C74" w:rsidRPr="00AD1695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706E36" w14:textId="43817ACA" w:rsidR="00605C74" w:rsidRPr="007E58BA" w:rsidRDefault="00A07D98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7,462,924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113E4" w14:textId="77777777" w:rsidR="00605C74" w:rsidRPr="006A5DCA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A4D87D" w14:textId="4C4594C0" w:rsidR="00605C74" w:rsidRPr="00605C74" w:rsidRDefault="00605C74" w:rsidP="0088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605C74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7,279,</w:t>
            </w:r>
            <w:r w:rsidRPr="00886C11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605C74" w:rsidRPr="006A5DCA" w14:paraId="2374BDE6" w14:textId="77777777" w:rsidTr="00186CCF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00372414" w14:textId="7D700567" w:rsidR="00605C74" w:rsidRPr="00C50E2E" w:rsidRDefault="00605C74" w:rsidP="005D0CB6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FB488" w14:textId="77777777" w:rsidR="00605C74" w:rsidRPr="00AD1695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DB81F" w14:textId="59507CC2" w:rsidR="00605C74" w:rsidRPr="007E58BA" w:rsidRDefault="00A07D98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7,183,492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D6902" w14:textId="77777777" w:rsidR="00605C74" w:rsidRPr="006A5DCA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2535C" w14:textId="533A4F9B" w:rsidR="00605C74" w:rsidRPr="00605C74" w:rsidRDefault="00605C74" w:rsidP="0088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605C74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6,930,797</w:t>
            </w:r>
          </w:p>
        </w:tc>
      </w:tr>
      <w:tr w:rsidR="00605C74" w:rsidRPr="006A5DCA" w14:paraId="41049DDE" w14:textId="77777777" w:rsidTr="00186CCF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37CB1A61" w14:textId="4D8C293E" w:rsidR="00605C74" w:rsidRPr="000C7DA1" w:rsidRDefault="00605C74" w:rsidP="005D0CB6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C7D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0C7D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FDFCC" w14:textId="77777777" w:rsidR="00605C74" w:rsidRPr="00AD1695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93F72" w14:textId="7FCF1576" w:rsidR="00605C74" w:rsidRPr="007E58BA" w:rsidRDefault="00A07D98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14,646,416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3C3F0" w14:textId="77777777" w:rsidR="00605C74" w:rsidRPr="006A5DCA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80D1FD" w14:textId="28776C05" w:rsidR="00605C74" w:rsidRPr="007E58BA" w:rsidRDefault="00605C74" w:rsidP="00886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30"/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E58BA"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  <w:t>14,210,</w:t>
            </w:r>
            <w:r w:rsidRPr="00886C1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134</w:t>
            </w:r>
          </w:p>
        </w:tc>
      </w:tr>
      <w:tr w:rsidR="003921C8" w:rsidRPr="006A5DCA" w14:paraId="7234DD21" w14:textId="77777777" w:rsidTr="00186CCF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126206EE" w14:textId="77777777" w:rsidR="003921C8" w:rsidRPr="006A5DCA" w:rsidRDefault="003921C8" w:rsidP="003921C8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08737" w14:textId="77777777" w:rsidR="003921C8" w:rsidRPr="00AD1695" w:rsidRDefault="003921C8" w:rsidP="0039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403001" w14:textId="77777777" w:rsidR="003921C8" w:rsidRPr="006A5DCA" w:rsidRDefault="003921C8" w:rsidP="0039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E8D33" w14:textId="77777777" w:rsidR="003921C8" w:rsidRPr="006A5DCA" w:rsidRDefault="003921C8" w:rsidP="0039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BBAAA" w14:textId="77777777" w:rsidR="003921C8" w:rsidRPr="006A5DCA" w:rsidRDefault="003921C8" w:rsidP="0039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9BC7D5" w14:textId="77777777" w:rsidR="00AA6AED" w:rsidRPr="006A5DCA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D8BF2B2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p w14:paraId="6D651925" w14:textId="2C7CF02F" w:rsidR="00813EAE" w:rsidRPr="006A5DCA" w:rsidRDefault="000829AE" w:rsidP="00E6654A">
      <w:pPr>
        <w:pStyle w:val="Heading5"/>
        <w:tabs>
          <w:tab w:val="left" w:pos="540"/>
        </w:tabs>
        <w:spacing w:line="240" w:lineRule="auto"/>
        <w:ind w:left="630" w:hanging="63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="002726A8" w:rsidRPr="006A5DCA">
        <w:rPr>
          <w:rFonts w:asciiTheme="majorBidi" w:hAnsiTheme="majorBidi" w:cstheme="majorBidi"/>
          <w:sz w:val="30"/>
          <w:szCs w:val="30"/>
          <w:lang w:val="en-US"/>
        </w:rPr>
        <w:tab/>
      </w:r>
      <w:r w:rsidR="00734C15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A8286F1" w14:textId="77777777" w:rsidR="00F613D7" w:rsidRPr="00001092" w:rsidRDefault="00F613D7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5C7FB7F8" w14:textId="562EE26E" w:rsidR="009F7C16" w:rsidRPr="006A5DCA" w:rsidRDefault="009F7C16" w:rsidP="005A63E7">
      <w:pPr>
        <w:pStyle w:val="a"/>
        <w:tabs>
          <w:tab w:val="clear" w:pos="1080"/>
          <w:tab w:val="left" w:pos="63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6A5DCA">
        <w:rPr>
          <w:rFonts w:asciiTheme="majorBidi" w:hAnsiTheme="majorBidi" w:cstheme="majorBidi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4BA0C44F" w14:textId="77777777" w:rsidR="00E3032B" w:rsidRPr="00001092" w:rsidRDefault="00E3032B" w:rsidP="00E3032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72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170"/>
        <w:gridCol w:w="270"/>
        <w:gridCol w:w="1170"/>
        <w:gridCol w:w="180"/>
        <w:gridCol w:w="1170"/>
      </w:tblGrid>
      <w:tr w:rsidR="003C00FA" w:rsidRPr="00471937" w14:paraId="6EC04A23" w14:textId="77777777" w:rsidTr="00E6654A">
        <w:trPr>
          <w:cantSplit/>
          <w:trHeight w:hRule="exact" w:val="389"/>
        </w:trPr>
        <w:tc>
          <w:tcPr>
            <w:tcW w:w="4410" w:type="dxa"/>
          </w:tcPr>
          <w:p w14:paraId="3037E52A" w14:textId="77777777" w:rsidR="003C00FA" w:rsidRPr="003C00FA" w:rsidRDefault="003C00FA" w:rsidP="00E6654A">
            <w:pPr>
              <w:tabs>
                <w:tab w:val="clear" w:pos="227"/>
                <w:tab w:val="clear" w:pos="3515"/>
                <w:tab w:val="left" w:pos="194"/>
              </w:tabs>
              <w:ind w:left="91" w:right="-259" w:hanging="9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2011F91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24D5B8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027B7BA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0FA" w:rsidRPr="00471937" w14:paraId="2D481C78" w14:textId="77777777" w:rsidTr="00E6654A">
        <w:trPr>
          <w:cantSplit/>
          <w:trHeight w:hRule="exact" w:val="389"/>
        </w:trPr>
        <w:tc>
          <w:tcPr>
            <w:tcW w:w="4410" w:type="dxa"/>
          </w:tcPr>
          <w:p w14:paraId="61E90C4F" w14:textId="2BDE0802" w:rsidR="003C00FA" w:rsidRPr="003C00FA" w:rsidRDefault="001E685B" w:rsidP="00864269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7193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03DE2475" w14:textId="42DFB4F1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180" w:type="dxa"/>
          </w:tcPr>
          <w:p w14:paraId="7C29506D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FF6114" w14:textId="653CE289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</w:tcPr>
          <w:p w14:paraId="7B3C234A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2C4B8" w14:textId="0FCBEA22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180" w:type="dxa"/>
          </w:tcPr>
          <w:p w14:paraId="49E1A3FB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CA58E" w14:textId="0E6CD166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2567</w:t>
            </w:r>
          </w:p>
        </w:tc>
      </w:tr>
      <w:tr w:rsidR="003C00FA" w14:paraId="4F324055" w14:textId="77777777" w:rsidTr="00E6654A">
        <w:trPr>
          <w:cantSplit/>
          <w:trHeight w:hRule="exact" w:val="389"/>
        </w:trPr>
        <w:tc>
          <w:tcPr>
            <w:tcW w:w="4410" w:type="dxa"/>
          </w:tcPr>
          <w:p w14:paraId="4278E004" w14:textId="77777777" w:rsidR="003C00FA" w:rsidRPr="003C00FA" w:rsidRDefault="003C00FA" w:rsidP="00864269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B0A24CA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3C00F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C00FA"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3C00FA" w:rsidRPr="00471937" w14:paraId="29C94322" w14:textId="77777777" w:rsidTr="00E6654A">
        <w:trPr>
          <w:cantSplit/>
          <w:trHeight w:hRule="exact" w:val="389"/>
        </w:trPr>
        <w:tc>
          <w:tcPr>
            <w:tcW w:w="4410" w:type="dxa"/>
          </w:tcPr>
          <w:p w14:paraId="55DAECE5" w14:textId="77777777" w:rsidR="003C00FA" w:rsidRPr="003C00FA" w:rsidRDefault="003C00FA" w:rsidP="00864269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C00FA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ภาษี</w:t>
            </w: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เงินได้ของงวดปัจจุบัน</w:t>
            </w:r>
          </w:p>
        </w:tc>
        <w:tc>
          <w:tcPr>
            <w:tcW w:w="1170" w:type="dxa"/>
          </w:tcPr>
          <w:p w14:paraId="1BDF6AFB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7E936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5AA823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139A7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A3DADEF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B4683D1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3BA22C" w14:textId="77777777" w:rsidR="003C00FA" w:rsidRPr="003C00FA" w:rsidRDefault="003C00FA" w:rsidP="0086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E685B" w:rsidRPr="00471937" w14:paraId="2A3058D2" w14:textId="77777777" w:rsidTr="00E6654A">
        <w:trPr>
          <w:cantSplit/>
          <w:trHeight w:hRule="exact" w:val="389"/>
        </w:trPr>
        <w:tc>
          <w:tcPr>
            <w:tcW w:w="4410" w:type="dxa"/>
          </w:tcPr>
          <w:p w14:paraId="29213E54" w14:textId="77777777" w:rsidR="001E685B" w:rsidRPr="003C00FA" w:rsidRDefault="001E685B" w:rsidP="001E685B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1170" w:type="dxa"/>
          </w:tcPr>
          <w:p w14:paraId="4EAD3733" w14:textId="46773ACA" w:rsidR="001E685B" w:rsidRPr="003C00FA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389,811</w:t>
            </w:r>
          </w:p>
        </w:tc>
        <w:tc>
          <w:tcPr>
            <w:tcW w:w="180" w:type="dxa"/>
          </w:tcPr>
          <w:p w14:paraId="662B8427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E79CA33" w14:textId="62A23DFA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246,867</w:t>
            </w:r>
          </w:p>
        </w:tc>
        <w:tc>
          <w:tcPr>
            <w:tcW w:w="270" w:type="dxa"/>
          </w:tcPr>
          <w:p w14:paraId="114ECDF0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73F27A3" w14:textId="3358B522" w:rsidR="001E685B" w:rsidRPr="003C00FA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151,170</w:t>
            </w:r>
          </w:p>
        </w:tc>
        <w:tc>
          <w:tcPr>
            <w:tcW w:w="180" w:type="dxa"/>
          </w:tcPr>
          <w:p w14:paraId="6CE05B93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625FB8D" w14:textId="4A1A6451" w:rsidR="001E685B" w:rsidRPr="003C00FA" w:rsidRDefault="001E685B" w:rsidP="00D02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70,768</w:t>
            </w:r>
          </w:p>
        </w:tc>
      </w:tr>
      <w:tr w:rsidR="001E685B" w:rsidRPr="008575C0" w14:paraId="52C50830" w14:textId="77777777" w:rsidTr="00E6654A">
        <w:trPr>
          <w:cantSplit/>
          <w:trHeight w:hRule="exact" w:val="389"/>
        </w:trPr>
        <w:tc>
          <w:tcPr>
            <w:tcW w:w="4410" w:type="dxa"/>
          </w:tcPr>
          <w:p w14:paraId="1BCC28DD" w14:textId="0D70742E" w:rsidR="001E685B" w:rsidRPr="003C00FA" w:rsidRDefault="001E685B" w:rsidP="001E685B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3C00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3C00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00FA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747655" w14:textId="67173903" w:rsidR="001E685B" w:rsidRPr="003C00FA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80" w:type="dxa"/>
          </w:tcPr>
          <w:p w14:paraId="67EC5C37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9AA9CE" w14:textId="329DB8B4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2,456</w:t>
            </w:r>
          </w:p>
        </w:tc>
        <w:tc>
          <w:tcPr>
            <w:tcW w:w="270" w:type="dxa"/>
          </w:tcPr>
          <w:p w14:paraId="55713F64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9CD65" w14:textId="3F208D44" w:rsidR="001E685B" w:rsidRPr="003C00FA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(1,915)</w:t>
            </w:r>
          </w:p>
        </w:tc>
        <w:tc>
          <w:tcPr>
            <w:tcW w:w="180" w:type="dxa"/>
          </w:tcPr>
          <w:p w14:paraId="4B699560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945D1E" w14:textId="72590BF0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2,038</w:t>
            </w:r>
          </w:p>
        </w:tc>
      </w:tr>
      <w:tr w:rsidR="001E685B" w:rsidRPr="00AB7476" w14:paraId="60F7D0A1" w14:textId="77777777" w:rsidTr="00E6654A">
        <w:trPr>
          <w:cantSplit/>
          <w:trHeight w:hRule="exact" w:val="389"/>
        </w:trPr>
        <w:tc>
          <w:tcPr>
            <w:tcW w:w="4410" w:type="dxa"/>
          </w:tcPr>
          <w:p w14:paraId="6BD7ED6E" w14:textId="77777777" w:rsidR="001E685B" w:rsidRPr="003C00FA" w:rsidRDefault="001E685B" w:rsidP="001E685B">
            <w:pPr>
              <w:ind w:firstLine="184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82B726" w14:textId="00F31BEF" w:rsidR="001E685B" w:rsidRPr="003C00FA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390,482</w:t>
            </w:r>
          </w:p>
        </w:tc>
        <w:tc>
          <w:tcPr>
            <w:tcW w:w="180" w:type="dxa"/>
          </w:tcPr>
          <w:p w14:paraId="7DB9042B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E1DDE2" w14:textId="545F783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249,323</w:t>
            </w:r>
          </w:p>
        </w:tc>
        <w:tc>
          <w:tcPr>
            <w:tcW w:w="270" w:type="dxa"/>
          </w:tcPr>
          <w:p w14:paraId="1D09EF1C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26CE01" w14:textId="5ED84231" w:rsidR="001E685B" w:rsidRPr="003C00FA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149,255</w:t>
            </w:r>
          </w:p>
        </w:tc>
        <w:tc>
          <w:tcPr>
            <w:tcW w:w="180" w:type="dxa"/>
          </w:tcPr>
          <w:p w14:paraId="68B9C51E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CBF80D" w14:textId="7808C98F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72,806</w:t>
            </w:r>
          </w:p>
        </w:tc>
      </w:tr>
      <w:tr w:rsidR="003C00FA" w:rsidRPr="008575C0" w14:paraId="5A6A3E44" w14:textId="77777777" w:rsidTr="00E6654A">
        <w:trPr>
          <w:cantSplit/>
          <w:trHeight w:hRule="exact" w:val="389"/>
        </w:trPr>
        <w:tc>
          <w:tcPr>
            <w:tcW w:w="4410" w:type="dxa"/>
          </w:tcPr>
          <w:p w14:paraId="1E0B9C63" w14:textId="77777777" w:rsidR="003C00FA" w:rsidRPr="003C00FA" w:rsidRDefault="003C00FA" w:rsidP="003C00F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F9DC7B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8C101B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52C934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DB139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84AFAD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543CC4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ABF887" w14:textId="77777777" w:rsidR="003C00FA" w:rsidRP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1E685B" w:rsidRPr="008575C0" w14:paraId="7582E31B" w14:textId="77777777" w:rsidTr="00E6654A">
        <w:trPr>
          <w:cantSplit/>
          <w:trHeight w:hRule="exact" w:val="389"/>
        </w:trPr>
        <w:tc>
          <w:tcPr>
            <w:tcW w:w="4410" w:type="dxa"/>
          </w:tcPr>
          <w:p w14:paraId="38E38DC5" w14:textId="77777777" w:rsidR="001E685B" w:rsidRPr="003C00FA" w:rsidRDefault="001E685B" w:rsidP="001E685B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BF5B0F" w14:textId="6C08F71C" w:rsidR="001E685B" w:rsidRPr="003C00FA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(60,430)</w:t>
            </w:r>
          </w:p>
        </w:tc>
        <w:tc>
          <w:tcPr>
            <w:tcW w:w="180" w:type="dxa"/>
          </w:tcPr>
          <w:p w14:paraId="68150ECF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E61C87" w14:textId="559FFB94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(12,529)</w:t>
            </w:r>
          </w:p>
        </w:tc>
        <w:tc>
          <w:tcPr>
            <w:tcW w:w="270" w:type="dxa"/>
          </w:tcPr>
          <w:p w14:paraId="38E12E27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B4501B" w14:textId="195E81AB" w:rsidR="001E685B" w:rsidRPr="003C00FA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(40,068)</w:t>
            </w:r>
          </w:p>
        </w:tc>
        <w:tc>
          <w:tcPr>
            <w:tcW w:w="180" w:type="dxa"/>
          </w:tcPr>
          <w:p w14:paraId="6D71EFA7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03BD53" w14:textId="4D685FDE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(9,448)</w:t>
            </w:r>
          </w:p>
        </w:tc>
      </w:tr>
      <w:tr w:rsidR="001E685B" w14:paraId="6F07052E" w14:textId="77777777" w:rsidTr="00E6654A">
        <w:trPr>
          <w:cantSplit/>
          <w:trHeight w:hRule="exact" w:val="389"/>
        </w:trPr>
        <w:tc>
          <w:tcPr>
            <w:tcW w:w="4410" w:type="dxa"/>
          </w:tcPr>
          <w:p w14:paraId="394F675D" w14:textId="77777777" w:rsidR="001E685B" w:rsidRPr="003C00FA" w:rsidRDefault="001E685B" w:rsidP="001E685B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BFBF50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1B5B9E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96AA66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3B10B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7BD05A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F51956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D9CFD5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1E685B" w:rsidRPr="004E4F5E" w14:paraId="4990BAE5" w14:textId="77777777" w:rsidTr="00E6654A">
        <w:trPr>
          <w:cantSplit/>
          <w:trHeight w:hRule="exact" w:val="390"/>
        </w:trPr>
        <w:tc>
          <w:tcPr>
            <w:tcW w:w="4410" w:type="dxa"/>
          </w:tcPr>
          <w:p w14:paraId="7B5E97A4" w14:textId="77777777" w:rsidR="001E685B" w:rsidRPr="003C00FA" w:rsidRDefault="001E685B" w:rsidP="001E685B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C00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8E7B7" w14:textId="2EFCCD32" w:rsidR="001E685B" w:rsidRPr="003C00FA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330,052</w:t>
            </w:r>
          </w:p>
        </w:tc>
        <w:tc>
          <w:tcPr>
            <w:tcW w:w="180" w:type="dxa"/>
          </w:tcPr>
          <w:p w14:paraId="5EDE5116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D9B1A1" w14:textId="45F5286E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236,794</w:t>
            </w:r>
          </w:p>
        </w:tc>
        <w:tc>
          <w:tcPr>
            <w:tcW w:w="270" w:type="dxa"/>
          </w:tcPr>
          <w:p w14:paraId="678031E5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07182D" w14:textId="59A13B89" w:rsidR="001E685B" w:rsidRPr="003C00FA" w:rsidRDefault="00A07D98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sz w:val="30"/>
                <w:szCs w:val="30"/>
              </w:rPr>
              <w:t>109,187</w:t>
            </w:r>
          </w:p>
        </w:tc>
        <w:tc>
          <w:tcPr>
            <w:tcW w:w="180" w:type="dxa"/>
          </w:tcPr>
          <w:p w14:paraId="77374518" w14:textId="77777777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1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E62A641" w14:textId="08813490" w:rsidR="001E685B" w:rsidRPr="003C00F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63,358</w:t>
            </w:r>
          </w:p>
        </w:tc>
      </w:tr>
    </w:tbl>
    <w:p w14:paraId="4ADAF6A0" w14:textId="77777777" w:rsidR="0041682E" w:rsidRPr="00001092" w:rsidRDefault="0041682E" w:rsidP="0041682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14:paraId="6CF7F57C" w14:textId="4C197F6B" w:rsidR="00382CBD" w:rsidRPr="006A5DCA" w:rsidRDefault="00382CBD" w:rsidP="00431E01">
      <w:pPr>
        <w:tabs>
          <w:tab w:val="clear" w:pos="454"/>
          <w:tab w:val="clear" w:pos="680"/>
          <w:tab w:val="left" w:pos="720"/>
          <w:tab w:val="left" w:pos="927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จำนวนภาษีเงินได้ในงบกำไรขาดทุนเบ็ดเสร็จรวมและงบกำไรขาดทุนเบ็ดเสร็จเฉพาะกิจการแตกต่างจากจำนวน</w:t>
      </w:r>
      <w:r w:rsidR="00173CCB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001092" w:rsidRDefault="00382CBD" w:rsidP="00431E01">
      <w:pPr>
        <w:tabs>
          <w:tab w:val="left" w:pos="630"/>
        </w:tabs>
        <w:spacing w:line="240" w:lineRule="auto"/>
        <w:ind w:right="-72" w:firstLine="540"/>
        <w:rPr>
          <w:rFonts w:asciiTheme="majorBidi" w:hAnsiTheme="majorBidi" w:cstheme="majorBidi"/>
          <w:sz w:val="20"/>
          <w:szCs w:val="20"/>
        </w:rPr>
      </w:pPr>
    </w:p>
    <w:p w14:paraId="1B1A217C" w14:textId="44AC4567" w:rsidR="00113D34" w:rsidRPr="006A5DCA" w:rsidRDefault="0004458E" w:rsidP="00431E01">
      <w:pPr>
        <w:numPr>
          <w:ilvl w:val="0"/>
          <w:numId w:val="19"/>
        </w:numPr>
        <w:tabs>
          <w:tab w:val="clear" w:pos="907"/>
          <w:tab w:val="clear" w:pos="1644"/>
          <w:tab w:val="left" w:pos="1080"/>
          <w:tab w:val="left" w:pos="1170"/>
          <w:tab w:val="left" w:pos="1260"/>
          <w:tab w:val="left" w:pos="1350"/>
          <w:tab w:val="left" w:pos="1620"/>
        </w:tabs>
        <w:spacing w:line="240" w:lineRule="auto"/>
        <w:ind w:left="1094" w:right="-72" w:hanging="554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ส่งเสริมการลงทุน พ.ศ.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ในการผลิตยาเริ่มตั้งแต่วันที่ 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สิทธิประโยชน์ที่ได้รับ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ประกอบด้วยการได้รับยกเว้นอากรขาเข้าสำหรับเครื่องจักรที่นำเข้าตามที่คณะกรรมการอนุมัติ และ</w:t>
      </w:r>
      <w:r w:rsidR="00437CE9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  <w:r w:rsidR="00422B34" w:rsidRPr="006A5DCA">
        <w:rPr>
          <w:rFonts w:asciiTheme="majorBidi" w:hAnsiTheme="majorBidi" w:cstheme="majorBidi"/>
          <w:sz w:val="30"/>
          <w:szCs w:val="30"/>
        </w:rPr>
        <w:tab/>
      </w:r>
    </w:p>
    <w:p w14:paraId="2F040C20" w14:textId="77777777" w:rsidR="002B22CA" w:rsidRPr="00001092" w:rsidRDefault="002B22CA" w:rsidP="00431E01">
      <w:pPr>
        <w:tabs>
          <w:tab w:val="clear" w:pos="907"/>
          <w:tab w:val="left" w:pos="900"/>
        </w:tabs>
        <w:spacing w:line="240" w:lineRule="auto"/>
        <w:ind w:left="900" w:right="-72" w:hanging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4834539" w14:textId="68BD0EBB" w:rsidR="00697E7C" w:rsidRPr="006A5DCA" w:rsidRDefault="001A41DD" w:rsidP="00431E01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-72" w:hanging="554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D011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ได้รับการอนุมัติจากกรมสรรพากรให้ได้รับสิทธิประโยชน์ตามพระราชกฤษฎีกาออกตามความใน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77598" w:rsidRPr="006A5DC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ในฐานะที่เป็นศูนย์กลางธุรกิจระหว่างประเทศ</w:t>
      </w:r>
      <w:r w:rsidR="005B008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สี่ปี</w:t>
      </w:r>
      <w:r w:rsidR="008A3027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42835" w:rsidRPr="006A5DCA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เริ่มตั้งแต่วันที่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62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ศูนย์กลางธุรกิจระหว่างประเทศ</w:t>
      </w:r>
    </w:p>
    <w:p w14:paraId="4B0377DE" w14:textId="232BF462" w:rsidR="00D26680" w:rsidRPr="006A5DCA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B2ACE39" w14:textId="70BAC799" w:rsidR="00422B34" w:rsidRPr="006A5DCA" w:rsidRDefault="00382CBD" w:rsidP="00346C0E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18" w:hanging="554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="005B008C">
        <w:rPr>
          <w:rFonts w:asciiTheme="majorBidi" w:hAnsiTheme="majorBidi" w:cstheme="majorBidi"/>
          <w:sz w:val="30"/>
          <w:szCs w:val="30"/>
          <w:cs/>
        </w:rPr>
        <w:br/>
      </w:r>
      <w:r w:rsidR="005B008C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เงินปันผลรับ </w:t>
      </w:r>
      <w:r w:rsidRPr="006A5DCA">
        <w:rPr>
          <w:rFonts w:asciiTheme="majorBidi" w:hAnsiTheme="majorBidi" w:cstheme="majorBidi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</w:t>
      </w:r>
      <w:r w:rsidR="000E45B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503A9C76" w14:textId="77777777" w:rsidR="00697E7C" w:rsidRPr="006A5DCA" w:rsidRDefault="00697E7C" w:rsidP="00B41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8657D" w14:textId="6DDF4BDC" w:rsidR="0077024E" w:rsidRPr="006A5DCA" w:rsidRDefault="0077024E" w:rsidP="005A6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810"/>
          <w:tab w:val="left" w:pos="171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1E685B">
        <w:rPr>
          <w:rFonts w:asciiTheme="majorBidi" w:hAnsiTheme="majorBidi" w:cstheme="majorBidi"/>
          <w:sz w:val="30"/>
          <w:szCs w:val="30"/>
        </w:rPr>
        <w:t>30</w:t>
      </w:r>
      <w:r w:rsidR="001E685B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1E685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E685B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9C5296">
        <w:rPr>
          <w:rFonts w:asciiTheme="majorBidi" w:hAnsiTheme="majorBidi" w:cstheme="majorBidi"/>
          <w:sz w:val="30"/>
          <w:szCs w:val="30"/>
        </w:rPr>
        <w:t>8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9C5296">
        <w:rPr>
          <w:rFonts w:asciiTheme="majorBidi" w:hAnsiTheme="majorBidi" w:cstheme="majorBidi"/>
          <w:sz w:val="30"/>
          <w:szCs w:val="30"/>
        </w:rPr>
        <w:t>7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6CAE6F" w14:textId="77777777" w:rsidR="00B85EE4" w:rsidRPr="006A5DCA" w:rsidRDefault="00B85EE4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152"/>
        <w:gridCol w:w="270"/>
        <w:gridCol w:w="1023"/>
        <w:gridCol w:w="270"/>
        <w:gridCol w:w="1062"/>
      </w:tblGrid>
      <w:tr w:rsidR="00B85EE4" w:rsidRPr="006A5DCA" w14:paraId="5B64F681" w14:textId="77777777" w:rsidTr="00346C0E">
        <w:tc>
          <w:tcPr>
            <w:tcW w:w="4320" w:type="dxa"/>
          </w:tcPr>
          <w:p w14:paraId="0F6CB1B8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57EA87B4" w14:textId="77777777" w:rsidR="00B85EE4" w:rsidRPr="006A5DCA" w:rsidRDefault="00B85EE4" w:rsidP="00B8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6A5DCA" w14:paraId="3577B350" w14:textId="77777777" w:rsidTr="00346C0E">
        <w:tc>
          <w:tcPr>
            <w:tcW w:w="4320" w:type="dxa"/>
          </w:tcPr>
          <w:p w14:paraId="4B51A53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163B9CC7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23880D6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C00FA" w:rsidRPr="006A5DCA" w14:paraId="700C5680" w14:textId="77777777" w:rsidTr="00346C0E">
        <w:tc>
          <w:tcPr>
            <w:tcW w:w="4320" w:type="dxa"/>
          </w:tcPr>
          <w:p w14:paraId="4C26DE0D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269BE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</w:p>
          <w:p w14:paraId="0A217856" w14:textId="4BBF7324" w:rsidR="003C00FA" w:rsidRPr="00EF05E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1122607" w14:textId="77777777" w:rsidR="003C00FA" w:rsidRPr="0059618E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36C897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7049A984" w14:textId="70623276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F91806" w14:textId="77777777" w:rsidR="003C00FA" w:rsidRPr="0059618E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775B269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</w:p>
          <w:p w14:paraId="731B8DBF" w14:textId="394A2F46" w:rsidR="003C00FA" w:rsidRPr="00EF05E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319C3FD" w14:textId="77777777" w:rsidR="003C00FA" w:rsidRPr="0059618E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FB64A9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E806E18" w14:textId="3C519F5B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C00FA" w:rsidRPr="006A5DCA" w14:paraId="08EFE5AD" w14:textId="77777777" w:rsidTr="00346C0E">
        <w:tc>
          <w:tcPr>
            <w:tcW w:w="4320" w:type="dxa"/>
          </w:tcPr>
          <w:p w14:paraId="245F5DCB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E00CC" w14:textId="0A9F4111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D9179F6" w14:textId="77777777" w:rsidR="003C00FA" w:rsidRPr="0059618E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100A2EB" w14:textId="11B1466D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76CEF6" w14:textId="77777777" w:rsidR="003C00FA" w:rsidRPr="0059618E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48EE990B" w14:textId="209578E7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72277F" w14:textId="77777777" w:rsidR="003C00FA" w:rsidRPr="0059618E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A61E737" w14:textId="7B3C7738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C00FA" w:rsidRPr="006A5DCA" w14:paraId="2D317AD4" w14:textId="77777777" w:rsidTr="00346C0E">
        <w:trPr>
          <w:trHeight w:val="362"/>
        </w:trPr>
        <w:tc>
          <w:tcPr>
            <w:tcW w:w="4320" w:type="dxa"/>
          </w:tcPr>
          <w:p w14:paraId="764AD644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300AE64A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00FA" w:rsidRPr="006A5DCA" w14:paraId="75DAEE2D" w14:textId="77777777" w:rsidTr="00346C0E">
        <w:trPr>
          <w:trHeight w:val="308"/>
        </w:trPr>
        <w:tc>
          <w:tcPr>
            <w:tcW w:w="4320" w:type="dxa"/>
          </w:tcPr>
          <w:p w14:paraId="5E41D79A" w14:textId="77777777" w:rsidR="003C00FA" w:rsidRPr="006A5DCA" w:rsidRDefault="003C00FA" w:rsidP="003C00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EF91ED1" w14:textId="3D7D83B8" w:rsidR="003C00FA" w:rsidRPr="006A5DCA" w:rsidRDefault="00784E79" w:rsidP="00D5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491,347</w:t>
            </w:r>
          </w:p>
        </w:tc>
        <w:tc>
          <w:tcPr>
            <w:tcW w:w="270" w:type="dxa"/>
          </w:tcPr>
          <w:p w14:paraId="561FF2AB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AD738C" w14:textId="6F0D8BD0" w:rsidR="003C00FA" w:rsidRPr="006A5DCA" w:rsidRDefault="003C00FA" w:rsidP="00377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466,446</w:t>
            </w:r>
          </w:p>
        </w:tc>
        <w:tc>
          <w:tcPr>
            <w:tcW w:w="270" w:type="dxa"/>
          </w:tcPr>
          <w:p w14:paraId="73368B23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E84B049" w14:textId="1CE0DA5D" w:rsidR="003C00FA" w:rsidRPr="006A5DCA" w:rsidRDefault="00784E79" w:rsidP="00377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(133,686)</w:t>
            </w:r>
          </w:p>
        </w:tc>
        <w:tc>
          <w:tcPr>
            <w:tcW w:w="270" w:type="dxa"/>
          </w:tcPr>
          <w:p w14:paraId="136B89A9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8CC128" w14:textId="3EC525F9" w:rsidR="003C00FA" w:rsidRPr="008A2720" w:rsidRDefault="003C00FA" w:rsidP="00377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(167,604)</w:t>
            </w:r>
          </w:p>
        </w:tc>
      </w:tr>
      <w:tr w:rsidR="003C00FA" w:rsidRPr="006A5DCA" w14:paraId="13D4F894" w14:textId="77777777" w:rsidTr="00346C0E">
        <w:tc>
          <w:tcPr>
            <w:tcW w:w="4320" w:type="dxa"/>
          </w:tcPr>
          <w:p w14:paraId="6AF01B99" w14:textId="77777777" w:rsidR="003C00FA" w:rsidRPr="006A5DCA" w:rsidRDefault="003C00FA" w:rsidP="003C00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80" w:type="dxa"/>
          </w:tcPr>
          <w:p w14:paraId="185FA21D" w14:textId="09E5C604" w:rsidR="003C00FA" w:rsidRPr="006A5DCA" w:rsidRDefault="00784E79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(133,686)</w:t>
            </w:r>
          </w:p>
        </w:tc>
        <w:tc>
          <w:tcPr>
            <w:tcW w:w="270" w:type="dxa"/>
          </w:tcPr>
          <w:p w14:paraId="27DAEACF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6ECA7D" w14:textId="75B98AFE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(166,556)</w:t>
            </w:r>
          </w:p>
        </w:tc>
        <w:tc>
          <w:tcPr>
            <w:tcW w:w="270" w:type="dxa"/>
          </w:tcPr>
          <w:p w14:paraId="795AD53B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CB31EA3" w14:textId="7925D3C2" w:rsidR="003C00FA" w:rsidRPr="006A5DCA" w:rsidRDefault="00784E79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133,686</w:t>
            </w:r>
          </w:p>
        </w:tc>
        <w:tc>
          <w:tcPr>
            <w:tcW w:w="270" w:type="dxa"/>
          </w:tcPr>
          <w:p w14:paraId="6EAB23C3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87D3CC" w14:textId="2C4EA051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166,556</w:t>
            </w:r>
          </w:p>
        </w:tc>
      </w:tr>
      <w:tr w:rsidR="003C00FA" w:rsidRPr="006A5DCA" w14:paraId="776178DC" w14:textId="77777777" w:rsidTr="00346C0E">
        <w:tc>
          <w:tcPr>
            <w:tcW w:w="4320" w:type="dxa"/>
          </w:tcPr>
          <w:p w14:paraId="6C50F378" w14:textId="35385154" w:rsidR="003C00FA" w:rsidRPr="006A5DCA" w:rsidRDefault="003C00FA" w:rsidP="003C00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4EEA3DED" w:rsidR="003C00FA" w:rsidRPr="006A5DCA" w:rsidRDefault="00784E79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357,661</w:t>
            </w:r>
          </w:p>
        </w:tc>
        <w:tc>
          <w:tcPr>
            <w:tcW w:w="270" w:type="dxa"/>
          </w:tcPr>
          <w:p w14:paraId="297F2B0D" w14:textId="77777777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6A1629C8" w:rsidR="003C00FA" w:rsidRPr="006A5DCA" w:rsidRDefault="003C00FA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299,890</w:t>
            </w:r>
          </w:p>
        </w:tc>
        <w:tc>
          <w:tcPr>
            <w:tcW w:w="270" w:type="dxa"/>
          </w:tcPr>
          <w:p w14:paraId="29603EAA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3B39BF99" w:rsidR="003C00FA" w:rsidRPr="001402CF" w:rsidRDefault="00784E79" w:rsidP="003C0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31AFA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5F691B9D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(1,048)</w:t>
            </w:r>
          </w:p>
        </w:tc>
      </w:tr>
    </w:tbl>
    <w:p w14:paraId="71667812" w14:textId="77777777" w:rsidR="00446EE4" w:rsidRPr="006A5DCA" w:rsidRDefault="00446EE4" w:rsidP="006A5D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4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077"/>
        <w:gridCol w:w="270"/>
        <w:gridCol w:w="1175"/>
        <w:gridCol w:w="261"/>
        <w:gridCol w:w="994"/>
        <w:gridCol w:w="272"/>
        <w:gridCol w:w="1078"/>
      </w:tblGrid>
      <w:tr w:rsidR="00B85EE4" w:rsidRPr="006A5DCA" w14:paraId="0230C157" w14:textId="77777777" w:rsidTr="00041A13">
        <w:tc>
          <w:tcPr>
            <w:tcW w:w="4320" w:type="dxa"/>
          </w:tcPr>
          <w:p w14:paraId="03194DE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7CCDE756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6A5DCA" w14:paraId="39AF2A14" w14:textId="77777777" w:rsidTr="00041A13">
        <w:tc>
          <w:tcPr>
            <w:tcW w:w="4320" w:type="dxa"/>
          </w:tcPr>
          <w:p w14:paraId="2375CAC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78F1C3AF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6DECFDAB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37CC74F2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C00FA" w:rsidRPr="006A5DCA" w14:paraId="4176A1AF" w14:textId="77777777" w:rsidTr="00041A13">
        <w:tc>
          <w:tcPr>
            <w:tcW w:w="4320" w:type="dxa"/>
          </w:tcPr>
          <w:p w14:paraId="0FEE03A8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24235F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</w:p>
          <w:p w14:paraId="390EF4F6" w14:textId="656DCDCC" w:rsidR="003C00FA" w:rsidRPr="006A5DC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DD84C4D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5305B91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DF3CBA9" w14:textId="1B35986E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4CD8FA3F" w14:textId="77777777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772B5E2" w14:textId="77777777" w:rsidR="001E685B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</w:p>
          <w:p w14:paraId="3B051349" w14:textId="26B86F94" w:rsidR="003C00FA" w:rsidRPr="00EF05EA" w:rsidRDefault="001E685B" w:rsidP="001E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4CC1AD89" w14:textId="77777777" w:rsidR="003C00FA" w:rsidRPr="00EF05E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F901F2" w14:textId="77777777" w:rsidR="003C00F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D2B4EB1" w14:textId="67CC797A" w:rsidR="003C00FA" w:rsidRPr="006A5DCA" w:rsidRDefault="003C00FA" w:rsidP="003C0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5296" w:rsidRPr="006A5DCA" w14:paraId="59ADE6AB" w14:textId="77777777" w:rsidTr="00041A13">
        <w:tc>
          <w:tcPr>
            <w:tcW w:w="4320" w:type="dxa"/>
          </w:tcPr>
          <w:p w14:paraId="7F25980D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4736FD" w14:textId="34594115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1562F3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81D259" w14:textId="4E499439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616FAADF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3FB27AC" w14:textId="663E4DC5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252DB239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51B0C25" w14:textId="7CC01B0D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C5296" w:rsidRPr="006A5DCA" w14:paraId="71AA972F" w14:textId="77777777" w:rsidTr="00041A13">
        <w:trPr>
          <w:trHeight w:val="362"/>
        </w:trPr>
        <w:tc>
          <w:tcPr>
            <w:tcW w:w="4320" w:type="dxa"/>
          </w:tcPr>
          <w:p w14:paraId="7F77184A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16EBDDD9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5296" w:rsidRPr="006A5DCA" w14:paraId="089FF4EB" w14:textId="77777777" w:rsidTr="00041A13">
        <w:tc>
          <w:tcPr>
            <w:tcW w:w="4320" w:type="dxa"/>
          </w:tcPr>
          <w:p w14:paraId="3876DF9C" w14:textId="77777777" w:rsidR="009C5296" w:rsidRPr="006A5DCA" w:rsidRDefault="009C5296" w:rsidP="009C52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436D2F20" w14:textId="31782FD1" w:rsidR="009C5296" w:rsidRPr="006A5DCA" w:rsidRDefault="00784E79" w:rsidP="0041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171,470</w:t>
            </w:r>
          </w:p>
        </w:tc>
        <w:tc>
          <w:tcPr>
            <w:tcW w:w="270" w:type="dxa"/>
          </w:tcPr>
          <w:p w14:paraId="4EB5B517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BF124B9" w14:textId="70EED2B5" w:rsidR="009C5296" w:rsidRPr="00622C4C" w:rsidRDefault="009C5296" w:rsidP="0041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121,762</w:t>
            </w:r>
          </w:p>
        </w:tc>
        <w:tc>
          <w:tcPr>
            <w:tcW w:w="261" w:type="dxa"/>
          </w:tcPr>
          <w:p w14:paraId="5D1AA03A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181B4CC" w14:textId="4C124193" w:rsidR="009C5296" w:rsidRPr="006A5DCA" w:rsidRDefault="00784E79" w:rsidP="0041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(44,034)</w:t>
            </w:r>
          </w:p>
        </w:tc>
        <w:tc>
          <w:tcPr>
            <w:tcW w:w="272" w:type="dxa"/>
          </w:tcPr>
          <w:p w14:paraId="4801ED3F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F75C63" w14:textId="337FC3B3" w:rsidR="009C5296" w:rsidRPr="001402CF" w:rsidRDefault="009C5296" w:rsidP="0041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(34,394)</w:t>
            </w:r>
          </w:p>
        </w:tc>
      </w:tr>
      <w:tr w:rsidR="009C5296" w:rsidRPr="006A5DCA" w14:paraId="2FF7DC92" w14:textId="77777777" w:rsidTr="00041A13">
        <w:tc>
          <w:tcPr>
            <w:tcW w:w="4320" w:type="dxa"/>
          </w:tcPr>
          <w:p w14:paraId="7B83A2A0" w14:textId="77777777" w:rsidR="009C5296" w:rsidRPr="006A5DCA" w:rsidRDefault="009C5296" w:rsidP="009C52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77" w:type="dxa"/>
          </w:tcPr>
          <w:p w14:paraId="0402CA5E" w14:textId="7533C624" w:rsidR="009C5296" w:rsidRPr="006A5DCA" w:rsidRDefault="00784E79" w:rsidP="00801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(44,034)</w:t>
            </w:r>
          </w:p>
        </w:tc>
        <w:tc>
          <w:tcPr>
            <w:tcW w:w="270" w:type="dxa"/>
          </w:tcPr>
          <w:p w14:paraId="7A1A1D89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6EC031C" w14:textId="1516696F" w:rsidR="009C5296" w:rsidRPr="00622C4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(34,394)</w:t>
            </w:r>
          </w:p>
        </w:tc>
        <w:tc>
          <w:tcPr>
            <w:tcW w:w="261" w:type="dxa"/>
          </w:tcPr>
          <w:p w14:paraId="37402A34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39FEF59" w14:textId="736A8AE7" w:rsidR="009C5296" w:rsidRPr="006A5DCA" w:rsidRDefault="00784E79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44,034</w:t>
            </w:r>
          </w:p>
        </w:tc>
        <w:tc>
          <w:tcPr>
            <w:tcW w:w="272" w:type="dxa"/>
          </w:tcPr>
          <w:p w14:paraId="19ADF6BC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1DF5620" w14:textId="478389EF" w:rsidR="009C5296" w:rsidRPr="001402CF" w:rsidRDefault="009C5296" w:rsidP="0065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34,394</w:t>
            </w:r>
          </w:p>
        </w:tc>
      </w:tr>
      <w:tr w:rsidR="009C5296" w:rsidRPr="007810E7" w14:paraId="4B2F3273" w14:textId="77777777" w:rsidTr="00041A13">
        <w:tc>
          <w:tcPr>
            <w:tcW w:w="4320" w:type="dxa"/>
          </w:tcPr>
          <w:p w14:paraId="52D5A9CD" w14:textId="77777777" w:rsidR="009C5296" w:rsidRPr="006A5DCA" w:rsidRDefault="009C5296" w:rsidP="009C52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5E45481D" w:rsidR="009C5296" w:rsidRPr="00801FD1" w:rsidRDefault="00784E79" w:rsidP="00801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127,436</w:t>
            </w:r>
          </w:p>
        </w:tc>
        <w:tc>
          <w:tcPr>
            <w:tcW w:w="270" w:type="dxa"/>
          </w:tcPr>
          <w:p w14:paraId="4F61D245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17D78E95" w:rsidR="009C5296" w:rsidRPr="00622C4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87,368</w:t>
            </w:r>
          </w:p>
        </w:tc>
        <w:tc>
          <w:tcPr>
            <w:tcW w:w="261" w:type="dxa"/>
          </w:tcPr>
          <w:p w14:paraId="1E06E2C8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595FAC57" w:rsidR="009C5296" w:rsidRPr="007810E7" w:rsidRDefault="00784E79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95B29FC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1C4F82D9" w:rsidR="009C5296" w:rsidRPr="007810E7" w:rsidRDefault="009C5296" w:rsidP="00505B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6A5DCA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07D31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DA89FB3" w14:textId="3305D4F0" w:rsidR="0077024E" w:rsidRPr="006A5DCA" w:rsidRDefault="0077024E" w:rsidP="000D3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1E685B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งวด</w:t>
      </w:r>
      <w:r w:rsidR="001E685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เก้าเดือน</w:t>
      </w:r>
      <w:r w:rsidR="001E685B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สิ้นสุดวันที่</w:t>
      </w:r>
      <w:r w:rsidR="001E685B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1E685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30 </w:t>
      </w:r>
      <w:r w:rsidR="001E685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="001E685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8D4F54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8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2339CA69" w14:textId="6FFF5814" w:rsidR="005D732C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080"/>
      </w:tblGrid>
      <w:tr w:rsidR="004E59FB" w:rsidRPr="006A5DCA" w14:paraId="02FCF2BB" w14:textId="77777777" w:rsidTr="004118D7">
        <w:trPr>
          <w:trHeight w:val="272"/>
          <w:tblHeader/>
        </w:trPr>
        <w:tc>
          <w:tcPr>
            <w:tcW w:w="3960" w:type="dxa"/>
          </w:tcPr>
          <w:p w14:paraId="424AC06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8C32F5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9FB" w:rsidRPr="006A5DCA" w14:paraId="45A01E78" w14:textId="77777777" w:rsidTr="004118D7">
        <w:trPr>
          <w:trHeight w:val="1099"/>
          <w:tblHeader/>
        </w:trPr>
        <w:tc>
          <w:tcPr>
            <w:tcW w:w="3960" w:type="dxa"/>
          </w:tcPr>
          <w:p w14:paraId="3CF8B1A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3EC4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4B0D8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53737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481CAF7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542FA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70" w:type="dxa"/>
            <w:vAlign w:val="bottom"/>
          </w:tcPr>
          <w:p w14:paraId="02B6312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78FB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E59FB" w:rsidRPr="006A5DCA" w14:paraId="0E455B3D" w14:textId="77777777" w:rsidTr="004118D7">
        <w:trPr>
          <w:trHeight w:val="613"/>
          <w:tblHeader/>
        </w:trPr>
        <w:tc>
          <w:tcPr>
            <w:tcW w:w="3960" w:type="dxa"/>
          </w:tcPr>
          <w:p w14:paraId="2ABDAFAC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917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9CFB93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1006CF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5FE86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262F67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95ADD6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70" w:type="dxa"/>
            <w:vAlign w:val="bottom"/>
          </w:tcPr>
          <w:p w14:paraId="5E3AC19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15EFA" w14:textId="78279DB0" w:rsidR="004E59FB" w:rsidRPr="006A5DCA" w:rsidRDefault="001E685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4E59FB" w:rsidRPr="006A5DCA" w14:paraId="646CEAB0" w14:textId="77777777" w:rsidTr="004118D7">
        <w:tc>
          <w:tcPr>
            <w:tcW w:w="3960" w:type="dxa"/>
          </w:tcPr>
          <w:p w14:paraId="15C9F267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F65189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53DBD019" w14:textId="77777777" w:rsidTr="004118D7">
        <w:tc>
          <w:tcPr>
            <w:tcW w:w="3960" w:type="dxa"/>
          </w:tcPr>
          <w:p w14:paraId="417444C5" w14:textId="0FD8805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4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247F0373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7B40A0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F076D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B217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ECD0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BA15D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A4C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E59FB" w:rsidRPr="006A5DCA" w14:paraId="43B4F5AA" w14:textId="77777777" w:rsidTr="004118D7">
        <w:tc>
          <w:tcPr>
            <w:tcW w:w="3960" w:type="dxa"/>
          </w:tcPr>
          <w:p w14:paraId="32CB26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6891BEF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5016FF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271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397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B01C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F81E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6B89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8D4F54" w:rsidRPr="006A5DCA" w14:paraId="2BD8A39C" w14:textId="77777777" w:rsidTr="004118D7">
        <w:tc>
          <w:tcPr>
            <w:tcW w:w="3960" w:type="dxa"/>
          </w:tcPr>
          <w:p w14:paraId="10414F0E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4828CD3" w14:textId="68DE783A" w:rsidR="008D4F54" w:rsidRPr="000770AC" w:rsidRDefault="008D4F54" w:rsidP="0093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258,138</w:t>
            </w:r>
          </w:p>
        </w:tc>
        <w:tc>
          <w:tcPr>
            <w:tcW w:w="270" w:type="dxa"/>
          </w:tcPr>
          <w:p w14:paraId="0F615219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23973B96" w14:textId="13E8DA9B" w:rsidR="008D4F54" w:rsidRPr="00C90A93" w:rsidRDefault="005C7854" w:rsidP="0093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13,176</w:t>
            </w:r>
          </w:p>
        </w:tc>
        <w:tc>
          <w:tcPr>
            <w:tcW w:w="270" w:type="dxa"/>
          </w:tcPr>
          <w:p w14:paraId="7BD5AD4D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664B92" w14:textId="16E26911" w:rsidR="008D4F54" w:rsidRPr="000770AC" w:rsidRDefault="005C7854" w:rsidP="0093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263</w:t>
            </w:r>
          </w:p>
        </w:tc>
        <w:tc>
          <w:tcPr>
            <w:tcW w:w="270" w:type="dxa"/>
          </w:tcPr>
          <w:p w14:paraId="226E0FC2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5F58A5" w14:textId="525D0D0B" w:rsidR="008D4F54" w:rsidRPr="000770AC" w:rsidRDefault="005C7854" w:rsidP="00574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271,577</w:t>
            </w:r>
          </w:p>
        </w:tc>
      </w:tr>
      <w:tr w:rsidR="008D4F54" w:rsidRPr="006A5DCA" w14:paraId="3A17E90D" w14:textId="77777777" w:rsidTr="004118D7">
        <w:trPr>
          <w:trHeight w:val="326"/>
        </w:trPr>
        <w:tc>
          <w:tcPr>
            <w:tcW w:w="3960" w:type="dxa"/>
          </w:tcPr>
          <w:p w14:paraId="31096047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4FBF5E02" w14:textId="39B7393D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55,353</w:t>
            </w:r>
          </w:p>
        </w:tc>
        <w:tc>
          <w:tcPr>
            <w:tcW w:w="270" w:type="dxa"/>
          </w:tcPr>
          <w:p w14:paraId="7B8640E0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3BC85" w14:textId="20EE0664" w:rsidR="008D4F54" w:rsidRPr="00FF57CA" w:rsidRDefault="005C78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</w:t>
            </w:r>
            <w:r w:rsidR="001855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  <w:r w:rsidR="00FF57C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</w:tcPr>
          <w:p w14:paraId="3B1430EE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5E28C" w14:textId="66C7F2BC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(145)</w:t>
            </w:r>
          </w:p>
        </w:tc>
        <w:tc>
          <w:tcPr>
            <w:tcW w:w="270" w:type="dxa"/>
          </w:tcPr>
          <w:p w14:paraId="46F0BE4B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2E3F" w14:textId="0EFA0240" w:rsidR="008D4F54" w:rsidRPr="000770AC" w:rsidRDefault="005C7854" w:rsidP="00777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60,71</w:t>
            </w:r>
            <w:r w:rsidR="00FF57CA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8D4F54" w:rsidRPr="006A5DCA" w14:paraId="105FE0EB" w14:textId="77777777" w:rsidTr="004118D7">
        <w:tc>
          <w:tcPr>
            <w:tcW w:w="3960" w:type="dxa"/>
          </w:tcPr>
          <w:p w14:paraId="42545A1C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170" w:type="dxa"/>
          </w:tcPr>
          <w:p w14:paraId="3911BB77" w14:textId="451BAFC7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21,975</w:t>
            </w:r>
          </w:p>
        </w:tc>
        <w:tc>
          <w:tcPr>
            <w:tcW w:w="270" w:type="dxa"/>
          </w:tcPr>
          <w:p w14:paraId="78518F28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BEDE3F2" w14:textId="00F1083E" w:rsidR="008D4F54" w:rsidRPr="000770AC" w:rsidRDefault="005C78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2,630</w:t>
            </w:r>
          </w:p>
        </w:tc>
        <w:tc>
          <w:tcPr>
            <w:tcW w:w="270" w:type="dxa"/>
          </w:tcPr>
          <w:p w14:paraId="204EA2D8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9E98D" w14:textId="1FB7FCBA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128</w:t>
            </w:r>
          </w:p>
        </w:tc>
        <w:tc>
          <w:tcPr>
            <w:tcW w:w="270" w:type="dxa"/>
          </w:tcPr>
          <w:p w14:paraId="741178B9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13B61" w14:textId="185222E2" w:rsidR="008D4F54" w:rsidRPr="000770AC" w:rsidRDefault="005C7854" w:rsidP="0093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24,73</w:t>
            </w:r>
            <w:r w:rsidR="0018556C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8D4F54" w:rsidRPr="006A5DCA" w14:paraId="577FEE92" w14:textId="77777777" w:rsidTr="004118D7">
        <w:tc>
          <w:tcPr>
            <w:tcW w:w="3960" w:type="dxa"/>
          </w:tcPr>
          <w:p w14:paraId="49444155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5A8B28ED" w14:textId="52333E3B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33,368</w:t>
            </w:r>
          </w:p>
        </w:tc>
        <w:tc>
          <w:tcPr>
            <w:tcW w:w="270" w:type="dxa"/>
          </w:tcPr>
          <w:p w14:paraId="27ADFE24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58FB7016" w14:textId="00B9D83F" w:rsidR="008D4F54" w:rsidRPr="000770AC" w:rsidRDefault="005C78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(5,412)</w:t>
            </w:r>
          </w:p>
        </w:tc>
        <w:tc>
          <w:tcPr>
            <w:tcW w:w="270" w:type="dxa"/>
          </w:tcPr>
          <w:p w14:paraId="4107E0FF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4F6AC7" w14:textId="2C8BFFBB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(589)</w:t>
            </w:r>
          </w:p>
        </w:tc>
        <w:tc>
          <w:tcPr>
            <w:tcW w:w="270" w:type="dxa"/>
          </w:tcPr>
          <w:p w14:paraId="0FC053D3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C7EF9" w14:textId="21413F12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27,367</w:t>
            </w:r>
          </w:p>
        </w:tc>
      </w:tr>
      <w:tr w:rsidR="008D4F54" w:rsidRPr="006A5DCA" w14:paraId="7A5555A2" w14:textId="77777777" w:rsidTr="004118D7">
        <w:tc>
          <w:tcPr>
            <w:tcW w:w="3960" w:type="dxa"/>
          </w:tcPr>
          <w:p w14:paraId="61F04841" w14:textId="04FD20EE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A10D10F" w14:textId="12E74E94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15,186</w:t>
            </w:r>
          </w:p>
        </w:tc>
        <w:tc>
          <w:tcPr>
            <w:tcW w:w="270" w:type="dxa"/>
          </w:tcPr>
          <w:p w14:paraId="5231186C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082B742" w14:textId="74A99ADC" w:rsidR="008D4F54" w:rsidRPr="000770AC" w:rsidRDefault="005C78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531</w:t>
            </w:r>
          </w:p>
        </w:tc>
        <w:tc>
          <w:tcPr>
            <w:tcW w:w="270" w:type="dxa"/>
          </w:tcPr>
          <w:p w14:paraId="71BD3883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2DFC1E" w14:textId="16901826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(170)</w:t>
            </w:r>
          </w:p>
        </w:tc>
        <w:tc>
          <w:tcPr>
            <w:tcW w:w="270" w:type="dxa"/>
          </w:tcPr>
          <w:p w14:paraId="162DCE90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A1E9D" w14:textId="01D76C82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15,547</w:t>
            </w:r>
          </w:p>
        </w:tc>
      </w:tr>
      <w:tr w:rsidR="008D4F54" w:rsidRPr="006A5DCA" w14:paraId="7F5FAFFB" w14:textId="77777777" w:rsidTr="004118D7">
        <w:tc>
          <w:tcPr>
            <w:tcW w:w="3960" w:type="dxa"/>
          </w:tcPr>
          <w:p w14:paraId="343EF35A" w14:textId="051BDF29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5217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E0AA03B" w14:textId="4EBE41E1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39,447</w:t>
            </w:r>
          </w:p>
        </w:tc>
        <w:tc>
          <w:tcPr>
            <w:tcW w:w="270" w:type="dxa"/>
          </w:tcPr>
          <w:p w14:paraId="28B1DDCA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A9646A7" w14:textId="1C115973" w:rsidR="008D4F54" w:rsidRPr="000770AC" w:rsidRDefault="005C78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(435)</w:t>
            </w:r>
          </w:p>
        </w:tc>
        <w:tc>
          <w:tcPr>
            <w:tcW w:w="270" w:type="dxa"/>
          </w:tcPr>
          <w:p w14:paraId="02215E52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2C279C" w14:textId="7998EC82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(1,486)</w:t>
            </w:r>
          </w:p>
        </w:tc>
        <w:tc>
          <w:tcPr>
            <w:tcW w:w="270" w:type="dxa"/>
          </w:tcPr>
          <w:p w14:paraId="19F871E1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585EC" w14:textId="406A69F4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37,526</w:t>
            </w:r>
          </w:p>
        </w:tc>
      </w:tr>
      <w:tr w:rsidR="008D4F54" w:rsidRPr="006A5DCA" w14:paraId="13777C72" w14:textId="77777777" w:rsidTr="004118D7">
        <w:tc>
          <w:tcPr>
            <w:tcW w:w="3960" w:type="dxa"/>
          </w:tcPr>
          <w:p w14:paraId="36C31792" w14:textId="77777777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756C0F48" w14:textId="73F244D4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42,979</w:t>
            </w:r>
          </w:p>
        </w:tc>
        <w:tc>
          <w:tcPr>
            <w:tcW w:w="270" w:type="dxa"/>
          </w:tcPr>
          <w:p w14:paraId="4D9335CA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83714F" w14:textId="1F9BF87A" w:rsidR="008D4F54" w:rsidRPr="000770AC" w:rsidRDefault="005C78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12,20</w:t>
            </w:r>
            <w:r w:rsidR="00FF57C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049E9EE6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427DB3" w14:textId="7A21B578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(1,297)</w:t>
            </w:r>
          </w:p>
        </w:tc>
        <w:tc>
          <w:tcPr>
            <w:tcW w:w="270" w:type="dxa"/>
          </w:tcPr>
          <w:p w14:paraId="15DD12F2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C9C5D" w14:textId="146DABF8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53,88</w:t>
            </w:r>
            <w:r w:rsidR="00FF57CA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</w:tr>
      <w:tr w:rsidR="008D4F54" w:rsidRPr="006A5DCA" w14:paraId="33E10D1A" w14:textId="77777777" w:rsidTr="004118D7">
        <w:tc>
          <w:tcPr>
            <w:tcW w:w="3960" w:type="dxa"/>
          </w:tcPr>
          <w:p w14:paraId="69EDE107" w14:textId="77777777" w:rsidR="008D4F54" w:rsidRPr="00A52175" w:rsidRDefault="008D4F54" w:rsidP="008D4F5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DEAB8C" w14:textId="30476F07" w:rsidR="008D4F54" w:rsidRPr="0060010E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466,446</w:t>
            </w:r>
          </w:p>
        </w:tc>
        <w:tc>
          <w:tcPr>
            <w:tcW w:w="270" w:type="dxa"/>
          </w:tcPr>
          <w:p w14:paraId="2A680A2E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5B44E6" w14:textId="3AACFAC7" w:rsidR="008D4F54" w:rsidRPr="000770AC" w:rsidRDefault="005C78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28,19</w:t>
            </w:r>
            <w:r w:rsidR="0018556C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6C6F229D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D2FF" w14:textId="13C6F2CB" w:rsidR="008D4F54" w:rsidRPr="00C90A93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(3,296)</w:t>
            </w:r>
          </w:p>
        </w:tc>
        <w:tc>
          <w:tcPr>
            <w:tcW w:w="270" w:type="dxa"/>
          </w:tcPr>
          <w:p w14:paraId="6E9E8B7A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9B77D" w14:textId="4BB52C4C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491,347</w:t>
            </w:r>
          </w:p>
        </w:tc>
      </w:tr>
      <w:tr w:rsidR="008D4F54" w:rsidRPr="006A5DCA" w14:paraId="47CFFD69" w14:textId="77777777" w:rsidTr="004118D7">
        <w:tc>
          <w:tcPr>
            <w:tcW w:w="3960" w:type="dxa"/>
          </w:tcPr>
          <w:p w14:paraId="5BC07E5A" w14:textId="77777777" w:rsidR="008D4F54" w:rsidRPr="006A5DCA" w:rsidRDefault="008D4F54" w:rsidP="008D4F5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BC2FB8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87F6456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38FD74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7601D2E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4C3454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06F11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31BA97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4F54" w:rsidRPr="006A5DCA" w14:paraId="6CDE1DF9" w14:textId="77777777" w:rsidTr="004118D7">
        <w:tc>
          <w:tcPr>
            <w:tcW w:w="3960" w:type="dxa"/>
          </w:tcPr>
          <w:p w14:paraId="113974B9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43F8CEF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50EA1B6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D5EAABE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43C91CF4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68A5FE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4C395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021D1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4F54" w:rsidRPr="006A5DCA" w14:paraId="2758A902" w14:textId="77777777" w:rsidTr="004118D7">
        <w:tc>
          <w:tcPr>
            <w:tcW w:w="3960" w:type="dxa"/>
          </w:tcPr>
          <w:p w14:paraId="2030CB80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0AFBB2AA" w14:textId="120C544D" w:rsidR="008D4F54" w:rsidRPr="000770AC" w:rsidRDefault="008D4F54" w:rsidP="0093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131,714</w:t>
            </w:r>
          </w:p>
        </w:tc>
        <w:tc>
          <w:tcPr>
            <w:tcW w:w="270" w:type="dxa"/>
          </w:tcPr>
          <w:p w14:paraId="7501C9F8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0AE215C" w14:textId="7CB558B0" w:rsidR="008D4F54" w:rsidRPr="006A5DCA" w:rsidRDefault="005C7854" w:rsidP="0093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(30,09</w:t>
            </w:r>
            <w:r w:rsidR="00FF57C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1342A06A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E10BBC0" w14:textId="41905624" w:rsidR="008D4F54" w:rsidRPr="000770AC" w:rsidRDefault="005C7854" w:rsidP="0093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(41</w:t>
            </w:r>
            <w:r w:rsidR="00FF57CA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2FFAC42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05565" w14:textId="13932FDE" w:rsidR="008D4F54" w:rsidRPr="000770AC" w:rsidRDefault="005C7854" w:rsidP="0093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101,210</w:t>
            </w:r>
          </w:p>
        </w:tc>
      </w:tr>
      <w:tr w:rsidR="008D4F54" w:rsidRPr="006A5DCA" w14:paraId="51679956" w14:textId="77777777" w:rsidTr="004118D7">
        <w:tc>
          <w:tcPr>
            <w:tcW w:w="3960" w:type="dxa"/>
          </w:tcPr>
          <w:p w14:paraId="3177013E" w14:textId="6AC3CF8E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76BA2" w14:textId="7E0AD381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35,890</w:t>
            </w:r>
          </w:p>
        </w:tc>
        <w:tc>
          <w:tcPr>
            <w:tcW w:w="270" w:type="dxa"/>
          </w:tcPr>
          <w:p w14:paraId="296903F7" w14:textId="77777777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C9D39A" w14:textId="650DBEC9" w:rsidR="008D4F54" w:rsidRPr="00A52175" w:rsidRDefault="005C78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(2,142)</w:t>
            </w:r>
          </w:p>
        </w:tc>
        <w:tc>
          <w:tcPr>
            <w:tcW w:w="270" w:type="dxa"/>
          </w:tcPr>
          <w:p w14:paraId="25C78F9E" w14:textId="77777777" w:rsidR="008D4F54" w:rsidRPr="00A52175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3DD5D9D" w14:textId="501452A5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(1,27</w:t>
            </w:r>
            <w:r w:rsidR="007A32F3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0E5D393D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98D89" w14:textId="10A02294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32,476</w:t>
            </w:r>
          </w:p>
        </w:tc>
      </w:tr>
      <w:tr w:rsidR="008D4F54" w:rsidRPr="006A5DCA" w14:paraId="7746058E" w14:textId="77777777" w:rsidTr="004118D7">
        <w:tc>
          <w:tcPr>
            <w:tcW w:w="3960" w:type="dxa"/>
          </w:tcPr>
          <w:p w14:paraId="0F5876BD" w14:textId="77777777" w:rsidR="008D4F54" w:rsidRPr="00A52175" w:rsidRDefault="008D4F54" w:rsidP="008D4F5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CFEF4D" w14:textId="0060EB49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167,604</w:t>
            </w:r>
          </w:p>
        </w:tc>
        <w:tc>
          <w:tcPr>
            <w:tcW w:w="270" w:type="dxa"/>
          </w:tcPr>
          <w:p w14:paraId="771C311D" w14:textId="77777777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952511" w14:textId="4A3B1244" w:rsidR="008D4F54" w:rsidRPr="00A52175" w:rsidRDefault="005C78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(32,23</w:t>
            </w:r>
            <w:r w:rsidR="005020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67BBB6A5" w14:textId="77777777" w:rsidR="008D4F54" w:rsidRPr="00A52175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5ABDFF" w14:textId="58D6408D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(1,68</w:t>
            </w:r>
            <w:r w:rsidR="00FF57C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F37A23F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83715" w14:textId="6A5B53D1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133,686</w:t>
            </w:r>
          </w:p>
        </w:tc>
      </w:tr>
      <w:tr w:rsidR="008D4F54" w:rsidRPr="006A5DCA" w14:paraId="6BA7AA59" w14:textId="77777777" w:rsidTr="004118D7">
        <w:tc>
          <w:tcPr>
            <w:tcW w:w="3960" w:type="dxa"/>
          </w:tcPr>
          <w:p w14:paraId="54500C33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0E4DC" w14:textId="212F06E5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298,842</w:t>
            </w:r>
          </w:p>
        </w:tc>
        <w:tc>
          <w:tcPr>
            <w:tcW w:w="270" w:type="dxa"/>
          </w:tcPr>
          <w:p w14:paraId="3D8887B7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CB4F5F" w14:textId="1CC9951B" w:rsidR="008D4F54" w:rsidRPr="006A5DCA" w:rsidRDefault="005C78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60,430</w:t>
            </w:r>
          </w:p>
        </w:tc>
        <w:tc>
          <w:tcPr>
            <w:tcW w:w="270" w:type="dxa"/>
          </w:tcPr>
          <w:p w14:paraId="47B0CBD3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882F19" w14:textId="5AF26A76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(1,61</w:t>
            </w:r>
            <w:r w:rsidR="007A32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783BCEE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3D10C" w14:textId="4CAB60C7" w:rsidR="008D4F54" w:rsidRPr="000770AC" w:rsidRDefault="005C78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357,661</w:t>
            </w:r>
          </w:p>
        </w:tc>
      </w:tr>
    </w:tbl>
    <w:p w14:paraId="1A3F153D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9736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680"/>
        <w:gridCol w:w="1510"/>
        <w:gridCol w:w="270"/>
        <w:gridCol w:w="1463"/>
        <w:gridCol w:w="274"/>
        <w:gridCol w:w="1259"/>
      </w:tblGrid>
      <w:tr w:rsidR="004E59FB" w:rsidRPr="00F3048F" w14:paraId="7DFDCD03" w14:textId="77777777" w:rsidTr="007A32F3">
        <w:trPr>
          <w:tblHeader/>
        </w:trPr>
        <w:tc>
          <w:tcPr>
            <w:tcW w:w="4680" w:type="dxa"/>
          </w:tcPr>
          <w:p w14:paraId="0D9BA220" w14:textId="77777777" w:rsidR="004E59FB" w:rsidRPr="00F3048F" w:rsidRDefault="004E59FB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6" w:type="dxa"/>
            <w:gridSpan w:val="5"/>
          </w:tcPr>
          <w:p w14:paraId="26A75F3F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9FB" w:rsidRPr="00F3048F" w14:paraId="431440DE" w14:textId="77777777" w:rsidTr="007A32F3">
        <w:trPr>
          <w:tblHeader/>
        </w:trPr>
        <w:tc>
          <w:tcPr>
            <w:tcW w:w="4680" w:type="dxa"/>
          </w:tcPr>
          <w:p w14:paraId="0CAEDB79" w14:textId="77777777" w:rsidR="004E59FB" w:rsidRPr="00F3048F" w:rsidRDefault="004E59FB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14:paraId="2B267811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3" w:type="dxa"/>
            <w:gridSpan w:val="2"/>
          </w:tcPr>
          <w:p w14:paraId="7DD8E61C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304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048F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3048F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F304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4" w:type="dxa"/>
          </w:tcPr>
          <w:p w14:paraId="0500BA62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7FAFEF9" w14:textId="77777777" w:rsidR="004E59FB" w:rsidRPr="00F3048F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3048F" w:rsidRPr="00F3048F" w14:paraId="5F8DB0D9" w14:textId="77777777" w:rsidTr="007A32F3">
        <w:trPr>
          <w:tblHeader/>
        </w:trPr>
        <w:tc>
          <w:tcPr>
            <w:tcW w:w="4680" w:type="dxa"/>
            <w:vAlign w:val="bottom"/>
          </w:tcPr>
          <w:p w14:paraId="7B095724" w14:textId="77777777" w:rsidR="00F3048F" w:rsidRPr="00F3048F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60FFC2" w14:textId="77777777" w:rsidR="00F3048F" w:rsidRPr="00F3048F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0" w:type="dxa"/>
          </w:tcPr>
          <w:p w14:paraId="14407CBD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E082D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1824770D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48C4B97" w14:textId="67E004C9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53C9DE5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D5D4E32" w14:textId="68BB6A1B" w:rsidR="00F3048F" w:rsidRPr="00F3048F" w:rsidRDefault="001E685B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F3048F" w:rsidRPr="00F3048F" w14:paraId="58095153" w14:textId="77777777" w:rsidTr="007A32F3">
        <w:trPr>
          <w:tblHeader/>
        </w:trPr>
        <w:tc>
          <w:tcPr>
            <w:tcW w:w="4680" w:type="dxa"/>
          </w:tcPr>
          <w:p w14:paraId="59C6691F" w14:textId="77777777" w:rsidR="00F3048F" w:rsidRPr="00F3048F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6" w:type="dxa"/>
            <w:gridSpan w:val="5"/>
          </w:tcPr>
          <w:p w14:paraId="2BBBA081" w14:textId="13922694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  </w:t>
            </w:r>
            <w:r w:rsidRPr="00F304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048F" w:rsidRPr="00F3048F" w14:paraId="6321D27A" w14:textId="77777777" w:rsidTr="007A32F3">
        <w:tc>
          <w:tcPr>
            <w:tcW w:w="4680" w:type="dxa"/>
            <w:vAlign w:val="center"/>
          </w:tcPr>
          <w:p w14:paraId="7881BC88" w14:textId="52047C8A" w:rsidR="00F3048F" w:rsidRPr="00F3048F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10" w:type="dxa"/>
            <w:vAlign w:val="center"/>
          </w:tcPr>
          <w:p w14:paraId="242AB661" w14:textId="77777777" w:rsidR="00F3048F" w:rsidRPr="00F3048F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A35C37" w14:textId="77777777" w:rsidR="00F3048F" w:rsidRPr="00F3048F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37156D91" w14:textId="77777777" w:rsidR="00F3048F" w:rsidRPr="00F3048F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4C19275F" w14:textId="77777777" w:rsidR="00F3048F" w:rsidRPr="00F3048F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7C083D3A" w14:textId="77777777" w:rsidR="00F3048F" w:rsidRPr="00F3048F" w:rsidRDefault="00F3048F" w:rsidP="00F3048F">
            <w:pPr>
              <w:pStyle w:val="AccPolicyalternative"/>
              <w:spacing w:after="0" w:line="240" w:lineRule="auto"/>
              <w:ind w:left="15" w:hanging="95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048F" w:rsidRPr="006A5DCA" w14:paraId="43CC0F2C" w14:textId="77777777" w:rsidTr="007A32F3">
        <w:tc>
          <w:tcPr>
            <w:tcW w:w="4680" w:type="dxa"/>
            <w:vAlign w:val="center"/>
          </w:tcPr>
          <w:p w14:paraId="23948EA1" w14:textId="77777777" w:rsidR="00F3048F" w:rsidRPr="006A5DCA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0" w:type="dxa"/>
            <w:vAlign w:val="center"/>
          </w:tcPr>
          <w:p w14:paraId="15307714" w14:textId="77777777" w:rsidR="00F3048F" w:rsidRPr="006A5DCA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F5503C4" w14:textId="77777777" w:rsidR="00F3048F" w:rsidRPr="006A5DCA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7B7E7DAC" w14:textId="77777777" w:rsidR="00F3048F" w:rsidRPr="006A5DCA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3EA818E9" w14:textId="77777777" w:rsidR="00F3048F" w:rsidRPr="006A5DCA" w:rsidRDefault="00F3048F" w:rsidP="00F3048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51D06C00" w14:textId="77777777" w:rsidR="00F3048F" w:rsidRPr="006A5DCA" w:rsidRDefault="00F3048F" w:rsidP="00F3048F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048F" w:rsidRPr="006A5DCA" w14:paraId="267832E3" w14:textId="77777777" w:rsidTr="007A32F3">
        <w:tc>
          <w:tcPr>
            <w:tcW w:w="4680" w:type="dxa"/>
          </w:tcPr>
          <w:p w14:paraId="066ED64B" w14:textId="77777777" w:rsidR="00F3048F" w:rsidRPr="006A5DCA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0" w:type="dxa"/>
          </w:tcPr>
          <w:p w14:paraId="651F9D69" w14:textId="29E72257" w:rsidR="00F3048F" w:rsidRPr="006A5DCA" w:rsidRDefault="00F3048F" w:rsidP="00586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76,509</w:t>
            </w:r>
          </w:p>
        </w:tc>
        <w:tc>
          <w:tcPr>
            <w:tcW w:w="270" w:type="dxa"/>
          </w:tcPr>
          <w:p w14:paraId="08E6BEC2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730C463" w14:textId="65AC82B0" w:rsidR="00F3048F" w:rsidRPr="0063778D" w:rsidRDefault="005C7854" w:rsidP="00586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42,738</w:t>
            </w:r>
          </w:p>
        </w:tc>
        <w:tc>
          <w:tcPr>
            <w:tcW w:w="274" w:type="dxa"/>
          </w:tcPr>
          <w:p w14:paraId="44EACE60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EFC0C7E" w14:textId="10AA641E" w:rsidR="00F3048F" w:rsidRPr="006A5DCA" w:rsidRDefault="005C7854" w:rsidP="00586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119,247</w:t>
            </w:r>
          </w:p>
        </w:tc>
      </w:tr>
      <w:tr w:rsidR="00F3048F" w:rsidRPr="006A5DCA" w14:paraId="4733DF30" w14:textId="77777777" w:rsidTr="007A32F3">
        <w:tc>
          <w:tcPr>
            <w:tcW w:w="4680" w:type="dxa"/>
          </w:tcPr>
          <w:p w14:paraId="6C4504B4" w14:textId="77777777" w:rsidR="00F3048F" w:rsidRPr="006A5DCA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10" w:type="dxa"/>
          </w:tcPr>
          <w:p w14:paraId="2ED27038" w14:textId="231D3EF2" w:rsidR="00F3048F" w:rsidRPr="006A5DCA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32,457</w:t>
            </w:r>
          </w:p>
        </w:tc>
        <w:tc>
          <w:tcPr>
            <w:tcW w:w="270" w:type="dxa"/>
          </w:tcPr>
          <w:p w14:paraId="5A27CD83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4040B22" w14:textId="261E9652" w:rsidR="00F3048F" w:rsidRPr="0063778D" w:rsidRDefault="005C785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2,361</w:t>
            </w:r>
          </w:p>
        </w:tc>
        <w:tc>
          <w:tcPr>
            <w:tcW w:w="274" w:type="dxa"/>
          </w:tcPr>
          <w:p w14:paraId="6A2BEA72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CE021D" w14:textId="73CF7A02" w:rsidR="00F3048F" w:rsidRPr="006A5DCA" w:rsidRDefault="005C785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34,818</w:t>
            </w:r>
          </w:p>
        </w:tc>
      </w:tr>
      <w:tr w:rsidR="00F3048F" w:rsidRPr="006A5DCA" w14:paraId="2C5D4ED1" w14:textId="77777777" w:rsidTr="007A32F3">
        <w:tc>
          <w:tcPr>
            <w:tcW w:w="4680" w:type="dxa"/>
          </w:tcPr>
          <w:p w14:paraId="2C06074F" w14:textId="77777777" w:rsidR="00F3048F" w:rsidRPr="006A5DCA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E53377D" w14:textId="34048D80" w:rsidR="00F3048F" w:rsidRPr="006A5DCA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12,796</w:t>
            </w:r>
          </w:p>
        </w:tc>
        <w:tc>
          <w:tcPr>
            <w:tcW w:w="270" w:type="dxa"/>
          </w:tcPr>
          <w:p w14:paraId="5984B5C9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33ED821" w14:textId="411044CE" w:rsidR="00F3048F" w:rsidRPr="0063778D" w:rsidRDefault="00091C60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4,609</w:t>
            </w:r>
          </w:p>
        </w:tc>
        <w:tc>
          <w:tcPr>
            <w:tcW w:w="274" w:type="dxa"/>
          </w:tcPr>
          <w:p w14:paraId="2CF64A59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8F026F" w14:textId="798897E2" w:rsidR="00F3048F" w:rsidRPr="006A5DCA" w:rsidRDefault="005C785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17,405</w:t>
            </w:r>
          </w:p>
        </w:tc>
      </w:tr>
      <w:tr w:rsidR="00F3048F" w:rsidRPr="006A5DCA" w14:paraId="0ABE20C2" w14:textId="77777777" w:rsidTr="007A32F3">
        <w:tc>
          <w:tcPr>
            <w:tcW w:w="4680" w:type="dxa"/>
          </w:tcPr>
          <w:p w14:paraId="12A57062" w14:textId="77777777" w:rsidR="00F3048F" w:rsidRPr="006A5DCA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6FD52BE0" w14:textId="2DB53B32" w:rsidR="00F3048F" w:rsidRPr="006A5DCA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121,762</w:t>
            </w:r>
          </w:p>
        </w:tc>
        <w:tc>
          <w:tcPr>
            <w:tcW w:w="270" w:type="dxa"/>
          </w:tcPr>
          <w:p w14:paraId="60012D21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82D3577" w14:textId="057E93BA" w:rsidR="00F3048F" w:rsidRPr="0056240A" w:rsidRDefault="005C785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49,70</w:t>
            </w:r>
            <w:r w:rsidR="003A6D2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6968CDFA" w14:textId="77777777" w:rsidR="00F3048F" w:rsidRPr="006A5DCA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4B2CF0D" w14:textId="0837AE5E" w:rsidR="00F3048F" w:rsidRPr="006A5DCA" w:rsidRDefault="005C785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171,470</w:t>
            </w:r>
          </w:p>
        </w:tc>
      </w:tr>
      <w:tr w:rsidR="00F3048F" w:rsidRPr="00F3048F" w14:paraId="0FAD519D" w14:textId="77777777" w:rsidTr="007A32F3">
        <w:tc>
          <w:tcPr>
            <w:tcW w:w="4680" w:type="dxa"/>
          </w:tcPr>
          <w:p w14:paraId="3AFB6FD8" w14:textId="77777777" w:rsidR="00F3048F" w:rsidRPr="00F3048F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5AFE823D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0D75704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0323422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7106C39B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B8B078C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F3048F" w:rsidRPr="00F3048F" w14:paraId="76F4B06F" w14:textId="77777777" w:rsidTr="007A32F3">
        <w:tc>
          <w:tcPr>
            <w:tcW w:w="4680" w:type="dxa"/>
          </w:tcPr>
          <w:p w14:paraId="0720C004" w14:textId="77777777" w:rsidR="00F3048F" w:rsidRPr="00F3048F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0" w:type="dxa"/>
          </w:tcPr>
          <w:p w14:paraId="0E7313FA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D20BF9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8224B76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06B5DF63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A479390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</w:tr>
      <w:tr w:rsidR="00F3048F" w:rsidRPr="00F3048F" w14:paraId="504BB65C" w14:textId="77777777" w:rsidTr="007A32F3">
        <w:tc>
          <w:tcPr>
            <w:tcW w:w="4680" w:type="dxa"/>
          </w:tcPr>
          <w:p w14:paraId="24218A36" w14:textId="77777777" w:rsidR="00F3048F" w:rsidRPr="00F3048F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0" w:type="dxa"/>
          </w:tcPr>
          <w:p w14:paraId="35C00512" w14:textId="528B3921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F3048F">
              <w:rPr>
                <w:rFonts w:ascii="Angsana New" w:hAnsi="Angsana New"/>
                <w:sz w:val="30"/>
                <w:szCs w:val="30"/>
                <w:lang w:val="en-GB"/>
              </w:rPr>
              <w:t>34,394</w:t>
            </w:r>
          </w:p>
        </w:tc>
        <w:tc>
          <w:tcPr>
            <w:tcW w:w="270" w:type="dxa"/>
          </w:tcPr>
          <w:p w14:paraId="228F5A02" w14:textId="77777777" w:rsidR="00F3048F" w:rsidRPr="00F3048F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07CC9BA" w14:textId="6D9D9A81" w:rsidR="00F3048F" w:rsidRPr="00F3048F" w:rsidRDefault="005C785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9,64</w:t>
            </w:r>
            <w:r w:rsidR="003A6D29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74" w:type="dxa"/>
          </w:tcPr>
          <w:p w14:paraId="7E53DDF3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</w:tcPr>
          <w:p w14:paraId="7276BD5E" w14:textId="1DB275B6" w:rsidR="00F3048F" w:rsidRPr="00F3048F" w:rsidRDefault="005C785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44,034</w:t>
            </w:r>
          </w:p>
        </w:tc>
      </w:tr>
      <w:tr w:rsidR="00F3048F" w:rsidRPr="00F3048F" w14:paraId="32EF572C" w14:textId="77777777" w:rsidTr="007A32F3">
        <w:tc>
          <w:tcPr>
            <w:tcW w:w="4680" w:type="dxa"/>
          </w:tcPr>
          <w:p w14:paraId="039FC0F7" w14:textId="77777777" w:rsidR="00F3048F" w:rsidRPr="00F3048F" w:rsidRDefault="00F3048F" w:rsidP="007A32F3">
            <w:pPr>
              <w:tabs>
                <w:tab w:val="clear" w:pos="227"/>
              </w:tabs>
              <w:spacing w:line="240" w:lineRule="auto"/>
              <w:ind w:left="70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04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22BA7988" w14:textId="421B815A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F3048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34,394</w:t>
            </w:r>
          </w:p>
        </w:tc>
        <w:tc>
          <w:tcPr>
            <w:tcW w:w="270" w:type="dxa"/>
          </w:tcPr>
          <w:p w14:paraId="66D519EA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1850191A" w14:textId="12131D6A" w:rsidR="00F3048F" w:rsidRPr="00F3048F" w:rsidRDefault="005C785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9,64</w:t>
            </w:r>
            <w:r w:rsidR="003A6D2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274" w:type="dxa"/>
          </w:tcPr>
          <w:p w14:paraId="53DFADEC" w14:textId="77777777" w:rsidR="00F3048F" w:rsidRPr="00F3048F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7200868" w14:textId="625A7964" w:rsidR="00F3048F" w:rsidRPr="00F3048F" w:rsidRDefault="005C785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44,034</w:t>
            </w:r>
          </w:p>
        </w:tc>
      </w:tr>
      <w:tr w:rsidR="00F3048F" w:rsidRPr="006A5DCA" w14:paraId="6E570150" w14:textId="77777777" w:rsidTr="007A32F3">
        <w:tc>
          <w:tcPr>
            <w:tcW w:w="4680" w:type="dxa"/>
          </w:tcPr>
          <w:p w14:paraId="22F00136" w14:textId="77777777" w:rsidR="00F3048F" w:rsidRPr="006A5DCA" w:rsidRDefault="00F3048F" w:rsidP="007A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1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6C6B405E" w14:textId="343E35C9" w:rsidR="00F3048F" w:rsidRPr="006A5DCA" w:rsidRDefault="00F3048F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87,368</w:t>
            </w:r>
          </w:p>
        </w:tc>
        <w:tc>
          <w:tcPr>
            <w:tcW w:w="270" w:type="dxa"/>
            <w:vAlign w:val="bottom"/>
          </w:tcPr>
          <w:p w14:paraId="6991487D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596C472" w14:textId="78137668" w:rsidR="00F3048F" w:rsidRPr="0063778D" w:rsidRDefault="005C785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40,068</w:t>
            </w:r>
          </w:p>
        </w:tc>
        <w:tc>
          <w:tcPr>
            <w:tcW w:w="274" w:type="dxa"/>
            <w:vAlign w:val="bottom"/>
          </w:tcPr>
          <w:p w14:paraId="03FB0583" w14:textId="77777777" w:rsidR="00F3048F" w:rsidRPr="006A5DCA" w:rsidRDefault="00F3048F" w:rsidP="00F3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F19A0" w14:textId="43EFECF6" w:rsidR="00F3048F" w:rsidRPr="006A5DCA" w:rsidRDefault="005C7854" w:rsidP="00F30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127,436</w:t>
            </w:r>
          </w:p>
        </w:tc>
      </w:tr>
    </w:tbl>
    <w:p w14:paraId="1ADA5360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3D56A4CA" w14:textId="6858B610" w:rsidR="009006A2" w:rsidRPr="006A5DCA" w:rsidRDefault="00252B83" w:rsidP="000D3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9360"/>
          <w:tab w:val="left" w:pos="963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5020A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</w:t>
      </w:r>
      <w:r w:rsidR="00CD2C5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</w:t>
      </w:r>
      <w:r w:rsidR="00BD33F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</w:p>
    <w:p w14:paraId="65AD341C" w14:textId="63577E98" w:rsidR="00252B83" w:rsidRDefault="009006A2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28B66D" w14:textId="27781D23" w:rsidR="004E3DCF" w:rsidRDefault="004E3DCF" w:rsidP="005865ED">
      <w:pPr>
        <w:pStyle w:val="a"/>
        <w:tabs>
          <w:tab w:val="clear" w:pos="1080"/>
          <w:tab w:val="left" w:pos="540"/>
          <w:tab w:val="left" w:pos="720"/>
        </w:tabs>
        <w:ind w:left="630" w:hanging="630"/>
        <w:jc w:val="thaiDistribute"/>
        <w:rPr>
          <w:rFonts w:asciiTheme="majorBidi" w:hAnsiTheme="majorBidi" w:cs="Angsana New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8</w:t>
      </w:r>
      <w:r w:rsidRPr="002A4F9C">
        <w:rPr>
          <w:rFonts w:asciiTheme="majorBidi" w:hAnsiTheme="majorBidi" w:cstheme="majorBidi"/>
          <w:b/>
          <w:bCs/>
          <w:lang w:val="en-US"/>
        </w:rPr>
        <w:tab/>
      </w:r>
      <w:r w:rsidRPr="004E3DCF">
        <w:rPr>
          <w:rFonts w:asciiTheme="majorBidi" w:hAnsiTheme="majorBidi" w:cs="Angsana New"/>
          <w:b/>
          <w:bCs/>
          <w:cs/>
          <w:lang w:val="en-US"/>
        </w:rPr>
        <w:t>เงินปันผล</w:t>
      </w:r>
    </w:p>
    <w:p w14:paraId="364F3769" w14:textId="77777777" w:rsidR="004E3DCF" w:rsidRDefault="004E3DCF" w:rsidP="004E3DCF">
      <w:pPr>
        <w:pStyle w:val="a"/>
        <w:tabs>
          <w:tab w:val="clear" w:pos="1080"/>
        </w:tabs>
        <w:ind w:left="547" w:hanging="547"/>
        <w:jc w:val="thaiDistribute"/>
        <w:rPr>
          <w:rFonts w:asciiTheme="majorBidi" w:hAnsiTheme="majorBidi" w:cs="Angsana New"/>
          <w:b/>
          <w:bCs/>
          <w:lang w:val="en-US"/>
        </w:rPr>
      </w:pPr>
    </w:p>
    <w:p w14:paraId="6EBA9938" w14:textId="6E456110" w:rsidR="004E3DCF" w:rsidRPr="004E3DCF" w:rsidRDefault="004E3DCF" w:rsidP="00811963">
      <w:pPr>
        <w:pStyle w:val="a"/>
        <w:ind w:left="540"/>
        <w:rPr>
          <w:rFonts w:asciiTheme="majorBidi" w:hAnsiTheme="majorBidi" w:cs="Angsana New"/>
          <w:cs/>
        </w:rPr>
      </w:pPr>
      <w:r w:rsidRPr="004E3DCF">
        <w:rPr>
          <w:rFonts w:asciiTheme="majorBidi" w:hAnsiTheme="majorBidi" w:cstheme="majorBidi"/>
          <w:cs/>
        </w:rPr>
        <w:t xml:space="preserve">รายละเอียดเงินปันผลในระหว่างปี </w:t>
      </w:r>
      <w:r w:rsidR="0022488A">
        <w:rPr>
          <w:rFonts w:asciiTheme="majorBidi" w:hAnsiTheme="majorBidi" w:cstheme="majorBidi"/>
          <w:lang w:val="en-US"/>
        </w:rPr>
        <w:t>2568</w:t>
      </w:r>
      <w:r w:rsidRPr="004E3DCF">
        <w:rPr>
          <w:rFonts w:asciiTheme="majorBidi" w:hAnsiTheme="majorBidi" w:cs="Angsana New"/>
          <w:cs/>
        </w:rPr>
        <w:t xml:space="preserve"> </w:t>
      </w:r>
      <w:r w:rsidRPr="004E3DCF">
        <w:rPr>
          <w:rFonts w:asciiTheme="majorBidi" w:hAnsiTheme="majorBidi" w:cstheme="majorBidi" w:hint="cs"/>
          <w:cs/>
        </w:rPr>
        <w:t xml:space="preserve">และ </w:t>
      </w:r>
      <w:r w:rsidR="0022488A">
        <w:rPr>
          <w:rFonts w:asciiTheme="majorBidi" w:hAnsiTheme="majorBidi" w:cs="Angsana New"/>
          <w:lang w:val="en-US"/>
        </w:rPr>
        <w:t>2567</w:t>
      </w:r>
      <w:r w:rsidRPr="004E3DCF">
        <w:rPr>
          <w:rFonts w:asciiTheme="majorBidi" w:hAnsiTheme="majorBidi" w:cs="Angsana New"/>
          <w:cs/>
        </w:rPr>
        <w:t xml:space="preserve"> </w:t>
      </w:r>
      <w:r w:rsidRPr="004E3DCF">
        <w:rPr>
          <w:rFonts w:asciiTheme="majorBidi" w:hAnsiTheme="majorBidi" w:cstheme="majorBidi" w:hint="cs"/>
          <w:cs/>
        </w:rPr>
        <w:t xml:space="preserve">มีดังนี้ </w:t>
      </w:r>
    </w:p>
    <w:p w14:paraId="0794D9B5" w14:textId="77777777" w:rsidR="004E3DCF" w:rsidRPr="004E3DCF" w:rsidRDefault="004E3DCF" w:rsidP="004E3DCF">
      <w:pPr>
        <w:pStyle w:val="a"/>
        <w:ind w:left="547" w:hanging="547"/>
        <w:rPr>
          <w:rFonts w:asciiTheme="majorBidi" w:hAnsiTheme="majorBidi" w:cstheme="majorBidi"/>
          <w:b/>
          <w:bCs/>
          <w:cs/>
        </w:rPr>
      </w:pP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68"/>
        <w:gridCol w:w="1620"/>
        <w:gridCol w:w="1620"/>
        <w:gridCol w:w="1620"/>
        <w:gridCol w:w="1260"/>
      </w:tblGrid>
      <w:tr w:rsidR="004E3DCF" w:rsidRPr="004E3DCF" w14:paraId="6BCF59E0" w14:textId="77777777" w:rsidTr="005865ED">
        <w:trPr>
          <w:tblHeader/>
        </w:trPr>
        <w:tc>
          <w:tcPr>
            <w:tcW w:w="3168" w:type="dxa"/>
            <w:vAlign w:val="bottom"/>
          </w:tcPr>
          <w:p w14:paraId="747098A4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1E9CCC02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04B2918" w14:textId="77777777" w:rsidR="004E3DCF" w:rsidRPr="004E3DCF" w:rsidRDefault="004E3DCF" w:rsidP="007815DD">
            <w:pPr>
              <w:pStyle w:val="a"/>
              <w:tabs>
                <w:tab w:val="clear" w:pos="1080"/>
                <w:tab w:val="left" w:pos="795"/>
              </w:tabs>
              <w:ind w:left="435" w:right="-195" w:hanging="180"/>
              <w:jc w:val="thaiDistribute"/>
              <w:rPr>
                <w:rFonts w:asciiTheme="majorBidi" w:hAnsiTheme="majorBidi" w:cs="Angsana New"/>
                <w:cs/>
              </w:rPr>
            </w:pPr>
            <w:r w:rsidRPr="004E3DCF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620" w:type="dxa"/>
            <w:vAlign w:val="bottom"/>
            <w:hideMark/>
          </w:tcPr>
          <w:p w14:paraId="5E743251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  <w:r w:rsidRPr="004E3DCF">
              <w:rPr>
                <w:rFonts w:asciiTheme="majorBidi" w:hAnsiTheme="majorBidi" w:cstheme="majorBidi"/>
                <w:cs/>
              </w:rPr>
              <w:t>อัตราเงินปันผล</w:t>
            </w:r>
          </w:p>
        </w:tc>
        <w:tc>
          <w:tcPr>
            <w:tcW w:w="1260" w:type="dxa"/>
            <w:vAlign w:val="bottom"/>
          </w:tcPr>
          <w:p w14:paraId="2ABB3AE6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4E3DCF" w:rsidRPr="004E3DCF" w14:paraId="4AA730BB" w14:textId="77777777" w:rsidTr="005865ED">
        <w:trPr>
          <w:tblHeader/>
        </w:trPr>
        <w:tc>
          <w:tcPr>
            <w:tcW w:w="3168" w:type="dxa"/>
          </w:tcPr>
          <w:p w14:paraId="0CB7DBCB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hideMark/>
          </w:tcPr>
          <w:p w14:paraId="0477A024" w14:textId="77777777" w:rsidR="004E3DCF" w:rsidRPr="004E3DCF" w:rsidRDefault="004E3DCF" w:rsidP="00513D6B">
            <w:pPr>
              <w:pStyle w:val="a"/>
              <w:ind w:left="547" w:hanging="547"/>
              <w:jc w:val="center"/>
              <w:rPr>
                <w:rFonts w:asciiTheme="majorBidi" w:hAnsiTheme="majorBidi" w:cstheme="majorBidi"/>
                <w:cs/>
              </w:rPr>
            </w:pPr>
            <w:r w:rsidRPr="004E3DCF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20" w:type="dxa"/>
            <w:hideMark/>
          </w:tcPr>
          <w:p w14:paraId="7C472AB0" w14:textId="77777777" w:rsidR="004E3DCF" w:rsidRPr="004E3DCF" w:rsidRDefault="004E3DCF" w:rsidP="007815DD">
            <w:pPr>
              <w:pStyle w:val="a"/>
              <w:ind w:left="547" w:hanging="292"/>
              <w:jc w:val="thaiDistribute"/>
              <w:rPr>
                <w:rFonts w:asciiTheme="majorBidi" w:hAnsiTheme="majorBidi" w:cs="Angsana New"/>
                <w:cs/>
              </w:rPr>
            </w:pPr>
            <w:r w:rsidRPr="004E3DCF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620" w:type="dxa"/>
            <w:hideMark/>
          </w:tcPr>
          <w:p w14:paraId="513DA92F" w14:textId="77777777" w:rsidR="004E3DCF" w:rsidRPr="004E3DCF" w:rsidRDefault="004E3DCF" w:rsidP="007815DD">
            <w:pPr>
              <w:pStyle w:val="a"/>
              <w:ind w:left="547" w:hanging="112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4E3DCF">
              <w:rPr>
                <w:rFonts w:asciiTheme="majorBidi" w:hAnsiTheme="majorBidi" w:cstheme="majorBidi"/>
                <w:i/>
                <w:iCs/>
                <w:cs/>
              </w:rPr>
              <w:t>ต่อหุ้น</w:t>
            </w:r>
          </w:p>
        </w:tc>
        <w:tc>
          <w:tcPr>
            <w:tcW w:w="1260" w:type="dxa"/>
            <w:hideMark/>
          </w:tcPr>
          <w:p w14:paraId="459044AB" w14:textId="77777777" w:rsidR="004E3DCF" w:rsidRPr="004E3DCF" w:rsidRDefault="004E3DCF" w:rsidP="00812A64">
            <w:pPr>
              <w:pStyle w:val="a"/>
              <w:tabs>
                <w:tab w:val="clear" w:pos="1080"/>
                <w:tab w:val="left" w:pos="953"/>
              </w:tabs>
              <w:ind w:left="547" w:hanging="472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4E3DCF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4E3DCF" w:rsidRPr="004E3DCF" w14:paraId="7E4C2AFB" w14:textId="77777777" w:rsidTr="005865ED">
        <w:trPr>
          <w:tblHeader/>
        </w:trPr>
        <w:tc>
          <w:tcPr>
            <w:tcW w:w="3168" w:type="dxa"/>
          </w:tcPr>
          <w:p w14:paraId="0B056342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68BD8EFA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B22E8E8" w14:textId="77777777" w:rsidR="004E3DCF" w:rsidRPr="004E3DCF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  <w:hideMark/>
          </w:tcPr>
          <w:p w14:paraId="154DEF31" w14:textId="77777777" w:rsidR="004E3DCF" w:rsidRPr="004E3DCF" w:rsidRDefault="004E3DCF" w:rsidP="007815DD">
            <w:pPr>
              <w:pStyle w:val="a"/>
              <w:ind w:left="547" w:hanging="112"/>
              <w:jc w:val="thaiDistribute"/>
              <w:rPr>
                <w:rFonts w:asciiTheme="majorBidi" w:hAnsiTheme="majorBidi" w:cstheme="majorBidi"/>
                <w:cs/>
              </w:rPr>
            </w:pPr>
            <w:r w:rsidRPr="004E3DCF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260" w:type="dxa"/>
            <w:hideMark/>
          </w:tcPr>
          <w:p w14:paraId="69DDD548" w14:textId="77777777" w:rsidR="004E3DCF" w:rsidRPr="004E3DCF" w:rsidRDefault="004E3DCF" w:rsidP="007815DD">
            <w:pPr>
              <w:pStyle w:val="a"/>
              <w:ind w:left="547" w:hanging="472"/>
              <w:jc w:val="thaiDistribute"/>
              <w:rPr>
                <w:rFonts w:asciiTheme="majorBidi" w:hAnsiTheme="majorBidi" w:cs="Angsana New"/>
                <w:cs/>
              </w:rPr>
            </w:pPr>
            <w:r w:rsidRPr="004E3DC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E3DCF" w:rsidRPr="004E3DCF" w14:paraId="5A831AD3" w14:textId="77777777" w:rsidTr="005865ED">
        <w:tc>
          <w:tcPr>
            <w:tcW w:w="3168" w:type="dxa"/>
            <w:hideMark/>
          </w:tcPr>
          <w:p w14:paraId="4B19DABD" w14:textId="11BE5CA0" w:rsidR="004E3DCF" w:rsidRPr="00F24CC1" w:rsidRDefault="004E3DCF" w:rsidP="00630CD3">
            <w:pPr>
              <w:pStyle w:val="a"/>
              <w:ind w:left="547" w:hanging="5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F24CC1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256</w:t>
            </w:r>
            <w:r w:rsidRPr="00F24CC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1620" w:type="dxa"/>
          </w:tcPr>
          <w:p w14:paraId="39E972BB" w14:textId="77777777" w:rsidR="004E3DCF" w:rsidRPr="00F24CC1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4BE34341" w14:textId="77777777" w:rsidR="004E3DCF" w:rsidRPr="00F24CC1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6897EDDA" w14:textId="77777777" w:rsidR="004E3DCF" w:rsidRPr="00F24CC1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</w:tcPr>
          <w:p w14:paraId="278CAAD9" w14:textId="77777777" w:rsidR="004E3DCF" w:rsidRPr="00F24CC1" w:rsidRDefault="004E3DCF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</w:tr>
      <w:tr w:rsidR="000B0A14" w:rsidRPr="004E3DCF" w14:paraId="1982BD33" w14:textId="77777777" w:rsidTr="005865ED">
        <w:tc>
          <w:tcPr>
            <w:tcW w:w="3168" w:type="dxa"/>
            <w:hideMark/>
          </w:tcPr>
          <w:p w14:paraId="72A9023E" w14:textId="6CCC7D15" w:rsidR="000B0A14" w:rsidRPr="00F24CC1" w:rsidRDefault="000B0A14" w:rsidP="004E3DCF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i/>
                <w:iCs/>
                <w:cs/>
              </w:rPr>
            </w:pPr>
            <w:r w:rsidRPr="00F24CC1">
              <w:rPr>
                <w:rFonts w:asciiTheme="majorBidi" w:hAnsiTheme="majorBidi" w:cstheme="majorBidi" w:hint="cs"/>
                <w:cs/>
              </w:rPr>
              <w:t>เงินปันผลประจำปี</w:t>
            </w:r>
            <w:r w:rsidR="006548FB" w:rsidRPr="00F24CC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6548FB" w:rsidRPr="00F24CC1">
              <w:rPr>
                <w:rFonts w:asciiTheme="majorBidi" w:hAnsiTheme="majorBidi" w:cs="Angsana New"/>
                <w:lang w:val="en-US"/>
              </w:rPr>
              <w:t>2568</w:t>
            </w:r>
          </w:p>
        </w:tc>
        <w:tc>
          <w:tcPr>
            <w:tcW w:w="1620" w:type="dxa"/>
          </w:tcPr>
          <w:p w14:paraId="58C7EC73" w14:textId="0DAFD2AF" w:rsidR="000B0A14" w:rsidRPr="00F24CC1" w:rsidRDefault="00513D6B" w:rsidP="00630CD3">
            <w:pPr>
              <w:pStyle w:val="a"/>
              <w:ind w:left="547" w:hanging="493"/>
              <w:jc w:val="thaiDistribute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Theme="majorBidi" w:hAnsiTheme="majorBidi" w:cs="Angsana New"/>
                <w:lang w:val="en-GB"/>
              </w:rPr>
              <w:t xml:space="preserve"> </w:t>
            </w:r>
            <w:r w:rsidR="0022488A" w:rsidRPr="00F24CC1">
              <w:rPr>
                <w:rFonts w:asciiTheme="majorBidi" w:hAnsiTheme="majorBidi" w:cs="Angsana New"/>
                <w:lang w:val="en-GB"/>
              </w:rPr>
              <w:t>4</w:t>
            </w:r>
            <w:r w:rsidR="000B0A14" w:rsidRPr="00F24CC1">
              <w:rPr>
                <w:rFonts w:asciiTheme="majorBidi" w:hAnsiTheme="majorBidi" w:cs="Angsana New"/>
                <w:cs/>
              </w:rPr>
              <w:t xml:space="preserve"> </w:t>
            </w:r>
            <w:r w:rsidR="000B0A14" w:rsidRPr="00F24CC1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A65F0D" w:rsidRPr="00F24CC1">
              <w:rPr>
                <w:rFonts w:asciiTheme="majorBidi" w:hAnsiTheme="majorBidi" w:cs="Angsana New"/>
                <w:lang w:val="en-US"/>
              </w:rPr>
              <w:t>2568</w:t>
            </w:r>
          </w:p>
        </w:tc>
        <w:tc>
          <w:tcPr>
            <w:tcW w:w="1620" w:type="dxa"/>
          </w:tcPr>
          <w:p w14:paraId="08C6CF39" w14:textId="096AA5DB" w:rsidR="000B0A14" w:rsidRPr="00F24CC1" w:rsidRDefault="000B0A14" w:rsidP="00630CD3">
            <w:pPr>
              <w:pStyle w:val="a"/>
              <w:ind w:left="547" w:hanging="405"/>
              <w:jc w:val="thaiDistribute"/>
              <w:rPr>
                <w:rFonts w:asciiTheme="majorBidi" w:hAnsiTheme="majorBidi" w:cs="Angsana New"/>
                <w:cs/>
                <w:lang w:val="en-US"/>
              </w:rPr>
            </w:pPr>
            <w:r w:rsidRPr="00F24CC1">
              <w:rPr>
                <w:rFonts w:asciiTheme="majorBidi" w:hAnsiTheme="majorBidi" w:cs="Angsana New"/>
                <w:cs/>
              </w:rPr>
              <w:t xml:space="preserve"> </w:t>
            </w:r>
            <w:r w:rsidRPr="00F24CC1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59093F" w:rsidRPr="00F24CC1">
              <w:rPr>
                <w:rFonts w:asciiTheme="majorBidi" w:hAnsiTheme="majorBidi" w:cs="Angsana New"/>
                <w:lang w:val="en-US"/>
              </w:rPr>
              <w:t>2568</w:t>
            </w:r>
          </w:p>
        </w:tc>
        <w:tc>
          <w:tcPr>
            <w:tcW w:w="1620" w:type="dxa"/>
          </w:tcPr>
          <w:p w14:paraId="4E087035" w14:textId="67B98D24" w:rsidR="000B0A14" w:rsidRPr="00F24CC1" w:rsidRDefault="000B0A14" w:rsidP="00513D6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  <w:lang w:val="en-US"/>
              </w:rPr>
            </w:pPr>
            <w:r w:rsidRPr="00F24CC1">
              <w:rPr>
                <w:rFonts w:asciiTheme="majorBidi" w:hAnsiTheme="majorBidi" w:cs="Angsana New"/>
                <w:lang w:val="en-GB"/>
              </w:rPr>
              <w:t xml:space="preserve">           </w:t>
            </w:r>
            <w:r w:rsidR="0059093F" w:rsidRPr="00F24CC1">
              <w:rPr>
                <w:rFonts w:asciiTheme="majorBidi" w:hAnsiTheme="majorBidi" w:cs="Angsana New"/>
                <w:lang w:val="en-US"/>
              </w:rPr>
              <w:t>0</w:t>
            </w:r>
            <w:r w:rsidRPr="00F24CC1">
              <w:rPr>
                <w:rFonts w:asciiTheme="majorBidi" w:hAnsiTheme="majorBidi" w:cs="Angsana New"/>
                <w:cs/>
              </w:rPr>
              <w:t>.</w:t>
            </w:r>
            <w:r w:rsidR="0059093F" w:rsidRPr="00F24CC1">
              <w:rPr>
                <w:rFonts w:asciiTheme="majorBidi" w:hAnsiTheme="majorBidi" w:cs="Angsana New"/>
                <w:lang w:val="en-US"/>
              </w:rPr>
              <w:t>80</w:t>
            </w:r>
          </w:p>
        </w:tc>
        <w:tc>
          <w:tcPr>
            <w:tcW w:w="1260" w:type="dxa"/>
          </w:tcPr>
          <w:p w14:paraId="34C58B6E" w14:textId="3EFBB7D2" w:rsidR="000B0A14" w:rsidRPr="00F24CC1" w:rsidRDefault="000B0A14" w:rsidP="00513D6B">
            <w:pPr>
              <w:pStyle w:val="a"/>
              <w:tabs>
                <w:tab w:val="left" w:pos="777"/>
              </w:tabs>
              <w:jc w:val="thaiDistribute"/>
              <w:rPr>
                <w:rFonts w:asciiTheme="majorBidi" w:hAnsiTheme="majorBidi" w:cs="Angsana New"/>
                <w:cs/>
                <w:lang w:val="en-GB"/>
              </w:rPr>
            </w:pPr>
            <w:r w:rsidRPr="00F24CC1">
              <w:rPr>
                <w:rFonts w:asciiTheme="majorBidi" w:hAnsiTheme="majorBidi" w:cs="Angsana New"/>
                <w:lang w:val="en-GB"/>
              </w:rPr>
              <w:t xml:space="preserve">     </w:t>
            </w:r>
            <w:r w:rsidR="0059093F" w:rsidRPr="00F24CC1">
              <w:rPr>
                <w:rFonts w:asciiTheme="majorBidi" w:hAnsiTheme="majorBidi" w:cs="Angsana New"/>
                <w:lang w:val="en-US"/>
              </w:rPr>
              <w:t>697</w:t>
            </w:r>
            <w:r w:rsidRPr="00F24CC1">
              <w:rPr>
                <w:rFonts w:asciiTheme="majorBidi" w:hAnsiTheme="majorBidi" w:cs="Angsana New"/>
                <w:cs/>
              </w:rPr>
              <w:t>.50</w:t>
            </w:r>
          </w:p>
        </w:tc>
      </w:tr>
      <w:tr w:rsidR="005C7854" w:rsidRPr="004E3DCF" w14:paraId="2B9621A4" w14:textId="77777777" w:rsidTr="005865ED">
        <w:tc>
          <w:tcPr>
            <w:tcW w:w="3168" w:type="dxa"/>
          </w:tcPr>
          <w:p w14:paraId="480CC367" w14:textId="4F898E9D" w:rsidR="005C7854" w:rsidRPr="00F00807" w:rsidRDefault="005C7854" w:rsidP="001E685B">
            <w:pPr>
              <w:pStyle w:val="a"/>
              <w:jc w:val="thaiDistribute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5C7854"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  <w:r w:rsidRPr="005C7854">
              <w:rPr>
                <w:rFonts w:asciiTheme="majorBidi" w:hAnsiTheme="majorBidi" w:cstheme="majorBidi"/>
                <w:lang w:val="en-US"/>
              </w:rPr>
              <w:t xml:space="preserve"> 2568</w:t>
            </w:r>
          </w:p>
        </w:tc>
        <w:tc>
          <w:tcPr>
            <w:tcW w:w="1620" w:type="dxa"/>
          </w:tcPr>
          <w:p w14:paraId="2CB11312" w14:textId="1E9E4636" w:rsidR="005C7854" w:rsidRPr="00F00807" w:rsidRDefault="005C7854" w:rsidP="005C7854">
            <w:pPr>
              <w:pStyle w:val="a"/>
              <w:jc w:val="thaiDistribute"/>
              <w:rPr>
                <w:rFonts w:asciiTheme="majorBidi" w:hAnsiTheme="majorBidi" w:cs="Angsana New"/>
                <w:highlight w:val="yellow"/>
                <w:lang w:val="en-GB"/>
              </w:rPr>
            </w:pPr>
            <w:r>
              <w:rPr>
                <w:rFonts w:asciiTheme="majorBidi" w:hAnsiTheme="majorBidi" w:cs="Angsana New"/>
                <w:lang w:val="en-GB"/>
              </w:rPr>
              <w:t>14</w:t>
            </w:r>
            <w:r w:rsidRPr="00F24CC1"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สิงหาคม</w:t>
            </w:r>
            <w:r w:rsidRPr="00F24CC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24CC1">
              <w:rPr>
                <w:rFonts w:asciiTheme="majorBidi" w:hAnsiTheme="majorBidi" w:cs="Angsana New"/>
                <w:lang w:val="en-US"/>
              </w:rPr>
              <w:t>2568</w:t>
            </w:r>
          </w:p>
        </w:tc>
        <w:tc>
          <w:tcPr>
            <w:tcW w:w="1620" w:type="dxa"/>
          </w:tcPr>
          <w:p w14:paraId="20356C69" w14:textId="7A1D42C3" w:rsidR="005C7854" w:rsidRPr="00F00807" w:rsidRDefault="005C7854" w:rsidP="001E685B">
            <w:pPr>
              <w:pStyle w:val="a"/>
              <w:ind w:left="547" w:hanging="405"/>
              <w:jc w:val="thaiDistribute"/>
              <w:rPr>
                <w:rFonts w:asciiTheme="majorBidi" w:hAnsiTheme="majorBidi" w:cs="Angsana New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F24CC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24CC1">
              <w:rPr>
                <w:rFonts w:asciiTheme="majorBidi" w:hAnsiTheme="majorBidi" w:cs="Angsana New"/>
                <w:lang w:val="en-US"/>
              </w:rPr>
              <w:t>2568</w:t>
            </w:r>
          </w:p>
        </w:tc>
        <w:tc>
          <w:tcPr>
            <w:tcW w:w="1620" w:type="dxa"/>
          </w:tcPr>
          <w:p w14:paraId="3C8CCDF0" w14:textId="75864E7A" w:rsidR="005C7854" w:rsidRPr="00F00807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highlight w:val="yellow"/>
                <w:lang w:val="en-GB"/>
              </w:rPr>
            </w:pPr>
            <w:r w:rsidRPr="00F24CC1">
              <w:rPr>
                <w:rFonts w:asciiTheme="majorBidi" w:hAnsiTheme="majorBidi" w:cs="Angsana New"/>
                <w:lang w:val="en-GB"/>
              </w:rPr>
              <w:t xml:space="preserve">           </w:t>
            </w:r>
            <w:r w:rsidRPr="00F24CC1">
              <w:rPr>
                <w:rFonts w:asciiTheme="majorBidi" w:hAnsiTheme="majorBidi" w:cs="Angsana New"/>
                <w:lang w:val="en-US"/>
              </w:rPr>
              <w:t>0</w:t>
            </w:r>
            <w:r w:rsidRPr="00F24CC1">
              <w:rPr>
                <w:rFonts w:asciiTheme="majorBidi" w:hAnsiTheme="majorBidi" w:cs="Angsana New"/>
                <w:cs/>
              </w:rPr>
              <w:t>.</w:t>
            </w:r>
            <w:r w:rsidRPr="00F24CC1">
              <w:rPr>
                <w:rFonts w:asciiTheme="majorBidi" w:hAnsiTheme="majorBidi" w:cs="Angsana New"/>
                <w:lang w:val="en-US"/>
              </w:rPr>
              <w:t>80</w:t>
            </w:r>
          </w:p>
        </w:tc>
        <w:tc>
          <w:tcPr>
            <w:tcW w:w="1260" w:type="dxa"/>
          </w:tcPr>
          <w:p w14:paraId="00C54935" w14:textId="3C7D9C80" w:rsidR="005C7854" w:rsidRPr="00F00807" w:rsidRDefault="005C7854" w:rsidP="001E685B">
            <w:pPr>
              <w:pStyle w:val="a"/>
              <w:tabs>
                <w:tab w:val="left" w:pos="777"/>
              </w:tabs>
              <w:jc w:val="thaiDistribute"/>
              <w:rPr>
                <w:rFonts w:asciiTheme="majorBidi" w:hAnsiTheme="majorBidi" w:cs="Angsana New"/>
                <w:highlight w:val="yellow"/>
                <w:lang w:val="en-GB"/>
              </w:rPr>
            </w:pPr>
            <w:r w:rsidRPr="00F24CC1">
              <w:rPr>
                <w:rFonts w:asciiTheme="majorBidi" w:hAnsiTheme="majorBidi" w:cs="Angsana New"/>
                <w:lang w:val="en-GB"/>
              </w:rPr>
              <w:t xml:space="preserve">     </w:t>
            </w:r>
            <w:r w:rsidRPr="00F24CC1">
              <w:rPr>
                <w:rFonts w:asciiTheme="majorBidi" w:hAnsiTheme="majorBidi" w:cs="Angsana New"/>
                <w:lang w:val="en-US"/>
              </w:rPr>
              <w:t>697</w:t>
            </w:r>
            <w:r w:rsidRPr="00F24CC1">
              <w:rPr>
                <w:rFonts w:asciiTheme="majorBidi" w:hAnsiTheme="majorBidi" w:cs="Angsana New"/>
                <w:cs/>
              </w:rPr>
              <w:t>.50</w:t>
            </w:r>
          </w:p>
        </w:tc>
      </w:tr>
      <w:tr w:rsidR="005C7854" w:rsidRPr="004E3DCF" w14:paraId="6E78EF9C" w14:textId="77777777" w:rsidTr="005865ED">
        <w:tc>
          <w:tcPr>
            <w:tcW w:w="3168" w:type="dxa"/>
          </w:tcPr>
          <w:p w14:paraId="47A116E2" w14:textId="77777777" w:rsidR="005C7854" w:rsidRPr="004E3DCF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i/>
                <w:iCs/>
                <w:cs/>
              </w:rPr>
            </w:pPr>
          </w:p>
        </w:tc>
        <w:tc>
          <w:tcPr>
            <w:tcW w:w="1620" w:type="dxa"/>
          </w:tcPr>
          <w:p w14:paraId="09F7AF47" w14:textId="77777777" w:rsidR="005C7854" w:rsidRPr="004E3DCF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7E0BDBBB" w14:textId="77777777" w:rsidR="005C7854" w:rsidRPr="004E3DCF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27F983D4" w14:textId="77777777" w:rsidR="005C7854" w:rsidRPr="004E3DCF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</w:tcPr>
          <w:p w14:paraId="2A432F43" w14:textId="77777777" w:rsidR="005C7854" w:rsidRPr="004E3DCF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</w:tr>
      <w:tr w:rsidR="005C7854" w:rsidRPr="004E3DCF" w14:paraId="48CF9382" w14:textId="77777777" w:rsidTr="005865ED">
        <w:tc>
          <w:tcPr>
            <w:tcW w:w="3168" w:type="dxa"/>
            <w:hideMark/>
          </w:tcPr>
          <w:p w14:paraId="308D1E72" w14:textId="19621B36" w:rsidR="005C7854" w:rsidRPr="006548FB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b/>
                <w:bCs/>
                <w:cs/>
              </w:rPr>
            </w:pPr>
            <w:r w:rsidRPr="006548FB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2567</w:t>
            </w:r>
          </w:p>
        </w:tc>
        <w:tc>
          <w:tcPr>
            <w:tcW w:w="1620" w:type="dxa"/>
          </w:tcPr>
          <w:p w14:paraId="30D5CF1C" w14:textId="77777777" w:rsidR="005C7854" w:rsidRPr="004E3DCF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15773AE5" w14:textId="77777777" w:rsidR="005C7854" w:rsidRPr="004E3DCF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1A1B0EE1" w14:textId="77777777" w:rsidR="005C7854" w:rsidRPr="004E3DCF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60" w:type="dxa"/>
          </w:tcPr>
          <w:p w14:paraId="1B167D3F" w14:textId="77777777" w:rsidR="005C7854" w:rsidRPr="004E3DCF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</w:p>
        </w:tc>
      </w:tr>
      <w:tr w:rsidR="005C7854" w:rsidRPr="004E3DCF" w14:paraId="64E9F2FE" w14:textId="77777777" w:rsidTr="005865ED">
        <w:tc>
          <w:tcPr>
            <w:tcW w:w="3168" w:type="dxa"/>
            <w:hideMark/>
          </w:tcPr>
          <w:p w14:paraId="5E5AAFDA" w14:textId="69E1B844" w:rsidR="005C7854" w:rsidRPr="004E3DCF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="Angsana New"/>
                <w:cs/>
              </w:rPr>
            </w:pPr>
            <w:r w:rsidRPr="004E3DCF">
              <w:rPr>
                <w:rFonts w:asciiTheme="majorBidi" w:hAnsiTheme="majorBidi" w:cstheme="majorBidi" w:hint="cs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="Angsana New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58191EED" w14:textId="550075B0" w:rsidR="005C7854" w:rsidRPr="00A65F0D" w:rsidRDefault="00254713" w:rsidP="001E685B">
            <w:pPr>
              <w:pStyle w:val="a"/>
              <w:ind w:left="547" w:hanging="54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 xml:space="preserve"> </w:t>
            </w:r>
            <w:r w:rsidR="005C7854">
              <w:rPr>
                <w:rFonts w:asciiTheme="majorBidi" w:hAnsiTheme="majorBidi" w:cs="Angsana New"/>
                <w:lang w:val="en-US"/>
              </w:rPr>
              <w:t>2</w:t>
            </w:r>
            <w:r w:rsidR="005C7854" w:rsidRPr="004E3DCF">
              <w:rPr>
                <w:rFonts w:asciiTheme="majorBidi" w:hAnsiTheme="majorBidi" w:cs="Angsana New"/>
                <w:cs/>
              </w:rPr>
              <w:t xml:space="preserve"> </w:t>
            </w:r>
            <w:r w:rsidR="005C7854" w:rsidRPr="004E3DCF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5C7854">
              <w:rPr>
                <w:rFonts w:asciiTheme="majorBidi" w:hAnsiTheme="majorBidi" w:cs="Angsana New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56C4570B" w14:textId="56B5B085" w:rsidR="005C7854" w:rsidRPr="0059093F" w:rsidRDefault="00254713" w:rsidP="00254713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5C7854" w:rsidRPr="004E3DCF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="005C7854">
              <w:rPr>
                <w:rFonts w:asciiTheme="majorBidi" w:hAnsiTheme="majorBidi" w:cs="Angsana New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454C1EE2" w14:textId="25594DAF" w:rsidR="005C7854" w:rsidRPr="004E3DCF" w:rsidRDefault="005C7854" w:rsidP="001E685B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cs/>
              </w:rPr>
            </w:pPr>
            <w:r w:rsidRPr="004E3DCF">
              <w:rPr>
                <w:rFonts w:asciiTheme="majorBidi" w:hAnsiTheme="majorBidi" w:cs="Angsana New"/>
                <w:cs/>
              </w:rPr>
              <w:t>0.80</w:t>
            </w:r>
          </w:p>
        </w:tc>
        <w:tc>
          <w:tcPr>
            <w:tcW w:w="1260" w:type="dxa"/>
            <w:hideMark/>
          </w:tcPr>
          <w:p w14:paraId="14498E6F" w14:textId="777C02AC" w:rsidR="005C7854" w:rsidRPr="004E3DCF" w:rsidRDefault="005C7854" w:rsidP="001E685B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cs/>
              </w:rPr>
            </w:pPr>
            <w:r w:rsidRPr="004E3DCF">
              <w:rPr>
                <w:rFonts w:asciiTheme="majorBidi" w:hAnsiTheme="majorBidi" w:cs="Angsana New"/>
                <w:cs/>
              </w:rPr>
              <w:t>697.50</w:t>
            </w:r>
          </w:p>
        </w:tc>
      </w:tr>
      <w:tr w:rsidR="005C7854" w:rsidRPr="004E3DCF" w14:paraId="013EDB84" w14:textId="77777777" w:rsidTr="005865ED">
        <w:tc>
          <w:tcPr>
            <w:tcW w:w="3168" w:type="dxa"/>
          </w:tcPr>
          <w:p w14:paraId="0F36546D" w14:textId="101E009C" w:rsidR="005C7854" w:rsidRPr="004E3DCF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  <w:r w:rsidRPr="005C7854"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  <w:r w:rsidRPr="005C7854">
              <w:rPr>
                <w:rFonts w:asciiTheme="majorBidi" w:hAnsiTheme="majorBidi" w:cstheme="majorBidi"/>
                <w:lang w:val="en-US"/>
              </w:rPr>
              <w:t xml:space="preserve"> 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1620" w:type="dxa"/>
          </w:tcPr>
          <w:p w14:paraId="32518BBA" w14:textId="6A153660" w:rsidR="005C7854" w:rsidRDefault="005C7854" w:rsidP="001E685B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GB"/>
              </w:rPr>
              <w:t>1</w:t>
            </w:r>
            <w:r w:rsidR="00513D6B">
              <w:rPr>
                <w:rFonts w:asciiTheme="majorBidi" w:hAnsiTheme="majorBidi" w:cs="Angsana New"/>
                <w:lang w:val="en-GB"/>
              </w:rPr>
              <w:t>3</w:t>
            </w:r>
            <w:r w:rsidRPr="00F24CC1"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>สิงหาคม</w:t>
            </w:r>
            <w:r w:rsidRPr="00F24CC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24CC1">
              <w:rPr>
                <w:rFonts w:asciiTheme="majorBidi" w:hAnsiTheme="majorBidi" w:cs="Angsana New"/>
                <w:lang w:val="en-US"/>
              </w:rPr>
              <w:t>256</w:t>
            </w:r>
            <w:r w:rsidR="00C66880">
              <w:rPr>
                <w:rFonts w:asciiTheme="majorBidi" w:hAnsiTheme="majorBidi" w:cs="Angsana New"/>
                <w:lang w:val="en-US"/>
              </w:rPr>
              <w:t>7</w:t>
            </w:r>
          </w:p>
        </w:tc>
        <w:tc>
          <w:tcPr>
            <w:tcW w:w="1620" w:type="dxa"/>
          </w:tcPr>
          <w:p w14:paraId="7D6A25E6" w14:textId="789CAA34" w:rsidR="005C7854" w:rsidRPr="004E3DCF" w:rsidRDefault="005C7854" w:rsidP="001E685B">
            <w:pPr>
              <w:pStyle w:val="a"/>
              <w:ind w:left="547" w:hanging="54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F24CC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24CC1">
              <w:rPr>
                <w:rFonts w:asciiTheme="majorBidi" w:hAnsiTheme="majorBidi" w:cs="Angsana New"/>
                <w:lang w:val="en-US"/>
              </w:rPr>
              <w:t>256</w:t>
            </w:r>
            <w:r>
              <w:rPr>
                <w:rFonts w:asciiTheme="majorBidi" w:hAnsiTheme="majorBidi" w:cs="Angsana New" w:hint="cs"/>
                <w:cs/>
                <w:lang w:val="en-US"/>
              </w:rPr>
              <w:t>7</w:t>
            </w:r>
          </w:p>
        </w:tc>
        <w:tc>
          <w:tcPr>
            <w:tcW w:w="1620" w:type="dxa"/>
          </w:tcPr>
          <w:p w14:paraId="6C3CE5C2" w14:textId="2D322CB6" w:rsidR="005C7854" w:rsidRPr="004E3DCF" w:rsidRDefault="005C7854" w:rsidP="001E685B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cs/>
              </w:rPr>
            </w:pPr>
            <w:r w:rsidRPr="00F24CC1">
              <w:rPr>
                <w:rFonts w:asciiTheme="majorBidi" w:hAnsiTheme="majorBidi" w:cs="Angsana New"/>
                <w:lang w:val="en-US"/>
              </w:rPr>
              <w:t>0</w:t>
            </w:r>
            <w:r w:rsidRPr="00F24CC1">
              <w:rPr>
                <w:rFonts w:asciiTheme="majorBidi" w:hAnsiTheme="majorBidi" w:cs="Angsana New"/>
                <w:cs/>
              </w:rPr>
              <w:t>.</w:t>
            </w:r>
            <w:r w:rsidRPr="00F24CC1">
              <w:rPr>
                <w:rFonts w:asciiTheme="majorBidi" w:hAnsiTheme="majorBidi" w:cs="Angsana New"/>
                <w:lang w:val="en-US"/>
              </w:rPr>
              <w:t>80</w:t>
            </w:r>
          </w:p>
        </w:tc>
        <w:tc>
          <w:tcPr>
            <w:tcW w:w="1260" w:type="dxa"/>
          </w:tcPr>
          <w:p w14:paraId="77473165" w14:textId="7DE839F2" w:rsidR="005C7854" w:rsidRPr="004E3DCF" w:rsidRDefault="005C7854" w:rsidP="001E685B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cs/>
              </w:rPr>
            </w:pPr>
            <w:r w:rsidRPr="00F24CC1">
              <w:rPr>
                <w:rFonts w:asciiTheme="majorBidi" w:hAnsiTheme="majorBidi" w:cs="Angsana New"/>
                <w:lang w:val="en-US"/>
              </w:rPr>
              <w:t>697</w:t>
            </w:r>
            <w:r w:rsidRPr="00F24CC1">
              <w:rPr>
                <w:rFonts w:asciiTheme="majorBidi" w:hAnsiTheme="majorBidi" w:cs="Angsana New"/>
                <w:cs/>
              </w:rPr>
              <w:t>.50</w:t>
            </w:r>
          </w:p>
        </w:tc>
      </w:tr>
      <w:tr w:rsidR="005C7854" w:rsidRPr="004E3DCF" w14:paraId="0181EC89" w14:textId="77777777" w:rsidTr="005865ED">
        <w:tc>
          <w:tcPr>
            <w:tcW w:w="3168" w:type="dxa"/>
          </w:tcPr>
          <w:p w14:paraId="015E957C" w14:textId="77777777" w:rsidR="005C7854" w:rsidRPr="005C7854" w:rsidRDefault="005C7854" w:rsidP="001E685B">
            <w:pPr>
              <w:pStyle w:val="a"/>
              <w:ind w:left="547" w:hanging="54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249955AB" w14:textId="77777777" w:rsidR="005C7854" w:rsidRDefault="005C7854" w:rsidP="001E685B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lang w:val="en-GB"/>
              </w:rPr>
            </w:pPr>
          </w:p>
        </w:tc>
        <w:tc>
          <w:tcPr>
            <w:tcW w:w="1620" w:type="dxa"/>
          </w:tcPr>
          <w:p w14:paraId="29784DA0" w14:textId="77777777" w:rsidR="005C7854" w:rsidRPr="00F24CC1" w:rsidRDefault="005C7854" w:rsidP="001E685B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620" w:type="dxa"/>
          </w:tcPr>
          <w:p w14:paraId="0746C390" w14:textId="77777777" w:rsidR="005C7854" w:rsidRPr="00F24CC1" w:rsidRDefault="005C7854" w:rsidP="001E685B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lang w:val="en-GB"/>
              </w:rPr>
            </w:pPr>
          </w:p>
        </w:tc>
        <w:tc>
          <w:tcPr>
            <w:tcW w:w="1260" w:type="dxa"/>
          </w:tcPr>
          <w:p w14:paraId="40C931A2" w14:textId="77777777" w:rsidR="005C7854" w:rsidRPr="00F24CC1" w:rsidRDefault="005C7854" w:rsidP="001E685B">
            <w:pPr>
              <w:pStyle w:val="a"/>
              <w:ind w:left="547" w:hanging="547"/>
              <w:jc w:val="center"/>
              <w:rPr>
                <w:rFonts w:asciiTheme="majorBidi" w:hAnsiTheme="majorBidi" w:cs="Angsana New"/>
                <w:lang w:val="en-GB"/>
              </w:rPr>
            </w:pPr>
          </w:p>
        </w:tc>
      </w:tr>
    </w:tbl>
    <w:p w14:paraId="08EA14B2" w14:textId="77777777" w:rsidR="004E3DCF" w:rsidRDefault="004E3DCF" w:rsidP="007815D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7FF6685A" w14:textId="2A5A1220" w:rsidR="004D7767" w:rsidRPr="002A4F9C" w:rsidRDefault="004E3DCF" w:rsidP="0022488A">
      <w:pPr>
        <w:pStyle w:val="a"/>
        <w:tabs>
          <w:tab w:val="clear" w:pos="1080"/>
          <w:tab w:val="left" w:pos="4770"/>
        </w:tabs>
        <w:ind w:left="540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9</w:t>
      </w:r>
      <w:r w:rsidR="004D7767" w:rsidRPr="002A4F9C">
        <w:rPr>
          <w:rFonts w:asciiTheme="majorBidi" w:hAnsiTheme="majorBidi" w:cstheme="majorBidi"/>
          <w:b/>
          <w:bCs/>
          <w:lang w:val="en-US"/>
        </w:rPr>
        <w:tab/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ภาระผูกพัน</w:t>
      </w:r>
      <w:r w:rsidR="00646E49" w:rsidRPr="002A4F9C">
        <w:rPr>
          <w:rFonts w:asciiTheme="majorBidi" w:hAnsiTheme="majorBidi" w:cstheme="majorBidi"/>
          <w:b/>
          <w:bCs/>
          <w:cs/>
          <w:lang w:val="en-US"/>
        </w:rPr>
        <w:t>กับบุคคลหรือกิจกา</w:t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33184A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2190"/>
        <w:gridCol w:w="270"/>
        <w:gridCol w:w="2130"/>
      </w:tblGrid>
      <w:tr w:rsidR="0067228A" w:rsidRPr="006A5DCA" w14:paraId="06706E4F" w14:textId="77777777" w:rsidTr="00DE3E74">
        <w:trPr>
          <w:tblHeader/>
        </w:trPr>
        <w:tc>
          <w:tcPr>
            <w:tcW w:w="2500" w:type="pct"/>
          </w:tcPr>
          <w:p w14:paraId="5FC9029B" w14:textId="3EA218DC" w:rsidR="00A97F8F" w:rsidRPr="006A5DCA" w:rsidRDefault="00F00807" w:rsidP="0059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D608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93" w:type="pct"/>
          </w:tcPr>
          <w:p w14:paraId="3D75D292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C1BF1D8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pct"/>
          </w:tcPr>
          <w:p w14:paraId="0719DE43" w14:textId="77777777" w:rsidR="00A97F8F" w:rsidRPr="006A5DCA" w:rsidRDefault="00A97F8F" w:rsidP="00B83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1"/>
              </w:tabs>
              <w:spacing w:after="0" w:line="240" w:lineRule="auto"/>
              <w:ind w:left="-108" w:right="-2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6A5DCA" w14:paraId="23595312" w14:textId="77777777" w:rsidTr="00DE3E74">
        <w:trPr>
          <w:tblHeader/>
        </w:trPr>
        <w:tc>
          <w:tcPr>
            <w:tcW w:w="2500" w:type="pct"/>
          </w:tcPr>
          <w:p w14:paraId="2244887E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</w:tcPr>
          <w:p w14:paraId="3A3521AA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6A5DCA" w14:paraId="24688E90" w14:textId="77777777" w:rsidTr="00DE3E74">
        <w:tc>
          <w:tcPr>
            <w:tcW w:w="2500" w:type="pct"/>
          </w:tcPr>
          <w:p w14:paraId="34D4AAFD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93" w:type="pct"/>
          </w:tcPr>
          <w:p w14:paraId="5DB07065" w14:textId="76D5AD21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4D4AD47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0" w:type="pct"/>
          </w:tcPr>
          <w:p w14:paraId="7E086DC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4651" w:rsidRPr="006A5DCA" w14:paraId="7C90D4D6" w14:textId="77777777" w:rsidTr="00DE3E74">
        <w:tc>
          <w:tcPr>
            <w:tcW w:w="2500" w:type="pct"/>
          </w:tcPr>
          <w:p w14:paraId="1CCC34CD" w14:textId="1136D7E7" w:rsidR="004D4651" w:rsidRPr="006A5DCA" w:rsidRDefault="004D4651" w:rsidP="00AF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93" w:type="pct"/>
          </w:tcPr>
          <w:p w14:paraId="61126826" w14:textId="7E28DF98" w:rsidR="004D4651" w:rsidRDefault="004D4651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1A32652E" w14:textId="77777777" w:rsidR="004D4651" w:rsidRPr="006A5DCA" w:rsidRDefault="004D465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0" w:type="pct"/>
          </w:tcPr>
          <w:p w14:paraId="1A60545B" w14:textId="77777777" w:rsidR="004D4651" w:rsidRDefault="004D4651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228A" w:rsidRPr="006A5DCA" w14:paraId="71DDE529" w14:textId="77777777" w:rsidTr="00DE3E74">
        <w:tc>
          <w:tcPr>
            <w:tcW w:w="2500" w:type="pct"/>
          </w:tcPr>
          <w:p w14:paraId="5A31FC5C" w14:textId="77777777" w:rsidR="00121031" w:rsidRPr="006A5DCA" w:rsidRDefault="00121031" w:rsidP="00C4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93" w:type="pct"/>
          </w:tcPr>
          <w:p w14:paraId="4AAB2B4A" w14:textId="0116C1CF" w:rsidR="00121031" w:rsidRPr="006A5DCA" w:rsidRDefault="005C7854" w:rsidP="00812A64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159,021</w:t>
            </w:r>
          </w:p>
        </w:tc>
        <w:tc>
          <w:tcPr>
            <w:tcW w:w="147" w:type="pct"/>
          </w:tcPr>
          <w:p w14:paraId="23A895DE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0" w:type="pct"/>
          </w:tcPr>
          <w:p w14:paraId="158A3347" w14:textId="1D1DA640" w:rsidR="00121031" w:rsidRPr="005B008C" w:rsidRDefault="005C7854" w:rsidP="00812A64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</w:t>
            </w:r>
            <w:r w:rsidRPr="00812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749</w:t>
            </w:r>
          </w:p>
        </w:tc>
      </w:tr>
      <w:tr w:rsidR="0067228A" w:rsidRPr="006A5DCA" w14:paraId="3DC4BC4C" w14:textId="77777777" w:rsidTr="00DE3E74">
        <w:tc>
          <w:tcPr>
            <w:tcW w:w="2500" w:type="pct"/>
          </w:tcPr>
          <w:p w14:paraId="4DA589EE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3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6115D1C7" w:rsidR="00121031" w:rsidRPr="006A5DCA" w:rsidRDefault="005C7854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159,021</w:t>
            </w:r>
          </w:p>
        </w:tc>
        <w:tc>
          <w:tcPr>
            <w:tcW w:w="147" w:type="pct"/>
          </w:tcPr>
          <w:p w14:paraId="16A6DB8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157F93DC" w:rsidR="00121031" w:rsidRPr="005B008C" w:rsidRDefault="005C7854" w:rsidP="00FE21AC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19,749</w:t>
            </w:r>
          </w:p>
        </w:tc>
      </w:tr>
      <w:tr w:rsidR="0067228A" w:rsidRPr="006A5DCA" w14:paraId="6F4575D3" w14:textId="77777777" w:rsidTr="00DE3E74">
        <w:trPr>
          <w:trHeight w:hRule="exact" w:val="331"/>
        </w:trPr>
        <w:tc>
          <w:tcPr>
            <w:tcW w:w="2500" w:type="pct"/>
          </w:tcPr>
          <w:p w14:paraId="3F789477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</w:tcPr>
          <w:p w14:paraId="0FE45F71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2E2D18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pct"/>
          </w:tcPr>
          <w:p w14:paraId="5184D0A7" w14:textId="77777777" w:rsidR="007E004C" w:rsidRPr="006A5DCA" w:rsidRDefault="007E004C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714973FD" w14:textId="77777777" w:rsidTr="00DE3E74">
        <w:tc>
          <w:tcPr>
            <w:tcW w:w="2500" w:type="pct"/>
          </w:tcPr>
          <w:p w14:paraId="56C613B7" w14:textId="49966BE4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F3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93" w:type="pct"/>
          </w:tcPr>
          <w:p w14:paraId="07EF3B43" w14:textId="482FFBB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C11C6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pct"/>
          </w:tcPr>
          <w:p w14:paraId="2E6B9BEC" w14:textId="73D872B2" w:rsidR="005F0ACE" w:rsidRPr="006A5DCA" w:rsidRDefault="005F0ACE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6BB34EB3" w14:textId="77777777" w:rsidTr="00DE3E74">
        <w:tc>
          <w:tcPr>
            <w:tcW w:w="2500" w:type="pct"/>
          </w:tcPr>
          <w:p w14:paraId="29F3A726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93" w:type="pct"/>
          </w:tcPr>
          <w:p w14:paraId="03602890" w14:textId="5A5811A6" w:rsidR="005F0ACE" w:rsidRPr="006A5DCA" w:rsidRDefault="005C7854" w:rsidP="0074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40,574</w:t>
            </w:r>
          </w:p>
        </w:tc>
        <w:tc>
          <w:tcPr>
            <w:tcW w:w="147" w:type="pct"/>
          </w:tcPr>
          <w:p w14:paraId="1B00C1EE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pct"/>
          </w:tcPr>
          <w:p w14:paraId="071C81FC" w14:textId="395C25A4" w:rsidR="005F0ACE" w:rsidRPr="006A5DCA" w:rsidRDefault="005C7854" w:rsidP="0081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40,574</w:t>
            </w:r>
          </w:p>
        </w:tc>
      </w:tr>
      <w:tr w:rsidR="005F0ACE" w:rsidRPr="006A5DCA" w14:paraId="5518E867" w14:textId="77777777" w:rsidTr="00DE3E74">
        <w:tc>
          <w:tcPr>
            <w:tcW w:w="2500" w:type="pct"/>
          </w:tcPr>
          <w:p w14:paraId="58DF2508" w14:textId="61EF4E61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93" w:type="pct"/>
          </w:tcPr>
          <w:p w14:paraId="039C956D" w14:textId="7FA9E604" w:rsidR="005F0ACE" w:rsidRPr="006A5DCA" w:rsidRDefault="005C7854" w:rsidP="005F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105,757</w:t>
            </w:r>
          </w:p>
        </w:tc>
        <w:tc>
          <w:tcPr>
            <w:tcW w:w="147" w:type="pct"/>
          </w:tcPr>
          <w:p w14:paraId="291D3131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pct"/>
          </w:tcPr>
          <w:p w14:paraId="5FF50049" w14:textId="1F1CD428" w:rsidR="005F0ACE" w:rsidRPr="006A5DCA" w:rsidRDefault="005C7854" w:rsidP="0081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96,531</w:t>
            </w:r>
          </w:p>
        </w:tc>
      </w:tr>
      <w:tr w:rsidR="005F0ACE" w:rsidRPr="006A5DCA" w14:paraId="28A48988" w14:textId="77777777" w:rsidTr="00DE3E74">
        <w:tc>
          <w:tcPr>
            <w:tcW w:w="2500" w:type="pct"/>
          </w:tcPr>
          <w:p w14:paraId="3798A93C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3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33EA2A0E" w:rsidR="005F0ACE" w:rsidRPr="006A5DCA" w:rsidRDefault="005C7854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146,331</w:t>
            </w:r>
          </w:p>
        </w:tc>
        <w:tc>
          <w:tcPr>
            <w:tcW w:w="147" w:type="pct"/>
          </w:tcPr>
          <w:p w14:paraId="221EB0B5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3003B243" w:rsidR="005F0ACE" w:rsidRPr="005F594F" w:rsidRDefault="005C7854" w:rsidP="0081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137,105</w:t>
            </w:r>
          </w:p>
        </w:tc>
      </w:tr>
    </w:tbl>
    <w:p w14:paraId="2BE242E1" w14:textId="6E1277D3" w:rsidR="0011021C" w:rsidRDefault="0011021C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85A5F9A" w14:textId="2007D6C6" w:rsidR="00D407C1" w:rsidRPr="0033184A" w:rsidRDefault="0011021C" w:rsidP="00110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br w:type="page"/>
      </w:r>
    </w:p>
    <w:p w14:paraId="7C455951" w14:textId="097286FC" w:rsidR="00813EAE" w:rsidRPr="006A5DCA" w:rsidRDefault="00813EAE" w:rsidP="008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B807496" w14:textId="77777777" w:rsidR="00813EAE" w:rsidRPr="0033184A" w:rsidRDefault="00813EAE" w:rsidP="002B1AD2">
      <w:pPr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A055138" w14:textId="0E4DBF55" w:rsidR="00813EAE" w:rsidRPr="006A5DCA" w:rsidRDefault="00813EAE" w:rsidP="00C31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</w:t>
      </w:r>
      <w:r w:rsidR="0020017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A5DCA">
        <w:rPr>
          <w:rFonts w:asciiTheme="majorBidi" w:hAnsiTheme="majorBidi" w:cstheme="majorBidi"/>
          <w:sz w:val="30"/>
          <w:szCs w:val="30"/>
          <w:cs/>
        </w:rPr>
        <w:t>ขึ้นอยู่กับปริมาณ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</w:t>
      </w:r>
      <w:r w:rsidR="00561759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เป็นระยะ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 โดยปกติ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5DCA">
        <w:rPr>
          <w:rFonts w:asciiTheme="majorBidi" w:hAnsiTheme="majorBidi" w:cstheme="majorBidi"/>
          <w:sz w:val="30"/>
          <w:szCs w:val="30"/>
          <w:cs/>
        </w:rPr>
        <w:t>สามารถยกเลิก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สัญญาได้ภายในหนึ่งปีโดยที่</w:t>
      </w:r>
      <w:r w:rsidRPr="006A5DCA">
        <w:rPr>
          <w:rFonts w:asciiTheme="majorBidi" w:hAnsiTheme="majorBidi" w:cstheme="majorBidi"/>
          <w:sz w:val="30"/>
          <w:szCs w:val="30"/>
          <w:cs/>
        </w:rPr>
        <w:t>ไม่มีภาระใด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</w:p>
    <w:p w14:paraId="1909AA10" w14:textId="77777777" w:rsidR="00CE50C9" w:rsidRPr="0033184A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2CDDDB0" w14:textId="77777777" w:rsidR="00137B44" w:rsidRPr="006A5DCA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</w:t>
      </w:r>
      <w:r w:rsidR="00C2344B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ี่อาจ</w:t>
      </w: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เกิดขึ้น</w:t>
      </w:r>
    </w:p>
    <w:p w14:paraId="4EBE736A" w14:textId="77777777" w:rsidR="0021109B" w:rsidRPr="0033184A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0669D98" w14:textId="6867E42B" w:rsidR="00910D5D" w:rsidRPr="006A5DCA" w:rsidRDefault="00B8423D" w:rsidP="00C07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F00807" w:rsidRPr="006A5DC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00807">
        <w:rPr>
          <w:rFonts w:asciiTheme="majorBidi" w:hAnsiTheme="majorBidi" w:cstheme="majorBidi"/>
          <w:sz w:val="30"/>
          <w:szCs w:val="30"/>
        </w:rPr>
        <w:t xml:space="preserve"> </w:t>
      </w:r>
      <w:r w:rsidR="00F00807" w:rsidRPr="000C3897">
        <w:rPr>
          <w:rFonts w:asciiTheme="majorBidi" w:hAnsiTheme="majorBidi" w:cstheme="majorBidi"/>
          <w:sz w:val="30"/>
          <w:szCs w:val="30"/>
        </w:rPr>
        <w:t xml:space="preserve">30 </w:t>
      </w:r>
      <w:r w:rsidR="00F00807">
        <w:rPr>
          <w:rFonts w:asciiTheme="majorBidi" w:hAnsiTheme="majorBidi" w:hint="cs"/>
          <w:sz w:val="30"/>
          <w:szCs w:val="30"/>
          <w:cs/>
        </w:rPr>
        <w:t>กันยายน</w:t>
      </w:r>
      <w:r w:rsidR="00F00807" w:rsidRPr="000C38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Pr="006A5DCA">
        <w:rPr>
          <w:rFonts w:asciiTheme="majorBidi" w:hAnsiTheme="majorBidi" w:cstheme="majorBidi"/>
          <w:sz w:val="30"/>
          <w:szCs w:val="30"/>
        </w:rPr>
        <w:t>6</w:t>
      </w:r>
      <w:r w:rsidR="00441C08">
        <w:rPr>
          <w:rFonts w:asciiTheme="majorBidi" w:hAnsiTheme="majorBidi" w:cstheme="majorBidi"/>
          <w:sz w:val="30"/>
          <w:szCs w:val="30"/>
        </w:rPr>
        <w:t>8</w:t>
      </w:r>
      <w:r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</w:t>
      </w:r>
      <w:r w:rsidR="00311595" w:rsidRPr="006A5DCA">
        <w:rPr>
          <w:rFonts w:asciiTheme="majorBidi" w:hAnsiTheme="majorBidi" w:cstheme="majorBidi"/>
          <w:sz w:val="30"/>
          <w:szCs w:val="30"/>
          <w:cs/>
        </w:rPr>
        <w:t>ย</w:t>
      </w:r>
      <w:r w:rsidR="00275D2C">
        <w:rPr>
          <w:rFonts w:asciiTheme="majorBidi" w:hAnsiTheme="majorBidi" w:cstheme="majorBidi"/>
          <w:sz w:val="30"/>
          <w:szCs w:val="30"/>
        </w:rPr>
        <w:br/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หลายแห่ง เป็นจำนวน</w:t>
      </w:r>
      <w:r w:rsidR="00D45663" w:rsidRPr="00735C4C">
        <w:rPr>
          <w:rFonts w:asciiTheme="majorBidi" w:hAnsiTheme="majorBidi" w:cstheme="majorBidi"/>
          <w:sz w:val="30"/>
          <w:szCs w:val="30"/>
          <w:cs/>
        </w:rPr>
        <w:t>เงิน</w:t>
      </w:r>
      <w:r w:rsidR="00F00807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5C7854">
        <w:rPr>
          <w:rFonts w:asciiTheme="majorBidi" w:hAnsiTheme="majorBidi" w:cstheme="majorBidi"/>
          <w:sz w:val="30"/>
          <w:szCs w:val="30"/>
        </w:rPr>
        <w:t>2,339</w:t>
      </w:r>
      <w:r w:rsidR="00F00807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D45663" w:rsidRPr="00735C4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F11C5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C55276" w:rsidRPr="00735C4C">
        <w:rPr>
          <w:rFonts w:asciiTheme="majorBidi" w:hAnsiTheme="majorBidi" w:cstheme="majorBidi"/>
          <w:sz w:val="30"/>
          <w:szCs w:val="30"/>
          <w:cs/>
        </w:rPr>
        <w:t>และ</w:t>
      </w:r>
      <w:r w:rsidR="002C1F21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5C7854">
        <w:rPr>
          <w:rFonts w:asciiTheme="majorBidi" w:hAnsiTheme="majorBidi" w:cstheme="majorBidi"/>
          <w:sz w:val="30"/>
          <w:szCs w:val="30"/>
        </w:rPr>
        <w:t>64</w:t>
      </w:r>
      <w:r w:rsidR="008D161D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2F11C5" w:rsidRPr="00735C4C">
        <w:rPr>
          <w:rFonts w:asciiTheme="majorBidi" w:hAnsiTheme="majorBidi" w:cstheme="majorBidi"/>
          <w:sz w:val="30"/>
          <w:szCs w:val="30"/>
          <w:cs/>
        </w:rPr>
        <w:t>ล้านเหรียญสหรัฐอ</w:t>
      </w:r>
      <w:r w:rsidR="00214310" w:rsidRPr="00735C4C">
        <w:rPr>
          <w:rFonts w:asciiTheme="majorBidi" w:hAnsiTheme="majorBidi" w:cstheme="majorBidi"/>
          <w:sz w:val="30"/>
          <w:szCs w:val="30"/>
          <w:cs/>
        </w:rPr>
        <w:t>เ</w:t>
      </w:r>
      <w:r w:rsidR="002F11C5" w:rsidRPr="00735C4C">
        <w:rPr>
          <w:rFonts w:asciiTheme="majorBidi" w:hAnsiTheme="majorBidi" w:cstheme="majorBidi"/>
          <w:sz w:val="30"/>
          <w:szCs w:val="30"/>
          <w:cs/>
        </w:rPr>
        <w:t>มริกา</w:t>
      </w:r>
      <w:r w:rsidR="00921E1C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5C7854">
        <w:rPr>
          <w:rFonts w:asciiTheme="majorBidi" w:hAnsiTheme="majorBidi" w:cstheme="majorBidi"/>
          <w:sz w:val="30"/>
          <w:szCs w:val="30"/>
        </w:rPr>
        <w:t>20</w:t>
      </w:r>
      <w:r w:rsidR="00A1796B">
        <w:rPr>
          <w:rFonts w:asciiTheme="majorBidi" w:hAnsiTheme="majorBidi" w:cstheme="majorBidi"/>
          <w:sz w:val="30"/>
          <w:szCs w:val="30"/>
        </w:rPr>
        <w:t>,000</w:t>
      </w:r>
      <w:r w:rsidR="00F00807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921E1C" w:rsidRPr="00735C4C">
        <w:rPr>
          <w:rFonts w:asciiTheme="majorBidi" w:hAnsiTheme="majorBidi"/>
          <w:sz w:val="30"/>
          <w:szCs w:val="30"/>
          <w:cs/>
        </w:rPr>
        <w:t xml:space="preserve">ล้านรูปีอินโดนีเซีย และ </w:t>
      </w:r>
      <w:r w:rsidR="005C7854">
        <w:rPr>
          <w:rFonts w:asciiTheme="majorBidi" w:hAnsiTheme="majorBidi" w:cstheme="majorBidi"/>
          <w:sz w:val="30"/>
          <w:szCs w:val="30"/>
        </w:rPr>
        <w:t>10</w:t>
      </w:r>
      <w:r w:rsidR="006C4529">
        <w:rPr>
          <w:rFonts w:asciiTheme="majorBidi" w:hAnsiTheme="majorBidi" w:cstheme="majorBidi"/>
          <w:sz w:val="30"/>
          <w:szCs w:val="30"/>
        </w:rPr>
        <w:t>,000</w:t>
      </w:r>
      <w:r w:rsidR="00F00807" w:rsidRPr="00735C4C">
        <w:rPr>
          <w:rFonts w:asciiTheme="majorBidi" w:hAnsiTheme="majorBidi" w:cstheme="majorBidi"/>
          <w:sz w:val="30"/>
          <w:szCs w:val="30"/>
        </w:rPr>
        <w:t xml:space="preserve"> </w:t>
      </w:r>
      <w:r w:rsidR="00921E1C" w:rsidRPr="00921E1C">
        <w:rPr>
          <w:rFonts w:asciiTheme="majorBidi" w:hAnsiTheme="majorBidi"/>
          <w:sz w:val="30"/>
          <w:szCs w:val="30"/>
          <w:cs/>
        </w:rPr>
        <w:t>ล้านจ๊าดเมียนมาร์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41C0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34110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7650" w:rsidRPr="00D57650">
        <w:rPr>
          <w:rFonts w:asciiTheme="majorBidi" w:hAnsiTheme="majorBidi" w:cstheme="majorBidi"/>
          <w:i/>
          <w:iCs/>
          <w:sz w:val="30"/>
          <w:szCs w:val="30"/>
        </w:rPr>
        <w:t>2,</w:t>
      </w:r>
      <w:r w:rsidR="00441C08">
        <w:rPr>
          <w:rFonts w:asciiTheme="majorBidi" w:hAnsiTheme="majorBidi" w:cstheme="majorBidi"/>
          <w:i/>
          <w:iCs/>
          <w:sz w:val="30"/>
          <w:szCs w:val="30"/>
        </w:rPr>
        <w:t>356</w:t>
      </w:r>
      <w:r w:rsidR="00C470ED" w:rsidRPr="00D5765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21E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41C08">
        <w:rPr>
          <w:rFonts w:asciiTheme="majorBidi" w:hAnsiTheme="majorBidi" w:cstheme="majorBidi"/>
          <w:i/>
          <w:iCs/>
          <w:sz w:val="30"/>
          <w:szCs w:val="30"/>
        </w:rPr>
        <w:t>47</w:t>
      </w:r>
      <w:r w:rsidR="002F11C5" w:rsidRPr="008D161D">
        <w:rPr>
          <w:rFonts w:asciiTheme="majorBidi" w:hAnsiTheme="majorBidi" w:cstheme="majorBidi"/>
          <w:i/>
          <w:iCs/>
          <w:color w:val="FF0000"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="00921E1C">
        <w:rPr>
          <w:rFonts w:asciiTheme="majorBidi" w:hAnsiTheme="majorBidi" w:cstheme="majorBidi"/>
          <w:i/>
          <w:iCs/>
          <w:sz w:val="30"/>
          <w:szCs w:val="30"/>
        </w:rPr>
        <w:t xml:space="preserve"> 20,000 </w:t>
      </w:r>
      <w:r w:rsidR="00921E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ล้านรูปีอินโดนีเซีย และ </w:t>
      </w:r>
      <w:r w:rsidR="00921E1C">
        <w:rPr>
          <w:rFonts w:asciiTheme="majorBidi" w:hAnsiTheme="majorBidi" w:cstheme="majorBidi"/>
          <w:i/>
          <w:iCs/>
          <w:sz w:val="30"/>
          <w:szCs w:val="30"/>
        </w:rPr>
        <w:t xml:space="preserve">10,000 </w:t>
      </w:r>
      <w:r w:rsidR="00921E1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ล้านจ๊าดเมียนมาร์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14B257B" w14:textId="11B66587" w:rsidR="00A767C1" w:rsidRDefault="00A767C1" w:rsidP="00A7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AB4ED8" w14:textId="4F628312" w:rsidR="00140027" w:rsidRPr="006A5DCA" w:rsidRDefault="008C47D8" w:rsidP="00A7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</w:t>
      </w:r>
    </w:p>
    <w:p w14:paraId="76FCAFB9" w14:textId="681504F8" w:rsidR="00140027" w:rsidRPr="00A767C1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974947" w14:textId="3AF73DE2" w:rsidR="000C2997" w:rsidRPr="00C82132" w:rsidRDefault="00AC5CED" w:rsidP="00962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C82132">
        <w:rPr>
          <w:rFonts w:asciiTheme="majorBidi" w:hAnsiTheme="majorBidi"/>
          <w:color w:val="000000" w:themeColor="text1"/>
          <w:sz w:val="30"/>
          <w:szCs w:val="30"/>
          <w:cs/>
        </w:rPr>
        <w:t>บริษัท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</w:t>
      </w:r>
      <w:r w:rsidR="00523D50" w:rsidRPr="00C82132">
        <w:rPr>
          <w:rFonts w:asciiTheme="majorBidi" w:hAnsiTheme="majorBidi" w:hint="cs"/>
          <w:color w:val="000000" w:themeColor="text1"/>
          <w:sz w:val="30"/>
          <w:szCs w:val="30"/>
          <w:cs/>
        </w:rPr>
        <w:t>เป็น</w:t>
      </w:r>
      <w:r w:rsidRPr="00C82132">
        <w:rPr>
          <w:rFonts w:asciiTheme="majorBidi" w:hAnsiTheme="majorBidi"/>
          <w:color w:val="000000" w:themeColor="text1"/>
          <w:sz w:val="30"/>
          <w:szCs w:val="30"/>
          <w:cs/>
        </w:rPr>
        <w:t>จำนวน</w:t>
      </w:r>
      <w:r w:rsidR="003D5E56" w:rsidRPr="00C82132">
        <w:rPr>
          <w:rFonts w:asciiTheme="majorBidi" w:hAnsiTheme="majorBidi"/>
          <w:color w:val="000000" w:themeColor="text1"/>
          <w:sz w:val="30"/>
          <w:szCs w:val="30"/>
        </w:rPr>
        <w:t xml:space="preserve"> 245</w:t>
      </w:r>
      <w:r w:rsidRPr="00C82132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ซึ่งเป็นผลอันเนื่องมาจากการใช้สิทธิ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ปกป้อง</w:t>
      </w:r>
      <w:r w:rsidRPr="00C82132">
        <w:rPr>
          <w:rFonts w:asciiTheme="majorBidi" w:hAnsiTheme="majorBidi"/>
          <w:color w:val="000000" w:themeColor="text1"/>
          <w:sz w:val="30"/>
          <w:szCs w:val="30"/>
          <w:cs/>
        </w:rPr>
        <w:t xml:space="preserve">ทรัพย์สินทางปัญญาของบริษัท </w:t>
      </w:r>
      <w:r w:rsidR="0054147C" w:rsidRPr="00C8213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4147C" w:rsidRPr="00C82132">
        <w:rPr>
          <w:rFonts w:asciiTheme="majorBidi" w:hAnsiTheme="majorBidi" w:cstheme="majorBidi"/>
          <w:sz w:val="30"/>
          <w:szCs w:val="30"/>
        </w:rPr>
        <w:t xml:space="preserve"> </w:t>
      </w:r>
      <w:r w:rsidR="00F00807" w:rsidRPr="000C3897">
        <w:rPr>
          <w:rFonts w:asciiTheme="majorBidi" w:hAnsiTheme="majorBidi" w:cstheme="majorBidi"/>
          <w:sz w:val="30"/>
          <w:szCs w:val="30"/>
        </w:rPr>
        <w:t xml:space="preserve">30 </w:t>
      </w:r>
      <w:r w:rsidR="00F00807">
        <w:rPr>
          <w:rFonts w:asciiTheme="majorBidi" w:hAnsiTheme="majorBidi" w:hint="cs"/>
          <w:sz w:val="30"/>
          <w:szCs w:val="30"/>
          <w:cs/>
        </w:rPr>
        <w:t>กันยายน</w:t>
      </w:r>
      <w:r w:rsidR="00F00807" w:rsidRPr="000C3897">
        <w:rPr>
          <w:rFonts w:asciiTheme="majorBidi" w:hAnsiTheme="majorBidi"/>
          <w:sz w:val="30"/>
          <w:szCs w:val="30"/>
          <w:cs/>
        </w:rPr>
        <w:t xml:space="preserve"> </w:t>
      </w:r>
      <w:r w:rsidR="0054147C" w:rsidRPr="00C82132">
        <w:rPr>
          <w:rFonts w:asciiTheme="majorBidi" w:hAnsiTheme="majorBidi" w:cstheme="majorBidi"/>
          <w:sz w:val="30"/>
          <w:szCs w:val="30"/>
        </w:rPr>
        <w:t>2568</w:t>
      </w:r>
      <w:r w:rsidR="0054147C" w:rsidRPr="00C82132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33184A" w:rsidRPr="00C82132">
        <w:rPr>
          <w:rFonts w:asciiTheme="majorBidi" w:hAnsiTheme="majorBidi"/>
          <w:color w:val="000000" w:themeColor="text1"/>
          <w:sz w:val="30"/>
          <w:szCs w:val="30"/>
          <w:cs/>
        </w:rPr>
        <w:t>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</w:p>
    <w:p w14:paraId="682C62C3" w14:textId="77777777" w:rsidR="00F557E7" w:rsidRPr="00C82132" w:rsidRDefault="00F557E7" w:rsidP="0020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FA37386" w14:textId="0A80513F" w:rsidR="0081793A" w:rsidRPr="00C82132" w:rsidRDefault="0081793A" w:rsidP="00574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</w:rPr>
      </w:pPr>
      <w:r w:rsidRPr="00C82132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บริษัทย่อยในต่างประเทศ</w:t>
      </w:r>
      <w:r w:rsidR="002C1F21" w:rsidRPr="00C82132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สอง</w:t>
      </w:r>
      <w:r w:rsidRPr="00C82132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แห่งได้รับคำสั่งให้จ่ายเพิ่มภาษีนิติบุคคลและภาษีหัก ณ ที</w:t>
      </w:r>
      <w:r w:rsidR="00F753BD" w:rsidRPr="00C82132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่</w:t>
      </w:r>
      <w:r w:rsidRPr="00C82132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จ่ายจากกรมสรรพากร โดยบริษัทย่อยได้แก้ต่างต่อคำสั่งดังกล่าว </w:t>
      </w:r>
      <w:r w:rsidR="0054147C" w:rsidRPr="00C8213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4147C" w:rsidRPr="00C82132">
        <w:rPr>
          <w:rFonts w:asciiTheme="majorBidi" w:hAnsiTheme="majorBidi" w:cstheme="majorBidi"/>
          <w:sz w:val="30"/>
          <w:szCs w:val="30"/>
        </w:rPr>
        <w:t xml:space="preserve"> </w:t>
      </w:r>
      <w:r w:rsidR="00F00807" w:rsidRPr="000C3897">
        <w:rPr>
          <w:rFonts w:asciiTheme="majorBidi" w:hAnsiTheme="majorBidi" w:cstheme="majorBidi"/>
          <w:sz w:val="30"/>
          <w:szCs w:val="30"/>
        </w:rPr>
        <w:t xml:space="preserve">30 </w:t>
      </w:r>
      <w:r w:rsidR="00F00807">
        <w:rPr>
          <w:rFonts w:asciiTheme="majorBidi" w:hAnsiTheme="majorBidi" w:hint="cs"/>
          <w:sz w:val="30"/>
          <w:szCs w:val="30"/>
          <w:cs/>
        </w:rPr>
        <w:t>กันยายน</w:t>
      </w:r>
      <w:r w:rsidR="00F00807" w:rsidRPr="000C3897">
        <w:rPr>
          <w:rFonts w:asciiTheme="majorBidi" w:hAnsiTheme="majorBidi"/>
          <w:sz w:val="30"/>
          <w:szCs w:val="30"/>
          <w:cs/>
        </w:rPr>
        <w:t xml:space="preserve"> </w:t>
      </w:r>
      <w:r w:rsidR="0054147C" w:rsidRPr="00C82132">
        <w:rPr>
          <w:rFonts w:asciiTheme="majorBidi" w:hAnsiTheme="majorBidi" w:cstheme="majorBidi"/>
          <w:sz w:val="30"/>
          <w:szCs w:val="30"/>
        </w:rPr>
        <w:t>2568</w:t>
      </w:r>
      <w:r w:rsidR="0054147C" w:rsidRPr="00C82132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C82132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514EEAE7" w14:textId="77777777" w:rsidR="0081793A" w:rsidRPr="00C82132" w:rsidRDefault="0081793A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6EE44C4" w14:textId="4983F5B3" w:rsidR="00140027" w:rsidRPr="00C82132" w:rsidRDefault="00140027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5668EB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ในต่างประเทศ</w:t>
      </w:r>
      <w:r w:rsidR="00450414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แห่งหนึ่ง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ได้รับคำสั่ง</w:t>
      </w:r>
      <w:r w:rsidR="00C71F31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ให้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จ่ายเพิ่ม</w:t>
      </w:r>
      <w:r w:rsidR="00C71F31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</w:t>
      </w:r>
      <w:r w:rsidR="00C71F31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</w:t>
      </w:r>
      <w:r w:rsidR="00F81299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กรม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ภาษีบริการ</w:t>
      </w:r>
      <w:r w:rsidR="00BD33F9" w:rsidRPr="00C8213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</w:t>
      </w:r>
      <w:r w:rsidR="00D97214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ยื่นอุทธรณ์ต่อ</w:t>
      </w:r>
      <w:r w:rsidR="007A502B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ศุ</w:t>
      </w:r>
      <w:r w:rsidR="00535C92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ลกากรสรรพสามิตและ</w:t>
      </w:r>
      <w:r w:rsidR="00681151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535C92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ศาลวินิจฉัยอุทธรณ์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4147C" w:rsidRPr="00C8213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4147C" w:rsidRPr="00C82132">
        <w:rPr>
          <w:rFonts w:asciiTheme="majorBidi" w:hAnsiTheme="majorBidi" w:cstheme="majorBidi"/>
          <w:sz w:val="30"/>
          <w:szCs w:val="30"/>
        </w:rPr>
        <w:t xml:space="preserve"> </w:t>
      </w:r>
      <w:r w:rsidR="00F00807" w:rsidRPr="000C3897">
        <w:rPr>
          <w:rFonts w:asciiTheme="majorBidi" w:hAnsiTheme="majorBidi" w:cstheme="majorBidi"/>
          <w:sz w:val="30"/>
          <w:szCs w:val="30"/>
        </w:rPr>
        <w:t xml:space="preserve">30 </w:t>
      </w:r>
      <w:r w:rsidR="00F00807">
        <w:rPr>
          <w:rFonts w:asciiTheme="majorBidi" w:hAnsiTheme="majorBidi" w:hint="cs"/>
          <w:sz w:val="30"/>
          <w:szCs w:val="30"/>
          <w:cs/>
        </w:rPr>
        <w:t>กันยายน</w:t>
      </w:r>
      <w:r w:rsidR="00F00807" w:rsidRPr="000C3897">
        <w:rPr>
          <w:rFonts w:asciiTheme="majorBidi" w:hAnsiTheme="majorBidi"/>
          <w:sz w:val="30"/>
          <w:szCs w:val="30"/>
          <w:cs/>
        </w:rPr>
        <w:t xml:space="preserve"> </w:t>
      </w:r>
      <w:r w:rsidR="0054147C" w:rsidRPr="00C82132">
        <w:rPr>
          <w:rFonts w:asciiTheme="majorBidi" w:hAnsiTheme="majorBidi" w:cstheme="majorBidi"/>
          <w:sz w:val="30"/>
          <w:szCs w:val="30"/>
        </w:rPr>
        <w:t>2568</w:t>
      </w:r>
      <w:r w:rsidR="0054147C" w:rsidRPr="00C82132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5668EB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</w:t>
      </w:r>
      <w:r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เชื่อว่า</w:t>
      </w:r>
      <w:r w:rsidR="0054147C" w:rsidRPr="00C82132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ความ</w:t>
      </w:r>
      <w:r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เสียหาย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ที่อาจเกิดขึ้นจากคดีความ</w:t>
      </w:r>
      <w:r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ไม่มีผลกระทบ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อย่างมีนัย</w:t>
      </w:r>
      <w:r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สำคัญต่อ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ผล</w:t>
      </w:r>
      <w:r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การดำเนินงานของบริษัท</w:t>
      </w:r>
      <w:r w:rsidR="00CE3E39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ย่อย</w:t>
      </w:r>
      <w:r w:rsidR="005858F6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ดังนั้นจึง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</w:t>
      </w:r>
      <w:r w:rsidR="005300F8" w:rsidRPr="00C82132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่</w:t>
      </w:r>
      <w:r w:rsidR="009576D7" w:rsidRPr="00C8213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</w:t>
      </w:r>
      <w:r w:rsidR="009576D7" w:rsidRPr="00C8213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1287E46C" w14:textId="64534863" w:rsidR="000C3897" w:rsidRPr="00C82132" w:rsidRDefault="000C3897" w:rsidP="000C2997">
      <w:pPr>
        <w:pStyle w:val="a"/>
        <w:ind w:right="-176"/>
        <w:jc w:val="thaiDistribute"/>
        <w:rPr>
          <w:rFonts w:asciiTheme="majorBidi" w:hAnsiTheme="majorBidi" w:cs="Angsana New"/>
          <w:color w:val="000000" w:themeColor="text1"/>
          <w:sz w:val="28"/>
          <w:szCs w:val="28"/>
          <w:lang w:val="en-US"/>
        </w:rPr>
      </w:pPr>
    </w:p>
    <w:p w14:paraId="0821DBBB" w14:textId="77777777" w:rsidR="00BC1553" w:rsidRDefault="00BC1553" w:rsidP="00811963">
      <w:pPr>
        <w:pStyle w:val="a"/>
        <w:tabs>
          <w:tab w:val="left" w:pos="540"/>
          <w:tab w:val="left" w:pos="630"/>
        </w:tabs>
        <w:ind w:left="540" w:right="198"/>
        <w:jc w:val="thaiDistribute"/>
        <w:rPr>
          <w:rStyle w:val="ui-provider"/>
          <w:rFonts w:ascii="Angsana New" w:hAnsi="Angsana New" w:cs="Angsana New"/>
          <w:lang w:val="en-US"/>
        </w:rPr>
      </w:pPr>
    </w:p>
    <w:p w14:paraId="4D7EB4D6" w14:textId="77777777" w:rsidR="00BC1553" w:rsidRDefault="00BC1553" w:rsidP="00811963">
      <w:pPr>
        <w:pStyle w:val="a"/>
        <w:tabs>
          <w:tab w:val="left" w:pos="540"/>
          <w:tab w:val="left" w:pos="630"/>
        </w:tabs>
        <w:ind w:left="540" w:right="198"/>
        <w:jc w:val="thaiDistribute"/>
        <w:rPr>
          <w:rStyle w:val="ui-provider"/>
          <w:rFonts w:ascii="Angsana New" w:hAnsi="Angsana New" w:cs="Angsana New"/>
          <w:lang w:val="en-US"/>
        </w:rPr>
      </w:pPr>
    </w:p>
    <w:p w14:paraId="16E992FA" w14:textId="14FAC6D3" w:rsidR="0081793A" w:rsidRPr="00B948D0" w:rsidRDefault="00F753BD" w:rsidP="00492109">
      <w:pPr>
        <w:pStyle w:val="a"/>
        <w:tabs>
          <w:tab w:val="left" w:pos="540"/>
          <w:tab w:val="left" w:pos="630"/>
        </w:tabs>
        <w:ind w:left="540" w:right="198"/>
        <w:jc w:val="thaiDistribute"/>
        <w:rPr>
          <w:rStyle w:val="ui-provider"/>
          <w:rFonts w:asciiTheme="majorBidi" w:hAnsiTheme="majorBidi" w:cstheme="majorBidi"/>
          <w:lang w:val="en-US"/>
        </w:rPr>
      </w:pPr>
      <w:r w:rsidRPr="00B948D0">
        <w:rPr>
          <w:rStyle w:val="ui-provider"/>
          <w:rFonts w:asciiTheme="majorBidi" w:hAnsiTheme="majorBidi" w:cstheme="majorBidi"/>
          <w:cs/>
        </w:rPr>
        <w:t>บริษัทย่อยใน</w:t>
      </w:r>
      <w:r w:rsidR="00A052D8" w:rsidRPr="00B948D0">
        <w:rPr>
          <w:rStyle w:val="ui-provider"/>
          <w:rFonts w:asciiTheme="majorBidi" w:hAnsiTheme="majorBidi" w:cstheme="majorBidi"/>
          <w:cs/>
        </w:rPr>
        <w:t>ประเทศ</w:t>
      </w:r>
      <w:r w:rsidRPr="00B948D0">
        <w:rPr>
          <w:rStyle w:val="ui-provider"/>
          <w:rFonts w:asciiTheme="majorBidi" w:hAnsiTheme="majorBidi" w:cstheme="majorBidi"/>
          <w:cs/>
        </w:rPr>
        <w:t xml:space="preserve">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เป็นจำนวน </w:t>
      </w:r>
      <w:r w:rsidR="00A767C1" w:rsidRPr="00B948D0">
        <w:rPr>
          <w:rStyle w:val="ui-provider"/>
          <w:rFonts w:asciiTheme="majorBidi" w:hAnsiTheme="majorBidi" w:cstheme="majorBidi"/>
          <w:lang w:val="en-US"/>
        </w:rPr>
        <w:t>42</w:t>
      </w:r>
      <w:r w:rsidRPr="00B948D0">
        <w:rPr>
          <w:rStyle w:val="ui-provider"/>
          <w:rFonts w:asciiTheme="majorBidi" w:hAnsiTheme="majorBidi" w:cstheme="majorBidi"/>
          <w:cs/>
        </w:rPr>
        <w:t xml:space="preserve"> ล้านบาท ซึ่งเป็นผลอันเนื่องมาจากการใช้สิทธิปกป้องทรัพย์สินทางปัญญาของบริษัท </w:t>
      </w:r>
      <w:r w:rsidR="0054147C" w:rsidRPr="00B948D0">
        <w:rPr>
          <w:rStyle w:val="ui-provider"/>
          <w:rFonts w:asciiTheme="majorBidi" w:hAnsiTheme="majorBidi" w:cstheme="majorBidi"/>
          <w:lang w:val="en-US"/>
        </w:rPr>
        <w:br/>
      </w:r>
      <w:r w:rsidR="0054147C" w:rsidRPr="00B948D0">
        <w:rPr>
          <w:rStyle w:val="ui-provider"/>
          <w:rFonts w:asciiTheme="majorBidi" w:hAnsiTheme="majorBidi" w:cstheme="majorBidi"/>
          <w:cs/>
        </w:rPr>
        <w:t xml:space="preserve">ณ วันที่ </w:t>
      </w:r>
      <w:r w:rsidR="00F00807" w:rsidRPr="00B948D0">
        <w:rPr>
          <w:rFonts w:asciiTheme="majorBidi" w:hAnsiTheme="majorBidi" w:cstheme="majorBidi"/>
          <w:cs/>
        </w:rPr>
        <w:t xml:space="preserve">30 กันยายน </w:t>
      </w:r>
      <w:r w:rsidR="00A767C1" w:rsidRPr="00B948D0">
        <w:rPr>
          <w:rStyle w:val="ui-provider"/>
          <w:rFonts w:asciiTheme="majorBidi" w:hAnsiTheme="majorBidi" w:cstheme="majorBidi"/>
          <w:lang w:val="en-US"/>
        </w:rPr>
        <w:t>2568</w:t>
      </w:r>
      <w:r w:rsidR="0054147C" w:rsidRPr="00B948D0">
        <w:rPr>
          <w:rStyle w:val="ui-provider"/>
          <w:rFonts w:asciiTheme="majorBidi" w:hAnsiTheme="majorBidi" w:cstheme="majorBidi"/>
          <w:cs/>
        </w:rPr>
        <w:t xml:space="preserve"> </w:t>
      </w:r>
      <w:r w:rsidRPr="00B948D0">
        <w:rPr>
          <w:rStyle w:val="ui-provider"/>
          <w:rFonts w:asciiTheme="majorBidi" w:hAnsiTheme="majorBidi" w:cstheme="majorBidi"/>
          <w:cs/>
        </w:rPr>
        <w:t>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</w:p>
    <w:p w14:paraId="62BB1F80" w14:textId="77777777" w:rsidR="00605C74" w:rsidRPr="00A767C1" w:rsidRDefault="00605C74" w:rsidP="00B8423D">
      <w:pPr>
        <w:pStyle w:val="a"/>
        <w:ind w:left="540" w:right="198"/>
        <w:jc w:val="thaiDistribute"/>
        <w:rPr>
          <w:rStyle w:val="ui-provider"/>
          <w:rFonts w:ascii="Angsana New" w:hAnsi="Angsana New" w:cs="Angsana New"/>
          <w:sz w:val="28"/>
          <w:szCs w:val="28"/>
          <w:lang w:val="en-US"/>
        </w:rPr>
      </w:pPr>
    </w:p>
    <w:p w14:paraId="26C1AF58" w14:textId="079262C0" w:rsidR="00222524" w:rsidRPr="005C7854" w:rsidRDefault="00222524" w:rsidP="0049210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492109">
        <w:rPr>
          <w:rFonts w:ascii="Angsana New" w:hAnsi="Angsana New" w:cs="Angsana New"/>
          <w:b/>
          <w:bCs/>
          <w:lang w:val="en-US"/>
        </w:rPr>
        <w:t>0</w:t>
      </w:r>
      <w:r>
        <w:rPr>
          <w:rFonts w:ascii="Angsana New" w:hAnsi="Angsana New" w:cs="Angsana New"/>
          <w:b/>
          <w:bCs/>
          <w:lang w:val="en-US"/>
        </w:rPr>
        <w:tab/>
      </w:r>
      <w:r w:rsidRPr="005C7854">
        <w:rPr>
          <w:rFonts w:ascii="Angsana New" w:hAnsi="Angsana New" w:cs="Angsana New" w:hint="cs"/>
          <w:b/>
          <w:bCs/>
          <w:cs/>
          <w:lang w:val="en-US"/>
        </w:rPr>
        <w:t xml:space="preserve">การจัดประเภทรายการใหม่ </w:t>
      </w:r>
    </w:p>
    <w:p w14:paraId="6F707997" w14:textId="77777777" w:rsidR="00222524" w:rsidRPr="005C7854" w:rsidRDefault="00222524" w:rsidP="00222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76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48F57FA7" w14:textId="4CFFFA5F" w:rsidR="00222524" w:rsidRPr="005C7854" w:rsidRDefault="00222524" w:rsidP="00895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720"/>
        </w:tabs>
        <w:ind w:left="540" w:right="-252"/>
        <w:jc w:val="thaiDistribute"/>
        <w:rPr>
          <w:rFonts w:ascii="Angsana New" w:hAnsi="Angsana New"/>
          <w:sz w:val="30"/>
          <w:szCs w:val="30"/>
          <w:cs/>
        </w:rPr>
      </w:pPr>
      <w:r w:rsidRPr="005C7854">
        <w:rPr>
          <w:rFonts w:ascii="Angsana New" w:hAnsi="Angsana New" w:hint="cs"/>
          <w:sz w:val="30"/>
          <w:szCs w:val="30"/>
          <w:cs/>
        </w:rPr>
        <w:t xml:space="preserve">รายการในงบการเงินของปี </w:t>
      </w:r>
      <w:r w:rsidRPr="005C7854">
        <w:rPr>
          <w:rFonts w:ascii="Angsana New" w:hAnsi="Angsana New" w:hint="cs"/>
          <w:sz w:val="30"/>
          <w:szCs w:val="30"/>
        </w:rPr>
        <w:t>256</w:t>
      </w:r>
      <w:r w:rsidRPr="005C7854">
        <w:rPr>
          <w:rFonts w:ascii="Angsana New" w:hAnsi="Angsana New"/>
          <w:sz w:val="30"/>
          <w:szCs w:val="30"/>
        </w:rPr>
        <w:t xml:space="preserve">7 </w:t>
      </w:r>
      <w:r w:rsidRPr="005C7854">
        <w:rPr>
          <w:rFonts w:ascii="Angsana New" w:hAnsi="Angsana New" w:hint="cs"/>
          <w:sz w:val="30"/>
          <w:szCs w:val="30"/>
          <w:cs/>
        </w:rPr>
        <w:t>บางรายการได้จัดประเภทใหม่ให้สอดคล้องกับ</w:t>
      </w:r>
      <w:r w:rsidR="00166FC8" w:rsidRPr="005C7854">
        <w:rPr>
          <w:rFonts w:ascii="Angsana New" w:hAnsi="Angsana New" w:hint="cs"/>
          <w:sz w:val="30"/>
          <w:szCs w:val="30"/>
          <w:cs/>
        </w:rPr>
        <w:t>การนำเสนอ</w:t>
      </w:r>
      <w:r w:rsidRPr="005C7854">
        <w:rPr>
          <w:rFonts w:ascii="Angsana New" w:hAnsi="Angsana New" w:hint="cs"/>
          <w:sz w:val="30"/>
          <w:szCs w:val="30"/>
          <w:cs/>
        </w:rPr>
        <w:t xml:space="preserve">งบการเงินปี </w:t>
      </w:r>
      <w:r w:rsidR="00BC1553" w:rsidRPr="005C7854">
        <w:rPr>
          <w:rFonts w:ascii="Angsana New" w:hAnsi="Angsana New"/>
          <w:sz w:val="30"/>
          <w:szCs w:val="30"/>
        </w:rPr>
        <w:t>2568</w:t>
      </w:r>
      <w:r w:rsidRPr="005C7854">
        <w:rPr>
          <w:rFonts w:ascii="Angsana New" w:hAnsi="Angsana New" w:hint="cs"/>
          <w:sz w:val="30"/>
          <w:szCs w:val="30"/>
        </w:rPr>
        <w:t xml:space="preserve"> </w:t>
      </w:r>
      <w:r w:rsidRPr="005C7854">
        <w:rPr>
          <w:rFonts w:ascii="Angsana New" w:hAnsi="Angsana New" w:hint="cs"/>
          <w:sz w:val="30"/>
          <w:szCs w:val="30"/>
          <w:cs/>
        </w:rPr>
        <w:t>ดังนี้</w:t>
      </w:r>
    </w:p>
    <w:p w14:paraId="0D2F15CB" w14:textId="77777777" w:rsidR="00222524" w:rsidRPr="005C7854" w:rsidRDefault="00222524" w:rsidP="002225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18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5"/>
        <w:gridCol w:w="1530"/>
        <w:gridCol w:w="270"/>
        <w:gridCol w:w="1620"/>
        <w:gridCol w:w="270"/>
        <w:gridCol w:w="1554"/>
      </w:tblGrid>
      <w:tr w:rsidR="00222524" w:rsidRPr="005C7854" w14:paraId="73B84E9D" w14:textId="77777777" w:rsidTr="00492109">
        <w:tc>
          <w:tcPr>
            <w:tcW w:w="3945" w:type="dxa"/>
          </w:tcPr>
          <w:p w14:paraId="6263C457" w14:textId="77777777" w:rsidR="00222524" w:rsidRPr="005C7854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4" w:type="dxa"/>
            <w:gridSpan w:val="5"/>
            <w:tcBorders>
              <w:bottom w:val="single" w:sz="4" w:space="0" w:color="auto"/>
            </w:tcBorders>
          </w:tcPr>
          <w:p w14:paraId="28703545" w14:textId="77777777" w:rsidR="00222524" w:rsidRPr="005C7854" w:rsidRDefault="00222524" w:rsidP="00864269">
            <w:pPr>
              <w:pStyle w:val="BodyText"/>
              <w:tabs>
                <w:tab w:val="clear" w:pos="1644"/>
                <w:tab w:val="left" w:pos="2208"/>
              </w:tabs>
              <w:spacing w:after="0" w:line="240" w:lineRule="auto"/>
              <w:ind w:right="-405" w:hanging="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2524" w:rsidRPr="005C7854" w14:paraId="346AC4F5" w14:textId="77777777" w:rsidTr="00492109">
        <w:tc>
          <w:tcPr>
            <w:tcW w:w="3945" w:type="dxa"/>
          </w:tcPr>
          <w:p w14:paraId="00ACBFDF" w14:textId="77777777" w:rsidR="00222524" w:rsidRPr="005C7854" w:rsidRDefault="00222524" w:rsidP="00864269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497199" w14:textId="77777777" w:rsidR="00222524" w:rsidRPr="005C7854" w:rsidRDefault="00222524" w:rsidP="00864269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980580" w14:textId="77777777" w:rsidR="00222524" w:rsidRPr="005C7854" w:rsidRDefault="00222524" w:rsidP="00864269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854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7D17DBBC" w14:textId="77777777" w:rsidR="00222524" w:rsidRPr="005C7854" w:rsidRDefault="00222524" w:rsidP="00864269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85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1755AC24" w14:textId="77777777" w:rsidR="00222524" w:rsidRPr="005C7854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CB9A9D5" w14:textId="77777777" w:rsidR="00222524" w:rsidRPr="005C7854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9B53888" w14:textId="77777777" w:rsidR="00222524" w:rsidRPr="005C7854" w:rsidRDefault="00222524" w:rsidP="0086426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67F51" w14:textId="77777777" w:rsidR="00222524" w:rsidRPr="005C7854" w:rsidRDefault="00222524" w:rsidP="0086426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85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38F0BF6" w14:textId="77777777" w:rsidR="00222524" w:rsidRPr="005C7854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1CAA56B" w14:textId="77777777" w:rsidR="00222524" w:rsidRPr="005C7854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638FDE6" w14:textId="77777777" w:rsidR="00222524" w:rsidRPr="005C7854" w:rsidRDefault="00222524" w:rsidP="00864269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854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53711621" w14:textId="77777777" w:rsidR="00222524" w:rsidRPr="005C7854" w:rsidRDefault="00222524" w:rsidP="00864269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85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222524" w:rsidRPr="005C7854" w14:paraId="3D4C6F90" w14:textId="77777777" w:rsidTr="00492109">
        <w:tc>
          <w:tcPr>
            <w:tcW w:w="3945" w:type="dxa"/>
          </w:tcPr>
          <w:p w14:paraId="7F12C417" w14:textId="77777777" w:rsidR="00222524" w:rsidRPr="005C7854" w:rsidRDefault="00222524" w:rsidP="00864269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4" w:type="dxa"/>
            <w:gridSpan w:val="5"/>
          </w:tcPr>
          <w:p w14:paraId="0DF9A570" w14:textId="77777777" w:rsidR="00222524" w:rsidRPr="005C7854" w:rsidRDefault="00222524" w:rsidP="0086426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78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2524" w:rsidRPr="005C7854" w14:paraId="27DAB564" w14:textId="77777777" w:rsidTr="00492109">
        <w:tc>
          <w:tcPr>
            <w:tcW w:w="3945" w:type="dxa"/>
          </w:tcPr>
          <w:p w14:paraId="3860B1CB" w14:textId="31ABAB24" w:rsidR="00222524" w:rsidRPr="005C7854" w:rsidRDefault="00222524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216" w:right="-43" w:hanging="2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C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Pr="005C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00807" w:rsidRPr="005C78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C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5C78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C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0807" w:rsidRPr="005C7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00807" w:rsidRPr="005C785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F00807" w:rsidRPr="005C785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C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650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70918159" w14:textId="77777777" w:rsidR="00222524" w:rsidRPr="005C7854" w:rsidRDefault="00222524" w:rsidP="00864269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C33E9" w14:textId="77777777" w:rsidR="00222524" w:rsidRPr="005C7854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003FCB" w14:textId="77777777" w:rsidR="00222524" w:rsidRPr="005C7854" w:rsidRDefault="00222524" w:rsidP="0086426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C39E5" w14:textId="77777777" w:rsidR="00222524" w:rsidRPr="005C7854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265D64A" w14:textId="77777777" w:rsidR="00222524" w:rsidRPr="005C7854" w:rsidRDefault="00222524" w:rsidP="00864269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2524" w:rsidRPr="005C7854" w14:paraId="6A6CD397" w14:textId="77777777" w:rsidTr="00492109">
        <w:tc>
          <w:tcPr>
            <w:tcW w:w="3945" w:type="dxa"/>
          </w:tcPr>
          <w:p w14:paraId="0DE20CAC" w14:textId="50DD311B" w:rsidR="00222524" w:rsidRPr="005C7854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78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340CE386" w14:textId="47A24922" w:rsidR="00222524" w:rsidRPr="005C7854" w:rsidRDefault="005C7854" w:rsidP="00E20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640,748</w:t>
            </w:r>
          </w:p>
        </w:tc>
        <w:tc>
          <w:tcPr>
            <w:tcW w:w="270" w:type="dxa"/>
          </w:tcPr>
          <w:p w14:paraId="6D8158A1" w14:textId="77777777" w:rsidR="00222524" w:rsidRPr="005C7854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32073C" w14:textId="1D48E1D5" w:rsidR="00222524" w:rsidRPr="005C7854" w:rsidRDefault="005C7854" w:rsidP="00E20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9,888</w:t>
            </w:r>
          </w:p>
        </w:tc>
        <w:tc>
          <w:tcPr>
            <w:tcW w:w="270" w:type="dxa"/>
          </w:tcPr>
          <w:p w14:paraId="184C4E42" w14:textId="77777777" w:rsidR="00222524" w:rsidRPr="005C7854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4262FC10" w14:textId="164118F9" w:rsidR="00222524" w:rsidRPr="005C7854" w:rsidRDefault="005C7854" w:rsidP="00E20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650,636</w:t>
            </w:r>
          </w:p>
        </w:tc>
      </w:tr>
      <w:tr w:rsidR="00222524" w:rsidRPr="00F00807" w14:paraId="31E38FFA" w14:textId="77777777" w:rsidTr="00492109">
        <w:tc>
          <w:tcPr>
            <w:tcW w:w="3945" w:type="dxa"/>
          </w:tcPr>
          <w:p w14:paraId="6BFE49A1" w14:textId="4159D820" w:rsidR="00222524" w:rsidRPr="005C7854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78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155B9668" w14:textId="1049B30B" w:rsidR="00222524" w:rsidRPr="005C7854" w:rsidRDefault="005C7854" w:rsidP="00201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458,71</w:t>
            </w:r>
            <w:r w:rsidR="0049210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5A5E36D" w14:textId="77777777" w:rsidR="00222524" w:rsidRPr="005C7854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812D005" w14:textId="25475BF1" w:rsidR="00222524" w:rsidRPr="005C7854" w:rsidRDefault="005C7854" w:rsidP="00201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(9,888)</w:t>
            </w:r>
          </w:p>
        </w:tc>
        <w:tc>
          <w:tcPr>
            <w:tcW w:w="270" w:type="dxa"/>
            <w:vAlign w:val="bottom"/>
          </w:tcPr>
          <w:p w14:paraId="04C340BD" w14:textId="77777777" w:rsidR="00222524" w:rsidRPr="005C7854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51973BF2" w14:textId="5FC979B2" w:rsidR="00222524" w:rsidRPr="005C7854" w:rsidRDefault="005C7854" w:rsidP="000F4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448,8</w:t>
            </w:r>
            <w:r w:rsidR="00006DF5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222524" w:rsidRPr="00F00807" w14:paraId="03B08230" w14:textId="77777777" w:rsidTr="00492109">
        <w:tc>
          <w:tcPr>
            <w:tcW w:w="3945" w:type="dxa"/>
          </w:tcPr>
          <w:p w14:paraId="0217343A" w14:textId="77777777" w:rsidR="00222524" w:rsidRPr="00F00807" w:rsidRDefault="00222524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4F3B56B5" w14:textId="77777777" w:rsidR="00222524" w:rsidRPr="00F00807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27A3C18" w14:textId="77777777" w:rsidR="00222524" w:rsidRPr="00F00807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602323" w14:textId="3D9EF59B" w:rsidR="00222524" w:rsidRPr="00F00807" w:rsidRDefault="005C785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C78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30B4F5" w14:textId="77777777" w:rsidR="00222524" w:rsidRPr="00F00807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</w:tcPr>
          <w:p w14:paraId="449ADA2B" w14:textId="77777777" w:rsidR="00222524" w:rsidRPr="00F00807" w:rsidRDefault="00222524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96EDC" w:rsidRPr="00F00807" w14:paraId="0D70412D" w14:textId="77777777" w:rsidTr="00492109">
        <w:tc>
          <w:tcPr>
            <w:tcW w:w="3945" w:type="dxa"/>
          </w:tcPr>
          <w:p w14:paraId="0B877AC5" w14:textId="77777777" w:rsidR="00696EDC" w:rsidRPr="00F00807" w:rsidRDefault="00696EDC" w:rsidP="0086426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677DA078" w14:textId="77777777" w:rsidR="00696EDC" w:rsidRPr="00F00807" w:rsidRDefault="00696EDC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98211AE" w14:textId="77777777" w:rsidR="00696EDC" w:rsidRPr="00F00807" w:rsidRDefault="00696EDC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DED243D" w14:textId="77777777" w:rsidR="00696EDC" w:rsidRPr="00F00807" w:rsidRDefault="00696EDC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D9424CF" w14:textId="77777777" w:rsidR="00696EDC" w:rsidRPr="00F00807" w:rsidRDefault="00696EDC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</w:tcPr>
          <w:p w14:paraId="7754DB5C" w14:textId="77777777" w:rsidR="00696EDC" w:rsidRPr="00F00807" w:rsidRDefault="00696EDC" w:rsidP="0086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96EDC" w:rsidRPr="00F00807" w14:paraId="1C706864" w14:textId="77777777" w:rsidTr="00492109">
        <w:tc>
          <w:tcPr>
            <w:tcW w:w="3945" w:type="dxa"/>
          </w:tcPr>
          <w:p w14:paraId="52647EBB" w14:textId="23488A3D" w:rsidR="00696EDC" w:rsidRPr="005C7854" w:rsidRDefault="00F00807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</w:rPr>
            </w:pPr>
            <w:r w:rsidRPr="005C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Pr="005C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C78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C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5C78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C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7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C785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C785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C78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020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745E9CEE" w14:textId="77777777" w:rsidR="00696EDC" w:rsidRPr="00F00807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CB73DDC" w14:textId="77777777" w:rsidR="00696EDC" w:rsidRPr="00F00807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4CCD143C" w14:textId="77777777" w:rsidR="00696EDC" w:rsidRPr="00F00807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28E309D" w14:textId="77777777" w:rsidR="00696EDC" w:rsidRPr="00F00807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</w:tcPr>
          <w:p w14:paraId="53EBE9AD" w14:textId="77777777" w:rsidR="00696EDC" w:rsidRPr="00F00807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96EDC" w:rsidRPr="005C7854" w14:paraId="01B29A3B" w14:textId="77777777" w:rsidTr="00492109">
        <w:tc>
          <w:tcPr>
            <w:tcW w:w="3945" w:type="dxa"/>
          </w:tcPr>
          <w:p w14:paraId="1F61964D" w14:textId="2DD28D90" w:rsidR="00696EDC" w:rsidRPr="005C7854" w:rsidRDefault="00696EDC" w:rsidP="00696E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78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7DCFD6DE" w14:textId="1F25706D" w:rsidR="00696EDC" w:rsidRPr="00F00807" w:rsidRDefault="005C7854" w:rsidP="00AD3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1,911,18</w:t>
            </w:r>
            <w:r w:rsidR="00AD3FE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730D1E" w14:textId="77777777" w:rsidR="00696EDC" w:rsidRPr="00F00807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3DCB0526" w14:textId="3C79EA62" w:rsidR="00696EDC" w:rsidRPr="00006DF5" w:rsidRDefault="005C7854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6DF5">
              <w:rPr>
                <w:rFonts w:ascii="Angsana New" w:hAnsi="Angsana New"/>
                <w:sz w:val="30"/>
                <w:szCs w:val="30"/>
              </w:rPr>
              <w:t>31,687</w:t>
            </w:r>
          </w:p>
        </w:tc>
        <w:tc>
          <w:tcPr>
            <w:tcW w:w="270" w:type="dxa"/>
          </w:tcPr>
          <w:p w14:paraId="3091670F" w14:textId="77777777" w:rsidR="00696EDC" w:rsidRPr="00F00807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</w:tcPr>
          <w:p w14:paraId="552B85A3" w14:textId="151AC50A" w:rsidR="00696EDC" w:rsidRPr="005C7854" w:rsidRDefault="005C7854" w:rsidP="000F4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5C7854">
              <w:rPr>
                <w:rFonts w:ascii="Angsana New" w:hAnsi="Angsana New"/>
                <w:sz w:val="30"/>
                <w:szCs w:val="30"/>
              </w:rPr>
              <w:t>1,942,87</w:t>
            </w:r>
            <w:r w:rsidR="00006DF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96EDC" w:rsidRPr="00956384" w14:paraId="5331956C" w14:textId="77777777" w:rsidTr="00492109">
        <w:tc>
          <w:tcPr>
            <w:tcW w:w="3945" w:type="dxa"/>
          </w:tcPr>
          <w:p w14:paraId="3BD37F02" w14:textId="151BF9F7" w:rsidR="00696EDC" w:rsidRPr="005C7854" w:rsidRDefault="00696EDC" w:rsidP="00696E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78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3BBC44B3" w14:textId="03430094" w:rsidR="00696EDC" w:rsidRPr="00E06732" w:rsidRDefault="005C7854" w:rsidP="00E20F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1,394,399</w:t>
            </w:r>
          </w:p>
        </w:tc>
        <w:tc>
          <w:tcPr>
            <w:tcW w:w="270" w:type="dxa"/>
            <w:vAlign w:val="bottom"/>
          </w:tcPr>
          <w:p w14:paraId="40A450C2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BAF21F" w14:textId="6071C2D8" w:rsidR="00696EDC" w:rsidRPr="00006DF5" w:rsidRDefault="005C7854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06DF5">
              <w:rPr>
                <w:rFonts w:ascii="Angsana New" w:hAnsi="Angsana New"/>
                <w:sz w:val="30"/>
                <w:szCs w:val="30"/>
              </w:rPr>
              <w:t>(31,687)</w:t>
            </w:r>
          </w:p>
        </w:tc>
        <w:tc>
          <w:tcPr>
            <w:tcW w:w="270" w:type="dxa"/>
            <w:vAlign w:val="bottom"/>
          </w:tcPr>
          <w:p w14:paraId="70E792AF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7EF3347D" w14:textId="22B8406E" w:rsidR="00696EDC" w:rsidRPr="00E06732" w:rsidRDefault="005C7854" w:rsidP="0016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1,362,712</w:t>
            </w:r>
          </w:p>
        </w:tc>
      </w:tr>
      <w:tr w:rsidR="00696EDC" w:rsidRPr="00956384" w14:paraId="3C2429CD" w14:textId="77777777" w:rsidTr="00492109">
        <w:tc>
          <w:tcPr>
            <w:tcW w:w="3945" w:type="dxa"/>
          </w:tcPr>
          <w:p w14:paraId="1BAABBEF" w14:textId="77777777" w:rsidR="00696EDC" w:rsidRPr="00EE61C1" w:rsidRDefault="00696EDC" w:rsidP="00696EDC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F89098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01013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205A8A8" w14:textId="074CC3C5" w:rsidR="00696EDC" w:rsidRPr="00FE21AC" w:rsidRDefault="005C7854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1A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40355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66A0A699" w14:textId="77777777" w:rsidR="00696EDC" w:rsidRPr="00E06732" w:rsidRDefault="00696EDC" w:rsidP="00696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57F0CDC" w14:textId="0CC7D5DF" w:rsidR="00696EDC" w:rsidRDefault="00696EDC" w:rsidP="00222524">
      <w:pPr>
        <w:tabs>
          <w:tab w:val="left" w:pos="9720"/>
        </w:tabs>
        <w:rPr>
          <w:rFonts w:ascii="Angsana New" w:hAnsi="Angsana New"/>
          <w:sz w:val="20"/>
          <w:szCs w:val="20"/>
          <w:cs/>
        </w:rPr>
      </w:pPr>
    </w:p>
    <w:p w14:paraId="25643B39" w14:textId="77777777" w:rsidR="007B1292" w:rsidRPr="00074C25" w:rsidRDefault="007B1292" w:rsidP="007B1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</w:t>
      </w:r>
      <w:r>
        <w:rPr>
          <w:rFonts w:ascii="Angsana New" w:hAnsi="Angsana New" w:hint="cs"/>
          <w:sz w:val="30"/>
          <w:szCs w:val="30"/>
          <w:cs/>
        </w:rPr>
        <w:t>มากกว่า</w:t>
      </w:r>
    </w:p>
    <w:p w14:paraId="3FB948F4" w14:textId="2B9C8339" w:rsidR="00605C74" w:rsidRPr="00DD0BB2" w:rsidRDefault="00605C74" w:rsidP="00DD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sectPr w:rsidR="00605C74" w:rsidRPr="00DD0BB2" w:rsidSect="007E06EB">
      <w:headerReference w:type="default" r:id="rId16"/>
      <w:footerReference w:type="default" r:id="rId17"/>
      <w:pgSz w:w="11909" w:h="16834" w:code="9"/>
      <w:pgMar w:top="691" w:right="83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87C23" w14:textId="77777777" w:rsidR="005F42F7" w:rsidRDefault="005F42F7" w:rsidP="00FC04D5">
      <w:r>
        <w:separator/>
      </w:r>
    </w:p>
  </w:endnote>
  <w:endnote w:type="continuationSeparator" w:id="0">
    <w:p w14:paraId="6678B3DE" w14:textId="77777777" w:rsidR="005F42F7" w:rsidRDefault="005F42F7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14732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A90378" w14:textId="1B1940CA" w:rsidR="00C038E1" w:rsidRPr="000940EF" w:rsidRDefault="00C038E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0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0E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0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A28EC"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Pr="000940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C038E1" w:rsidRPr="005C306E" w:rsidRDefault="00C038E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8A28EC">
          <w:rPr>
            <w:rFonts w:ascii="Angsana New" w:hAnsi="Angsana New"/>
            <w:noProof/>
            <w:sz w:val="30"/>
            <w:szCs w:val="30"/>
          </w:rPr>
          <w:t>17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D206" w14:textId="77777777" w:rsidR="00C038E1" w:rsidRPr="00860E15" w:rsidRDefault="00C038E1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8A28EC">
      <w:rPr>
        <w:rStyle w:val="PageNumber"/>
        <w:rFonts w:ascii="Angsana New" w:hAnsi="Angsana New"/>
        <w:noProof/>
        <w:sz w:val="30"/>
        <w:szCs w:val="30"/>
      </w:rPr>
      <w:t>32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C038E1" w:rsidRPr="00D8432A" w:rsidRDefault="00C038E1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F30C4" w14:textId="77777777" w:rsidR="005F42F7" w:rsidRDefault="005F42F7" w:rsidP="00FC04D5">
      <w:r>
        <w:separator/>
      </w:r>
    </w:p>
  </w:footnote>
  <w:footnote w:type="continuationSeparator" w:id="0">
    <w:p w14:paraId="38FECB15" w14:textId="77777777" w:rsidR="005F42F7" w:rsidRDefault="005F42F7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AADD1" w14:textId="77777777" w:rsidR="00C038E1" w:rsidRPr="003B5EBA" w:rsidRDefault="00C038E1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CB2390" w14:textId="77777777" w:rsidR="00C038E1" w:rsidRPr="003B5EBA" w:rsidRDefault="00C038E1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6B43247" w14:textId="2FB183E1" w:rsidR="00C038E1" w:rsidRPr="00AF256D" w:rsidRDefault="00C038E1" w:rsidP="00F915B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3C07FFD4" w14:textId="77777777" w:rsidR="00C038E1" w:rsidRPr="00A34F3C" w:rsidRDefault="00C038E1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F44B1" w14:textId="77777777" w:rsidR="00C038E1" w:rsidRPr="003B5EBA" w:rsidRDefault="00C038E1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74AE52A" w14:textId="77777777" w:rsidR="00C038E1" w:rsidRPr="003B5EBA" w:rsidRDefault="00C038E1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F463755" w14:textId="2CDA9EA6" w:rsidR="00C038E1" w:rsidRPr="00AF256D" w:rsidRDefault="00C038E1" w:rsidP="00816AF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C038E1" w:rsidRPr="00164EBE" w:rsidRDefault="00C038E1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7F2D" w14:textId="77777777" w:rsidR="00C038E1" w:rsidRPr="003B5EBA" w:rsidRDefault="00C038E1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262BBC9" w14:textId="77777777" w:rsidR="00C038E1" w:rsidRPr="003B5EBA" w:rsidRDefault="00C038E1" w:rsidP="00816A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CAF114" w14:textId="41FF8E13" w:rsidR="00C038E1" w:rsidRPr="00AF256D" w:rsidRDefault="00C038E1" w:rsidP="00816AF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5B6A026" w14:textId="77777777" w:rsidR="00C038E1" w:rsidRPr="001C28F5" w:rsidRDefault="00C038E1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87F7" w14:textId="77777777" w:rsidR="00C038E1" w:rsidRPr="003B5EBA" w:rsidRDefault="00C038E1" w:rsidP="00F915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B90858" w14:textId="77777777" w:rsidR="00C038E1" w:rsidRPr="003B5EBA" w:rsidRDefault="00C038E1" w:rsidP="00F915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81C3E1" w14:textId="5CAD3814" w:rsidR="00C038E1" w:rsidRPr="00AF256D" w:rsidRDefault="00C038E1" w:rsidP="00F915B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30 </w:t>
    </w:r>
    <w:r w:rsidRPr="00842835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C038E1" w:rsidRPr="001C28F5" w:rsidRDefault="00C038E1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4BD4766A"/>
    <w:lvl w:ilvl="0" w:tplc="3782E96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974065">
    <w:abstractNumId w:val="6"/>
  </w:num>
  <w:num w:numId="2" w16cid:durableId="653030355">
    <w:abstractNumId w:val="5"/>
  </w:num>
  <w:num w:numId="3" w16cid:durableId="1625887936">
    <w:abstractNumId w:val="9"/>
  </w:num>
  <w:num w:numId="4" w16cid:durableId="841354841">
    <w:abstractNumId w:val="7"/>
  </w:num>
  <w:num w:numId="5" w16cid:durableId="880744404">
    <w:abstractNumId w:val="8"/>
  </w:num>
  <w:num w:numId="6" w16cid:durableId="1112166637">
    <w:abstractNumId w:val="3"/>
  </w:num>
  <w:num w:numId="7" w16cid:durableId="370151960">
    <w:abstractNumId w:val="2"/>
  </w:num>
  <w:num w:numId="8" w16cid:durableId="1870988788">
    <w:abstractNumId w:val="0"/>
  </w:num>
  <w:num w:numId="9" w16cid:durableId="568461356">
    <w:abstractNumId w:val="1"/>
  </w:num>
  <w:num w:numId="10" w16cid:durableId="195699205">
    <w:abstractNumId w:val="4"/>
  </w:num>
  <w:num w:numId="11" w16cid:durableId="1912619961">
    <w:abstractNumId w:val="16"/>
  </w:num>
  <w:num w:numId="12" w16cid:durableId="1022903990">
    <w:abstractNumId w:val="12"/>
  </w:num>
  <w:num w:numId="13" w16cid:durableId="1849634651">
    <w:abstractNumId w:val="21"/>
  </w:num>
  <w:num w:numId="14" w16cid:durableId="1493837958">
    <w:abstractNumId w:val="14"/>
  </w:num>
  <w:num w:numId="15" w16cid:durableId="1167938741">
    <w:abstractNumId w:val="17"/>
  </w:num>
  <w:num w:numId="16" w16cid:durableId="1184173270">
    <w:abstractNumId w:val="24"/>
  </w:num>
  <w:num w:numId="17" w16cid:durableId="172257870">
    <w:abstractNumId w:val="25"/>
  </w:num>
  <w:num w:numId="18" w16cid:durableId="712003339">
    <w:abstractNumId w:val="22"/>
  </w:num>
  <w:num w:numId="19" w16cid:durableId="1252856699">
    <w:abstractNumId w:val="11"/>
  </w:num>
  <w:num w:numId="20" w16cid:durableId="63646455">
    <w:abstractNumId w:val="18"/>
  </w:num>
  <w:num w:numId="21" w16cid:durableId="592781357">
    <w:abstractNumId w:val="13"/>
  </w:num>
  <w:num w:numId="22" w16cid:durableId="1244484627">
    <w:abstractNumId w:val="10"/>
  </w:num>
  <w:num w:numId="23" w16cid:durableId="899443521">
    <w:abstractNumId w:val="20"/>
  </w:num>
  <w:num w:numId="24" w16cid:durableId="57896770">
    <w:abstractNumId w:val="23"/>
  </w:num>
  <w:num w:numId="25" w16cid:durableId="1994412411">
    <w:abstractNumId w:val="19"/>
  </w:num>
  <w:num w:numId="26" w16cid:durableId="281226851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92"/>
    <w:rsid w:val="000010F8"/>
    <w:rsid w:val="00001206"/>
    <w:rsid w:val="00001659"/>
    <w:rsid w:val="000017E7"/>
    <w:rsid w:val="00001BA2"/>
    <w:rsid w:val="00001D11"/>
    <w:rsid w:val="00001D92"/>
    <w:rsid w:val="00001DEA"/>
    <w:rsid w:val="00001E78"/>
    <w:rsid w:val="000026D6"/>
    <w:rsid w:val="000027CE"/>
    <w:rsid w:val="00002DF5"/>
    <w:rsid w:val="00002E6D"/>
    <w:rsid w:val="000033E8"/>
    <w:rsid w:val="0000386A"/>
    <w:rsid w:val="00003BD1"/>
    <w:rsid w:val="00003D9F"/>
    <w:rsid w:val="000042F9"/>
    <w:rsid w:val="000045B5"/>
    <w:rsid w:val="00004D45"/>
    <w:rsid w:val="0000537B"/>
    <w:rsid w:val="000057D4"/>
    <w:rsid w:val="000067F0"/>
    <w:rsid w:val="00006DF5"/>
    <w:rsid w:val="00007A43"/>
    <w:rsid w:val="00007ED1"/>
    <w:rsid w:val="00007FE9"/>
    <w:rsid w:val="0001036C"/>
    <w:rsid w:val="000105A2"/>
    <w:rsid w:val="000106A9"/>
    <w:rsid w:val="00010736"/>
    <w:rsid w:val="00010863"/>
    <w:rsid w:val="00010997"/>
    <w:rsid w:val="00011695"/>
    <w:rsid w:val="00011B82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AE0"/>
    <w:rsid w:val="00021FF3"/>
    <w:rsid w:val="0002247C"/>
    <w:rsid w:val="000224FA"/>
    <w:rsid w:val="00022C18"/>
    <w:rsid w:val="000232D6"/>
    <w:rsid w:val="00023609"/>
    <w:rsid w:val="000239D0"/>
    <w:rsid w:val="00023D95"/>
    <w:rsid w:val="00023FC6"/>
    <w:rsid w:val="00024041"/>
    <w:rsid w:val="00024112"/>
    <w:rsid w:val="000252B5"/>
    <w:rsid w:val="00025824"/>
    <w:rsid w:val="00025993"/>
    <w:rsid w:val="00025ADA"/>
    <w:rsid w:val="00025D21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27E04"/>
    <w:rsid w:val="000305BF"/>
    <w:rsid w:val="00030960"/>
    <w:rsid w:val="0003164D"/>
    <w:rsid w:val="0003173A"/>
    <w:rsid w:val="00031E8F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A13"/>
    <w:rsid w:val="00041BBD"/>
    <w:rsid w:val="000424B8"/>
    <w:rsid w:val="00042A8E"/>
    <w:rsid w:val="00043288"/>
    <w:rsid w:val="00043BF8"/>
    <w:rsid w:val="0004458E"/>
    <w:rsid w:val="00044E5A"/>
    <w:rsid w:val="00044E65"/>
    <w:rsid w:val="00044F64"/>
    <w:rsid w:val="00044FB0"/>
    <w:rsid w:val="0004522B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51E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57F79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BF2"/>
    <w:rsid w:val="00062DE0"/>
    <w:rsid w:val="000630FB"/>
    <w:rsid w:val="000639F1"/>
    <w:rsid w:val="00063C0F"/>
    <w:rsid w:val="00063DCB"/>
    <w:rsid w:val="0006578C"/>
    <w:rsid w:val="00065A39"/>
    <w:rsid w:val="00065B57"/>
    <w:rsid w:val="00065D41"/>
    <w:rsid w:val="0006670C"/>
    <w:rsid w:val="00066D5F"/>
    <w:rsid w:val="0006779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45B"/>
    <w:rsid w:val="00073842"/>
    <w:rsid w:val="00073912"/>
    <w:rsid w:val="00074310"/>
    <w:rsid w:val="00074896"/>
    <w:rsid w:val="0007503A"/>
    <w:rsid w:val="00075099"/>
    <w:rsid w:val="0007541B"/>
    <w:rsid w:val="00075627"/>
    <w:rsid w:val="0007594A"/>
    <w:rsid w:val="00075CAE"/>
    <w:rsid w:val="00075D39"/>
    <w:rsid w:val="00075E1C"/>
    <w:rsid w:val="000765CB"/>
    <w:rsid w:val="00076F39"/>
    <w:rsid w:val="000770AC"/>
    <w:rsid w:val="00077363"/>
    <w:rsid w:val="0008076D"/>
    <w:rsid w:val="00080C86"/>
    <w:rsid w:val="00080E97"/>
    <w:rsid w:val="00081EAC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1C60"/>
    <w:rsid w:val="00092147"/>
    <w:rsid w:val="000928F2"/>
    <w:rsid w:val="00092A03"/>
    <w:rsid w:val="00092F45"/>
    <w:rsid w:val="00093607"/>
    <w:rsid w:val="00093725"/>
    <w:rsid w:val="00093FE5"/>
    <w:rsid w:val="000940EF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57F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09B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7F9"/>
    <w:rsid w:val="000A3C65"/>
    <w:rsid w:val="000A459A"/>
    <w:rsid w:val="000A49EA"/>
    <w:rsid w:val="000A4FF9"/>
    <w:rsid w:val="000A5C99"/>
    <w:rsid w:val="000A679F"/>
    <w:rsid w:val="000A68F4"/>
    <w:rsid w:val="000A6968"/>
    <w:rsid w:val="000A72FE"/>
    <w:rsid w:val="000A7949"/>
    <w:rsid w:val="000B066F"/>
    <w:rsid w:val="000B0A14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809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C7C8C"/>
    <w:rsid w:val="000C7DA1"/>
    <w:rsid w:val="000D0793"/>
    <w:rsid w:val="000D079E"/>
    <w:rsid w:val="000D0A1F"/>
    <w:rsid w:val="000D0C76"/>
    <w:rsid w:val="000D1258"/>
    <w:rsid w:val="000D2103"/>
    <w:rsid w:val="000D22B4"/>
    <w:rsid w:val="000D31F9"/>
    <w:rsid w:val="000D3263"/>
    <w:rsid w:val="000D37D5"/>
    <w:rsid w:val="000D3899"/>
    <w:rsid w:val="000D4615"/>
    <w:rsid w:val="000D4A59"/>
    <w:rsid w:val="000D4FC6"/>
    <w:rsid w:val="000D59BE"/>
    <w:rsid w:val="000D5F3C"/>
    <w:rsid w:val="000D6501"/>
    <w:rsid w:val="000D692A"/>
    <w:rsid w:val="000D6A81"/>
    <w:rsid w:val="000D7C48"/>
    <w:rsid w:val="000D7C7C"/>
    <w:rsid w:val="000E05ED"/>
    <w:rsid w:val="000E0E97"/>
    <w:rsid w:val="000E0FDE"/>
    <w:rsid w:val="000E1241"/>
    <w:rsid w:val="000E140D"/>
    <w:rsid w:val="000E1C92"/>
    <w:rsid w:val="000E1EE2"/>
    <w:rsid w:val="000E1F44"/>
    <w:rsid w:val="000E27A6"/>
    <w:rsid w:val="000E36E3"/>
    <w:rsid w:val="000E3AC2"/>
    <w:rsid w:val="000E3AD0"/>
    <w:rsid w:val="000E3E2A"/>
    <w:rsid w:val="000E3FA7"/>
    <w:rsid w:val="000E45BA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886"/>
    <w:rsid w:val="000F0E70"/>
    <w:rsid w:val="000F0EE1"/>
    <w:rsid w:val="000F106D"/>
    <w:rsid w:val="000F17C4"/>
    <w:rsid w:val="000F18FF"/>
    <w:rsid w:val="000F256A"/>
    <w:rsid w:val="000F2726"/>
    <w:rsid w:val="000F2BCB"/>
    <w:rsid w:val="000F37C4"/>
    <w:rsid w:val="000F3937"/>
    <w:rsid w:val="000F422B"/>
    <w:rsid w:val="000F4853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D48"/>
    <w:rsid w:val="00103372"/>
    <w:rsid w:val="00103507"/>
    <w:rsid w:val="001040E0"/>
    <w:rsid w:val="001042AC"/>
    <w:rsid w:val="00104CA6"/>
    <w:rsid w:val="001051C6"/>
    <w:rsid w:val="00105857"/>
    <w:rsid w:val="00105903"/>
    <w:rsid w:val="001076F0"/>
    <w:rsid w:val="0011021C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5755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A64"/>
    <w:rsid w:val="00123FB2"/>
    <w:rsid w:val="001240D5"/>
    <w:rsid w:val="00124C05"/>
    <w:rsid w:val="001252FB"/>
    <w:rsid w:val="00125625"/>
    <w:rsid w:val="00126275"/>
    <w:rsid w:val="00126367"/>
    <w:rsid w:val="00126AB9"/>
    <w:rsid w:val="0012709F"/>
    <w:rsid w:val="001272CF"/>
    <w:rsid w:val="0012768E"/>
    <w:rsid w:val="00127B9E"/>
    <w:rsid w:val="001308E3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1B32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2DD1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050"/>
    <w:rsid w:val="001611EA"/>
    <w:rsid w:val="00161487"/>
    <w:rsid w:val="001614F2"/>
    <w:rsid w:val="00161CBA"/>
    <w:rsid w:val="00161FDB"/>
    <w:rsid w:val="00162DBD"/>
    <w:rsid w:val="00163585"/>
    <w:rsid w:val="00163BA9"/>
    <w:rsid w:val="00163E5C"/>
    <w:rsid w:val="00164B80"/>
    <w:rsid w:val="00164EBE"/>
    <w:rsid w:val="00165021"/>
    <w:rsid w:val="0016523F"/>
    <w:rsid w:val="00165727"/>
    <w:rsid w:val="00165916"/>
    <w:rsid w:val="00165C3B"/>
    <w:rsid w:val="00166D50"/>
    <w:rsid w:val="00166FC8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873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29C9"/>
    <w:rsid w:val="001835CA"/>
    <w:rsid w:val="0018514D"/>
    <w:rsid w:val="0018556C"/>
    <w:rsid w:val="001855F0"/>
    <w:rsid w:val="001861BB"/>
    <w:rsid w:val="00186C21"/>
    <w:rsid w:val="00186CCF"/>
    <w:rsid w:val="00186D2F"/>
    <w:rsid w:val="0018733A"/>
    <w:rsid w:val="001879EC"/>
    <w:rsid w:val="00187B4B"/>
    <w:rsid w:val="00187DEA"/>
    <w:rsid w:val="00190000"/>
    <w:rsid w:val="00190ABE"/>
    <w:rsid w:val="00190B6C"/>
    <w:rsid w:val="00191675"/>
    <w:rsid w:val="00191688"/>
    <w:rsid w:val="00191CF4"/>
    <w:rsid w:val="00192016"/>
    <w:rsid w:val="00192160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876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A726D"/>
    <w:rsid w:val="001B01BA"/>
    <w:rsid w:val="001B0365"/>
    <w:rsid w:val="001B0958"/>
    <w:rsid w:val="001B0AE2"/>
    <w:rsid w:val="001B0FE8"/>
    <w:rsid w:val="001B1012"/>
    <w:rsid w:val="001B18AA"/>
    <w:rsid w:val="001B1D12"/>
    <w:rsid w:val="001B2EEB"/>
    <w:rsid w:val="001B302D"/>
    <w:rsid w:val="001B31C5"/>
    <w:rsid w:val="001B3205"/>
    <w:rsid w:val="001B3304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0CF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5D93"/>
    <w:rsid w:val="001E6125"/>
    <w:rsid w:val="001E6523"/>
    <w:rsid w:val="001E6650"/>
    <w:rsid w:val="001E685B"/>
    <w:rsid w:val="001E6E46"/>
    <w:rsid w:val="001E70FC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29E"/>
    <w:rsid w:val="001F787B"/>
    <w:rsid w:val="00200171"/>
    <w:rsid w:val="00200218"/>
    <w:rsid w:val="0020097F"/>
    <w:rsid w:val="00200989"/>
    <w:rsid w:val="00200AD8"/>
    <w:rsid w:val="002014B2"/>
    <w:rsid w:val="00201914"/>
    <w:rsid w:val="00201925"/>
    <w:rsid w:val="00201EBA"/>
    <w:rsid w:val="00201F6F"/>
    <w:rsid w:val="0020201E"/>
    <w:rsid w:val="002020A7"/>
    <w:rsid w:val="00202399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124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524"/>
    <w:rsid w:val="002229D4"/>
    <w:rsid w:val="00222C6F"/>
    <w:rsid w:val="00222C99"/>
    <w:rsid w:val="00223989"/>
    <w:rsid w:val="00223C32"/>
    <w:rsid w:val="00223D23"/>
    <w:rsid w:val="00223FE5"/>
    <w:rsid w:val="00224537"/>
    <w:rsid w:val="0022488A"/>
    <w:rsid w:val="00224C6F"/>
    <w:rsid w:val="002251C4"/>
    <w:rsid w:val="0022563D"/>
    <w:rsid w:val="00225E4B"/>
    <w:rsid w:val="00225E8B"/>
    <w:rsid w:val="00225EBA"/>
    <w:rsid w:val="00226255"/>
    <w:rsid w:val="00226809"/>
    <w:rsid w:val="00230227"/>
    <w:rsid w:val="00230F61"/>
    <w:rsid w:val="00231403"/>
    <w:rsid w:val="002314E3"/>
    <w:rsid w:val="002318B2"/>
    <w:rsid w:val="002319FA"/>
    <w:rsid w:val="00231BC8"/>
    <w:rsid w:val="00231DA8"/>
    <w:rsid w:val="00231ED2"/>
    <w:rsid w:val="00232A51"/>
    <w:rsid w:val="00233497"/>
    <w:rsid w:val="002348DA"/>
    <w:rsid w:val="0023547E"/>
    <w:rsid w:val="002355E4"/>
    <w:rsid w:val="0023587E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951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3BA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4AF"/>
    <w:rsid w:val="0025362E"/>
    <w:rsid w:val="002537E9"/>
    <w:rsid w:val="00253C30"/>
    <w:rsid w:val="00254713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1BC"/>
    <w:rsid w:val="002678C6"/>
    <w:rsid w:val="00267D23"/>
    <w:rsid w:val="0027018F"/>
    <w:rsid w:val="002707AE"/>
    <w:rsid w:val="00271BF6"/>
    <w:rsid w:val="00271DAE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4B66"/>
    <w:rsid w:val="0027542C"/>
    <w:rsid w:val="0027546F"/>
    <w:rsid w:val="00275D2C"/>
    <w:rsid w:val="00275FC4"/>
    <w:rsid w:val="002764C3"/>
    <w:rsid w:val="00276F10"/>
    <w:rsid w:val="0027710D"/>
    <w:rsid w:val="00277B30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73E8"/>
    <w:rsid w:val="0029035F"/>
    <w:rsid w:val="002906C4"/>
    <w:rsid w:val="0029091E"/>
    <w:rsid w:val="00290A48"/>
    <w:rsid w:val="002913C8"/>
    <w:rsid w:val="002914C9"/>
    <w:rsid w:val="00291BA6"/>
    <w:rsid w:val="00292249"/>
    <w:rsid w:val="002922F5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95A5D"/>
    <w:rsid w:val="002A0237"/>
    <w:rsid w:val="002A16D4"/>
    <w:rsid w:val="002A19B4"/>
    <w:rsid w:val="002A1A34"/>
    <w:rsid w:val="002A1E98"/>
    <w:rsid w:val="002A250A"/>
    <w:rsid w:val="002A28BF"/>
    <w:rsid w:val="002A35E2"/>
    <w:rsid w:val="002A36B8"/>
    <w:rsid w:val="002A3B3C"/>
    <w:rsid w:val="002A4027"/>
    <w:rsid w:val="002A4375"/>
    <w:rsid w:val="002A4F9C"/>
    <w:rsid w:val="002A524F"/>
    <w:rsid w:val="002A5468"/>
    <w:rsid w:val="002A569A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ECE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64D"/>
    <w:rsid w:val="002B4C03"/>
    <w:rsid w:val="002B5997"/>
    <w:rsid w:val="002B625A"/>
    <w:rsid w:val="002B6362"/>
    <w:rsid w:val="002B654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1F21"/>
    <w:rsid w:val="002C2394"/>
    <w:rsid w:val="002C23CD"/>
    <w:rsid w:val="002C24AC"/>
    <w:rsid w:val="002C26A5"/>
    <w:rsid w:val="002C2922"/>
    <w:rsid w:val="002C397B"/>
    <w:rsid w:val="002C3B45"/>
    <w:rsid w:val="002C42A2"/>
    <w:rsid w:val="002C4366"/>
    <w:rsid w:val="002C47E6"/>
    <w:rsid w:val="002C5264"/>
    <w:rsid w:val="002C52BD"/>
    <w:rsid w:val="002C670A"/>
    <w:rsid w:val="002C6807"/>
    <w:rsid w:val="002C6F6A"/>
    <w:rsid w:val="002C700F"/>
    <w:rsid w:val="002C7101"/>
    <w:rsid w:val="002C71C3"/>
    <w:rsid w:val="002C741D"/>
    <w:rsid w:val="002C7512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9E1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DA5"/>
    <w:rsid w:val="00300EB8"/>
    <w:rsid w:val="00300EC8"/>
    <w:rsid w:val="00300FC5"/>
    <w:rsid w:val="003010C8"/>
    <w:rsid w:val="00301A68"/>
    <w:rsid w:val="00301EE1"/>
    <w:rsid w:val="00301FFD"/>
    <w:rsid w:val="00302064"/>
    <w:rsid w:val="0030259E"/>
    <w:rsid w:val="00302F8C"/>
    <w:rsid w:val="00303497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454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1C2F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184A"/>
    <w:rsid w:val="00332BC9"/>
    <w:rsid w:val="00334B69"/>
    <w:rsid w:val="00334D4D"/>
    <w:rsid w:val="003350A4"/>
    <w:rsid w:val="003359DC"/>
    <w:rsid w:val="00335BE6"/>
    <w:rsid w:val="00336B52"/>
    <w:rsid w:val="00336C4C"/>
    <w:rsid w:val="00336F67"/>
    <w:rsid w:val="0033726D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6C0E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2CDE"/>
    <w:rsid w:val="00353293"/>
    <w:rsid w:val="003535B6"/>
    <w:rsid w:val="00353DD1"/>
    <w:rsid w:val="00354A85"/>
    <w:rsid w:val="00354EE2"/>
    <w:rsid w:val="00355F42"/>
    <w:rsid w:val="003561FB"/>
    <w:rsid w:val="00356316"/>
    <w:rsid w:val="00356D7E"/>
    <w:rsid w:val="00356EF4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163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0B0"/>
    <w:rsid w:val="00372480"/>
    <w:rsid w:val="00372A4E"/>
    <w:rsid w:val="00372CB7"/>
    <w:rsid w:val="00372D4B"/>
    <w:rsid w:val="00372F31"/>
    <w:rsid w:val="003732C4"/>
    <w:rsid w:val="003732E2"/>
    <w:rsid w:val="0037368B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884"/>
    <w:rsid w:val="00377C7B"/>
    <w:rsid w:val="00377D83"/>
    <w:rsid w:val="00380C0A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052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1C8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712"/>
    <w:rsid w:val="00395BA4"/>
    <w:rsid w:val="00396B7A"/>
    <w:rsid w:val="00396F9E"/>
    <w:rsid w:val="00397AF1"/>
    <w:rsid w:val="00397BFF"/>
    <w:rsid w:val="003A0DCE"/>
    <w:rsid w:val="003A1331"/>
    <w:rsid w:val="003A18D9"/>
    <w:rsid w:val="003A1A21"/>
    <w:rsid w:val="003A1A98"/>
    <w:rsid w:val="003A1D19"/>
    <w:rsid w:val="003A2286"/>
    <w:rsid w:val="003A2AB7"/>
    <w:rsid w:val="003A2D28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6D29"/>
    <w:rsid w:val="003A74F5"/>
    <w:rsid w:val="003A750B"/>
    <w:rsid w:val="003A77E4"/>
    <w:rsid w:val="003A7BDC"/>
    <w:rsid w:val="003A7DC0"/>
    <w:rsid w:val="003A7E6D"/>
    <w:rsid w:val="003B078C"/>
    <w:rsid w:val="003B0A31"/>
    <w:rsid w:val="003B1253"/>
    <w:rsid w:val="003B139A"/>
    <w:rsid w:val="003B2110"/>
    <w:rsid w:val="003B27A0"/>
    <w:rsid w:val="003B2B24"/>
    <w:rsid w:val="003B2C2E"/>
    <w:rsid w:val="003B35CF"/>
    <w:rsid w:val="003B38B6"/>
    <w:rsid w:val="003B38BF"/>
    <w:rsid w:val="003B3A5C"/>
    <w:rsid w:val="003B3ED6"/>
    <w:rsid w:val="003B48CE"/>
    <w:rsid w:val="003B4F13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0FA"/>
    <w:rsid w:val="003C01BF"/>
    <w:rsid w:val="003C0685"/>
    <w:rsid w:val="003C08B1"/>
    <w:rsid w:val="003C0ABC"/>
    <w:rsid w:val="003C0F77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E56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1E2"/>
    <w:rsid w:val="003E1282"/>
    <w:rsid w:val="003E147A"/>
    <w:rsid w:val="003E195F"/>
    <w:rsid w:val="003E19FB"/>
    <w:rsid w:val="003E2ADC"/>
    <w:rsid w:val="003E2CC3"/>
    <w:rsid w:val="003E3C71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ADB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3A00"/>
    <w:rsid w:val="003F3F59"/>
    <w:rsid w:val="003F44FF"/>
    <w:rsid w:val="003F4BA0"/>
    <w:rsid w:val="003F4DA6"/>
    <w:rsid w:val="003F4FA3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1FD5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62"/>
    <w:rsid w:val="00407CDE"/>
    <w:rsid w:val="00407D97"/>
    <w:rsid w:val="00407EFE"/>
    <w:rsid w:val="00407F65"/>
    <w:rsid w:val="0041079B"/>
    <w:rsid w:val="0041097F"/>
    <w:rsid w:val="00410C3C"/>
    <w:rsid w:val="00410D8F"/>
    <w:rsid w:val="00411279"/>
    <w:rsid w:val="00411527"/>
    <w:rsid w:val="004115F5"/>
    <w:rsid w:val="004118D7"/>
    <w:rsid w:val="00412045"/>
    <w:rsid w:val="004128A9"/>
    <w:rsid w:val="00412D59"/>
    <w:rsid w:val="00412FF0"/>
    <w:rsid w:val="00414035"/>
    <w:rsid w:val="0041440A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17E8B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210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ADB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E01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330"/>
    <w:rsid w:val="004365A6"/>
    <w:rsid w:val="004365DE"/>
    <w:rsid w:val="00437818"/>
    <w:rsid w:val="00437CE9"/>
    <w:rsid w:val="0044192D"/>
    <w:rsid w:val="00441C08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E47"/>
    <w:rsid w:val="00456F78"/>
    <w:rsid w:val="00456F9F"/>
    <w:rsid w:val="0045711D"/>
    <w:rsid w:val="00460058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5C9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2A7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B25"/>
    <w:rsid w:val="00475C56"/>
    <w:rsid w:val="0047649C"/>
    <w:rsid w:val="00476A0E"/>
    <w:rsid w:val="00477256"/>
    <w:rsid w:val="00477BF4"/>
    <w:rsid w:val="00477EA6"/>
    <w:rsid w:val="004800A7"/>
    <w:rsid w:val="00480701"/>
    <w:rsid w:val="0048075F"/>
    <w:rsid w:val="00480B4A"/>
    <w:rsid w:val="00480C5D"/>
    <w:rsid w:val="00480D42"/>
    <w:rsid w:val="0048179F"/>
    <w:rsid w:val="004820F3"/>
    <w:rsid w:val="00482911"/>
    <w:rsid w:val="00482D3A"/>
    <w:rsid w:val="00482FCD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812"/>
    <w:rsid w:val="00490FCE"/>
    <w:rsid w:val="00491034"/>
    <w:rsid w:val="0049104B"/>
    <w:rsid w:val="004914F9"/>
    <w:rsid w:val="00491C53"/>
    <w:rsid w:val="00491D8F"/>
    <w:rsid w:val="00492109"/>
    <w:rsid w:val="004921D2"/>
    <w:rsid w:val="00492519"/>
    <w:rsid w:val="00492843"/>
    <w:rsid w:val="0049301C"/>
    <w:rsid w:val="004939C0"/>
    <w:rsid w:val="00493CCD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B1D"/>
    <w:rsid w:val="00496BA2"/>
    <w:rsid w:val="00496CD8"/>
    <w:rsid w:val="0049707D"/>
    <w:rsid w:val="0049795C"/>
    <w:rsid w:val="004979C8"/>
    <w:rsid w:val="004A046F"/>
    <w:rsid w:val="004A0577"/>
    <w:rsid w:val="004A0A9F"/>
    <w:rsid w:val="004A0C93"/>
    <w:rsid w:val="004A144E"/>
    <w:rsid w:val="004A1AAC"/>
    <w:rsid w:val="004A1B96"/>
    <w:rsid w:val="004A1D96"/>
    <w:rsid w:val="004A20BF"/>
    <w:rsid w:val="004A21C4"/>
    <w:rsid w:val="004A30F0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5B1"/>
    <w:rsid w:val="004B1D4A"/>
    <w:rsid w:val="004B1D9C"/>
    <w:rsid w:val="004B1F2C"/>
    <w:rsid w:val="004B2220"/>
    <w:rsid w:val="004B2CE4"/>
    <w:rsid w:val="004B4272"/>
    <w:rsid w:val="004B4290"/>
    <w:rsid w:val="004B43A2"/>
    <w:rsid w:val="004B4890"/>
    <w:rsid w:val="004B55B4"/>
    <w:rsid w:val="004B5836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2F66"/>
    <w:rsid w:val="004C32CC"/>
    <w:rsid w:val="004C3551"/>
    <w:rsid w:val="004C3809"/>
    <w:rsid w:val="004C449F"/>
    <w:rsid w:val="004C4A3D"/>
    <w:rsid w:val="004C4A61"/>
    <w:rsid w:val="004C52E4"/>
    <w:rsid w:val="004C5331"/>
    <w:rsid w:val="004C582F"/>
    <w:rsid w:val="004C58B7"/>
    <w:rsid w:val="004C5DFE"/>
    <w:rsid w:val="004C7101"/>
    <w:rsid w:val="004C74E3"/>
    <w:rsid w:val="004C7997"/>
    <w:rsid w:val="004D07AB"/>
    <w:rsid w:val="004D0A9D"/>
    <w:rsid w:val="004D0CF6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651"/>
    <w:rsid w:val="004D49EB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1FD"/>
    <w:rsid w:val="004E2AF2"/>
    <w:rsid w:val="004E2BEA"/>
    <w:rsid w:val="004E3A1B"/>
    <w:rsid w:val="004E3DCF"/>
    <w:rsid w:val="004E3E6E"/>
    <w:rsid w:val="004E3F2F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C73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0A7"/>
    <w:rsid w:val="005020C2"/>
    <w:rsid w:val="00502251"/>
    <w:rsid w:val="005029B8"/>
    <w:rsid w:val="00503317"/>
    <w:rsid w:val="00503963"/>
    <w:rsid w:val="00503D46"/>
    <w:rsid w:val="00504607"/>
    <w:rsid w:val="00504CE2"/>
    <w:rsid w:val="00505B57"/>
    <w:rsid w:val="005061DE"/>
    <w:rsid w:val="00506279"/>
    <w:rsid w:val="00507A3B"/>
    <w:rsid w:val="005102B2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3D6B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13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16"/>
    <w:rsid w:val="005372AD"/>
    <w:rsid w:val="005373C2"/>
    <w:rsid w:val="00537754"/>
    <w:rsid w:val="00537A0B"/>
    <w:rsid w:val="00537B76"/>
    <w:rsid w:val="0054073B"/>
    <w:rsid w:val="00540A35"/>
    <w:rsid w:val="00540A8B"/>
    <w:rsid w:val="00540D55"/>
    <w:rsid w:val="00540EF7"/>
    <w:rsid w:val="0054121F"/>
    <w:rsid w:val="0054147C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5383"/>
    <w:rsid w:val="00546D9C"/>
    <w:rsid w:val="00547DD9"/>
    <w:rsid w:val="00550893"/>
    <w:rsid w:val="00550F61"/>
    <w:rsid w:val="00551039"/>
    <w:rsid w:val="005510F2"/>
    <w:rsid w:val="0055166E"/>
    <w:rsid w:val="00551DF0"/>
    <w:rsid w:val="00552175"/>
    <w:rsid w:val="00552F06"/>
    <w:rsid w:val="0055324C"/>
    <w:rsid w:val="0055359F"/>
    <w:rsid w:val="00553733"/>
    <w:rsid w:val="0055393E"/>
    <w:rsid w:val="00553C04"/>
    <w:rsid w:val="00554301"/>
    <w:rsid w:val="0055456F"/>
    <w:rsid w:val="005551EB"/>
    <w:rsid w:val="005552C1"/>
    <w:rsid w:val="005561CD"/>
    <w:rsid w:val="00556346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40A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3C4C"/>
    <w:rsid w:val="00574B0A"/>
    <w:rsid w:val="00574B42"/>
    <w:rsid w:val="00574FE5"/>
    <w:rsid w:val="00575534"/>
    <w:rsid w:val="0057607F"/>
    <w:rsid w:val="00577184"/>
    <w:rsid w:val="00577D01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B4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65ED"/>
    <w:rsid w:val="005872AD"/>
    <w:rsid w:val="00587358"/>
    <w:rsid w:val="0058769E"/>
    <w:rsid w:val="00587852"/>
    <w:rsid w:val="0059081E"/>
    <w:rsid w:val="0059093F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1F73"/>
    <w:rsid w:val="005A2652"/>
    <w:rsid w:val="005A27FF"/>
    <w:rsid w:val="005A302B"/>
    <w:rsid w:val="005A41DA"/>
    <w:rsid w:val="005A42DF"/>
    <w:rsid w:val="005A47D8"/>
    <w:rsid w:val="005A5270"/>
    <w:rsid w:val="005A63E7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4A2"/>
    <w:rsid w:val="005B27D2"/>
    <w:rsid w:val="005B27F1"/>
    <w:rsid w:val="005B2AB7"/>
    <w:rsid w:val="005B2C99"/>
    <w:rsid w:val="005B2D08"/>
    <w:rsid w:val="005B3092"/>
    <w:rsid w:val="005B3138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317"/>
    <w:rsid w:val="005C45FF"/>
    <w:rsid w:val="005C505B"/>
    <w:rsid w:val="005C5343"/>
    <w:rsid w:val="005C5E8B"/>
    <w:rsid w:val="005C619C"/>
    <w:rsid w:val="005C6243"/>
    <w:rsid w:val="005C6248"/>
    <w:rsid w:val="005C6279"/>
    <w:rsid w:val="005C6300"/>
    <w:rsid w:val="005C68A5"/>
    <w:rsid w:val="005C6E5E"/>
    <w:rsid w:val="005C711D"/>
    <w:rsid w:val="005C7854"/>
    <w:rsid w:val="005C7B61"/>
    <w:rsid w:val="005C7EF7"/>
    <w:rsid w:val="005D0037"/>
    <w:rsid w:val="005D02ED"/>
    <w:rsid w:val="005D0836"/>
    <w:rsid w:val="005D0890"/>
    <w:rsid w:val="005D0CB6"/>
    <w:rsid w:val="005D136C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240"/>
    <w:rsid w:val="005D732C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49"/>
    <w:rsid w:val="005E77AD"/>
    <w:rsid w:val="005E7AA4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2F7"/>
    <w:rsid w:val="005F4395"/>
    <w:rsid w:val="005F48AD"/>
    <w:rsid w:val="005F4C84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10E"/>
    <w:rsid w:val="0060047D"/>
    <w:rsid w:val="00600CDA"/>
    <w:rsid w:val="0060184B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5C74"/>
    <w:rsid w:val="0060619C"/>
    <w:rsid w:val="006061EA"/>
    <w:rsid w:val="0060686E"/>
    <w:rsid w:val="006073E0"/>
    <w:rsid w:val="006076CB"/>
    <w:rsid w:val="00607C52"/>
    <w:rsid w:val="00607DB0"/>
    <w:rsid w:val="0061034D"/>
    <w:rsid w:val="0061035A"/>
    <w:rsid w:val="00610CA6"/>
    <w:rsid w:val="00610ECF"/>
    <w:rsid w:val="006110E0"/>
    <w:rsid w:val="0061115C"/>
    <w:rsid w:val="00611163"/>
    <w:rsid w:val="00611654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FA0"/>
    <w:rsid w:val="00613AB0"/>
    <w:rsid w:val="00613C8E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0CC5"/>
    <w:rsid w:val="006215F6"/>
    <w:rsid w:val="00621835"/>
    <w:rsid w:val="00621A09"/>
    <w:rsid w:val="00621DE6"/>
    <w:rsid w:val="00622C4C"/>
    <w:rsid w:val="00624602"/>
    <w:rsid w:val="006247CC"/>
    <w:rsid w:val="00624A7B"/>
    <w:rsid w:val="00624BE6"/>
    <w:rsid w:val="00624E98"/>
    <w:rsid w:val="00625784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0CD3"/>
    <w:rsid w:val="0063147B"/>
    <w:rsid w:val="0063158D"/>
    <w:rsid w:val="006316AB"/>
    <w:rsid w:val="00631849"/>
    <w:rsid w:val="00632050"/>
    <w:rsid w:val="00632612"/>
    <w:rsid w:val="00632677"/>
    <w:rsid w:val="006329BB"/>
    <w:rsid w:val="006339B1"/>
    <w:rsid w:val="00633FC2"/>
    <w:rsid w:val="00634043"/>
    <w:rsid w:val="006353E4"/>
    <w:rsid w:val="00635D62"/>
    <w:rsid w:val="00635D8A"/>
    <w:rsid w:val="00635EAA"/>
    <w:rsid w:val="00636BCA"/>
    <w:rsid w:val="00636CBF"/>
    <w:rsid w:val="006372DC"/>
    <w:rsid w:val="0063778D"/>
    <w:rsid w:val="006401AB"/>
    <w:rsid w:val="0064096E"/>
    <w:rsid w:val="006409F2"/>
    <w:rsid w:val="00640F16"/>
    <w:rsid w:val="0064157B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41"/>
    <w:rsid w:val="006528F6"/>
    <w:rsid w:val="00653074"/>
    <w:rsid w:val="00653186"/>
    <w:rsid w:val="0065366D"/>
    <w:rsid w:val="00653EEA"/>
    <w:rsid w:val="006541E6"/>
    <w:rsid w:val="006542C7"/>
    <w:rsid w:val="006548FB"/>
    <w:rsid w:val="00654F74"/>
    <w:rsid w:val="00655273"/>
    <w:rsid w:val="00655958"/>
    <w:rsid w:val="00655C5A"/>
    <w:rsid w:val="00655CF0"/>
    <w:rsid w:val="0065665A"/>
    <w:rsid w:val="00656CB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8FD"/>
    <w:rsid w:val="00674D31"/>
    <w:rsid w:val="00674DE1"/>
    <w:rsid w:val="00674E16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77FF3"/>
    <w:rsid w:val="006806B4"/>
    <w:rsid w:val="00680921"/>
    <w:rsid w:val="00680A5B"/>
    <w:rsid w:val="00681151"/>
    <w:rsid w:val="00681577"/>
    <w:rsid w:val="00681809"/>
    <w:rsid w:val="00681B0D"/>
    <w:rsid w:val="00681B53"/>
    <w:rsid w:val="00682131"/>
    <w:rsid w:val="006821B7"/>
    <w:rsid w:val="00682A2C"/>
    <w:rsid w:val="00682D3C"/>
    <w:rsid w:val="00682DA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4C6"/>
    <w:rsid w:val="0069297A"/>
    <w:rsid w:val="00693342"/>
    <w:rsid w:val="00693DA4"/>
    <w:rsid w:val="00694218"/>
    <w:rsid w:val="006944E6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6EDC"/>
    <w:rsid w:val="00697048"/>
    <w:rsid w:val="00697061"/>
    <w:rsid w:val="0069708B"/>
    <w:rsid w:val="00697E7C"/>
    <w:rsid w:val="00697F16"/>
    <w:rsid w:val="006A03F1"/>
    <w:rsid w:val="006A07D9"/>
    <w:rsid w:val="006A0E74"/>
    <w:rsid w:val="006A11ED"/>
    <w:rsid w:val="006A1449"/>
    <w:rsid w:val="006A1583"/>
    <w:rsid w:val="006A1761"/>
    <w:rsid w:val="006A1E92"/>
    <w:rsid w:val="006A21D0"/>
    <w:rsid w:val="006A2FF9"/>
    <w:rsid w:val="006A35A9"/>
    <w:rsid w:val="006A39BD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74E"/>
    <w:rsid w:val="006B0D5B"/>
    <w:rsid w:val="006B10F6"/>
    <w:rsid w:val="006B1F98"/>
    <w:rsid w:val="006B2796"/>
    <w:rsid w:val="006B2B7B"/>
    <w:rsid w:val="006B3567"/>
    <w:rsid w:val="006B3832"/>
    <w:rsid w:val="006B397A"/>
    <w:rsid w:val="006B3A81"/>
    <w:rsid w:val="006B3FED"/>
    <w:rsid w:val="006B439F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10D"/>
    <w:rsid w:val="006C2C54"/>
    <w:rsid w:val="006C30FC"/>
    <w:rsid w:val="006C3253"/>
    <w:rsid w:val="006C337B"/>
    <w:rsid w:val="006C36F5"/>
    <w:rsid w:val="006C37C9"/>
    <w:rsid w:val="006C38F0"/>
    <w:rsid w:val="006C3B87"/>
    <w:rsid w:val="006C405E"/>
    <w:rsid w:val="006C44D4"/>
    <w:rsid w:val="006C4529"/>
    <w:rsid w:val="006C4937"/>
    <w:rsid w:val="006C49D3"/>
    <w:rsid w:val="006C4CEE"/>
    <w:rsid w:val="006C4EF1"/>
    <w:rsid w:val="006C519A"/>
    <w:rsid w:val="006C521D"/>
    <w:rsid w:val="006C5307"/>
    <w:rsid w:val="006C57B9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5CE4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16CF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5A4"/>
    <w:rsid w:val="006E6759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5929"/>
    <w:rsid w:val="006F64EE"/>
    <w:rsid w:val="006F70C6"/>
    <w:rsid w:val="006F7116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02B3"/>
    <w:rsid w:val="0071073B"/>
    <w:rsid w:val="0071125C"/>
    <w:rsid w:val="00711380"/>
    <w:rsid w:val="0071162E"/>
    <w:rsid w:val="00711733"/>
    <w:rsid w:val="00712347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0ED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72E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5C4C"/>
    <w:rsid w:val="0073605B"/>
    <w:rsid w:val="00736767"/>
    <w:rsid w:val="00736B5B"/>
    <w:rsid w:val="0073790F"/>
    <w:rsid w:val="00737A37"/>
    <w:rsid w:val="00740605"/>
    <w:rsid w:val="00740AC2"/>
    <w:rsid w:val="00741AE5"/>
    <w:rsid w:val="007420CE"/>
    <w:rsid w:val="00742140"/>
    <w:rsid w:val="007421B1"/>
    <w:rsid w:val="007426DD"/>
    <w:rsid w:val="00742C30"/>
    <w:rsid w:val="0074319E"/>
    <w:rsid w:val="0074356A"/>
    <w:rsid w:val="00743597"/>
    <w:rsid w:val="007437C1"/>
    <w:rsid w:val="007437EB"/>
    <w:rsid w:val="00743F73"/>
    <w:rsid w:val="00745BCF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3472"/>
    <w:rsid w:val="007547F3"/>
    <w:rsid w:val="00754C1F"/>
    <w:rsid w:val="00754CDD"/>
    <w:rsid w:val="00755D98"/>
    <w:rsid w:val="0075654D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3DC"/>
    <w:rsid w:val="007675CA"/>
    <w:rsid w:val="00767B3D"/>
    <w:rsid w:val="0077024D"/>
    <w:rsid w:val="0077024E"/>
    <w:rsid w:val="007709CD"/>
    <w:rsid w:val="00771374"/>
    <w:rsid w:val="007715AF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7D0"/>
    <w:rsid w:val="007759E6"/>
    <w:rsid w:val="00775D82"/>
    <w:rsid w:val="00776510"/>
    <w:rsid w:val="0077691E"/>
    <w:rsid w:val="00776D36"/>
    <w:rsid w:val="00776FCD"/>
    <w:rsid w:val="00777258"/>
    <w:rsid w:val="007774BD"/>
    <w:rsid w:val="007801D4"/>
    <w:rsid w:val="0078051E"/>
    <w:rsid w:val="00780D93"/>
    <w:rsid w:val="00780ED8"/>
    <w:rsid w:val="007810E7"/>
    <w:rsid w:val="0078130F"/>
    <w:rsid w:val="007815DD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4E79"/>
    <w:rsid w:val="007855C6"/>
    <w:rsid w:val="0078565A"/>
    <w:rsid w:val="0078605F"/>
    <w:rsid w:val="00786C38"/>
    <w:rsid w:val="00786D18"/>
    <w:rsid w:val="00787EB4"/>
    <w:rsid w:val="00787EBB"/>
    <w:rsid w:val="007903A1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2AE"/>
    <w:rsid w:val="00794DD0"/>
    <w:rsid w:val="007950D9"/>
    <w:rsid w:val="00795920"/>
    <w:rsid w:val="0079603F"/>
    <w:rsid w:val="007966B6"/>
    <w:rsid w:val="007967F6"/>
    <w:rsid w:val="00796A80"/>
    <w:rsid w:val="00796B4F"/>
    <w:rsid w:val="0079735C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2F3"/>
    <w:rsid w:val="007A3412"/>
    <w:rsid w:val="007A3B1E"/>
    <w:rsid w:val="007A502B"/>
    <w:rsid w:val="007A5136"/>
    <w:rsid w:val="007A5C3D"/>
    <w:rsid w:val="007A61D4"/>
    <w:rsid w:val="007A65A1"/>
    <w:rsid w:val="007A6D1F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292"/>
    <w:rsid w:val="007B1458"/>
    <w:rsid w:val="007B14ED"/>
    <w:rsid w:val="007B1BBC"/>
    <w:rsid w:val="007B1F69"/>
    <w:rsid w:val="007B2165"/>
    <w:rsid w:val="007B2183"/>
    <w:rsid w:val="007B25E8"/>
    <w:rsid w:val="007B292A"/>
    <w:rsid w:val="007B29B6"/>
    <w:rsid w:val="007B2EA3"/>
    <w:rsid w:val="007B3C16"/>
    <w:rsid w:val="007B4437"/>
    <w:rsid w:val="007B44DA"/>
    <w:rsid w:val="007B47DE"/>
    <w:rsid w:val="007B4F55"/>
    <w:rsid w:val="007B4FF3"/>
    <w:rsid w:val="007B502A"/>
    <w:rsid w:val="007B5225"/>
    <w:rsid w:val="007B57BE"/>
    <w:rsid w:val="007B5930"/>
    <w:rsid w:val="007B5C5F"/>
    <w:rsid w:val="007B6100"/>
    <w:rsid w:val="007B62DF"/>
    <w:rsid w:val="007B6D48"/>
    <w:rsid w:val="007B6D9E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45D3"/>
    <w:rsid w:val="007C50E4"/>
    <w:rsid w:val="007C5103"/>
    <w:rsid w:val="007C60C2"/>
    <w:rsid w:val="007C648F"/>
    <w:rsid w:val="007C688F"/>
    <w:rsid w:val="007C6BC2"/>
    <w:rsid w:val="007C6E4F"/>
    <w:rsid w:val="007C6F00"/>
    <w:rsid w:val="007C709D"/>
    <w:rsid w:val="007C751A"/>
    <w:rsid w:val="007C77DF"/>
    <w:rsid w:val="007D015F"/>
    <w:rsid w:val="007D0171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670"/>
    <w:rsid w:val="007D4F3A"/>
    <w:rsid w:val="007D5734"/>
    <w:rsid w:val="007D585D"/>
    <w:rsid w:val="007D58F8"/>
    <w:rsid w:val="007D59E1"/>
    <w:rsid w:val="007D6181"/>
    <w:rsid w:val="007D619E"/>
    <w:rsid w:val="007D635D"/>
    <w:rsid w:val="007D6553"/>
    <w:rsid w:val="007D75B7"/>
    <w:rsid w:val="007D76BB"/>
    <w:rsid w:val="007D7CBC"/>
    <w:rsid w:val="007D7DB5"/>
    <w:rsid w:val="007E004C"/>
    <w:rsid w:val="007E0167"/>
    <w:rsid w:val="007E06EB"/>
    <w:rsid w:val="007E0A9F"/>
    <w:rsid w:val="007E10CC"/>
    <w:rsid w:val="007E185E"/>
    <w:rsid w:val="007E1D9A"/>
    <w:rsid w:val="007E221F"/>
    <w:rsid w:val="007E236F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58BA"/>
    <w:rsid w:val="007E609E"/>
    <w:rsid w:val="007E6F49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1FD1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DE2"/>
    <w:rsid w:val="00807F0D"/>
    <w:rsid w:val="00810B89"/>
    <w:rsid w:val="00810BA0"/>
    <w:rsid w:val="00811615"/>
    <w:rsid w:val="00811963"/>
    <w:rsid w:val="00812A64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0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27AF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3CE2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5BB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C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3F17"/>
    <w:rsid w:val="00864269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0F75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C11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48C4"/>
    <w:rsid w:val="008950CA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720"/>
    <w:rsid w:val="008A28EC"/>
    <w:rsid w:val="008A2C99"/>
    <w:rsid w:val="008A3027"/>
    <w:rsid w:val="008A309A"/>
    <w:rsid w:val="008A3395"/>
    <w:rsid w:val="008A3786"/>
    <w:rsid w:val="008A485F"/>
    <w:rsid w:val="008A4AAF"/>
    <w:rsid w:val="008A4CE0"/>
    <w:rsid w:val="008A5042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1C31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3AC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4F37"/>
    <w:rsid w:val="008D4F54"/>
    <w:rsid w:val="008D530D"/>
    <w:rsid w:val="008D587E"/>
    <w:rsid w:val="008D5C71"/>
    <w:rsid w:val="008D5CA9"/>
    <w:rsid w:val="008D6636"/>
    <w:rsid w:val="008D6BA3"/>
    <w:rsid w:val="008D6CBC"/>
    <w:rsid w:val="008D6D5D"/>
    <w:rsid w:val="008D6D5F"/>
    <w:rsid w:val="008D7710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3DF9"/>
    <w:rsid w:val="008E40B6"/>
    <w:rsid w:val="008E489C"/>
    <w:rsid w:val="008E51B0"/>
    <w:rsid w:val="008E530E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410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DE7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5D4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00C"/>
    <w:rsid w:val="009132FB"/>
    <w:rsid w:val="009138E9"/>
    <w:rsid w:val="00913B07"/>
    <w:rsid w:val="00913C97"/>
    <w:rsid w:val="00914309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1E1C"/>
    <w:rsid w:val="00922CAF"/>
    <w:rsid w:val="0092397C"/>
    <w:rsid w:val="0092417C"/>
    <w:rsid w:val="009243C8"/>
    <w:rsid w:val="009247A9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56B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1B1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120"/>
    <w:rsid w:val="00937766"/>
    <w:rsid w:val="00937896"/>
    <w:rsid w:val="00937F32"/>
    <w:rsid w:val="00940647"/>
    <w:rsid w:val="009418F5"/>
    <w:rsid w:val="00941E67"/>
    <w:rsid w:val="009423AB"/>
    <w:rsid w:val="00942CD7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577"/>
    <w:rsid w:val="0095076B"/>
    <w:rsid w:val="00950B7E"/>
    <w:rsid w:val="009518ED"/>
    <w:rsid w:val="0095193F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1CC"/>
    <w:rsid w:val="009576D7"/>
    <w:rsid w:val="00957974"/>
    <w:rsid w:val="00957CFC"/>
    <w:rsid w:val="00957E06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1F9"/>
    <w:rsid w:val="00962843"/>
    <w:rsid w:val="00962B49"/>
    <w:rsid w:val="00962BCC"/>
    <w:rsid w:val="00962E19"/>
    <w:rsid w:val="00963726"/>
    <w:rsid w:val="0096380B"/>
    <w:rsid w:val="0096404E"/>
    <w:rsid w:val="00964098"/>
    <w:rsid w:val="00964562"/>
    <w:rsid w:val="00964962"/>
    <w:rsid w:val="00964F76"/>
    <w:rsid w:val="00965444"/>
    <w:rsid w:val="00965F76"/>
    <w:rsid w:val="0096727F"/>
    <w:rsid w:val="0096786A"/>
    <w:rsid w:val="00967890"/>
    <w:rsid w:val="00967C7A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A5"/>
    <w:rsid w:val="009851CE"/>
    <w:rsid w:val="00985277"/>
    <w:rsid w:val="009857B8"/>
    <w:rsid w:val="00985EFC"/>
    <w:rsid w:val="00986F48"/>
    <w:rsid w:val="009874DB"/>
    <w:rsid w:val="00987A43"/>
    <w:rsid w:val="009901DD"/>
    <w:rsid w:val="0099044B"/>
    <w:rsid w:val="009915CE"/>
    <w:rsid w:val="00991972"/>
    <w:rsid w:val="00991F38"/>
    <w:rsid w:val="009920C9"/>
    <w:rsid w:val="0099288D"/>
    <w:rsid w:val="0099323E"/>
    <w:rsid w:val="009933F9"/>
    <w:rsid w:val="009938E7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2BFD"/>
    <w:rsid w:val="009A341E"/>
    <w:rsid w:val="009A3BFB"/>
    <w:rsid w:val="009A48CA"/>
    <w:rsid w:val="009A5019"/>
    <w:rsid w:val="009A63BE"/>
    <w:rsid w:val="009A64E0"/>
    <w:rsid w:val="009A6B11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4F8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5C61"/>
    <w:rsid w:val="009B6529"/>
    <w:rsid w:val="009B65AD"/>
    <w:rsid w:val="009B6827"/>
    <w:rsid w:val="009B6F00"/>
    <w:rsid w:val="009B6FD3"/>
    <w:rsid w:val="009B7110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296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388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88B"/>
    <w:rsid w:val="009E0E9E"/>
    <w:rsid w:val="009E179E"/>
    <w:rsid w:val="009E186D"/>
    <w:rsid w:val="009E1E1C"/>
    <w:rsid w:val="009E2137"/>
    <w:rsid w:val="009E2674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5EF1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00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D98"/>
    <w:rsid w:val="00A07F94"/>
    <w:rsid w:val="00A07FE2"/>
    <w:rsid w:val="00A1009C"/>
    <w:rsid w:val="00A10470"/>
    <w:rsid w:val="00A105B5"/>
    <w:rsid w:val="00A1079D"/>
    <w:rsid w:val="00A1295A"/>
    <w:rsid w:val="00A12A3E"/>
    <w:rsid w:val="00A13580"/>
    <w:rsid w:val="00A13C5E"/>
    <w:rsid w:val="00A13EB5"/>
    <w:rsid w:val="00A13F31"/>
    <w:rsid w:val="00A144BC"/>
    <w:rsid w:val="00A145B4"/>
    <w:rsid w:val="00A148A8"/>
    <w:rsid w:val="00A15C2F"/>
    <w:rsid w:val="00A1650A"/>
    <w:rsid w:val="00A16CAF"/>
    <w:rsid w:val="00A173CE"/>
    <w:rsid w:val="00A17566"/>
    <w:rsid w:val="00A175C6"/>
    <w:rsid w:val="00A17810"/>
    <w:rsid w:val="00A1796B"/>
    <w:rsid w:val="00A17B2E"/>
    <w:rsid w:val="00A21089"/>
    <w:rsid w:val="00A211CE"/>
    <w:rsid w:val="00A21557"/>
    <w:rsid w:val="00A22A82"/>
    <w:rsid w:val="00A22E39"/>
    <w:rsid w:val="00A230EE"/>
    <w:rsid w:val="00A231AE"/>
    <w:rsid w:val="00A2406C"/>
    <w:rsid w:val="00A24547"/>
    <w:rsid w:val="00A245CC"/>
    <w:rsid w:val="00A249D5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41C"/>
    <w:rsid w:val="00A40A1B"/>
    <w:rsid w:val="00A40D91"/>
    <w:rsid w:val="00A411FB"/>
    <w:rsid w:val="00A417B0"/>
    <w:rsid w:val="00A419B3"/>
    <w:rsid w:val="00A41CE7"/>
    <w:rsid w:val="00A42257"/>
    <w:rsid w:val="00A42446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5F0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0BF"/>
    <w:rsid w:val="00A52175"/>
    <w:rsid w:val="00A5286F"/>
    <w:rsid w:val="00A52F24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90C"/>
    <w:rsid w:val="00A56CA1"/>
    <w:rsid w:val="00A56F88"/>
    <w:rsid w:val="00A572A4"/>
    <w:rsid w:val="00A578DD"/>
    <w:rsid w:val="00A579CE"/>
    <w:rsid w:val="00A57A5F"/>
    <w:rsid w:val="00A57BC5"/>
    <w:rsid w:val="00A608E7"/>
    <w:rsid w:val="00A60C2C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637"/>
    <w:rsid w:val="00A64B0A"/>
    <w:rsid w:val="00A64C47"/>
    <w:rsid w:val="00A65018"/>
    <w:rsid w:val="00A65D24"/>
    <w:rsid w:val="00A65F0D"/>
    <w:rsid w:val="00A65F5D"/>
    <w:rsid w:val="00A66063"/>
    <w:rsid w:val="00A6675C"/>
    <w:rsid w:val="00A6676B"/>
    <w:rsid w:val="00A66BA9"/>
    <w:rsid w:val="00A66EB0"/>
    <w:rsid w:val="00A66FB4"/>
    <w:rsid w:val="00A703C8"/>
    <w:rsid w:val="00A716D9"/>
    <w:rsid w:val="00A7192E"/>
    <w:rsid w:val="00A71A41"/>
    <w:rsid w:val="00A71B0A"/>
    <w:rsid w:val="00A72E3A"/>
    <w:rsid w:val="00A73040"/>
    <w:rsid w:val="00A7356E"/>
    <w:rsid w:val="00A73C5C"/>
    <w:rsid w:val="00A73EF7"/>
    <w:rsid w:val="00A74153"/>
    <w:rsid w:val="00A74BEB"/>
    <w:rsid w:val="00A752C2"/>
    <w:rsid w:val="00A767C1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816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807"/>
    <w:rsid w:val="00A92813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54B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3DF8"/>
    <w:rsid w:val="00AA43FD"/>
    <w:rsid w:val="00AA4AC1"/>
    <w:rsid w:val="00AA4D89"/>
    <w:rsid w:val="00AA5227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D35"/>
    <w:rsid w:val="00AA7F0C"/>
    <w:rsid w:val="00AB0235"/>
    <w:rsid w:val="00AB064C"/>
    <w:rsid w:val="00AB0D40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065"/>
    <w:rsid w:val="00AD0D61"/>
    <w:rsid w:val="00AD1695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3FE1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056"/>
    <w:rsid w:val="00AF12D8"/>
    <w:rsid w:val="00AF1419"/>
    <w:rsid w:val="00AF14C1"/>
    <w:rsid w:val="00AF1D76"/>
    <w:rsid w:val="00AF2497"/>
    <w:rsid w:val="00AF2C89"/>
    <w:rsid w:val="00AF3211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99A"/>
    <w:rsid w:val="00B01E77"/>
    <w:rsid w:val="00B021CA"/>
    <w:rsid w:val="00B023A1"/>
    <w:rsid w:val="00B02E50"/>
    <w:rsid w:val="00B02EF5"/>
    <w:rsid w:val="00B0370F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07E"/>
    <w:rsid w:val="00B1428D"/>
    <w:rsid w:val="00B142C4"/>
    <w:rsid w:val="00B14365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D0B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849"/>
    <w:rsid w:val="00B32996"/>
    <w:rsid w:val="00B3300B"/>
    <w:rsid w:val="00B33758"/>
    <w:rsid w:val="00B33EAC"/>
    <w:rsid w:val="00B341D1"/>
    <w:rsid w:val="00B34FE3"/>
    <w:rsid w:val="00B351BF"/>
    <w:rsid w:val="00B35772"/>
    <w:rsid w:val="00B357A3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1B60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47BAE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3EE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7020E"/>
    <w:rsid w:val="00B708C6"/>
    <w:rsid w:val="00B7114E"/>
    <w:rsid w:val="00B713A6"/>
    <w:rsid w:val="00B720F3"/>
    <w:rsid w:val="00B722C6"/>
    <w:rsid w:val="00B72AED"/>
    <w:rsid w:val="00B72E5D"/>
    <w:rsid w:val="00B7306F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598"/>
    <w:rsid w:val="00B77A08"/>
    <w:rsid w:val="00B77BCE"/>
    <w:rsid w:val="00B77F1C"/>
    <w:rsid w:val="00B8007F"/>
    <w:rsid w:val="00B8008C"/>
    <w:rsid w:val="00B801EB"/>
    <w:rsid w:val="00B802CC"/>
    <w:rsid w:val="00B804C5"/>
    <w:rsid w:val="00B806F4"/>
    <w:rsid w:val="00B80AF5"/>
    <w:rsid w:val="00B80BDE"/>
    <w:rsid w:val="00B80CA4"/>
    <w:rsid w:val="00B81198"/>
    <w:rsid w:val="00B81689"/>
    <w:rsid w:val="00B81D01"/>
    <w:rsid w:val="00B82B16"/>
    <w:rsid w:val="00B82CAD"/>
    <w:rsid w:val="00B834CA"/>
    <w:rsid w:val="00B838EA"/>
    <w:rsid w:val="00B83A24"/>
    <w:rsid w:val="00B83B6E"/>
    <w:rsid w:val="00B83C32"/>
    <w:rsid w:val="00B8423D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53C"/>
    <w:rsid w:val="00B9292F"/>
    <w:rsid w:val="00B92BDE"/>
    <w:rsid w:val="00B92F21"/>
    <w:rsid w:val="00B9325F"/>
    <w:rsid w:val="00B937BD"/>
    <w:rsid w:val="00B93B03"/>
    <w:rsid w:val="00B93D12"/>
    <w:rsid w:val="00B94250"/>
    <w:rsid w:val="00B94422"/>
    <w:rsid w:val="00B948D0"/>
    <w:rsid w:val="00B94A90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1B7"/>
    <w:rsid w:val="00BB191C"/>
    <w:rsid w:val="00BB23B8"/>
    <w:rsid w:val="00BB29AC"/>
    <w:rsid w:val="00BB2F18"/>
    <w:rsid w:val="00BB2FDF"/>
    <w:rsid w:val="00BB3188"/>
    <w:rsid w:val="00BB3D41"/>
    <w:rsid w:val="00BB442A"/>
    <w:rsid w:val="00BB46C7"/>
    <w:rsid w:val="00BB5061"/>
    <w:rsid w:val="00BB5196"/>
    <w:rsid w:val="00BB5B9B"/>
    <w:rsid w:val="00BB5CFD"/>
    <w:rsid w:val="00BB6145"/>
    <w:rsid w:val="00BB65C1"/>
    <w:rsid w:val="00BB68A2"/>
    <w:rsid w:val="00BB6E05"/>
    <w:rsid w:val="00BB6E4B"/>
    <w:rsid w:val="00BB6E63"/>
    <w:rsid w:val="00BB6FB1"/>
    <w:rsid w:val="00BB761C"/>
    <w:rsid w:val="00BB78C0"/>
    <w:rsid w:val="00BB7DDA"/>
    <w:rsid w:val="00BC13E7"/>
    <w:rsid w:val="00BC1553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C7612"/>
    <w:rsid w:val="00BC7DC7"/>
    <w:rsid w:val="00BD040A"/>
    <w:rsid w:val="00BD09AD"/>
    <w:rsid w:val="00BD1CC6"/>
    <w:rsid w:val="00BD201F"/>
    <w:rsid w:val="00BD23C1"/>
    <w:rsid w:val="00BD255A"/>
    <w:rsid w:val="00BD25BB"/>
    <w:rsid w:val="00BD33F9"/>
    <w:rsid w:val="00BD3B61"/>
    <w:rsid w:val="00BD3CD2"/>
    <w:rsid w:val="00BD3E64"/>
    <w:rsid w:val="00BD5151"/>
    <w:rsid w:val="00BD6811"/>
    <w:rsid w:val="00BD6A2D"/>
    <w:rsid w:val="00BD6D1D"/>
    <w:rsid w:val="00BD6F10"/>
    <w:rsid w:val="00BD7122"/>
    <w:rsid w:val="00BD734E"/>
    <w:rsid w:val="00BD7805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5D5"/>
    <w:rsid w:val="00BE4681"/>
    <w:rsid w:val="00BE49F3"/>
    <w:rsid w:val="00BE6361"/>
    <w:rsid w:val="00BE645D"/>
    <w:rsid w:val="00BE6E13"/>
    <w:rsid w:val="00BE6E3A"/>
    <w:rsid w:val="00BE7033"/>
    <w:rsid w:val="00BE737A"/>
    <w:rsid w:val="00BF03B8"/>
    <w:rsid w:val="00BF0BA0"/>
    <w:rsid w:val="00BF0FC3"/>
    <w:rsid w:val="00BF0FD8"/>
    <w:rsid w:val="00BF158D"/>
    <w:rsid w:val="00BF1613"/>
    <w:rsid w:val="00BF1BD0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3E52"/>
    <w:rsid w:val="00BF4169"/>
    <w:rsid w:val="00BF5A1C"/>
    <w:rsid w:val="00BF60F5"/>
    <w:rsid w:val="00BF66B1"/>
    <w:rsid w:val="00BF6FDE"/>
    <w:rsid w:val="00BF7356"/>
    <w:rsid w:val="00C00287"/>
    <w:rsid w:val="00C01376"/>
    <w:rsid w:val="00C0173B"/>
    <w:rsid w:val="00C01B40"/>
    <w:rsid w:val="00C01D1E"/>
    <w:rsid w:val="00C02085"/>
    <w:rsid w:val="00C02A31"/>
    <w:rsid w:val="00C03490"/>
    <w:rsid w:val="00C036FD"/>
    <w:rsid w:val="00C0380B"/>
    <w:rsid w:val="00C038E1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07FE4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0D5"/>
    <w:rsid w:val="00C14E76"/>
    <w:rsid w:val="00C14E84"/>
    <w:rsid w:val="00C14F63"/>
    <w:rsid w:val="00C1506C"/>
    <w:rsid w:val="00C15F43"/>
    <w:rsid w:val="00C16111"/>
    <w:rsid w:val="00C16199"/>
    <w:rsid w:val="00C162E1"/>
    <w:rsid w:val="00C16568"/>
    <w:rsid w:val="00C16A5C"/>
    <w:rsid w:val="00C16DE3"/>
    <w:rsid w:val="00C16E4A"/>
    <w:rsid w:val="00C16E5F"/>
    <w:rsid w:val="00C16F4D"/>
    <w:rsid w:val="00C1722B"/>
    <w:rsid w:val="00C1765B"/>
    <w:rsid w:val="00C17B3E"/>
    <w:rsid w:val="00C17C5F"/>
    <w:rsid w:val="00C17F07"/>
    <w:rsid w:val="00C2029F"/>
    <w:rsid w:val="00C20754"/>
    <w:rsid w:val="00C20A88"/>
    <w:rsid w:val="00C20D20"/>
    <w:rsid w:val="00C20D3C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0C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9D"/>
    <w:rsid w:val="00C26ACD"/>
    <w:rsid w:val="00C26BFB"/>
    <w:rsid w:val="00C26DEE"/>
    <w:rsid w:val="00C26E7F"/>
    <w:rsid w:val="00C3054E"/>
    <w:rsid w:val="00C30BAB"/>
    <w:rsid w:val="00C312FC"/>
    <w:rsid w:val="00C31ACB"/>
    <w:rsid w:val="00C31CFB"/>
    <w:rsid w:val="00C32C05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A8"/>
    <w:rsid w:val="00C37ED5"/>
    <w:rsid w:val="00C40352"/>
    <w:rsid w:val="00C404E0"/>
    <w:rsid w:val="00C40AF4"/>
    <w:rsid w:val="00C40CFF"/>
    <w:rsid w:val="00C41865"/>
    <w:rsid w:val="00C4216A"/>
    <w:rsid w:val="00C4216E"/>
    <w:rsid w:val="00C42D8E"/>
    <w:rsid w:val="00C43116"/>
    <w:rsid w:val="00C43601"/>
    <w:rsid w:val="00C4367F"/>
    <w:rsid w:val="00C43809"/>
    <w:rsid w:val="00C4398A"/>
    <w:rsid w:val="00C43DDE"/>
    <w:rsid w:val="00C44AA3"/>
    <w:rsid w:val="00C44BC8"/>
    <w:rsid w:val="00C44BE7"/>
    <w:rsid w:val="00C45009"/>
    <w:rsid w:val="00C4512F"/>
    <w:rsid w:val="00C45145"/>
    <w:rsid w:val="00C46302"/>
    <w:rsid w:val="00C46510"/>
    <w:rsid w:val="00C46AF3"/>
    <w:rsid w:val="00C470ED"/>
    <w:rsid w:val="00C47932"/>
    <w:rsid w:val="00C504C5"/>
    <w:rsid w:val="00C50C47"/>
    <w:rsid w:val="00C50E2E"/>
    <w:rsid w:val="00C50E63"/>
    <w:rsid w:val="00C51088"/>
    <w:rsid w:val="00C52146"/>
    <w:rsid w:val="00C5299B"/>
    <w:rsid w:val="00C52C39"/>
    <w:rsid w:val="00C52CB9"/>
    <w:rsid w:val="00C535CD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1EC0"/>
    <w:rsid w:val="00C62349"/>
    <w:rsid w:val="00C62A7D"/>
    <w:rsid w:val="00C62D3B"/>
    <w:rsid w:val="00C62F88"/>
    <w:rsid w:val="00C63033"/>
    <w:rsid w:val="00C632CF"/>
    <w:rsid w:val="00C63508"/>
    <w:rsid w:val="00C638D8"/>
    <w:rsid w:val="00C64023"/>
    <w:rsid w:val="00C64811"/>
    <w:rsid w:val="00C66880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1F80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132"/>
    <w:rsid w:val="00C823E1"/>
    <w:rsid w:val="00C825A9"/>
    <w:rsid w:val="00C833A3"/>
    <w:rsid w:val="00C83C21"/>
    <w:rsid w:val="00C8406E"/>
    <w:rsid w:val="00C8442C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ABE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82B"/>
    <w:rsid w:val="00C92E35"/>
    <w:rsid w:val="00C9313D"/>
    <w:rsid w:val="00C93651"/>
    <w:rsid w:val="00C93A12"/>
    <w:rsid w:val="00C93F23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2D9F"/>
    <w:rsid w:val="00CB3764"/>
    <w:rsid w:val="00CB3967"/>
    <w:rsid w:val="00CB396C"/>
    <w:rsid w:val="00CB42CE"/>
    <w:rsid w:val="00CB44E0"/>
    <w:rsid w:val="00CB4A73"/>
    <w:rsid w:val="00CB4AF1"/>
    <w:rsid w:val="00CB4D39"/>
    <w:rsid w:val="00CB4D68"/>
    <w:rsid w:val="00CB6CE9"/>
    <w:rsid w:val="00CB6FEC"/>
    <w:rsid w:val="00CB70C2"/>
    <w:rsid w:val="00CB70E7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1E1"/>
    <w:rsid w:val="00CD13C0"/>
    <w:rsid w:val="00CD14FE"/>
    <w:rsid w:val="00CD16BE"/>
    <w:rsid w:val="00CD1DA4"/>
    <w:rsid w:val="00CD251F"/>
    <w:rsid w:val="00CD25D3"/>
    <w:rsid w:val="00CD2C1A"/>
    <w:rsid w:val="00CD2C5F"/>
    <w:rsid w:val="00CD2E49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B78"/>
    <w:rsid w:val="00CE0166"/>
    <w:rsid w:val="00CE06FE"/>
    <w:rsid w:val="00CE077E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6F72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2BF8"/>
    <w:rsid w:val="00CF30C1"/>
    <w:rsid w:val="00CF39D5"/>
    <w:rsid w:val="00CF3AB8"/>
    <w:rsid w:val="00CF44B0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182E"/>
    <w:rsid w:val="00D022C4"/>
    <w:rsid w:val="00D023A6"/>
    <w:rsid w:val="00D0245E"/>
    <w:rsid w:val="00D02495"/>
    <w:rsid w:val="00D02C5B"/>
    <w:rsid w:val="00D02E31"/>
    <w:rsid w:val="00D031EA"/>
    <w:rsid w:val="00D03434"/>
    <w:rsid w:val="00D0379B"/>
    <w:rsid w:val="00D047E8"/>
    <w:rsid w:val="00D04FE3"/>
    <w:rsid w:val="00D050F1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03A7"/>
    <w:rsid w:val="00D111A3"/>
    <w:rsid w:val="00D114EC"/>
    <w:rsid w:val="00D122D7"/>
    <w:rsid w:val="00D130F3"/>
    <w:rsid w:val="00D13502"/>
    <w:rsid w:val="00D1360A"/>
    <w:rsid w:val="00D13714"/>
    <w:rsid w:val="00D13A98"/>
    <w:rsid w:val="00D13BC3"/>
    <w:rsid w:val="00D13D72"/>
    <w:rsid w:val="00D148B1"/>
    <w:rsid w:val="00D14CDB"/>
    <w:rsid w:val="00D14D63"/>
    <w:rsid w:val="00D152DF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69E1"/>
    <w:rsid w:val="00D27167"/>
    <w:rsid w:val="00D274A6"/>
    <w:rsid w:val="00D27C6C"/>
    <w:rsid w:val="00D27E26"/>
    <w:rsid w:val="00D27EC9"/>
    <w:rsid w:val="00D27F71"/>
    <w:rsid w:val="00D3084E"/>
    <w:rsid w:val="00D308F0"/>
    <w:rsid w:val="00D3094C"/>
    <w:rsid w:val="00D30987"/>
    <w:rsid w:val="00D30A04"/>
    <w:rsid w:val="00D30CAA"/>
    <w:rsid w:val="00D32393"/>
    <w:rsid w:val="00D324F5"/>
    <w:rsid w:val="00D32A4B"/>
    <w:rsid w:val="00D32A58"/>
    <w:rsid w:val="00D3312B"/>
    <w:rsid w:val="00D3358D"/>
    <w:rsid w:val="00D33EDE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5E7E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1F87"/>
    <w:rsid w:val="00D426B2"/>
    <w:rsid w:val="00D42F23"/>
    <w:rsid w:val="00D42FAF"/>
    <w:rsid w:val="00D4317B"/>
    <w:rsid w:val="00D43287"/>
    <w:rsid w:val="00D432EA"/>
    <w:rsid w:val="00D43572"/>
    <w:rsid w:val="00D4370E"/>
    <w:rsid w:val="00D43EF3"/>
    <w:rsid w:val="00D446BE"/>
    <w:rsid w:val="00D44848"/>
    <w:rsid w:val="00D44CF5"/>
    <w:rsid w:val="00D45027"/>
    <w:rsid w:val="00D45063"/>
    <w:rsid w:val="00D453E7"/>
    <w:rsid w:val="00D45663"/>
    <w:rsid w:val="00D458BA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0C28"/>
    <w:rsid w:val="00D51155"/>
    <w:rsid w:val="00D51784"/>
    <w:rsid w:val="00D51F7E"/>
    <w:rsid w:val="00D51FCD"/>
    <w:rsid w:val="00D52093"/>
    <w:rsid w:val="00D52628"/>
    <w:rsid w:val="00D5262D"/>
    <w:rsid w:val="00D5284D"/>
    <w:rsid w:val="00D52E28"/>
    <w:rsid w:val="00D52FC6"/>
    <w:rsid w:val="00D531CC"/>
    <w:rsid w:val="00D5360E"/>
    <w:rsid w:val="00D53711"/>
    <w:rsid w:val="00D5393A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084E"/>
    <w:rsid w:val="00D61AF6"/>
    <w:rsid w:val="00D62D5E"/>
    <w:rsid w:val="00D62E7C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0DCC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80"/>
    <w:rsid w:val="00D84FEB"/>
    <w:rsid w:val="00D85313"/>
    <w:rsid w:val="00D85548"/>
    <w:rsid w:val="00D857AC"/>
    <w:rsid w:val="00D86293"/>
    <w:rsid w:val="00D8688F"/>
    <w:rsid w:val="00D869F0"/>
    <w:rsid w:val="00D86C63"/>
    <w:rsid w:val="00D86D70"/>
    <w:rsid w:val="00D87AAB"/>
    <w:rsid w:val="00D87DB5"/>
    <w:rsid w:val="00D9044A"/>
    <w:rsid w:val="00D904A4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554E"/>
    <w:rsid w:val="00D960CE"/>
    <w:rsid w:val="00D961A6"/>
    <w:rsid w:val="00D96422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2A0"/>
    <w:rsid w:val="00DA67E7"/>
    <w:rsid w:val="00DA69B8"/>
    <w:rsid w:val="00DA7D81"/>
    <w:rsid w:val="00DB053E"/>
    <w:rsid w:val="00DB0633"/>
    <w:rsid w:val="00DB0B8B"/>
    <w:rsid w:val="00DB0E2B"/>
    <w:rsid w:val="00DB0EED"/>
    <w:rsid w:val="00DB0EF1"/>
    <w:rsid w:val="00DB120C"/>
    <w:rsid w:val="00DB12DA"/>
    <w:rsid w:val="00DB1724"/>
    <w:rsid w:val="00DB2C47"/>
    <w:rsid w:val="00DB321D"/>
    <w:rsid w:val="00DB3277"/>
    <w:rsid w:val="00DB3A9E"/>
    <w:rsid w:val="00DB3EFF"/>
    <w:rsid w:val="00DB4C3C"/>
    <w:rsid w:val="00DB4E41"/>
    <w:rsid w:val="00DB5758"/>
    <w:rsid w:val="00DB5765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4E0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BB2"/>
    <w:rsid w:val="00DD0F4A"/>
    <w:rsid w:val="00DD1083"/>
    <w:rsid w:val="00DD1210"/>
    <w:rsid w:val="00DD1D5F"/>
    <w:rsid w:val="00DD2478"/>
    <w:rsid w:val="00DD248D"/>
    <w:rsid w:val="00DD2744"/>
    <w:rsid w:val="00DD27F5"/>
    <w:rsid w:val="00DD2D13"/>
    <w:rsid w:val="00DD346F"/>
    <w:rsid w:val="00DD357F"/>
    <w:rsid w:val="00DD3C94"/>
    <w:rsid w:val="00DD3CE3"/>
    <w:rsid w:val="00DD3E6D"/>
    <w:rsid w:val="00DD40F1"/>
    <w:rsid w:val="00DD588C"/>
    <w:rsid w:val="00DD599E"/>
    <w:rsid w:val="00DD5A60"/>
    <w:rsid w:val="00DD5F73"/>
    <w:rsid w:val="00DD6487"/>
    <w:rsid w:val="00DD66F2"/>
    <w:rsid w:val="00DD6BDB"/>
    <w:rsid w:val="00DD7810"/>
    <w:rsid w:val="00DD7D95"/>
    <w:rsid w:val="00DD7E8D"/>
    <w:rsid w:val="00DE000B"/>
    <w:rsid w:val="00DE07CC"/>
    <w:rsid w:val="00DE09AE"/>
    <w:rsid w:val="00DE1204"/>
    <w:rsid w:val="00DE1375"/>
    <w:rsid w:val="00DE1BD6"/>
    <w:rsid w:val="00DE24FD"/>
    <w:rsid w:val="00DE2737"/>
    <w:rsid w:val="00DE2B01"/>
    <w:rsid w:val="00DE30D0"/>
    <w:rsid w:val="00DE3864"/>
    <w:rsid w:val="00DE3E74"/>
    <w:rsid w:val="00DE3F29"/>
    <w:rsid w:val="00DE40A0"/>
    <w:rsid w:val="00DE40D2"/>
    <w:rsid w:val="00DE4C9A"/>
    <w:rsid w:val="00DE51A0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373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181B"/>
    <w:rsid w:val="00E019E0"/>
    <w:rsid w:val="00E01DCA"/>
    <w:rsid w:val="00E01E6B"/>
    <w:rsid w:val="00E01F2E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488"/>
    <w:rsid w:val="00E1098E"/>
    <w:rsid w:val="00E10BA2"/>
    <w:rsid w:val="00E11A21"/>
    <w:rsid w:val="00E11CF7"/>
    <w:rsid w:val="00E12116"/>
    <w:rsid w:val="00E1244D"/>
    <w:rsid w:val="00E12472"/>
    <w:rsid w:val="00E130C4"/>
    <w:rsid w:val="00E135E6"/>
    <w:rsid w:val="00E13BFD"/>
    <w:rsid w:val="00E14E9F"/>
    <w:rsid w:val="00E1523E"/>
    <w:rsid w:val="00E1588B"/>
    <w:rsid w:val="00E15AD7"/>
    <w:rsid w:val="00E15E29"/>
    <w:rsid w:val="00E172B8"/>
    <w:rsid w:val="00E173F8"/>
    <w:rsid w:val="00E17583"/>
    <w:rsid w:val="00E17636"/>
    <w:rsid w:val="00E177F1"/>
    <w:rsid w:val="00E17E1E"/>
    <w:rsid w:val="00E204B5"/>
    <w:rsid w:val="00E20F4F"/>
    <w:rsid w:val="00E212D8"/>
    <w:rsid w:val="00E217CE"/>
    <w:rsid w:val="00E218CC"/>
    <w:rsid w:val="00E21A76"/>
    <w:rsid w:val="00E21ABB"/>
    <w:rsid w:val="00E2214C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27FD4"/>
    <w:rsid w:val="00E3004E"/>
    <w:rsid w:val="00E3032B"/>
    <w:rsid w:val="00E30526"/>
    <w:rsid w:val="00E30D98"/>
    <w:rsid w:val="00E31057"/>
    <w:rsid w:val="00E311C7"/>
    <w:rsid w:val="00E32938"/>
    <w:rsid w:val="00E33474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191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417A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4E13"/>
    <w:rsid w:val="00E6546B"/>
    <w:rsid w:val="00E658F9"/>
    <w:rsid w:val="00E65D35"/>
    <w:rsid w:val="00E66154"/>
    <w:rsid w:val="00E6654A"/>
    <w:rsid w:val="00E66B10"/>
    <w:rsid w:val="00E66FB9"/>
    <w:rsid w:val="00E707CB"/>
    <w:rsid w:val="00E70B43"/>
    <w:rsid w:val="00E70CA5"/>
    <w:rsid w:val="00E70E03"/>
    <w:rsid w:val="00E72FF2"/>
    <w:rsid w:val="00E73471"/>
    <w:rsid w:val="00E7347E"/>
    <w:rsid w:val="00E7355D"/>
    <w:rsid w:val="00E73647"/>
    <w:rsid w:val="00E73C15"/>
    <w:rsid w:val="00E73C75"/>
    <w:rsid w:val="00E7482E"/>
    <w:rsid w:val="00E7510D"/>
    <w:rsid w:val="00E757EB"/>
    <w:rsid w:val="00E75F83"/>
    <w:rsid w:val="00E760DB"/>
    <w:rsid w:val="00E7613D"/>
    <w:rsid w:val="00E76716"/>
    <w:rsid w:val="00E76A11"/>
    <w:rsid w:val="00E76C54"/>
    <w:rsid w:val="00E770B3"/>
    <w:rsid w:val="00E770F4"/>
    <w:rsid w:val="00E7737C"/>
    <w:rsid w:val="00E7772A"/>
    <w:rsid w:val="00E779BE"/>
    <w:rsid w:val="00E77C73"/>
    <w:rsid w:val="00E803CC"/>
    <w:rsid w:val="00E80A43"/>
    <w:rsid w:val="00E8108B"/>
    <w:rsid w:val="00E8190A"/>
    <w:rsid w:val="00E81941"/>
    <w:rsid w:val="00E81AA1"/>
    <w:rsid w:val="00E81C7D"/>
    <w:rsid w:val="00E82792"/>
    <w:rsid w:val="00E82CEC"/>
    <w:rsid w:val="00E82DD8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952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3D54"/>
    <w:rsid w:val="00EC431D"/>
    <w:rsid w:val="00EC4705"/>
    <w:rsid w:val="00EC4847"/>
    <w:rsid w:val="00EC565B"/>
    <w:rsid w:val="00EC597C"/>
    <w:rsid w:val="00EC671C"/>
    <w:rsid w:val="00EC7A7E"/>
    <w:rsid w:val="00ED054A"/>
    <w:rsid w:val="00ED0AA3"/>
    <w:rsid w:val="00ED0E23"/>
    <w:rsid w:val="00ED0FC7"/>
    <w:rsid w:val="00ED1029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9EF"/>
    <w:rsid w:val="00ED4B42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0AD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3A3A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807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5C81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7D3"/>
    <w:rsid w:val="00F13916"/>
    <w:rsid w:val="00F1396F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458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3B9B"/>
    <w:rsid w:val="00F2427F"/>
    <w:rsid w:val="00F2435D"/>
    <w:rsid w:val="00F24BBD"/>
    <w:rsid w:val="00F24CC1"/>
    <w:rsid w:val="00F25246"/>
    <w:rsid w:val="00F25536"/>
    <w:rsid w:val="00F25642"/>
    <w:rsid w:val="00F26414"/>
    <w:rsid w:val="00F26D19"/>
    <w:rsid w:val="00F2763B"/>
    <w:rsid w:val="00F27D91"/>
    <w:rsid w:val="00F30205"/>
    <w:rsid w:val="00F3048F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2E0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D4D"/>
    <w:rsid w:val="00F51DAF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10A5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82A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3BD"/>
    <w:rsid w:val="00F7546C"/>
    <w:rsid w:val="00F75602"/>
    <w:rsid w:val="00F765E2"/>
    <w:rsid w:val="00F76C78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2DE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5B4"/>
    <w:rsid w:val="00F91621"/>
    <w:rsid w:val="00F916EB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5C9"/>
    <w:rsid w:val="00FB6F90"/>
    <w:rsid w:val="00FB7117"/>
    <w:rsid w:val="00FB7542"/>
    <w:rsid w:val="00FB7F82"/>
    <w:rsid w:val="00FC04D5"/>
    <w:rsid w:val="00FC0C44"/>
    <w:rsid w:val="00FC150A"/>
    <w:rsid w:val="00FC1807"/>
    <w:rsid w:val="00FC1E2F"/>
    <w:rsid w:val="00FC251C"/>
    <w:rsid w:val="00FC2B22"/>
    <w:rsid w:val="00FC3A87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D13"/>
    <w:rsid w:val="00FC6E7A"/>
    <w:rsid w:val="00FC6EC4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950"/>
    <w:rsid w:val="00FD7AC3"/>
    <w:rsid w:val="00FD7B82"/>
    <w:rsid w:val="00FD7DCE"/>
    <w:rsid w:val="00FD7F4B"/>
    <w:rsid w:val="00FE0307"/>
    <w:rsid w:val="00FE127D"/>
    <w:rsid w:val="00FE175E"/>
    <w:rsid w:val="00FE1E8A"/>
    <w:rsid w:val="00FE218A"/>
    <w:rsid w:val="00FE21AC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4DAB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9E3"/>
    <w:rsid w:val="00FF3A87"/>
    <w:rsid w:val="00FF3BB6"/>
    <w:rsid w:val="00FF42D3"/>
    <w:rsid w:val="00FF450A"/>
    <w:rsid w:val="00FF4A06"/>
    <w:rsid w:val="00FF4BEE"/>
    <w:rsid w:val="00FF57CA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EA698356-A651-410C-B067-7142BFE1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7DFD2-07D3-40CD-883C-8F21881B7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6816D29-0E37-4826-BBC3-11D7A80DAB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18</Pages>
  <Words>3780</Words>
  <Characters>16558</Characters>
  <Application>Microsoft Office Word</Application>
  <DocSecurity>0</DocSecurity>
  <Lines>137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6</cp:revision>
  <cp:lastPrinted>2025-11-03T02:32:00Z</cp:lastPrinted>
  <dcterms:created xsi:type="dcterms:W3CDTF">2025-11-03T02:33:00Z</dcterms:created>
  <dcterms:modified xsi:type="dcterms:W3CDTF">2025-11-12T08:56:00Z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