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8AFCA" w14:textId="77777777" w:rsidR="00B26835" w:rsidRDefault="00B26835" w:rsidP="00B268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 w:cs="Angsana New"/>
          <w:sz w:val="2"/>
          <w:szCs w:val="30"/>
        </w:rPr>
      </w:pPr>
    </w:p>
    <w:p w14:paraId="70F13801" w14:textId="719097E8" w:rsidR="00AF3B93" w:rsidRPr="00C81CBE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หมายเหตุ</w:t>
      </w:r>
      <w:r w:rsidRPr="00C81CB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ab/>
        <w:t>สารบัญ</w:t>
      </w:r>
    </w:p>
    <w:p w14:paraId="70FE78DE" w14:textId="77777777" w:rsidR="00AF3B93" w:rsidRPr="00C81CBE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Cs w:val="22"/>
        </w:rPr>
      </w:pPr>
    </w:p>
    <w:p w14:paraId="776169F9" w14:textId="37716E48" w:rsidR="004D4FDD" w:rsidRPr="00C81CBE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741636" w:rsidRPr="00C81CBE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717BA412" w14:textId="4D747180" w:rsidR="009C002F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F5231C3" w14:textId="77777777" w:rsidR="00AF3B93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20B0D567" w14:textId="04362CA8" w:rsidR="00404F50" w:rsidRDefault="00404F5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0" w:name="_Hlk204864527"/>
      <w:r w:rsidRPr="00404F50">
        <w:rPr>
          <w:rFonts w:asciiTheme="majorBidi" w:hAnsiTheme="majorBidi" w:cs="Angsana New" w:hint="cs"/>
          <w:sz w:val="30"/>
          <w:szCs w:val="30"/>
          <w:cs/>
          <w:lang w:bidi="th-TH"/>
        </w:rPr>
        <w:t>สินทรัพย์ไม่หมุนเวียนที่จัดประเภทเป็นสินทรัพย์ที่ถือไว้เพื่อขาย</w:t>
      </w:r>
      <w:bookmarkEnd w:id="0"/>
    </w:p>
    <w:p w14:paraId="138EFD7A" w14:textId="3E96225B" w:rsidR="00D01783" w:rsidRDefault="00117FF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 w:rsidR="005D0474" w:rsidRPr="00C81CBE">
        <w:rPr>
          <w:rFonts w:asciiTheme="majorBidi" w:hAnsiTheme="majorBidi" w:cstheme="majorBidi"/>
          <w:sz w:val="30"/>
          <w:szCs w:val="30"/>
          <w:cs/>
          <w:lang w:bidi="th-TH"/>
        </w:rPr>
        <w:t>ใน</w:t>
      </w:r>
      <w:r w:rsidR="001F7AAA" w:rsidRPr="00C81CBE">
        <w:rPr>
          <w:rFonts w:asciiTheme="majorBidi" w:hAnsiTheme="majorBidi" w:cstheme="majorBidi"/>
          <w:sz w:val="30"/>
          <w:szCs w:val="30"/>
          <w:cs/>
          <w:lang w:bidi="th-TH"/>
        </w:rPr>
        <w:t>การร่วมค้</w:t>
      </w:r>
      <w:r w:rsidR="00D01783" w:rsidRPr="00C81CBE">
        <w:rPr>
          <w:rFonts w:asciiTheme="majorBidi" w:hAnsiTheme="majorBidi" w:cstheme="majorBidi"/>
          <w:sz w:val="30"/>
          <w:szCs w:val="30"/>
          <w:cs/>
          <w:lang w:bidi="th-TH"/>
        </w:rPr>
        <w:t>า</w:t>
      </w:r>
    </w:p>
    <w:p w14:paraId="7EAAA099" w14:textId="614A03A8" w:rsidR="00681217" w:rsidRPr="00C45BBE" w:rsidRDefault="00681217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45BBE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เงินลงทุนในบริษัทย่อย</w:t>
      </w:r>
    </w:p>
    <w:p w14:paraId="1375BE94" w14:textId="15A0A3E4" w:rsidR="00C44260" w:rsidRPr="00C81CBE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271D0271" w14:textId="48A1060A" w:rsidR="00B7788D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F17DB5" w:rsidRPr="00C81CBE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925D91" w:rsidRPr="00C81CBE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47E2EAFA" w14:textId="6C58E3FC" w:rsidR="00095DA7" w:rsidRDefault="00095DA7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5BB5E96A" w14:textId="337D4622" w:rsidR="00261320" w:rsidRPr="00C81CBE" w:rsidRDefault="0036747C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C569676" w14:textId="0CBDF7E6" w:rsidR="00991836" w:rsidRDefault="00285A06" w:rsidP="00462BBB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461A1A7" w14:textId="73AD2AEB" w:rsidR="003057D6" w:rsidRPr="00C81CBE" w:rsidRDefault="00117FF0" w:rsidP="00BD34FA">
      <w:pPr>
        <w:pStyle w:val="index"/>
        <w:tabs>
          <w:tab w:val="clear" w:pos="1134"/>
          <w:tab w:val="left" w:pos="1440"/>
        </w:tabs>
        <w:spacing w:after="0" w:line="240" w:lineRule="auto"/>
        <w:ind w:left="162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</w:rPr>
        <w:br w:type="page"/>
      </w:r>
      <w:r w:rsidR="003057D6" w:rsidRPr="00C81CBE">
        <w:rPr>
          <w:rFonts w:asciiTheme="majorBidi" w:hAnsiTheme="majorBidi" w:cstheme="majorBidi"/>
          <w:sz w:val="30"/>
          <w:szCs w:val="30"/>
          <w:cs/>
          <w:lang w:bidi="th-TH"/>
        </w:rPr>
        <w:t>หมายเหตุประกอบงบการเงินเป็นส่วนหนึ่งของงบการเงิน</w:t>
      </w:r>
      <w:r w:rsidR="00B17441" w:rsidRPr="00C81CBE">
        <w:rPr>
          <w:rFonts w:asciiTheme="majorBidi" w:hAnsiTheme="majorBidi" w:cstheme="majorBidi"/>
          <w:sz w:val="30"/>
          <w:szCs w:val="30"/>
          <w:cs/>
          <w:lang w:bidi="th-TH"/>
        </w:rPr>
        <w:t>ระหว่าง</w:t>
      </w:r>
      <w:r w:rsidR="001B613F" w:rsidRPr="00C81CBE">
        <w:rPr>
          <w:rFonts w:asciiTheme="majorBidi" w:hAnsiTheme="majorBidi" w:cstheme="majorBidi"/>
          <w:sz w:val="30"/>
          <w:szCs w:val="30"/>
          <w:cs/>
          <w:lang w:bidi="th-TH"/>
        </w:rPr>
        <w:t>กาล</w:t>
      </w:r>
      <w:r w:rsidR="003057D6" w:rsidRPr="00C81CBE">
        <w:rPr>
          <w:rFonts w:asciiTheme="majorBidi" w:hAnsiTheme="majorBidi" w:cstheme="majorBidi"/>
          <w:sz w:val="30"/>
          <w:szCs w:val="30"/>
          <w:cs/>
          <w:lang w:bidi="th-TH"/>
        </w:rPr>
        <w:t>นี้</w:t>
      </w:r>
    </w:p>
    <w:p w14:paraId="7083550A" w14:textId="77777777" w:rsidR="0083298D" w:rsidRPr="00924D56" w:rsidRDefault="0083298D" w:rsidP="007E471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9624482" w14:textId="6417032B" w:rsidR="0083298D" w:rsidRPr="00E45C2D" w:rsidRDefault="00117FF0" w:rsidP="007E471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คณะ</w:t>
      </w:r>
      <w:r w:rsidR="00323BAD" w:rsidRPr="00C81CBE">
        <w:rPr>
          <w:rFonts w:asciiTheme="majorBidi" w:hAnsiTheme="majorBidi" w:cstheme="majorBidi"/>
          <w:sz w:val="30"/>
          <w:szCs w:val="30"/>
          <w:cs/>
        </w:rPr>
        <w:t>กรรมการได้อนุมัติให้ออก</w:t>
      </w:r>
      <w:r w:rsidR="0083298D" w:rsidRPr="00C81CBE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4A2387" w:rsidRPr="00C81CB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83298D" w:rsidRPr="00C81CBE">
        <w:rPr>
          <w:rFonts w:asciiTheme="majorBidi" w:hAnsiTheme="majorBidi" w:cstheme="majorBidi"/>
          <w:sz w:val="30"/>
          <w:szCs w:val="30"/>
          <w:cs/>
        </w:rPr>
        <w:t>นี้เมื่อวันที่</w:t>
      </w:r>
      <w:r w:rsidR="00581F53">
        <w:rPr>
          <w:rFonts w:asciiTheme="majorBidi" w:hAnsiTheme="majorBidi" w:cstheme="majorBidi"/>
          <w:sz w:val="30"/>
          <w:szCs w:val="30"/>
        </w:rPr>
        <w:t xml:space="preserve"> </w:t>
      </w:r>
      <w:r w:rsidR="00681217">
        <w:rPr>
          <w:rFonts w:asciiTheme="majorBidi" w:hAnsiTheme="majorBidi" w:cstheme="majorBidi"/>
          <w:sz w:val="30"/>
          <w:szCs w:val="30"/>
        </w:rPr>
        <w:t>11</w:t>
      </w:r>
      <w:r w:rsidR="00FB790F">
        <w:rPr>
          <w:rFonts w:asciiTheme="majorBidi" w:hAnsiTheme="majorBidi" w:cstheme="majorBidi"/>
          <w:sz w:val="30"/>
          <w:szCs w:val="30"/>
        </w:rPr>
        <w:t xml:space="preserve"> </w:t>
      </w:r>
      <w:r w:rsidR="00AC0BA0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FB790F" w:rsidRPr="00C479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D66E5" w:rsidRPr="00C6295B">
        <w:rPr>
          <w:rFonts w:asciiTheme="majorBidi" w:hAnsiTheme="majorBidi" w:cstheme="majorBidi"/>
          <w:sz w:val="30"/>
          <w:szCs w:val="30"/>
        </w:rPr>
        <w:t>256</w:t>
      </w:r>
      <w:r w:rsidR="00FB790F">
        <w:rPr>
          <w:rFonts w:asciiTheme="majorBidi" w:hAnsiTheme="majorBidi" w:cstheme="majorBidi"/>
          <w:sz w:val="30"/>
          <w:szCs w:val="30"/>
        </w:rPr>
        <w:t>8</w:t>
      </w:r>
    </w:p>
    <w:p w14:paraId="49EB3460" w14:textId="77777777" w:rsidR="0083298D" w:rsidRPr="00924D56" w:rsidRDefault="0083298D" w:rsidP="00323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7A03B8F" w14:textId="5143B48E" w:rsidR="004D4FDD" w:rsidRPr="00C81CBE" w:rsidRDefault="006034AB" w:rsidP="00662FB8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4A2387" w:rsidRPr="00C81CB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ระหว่างกาล</w:t>
      </w:r>
    </w:p>
    <w:p w14:paraId="29198796" w14:textId="77777777" w:rsidR="00D54AB4" w:rsidRPr="00924D56" w:rsidRDefault="00D54AB4" w:rsidP="00D54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2081708D" w14:textId="7A3869BD" w:rsidR="000B42D5" w:rsidRPr="00C6295B" w:rsidRDefault="00695D83" w:rsidP="00C139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81CBE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 w:rsidRPr="00C81CBE">
        <w:rPr>
          <w:rFonts w:asciiTheme="majorBidi" w:hAnsiTheme="majorBidi" w:cstheme="majorBidi"/>
          <w:spacing w:val="1"/>
          <w:sz w:val="30"/>
          <w:szCs w:val="30"/>
        </w:rPr>
        <w:br/>
      </w:r>
      <w:r w:rsidRPr="00695D83">
        <w:rPr>
          <w:rFonts w:asciiTheme="majorBidi" w:hAnsiTheme="majorBidi" w:cstheme="majorBidi"/>
          <w:spacing w:val="3"/>
          <w:sz w:val="30"/>
          <w:szCs w:val="30"/>
          <w:cs/>
        </w:rPr>
        <w:t>ประกอบงบการเงินระหว่างกาลในรูปแบบย่อ (</w:t>
      </w:r>
      <w:r w:rsidRPr="00695D83">
        <w:rPr>
          <w:rFonts w:asciiTheme="majorBidi" w:hAnsiTheme="majorBidi" w:cstheme="majorBidi"/>
          <w:spacing w:val="3"/>
          <w:sz w:val="30"/>
          <w:szCs w:val="30"/>
        </w:rPr>
        <w:t>“</w:t>
      </w:r>
      <w:r w:rsidRPr="00695D83">
        <w:rPr>
          <w:rFonts w:asciiTheme="majorBidi" w:hAnsiTheme="majorBidi" w:cstheme="majorBidi"/>
          <w:spacing w:val="3"/>
          <w:sz w:val="30"/>
          <w:szCs w:val="30"/>
          <w:cs/>
        </w:rPr>
        <w:t>งบการเงินระหว่างกาล</w:t>
      </w:r>
      <w:r w:rsidRPr="00695D83">
        <w:rPr>
          <w:rFonts w:asciiTheme="majorBidi" w:hAnsiTheme="majorBidi" w:cstheme="majorBidi"/>
          <w:spacing w:val="3"/>
          <w:sz w:val="30"/>
          <w:szCs w:val="30"/>
        </w:rPr>
        <w:t>”</w:t>
      </w:r>
      <w:r w:rsidRPr="00695D83">
        <w:rPr>
          <w:rFonts w:asciiTheme="majorBidi" w:hAnsiTheme="majorBidi" w:cstheme="majorBidi"/>
          <w:spacing w:val="3"/>
          <w:sz w:val="30"/>
          <w:szCs w:val="30"/>
          <w:cs/>
        </w:rPr>
        <w:t>) ตามมาตรฐานการบัญชีฉบับที่</w:t>
      </w:r>
      <w:r w:rsidRPr="00695D83">
        <w:rPr>
          <w:rFonts w:asciiTheme="majorBidi" w:hAnsiTheme="majorBidi" w:cstheme="majorBidi"/>
          <w:spacing w:val="3"/>
          <w:sz w:val="30"/>
          <w:szCs w:val="30"/>
        </w:rPr>
        <w:t xml:space="preserve"> 34 </w:t>
      </w:r>
      <w:r w:rsidRPr="00695D83">
        <w:rPr>
          <w:rFonts w:asciiTheme="majorBidi" w:hAnsiTheme="majorBidi" w:cstheme="majorBidi"/>
          <w:spacing w:val="3"/>
          <w:sz w:val="30"/>
          <w:szCs w:val="30"/>
          <w:cs/>
        </w:rPr>
        <w:t>เรื่อง</w:t>
      </w:r>
      <w:r w:rsidR="00C1395F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="000B42D5" w:rsidRPr="0074471C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="0011418C" w:rsidRPr="00C81CBE">
        <w:rPr>
          <w:rFonts w:asciiTheme="majorBidi" w:hAnsiTheme="majorBidi" w:cstheme="majorBidi"/>
          <w:spacing w:val="1"/>
          <w:sz w:val="30"/>
          <w:szCs w:val="30"/>
          <w:cs/>
        </w:rPr>
        <w:t xml:space="preserve"> </w:t>
      </w:r>
      <w:r w:rsidR="000B42D5" w:rsidRPr="000C4CF7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172391" w:rsidRPr="00C81CBE">
        <w:rPr>
          <w:rFonts w:asciiTheme="majorBidi" w:hAnsiTheme="majorBidi" w:cstheme="majorBidi"/>
          <w:spacing w:val="1"/>
          <w:sz w:val="30"/>
          <w:szCs w:val="30"/>
        </w:rPr>
        <w:br/>
      </w:r>
      <w:r w:rsidR="000B42D5" w:rsidRPr="000C4CF7">
        <w:rPr>
          <w:rFonts w:asciiTheme="majorBidi" w:hAnsiTheme="majorBidi" w:cstheme="majorBidi"/>
          <w:spacing w:val="-1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EF7ECF" w:rsidRPr="00C81CB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F7ECF" w:rsidRPr="00C81CBE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</w:t>
      </w:r>
      <w:r w:rsidR="00EF7ECF" w:rsidRPr="00C81CBE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</w:t>
      </w:r>
      <w:r w:rsidR="00172391" w:rsidRPr="00C81CBE">
        <w:rPr>
          <w:rFonts w:asciiTheme="majorBidi" w:hAnsiTheme="majorBidi" w:cstheme="majorBidi"/>
          <w:sz w:val="30"/>
          <w:szCs w:val="30"/>
        </w:rPr>
        <w:br/>
      </w:r>
      <w:r w:rsidR="00EF7ECF" w:rsidRPr="00C81CBE">
        <w:rPr>
          <w:rFonts w:asciiTheme="majorBidi" w:hAnsiTheme="majorBidi" w:cstheme="majorBidi"/>
          <w:sz w:val="30"/>
          <w:szCs w:val="30"/>
          <w:cs/>
        </w:rPr>
        <w:t>ไปแล้วในงบการเงิน</w:t>
      </w:r>
      <w:r w:rsidR="00EF7ECF" w:rsidRPr="00C6295B">
        <w:rPr>
          <w:rFonts w:asciiTheme="majorBidi" w:hAnsiTheme="majorBidi" w:cstheme="majorBidi"/>
          <w:sz w:val="30"/>
          <w:szCs w:val="30"/>
          <w:cs/>
        </w:rPr>
        <w:t>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F7ECF" w:rsidRPr="00C6295B">
        <w:rPr>
          <w:rFonts w:asciiTheme="majorBidi" w:hAnsiTheme="majorBidi" w:cstheme="majorBidi"/>
          <w:sz w:val="30"/>
          <w:szCs w:val="30"/>
        </w:rPr>
        <w:t xml:space="preserve"> </w:t>
      </w:r>
      <w:r w:rsidR="00332885" w:rsidRPr="00C6295B">
        <w:rPr>
          <w:rFonts w:asciiTheme="majorBidi" w:hAnsiTheme="majorBidi" w:cstheme="majorBidi"/>
          <w:sz w:val="30"/>
          <w:szCs w:val="30"/>
        </w:rPr>
        <w:t>31</w:t>
      </w:r>
      <w:r w:rsidR="00EF7ECF" w:rsidRPr="00C6295B">
        <w:rPr>
          <w:rFonts w:asciiTheme="majorBidi" w:hAnsiTheme="majorBidi" w:cstheme="majorBidi"/>
          <w:sz w:val="30"/>
          <w:szCs w:val="30"/>
        </w:rPr>
        <w:t xml:space="preserve"> </w:t>
      </w:r>
      <w:r w:rsidR="00EF7ECF" w:rsidRPr="00C6295B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EF7ECF" w:rsidRPr="00C6295B">
        <w:rPr>
          <w:rFonts w:asciiTheme="majorBidi" w:hAnsiTheme="majorBidi" w:cstheme="majorBidi"/>
          <w:sz w:val="30"/>
          <w:szCs w:val="30"/>
        </w:rPr>
        <w:t xml:space="preserve"> </w:t>
      </w:r>
      <w:r w:rsidR="00332885" w:rsidRPr="00C6295B">
        <w:rPr>
          <w:rFonts w:asciiTheme="majorBidi" w:hAnsiTheme="majorBidi" w:cstheme="majorBidi"/>
          <w:sz w:val="30"/>
          <w:szCs w:val="30"/>
        </w:rPr>
        <w:t>256</w:t>
      </w:r>
      <w:r w:rsidR="00FB790F">
        <w:rPr>
          <w:rFonts w:asciiTheme="majorBidi" w:hAnsiTheme="majorBidi" w:cstheme="majorBidi"/>
          <w:sz w:val="30"/>
          <w:szCs w:val="30"/>
        </w:rPr>
        <w:t>7</w:t>
      </w:r>
    </w:p>
    <w:p w14:paraId="654BCD25" w14:textId="042C073F" w:rsidR="00595C3D" w:rsidRPr="00924D56" w:rsidRDefault="00595C3D" w:rsidP="00595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7A3BEF6B" w14:textId="0E7F8736" w:rsidR="006E3887" w:rsidRDefault="006A664E" w:rsidP="006A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295B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707DEA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C6295B">
        <w:rPr>
          <w:rFonts w:asciiTheme="majorBidi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332885" w:rsidRPr="00C6295B">
        <w:rPr>
          <w:rFonts w:asciiTheme="majorBidi" w:hAnsiTheme="majorBidi" w:cstheme="majorBidi"/>
          <w:sz w:val="30"/>
          <w:szCs w:val="30"/>
        </w:rPr>
        <w:t>31</w:t>
      </w:r>
      <w:r w:rsidRPr="00C6295B">
        <w:rPr>
          <w:rFonts w:asciiTheme="majorBidi" w:hAnsiTheme="majorBidi" w:cstheme="majorBidi"/>
          <w:sz w:val="30"/>
          <w:szCs w:val="30"/>
        </w:rPr>
        <w:t xml:space="preserve"> </w:t>
      </w:r>
      <w:r w:rsidRPr="00C6295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32885" w:rsidRPr="00C6295B">
        <w:rPr>
          <w:rFonts w:asciiTheme="majorBidi" w:hAnsiTheme="majorBidi" w:cstheme="majorBidi"/>
          <w:sz w:val="30"/>
          <w:szCs w:val="30"/>
        </w:rPr>
        <w:t>256</w:t>
      </w:r>
      <w:r w:rsidR="00FB790F">
        <w:rPr>
          <w:rFonts w:asciiTheme="majorBidi" w:hAnsiTheme="majorBidi" w:cstheme="majorBidi"/>
          <w:sz w:val="30"/>
          <w:szCs w:val="30"/>
        </w:rPr>
        <w:t>7</w:t>
      </w:r>
    </w:p>
    <w:p w14:paraId="602D0032" w14:textId="144E652A" w:rsidR="00325AC0" w:rsidRPr="00924D56" w:rsidRDefault="00325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highlight w:val="yellow"/>
          <w:cs/>
        </w:rPr>
      </w:pPr>
    </w:p>
    <w:p w14:paraId="396D79DF" w14:textId="77777777" w:rsidR="001C7DF8" w:rsidRPr="00C81CBE" w:rsidRDefault="001C7DF8" w:rsidP="00820A16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7E93595" w14:textId="77777777" w:rsidR="001C7DF8" w:rsidRPr="00924D56" w:rsidRDefault="001C7DF8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78334654" w14:textId="723448ED" w:rsidR="001025B4" w:rsidRDefault="003936E3" w:rsidP="001025B4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81CBE">
        <w:rPr>
          <w:rFonts w:asciiTheme="majorBidi" w:hAnsiTheme="majorBidi" w:cstheme="majorBidi"/>
          <w:b/>
          <w:sz w:val="30"/>
          <w:szCs w:val="30"/>
          <w:cs/>
        </w:rPr>
        <w:t>ความสัมพันธ์กับ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บริษัทย่อย การร่วมค้า </w:t>
      </w:r>
      <w:r w:rsidRPr="00C81CBE">
        <w:rPr>
          <w:rFonts w:asciiTheme="majorBidi" w:hAnsiTheme="majorBidi" w:cstheme="majorBidi"/>
          <w:b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 w:rsidR="00D932EA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907E6E">
        <w:rPr>
          <w:rFonts w:asciiTheme="majorBidi" w:hAnsiTheme="majorBidi" w:cstheme="majorBidi" w:hint="cs"/>
          <w:b/>
          <w:sz w:val="30"/>
          <w:szCs w:val="30"/>
          <w:cs/>
          <w:lang w:val="en-US"/>
        </w:rPr>
        <w:t>ใน</w:t>
      </w:r>
      <w:r w:rsidR="00C73A3B" w:rsidRPr="00C6295B">
        <w:rPr>
          <w:rFonts w:asciiTheme="majorBidi" w:hAnsiTheme="majorBidi" w:cstheme="majorBidi" w:hint="cs"/>
          <w:b/>
          <w:sz w:val="30"/>
          <w:szCs w:val="30"/>
          <w:cs/>
        </w:rPr>
        <w:t>ระหว่าง</w:t>
      </w:r>
      <w:r w:rsidR="00C73A3B">
        <w:rPr>
          <w:rFonts w:asciiTheme="majorBidi" w:hAnsiTheme="majorBidi" w:cstheme="majorBidi" w:hint="cs"/>
          <w:b/>
          <w:sz w:val="30"/>
          <w:szCs w:val="30"/>
          <w:cs/>
        </w:rPr>
        <w:t>งวด</w:t>
      </w:r>
      <w:r w:rsidR="009E176F">
        <w:rPr>
          <w:rFonts w:asciiTheme="majorBidi" w:hAnsiTheme="majorBidi" w:cstheme="majorBidi" w:hint="cs"/>
          <w:b/>
          <w:sz w:val="30"/>
          <w:szCs w:val="30"/>
          <w:cs/>
        </w:rPr>
        <w:t xml:space="preserve">      </w:t>
      </w:r>
      <w:r w:rsidR="00AC0BA0">
        <w:rPr>
          <w:rFonts w:asciiTheme="majorBidi" w:hAnsiTheme="majorBidi" w:cstheme="majorBidi" w:hint="cs"/>
          <w:b/>
          <w:sz w:val="30"/>
          <w:szCs w:val="30"/>
          <w:cs/>
          <w:lang w:val="en-US"/>
        </w:rPr>
        <w:t>เก้า</w:t>
      </w:r>
      <w:r w:rsidR="00C73A3B">
        <w:rPr>
          <w:rFonts w:asciiTheme="majorBidi" w:hAnsiTheme="majorBidi" w:cstheme="majorBidi" w:hint="cs"/>
          <w:b/>
          <w:sz w:val="30"/>
          <w:szCs w:val="30"/>
          <w:cs/>
        </w:rPr>
        <w:t xml:space="preserve">เดือนสิ้นสุดวันที่ </w:t>
      </w:r>
      <w:r w:rsidR="00C73A3B" w:rsidRPr="00C81CBE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AC0BA0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="00FB790F" w:rsidRPr="00C6295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B967C1" w:rsidRPr="00DE1444">
        <w:rPr>
          <w:rFonts w:asciiTheme="majorBidi" w:hAnsiTheme="majorBidi" w:cstheme="majorBidi"/>
          <w:bCs/>
          <w:sz w:val="30"/>
          <w:szCs w:val="30"/>
          <w:lang w:val="en-US"/>
        </w:rPr>
        <w:t>256</w:t>
      </w:r>
      <w:r w:rsidR="00FB790F">
        <w:rPr>
          <w:rFonts w:asciiTheme="majorBidi" w:hAnsiTheme="majorBidi" w:cstheme="majorBidi"/>
          <w:bCs/>
          <w:sz w:val="30"/>
          <w:szCs w:val="30"/>
          <w:lang w:val="en-US"/>
        </w:rPr>
        <w:t>8</w:t>
      </w:r>
      <w:r w:rsidR="00D932EA">
        <w:rPr>
          <w:rFonts w:asciiTheme="majorBidi" w:hAnsiTheme="majorBidi" w:cstheme="majorBidi" w:hint="cs"/>
          <w:bCs/>
          <w:sz w:val="30"/>
          <w:szCs w:val="30"/>
          <w:cs/>
          <w:lang w:val="en-US"/>
        </w:rPr>
        <w:t xml:space="preserve"> </w:t>
      </w:r>
      <w:r w:rsidR="00D932EA">
        <w:rPr>
          <w:rFonts w:asciiTheme="majorBidi" w:hAnsiTheme="majorBidi" w:cstheme="majorBidi" w:hint="cs"/>
          <w:b/>
          <w:sz w:val="30"/>
          <w:szCs w:val="30"/>
          <w:cs/>
        </w:rPr>
        <w:t>ไม่มีการเปลี่ยนแปลงอย่างมีสาระสำคัญ</w:t>
      </w:r>
      <w:r w:rsidR="00907E6E">
        <w:rPr>
          <w:rFonts w:asciiTheme="majorBidi" w:hAnsiTheme="majorBidi" w:cstheme="majorBidi"/>
          <w:b/>
          <w:sz w:val="30"/>
          <w:szCs w:val="30"/>
        </w:rPr>
        <w:tab/>
      </w:r>
    </w:p>
    <w:p w14:paraId="337A063F" w14:textId="77777777" w:rsidR="001025B4" w:rsidRPr="00907E6E" w:rsidRDefault="001025B4" w:rsidP="001025B4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5EE7B30D" w14:textId="0872C0C1" w:rsidR="00750A6D" w:rsidRDefault="00750A6D" w:rsidP="00750A6D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AC0BA0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C81CBE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AC0BA0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C81CBE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8</w:t>
      </w:r>
      <w:r w:rsidR="00B61AC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7 </w:t>
      </w:r>
      <w:r w:rsidRPr="00C81CBE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p w14:paraId="08AAE28E" w14:textId="77777777" w:rsidR="00924D56" w:rsidRPr="00924D56" w:rsidRDefault="00924D56" w:rsidP="00C65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2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274"/>
        <w:gridCol w:w="274"/>
        <w:gridCol w:w="1411"/>
        <w:gridCol w:w="274"/>
        <w:gridCol w:w="1411"/>
      </w:tblGrid>
      <w:tr w:rsidR="00750A6D" w14:paraId="290E41AC" w14:textId="77777777" w:rsidTr="00F94FF8">
        <w:trPr>
          <w:tblHeader/>
        </w:trPr>
        <w:tc>
          <w:tcPr>
            <w:tcW w:w="5580" w:type="dxa"/>
          </w:tcPr>
          <w:p w14:paraId="552A7D94" w14:textId="77777777" w:rsidR="00750A6D" w:rsidRPr="00C81CBE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44" w:type="dxa"/>
            <w:gridSpan w:val="5"/>
          </w:tcPr>
          <w:p w14:paraId="5A206D4E" w14:textId="77777777" w:rsidR="00750A6D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26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0A6D" w14:paraId="39AC2F01" w14:textId="77777777" w:rsidTr="00F94FF8">
        <w:trPr>
          <w:tblHeader/>
        </w:trPr>
        <w:tc>
          <w:tcPr>
            <w:tcW w:w="5580" w:type="dxa"/>
          </w:tcPr>
          <w:p w14:paraId="22FA3263" w14:textId="7FF148A0" w:rsidR="00750A6D" w:rsidRPr="00C81CBE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AC0BA0"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AC0BA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AC0BA0"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C0BA0"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C0BA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4" w:type="dxa"/>
          </w:tcPr>
          <w:p w14:paraId="736BBDB4" w14:textId="77777777" w:rsidR="00750A6D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7599602" w14:textId="77777777" w:rsidR="00750A6D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12DC88B2" w14:textId="74851AC4" w:rsidR="00750A6D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4" w:type="dxa"/>
          </w:tcPr>
          <w:p w14:paraId="3174D075" w14:textId="77777777" w:rsidR="00750A6D" w:rsidRPr="00C81CBE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696DF065" w14:textId="69515FE8" w:rsidR="00750A6D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50A6D" w14:paraId="5413AED3" w14:textId="77777777" w:rsidTr="00F94FF8">
        <w:trPr>
          <w:tblHeader/>
        </w:trPr>
        <w:tc>
          <w:tcPr>
            <w:tcW w:w="5580" w:type="dxa"/>
          </w:tcPr>
          <w:p w14:paraId="1D940AD0" w14:textId="77777777" w:rsidR="00750A6D" w:rsidRPr="00C81CBE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536F920C" w14:textId="77777777" w:rsidR="00750A6D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A42B0F2" w14:textId="77777777" w:rsidR="00750A6D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6" w:type="dxa"/>
            <w:gridSpan w:val="3"/>
          </w:tcPr>
          <w:p w14:paraId="6B8B24E7" w14:textId="77777777" w:rsidR="00750A6D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26F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50A6D" w:rsidRPr="00C81CBE" w14:paraId="5FFB1C94" w14:textId="77777777" w:rsidTr="002A52F1">
        <w:tc>
          <w:tcPr>
            <w:tcW w:w="5580" w:type="dxa"/>
          </w:tcPr>
          <w:p w14:paraId="1226A6B4" w14:textId="77777777" w:rsidR="00750A6D" w:rsidRPr="00C81CBE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274" w:type="dxa"/>
          </w:tcPr>
          <w:p w14:paraId="6FD5F6E4" w14:textId="77777777" w:rsidR="00750A6D" w:rsidRPr="00C81CBE" w:rsidRDefault="00750A6D" w:rsidP="002A52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7E6D8F2C" w14:textId="77777777" w:rsidR="00750A6D" w:rsidRPr="00C81CBE" w:rsidRDefault="00750A6D" w:rsidP="002A52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1" w:type="dxa"/>
          </w:tcPr>
          <w:p w14:paraId="4C1A7F0C" w14:textId="77777777" w:rsidR="00750A6D" w:rsidRPr="00C81CBE" w:rsidRDefault="00750A6D" w:rsidP="002A52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2F88D723" w14:textId="77777777" w:rsidR="00750A6D" w:rsidRPr="00C81CBE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2FB22325" w14:textId="77777777" w:rsidR="00750A6D" w:rsidRPr="00C81CBE" w:rsidRDefault="00750A6D" w:rsidP="002A52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0BA0" w:rsidRPr="00C81CBE" w14:paraId="0F826B02" w14:textId="77777777" w:rsidTr="002A52F1">
        <w:tc>
          <w:tcPr>
            <w:tcW w:w="5580" w:type="dxa"/>
          </w:tcPr>
          <w:p w14:paraId="3F844750" w14:textId="77777777" w:rsidR="00AC0BA0" w:rsidRPr="00C81CBE" w:rsidRDefault="00AC0BA0" w:rsidP="00AC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4" w:type="dxa"/>
          </w:tcPr>
          <w:p w14:paraId="50B090F8" w14:textId="77777777" w:rsidR="00AC0BA0" w:rsidRPr="00601444" w:rsidRDefault="00AC0BA0" w:rsidP="00AC0B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0B649D2" w14:textId="77777777" w:rsidR="00AC0BA0" w:rsidRPr="00601444" w:rsidRDefault="00AC0BA0" w:rsidP="00AC0B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0C3ABAF5" w14:textId="59C38E91" w:rsidR="00AC0BA0" w:rsidRPr="00C81CBE" w:rsidRDefault="006247B7" w:rsidP="00AC0B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628,670</w:t>
            </w:r>
          </w:p>
        </w:tc>
        <w:tc>
          <w:tcPr>
            <w:tcW w:w="274" w:type="dxa"/>
          </w:tcPr>
          <w:p w14:paraId="44230F49" w14:textId="77777777" w:rsidR="00AC0BA0" w:rsidRPr="00C81CBE" w:rsidRDefault="00AC0BA0" w:rsidP="00AC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100E4BE6" w14:textId="2306A4E3" w:rsidR="00AC0BA0" w:rsidRPr="00C81CBE" w:rsidRDefault="00AC0BA0" w:rsidP="00AC0B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609,390</w:t>
            </w:r>
          </w:p>
        </w:tc>
      </w:tr>
      <w:tr w:rsidR="00AC0BA0" w:rsidRPr="00C81CBE" w14:paraId="7A27200F" w14:textId="77777777" w:rsidTr="002A52F1">
        <w:tc>
          <w:tcPr>
            <w:tcW w:w="5580" w:type="dxa"/>
          </w:tcPr>
          <w:p w14:paraId="194FE4E6" w14:textId="77777777" w:rsidR="00AC0BA0" w:rsidRPr="00C81CBE" w:rsidRDefault="00AC0BA0" w:rsidP="00AC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274" w:type="dxa"/>
          </w:tcPr>
          <w:p w14:paraId="290D15BC" w14:textId="77777777" w:rsidR="00AC0BA0" w:rsidRPr="00601444" w:rsidRDefault="00AC0BA0" w:rsidP="00AC0B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607A064" w14:textId="77777777" w:rsidR="00AC0BA0" w:rsidRPr="00601444" w:rsidRDefault="00AC0BA0" w:rsidP="00AC0B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1DA10707" w14:textId="2BC93A44" w:rsidR="00AC0BA0" w:rsidRPr="00C81CBE" w:rsidRDefault="006247B7" w:rsidP="00AC0B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19,934</w:t>
            </w:r>
          </w:p>
        </w:tc>
        <w:tc>
          <w:tcPr>
            <w:tcW w:w="274" w:type="dxa"/>
          </w:tcPr>
          <w:p w14:paraId="45976432" w14:textId="77777777" w:rsidR="00AC0BA0" w:rsidRPr="00C81CBE" w:rsidRDefault="00AC0BA0" w:rsidP="00AC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5BEBA509" w14:textId="2FF41353" w:rsidR="00AC0BA0" w:rsidRPr="00C81CBE" w:rsidRDefault="00AC0BA0" w:rsidP="00AC0B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033B">
              <w:rPr>
                <w:rFonts w:asciiTheme="majorBidi" w:hAnsiTheme="majorBidi" w:cstheme="majorBidi"/>
                <w:sz w:val="30"/>
                <w:szCs w:val="30"/>
              </w:rPr>
              <w:t>17,374</w:t>
            </w:r>
          </w:p>
        </w:tc>
      </w:tr>
      <w:tr w:rsidR="00F94FF8" w:rsidRPr="00BA1D70" w14:paraId="1AE6AB62" w14:textId="77777777" w:rsidTr="002A52F1">
        <w:tc>
          <w:tcPr>
            <w:tcW w:w="5580" w:type="dxa"/>
          </w:tcPr>
          <w:p w14:paraId="1543A0F5" w14:textId="77777777" w:rsidR="00F94FF8" w:rsidRPr="00BA1D70" w:rsidRDefault="00F94FF8" w:rsidP="00F94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D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74" w:type="dxa"/>
          </w:tcPr>
          <w:p w14:paraId="5E828BAD" w14:textId="77777777" w:rsidR="00F94FF8" w:rsidRPr="00BA1D70" w:rsidRDefault="00F94FF8" w:rsidP="00F94F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1356049" w14:textId="77777777" w:rsidR="00F94FF8" w:rsidRPr="00BA1D70" w:rsidRDefault="00F94FF8" w:rsidP="00F94F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07BBB4B4" w14:textId="77777777" w:rsidR="00F94FF8" w:rsidRPr="00BA1D70" w:rsidRDefault="00F94FF8" w:rsidP="00F94F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7100B3F" w14:textId="77777777" w:rsidR="00F94FF8" w:rsidRPr="00BA1D70" w:rsidRDefault="00F94FF8" w:rsidP="00F94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4D8C5005" w14:textId="77777777" w:rsidR="00F94FF8" w:rsidRPr="00BA1D70" w:rsidRDefault="00F94FF8" w:rsidP="00F94F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4FF8" w:rsidRPr="00BA1D70" w14:paraId="379F796B" w14:textId="77777777" w:rsidTr="002A52F1">
        <w:tc>
          <w:tcPr>
            <w:tcW w:w="5580" w:type="dxa"/>
          </w:tcPr>
          <w:p w14:paraId="1E4980BB" w14:textId="77777777" w:rsidR="00F94FF8" w:rsidRPr="00BA1D70" w:rsidRDefault="00F94FF8" w:rsidP="00F94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A1D7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74" w:type="dxa"/>
          </w:tcPr>
          <w:p w14:paraId="04DC4D45" w14:textId="77777777" w:rsidR="00F94FF8" w:rsidRPr="00BA1D70" w:rsidRDefault="00F94FF8" w:rsidP="00F94F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28D008C" w14:textId="77777777" w:rsidR="00F94FF8" w:rsidRPr="00BA1D70" w:rsidRDefault="00F94FF8" w:rsidP="00F94F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465AC257" w14:textId="77777777" w:rsidR="00F94FF8" w:rsidRPr="00BA1D70" w:rsidRDefault="00F94FF8" w:rsidP="00F94F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2DE6863" w14:textId="77777777" w:rsidR="00F94FF8" w:rsidRPr="00BA1D70" w:rsidRDefault="00F94FF8" w:rsidP="00F94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49575D34" w14:textId="77777777" w:rsidR="00F94FF8" w:rsidRPr="00BA1D70" w:rsidRDefault="00F94FF8" w:rsidP="00F94F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0BA0" w:rsidRPr="00BA1D70" w14:paraId="34DB6A53" w14:textId="77777777" w:rsidTr="002A52F1">
        <w:tc>
          <w:tcPr>
            <w:tcW w:w="5580" w:type="dxa"/>
          </w:tcPr>
          <w:p w14:paraId="7C01DC6D" w14:textId="77777777" w:rsidR="00AC0BA0" w:rsidRPr="00BA1D70" w:rsidRDefault="00AC0BA0" w:rsidP="00AC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A1D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274" w:type="dxa"/>
          </w:tcPr>
          <w:p w14:paraId="6E724AA4" w14:textId="77777777" w:rsidR="00AC0BA0" w:rsidRPr="00BA1D70" w:rsidRDefault="00AC0BA0" w:rsidP="00AC0B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1A657F6" w14:textId="77777777" w:rsidR="00AC0BA0" w:rsidRPr="00BA1D70" w:rsidRDefault="00AC0BA0" w:rsidP="00AC0B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55893EE0" w14:textId="22F83540" w:rsidR="00AC0BA0" w:rsidRPr="00BA1D70" w:rsidRDefault="006247B7" w:rsidP="00AC0B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29,257</w:t>
            </w:r>
          </w:p>
        </w:tc>
        <w:tc>
          <w:tcPr>
            <w:tcW w:w="274" w:type="dxa"/>
          </w:tcPr>
          <w:p w14:paraId="0D3DEE4C" w14:textId="77777777" w:rsidR="00AC0BA0" w:rsidRPr="00BA1D70" w:rsidRDefault="00AC0BA0" w:rsidP="00AC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1BEB81B3" w14:textId="41E8C9F7" w:rsidR="00AC0BA0" w:rsidRPr="00BA1D70" w:rsidRDefault="00AC0BA0" w:rsidP="00AC0B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28,119</w:t>
            </w:r>
          </w:p>
        </w:tc>
      </w:tr>
      <w:tr w:rsidR="00AC0BA0" w:rsidRPr="00BA1D70" w14:paraId="584371C5" w14:textId="77777777" w:rsidTr="002A52F1">
        <w:tc>
          <w:tcPr>
            <w:tcW w:w="5580" w:type="dxa"/>
          </w:tcPr>
          <w:p w14:paraId="608AB1C4" w14:textId="77777777" w:rsidR="00AC0BA0" w:rsidRPr="00BA1D70" w:rsidRDefault="00AC0BA0" w:rsidP="00AC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D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274" w:type="dxa"/>
          </w:tcPr>
          <w:p w14:paraId="43D28E36" w14:textId="77777777" w:rsidR="00AC0BA0" w:rsidRPr="00BA1D70" w:rsidRDefault="00AC0BA0" w:rsidP="00AC0B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FA67791" w14:textId="77777777" w:rsidR="00AC0BA0" w:rsidRPr="00BA1D70" w:rsidRDefault="00AC0BA0" w:rsidP="00AC0B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0460098" w14:textId="5ECCEB8C" w:rsidR="00AC0BA0" w:rsidRPr="00BA1D70" w:rsidRDefault="006247B7" w:rsidP="00AC0B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1,45</w:t>
            </w:r>
            <w:r w:rsidR="009E749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4" w:type="dxa"/>
          </w:tcPr>
          <w:p w14:paraId="08919812" w14:textId="77777777" w:rsidR="00AC0BA0" w:rsidRPr="00BA1D70" w:rsidRDefault="00AC0BA0" w:rsidP="00AC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4839DA4" w14:textId="755E6D8A" w:rsidR="00AC0BA0" w:rsidRPr="00BA1D70" w:rsidRDefault="00AC0BA0" w:rsidP="00AC0B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1,592</w:t>
            </w:r>
          </w:p>
        </w:tc>
      </w:tr>
      <w:tr w:rsidR="00AC0BA0" w:rsidRPr="00BA1D70" w14:paraId="13B807F4" w14:textId="77777777" w:rsidTr="002A52F1">
        <w:tc>
          <w:tcPr>
            <w:tcW w:w="5580" w:type="dxa"/>
          </w:tcPr>
          <w:p w14:paraId="2E708090" w14:textId="77777777" w:rsidR="00AC0BA0" w:rsidRPr="00BA1D70" w:rsidRDefault="00AC0BA0" w:rsidP="00AC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1D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274" w:type="dxa"/>
          </w:tcPr>
          <w:p w14:paraId="2D00E0AA" w14:textId="77777777" w:rsidR="00AC0BA0" w:rsidRPr="00BA1D70" w:rsidRDefault="00AC0BA0" w:rsidP="00AC0B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15B7B71F" w14:textId="77777777" w:rsidR="00AC0BA0" w:rsidRPr="00BA1D70" w:rsidRDefault="00AC0BA0" w:rsidP="00AC0B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43F8E02D" w14:textId="0B050875" w:rsidR="00AC0BA0" w:rsidRPr="00BA1D70" w:rsidRDefault="006247B7" w:rsidP="00AC0B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30,710</w:t>
            </w:r>
          </w:p>
        </w:tc>
        <w:tc>
          <w:tcPr>
            <w:tcW w:w="274" w:type="dxa"/>
          </w:tcPr>
          <w:p w14:paraId="3DBCF5DD" w14:textId="77777777" w:rsidR="00AC0BA0" w:rsidRPr="00BA1D70" w:rsidRDefault="00AC0BA0" w:rsidP="00AC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1530FF1F" w14:textId="264AE57A" w:rsidR="00AC0BA0" w:rsidRPr="00BA1D70" w:rsidRDefault="00AC0BA0" w:rsidP="00AC0B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84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29,711</w:t>
            </w:r>
          </w:p>
        </w:tc>
      </w:tr>
    </w:tbl>
    <w:p w14:paraId="09CB0007" w14:textId="77777777" w:rsidR="00750A6D" w:rsidRPr="00924D56" w:rsidRDefault="00750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</w:p>
    <w:p w14:paraId="3DBF1003" w14:textId="7D5E6F6A" w:rsidR="00AA0B1E" w:rsidRPr="00C81CBE" w:rsidRDefault="00086213" w:rsidP="00820A16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</w:t>
      </w:r>
      <w:r w:rsidR="00FB790F" w:rsidRPr="00C81CBE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750A6D" w:rsidRPr="00C81CBE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70488B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="00750A6D" w:rsidRPr="00C81CBE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6D05D5"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B790F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6D05D5" w:rsidRPr="00C81CB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และ</w:t>
      </w:r>
      <w:r w:rsidR="0064345F" w:rsidRPr="00C81CBE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32885" w:rsidRPr="00C81CBE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32885"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B790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5D61835" w14:textId="4133CB0D" w:rsidR="00086213" w:rsidRDefault="00086213" w:rsidP="00A706FA">
      <w:pPr>
        <w:pStyle w:val="BodyText2"/>
        <w:tabs>
          <w:tab w:val="left" w:pos="540"/>
        </w:tabs>
        <w:ind w:firstLine="547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tbl>
      <w:tblPr>
        <w:tblW w:w="92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274"/>
        <w:gridCol w:w="274"/>
        <w:gridCol w:w="1411"/>
        <w:gridCol w:w="274"/>
        <w:gridCol w:w="1411"/>
      </w:tblGrid>
      <w:tr w:rsidR="009A2323" w:rsidRPr="00C81CBE" w14:paraId="0EE1BD4A" w14:textId="77777777" w:rsidTr="009A2323">
        <w:tc>
          <w:tcPr>
            <w:tcW w:w="5580" w:type="dxa"/>
          </w:tcPr>
          <w:p w14:paraId="7791AE09" w14:textId="260E65AF" w:rsidR="009A2323" w:rsidRPr="00C81CBE" w:rsidRDefault="009A2323" w:rsidP="00833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44" w:type="dxa"/>
            <w:gridSpan w:val="5"/>
          </w:tcPr>
          <w:p w14:paraId="05865E71" w14:textId="75743BF1" w:rsidR="009A2323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26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824" w:rsidRPr="00C81CBE" w14:paraId="61A754BE" w14:textId="77777777" w:rsidTr="009A2323">
        <w:tc>
          <w:tcPr>
            <w:tcW w:w="5580" w:type="dxa"/>
          </w:tcPr>
          <w:p w14:paraId="461C0012" w14:textId="77777777" w:rsidR="005D1824" w:rsidRPr="00C81CBE" w:rsidRDefault="005D1824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B3B8D0E" w14:textId="77777777" w:rsidR="005D1824" w:rsidRDefault="005D1824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69F15BE" w14:textId="77777777" w:rsidR="005D1824" w:rsidRDefault="005D1824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50121B0D" w14:textId="49B96C1B" w:rsidR="005D1824" w:rsidRDefault="00750A6D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70488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70488B"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74" w:type="dxa"/>
          </w:tcPr>
          <w:p w14:paraId="61A49378" w14:textId="77777777" w:rsidR="005D1824" w:rsidRPr="00C81CBE" w:rsidRDefault="005D1824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01BA42F5" w14:textId="17AC72DF" w:rsidR="005D1824" w:rsidRDefault="005D1824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077B8" w:rsidRPr="00C81CBE" w14:paraId="6273016D" w14:textId="77777777" w:rsidTr="009A2323">
        <w:tc>
          <w:tcPr>
            <w:tcW w:w="5580" w:type="dxa"/>
          </w:tcPr>
          <w:p w14:paraId="745D1FE0" w14:textId="77777777" w:rsidR="00D077B8" w:rsidRPr="00C81CBE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39CC19F" w14:textId="77777777" w:rsidR="00D077B8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FBCC44F" w14:textId="77777777" w:rsidR="00D077B8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27C3D27B" w14:textId="52F1B5EA" w:rsidR="00D077B8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B790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4" w:type="dxa"/>
          </w:tcPr>
          <w:p w14:paraId="1E6E92F9" w14:textId="77777777" w:rsidR="00D077B8" w:rsidRPr="00C81CBE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13092F94" w14:textId="3945CCA3" w:rsidR="00D077B8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B790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077B8" w:rsidRPr="00C81CBE" w14:paraId="10E01430" w14:textId="77777777" w:rsidTr="00434D86">
        <w:tc>
          <w:tcPr>
            <w:tcW w:w="5580" w:type="dxa"/>
          </w:tcPr>
          <w:p w14:paraId="61093119" w14:textId="77777777" w:rsidR="00D077B8" w:rsidRPr="00C81CBE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8AD6865" w14:textId="77777777" w:rsidR="00D077B8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F8ABC23" w14:textId="77777777" w:rsidR="00D077B8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6" w:type="dxa"/>
            <w:gridSpan w:val="3"/>
          </w:tcPr>
          <w:p w14:paraId="5827FB49" w14:textId="4EFF7996" w:rsidR="00D077B8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26F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077B8" w:rsidRPr="00C81CBE" w14:paraId="14BC23A8" w14:textId="77777777" w:rsidTr="009A2323">
        <w:tc>
          <w:tcPr>
            <w:tcW w:w="5580" w:type="dxa"/>
          </w:tcPr>
          <w:p w14:paraId="38792490" w14:textId="1CF86024" w:rsidR="00D077B8" w:rsidRPr="005826F3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826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4" w:type="dxa"/>
          </w:tcPr>
          <w:p w14:paraId="6F3B6559" w14:textId="77777777" w:rsidR="00D077B8" w:rsidRPr="00C81CBE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6ACE54C7" w14:textId="7508D760" w:rsidR="00D077B8" w:rsidRPr="00C81CBE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1" w:type="dxa"/>
          </w:tcPr>
          <w:p w14:paraId="1A7C8A06" w14:textId="75CA3E8B" w:rsidR="00D077B8" w:rsidRPr="00C81CBE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6C7B643" w14:textId="77777777" w:rsidR="00D077B8" w:rsidRPr="00C81CBE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26A7F704" w14:textId="77777777" w:rsidR="00D077B8" w:rsidRPr="00C81CBE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77B8" w:rsidRPr="00C81CBE" w14:paraId="1AD2C7BA" w14:textId="77777777" w:rsidTr="00BD033B">
        <w:tc>
          <w:tcPr>
            <w:tcW w:w="5580" w:type="dxa"/>
          </w:tcPr>
          <w:p w14:paraId="10B09749" w14:textId="2B98F301" w:rsidR="00D077B8" w:rsidRPr="00C81CBE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74" w:type="dxa"/>
          </w:tcPr>
          <w:p w14:paraId="65C9AE9A" w14:textId="77777777" w:rsidR="00D077B8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2DA23D21" w14:textId="54AC01B0" w:rsidR="00D077B8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</w:tcPr>
          <w:p w14:paraId="61A88849" w14:textId="42270385" w:rsidR="00D077B8" w:rsidRPr="00062ED2" w:rsidRDefault="006247B7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175,760</w:t>
            </w:r>
          </w:p>
        </w:tc>
        <w:tc>
          <w:tcPr>
            <w:tcW w:w="274" w:type="dxa"/>
          </w:tcPr>
          <w:p w14:paraId="19813E46" w14:textId="77777777" w:rsidR="00D077B8" w:rsidRPr="00062ED2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</w:tcPr>
          <w:p w14:paraId="0E3ED089" w14:textId="7EEE9802" w:rsidR="00D077B8" w:rsidRPr="00062ED2" w:rsidRDefault="00FB790F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5A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113,841</w:t>
            </w:r>
          </w:p>
        </w:tc>
      </w:tr>
      <w:tr w:rsidR="00D077B8" w:rsidRPr="00C81CBE" w14:paraId="58D019BA" w14:textId="77777777" w:rsidTr="009A2323">
        <w:tc>
          <w:tcPr>
            <w:tcW w:w="5580" w:type="dxa"/>
          </w:tcPr>
          <w:p w14:paraId="2344E7A4" w14:textId="25AF3585" w:rsidR="00D077B8" w:rsidRPr="00C81CBE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725D6359" w14:textId="77777777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33CE5393" w14:textId="053C38D8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double" w:sz="4" w:space="0" w:color="auto"/>
            </w:tcBorders>
          </w:tcPr>
          <w:p w14:paraId="2577337B" w14:textId="440FF8F3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8FEB24C" w14:textId="77777777" w:rsidR="00D077B8" w:rsidRPr="00062ED2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double" w:sz="4" w:space="0" w:color="auto"/>
            </w:tcBorders>
          </w:tcPr>
          <w:p w14:paraId="0E0B0BCB" w14:textId="66C9154D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077B8" w:rsidRPr="00C81CBE" w14:paraId="78001D76" w14:textId="77777777" w:rsidTr="009A2323">
        <w:tc>
          <w:tcPr>
            <w:tcW w:w="5580" w:type="dxa"/>
          </w:tcPr>
          <w:p w14:paraId="4277CA23" w14:textId="0BACB907" w:rsidR="00D077B8" w:rsidRPr="005826F3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826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74" w:type="dxa"/>
          </w:tcPr>
          <w:p w14:paraId="75BDFFA6" w14:textId="77777777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11E3DEE5" w14:textId="03B945F8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08928B31" w14:textId="0D690B51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8F28E8B" w14:textId="77777777" w:rsidR="00D077B8" w:rsidRPr="00062ED2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0C537019" w14:textId="77777777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077B8" w:rsidRPr="00BA1D70" w14:paraId="268391E7" w14:textId="77777777" w:rsidTr="009A2323">
        <w:tc>
          <w:tcPr>
            <w:tcW w:w="5580" w:type="dxa"/>
          </w:tcPr>
          <w:p w14:paraId="3777226B" w14:textId="17BC4FC4" w:rsidR="00D077B8" w:rsidRPr="00BA1D70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74" w:type="dxa"/>
          </w:tcPr>
          <w:p w14:paraId="10BAF6BB" w14:textId="77777777" w:rsidR="00D077B8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1FDAD1F" w14:textId="15058B3A" w:rsidR="00D077B8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</w:tcPr>
          <w:p w14:paraId="707021BC" w14:textId="1E2DA6B7" w:rsidR="00D077B8" w:rsidRPr="00062ED2" w:rsidRDefault="006247B7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7,423</w:t>
            </w:r>
          </w:p>
        </w:tc>
        <w:tc>
          <w:tcPr>
            <w:tcW w:w="274" w:type="dxa"/>
          </w:tcPr>
          <w:p w14:paraId="18CB1259" w14:textId="77777777" w:rsidR="00D077B8" w:rsidRPr="00062ED2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</w:tcPr>
          <w:p w14:paraId="418BAD49" w14:textId="2C940411" w:rsidR="00D077B8" w:rsidRPr="00062ED2" w:rsidRDefault="00FB790F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4B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4,058</w:t>
            </w:r>
          </w:p>
        </w:tc>
      </w:tr>
      <w:tr w:rsidR="00D077B8" w:rsidRPr="00BA1D70" w14:paraId="30A6DBFA" w14:textId="77777777" w:rsidTr="009A2323">
        <w:tc>
          <w:tcPr>
            <w:tcW w:w="5580" w:type="dxa"/>
          </w:tcPr>
          <w:p w14:paraId="2081103B" w14:textId="7C43025A" w:rsidR="00D077B8" w:rsidRPr="00BA1D70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A6D75CE" w14:textId="77777777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5A2DB570" w14:textId="6F98226C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double" w:sz="4" w:space="0" w:color="auto"/>
            </w:tcBorders>
          </w:tcPr>
          <w:p w14:paraId="12585B96" w14:textId="5BE77984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2BE4D27" w14:textId="77777777" w:rsidR="00D077B8" w:rsidRPr="00062ED2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double" w:sz="4" w:space="0" w:color="auto"/>
            </w:tcBorders>
          </w:tcPr>
          <w:p w14:paraId="39A2ABD5" w14:textId="77777777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077B8" w:rsidRPr="00BA1D70" w14:paraId="31959D37" w14:textId="77777777" w:rsidTr="009A2323">
        <w:tc>
          <w:tcPr>
            <w:tcW w:w="5580" w:type="dxa"/>
          </w:tcPr>
          <w:p w14:paraId="0C51D83F" w14:textId="5E6B28B8" w:rsidR="00D077B8" w:rsidRPr="005826F3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26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4" w:type="dxa"/>
          </w:tcPr>
          <w:p w14:paraId="72CFA653" w14:textId="77777777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2E7FE8A" w14:textId="144D4152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3AE194DF" w14:textId="26966687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B18FA63" w14:textId="77777777" w:rsidR="00D077B8" w:rsidRPr="00062ED2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084A9DD5" w14:textId="1C58F2E7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077B8" w:rsidRPr="00BA1D70" w14:paraId="354E120A" w14:textId="77777777" w:rsidTr="009A2323">
        <w:tc>
          <w:tcPr>
            <w:tcW w:w="5580" w:type="dxa"/>
          </w:tcPr>
          <w:p w14:paraId="53BD2098" w14:textId="0C6C2967" w:rsidR="00D077B8" w:rsidRPr="00BA1D70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74" w:type="dxa"/>
          </w:tcPr>
          <w:p w14:paraId="06BD78BD" w14:textId="77777777" w:rsidR="00D077B8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5102D6B" w14:textId="232CBF8E" w:rsidR="00D077B8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</w:tcPr>
          <w:p w14:paraId="19984A5A" w14:textId="41ADCAB8" w:rsidR="00D077B8" w:rsidRPr="00062ED2" w:rsidRDefault="00726DCD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82,326</w:t>
            </w:r>
          </w:p>
        </w:tc>
        <w:tc>
          <w:tcPr>
            <w:tcW w:w="274" w:type="dxa"/>
          </w:tcPr>
          <w:p w14:paraId="02691E17" w14:textId="77777777" w:rsidR="00D077B8" w:rsidRPr="00062ED2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</w:tcPr>
          <w:p w14:paraId="15B3FF19" w14:textId="43C43E8E" w:rsidR="00D077B8" w:rsidRPr="00062ED2" w:rsidRDefault="00FB790F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4B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49,577</w:t>
            </w:r>
          </w:p>
        </w:tc>
      </w:tr>
    </w:tbl>
    <w:p w14:paraId="446CA450" w14:textId="77777777" w:rsidR="004F4D8F" w:rsidRDefault="004F4D8F" w:rsidP="00750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3D1D45B" w14:textId="77777777" w:rsidR="00F94FF8" w:rsidRDefault="00F94FF8" w:rsidP="00750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40A30CE" w14:textId="77777777" w:rsidR="00F94FF8" w:rsidRDefault="00F94FF8" w:rsidP="00750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239920B" w14:textId="77777777" w:rsidR="00F94FF8" w:rsidRDefault="00F94FF8" w:rsidP="00750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87038A4" w14:textId="77777777" w:rsidR="00F94FF8" w:rsidRDefault="00F94FF8" w:rsidP="00750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40771B1" w14:textId="77777777" w:rsidR="00F94FF8" w:rsidRDefault="00F94FF8" w:rsidP="00750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BCA4306" w14:textId="77777777" w:rsidR="00F94FF8" w:rsidRDefault="00F94FF8" w:rsidP="00750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C420772" w14:textId="77777777" w:rsidR="00F94FF8" w:rsidRDefault="00F94FF8" w:rsidP="00750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45A6A61" w14:textId="0367F06A" w:rsidR="00BB1C8F" w:rsidRPr="00C46ECB" w:rsidRDefault="00BB1C8F" w:rsidP="00152456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46ECB"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</w:p>
    <w:p w14:paraId="457EC708" w14:textId="2BA66469" w:rsidR="00C924F1" w:rsidRDefault="00C924F1" w:rsidP="00C92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52"/>
        <w:gridCol w:w="245"/>
        <w:gridCol w:w="1440"/>
        <w:gridCol w:w="274"/>
        <w:gridCol w:w="1440"/>
      </w:tblGrid>
      <w:tr w:rsidR="00437E56" w:rsidRPr="007B5DE2" w14:paraId="5672AB0C" w14:textId="77777777" w:rsidTr="00D420A0">
        <w:trPr>
          <w:tblHeader/>
        </w:trPr>
        <w:tc>
          <w:tcPr>
            <w:tcW w:w="4590" w:type="dxa"/>
          </w:tcPr>
          <w:p w14:paraId="235E7AAB" w14:textId="77777777" w:rsidR="00437E56" w:rsidRPr="007B5DE2" w:rsidRDefault="00437E56" w:rsidP="00C8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51" w:type="dxa"/>
            <w:gridSpan w:val="5"/>
          </w:tcPr>
          <w:p w14:paraId="53509BB7" w14:textId="6DFD0132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B5D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7B5DE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4D93" w:rsidRPr="007B5DE2" w14:paraId="5A563ECB" w14:textId="77777777" w:rsidTr="00D420A0">
        <w:trPr>
          <w:tblHeader/>
        </w:trPr>
        <w:tc>
          <w:tcPr>
            <w:tcW w:w="4590" w:type="dxa"/>
          </w:tcPr>
          <w:p w14:paraId="0BEB1DB8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5DFD038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0643CCEA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18D4F1" w14:textId="6436D34F" w:rsidR="00684D93" w:rsidRPr="007B5DE2" w:rsidRDefault="00750A6D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70488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70488B"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74" w:type="dxa"/>
          </w:tcPr>
          <w:p w14:paraId="3DAE1AA3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40A712" w14:textId="358D6CC6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5DE2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84D93" w:rsidRPr="007B5DE2" w14:paraId="7592C0BF" w14:textId="77777777" w:rsidTr="00D420A0">
        <w:trPr>
          <w:tblHeader/>
        </w:trPr>
        <w:tc>
          <w:tcPr>
            <w:tcW w:w="4590" w:type="dxa"/>
          </w:tcPr>
          <w:p w14:paraId="06DB657B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9D0D9FB" w14:textId="193665AE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B5DE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5" w:type="dxa"/>
          </w:tcPr>
          <w:p w14:paraId="155FCD0D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4731CC" w14:textId="1B34CBA6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4" w:type="dxa"/>
          </w:tcPr>
          <w:p w14:paraId="624E411D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24E5DA" w14:textId="33F38EA4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37E56" w:rsidRPr="007B5DE2" w14:paraId="5965F91B" w14:textId="77777777" w:rsidTr="00D420A0">
        <w:trPr>
          <w:tblHeader/>
        </w:trPr>
        <w:tc>
          <w:tcPr>
            <w:tcW w:w="4590" w:type="dxa"/>
          </w:tcPr>
          <w:p w14:paraId="75A0D3B7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5E7169B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14E5F34F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54" w:type="dxa"/>
            <w:gridSpan w:val="3"/>
          </w:tcPr>
          <w:p w14:paraId="357B61DC" w14:textId="174A3528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5DE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7B5D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37E56" w:rsidRPr="007B5DE2" w14:paraId="5B36CF22" w14:textId="77777777" w:rsidTr="00D420A0">
        <w:tc>
          <w:tcPr>
            <w:tcW w:w="4590" w:type="dxa"/>
          </w:tcPr>
          <w:p w14:paraId="4E359234" w14:textId="41A635ED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5D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</w:tcPr>
          <w:p w14:paraId="6886DFAE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14607B03" w14:textId="77777777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836C129" w14:textId="54B3E4E1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679D2DCA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F28DCE" w14:textId="77777777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7E56" w:rsidRPr="007B5DE2" w14:paraId="7924424B" w14:textId="77777777" w:rsidTr="00D420A0">
        <w:tc>
          <w:tcPr>
            <w:tcW w:w="4590" w:type="dxa"/>
          </w:tcPr>
          <w:p w14:paraId="60B52723" w14:textId="73B5BFED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52" w:type="dxa"/>
          </w:tcPr>
          <w:p w14:paraId="473919C1" w14:textId="4121479B" w:rsidR="00437E56" w:rsidRPr="007B5DE2" w:rsidRDefault="00924D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14:paraId="6098DECE" w14:textId="77777777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AB571D" w14:textId="4FB8C786" w:rsidR="00437E56" w:rsidRPr="00783C27" w:rsidRDefault="00124B2C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175,</w:t>
            </w:r>
            <w:r w:rsidR="008617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760</w:t>
            </w:r>
          </w:p>
        </w:tc>
        <w:tc>
          <w:tcPr>
            <w:tcW w:w="274" w:type="dxa"/>
          </w:tcPr>
          <w:p w14:paraId="6839AE80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E862D5" w14:textId="4192E929" w:rsidR="00437E56" w:rsidRPr="00783C27" w:rsidRDefault="00684D93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3C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113,841</w:t>
            </w:r>
          </w:p>
        </w:tc>
      </w:tr>
      <w:tr w:rsidR="00437E56" w:rsidRPr="007B5DE2" w14:paraId="6E1AC3DA" w14:textId="77777777" w:rsidTr="00D420A0">
        <w:tc>
          <w:tcPr>
            <w:tcW w:w="4590" w:type="dxa"/>
          </w:tcPr>
          <w:p w14:paraId="7F102AEF" w14:textId="1E90EDBF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6169D9F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5016640F" w14:textId="77777777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4BFE0C" w14:textId="63A8717B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05DE980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D3B6DA" w14:textId="529B7E8E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7E56" w:rsidRPr="007B5DE2" w14:paraId="5DC120EE" w14:textId="77777777" w:rsidTr="00D420A0">
        <w:tc>
          <w:tcPr>
            <w:tcW w:w="4590" w:type="dxa"/>
          </w:tcPr>
          <w:p w14:paraId="13D86960" w14:textId="38FD7B99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D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52" w:type="dxa"/>
          </w:tcPr>
          <w:p w14:paraId="69FC5381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32D7DFE0" w14:textId="77777777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4F3FFE" w14:textId="06096E44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B56F55A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0F3DC2" w14:textId="77777777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4D93" w:rsidRPr="007B5DE2" w14:paraId="58BCAF7D" w14:textId="77777777" w:rsidTr="00D420A0">
        <w:tc>
          <w:tcPr>
            <w:tcW w:w="4590" w:type="dxa"/>
          </w:tcPr>
          <w:p w14:paraId="5519220D" w14:textId="6E16436E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52" w:type="dxa"/>
          </w:tcPr>
          <w:p w14:paraId="2FF8A80A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089C40AF" w14:textId="77777777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3C3386" w14:textId="5EFFFE56" w:rsidR="00684D93" w:rsidRPr="007B5DE2" w:rsidRDefault="0086172A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1,37</w:t>
            </w:r>
            <w:r w:rsidR="00EC5C3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C5C3D"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  <w:tc>
          <w:tcPr>
            <w:tcW w:w="274" w:type="dxa"/>
          </w:tcPr>
          <w:p w14:paraId="60917D9C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8CB305" w14:textId="2C85E390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1,376,320</w:t>
            </w:r>
          </w:p>
        </w:tc>
      </w:tr>
      <w:tr w:rsidR="00684D93" w:rsidRPr="007B5DE2" w14:paraId="633FD002" w14:textId="77777777" w:rsidTr="00D420A0">
        <w:tc>
          <w:tcPr>
            <w:tcW w:w="4590" w:type="dxa"/>
          </w:tcPr>
          <w:p w14:paraId="59A54518" w14:textId="2FB2D48F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52" w:type="dxa"/>
          </w:tcPr>
          <w:p w14:paraId="23D852C6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1FD5E04C" w14:textId="77777777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589F22" w14:textId="6D6A3DE8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6DDA707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5DA2EA" w14:textId="77777777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4D93" w:rsidRPr="007B5DE2" w14:paraId="1BF77EF6" w14:textId="77777777" w:rsidTr="00D420A0">
        <w:tc>
          <w:tcPr>
            <w:tcW w:w="4590" w:type="dxa"/>
          </w:tcPr>
          <w:p w14:paraId="221BD73D" w14:textId="329F7B5C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น้อยกว่า </w:t>
            </w:r>
            <w:r w:rsidRPr="007B5DE2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52" w:type="dxa"/>
          </w:tcPr>
          <w:p w14:paraId="4D02B52D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103EA25A" w14:textId="77777777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1CF1F7" w14:textId="387E2141" w:rsidR="00684D93" w:rsidRPr="007B5DE2" w:rsidRDefault="00EC5C3D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2,688</w:t>
            </w:r>
          </w:p>
        </w:tc>
        <w:tc>
          <w:tcPr>
            <w:tcW w:w="274" w:type="dxa"/>
          </w:tcPr>
          <w:p w14:paraId="6E7B4A0C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D4ACD8" w14:textId="3C9666BD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1,527</w:t>
            </w:r>
          </w:p>
        </w:tc>
      </w:tr>
      <w:tr w:rsidR="00684D93" w:rsidRPr="007B5DE2" w14:paraId="08EC111B" w14:textId="77777777" w:rsidTr="00D420A0">
        <w:tc>
          <w:tcPr>
            <w:tcW w:w="4590" w:type="dxa"/>
          </w:tcPr>
          <w:p w14:paraId="149903B1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D2F4FF4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7AD2C17B" w14:textId="77777777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1B1564" w14:textId="649ADDE4" w:rsidR="00684D93" w:rsidRPr="00021EB2" w:rsidRDefault="008719B7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1,379,11</w:t>
            </w:r>
            <w:r w:rsidR="00EC5C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4" w:type="dxa"/>
          </w:tcPr>
          <w:p w14:paraId="49105753" w14:textId="77777777" w:rsidR="00684D93" w:rsidRPr="00021EB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F2D542" w14:textId="1665B2B8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1,377,847</w:t>
            </w:r>
          </w:p>
        </w:tc>
      </w:tr>
      <w:tr w:rsidR="00684D93" w:rsidRPr="00BA1D70" w14:paraId="46B51C4C" w14:textId="77777777" w:rsidTr="00D420A0">
        <w:tc>
          <w:tcPr>
            <w:tcW w:w="4590" w:type="dxa"/>
          </w:tcPr>
          <w:p w14:paraId="1810E42B" w14:textId="6C720BA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5D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</w:tcPr>
          <w:p w14:paraId="26FDB572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240FF5CE" w14:textId="77777777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B0E0EF9" w14:textId="517AD600" w:rsidR="00684D93" w:rsidRPr="007B5DE2" w:rsidRDefault="008719B7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1,554,879</w:t>
            </w:r>
          </w:p>
        </w:tc>
        <w:tc>
          <w:tcPr>
            <w:tcW w:w="274" w:type="dxa"/>
          </w:tcPr>
          <w:p w14:paraId="45615FFE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3AC5E94" w14:textId="6F5ADDAD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1,491,688</w:t>
            </w:r>
          </w:p>
        </w:tc>
      </w:tr>
    </w:tbl>
    <w:p w14:paraId="62699CFF" w14:textId="77777777" w:rsidR="004F4D8F" w:rsidRDefault="004F4D8F" w:rsidP="00360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B87272D" w14:textId="75F08979" w:rsidR="00C5435F" w:rsidRPr="00C5435F" w:rsidRDefault="00C5435F" w:rsidP="00A6506D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9318A">
        <w:rPr>
          <w:rFonts w:asciiTheme="majorBidi" w:hAnsiTheme="majorBidi" w:cstheme="majorBidi" w:hint="cs"/>
          <w:b/>
          <w:b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67509599" w14:textId="77777777" w:rsidR="00C5435F" w:rsidRDefault="00C5435F" w:rsidP="00C54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579C9C7" w14:textId="2781F16C" w:rsidR="00265085" w:rsidRPr="00CE1834" w:rsidRDefault="00023BDE" w:rsidP="00795B64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eastAsia="x-none"/>
        </w:rPr>
      </w:pPr>
      <w:r w:rsidRPr="00CE183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เมื่อวันที่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="00222384">
        <w:rPr>
          <w:rFonts w:asciiTheme="majorBidi" w:hAnsiTheme="majorBidi" w:cstheme="majorBidi"/>
          <w:sz w:val="30"/>
          <w:szCs w:val="30"/>
          <w:lang w:val="x-none" w:eastAsia="x-none"/>
        </w:rPr>
        <w:t>28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CE183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เมษายน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="00222384">
        <w:rPr>
          <w:rFonts w:asciiTheme="majorBidi" w:hAnsiTheme="majorBidi" w:cstheme="majorBidi"/>
          <w:sz w:val="30"/>
          <w:szCs w:val="30"/>
          <w:lang w:val="x-none" w:eastAsia="x-none"/>
        </w:rPr>
        <w:t>2568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CE183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บริษัทได้รับชำระเงิน</w:t>
      </w:r>
      <w:r w:rsidR="0022238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ส่วนที่เหลือ</w:t>
      </w:r>
      <w:r w:rsidRPr="00CE183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จากการขายที่ดินเนื้อที่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="00222384">
        <w:rPr>
          <w:rFonts w:asciiTheme="majorBidi" w:hAnsiTheme="majorBidi" w:cstheme="majorBidi"/>
          <w:sz w:val="30"/>
          <w:szCs w:val="30"/>
          <w:lang w:eastAsia="x-none"/>
        </w:rPr>
        <w:t>72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CE183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ไร่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="00222384">
        <w:rPr>
          <w:rFonts w:asciiTheme="majorBidi" w:hAnsiTheme="majorBidi" w:cstheme="majorBidi"/>
          <w:sz w:val="30"/>
          <w:szCs w:val="30"/>
          <w:lang w:val="x-none" w:eastAsia="x-none"/>
        </w:rPr>
        <w:t>14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CE183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ตารางวา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(</w:t>
      </w:r>
      <w:r w:rsidR="00222384">
        <w:rPr>
          <w:rFonts w:asciiTheme="majorBidi" w:hAnsiTheme="majorBidi" w:cstheme="majorBidi"/>
          <w:sz w:val="30"/>
          <w:szCs w:val="30"/>
          <w:lang w:val="x-none" w:eastAsia="x-none"/>
        </w:rPr>
        <w:t>28,814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CE183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ตารางวา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) </w:t>
      </w:r>
      <w:r w:rsidRPr="00CE183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ที่นิคมอุตสาหกรรมโรจนะ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CE183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จังหวัดพระนครศรีอยุธยา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="00265085" w:rsidRPr="00CE183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 xml:space="preserve">มูลค่าตามบัญชีเท่ากับ </w:t>
      </w:r>
      <w:r w:rsidR="00265085" w:rsidRPr="00CE1834">
        <w:rPr>
          <w:rFonts w:asciiTheme="majorBidi" w:hAnsiTheme="majorBidi" w:cstheme="majorBidi"/>
          <w:sz w:val="30"/>
          <w:szCs w:val="30"/>
          <w:lang w:eastAsia="x-none"/>
        </w:rPr>
        <w:t xml:space="preserve">231.2 </w:t>
      </w:r>
      <w:r w:rsidR="00265085" w:rsidRPr="00CE1834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ล้านบาท </w:t>
      </w:r>
      <w:r w:rsidRPr="00CE183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จากบริษัทแห่งหนึ่งตามเงื่อนไขที่กำหนดไว้ในสัญญา</w:t>
      </w:r>
      <w:r w:rsidR="0022238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 xml:space="preserve">เป็นจำนวนเงิน </w:t>
      </w:r>
      <w:r w:rsidR="00222384">
        <w:rPr>
          <w:rFonts w:asciiTheme="majorBidi" w:hAnsiTheme="majorBidi" w:cstheme="majorBidi"/>
          <w:sz w:val="30"/>
          <w:szCs w:val="30"/>
          <w:lang w:eastAsia="x-none"/>
        </w:rPr>
        <w:t>341</w:t>
      </w:r>
      <w:r w:rsidR="00222384">
        <w:rPr>
          <w:rFonts w:asciiTheme="majorBidi" w:hAnsiTheme="majorBidi" w:cstheme="majorBidi"/>
          <w:sz w:val="30"/>
          <w:szCs w:val="30"/>
          <w:lang w:val="x-none" w:eastAsia="x-none"/>
        </w:rPr>
        <w:t xml:space="preserve">.2 </w:t>
      </w:r>
      <w:r w:rsidR="0022238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ล้านบาท</w:t>
      </w:r>
      <w:r w:rsidRPr="00CE183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และได้ดำเนินการจดทะเบียนโอนที่ดินแล้วเสร็จในวันที่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="00222384">
        <w:rPr>
          <w:rFonts w:asciiTheme="majorBidi" w:hAnsiTheme="majorBidi" w:cstheme="majorBidi"/>
          <w:sz w:val="30"/>
          <w:szCs w:val="30"/>
          <w:lang w:val="x-none" w:eastAsia="x-none"/>
        </w:rPr>
        <w:t>29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CE183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เมษายน</w:t>
      </w:r>
      <w:r w:rsidRPr="00CE183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="00222384">
        <w:rPr>
          <w:rFonts w:asciiTheme="majorBidi" w:hAnsiTheme="majorBidi" w:cstheme="majorBidi"/>
          <w:sz w:val="30"/>
          <w:szCs w:val="30"/>
          <w:lang w:val="x-none" w:eastAsia="x-none"/>
        </w:rPr>
        <w:t>2568</w:t>
      </w:r>
      <w:r w:rsidR="00265085" w:rsidRPr="00CE183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 xml:space="preserve"> โดยบริษัทบันทึกกำไรจากการขายที่ดินดังกล่าวภายใต้หมวด </w:t>
      </w:r>
      <w:r w:rsidR="00265085" w:rsidRPr="00CE1834">
        <w:rPr>
          <w:rFonts w:asciiTheme="majorBidi" w:hAnsiTheme="majorBidi" w:cstheme="majorBidi"/>
          <w:sz w:val="30"/>
          <w:szCs w:val="30"/>
          <w:lang w:eastAsia="x-none"/>
        </w:rPr>
        <w:t>“</w:t>
      </w:r>
      <w:r w:rsidR="00265085" w:rsidRPr="00CE1834">
        <w:rPr>
          <w:rFonts w:asciiTheme="majorBidi" w:hAnsiTheme="majorBidi" w:cstheme="majorBidi" w:hint="cs"/>
          <w:sz w:val="30"/>
          <w:szCs w:val="30"/>
          <w:cs/>
          <w:lang w:eastAsia="x-none"/>
        </w:rPr>
        <w:t>รายได้อื่น</w:t>
      </w:r>
      <w:r w:rsidR="00265085" w:rsidRPr="00CE1834">
        <w:rPr>
          <w:rFonts w:asciiTheme="majorBidi" w:hAnsiTheme="majorBidi" w:cstheme="majorBidi"/>
          <w:sz w:val="30"/>
          <w:szCs w:val="30"/>
          <w:lang w:eastAsia="x-none"/>
        </w:rPr>
        <w:t xml:space="preserve">” </w:t>
      </w:r>
      <w:r w:rsidR="005D580F">
        <w:rPr>
          <w:rFonts w:asciiTheme="majorBidi" w:hAnsiTheme="majorBidi" w:cstheme="majorBidi"/>
          <w:sz w:val="30"/>
          <w:szCs w:val="30"/>
          <w:lang w:eastAsia="x-none"/>
        </w:rPr>
        <w:t xml:space="preserve">      </w:t>
      </w:r>
      <w:r w:rsidR="00265085" w:rsidRPr="00CE1834">
        <w:rPr>
          <w:rFonts w:asciiTheme="majorBidi" w:hAnsiTheme="majorBidi" w:cstheme="majorBidi" w:hint="cs"/>
          <w:sz w:val="30"/>
          <w:szCs w:val="30"/>
          <w:cs/>
          <w:lang w:eastAsia="x-none"/>
        </w:rPr>
        <w:t>เป็นจำนวน</w:t>
      </w:r>
      <w:r w:rsidR="00C35150" w:rsidRPr="00CE1834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เงิน </w:t>
      </w:r>
      <w:r w:rsidR="00C35150" w:rsidRPr="00CE1834">
        <w:rPr>
          <w:rFonts w:asciiTheme="majorBidi" w:hAnsiTheme="majorBidi" w:cstheme="majorBidi"/>
          <w:sz w:val="30"/>
          <w:szCs w:val="30"/>
          <w:lang w:eastAsia="x-none"/>
        </w:rPr>
        <w:t>119.8</w:t>
      </w:r>
      <w:r w:rsidR="00265085" w:rsidRPr="00CE1834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ล้านบาท ใน</w:t>
      </w:r>
      <w:r w:rsidR="001306A1" w:rsidRPr="00CE1834">
        <w:rPr>
          <w:rFonts w:ascii="Angsana New" w:hAnsi="Angsana New" w:cs="Angsana New" w:hint="cs"/>
          <w:sz w:val="30"/>
          <w:szCs w:val="30"/>
          <w:cs/>
        </w:rPr>
        <w:t>งบกำไรขาดทุน</w:t>
      </w:r>
      <w:r w:rsidR="001306A1" w:rsidRPr="00CE1834">
        <w:rPr>
          <w:rFonts w:ascii="Angsana New" w:hAnsi="Angsana New" w:cs="Angsana New" w:hint="cs"/>
          <w:spacing w:val="-6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="00265085" w:rsidRPr="00CE1834">
        <w:rPr>
          <w:rFonts w:asciiTheme="majorBidi" w:hAnsiTheme="majorBidi" w:cstheme="majorBidi" w:hint="cs"/>
          <w:spacing w:val="-6"/>
          <w:sz w:val="30"/>
          <w:szCs w:val="30"/>
          <w:cs/>
          <w:lang w:eastAsia="x-none"/>
        </w:rPr>
        <w:t>สำหรับงวด</w:t>
      </w:r>
      <w:r w:rsidR="005D580F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    </w:t>
      </w:r>
      <w:r w:rsidR="0070488B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265085" w:rsidRPr="005D580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65085" w:rsidRPr="005D580F">
        <w:rPr>
          <w:rFonts w:asciiTheme="majorBidi" w:hAnsiTheme="majorBidi" w:cstheme="majorBidi"/>
          <w:sz w:val="30"/>
          <w:szCs w:val="30"/>
        </w:rPr>
        <w:t xml:space="preserve">30 </w:t>
      </w:r>
      <w:r w:rsidR="0070488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265085" w:rsidRPr="005D580F">
        <w:rPr>
          <w:rFonts w:asciiTheme="majorBidi" w:hAnsiTheme="majorBidi"/>
          <w:sz w:val="30"/>
          <w:szCs w:val="30"/>
        </w:rPr>
        <w:t xml:space="preserve"> </w:t>
      </w:r>
      <w:r w:rsidR="00265085" w:rsidRPr="005D580F">
        <w:rPr>
          <w:rFonts w:asciiTheme="majorBidi" w:hAnsiTheme="majorBidi" w:cstheme="majorBidi"/>
          <w:sz w:val="30"/>
          <w:szCs w:val="30"/>
        </w:rPr>
        <w:t>2568</w:t>
      </w:r>
    </w:p>
    <w:p w14:paraId="52256BC5" w14:textId="77777777" w:rsidR="00795B64" w:rsidRDefault="00795B64" w:rsidP="00795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856E951" w14:textId="77777777" w:rsidR="00795B64" w:rsidRDefault="00795B64" w:rsidP="00795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365C595" w14:textId="77777777" w:rsidR="00795B64" w:rsidRDefault="00795B64" w:rsidP="00795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ACEA16F" w14:textId="77777777" w:rsidR="00795B64" w:rsidRDefault="00795B64" w:rsidP="00795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E0E0923" w14:textId="77777777" w:rsidR="00795B64" w:rsidRDefault="00795B64" w:rsidP="00795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B1D3735" w14:textId="77777777" w:rsidR="00795B64" w:rsidRDefault="00795B64" w:rsidP="00795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C5A3598" w14:textId="77777777" w:rsidR="00265085" w:rsidRDefault="00265085" w:rsidP="00360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D694816" w14:textId="16EA96C4" w:rsidR="005A1C4E" w:rsidRPr="008862C2" w:rsidRDefault="000B7744" w:rsidP="00D420A0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862C2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เงินลงทุนในการร่วมค้า</w:t>
      </w:r>
    </w:p>
    <w:p w14:paraId="38EC4CE4" w14:textId="77777777" w:rsidR="00BB237F" w:rsidRPr="00924D56" w:rsidRDefault="00BB237F" w:rsidP="00BB2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3F62DE41" w14:textId="157DA5A1" w:rsidR="00D7265B" w:rsidRPr="008862C2" w:rsidRDefault="00D7265B" w:rsidP="00D7265B">
      <w:pPr>
        <w:pStyle w:val="BodyText2"/>
        <w:spacing w:line="260" w:lineRule="atLeast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8862C2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รายการเคลื่อนไหวในระหว่างงวด</w:t>
      </w:r>
      <w:r w:rsidR="00E06D60">
        <w:rPr>
          <w:rFonts w:asciiTheme="majorBidi" w:hAnsiTheme="majorBidi" w:cstheme="majorBidi" w:hint="cs"/>
          <w:sz w:val="30"/>
          <w:szCs w:val="30"/>
          <w:cs/>
          <w:lang w:val="en-US"/>
        </w:rPr>
        <w:t>เก้า</w:t>
      </w:r>
      <w:r w:rsidR="00684D93" w:rsidRPr="008862C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750A6D" w:rsidRPr="006D05D5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70488B">
        <w:rPr>
          <w:rFonts w:asciiTheme="majorBidi" w:hAnsiTheme="majorBidi" w:hint="cs"/>
          <w:sz w:val="30"/>
          <w:szCs w:val="30"/>
          <w:cs/>
          <w:lang w:val="en-US"/>
        </w:rPr>
        <w:t>กันยายน</w:t>
      </w:r>
      <w:r w:rsidR="00750A6D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8862C2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84D93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8862C2">
        <w:rPr>
          <w:rFonts w:asciiTheme="majorBidi" w:hAnsiTheme="majorBidi" w:cstheme="majorBidi"/>
          <w:sz w:val="30"/>
          <w:szCs w:val="30"/>
        </w:rPr>
        <w:t xml:space="preserve"> </w:t>
      </w:r>
      <w:r w:rsidRPr="008862C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8862C2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84D93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8862C2">
        <w:rPr>
          <w:rFonts w:asciiTheme="majorBidi" w:hAnsiTheme="majorBidi" w:cstheme="majorBidi"/>
          <w:sz w:val="30"/>
          <w:szCs w:val="30"/>
        </w:rPr>
        <w:t xml:space="preserve"> </w:t>
      </w:r>
      <w:r w:rsidRPr="008862C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5771DBD" w14:textId="45D76FBB" w:rsidR="00F21248" w:rsidRPr="00924D56" w:rsidRDefault="00F21248" w:rsidP="0086623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1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23"/>
        <w:gridCol w:w="270"/>
        <w:gridCol w:w="1127"/>
      </w:tblGrid>
      <w:tr w:rsidR="00C03384" w:rsidRPr="00DB7D99" w14:paraId="3AAD4877" w14:textId="77777777" w:rsidTr="00084BC0">
        <w:tc>
          <w:tcPr>
            <w:tcW w:w="3780" w:type="dxa"/>
          </w:tcPr>
          <w:p w14:paraId="5953F4DC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4E57551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7D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1D257C0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2D7D4ADA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97D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197D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4D93" w:rsidRPr="007B5DE2" w14:paraId="4DAB2466" w14:textId="77777777" w:rsidTr="00084BC0">
        <w:tc>
          <w:tcPr>
            <w:tcW w:w="3780" w:type="dxa"/>
          </w:tcPr>
          <w:p w14:paraId="24C1CAB5" w14:textId="77777777" w:rsidR="00684D93" w:rsidRPr="00197D6A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8A548D" w14:textId="01DB3BE1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ADA740D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A2CD7E" w14:textId="35D18725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5B25282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55142941" w14:textId="7B29E152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17F8F57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15AA9F3A" w14:textId="30EF5EC4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C03384" w:rsidRPr="007B5DE2" w14:paraId="4E804719" w14:textId="77777777" w:rsidTr="00084BC0">
        <w:tc>
          <w:tcPr>
            <w:tcW w:w="3780" w:type="dxa"/>
          </w:tcPr>
          <w:p w14:paraId="39A04877" w14:textId="77777777" w:rsidR="00C03384" w:rsidRPr="007B5DE2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400" w:type="dxa"/>
            <w:gridSpan w:val="7"/>
          </w:tcPr>
          <w:p w14:paraId="5508D27F" w14:textId="77777777" w:rsidR="00C03384" w:rsidRPr="007B5DE2" w:rsidRDefault="00C03384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7B5DE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7B5DE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70488B" w:rsidRPr="007B5DE2" w14:paraId="5ADD61D9" w14:textId="77777777" w:rsidTr="00084BC0">
        <w:tc>
          <w:tcPr>
            <w:tcW w:w="3780" w:type="dxa"/>
          </w:tcPr>
          <w:p w14:paraId="2A3478AE" w14:textId="77777777" w:rsidR="0070488B" w:rsidRPr="007B5DE2" w:rsidRDefault="0070488B" w:rsidP="0070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B5DE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7B5DE2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3A066295" w14:textId="491E85F2" w:rsidR="0070488B" w:rsidRPr="007B5DE2" w:rsidRDefault="0070488B" w:rsidP="007048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84D93">
              <w:rPr>
                <w:rFonts w:ascii="Angsana New" w:hAnsi="Angsana New" w:cs="Angsana New"/>
                <w:sz w:val="30"/>
                <w:szCs w:val="30"/>
              </w:rPr>
              <w:t>150,701</w:t>
            </w:r>
          </w:p>
        </w:tc>
        <w:tc>
          <w:tcPr>
            <w:tcW w:w="270" w:type="dxa"/>
          </w:tcPr>
          <w:p w14:paraId="2200D0E3" w14:textId="77777777" w:rsidR="0070488B" w:rsidRPr="007B5DE2" w:rsidRDefault="0070488B" w:rsidP="0070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5A5761" w14:textId="7D536B44" w:rsidR="0070488B" w:rsidRPr="007B5DE2" w:rsidRDefault="0070488B" w:rsidP="007048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225,396</w:t>
            </w:r>
          </w:p>
        </w:tc>
        <w:tc>
          <w:tcPr>
            <w:tcW w:w="270" w:type="dxa"/>
          </w:tcPr>
          <w:p w14:paraId="68D6DF94" w14:textId="77777777" w:rsidR="0070488B" w:rsidRPr="007B5DE2" w:rsidRDefault="0070488B" w:rsidP="0070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64C2B93" w14:textId="519BF889" w:rsidR="0070488B" w:rsidRPr="007B5DE2" w:rsidRDefault="0070488B" w:rsidP="007048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84D93">
              <w:rPr>
                <w:rFonts w:ascii="Angsana New" w:hAnsi="Angsana New" w:cs="Angsana New"/>
                <w:sz w:val="30"/>
                <w:szCs w:val="30"/>
              </w:rPr>
              <w:t>166,291</w:t>
            </w:r>
          </w:p>
        </w:tc>
        <w:tc>
          <w:tcPr>
            <w:tcW w:w="270" w:type="dxa"/>
          </w:tcPr>
          <w:p w14:paraId="03307515" w14:textId="77777777" w:rsidR="0070488B" w:rsidRPr="007B5DE2" w:rsidRDefault="0070488B" w:rsidP="0070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75084F76" w14:textId="2D3FC87D" w:rsidR="0070488B" w:rsidRPr="007B5DE2" w:rsidRDefault="0070488B" w:rsidP="007048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243,634</w:t>
            </w:r>
          </w:p>
        </w:tc>
      </w:tr>
      <w:tr w:rsidR="0070488B" w:rsidRPr="007B5DE2" w14:paraId="1F127C15" w14:textId="77777777" w:rsidTr="00084BC0">
        <w:tc>
          <w:tcPr>
            <w:tcW w:w="3780" w:type="dxa"/>
          </w:tcPr>
          <w:p w14:paraId="79FF95AC" w14:textId="3B02285A" w:rsidR="0070488B" w:rsidRPr="007B5DE2" w:rsidRDefault="0070488B" w:rsidP="0070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7D6A">
              <w:rPr>
                <w:rFonts w:ascii="Angsana New" w:hAnsi="Angsana New" w:cs="Angsana New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1170" w:type="dxa"/>
          </w:tcPr>
          <w:p w14:paraId="5D1DF180" w14:textId="3064524B" w:rsidR="0070488B" w:rsidRPr="007B5DE2" w:rsidRDefault="00747A45" w:rsidP="007048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C6ABD1" w14:textId="77777777" w:rsidR="0070488B" w:rsidRPr="007B5DE2" w:rsidRDefault="0070488B" w:rsidP="0070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BA557B" w14:textId="36707B10" w:rsidR="0070488B" w:rsidRPr="007B5DE2" w:rsidRDefault="0070488B" w:rsidP="007048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(77,343)</w:t>
            </w:r>
          </w:p>
        </w:tc>
        <w:tc>
          <w:tcPr>
            <w:tcW w:w="270" w:type="dxa"/>
          </w:tcPr>
          <w:p w14:paraId="476E2062" w14:textId="77777777" w:rsidR="0070488B" w:rsidRPr="007B5DE2" w:rsidRDefault="0070488B" w:rsidP="0070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6DD1B21" w14:textId="734FB932" w:rsidR="0070488B" w:rsidRPr="007B5DE2" w:rsidRDefault="00747A45" w:rsidP="007048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669E6C" w14:textId="77777777" w:rsidR="0070488B" w:rsidRPr="007B5DE2" w:rsidRDefault="0070488B" w:rsidP="0070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3AD8827B" w14:textId="02FB2AE5" w:rsidR="0070488B" w:rsidRPr="007B5DE2" w:rsidRDefault="0070488B" w:rsidP="007048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(77,343)</w:t>
            </w:r>
          </w:p>
        </w:tc>
      </w:tr>
      <w:tr w:rsidR="00750A6D" w:rsidRPr="007B5DE2" w14:paraId="2218AEF7" w14:textId="77777777" w:rsidTr="00084BC0">
        <w:tc>
          <w:tcPr>
            <w:tcW w:w="3780" w:type="dxa"/>
          </w:tcPr>
          <w:p w14:paraId="232EEB7A" w14:textId="20A47FF6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7D6A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Pr="00197D6A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กำไรของการร่วมค้า</w:t>
            </w:r>
          </w:p>
        </w:tc>
        <w:tc>
          <w:tcPr>
            <w:tcW w:w="1170" w:type="dxa"/>
          </w:tcPr>
          <w:p w14:paraId="5A0C637D" w14:textId="77777777" w:rsidR="00750A6D" w:rsidRPr="007B5DE2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5186C8" w14:textId="77777777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AC6E5C" w14:textId="77777777" w:rsidR="00750A6D" w:rsidRPr="007B5DE2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12B91C" w14:textId="77777777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D541A0B" w14:textId="77777777" w:rsidR="00750A6D" w:rsidRPr="007B5DE2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782503" w14:textId="77777777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0230B83D" w14:textId="77777777" w:rsidR="00750A6D" w:rsidRPr="007B5DE2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0A6D" w:rsidRPr="007B5DE2" w14:paraId="4EC80E61" w14:textId="77777777" w:rsidTr="00084BC0">
        <w:tc>
          <w:tcPr>
            <w:tcW w:w="3780" w:type="dxa"/>
          </w:tcPr>
          <w:p w14:paraId="27FCF30E" w14:textId="2DE05B77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7D6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197D6A">
              <w:rPr>
                <w:rFonts w:ascii="Angsana New" w:hAnsi="Angsana New" w:cs="Angsana New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170" w:type="dxa"/>
          </w:tcPr>
          <w:p w14:paraId="2E0528D8" w14:textId="57347C9C" w:rsidR="00750A6D" w:rsidRPr="007B5DE2" w:rsidRDefault="00747A45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10,403</w:t>
            </w:r>
          </w:p>
        </w:tc>
        <w:tc>
          <w:tcPr>
            <w:tcW w:w="270" w:type="dxa"/>
          </w:tcPr>
          <w:p w14:paraId="16FCA842" w14:textId="77777777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CFB1E2" w14:textId="35E5CF29" w:rsidR="00750A6D" w:rsidRPr="007B5DE2" w:rsidRDefault="0070488B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13,682</w:t>
            </w:r>
          </w:p>
        </w:tc>
        <w:tc>
          <w:tcPr>
            <w:tcW w:w="270" w:type="dxa"/>
          </w:tcPr>
          <w:p w14:paraId="3BE81700" w14:textId="77777777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1C7240E" w14:textId="5480AD85" w:rsidR="00750A6D" w:rsidRPr="007B5DE2" w:rsidRDefault="00747A45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BF0ABF" w14:textId="77777777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3F0C1D2D" w14:textId="12AC8CEB" w:rsidR="00750A6D" w:rsidRPr="007B5DE2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50A6D" w:rsidRPr="007B5DE2" w14:paraId="06C5E2BB" w14:textId="77777777" w:rsidTr="00084BC0">
        <w:tc>
          <w:tcPr>
            <w:tcW w:w="3780" w:type="dxa"/>
          </w:tcPr>
          <w:p w14:paraId="4F808CD4" w14:textId="6E141301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7D6A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1170" w:type="dxa"/>
          </w:tcPr>
          <w:p w14:paraId="11A78041" w14:textId="40323D0D" w:rsidR="00750A6D" w:rsidRPr="007B5DE2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EFEBEB" w14:textId="77777777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3A79F3" w14:textId="11DC90A2" w:rsidR="00750A6D" w:rsidRPr="007B5DE2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54879" w14:textId="77777777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A9A4B10" w14:textId="77777777" w:rsidR="00750A6D" w:rsidRPr="007B5DE2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3E5717" w14:textId="77777777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6E9FE29F" w14:textId="77777777" w:rsidR="00750A6D" w:rsidRPr="007B5DE2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0A6D" w:rsidRPr="007B5DE2" w14:paraId="497E44C4" w14:textId="77777777" w:rsidTr="00084BC0">
        <w:tc>
          <w:tcPr>
            <w:tcW w:w="3780" w:type="dxa"/>
          </w:tcPr>
          <w:p w14:paraId="7097C1E0" w14:textId="4D99B965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7D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แปลงค่าหน่วยงานต่างประเทศ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F59315" w14:textId="44114044" w:rsidR="00750A6D" w:rsidRPr="007B5DE2" w:rsidRDefault="00747A45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(8,492)</w:t>
            </w:r>
          </w:p>
        </w:tc>
        <w:tc>
          <w:tcPr>
            <w:tcW w:w="270" w:type="dxa"/>
          </w:tcPr>
          <w:p w14:paraId="501844E6" w14:textId="77777777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181534" w14:textId="1FD666B3" w:rsidR="00750A6D" w:rsidRPr="007B5DE2" w:rsidRDefault="0070488B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(5,132)</w:t>
            </w:r>
          </w:p>
        </w:tc>
        <w:tc>
          <w:tcPr>
            <w:tcW w:w="270" w:type="dxa"/>
          </w:tcPr>
          <w:p w14:paraId="0CF24A14" w14:textId="77777777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610A11B" w14:textId="678DB8FB" w:rsidR="00750A6D" w:rsidRPr="007B5DE2" w:rsidRDefault="00747A45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01595C" w14:textId="77777777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9CDDC03" w14:textId="65480780" w:rsidR="00750A6D" w:rsidRPr="007B5DE2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50A6D" w:rsidRPr="007B5DE2" w14:paraId="4D907B5F" w14:textId="77777777" w:rsidTr="00084BC0">
        <w:tc>
          <w:tcPr>
            <w:tcW w:w="3780" w:type="dxa"/>
          </w:tcPr>
          <w:p w14:paraId="0C20FFB4" w14:textId="2692CDF7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5D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70488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8FE5077" w14:textId="349DF39E" w:rsidR="00750A6D" w:rsidRPr="008F48E0" w:rsidRDefault="00747A45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152,612</w:t>
            </w:r>
          </w:p>
        </w:tc>
        <w:tc>
          <w:tcPr>
            <w:tcW w:w="270" w:type="dxa"/>
          </w:tcPr>
          <w:p w14:paraId="7F61C848" w14:textId="77777777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4D774D" w14:textId="3C0BAFFB" w:rsidR="00750A6D" w:rsidRPr="007B5DE2" w:rsidRDefault="0070488B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156,60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7E6BCA2" w14:textId="77777777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19DF6FC4" w14:textId="46C28B3C" w:rsidR="00750A6D" w:rsidRPr="007B5DE2" w:rsidRDefault="00747A45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166,291</w:t>
            </w:r>
          </w:p>
        </w:tc>
        <w:tc>
          <w:tcPr>
            <w:tcW w:w="270" w:type="dxa"/>
          </w:tcPr>
          <w:p w14:paraId="2BCF6EAC" w14:textId="77777777" w:rsidR="00750A6D" w:rsidRPr="007B5DE2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4FD5865D" w14:textId="25AECF42" w:rsidR="00750A6D" w:rsidRPr="007B5DE2" w:rsidRDefault="00750A6D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166,291</w:t>
            </w:r>
          </w:p>
        </w:tc>
      </w:tr>
    </w:tbl>
    <w:p w14:paraId="7AD7C85F" w14:textId="19853857" w:rsidR="00F21248" w:rsidRDefault="00F21248" w:rsidP="00BD6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  <w:cs/>
          <w:lang w:val="x-none" w:eastAsia="x-none"/>
        </w:rPr>
        <w:sectPr w:rsidR="00F21248" w:rsidSect="002C5A5E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695729F9" w14:textId="0F5D5931" w:rsidR="003D568F" w:rsidRDefault="003D568F" w:rsidP="003D5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3D568F">
        <w:rPr>
          <w:rFonts w:asciiTheme="majorBidi" w:hAnsiTheme="majorBidi" w:cstheme="majorBidi"/>
          <w:sz w:val="30"/>
          <w:szCs w:val="30"/>
          <w:cs/>
        </w:rPr>
        <w:t xml:space="preserve">เงินลงทุนในการร่วมค้า ณ วันที่ </w:t>
      </w:r>
      <w:r w:rsidR="0010477E" w:rsidRPr="00E578A7">
        <w:rPr>
          <w:rFonts w:asciiTheme="majorBidi" w:hAnsiTheme="majorBidi" w:cstheme="majorBidi"/>
          <w:sz w:val="30"/>
          <w:szCs w:val="30"/>
        </w:rPr>
        <w:t xml:space="preserve">30 </w:t>
      </w:r>
      <w:r w:rsidR="0070488B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684D9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84D93">
        <w:rPr>
          <w:rFonts w:asciiTheme="majorBidi" w:hAnsiTheme="majorBidi" w:cstheme="majorBidi"/>
          <w:sz w:val="30"/>
          <w:szCs w:val="30"/>
        </w:rPr>
        <w:t xml:space="preserve">2568 </w:t>
      </w:r>
      <w:r w:rsidR="00684D93" w:rsidRPr="003D568F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684D93" w:rsidRPr="003D568F">
        <w:rPr>
          <w:rFonts w:asciiTheme="majorBidi" w:hAnsiTheme="majorBidi" w:cstheme="majorBidi"/>
          <w:sz w:val="30"/>
          <w:szCs w:val="30"/>
        </w:rPr>
        <w:t xml:space="preserve">31 </w:t>
      </w:r>
      <w:r w:rsidR="00684D93" w:rsidRPr="003D568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D568F">
        <w:rPr>
          <w:rFonts w:asciiTheme="majorBidi" w:hAnsiTheme="majorBidi" w:cstheme="majorBidi"/>
          <w:sz w:val="30"/>
          <w:szCs w:val="30"/>
        </w:rPr>
        <w:t>256</w:t>
      </w:r>
      <w:r w:rsidR="00684D93">
        <w:rPr>
          <w:rFonts w:asciiTheme="majorBidi" w:hAnsiTheme="majorBidi" w:cstheme="majorBidi"/>
          <w:sz w:val="30"/>
          <w:szCs w:val="30"/>
        </w:rPr>
        <w:t>7</w:t>
      </w:r>
      <w:r w:rsidRPr="003D568F">
        <w:rPr>
          <w:rFonts w:asciiTheme="majorBidi" w:hAnsiTheme="majorBidi" w:cstheme="majorBidi"/>
          <w:sz w:val="30"/>
          <w:szCs w:val="30"/>
        </w:rPr>
        <w:t xml:space="preserve"> </w:t>
      </w:r>
      <w:r w:rsidRPr="003D568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074C6A6" w14:textId="0DE7BD77" w:rsidR="00264181" w:rsidRDefault="00264181" w:rsidP="00264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810"/>
        <w:gridCol w:w="180"/>
        <w:gridCol w:w="810"/>
        <w:gridCol w:w="180"/>
        <w:gridCol w:w="900"/>
        <w:gridCol w:w="180"/>
        <w:gridCol w:w="900"/>
        <w:gridCol w:w="181"/>
        <w:gridCol w:w="809"/>
        <w:gridCol w:w="180"/>
        <w:gridCol w:w="810"/>
        <w:gridCol w:w="180"/>
        <w:gridCol w:w="900"/>
        <w:gridCol w:w="181"/>
        <w:gridCol w:w="899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BB1BB2" w:rsidRPr="000C656D" w14:paraId="0B641C8B" w14:textId="77777777" w:rsidTr="00E400DE">
        <w:trPr>
          <w:cantSplit/>
          <w:tblHeader/>
        </w:trPr>
        <w:tc>
          <w:tcPr>
            <w:tcW w:w="2430" w:type="dxa"/>
          </w:tcPr>
          <w:p w14:paraId="2D3D7C99" w14:textId="77777777" w:rsidR="00BB1BB2" w:rsidRPr="00C81CBE" w:rsidRDefault="00BB1BB2" w:rsidP="00084BC0">
            <w:pPr>
              <w:spacing w:line="360" w:lineRule="exact"/>
              <w:ind w:firstLine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2AE1C7A9" w14:textId="77777777" w:rsidR="00BB1BB2" w:rsidRPr="00BE74AA" w:rsidRDefault="00BB1BB2" w:rsidP="00084BC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2B55C36" w14:textId="77777777" w:rsidR="00BB1BB2" w:rsidRPr="00C81CBE" w:rsidRDefault="00BB1BB2" w:rsidP="00084BC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729F57D5" w14:textId="77777777" w:rsidR="00BB1BB2" w:rsidRPr="00C81CBE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65F98CE0" w14:textId="77777777" w:rsidR="00BB1BB2" w:rsidRPr="00C81CBE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5939" w:type="dxa"/>
            <w:gridSpan w:val="11"/>
          </w:tcPr>
          <w:p w14:paraId="319E4903" w14:textId="77777777" w:rsidR="00BB1BB2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6D9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2063D78D" w14:textId="77777777" w:rsidR="00BB1BB2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3150FF6F" w14:textId="77777777" w:rsidR="00BB1BB2" w:rsidRPr="000C656D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6D9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B1BB2" w14:paraId="74A624C0" w14:textId="77777777" w:rsidTr="00E400DE">
        <w:trPr>
          <w:cantSplit/>
          <w:tblHeader/>
        </w:trPr>
        <w:tc>
          <w:tcPr>
            <w:tcW w:w="2430" w:type="dxa"/>
          </w:tcPr>
          <w:p w14:paraId="1AA7C475" w14:textId="77777777" w:rsidR="00BB1BB2" w:rsidRPr="00DF5CD9" w:rsidRDefault="00BB1BB2" w:rsidP="00084BC0">
            <w:pPr>
              <w:spacing w:line="360" w:lineRule="exact"/>
              <w:ind w:firstLine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31288CAE" w14:textId="77777777" w:rsidR="00BB1BB2" w:rsidRPr="00DF5CD9" w:rsidRDefault="00BB1BB2" w:rsidP="00084BC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สัดส่วนความ</w:t>
            </w:r>
            <w:r w:rsidRPr="00DF5CD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F5CD9">
              <w:rPr>
                <w:rFonts w:asciiTheme="majorBidi" w:hAnsiTheme="majorBidi" w:cstheme="maj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7BA9B052" w14:textId="77777777" w:rsidR="00BB1BB2" w:rsidRPr="00DF5CD9" w:rsidRDefault="00BB1BB2" w:rsidP="00084BC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37DE3413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2808129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  <w:r w:rsidRPr="00DF5CD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1" w:type="dxa"/>
          </w:tcPr>
          <w:p w14:paraId="76E7EDF0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99" w:type="dxa"/>
            <w:gridSpan w:val="3"/>
          </w:tcPr>
          <w:p w14:paraId="3AA00D8B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93462FE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9C6676A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2B7A2FBE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9864486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7EFF7A81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2A0B9F0D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AE176B0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</w:tcPr>
          <w:p w14:paraId="569303EB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610A413C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61758618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</w:tr>
      <w:tr w:rsidR="00750A6D" w:rsidRPr="00C81CBE" w14:paraId="1390E10D" w14:textId="77777777" w:rsidTr="00E400DE">
        <w:trPr>
          <w:cantSplit/>
          <w:tblHeader/>
        </w:trPr>
        <w:tc>
          <w:tcPr>
            <w:tcW w:w="2430" w:type="dxa"/>
          </w:tcPr>
          <w:p w14:paraId="24DCD861" w14:textId="77777777" w:rsidR="00750A6D" w:rsidRPr="00DF5CD9" w:rsidRDefault="00750A6D" w:rsidP="00750A6D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35C0255" w14:textId="77777777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bookmarkStart w:id="1" w:name="_Hlk167307345"/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296FE17E" w14:textId="4BE1AFF1" w:rsidR="00750A6D" w:rsidRPr="00DF5CD9" w:rsidRDefault="009232C1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  <w:bookmarkEnd w:id="1"/>
          </w:p>
        </w:tc>
        <w:tc>
          <w:tcPr>
            <w:tcW w:w="180" w:type="dxa"/>
          </w:tcPr>
          <w:p w14:paraId="442A5CE4" w14:textId="77777777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83A608F" w14:textId="77777777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2971D99" w14:textId="77777777" w:rsidR="00750A6D" w:rsidRPr="00DF5CD9" w:rsidRDefault="00750A6D" w:rsidP="00750A6D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C3D6FC9" w14:textId="77777777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6330AB58" w14:textId="1CF6BCB2" w:rsidR="00750A6D" w:rsidRPr="00DF5CD9" w:rsidRDefault="009232C1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5D2A36F8" w14:textId="77777777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0A96492" w14:textId="77777777" w:rsidR="00750A6D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037C97BE" w14:textId="35BA8C69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1" w:type="dxa"/>
          </w:tcPr>
          <w:p w14:paraId="5DD5F5F7" w14:textId="77777777" w:rsidR="00750A6D" w:rsidRPr="00DF5CD9" w:rsidRDefault="00750A6D" w:rsidP="00750A6D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09" w:type="dxa"/>
          </w:tcPr>
          <w:p w14:paraId="62902A61" w14:textId="77777777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528D25F5" w14:textId="1D770F59" w:rsidR="00750A6D" w:rsidRPr="00DF5CD9" w:rsidRDefault="009232C1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0BF611BB" w14:textId="77777777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A12F1B8" w14:textId="70F46EC8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43D0284A" w14:textId="77777777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0D61D8" w14:textId="77777777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431EF224" w14:textId="6F7DD453" w:rsidR="00750A6D" w:rsidRPr="00DF5CD9" w:rsidRDefault="009232C1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1" w:type="dxa"/>
          </w:tcPr>
          <w:p w14:paraId="153C1C08" w14:textId="77777777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B9536BA" w14:textId="77777777" w:rsidR="00750A6D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734C0730" w14:textId="774BA210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46BCBD50" w14:textId="77777777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320E0319" w14:textId="77777777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0A1F76A9" w14:textId="3ED7911B" w:rsidR="00750A6D" w:rsidRPr="00DF5CD9" w:rsidRDefault="009232C1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7417DCA0" w14:textId="77777777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277DEE9" w14:textId="785F21AD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BAF62FD" w14:textId="77777777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0C4C8523" w14:textId="77777777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1F2F572B" w14:textId="1B0F1CDA" w:rsidR="00750A6D" w:rsidRPr="00DF5CD9" w:rsidRDefault="009232C1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762FDBD1" w14:textId="77777777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2510E0E8" w14:textId="71DA22A2" w:rsidR="00750A6D" w:rsidRPr="00DF5CD9" w:rsidRDefault="00750A6D" w:rsidP="00750A6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684D93" w:rsidRPr="00C81CBE" w14:paraId="0D654182" w14:textId="77777777" w:rsidTr="00E400DE">
        <w:trPr>
          <w:cantSplit/>
          <w:tblHeader/>
        </w:trPr>
        <w:tc>
          <w:tcPr>
            <w:tcW w:w="2430" w:type="dxa"/>
          </w:tcPr>
          <w:p w14:paraId="38166F1D" w14:textId="77777777" w:rsidR="00684D93" w:rsidRPr="00DF5CD9" w:rsidRDefault="00684D93" w:rsidP="00684D93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FB178A3" w14:textId="56E1687D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66DDB88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F8BD3D7" w14:textId="614A5112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24A9401" w14:textId="77777777" w:rsidR="00684D93" w:rsidRPr="00DF5CD9" w:rsidRDefault="00684D93" w:rsidP="00684D93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21CCD59" w14:textId="1E2B3ADF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75FE80C8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F9F745D" w14:textId="34674DF4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1" w:type="dxa"/>
          </w:tcPr>
          <w:p w14:paraId="633FE96D" w14:textId="77777777" w:rsidR="00684D93" w:rsidRPr="00DF5CD9" w:rsidRDefault="00684D93" w:rsidP="00684D93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09" w:type="dxa"/>
          </w:tcPr>
          <w:p w14:paraId="25EAEC0A" w14:textId="111F06A8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406E159F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A40545E" w14:textId="69C424B5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70F191A8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6DCF5E" w14:textId="0006F401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1" w:type="dxa"/>
          </w:tcPr>
          <w:p w14:paraId="55B9345F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D1AF7A7" w14:textId="0BF4E3C8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E9BA506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4416AB79" w14:textId="1ADC5894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4BD280F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7B69EE4" w14:textId="1157633B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13FA69B2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08B5957A" w14:textId="497A762F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9342B8F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2177D64E" w14:textId="0CB3D815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BB1BB2" w:rsidRPr="000C656D" w14:paraId="76E29E22" w14:textId="77777777" w:rsidTr="00E400DE">
        <w:trPr>
          <w:cantSplit/>
          <w:trHeight w:val="270"/>
        </w:trPr>
        <w:tc>
          <w:tcPr>
            <w:tcW w:w="2430" w:type="dxa"/>
          </w:tcPr>
          <w:p w14:paraId="008EE389" w14:textId="77777777" w:rsidR="00BB1BB2" w:rsidRPr="00DF5CD9" w:rsidRDefault="00BB1BB2" w:rsidP="00084BC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04BBA0F1" w14:textId="77777777" w:rsidR="00BB1BB2" w:rsidRPr="00DF5CD9" w:rsidRDefault="00BB1BB2" w:rsidP="00084BC0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2D19EA6F" w14:textId="77777777" w:rsidR="00BB1BB2" w:rsidRPr="00DF5CD9" w:rsidRDefault="00BB1BB2" w:rsidP="00084BC0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80" w:type="dxa"/>
            <w:gridSpan w:val="19"/>
          </w:tcPr>
          <w:p w14:paraId="56438217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DF5C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B1BB2" w:rsidRPr="00546371" w14:paraId="00FCCBE5" w14:textId="77777777" w:rsidTr="00E400DE">
        <w:trPr>
          <w:cantSplit/>
        </w:trPr>
        <w:tc>
          <w:tcPr>
            <w:tcW w:w="2430" w:type="dxa"/>
          </w:tcPr>
          <w:p w14:paraId="6ED9648D" w14:textId="77777777" w:rsidR="00BB1BB2" w:rsidRPr="00DF5CD9" w:rsidRDefault="00BB1BB2" w:rsidP="00084BC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24F36C23" w14:textId="77777777" w:rsidR="00BB1BB2" w:rsidRPr="00DF5CD9" w:rsidRDefault="00BB1BB2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9883862" w14:textId="77777777" w:rsidR="00BB1BB2" w:rsidRPr="00DF5CD9" w:rsidRDefault="00BB1BB2" w:rsidP="00084BC0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9E7CDE2" w14:textId="77777777" w:rsidR="00BB1BB2" w:rsidRPr="00DF5CD9" w:rsidRDefault="00BB1BB2" w:rsidP="00084BC0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CD23F79" w14:textId="77777777" w:rsidR="00BB1BB2" w:rsidRPr="00DF5CD9" w:rsidRDefault="00BB1BB2" w:rsidP="00084BC0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8DA0623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F2A25E2" w14:textId="77777777" w:rsidR="00BB1BB2" w:rsidRPr="00DF5CD9" w:rsidRDefault="00BB1BB2" w:rsidP="00084BC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EFC3FA5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4E227009" w14:textId="77777777" w:rsidR="00BB1BB2" w:rsidRPr="00DF5CD9" w:rsidRDefault="00BB1BB2" w:rsidP="00084BC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</w:tcPr>
          <w:p w14:paraId="1A30F3F8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30C3DBE" w14:textId="77777777" w:rsidR="00BB1BB2" w:rsidRPr="00DF5CD9" w:rsidRDefault="00BB1BB2" w:rsidP="00084BC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A99B41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0B608C4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127B4696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1E4F93E1" w14:textId="77777777" w:rsidR="00BB1BB2" w:rsidRPr="00DF5CD9" w:rsidRDefault="00BB1BB2" w:rsidP="00084BC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DE8D8BB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8CF6E67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68CB319E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63B702F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14BA998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EB602FD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779D646C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C226C22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7F9B3993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41E55" w:rsidRPr="00546371" w14:paraId="4C15C118" w14:textId="77777777" w:rsidTr="00E400DE">
        <w:trPr>
          <w:cantSplit/>
        </w:trPr>
        <w:tc>
          <w:tcPr>
            <w:tcW w:w="2430" w:type="dxa"/>
          </w:tcPr>
          <w:p w14:paraId="7D26BDAB" w14:textId="77777777" w:rsidR="00C41E55" w:rsidRPr="00DF5CD9" w:rsidRDefault="00C41E55" w:rsidP="00C41E5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พีที อิชิ ตั</w:t>
            </w: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 </w:t>
            </w:r>
            <w:r w:rsidRPr="00DF5CD9">
              <w:rPr>
                <w:rFonts w:asciiTheme="majorBidi" w:hAnsiTheme="majorBidi" w:cstheme="majorBidi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810" w:type="dxa"/>
          </w:tcPr>
          <w:p w14:paraId="52475324" w14:textId="1D8203D1" w:rsidR="00C41E55" w:rsidRPr="00DF5CD9" w:rsidRDefault="00747A45" w:rsidP="00C41E55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154D616D" w14:textId="77777777" w:rsidR="00C41E55" w:rsidRPr="00DF5CD9" w:rsidRDefault="00C41E55" w:rsidP="00C41E55">
            <w:pPr>
              <w:tabs>
                <w:tab w:val="clear" w:pos="454"/>
                <w:tab w:val="decimal" w:pos="46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49F41CD" w14:textId="77777777" w:rsidR="00C41E55" w:rsidRPr="00DF5CD9" w:rsidRDefault="00C41E55" w:rsidP="00C41E55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7CAC3FF1" w14:textId="77777777" w:rsidR="00C41E55" w:rsidRPr="00DF5CD9" w:rsidRDefault="00C41E55" w:rsidP="00C41E55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71E0505" w14:textId="4A3E7820" w:rsidR="00C41E55" w:rsidRPr="00DF5CD9" w:rsidRDefault="00747A45" w:rsidP="00C41E5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921,268</w:t>
            </w:r>
          </w:p>
        </w:tc>
        <w:tc>
          <w:tcPr>
            <w:tcW w:w="180" w:type="dxa"/>
          </w:tcPr>
          <w:p w14:paraId="55B3966A" w14:textId="77777777" w:rsidR="00C41E55" w:rsidRPr="00DF5CD9" w:rsidRDefault="00C41E55" w:rsidP="00C41E5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9E3540" w14:textId="4948E173" w:rsidR="00C41E55" w:rsidRPr="00DF5CD9" w:rsidRDefault="00C41E55" w:rsidP="00C41E5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921,268</w:t>
            </w:r>
          </w:p>
        </w:tc>
        <w:tc>
          <w:tcPr>
            <w:tcW w:w="181" w:type="dxa"/>
          </w:tcPr>
          <w:p w14:paraId="016DC2CD" w14:textId="77777777" w:rsidR="00C41E55" w:rsidRPr="00DF5CD9" w:rsidRDefault="00C41E55" w:rsidP="00C41E5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6AD6F12F" w14:textId="528383F6" w:rsidR="00C41E55" w:rsidRPr="00DF5CD9" w:rsidRDefault="00747A45" w:rsidP="00C41E55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460,634</w:t>
            </w:r>
          </w:p>
        </w:tc>
        <w:tc>
          <w:tcPr>
            <w:tcW w:w="180" w:type="dxa"/>
          </w:tcPr>
          <w:p w14:paraId="52EF998D" w14:textId="77777777" w:rsidR="00C41E55" w:rsidRPr="00DF5CD9" w:rsidRDefault="00C41E55" w:rsidP="00C41E5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CE296CE" w14:textId="13422AEA" w:rsidR="00C41E55" w:rsidRPr="00DF5CD9" w:rsidRDefault="00C41E55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460,634</w:t>
            </w:r>
          </w:p>
        </w:tc>
        <w:tc>
          <w:tcPr>
            <w:tcW w:w="180" w:type="dxa"/>
          </w:tcPr>
          <w:p w14:paraId="2BC03BD9" w14:textId="77777777" w:rsidR="00C41E55" w:rsidRPr="00DF5CD9" w:rsidRDefault="00C41E55" w:rsidP="00C41E55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8C4B39A" w14:textId="08AC192F" w:rsidR="00C41E55" w:rsidRPr="00DF5CD9" w:rsidRDefault="00747A45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(294,343)</w:t>
            </w:r>
          </w:p>
        </w:tc>
        <w:tc>
          <w:tcPr>
            <w:tcW w:w="181" w:type="dxa"/>
          </w:tcPr>
          <w:p w14:paraId="7D2ABE29" w14:textId="77777777" w:rsidR="00C41E55" w:rsidRPr="00DF5CD9" w:rsidRDefault="00C41E55" w:rsidP="00C41E5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6BCE12F8" w14:textId="77777777" w:rsidR="00C41E55" w:rsidRPr="00DF5CD9" w:rsidRDefault="00C41E55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(294,343)</w:t>
            </w:r>
          </w:p>
        </w:tc>
        <w:tc>
          <w:tcPr>
            <w:tcW w:w="180" w:type="dxa"/>
          </w:tcPr>
          <w:p w14:paraId="5BBA9978" w14:textId="77777777" w:rsidR="00C41E55" w:rsidRPr="00DF5CD9" w:rsidRDefault="00C41E55" w:rsidP="00C41E55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09E87A8" w14:textId="72F9E7B8" w:rsidR="00C41E55" w:rsidRPr="00DF5CD9" w:rsidRDefault="00747A45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166,291</w:t>
            </w:r>
          </w:p>
        </w:tc>
        <w:tc>
          <w:tcPr>
            <w:tcW w:w="180" w:type="dxa"/>
          </w:tcPr>
          <w:p w14:paraId="7CC7038E" w14:textId="77777777" w:rsidR="00C41E55" w:rsidRPr="00DF5CD9" w:rsidRDefault="00C41E55" w:rsidP="00C41E55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9E06262" w14:textId="5B5AB92D" w:rsidR="00C41E55" w:rsidRPr="00DF5CD9" w:rsidRDefault="00C41E55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166,291</w:t>
            </w:r>
          </w:p>
        </w:tc>
        <w:tc>
          <w:tcPr>
            <w:tcW w:w="180" w:type="dxa"/>
          </w:tcPr>
          <w:p w14:paraId="302B36EC" w14:textId="77777777" w:rsidR="00C41E55" w:rsidRPr="00DF5CD9" w:rsidRDefault="00C41E55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4E6D62D" w14:textId="6857546A" w:rsidR="00C41E55" w:rsidRPr="00DF5CD9" w:rsidRDefault="00747A45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152,612</w:t>
            </w:r>
          </w:p>
        </w:tc>
        <w:tc>
          <w:tcPr>
            <w:tcW w:w="180" w:type="dxa"/>
          </w:tcPr>
          <w:p w14:paraId="26B3390B" w14:textId="77777777" w:rsidR="00C41E55" w:rsidRPr="00DF5CD9" w:rsidRDefault="00C41E55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4A0136B" w14:textId="78C0081B" w:rsidR="00C41E55" w:rsidRPr="00DF5CD9" w:rsidRDefault="00C41E55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150,701</w:t>
            </w:r>
          </w:p>
        </w:tc>
      </w:tr>
      <w:tr w:rsidR="00C41E55" w:rsidRPr="00546371" w14:paraId="1CA5D6AF" w14:textId="77777777" w:rsidTr="00E400DE">
        <w:trPr>
          <w:cantSplit/>
          <w:trHeight w:val="91"/>
        </w:trPr>
        <w:tc>
          <w:tcPr>
            <w:tcW w:w="2430" w:type="dxa"/>
          </w:tcPr>
          <w:p w14:paraId="799D8BA9" w14:textId="77777777" w:rsidR="00C41E55" w:rsidRPr="00DF5CD9" w:rsidRDefault="00C41E55" w:rsidP="00C41E5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2C03B959" w14:textId="77777777" w:rsidR="00C41E55" w:rsidRPr="00DF5CD9" w:rsidRDefault="00C41E55" w:rsidP="00C4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5EA54FD" w14:textId="77777777" w:rsidR="00C41E55" w:rsidRPr="00DF5CD9" w:rsidRDefault="00C41E55" w:rsidP="00C41E5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29CB3698" w14:textId="77777777" w:rsidR="00C41E55" w:rsidRPr="00DF5CD9" w:rsidRDefault="00C41E55" w:rsidP="00C4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3FA2009" w14:textId="77777777" w:rsidR="00C41E55" w:rsidRPr="00DF5CD9" w:rsidRDefault="00C41E55" w:rsidP="00C41E5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DABE9A9" w14:textId="77777777" w:rsidR="00C41E55" w:rsidRPr="00DF5CD9" w:rsidRDefault="00C41E55" w:rsidP="00C41E5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72FE3EB" w14:textId="77777777" w:rsidR="00C41E55" w:rsidRPr="00DF5CD9" w:rsidRDefault="00C41E55" w:rsidP="00C41E5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3477AF2" w14:textId="77777777" w:rsidR="00C41E55" w:rsidRPr="00DF5CD9" w:rsidRDefault="00C41E55" w:rsidP="00C41E5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1844882F" w14:textId="77777777" w:rsidR="00C41E55" w:rsidRPr="00DF5CD9" w:rsidRDefault="00C41E55" w:rsidP="00C41E5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182926B4" w14:textId="511F00D4" w:rsidR="00C41E55" w:rsidRPr="00DF5CD9" w:rsidRDefault="00747A45" w:rsidP="00C41E55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460,634</w:t>
            </w:r>
          </w:p>
        </w:tc>
        <w:tc>
          <w:tcPr>
            <w:tcW w:w="180" w:type="dxa"/>
          </w:tcPr>
          <w:p w14:paraId="7DBE80A2" w14:textId="77777777" w:rsidR="00C41E55" w:rsidRPr="00DF5CD9" w:rsidRDefault="00C41E55" w:rsidP="00C41E5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059BE5E" w14:textId="620AA342" w:rsidR="00C41E55" w:rsidRPr="00DF5CD9" w:rsidRDefault="00C41E55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460,634</w:t>
            </w:r>
          </w:p>
        </w:tc>
        <w:tc>
          <w:tcPr>
            <w:tcW w:w="180" w:type="dxa"/>
          </w:tcPr>
          <w:p w14:paraId="5DE8C4D5" w14:textId="77777777" w:rsidR="00C41E55" w:rsidRPr="00DF5CD9" w:rsidRDefault="00C41E55" w:rsidP="00C41E55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5D4116B" w14:textId="1FDD02DA" w:rsidR="00C41E55" w:rsidRPr="00E400DE" w:rsidRDefault="00747A45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(294,343)</w:t>
            </w:r>
          </w:p>
        </w:tc>
        <w:tc>
          <w:tcPr>
            <w:tcW w:w="181" w:type="dxa"/>
          </w:tcPr>
          <w:p w14:paraId="73AD213E" w14:textId="77777777" w:rsidR="00C41E55" w:rsidRPr="00DF5CD9" w:rsidRDefault="00C41E55" w:rsidP="00C41E55">
            <w:pPr>
              <w:pStyle w:val="acctfourfigures"/>
              <w:tabs>
                <w:tab w:val="decimal" w:pos="551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53E12C87" w14:textId="77777777" w:rsidR="00C41E55" w:rsidRPr="00DF5CD9" w:rsidRDefault="00C41E55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F5CD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(294,343)</w:t>
            </w:r>
          </w:p>
        </w:tc>
        <w:tc>
          <w:tcPr>
            <w:tcW w:w="180" w:type="dxa"/>
          </w:tcPr>
          <w:p w14:paraId="00760B31" w14:textId="77777777" w:rsidR="00C41E55" w:rsidRPr="00DF5CD9" w:rsidRDefault="00C41E55" w:rsidP="00C41E55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B98099A" w14:textId="7B0383A2" w:rsidR="00C41E55" w:rsidRPr="00AD0250" w:rsidRDefault="00747A45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166,291</w:t>
            </w:r>
          </w:p>
        </w:tc>
        <w:tc>
          <w:tcPr>
            <w:tcW w:w="180" w:type="dxa"/>
          </w:tcPr>
          <w:p w14:paraId="22B538A2" w14:textId="77777777" w:rsidR="00C41E55" w:rsidRPr="00DF5CD9" w:rsidRDefault="00C41E55" w:rsidP="00C41E55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D4A5C12" w14:textId="1505A273" w:rsidR="00C41E55" w:rsidRPr="00DF5CD9" w:rsidRDefault="00C41E55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166,291</w:t>
            </w:r>
          </w:p>
        </w:tc>
        <w:tc>
          <w:tcPr>
            <w:tcW w:w="180" w:type="dxa"/>
          </w:tcPr>
          <w:p w14:paraId="48BAE160" w14:textId="77777777" w:rsidR="00C41E55" w:rsidRPr="00DF5CD9" w:rsidRDefault="00C41E55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464FA9D" w14:textId="0956DBFD" w:rsidR="00C41E55" w:rsidRPr="00DF5CD9" w:rsidRDefault="00747A45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152,612</w:t>
            </w:r>
          </w:p>
        </w:tc>
        <w:tc>
          <w:tcPr>
            <w:tcW w:w="180" w:type="dxa"/>
          </w:tcPr>
          <w:p w14:paraId="70EF3199" w14:textId="77777777" w:rsidR="00C41E55" w:rsidRPr="00DF5CD9" w:rsidRDefault="00C41E55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34EAF3F" w14:textId="05899F45" w:rsidR="00C41E55" w:rsidRPr="00DF5CD9" w:rsidRDefault="00C41E55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150,701</w:t>
            </w:r>
          </w:p>
        </w:tc>
      </w:tr>
    </w:tbl>
    <w:p w14:paraId="30DF3716" w14:textId="7E51070D" w:rsidR="00264181" w:rsidRDefault="00264181" w:rsidP="003D5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5A2216D" w14:textId="54197780" w:rsidR="00560711" w:rsidRDefault="00560711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4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การร่วมค้าจัดตั้งและดำเนินธุรกิจในประเทศอินโดนีเซีย และดำเนินธุรกิจหลักเกี่ยวกับการ</w:t>
      </w:r>
      <w:r w:rsidRPr="00BC0211">
        <w:rPr>
          <w:rFonts w:asciiTheme="majorBidi" w:hAnsiTheme="majorBidi" w:cstheme="majorBidi"/>
          <w:sz w:val="30"/>
          <w:szCs w:val="30"/>
          <w:cs/>
        </w:rPr>
        <w:t>ผลิตและจำหน่ายเครื่องดื่ม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7E91F8E" w14:textId="77777777" w:rsidR="00560711" w:rsidRDefault="00560711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6D2B86CF" w14:textId="43F8B7D2" w:rsidR="00D60EB9" w:rsidRDefault="00560711" w:rsidP="00180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15D71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6395ABB4" w14:textId="77777777" w:rsidR="0030574F" w:rsidRDefault="0030574F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277EE926" w14:textId="77777777" w:rsidR="00681217" w:rsidRDefault="00681217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3B900E3D" w14:textId="77777777" w:rsidR="00681217" w:rsidRDefault="00681217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430FF9A0" w14:textId="77777777" w:rsidR="00681217" w:rsidRDefault="00681217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2769873C" w14:textId="77777777" w:rsidR="00681217" w:rsidRDefault="00681217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15F4CCA1" w14:textId="77777777" w:rsidR="00681217" w:rsidRPr="00681217" w:rsidRDefault="00681217" w:rsidP="00681217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81217">
        <w:rPr>
          <w:rFonts w:asciiTheme="majorBidi" w:hAnsiTheme="majorBidi" w:cs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70FD9479" w14:textId="77777777" w:rsidR="00681217" w:rsidRDefault="00681217" w:rsidP="006812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012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94"/>
        <w:gridCol w:w="1530"/>
        <w:gridCol w:w="1081"/>
        <w:gridCol w:w="182"/>
        <w:gridCol w:w="720"/>
        <w:gridCol w:w="182"/>
        <w:gridCol w:w="720"/>
        <w:gridCol w:w="178"/>
        <w:gridCol w:w="723"/>
        <w:gridCol w:w="181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2"/>
        <w:gridCol w:w="718"/>
        <w:gridCol w:w="178"/>
        <w:gridCol w:w="723"/>
      </w:tblGrid>
      <w:tr w:rsidR="00681217" w:rsidRPr="005A5DED" w14:paraId="33024526" w14:textId="77777777" w:rsidTr="00681217">
        <w:trPr>
          <w:cantSplit/>
          <w:trHeight w:val="389"/>
        </w:trPr>
        <w:tc>
          <w:tcPr>
            <w:tcW w:w="2394" w:type="dxa"/>
          </w:tcPr>
          <w:p w14:paraId="4B35C9FC" w14:textId="77777777" w:rsidR="00681217" w:rsidRPr="005A5DED" w:rsidRDefault="00681217" w:rsidP="006141A0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11" w:type="dxa"/>
            <w:gridSpan w:val="2"/>
          </w:tcPr>
          <w:p w14:paraId="6992B544" w14:textId="77777777" w:rsidR="00681217" w:rsidRPr="005A5DED" w:rsidRDefault="00681217" w:rsidP="006141A0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3C40E10C" w14:textId="77777777" w:rsidR="00681217" w:rsidRPr="005A5DED" w:rsidRDefault="00681217" w:rsidP="006141A0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</w:tcPr>
          <w:p w14:paraId="2006600E" w14:textId="77777777" w:rsidR="00681217" w:rsidRPr="005A5DED" w:rsidRDefault="00681217" w:rsidP="006141A0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2F9FB2A2" w14:textId="77777777" w:rsidR="00681217" w:rsidRPr="005A5DED" w:rsidRDefault="00681217" w:rsidP="006141A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C94B783" w14:textId="77777777" w:rsidR="00681217" w:rsidRPr="005A5DED" w:rsidRDefault="00681217" w:rsidP="006141A0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050DB15" w14:textId="77777777" w:rsidR="00681217" w:rsidRPr="005A5DED" w:rsidRDefault="00681217" w:rsidP="006141A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5" w:type="dxa"/>
            <w:gridSpan w:val="15"/>
          </w:tcPr>
          <w:p w14:paraId="08F17AD7" w14:textId="77777777" w:rsidR="00681217" w:rsidRPr="005A5DED" w:rsidRDefault="00681217" w:rsidP="006141A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1217" w:rsidRPr="005A5DED" w14:paraId="58B75BF2" w14:textId="77777777" w:rsidTr="00681217">
        <w:trPr>
          <w:cantSplit/>
          <w:trHeight w:val="373"/>
        </w:trPr>
        <w:tc>
          <w:tcPr>
            <w:tcW w:w="2394" w:type="dxa"/>
          </w:tcPr>
          <w:p w14:paraId="7923A1BC" w14:textId="77777777" w:rsidR="00681217" w:rsidRPr="005A5DED" w:rsidRDefault="00681217" w:rsidP="006141A0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6700AED1" w14:textId="77777777" w:rsidR="00681217" w:rsidRPr="005A5DED" w:rsidRDefault="00681217" w:rsidP="006141A0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1" w:type="dxa"/>
          </w:tcPr>
          <w:p w14:paraId="62610C5A" w14:textId="77777777" w:rsidR="00681217" w:rsidRDefault="00681217" w:rsidP="00681217">
            <w:pPr>
              <w:tabs>
                <w:tab w:val="clear" w:pos="454"/>
                <w:tab w:val="decimal" w:pos="281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ประเทศที่</w:t>
            </w:r>
          </w:p>
          <w:p w14:paraId="203F7C24" w14:textId="480B5ABB" w:rsidR="00681217" w:rsidRPr="005A5DED" w:rsidRDefault="00681217" w:rsidP="00681217">
            <w:pPr>
              <w:tabs>
                <w:tab w:val="clear" w:pos="454"/>
                <w:tab w:val="decimal" w:pos="28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cs/>
              </w:rPr>
              <w:t>ดำเนิ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5A5DED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</w:p>
        </w:tc>
        <w:tc>
          <w:tcPr>
            <w:tcW w:w="182" w:type="dxa"/>
          </w:tcPr>
          <w:p w14:paraId="3E8A405A" w14:textId="77777777" w:rsidR="00681217" w:rsidRPr="005A5DED" w:rsidRDefault="00681217" w:rsidP="006141A0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2" w:type="dxa"/>
            <w:gridSpan w:val="3"/>
          </w:tcPr>
          <w:p w14:paraId="58D39D47" w14:textId="77777777" w:rsidR="00681217" w:rsidRPr="005A5DED" w:rsidRDefault="00681217" w:rsidP="006141A0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สัดส่วนความ</w:t>
            </w:r>
            <w:r w:rsidRPr="005A5D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A5DED">
              <w:rPr>
                <w:rFonts w:asciiTheme="majorBidi" w:hAnsiTheme="majorBidi" w:cstheme="maj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78" w:type="dxa"/>
          </w:tcPr>
          <w:p w14:paraId="49458BCD" w14:textId="77777777" w:rsidR="00681217" w:rsidRPr="005A5DED" w:rsidRDefault="00681217" w:rsidP="006141A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4" w:type="dxa"/>
            <w:gridSpan w:val="3"/>
          </w:tcPr>
          <w:p w14:paraId="0C111D9A" w14:textId="77777777" w:rsidR="00681217" w:rsidRPr="005A5DED" w:rsidRDefault="00681217" w:rsidP="006141A0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7A96687" w14:textId="77777777" w:rsidR="00681217" w:rsidRPr="005A5DED" w:rsidRDefault="00681217" w:rsidP="006141A0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08CF0AC2" w14:textId="77777777" w:rsidR="00681217" w:rsidRPr="005A5DED" w:rsidRDefault="00681217" w:rsidP="006141A0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9DC736C" w14:textId="77777777" w:rsidR="00681217" w:rsidRPr="005A5DED" w:rsidRDefault="00681217" w:rsidP="006141A0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9449986" w14:textId="77777777" w:rsidR="00681217" w:rsidRPr="005A5DED" w:rsidRDefault="00681217" w:rsidP="006141A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7C298BA" w14:textId="77777777" w:rsidR="00681217" w:rsidRPr="005A5DED" w:rsidRDefault="00681217" w:rsidP="006141A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F69D263" w14:textId="77777777" w:rsidR="00681217" w:rsidRPr="005A5DED" w:rsidRDefault="00681217" w:rsidP="006141A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9B9105C" w14:textId="77777777" w:rsidR="00681217" w:rsidRPr="005A5DED" w:rsidRDefault="00681217" w:rsidP="006141A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2" w:type="dxa"/>
          </w:tcPr>
          <w:p w14:paraId="3BB55E95" w14:textId="77777777" w:rsidR="00681217" w:rsidRPr="005A5DED" w:rsidRDefault="00681217" w:rsidP="006141A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19" w:type="dxa"/>
            <w:gridSpan w:val="3"/>
          </w:tcPr>
          <w:p w14:paraId="37FA46B5" w14:textId="77777777" w:rsidR="00681217" w:rsidRDefault="00681217" w:rsidP="006141A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77759A9" w14:textId="77777777" w:rsidR="00681217" w:rsidRPr="005A5DED" w:rsidRDefault="00681217" w:rsidP="006141A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สุทธิ</w:t>
            </w:r>
          </w:p>
        </w:tc>
      </w:tr>
      <w:tr w:rsidR="00681217" w:rsidRPr="005A5DED" w14:paraId="3E9A2DCD" w14:textId="77777777" w:rsidTr="00681217">
        <w:trPr>
          <w:cantSplit/>
          <w:trHeight w:val="373"/>
        </w:trPr>
        <w:tc>
          <w:tcPr>
            <w:tcW w:w="2394" w:type="dxa"/>
          </w:tcPr>
          <w:p w14:paraId="2AD1C3B9" w14:textId="77777777" w:rsidR="00681217" w:rsidRPr="005A5DED" w:rsidRDefault="00681217" w:rsidP="00681217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C4E4C39" w14:textId="77777777" w:rsidR="00681217" w:rsidRPr="005A5DED" w:rsidRDefault="00681217" w:rsidP="00681217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72CF1380" w14:textId="77777777" w:rsidR="00681217" w:rsidRPr="005A5DED" w:rsidRDefault="00681217" w:rsidP="00681217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0D2C0BD1" w14:textId="77777777" w:rsidR="00681217" w:rsidRPr="005A5DED" w:rsidRDefault="00681217" w:rsidP="00681217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5E59045C" w14:textId="77777777" w:rsidR="00681217" w:rsidRPr="00681217" w:rsidRDefault="00681217" w:rsidP="00681217">
            <w:pPr>
              <w:pStyle w:val="acctfourfigures"/>
              <w:tabs>
                <w:tab w:val="decimal" w:pos="278"/>
              </w:tabs>
              <w:spacing w:line="360" w:lineRule="exact"/>
              <w:ind w:left="-86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12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</w:p>
          <w:p w14:paraId="6DCDFD35" w14:textId="180934A3" w:rsidR="00681217" w:rsidRPr="005A5DED" w:rsidRDefault="00681217" w:rsidP="00681217">
            <w:pPr>
              <w:pStyle w:val="acctfourfigures"/>
              <w:tabs>
                <w:tab w:val="clear" w:pos="765"/>
                <w:tab w:val="decimal" w:pos="278"/>
              </w:tabs>
              <w:spacing w:line="360" w:lineRule="exact"/>
              <w:ind w:left="-86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1217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2" w:type="dxa"/>
          </w:tcPr>
          <w:p w14:paraId="1277C182" w14:textId="77777777" w:rsidR="00681217" w:rsidRPr="005A5DED" w:rsidRDefault="00681217" w:rsidP="00681217">
            <w:pPr>
              <w:pStyle w:val="acctfourfigures"/>
              <w:tabs>
                <w:tab w:val="decimal" w:pos="551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7475765" w14:textId="6993CB77" w:rsidR="00681217" w:rsidRPr="00681217" w:rsidRDefault="00681217" w:rsidP="00681217">
            <w:pPr>
              <w:pStyle w:val="acctfourfigures"/>
              <w:tabs>
                <w:tab w:val="decimal" w:pos="279"/>
              </w:tabs>
              <w:spacing w:line="360" w:lineRule="exact"/>
              <w:ind w:left="-86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12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68121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26F075E4" w14:textId="77777777" w:rsidR="00681217" w:rsidRPr="005A5DED" w:rsidRDefault="00681217" w:rsidP="00681217">
            <w:pPr>
              <w:pStyle w:val="acctfourfigures"/>
              <w:tabs>
                <w:tab w:val="decimal" w:pos="551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14:paraId="365AFA43" w14:textId="77777777" w:rsidR="00681217" w:rsidRPr="00681217" w:rsidRDefault="00681217" w:rsidP="00681217">
            <w:pPr>
              <w:pStyle w:val="acctfourfigures"/>
              <w:tabs>
                <w:tab w:val="decimal" w:pos="278"/>
              </w:tabs>
              <w:spacing w:line="360" w:lineRule="exact"/>
              <w:ind w:left="-86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12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</w:p>
          <w:p w14:paraId="71E76825" w14:textId="5B3FBA13" w:rsidR="00681217" w:rsidRPr="005A5DED" w:rsidRDefault="00681217" w:rsidP="00681217">
            <w:pPr>
              <w:pStyle w:val="acctfourfigures"/>
              <w:tabs>
                <w:tab w:val="clear" w:pos="765"/>
                <w:tab w:val="decimal" w:pos="274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121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1" w:type="dxa"/>
          </w:tcPr>
          <w:p w14:paraId="559335BF" w14:textId="77777777" w:rsidR="00681217" w:rsidRPr="005A5DED" w:rsidRDefault="00681217" w:rsidP="00681217">
            <w:pPr>
              <w:pStyle w:val="acctfourfigures"/>
              <w:tabs>
                <w:tab w:val="decimal" w:pos="551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B81C638" w14:textId="36D24DA9" w:rsidR="00681217" w:rsidRPr="00681217" w:rsidRDefault="00681217" w:rsidP="00681217">
            <w:pPr>
              <w:pStyle w:val="acctfourfigures"/>
              <w:tabs>
                <w:tab w:val="decimal" w:pos="276"/>
              </w:tabs>
              <w:spacing w:line="360" w:lineRule="exact"/>
              <w:ind w:left="-86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12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68121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C9E000E" w14:textId="77777777" w:rsidR="00681217" w:rsidRPr="005A5DED" w:rsidRDefault="00681217" w:rsidP="00681217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2F427B6C" w14:textId="77777777" w:rsidR="00681217" w:rsidRPr="00681217" w:rsidRDefault="00681217" w:rsidP="00681217">
            <w:pPr>
              <w:pStyle w:val="acctfourfigures"/>
              <w:tabs>
                <w:tab w:val="decimal" w:pos="278"/>
              </w:tabs>
              <w:spacing w:line="360" w:lineRule="exact"/>
              <w:ind w:left="-86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12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</w:p>
          <w:p w14:paraId="2474C4EC" w14:textId="2485A6B1" w:rsidR="00681217" w:rsidRPr="005A5DED" w:rsidRDefault="00681217" w:rsidP="00681217">
            <w:pPr>
              <w:pStyle w:val="acctfourfigures"/>
              <w:tabs>
                <w:tab w:val="clear" w:pos="765"/>
                <w:tab w:val="decimal" w:pos="278"/>
              </w:tabs>
              <w:spacing w:line="360" w:lineRule="exact"/>
              <w:ind w:left="-86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121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2EB34F2D" w14:textId="77777777" w:rsidR="00681217" w:rsidRPr="00681217" w:rsidRDefault="00681217" w:rsidP="00681217">
            <w:pPr>
              <w:pStyle w:val="acctfourfigures"/>
              <w:tabs>
                <w:tab w:val="decimal" w:pos="551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2FF14917" w14:textId="3658A094" w:rsidR="00681217" w:rsidRPr="00681217" w:rsidRDefault="00681217" w:rsidP="00681217">
            <w:pPr>
              <w:pStyle w:val="acctfourfigures"/>
              <w:tabs>
                <w:tab w:val="decimal" w:pos="278"/>
              </w:tabs>
              <w:spacing w:line="360" w:lineRule="exact"/>
              <w:ind w:left="-86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12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68121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68DC5BB" w14:textId="77777777" w:rsidR="00681217" w:rsidRPr="005A5DED" w:rsidRDefault="00681217" w:rsidP="00681217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0847B848" w14:textId="77777777" w:rsidR="00681217" w:rsidRPr="00681217" w:rsidRDefault="00681217" w:rsidP="00681217">
            <w:pPr>
              <w:pStyle w:val="acctfourfigures"/>
              <w:tabs>
                <w:tab w:val="decimal" w:pos="278"/>
              </w:tabs>
              <w:spacing w:line="360" w:lineRule="exact"/>
              <w:ind w:left="-86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12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</w:p>
          <w:p w14:paraId="17E770A0" w14:textId="42756225" w:rsidR="00681217" w:rsidRPr="005A5DED" w:rsidRDefault="00681217" w:rsidP="00681217">
            <w:pPr>
              <w:pStyle w:val="acctfourfigures"/>
              <w:tabs>
                <w:tab w:val="clear" w:pos="765"/>
                <w:tab w:val="decimal" w:pos="184"/>
              </w:tabs>
              <w:spacing w:line="360" w:lineRule="exact"/>
              <w:ind w:left="-86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121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24D86DDD" w14:textId="77777777" w:rsidR="00681217" w:rsidRPr="005A5DED" w:rsidRDefault="00681217" w:rsidP="00681217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1DFB728E" w14:textId="2C4303ED" w:rsidR="00681217" w:rsidRPr="00681217" w:rsidRDefault="00681217" w:rsidP="00681217">
            <w:pPr>
              <w:pStyle w:val="acctfourfigures"/>
              <w:tabs>
                <w:tab w:val="decimal" w:pos="278"/>
              </w:tabs>
              <w:spacing w:line="360" w:lineRule="exact"/>
              <w:ind w:left="-86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12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68121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52667F10" w14:textId="77777777" w:rsidR="00681217" w:rsidRPr="005A5DED" w:rsidRDefault="00681217" w:rsidP="00681217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8" w:type="dxa"/>
            <w:vAlign w:val="center"/>
          </w:tcPr>
          <w:p w14:paraId="37BB4050" w14:textId="77777777" w:rsidR="00681217" w:rsidRPr="00681217" w:rsidRDefault="00681217" w:rsidP="00681217">
            <w:pPr>
              <w:pStyle w:val="acctfourfigures"/>
              <w:tabs>
                <w:tab w:val="decimal" w:pos="278"/>
              </w:tabs>
              <w:spacing w:line="360" w:lineRule="exact"/>
              <w:ind w:left="-86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12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</w:p>
          <w:p w14:paraId="41255B9C" w14:textId="259EFCC1" w:rsidR="00681217" w:rsidRPr="005A5DED" w:rsidRDefault="00681217" w:rsidP="00681217">
            <w:pPr>
              <w:pStyle w:val="acctfourfigures"/>
              <w:tabs>
                <w:tab w:val="clear" w:pos="765"/>
                <w:tab w:val="decimal" w:pos="180"/>
              </w:tabs>
              <w:spacing w:line="360" w:lineRule="exact"/>
              <w:ind w:left="-86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121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14:paraId="51383E7F" w14:textId="77777777" w:rsidR="00681217" w:rsidRPr="005A5DED" w:rsidRDefault="00681217" w:rsidP="00681217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3" w:type="dxa"/>
          </w:tcPr>
          <w:p w14:paraId="75C26B45" w14:textId="5F533AB9" w:rsidR="00681217" w:rsidRPr="00681217" w:rsidRDefault="00681217" w:rsidP="00681217">
            <w:pPr>
              <w:pStyle w:val="acctfourfigures"/>
              <w:tabs>
                <w:tab w:val="decimal" w:pos="278"/>
              </w:tabs>
              <w:spacing w:line="360" w:lineRule="exact"/>
              <w:ind w:left="-86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12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68121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681217" w:rsidRPr="005A5DED" w14:paraId="45CC6B91" w14:textId="77777777" w:rsidTr="00681217">
        <w:trPr>
          <w:cantSplit/>
          <w:trHeight w:val="373"/>
        </w:trPr>
        <w:tc>
          <w:tcPr>
            <w:tcW w:w="2394" w:type="dxa"/>
          </w:tcPr>
          <w:p w14:paraId="0D4F2B8F" w14:textId="77777777" w:rsidR="00681217" w:rsidRPr="005A5DED" w:rsidRDefault="00681217" w:rsidP="00681217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146BBDB" w14:textId="77777777" w:rsidR="00681217" w:rsidRPr="005A5DED" w:rsidRDefault="00681217" w:rsidP="00681217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01A18F2A" w14:textId="77777777" w:rsidR="00681217" w:rsidRPr="005A5DED" w:rsidRDefault="00681217" w:rsidP="00681217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2DFDE020" w14:textId="77777777" w:rsidR="00681217" w:rsidRPr="005A5DED" w:rsidRDefault="00681217" w:rsidP="00681217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7F8C095C" w14:textId="303ABF25" w:rsidR="00681217" w:rsidRPr="005A5DED" w:rsidRDefault="00681217" w:rsidP="00681217">
            <w:pPr>
              <w:pStyle w:val="acctfourfigures"/>
              <w:tabs>
                <w:tab w:val="clear" w:pos="765"/>
                <w:tab w:val="decimal" w:pos="278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746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2" w:type="dxa"/>
          </w:tcPr>
          <w:p w14:paraId="3A4FFCAE" w14:textId="77777777" w:rsidR="00681217" w:rsidRPr="005A5DED" w:rsidRDefault="00681217" w:rsidP="00681217">
            <w:pPr>
              <w:pStyle w:val="acctfourfigures"/>
              <w:tabs>
                <w:tab w:val="decimal" w:pos="551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99D70CF" w14:textId="67BC7CC9" w:rsidR="00681217" w:rsidRPr="005A5DED" w:rsidRDefault="00681217" w:rsidP="00681217">
            <w:pPr>
              <w:pStyle w:val="acctfourfigures"/>
              <w:tabs>
                <w:tab w:val="clear" w:pos="765"/>
                <w:tab w:val="decimal" w:pos="279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256</w:t>
            </w:r>
            <w:r w:rsidR="00746CB5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78" w:type="dxa"/>
          </w:tcPr>
          <w:p w14:paraId="17FD87A0" w14:textId="77777777" w:rsidR="00681217" w:rsidRPr="005A5DED" w:rsidRDefault="00681217" w:rsidP="00681217">
            <w:pPr>
              <w:pStyle w:val="acctfourfigures"/>
              <w:tabs>
                <w:tab w:val="decimal" w:pos="551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14:paraId="7448B11B" w14:textId="7D47EDDE" w:rsidR="00681217" w:rsidRPr="005A5DED" w:rsidRDefault="00681217" w:rsidP="00681217">
            <w:pPr>
              <w:pStyle w:val="acctfourfigures"/>
              <w:tabs>
                <w:tab w:val="clear" w:pos="765"/>
                <w:tab w:val="decimal" w:pos="274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746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1" w:type="dxa"/>
          </w:tcPr>
          <w:p w14:paraId="23BF4A8D" w14:textId="77777777" w:rsidR="00681217" w:rsidRPr="005A5DED" w:rsidRDefault="00681217" w:rsidP="00681217">
            <w:pPr>
              <w:pStyle w:val="acctfourfigures"/>
              <w:tabs>
                <w:tab w:val="decimal" w:pos="551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C9BD2DE" w14:textId="2588CEDF" w:rsidR="00681217" w:rsidRPr="005A5DED" w:rsidRDefault="00681217" w:rsidP="00681217">
            <w:pPr>
              <w:pStyle w:val="acctfourfigures"/>
              <w:tabs>
                <w:tab w:val="clear" w:pos="765"/>
                <w:tab w:val="decimal" w:pos="276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256</w:t>
            </w:r>
            <w:r w:rsidR="00746CB5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</w:tcPr>
          <w:p w14:paraId="00F59214" w14:textId="77777777" w:rsidR="00681217" w:rsidRPr="005A5DED" w:rsidRDefault="00681217" w:rsidP="00681217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67F1AD74" w14:textId="7E8948EE" w:rsidR="00681217" w:rsidRPr="005A5DED" w:rsidRDefault="00681217" w:rsidP="00681217">
            <w:pPr>
              <w:pStyle w:val="acctfourfigures"/>
              <w:tabs>
                <w:tab w:val="clear" w:pos="765"/>
                <w:tab w:val="decimal" w:pos="278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746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D983114" w14:textId="77777777" w:rsidR="00681217" w:rsidRPr="005A5DED" w:rsidRDefault="00681217" w:rsidP="00681217">
            <w:pPr>
              <w:pStyle w:val="acctfourfigures"/>
              <w:tabs>
                <w:tab w:val="decimal" w:pos="551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29FADD3" w14:textId="224666D1" w:rsidR="00681217" w:rsidRPr="005A5DED" w:rsidRDefault="00681217" w:rsidP="00681217">
            <w:pPr>
              <w:pStyle w:val="acctfourfigures"/>
              <w:tabs>
                <w:tab w:val="clear" w:pos="765"/>
                <w:tab w:val="decimal" w:pos="2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256</w:t>
            </w:r>
            <w:r w:rsidR="00746CB5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</w:tcPr>
          <w:p w14:paraId="12DC3E2A" w14:textId="77777777" w:rsidR="00681217" w:rsidRPr="005A5DED" w:rsidRDefault="00681217" w:rsidP="00681217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264981D0" w14:textId="04516FB5" w:rsidR="00681217" w:rsidRPr="005A5DED" w:rsidRDefault="00681217" w:rsidP="00681217">
            <w:pPr>
              <w:pStyle w:val="acctfourfigures"/>
              <w:tabs>
                <w:tab w:val="clear" w:pos="765"/>
                <w:tab w:val="decimal" w:pos="184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746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D05D703" w14:textId="77777777" w:rsidR="00681217" w:rsidRPr="005A5DED" w:rsidRDefault="00681217" w:rsidP="00681217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14166EC0" w14:textId="36A2C403" w:rsidR="00681217" w:rsidRPr="005A5DED" w:rsidRDefault="00681217" w:rsidP="00681217">
            <w:pPr>
              <w:pStyle w:val="acctfourfigures"/>
              <w:tabs>
                <w:tab w:val="clear" w:pos="765"/>
                <w:tab w:val="decimal" w:pos="186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256</w:t>
            </w:r>
            <w:r w:rsidR="00746CB5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82" w:type="dxa"/>
          </w:tcPr>
          <w:p w14:paraId="3BA37B84" w14:textId="77777777" w:rsidR="00681217" w:rsidRPr="005A5DED" w:rsidRDefault="00681217" w:rsidP="00681217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8" w:type="dxa"/>
            <w:vAlign w:val="center"/>
          </w:tcPr>
          <w:p w14:paraId="09C64089" w14:textId="34A79DD1" w:rsidR="00681217" w:rsidRPr="005A5DED" w:rsidRDefault="00681217" w:rsidP="00681217">
            <w:pPr>
              <w:pStyle w:val="acctfourfigures"/>
              <w:tabs>
                <w:tab w:val="clear" w:pos="765"/>
                <w:tab w:val="decimal" w:pos="180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746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15A6897C" w14:textId="77777777" w:rsidR="00681217" w:rsidRPr="005A5DED" w:rsidRDefault="00681217" w:rsidP="00681217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3" w:type="dxa"/>
          </w:tcPr>
          <w:p w14:paraId="30F518FD" w14:textId="3E919D9D" w:rsidR="00681217" w:rsidRPr="005A5DED" w:rsidRDefault="00681217" w:rsidP="00681217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256</w:t>
            </w:r>
            <w:r w:rsidR="00746CB5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7</w:t>
            </w:r>
          </w:p>
        </w:tc>
      </w:tr>
      <w:tr w:rsidR="00681217" w:rsidRPr="005A5DED" w14:paraId="136F93B8" w14:textId="77777777" w:rsidTr="00681217">
        <w:trPr>
          <w:cantSplit/>
          <w:trHeight w:val="373"/>
        </w:trPr>
        <w:tc>
          <w:tcPr>
            <w:tcW w:w="2394" w:type="dxa"/>
          </w:tcPr>
          <w:p w14:paraId="4E47625B" w14:textId="77777777" w:rsidR="00681217" w:rsidRPr="005A5DED" w:rsidRDefault="00681217" w:rsidP="00681217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3951E3E" w14:textId="77777777" w:rsidR="00681217" w:rsidRPr="005A5DED" w:rsidRDefault="00681217" w:rsidP="00681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AB5FA8E" w14:textId="77777777" w:rsidR="00681217" w:rsidRPr="005A5DED" w:rsidRDefault="00681217" w:rsidP="00681217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2259DEBF" w14:textId="77777777" w:rsidR="00681217" w:rsidRPr="005A5DED" w:rsidRDefault="00681217" w:rsidP="00681217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2" w:type="dxa"/>
            <w:gridSpan w:val="3"/>
          </w:tcPr>
          <w:p w14:paraId="6CC311F6" w14:textId="77777777" w:rsidR="00681217" w:rsidRPr="005A5DED" w:rsidRDefault="00681217" w:rsidP="00681217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81CB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8" w:type="dxa"/>
          </w:tcPr>
          <w:p w14:paraId="1294FCA3" w14:textId="77777777" w:rsidR="00681217" w:rsidRPr="005A5DED" w:rsidRDefault="00681217" w:rsidP="0068121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5" w:type="dxa"/>
            <w:gridSpan w:val="15"/>
          </w:tcPr>
          <w:p w14:paraId="78ACACD6" w14:textId="77777777" w:rsidR="00681217" w:rsidRPr="005A5DED" w:rsidRDefault="00681217" w:rsidP="00681217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656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81217" w:rsidRPr="005A5DED" w14:paraId="421017CB" w14:textId="77777777" w:rsidTr="00681217">
        <w:trPr>
          <w:cantSplit/>
          <w:trHeight w:val="373"/>
        </w:trPr>
        <w:tc>
          <w:tcPr>
            <w:tcW w:w="2394" w:type="dxa"/>
          </w:tcPr>
          <w:p w14:paraId="3A82A4A1" w14:textId="77777777" w:rsidR="00681217" w:rsidRPr="005A5DED" w:rsidRDefault="00681217" w:rsidP="00681217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5D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</w:t>
            </w:r>
            <w:r w:rsidRPr="005A5D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ทางตรงในประเทศ</w:t>
            </w:r>
          </w:p>
        </w:tc>
        <w:tc>
          <w:tcPr>
            <w:tcW w:w="1530" w:type="dxa"/>
          </w:tcPr>
          <w:p w14:paraId="40F28377" w14:textId="77777777" w:rsidR="00681217" w:rsidRPr="005A5DED" w:rsidRDefault="00681217" w:rsidP="00681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2AA30F1" w14:textId="77777777" w:rsidR="00681217" w:rsidRPr="005A5DED" w:rsidRDefault="00681217" w:rsidP="00681217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462456AE" w14:textId="77777777" w:rsidR="00681217" w:rsidRPr="005A5DED" w:rsidRDefault="00681217" w:rsidP="00681217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2" w:type="dxa"/>
            <w:gridSpan w:val="3"/>
          </w:tcPr>
          <w:p w14:paraId="7B1E35D6" w14:textId="77777777" w:rsidR="00681217" w:rsidRPr="00C81CBE" w:rsidRDefault="00681217" w:rsidP="00681217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510450C5" w14:textId="77777777" w:rsidR="00681217" w:rsidRPr="005A5DED" w:rsidRDefault="00681217" w:rsidP="0068121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5" w:type="dxa"/>
            <w:gridSpan w:val="15"/>
          </w:tcPr>
          <w:p w14:paraId="2D9B837D" w14:textId="77777777" w:rsidR="00681217" w:rsidRPr="000C656D" w:rsidRDefault="00681217" w:rsidP="00681217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746CB5" w:rsidRPr="005A5DED" w14:paraId="7E0CD18C" w14:textId="77777777" w:rsidTr="00681217">
        <w:trPr>
          <w:cantSplit/>
          <w:trHeight w:val="373"/>
        </w:trPr>
        <w:tc>
          <w:tcPr>
            <w:tcW w:w="2394" w:type="dxa"/>
          </w:tcPr>
          <w:p w14:paraId="7E6DA839" w14:textId="77777777" w:rsidR="00746CB5" w:rsidRPr="005A5DED" w:rsidRDefault="00746CB5" w:rsidP="00746CB5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อิชิตัน เพาเวอร์ จำกัด</w:t>
            </w:r>
          </w:p>
        </w:tc>
        <w:tc>
          <w:tcPr>
            <w:tcW w:w="1530" w:type="dxa"/>
          </w:tcPr>
          <w:p w14:paraId="4FDB9EF9" w14:textId="77777777" w:rsidR="00746CB5" w:rsidRPr="00DE69EC" w:rsidRDefault="00746CB5" w:rsidP="00746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E69E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</w:t>
            </w:r>
            <w:r w:rsidRPr="00DE69EC">
              <w:rPr>
                <w:rFonts w:asciiTheme="majorBidi" w:hAnsiTheme="majorBidi" w:cstheme="majorBidi" w:hint="cs"/>
                <w:sz w:val="28"/>
                <w:szCs w:val="28"/>
                <w:cs/>
              </w:rPr>
              <w:t>ย</w:t>
            </w:r>
            <w:r w:rsidRPr="00DE69E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1081" w:type="dxa"/>
          </w:tcPr>
          <w:p w14:paraId="376E917F" w14:textId="77777777" w:rsidR="00746CB5" w:rsidRPr="00DE69EC" w:rsidRDefault="00746CB5" w:rsidP="00746CB5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E69EC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82" w:type="dxa"/>
          </w:tcPr>
          <w:p w14:paraId="27D08337" w14:textId="77777777" w:rsidR="00746CB5" w:rsidRPr="005A5DED" w:rsidRDefault="00746CB5" w:rsidP="00746CB5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</w:tcPr>
          <w:p w14:paraId="054692CD" w14:textId="0B27077C" w:rsidR="00746CB5" w:rsidRPr="005A5DED" w:rsidRDefault="00746CB5" w:rsidP="00746CB5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F7A7053" w14:textId="77777777" w:rsidR="00746CB5" w:rsidRPr="005A5DED" w:rsidRDefault="00746CB5" w:rsidP="00746CB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73426A7" w14:textId="77777777" w:rsidR="00746CB5" w:rsidRPr="00004DE8" w:rsidRDefault="00746CB5" w:rsidP="00746CB5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04DE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178" w:type="dxa"/>
          </w:tcPr>
          <w:p w14:paraId="46BB89F1" w14:textId="77777777" w:rsidR="00746CB5" w:rsidRPr="005A5DED" w:rsidRDefault="00746CB5" w:rsidP="00746CB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</w:tcPr>
          <w:p w14:paraId="23A7C203" w14:textId="3D8F2844" w:rsidR="00746CB5" w:rsidRPr="00746CB5" w:rsidRDefault="00746CB5" w:rsidP="00746CB5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75CAB04C" w14:textId="77777777" w:rsidR="00746CB5" w:rsidRPr="00004DE8" w:rsidRDefault="00746CB5" w:rsidP="00746CB5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</w:tcPr>
          <w:p w14:paraId="7BDA5130" w14:textId="77777777" w:rsidR="00746CB5" w:rsidRPr="00004DE8" w:rsidRDefault="00746CB5" w:rsidP="00746CB5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76,000</w:t>
            </w:r>
          </w:p>
        </w:tc>
        <w:tc>
          <w:tcPr>
            <w:tcW w:w="180" w:type="dxa"/>
          </w:tcPr>
          <w:p w14:paraId="016988C4" w14:textId="77777777" w:rsidR="00746CB5" w:rsidRPr="00004DE8" w:rsidRDefault="00746CB5" w:rsidP="00746CB5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8B07116" w14:textId="6A9DA4D8" w:rsidR="00746CB5" w:rsidRPr="00004DE8" w:rsidRDefault="00746CB5" w:rsidP="00746CB5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EF4770" w14:textId="77777777" w:rsidR="00746CB5" w:rsidRPr="00004DE8" w:rsidRDefault="00746CB5" w:rsidP="00746CB5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D946EF2" w14:textId="77777777" w:rsidR="00746CB5" w:rsidRPr="00004DE8" w:rsidRDefault="00746CB5" w:rsidP="00746CB5">
            <w:pPr>
              <w:tabs>
                <w:tab w:val="clear" w:pos="454"/>
                <w:tab w:val="clear" w:pos="680"/>
                <w:tab w:val="decimal" w:pos="281"/>
                <w:tab w:val="left" w:pos="458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04DE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76,000</w:t>
            </w:r>
          </w:p>
        </w:tc>
        <w:tc>
          <w:tcPr>
            <w:tcW w:w="180" w:type="dxa"/>
          </w:tcPr>
          <w:p w14:paraId="42714342" w14:textId="77777777" w:rsidR="00746CB5" w:rsidRPr="00004DE8" w:rsidRDefault="00746CB5" w:rsidP="00746CB5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E2E12DF" w14:textId="626CCA18" w:rsidR="00746CB5" w:rsidRPr="00004DE8" w:rsidRDefault="00746CB5" w:rsidP="00746CB5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896AAF6" w14:textId="77777777" w:rsidR="00746CB5" w:rsidRPr="00004DE8" w:rsidRDefault="00746CB5" w:rsidP="00746CB5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72970D0" w14:textId="77777777" w:rsidR="00746CB5" w:rsidRPr="005A5DED" w:rsidRDefault="00746CB5" w:rsidP="00746CB5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4DE8">
              <w:rPr>
                <w:rFonts w:asciiTheme="majorBidi" w:hAnsiTheme="majorBidi" w:cstheme="majorBidi"/>
                <w:sz w:val="28"/>
                <w:szCs w:val="28"/>
              </w:rPr>
              <w:t>(76,000)</w:t>
            </w:r>
          </w:p>
        </w:tc>
        <w:tc>
          <w:tcPr>
            <w:tcW w:w="182" w:type="dxa"/>
          </w:tcPr>
          <w:p w14:paraId="3BD9C669" w14:textId="77777777" w:rsidR="00746CB5" w:rsidRPr="005A5DED" w:rsidRDefault="00746CB5" w:rsidP="00746CB5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14:paraId="2C9D84BC" w14:textId="77777777" w:rsidR="00746CB5" w:rsidRPr="005A5DED" w:rsidRDefault="00746CB5" w:rsidP="00746CB5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1F9EAED" w14:textId="77777777" w:rsidR="00746CB5" w:rsidRPr="005A5DED" w:rsidRDefault="00746CB5" w:rsidP="00746CB5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5BB65CA3" w14:textId="77777777" w:rsidR="00746CB5" w:rsidRPr="005A5DED" w:rsidRDefault="00746CB5" w:rsidP="00746CB5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D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46CB5" w:rsidRPr="005A5DED" w14:paraId="4F75B0BF" w14:textId="77777777" w:rsidTr="00681217">
        <w:trPr>
          <w:cantSplit/>
          <w:trHeight w:val="326"/>
        </w:trPr>
        <w:tc>
          <w:tcPr>
            <w:tcW w:w="2394" w:type="dxa"/>
          </w:tcPr>
          <w:p w14:paraId="4CCFDD1F" w14:textId="77777777" w:rsidR="00746CB5" w:rsidRPr="005A5DED" w:rsidRDefault="00746CB5" w:rsidP="00746CB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5D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5D62D270" w14:textId="77777777" w:rsidR="00746CB5" w:rsidRPr="000432D6" w:rsidRDefault="00746CB5" w:rsidP="00746CB5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3300D45" w14:textId="77777777" w:rsidR="00746CB5" w:rsidRPr="005A5DED" w:rsidRDefault="00746CB5" w:rsidP="00746CB5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5579F033" w14:textId="77777777" w:rsidR="00746CB5" w:rsidRPr="005A5DED" w:rsidRDefault="00746CB5" w:rsidP="00746CB5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</w:tcPr>
          <w:p w14:paraId="4200B017" w14:textId="77777777" w:rsidR="00746CB5" w:rsidRPr="005A5DED" w:rsidRDefault="00746CB5" w:rsidP="00746CB5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2F703AD9" w14:textId="77777777" w:rsidR="00746CB5" w:rsidRPr="005A5DED" w:rsidRDefault="00746CB5" w:rsidP="00746CB5">
            <w:pPr>
              <w:pStyle w:val="acctfourfigures"/>
              <w:tabs>
                <w:tab w:val="decimal" w:pos="551"/>
                <w:tab w:val="decimal" w:pos="594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F8E5E29" w14:textId="77777777" w:rsidR="00746CB5" w:rsidRPr="005A5DED" w:rsidRDefault="00746CB5" w:rsidP="00746CB5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3BF481A" w14:textId="77777777" w:rsidR="00746CB5" w:rsidRPr="005A5DED" w:rsidRDefault="00746CB5" w:rsidP="00746CB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</w:tcPr>
          <w:p w14:paraId="2C3DD501" w14:textId="77777777" w:rsidR="00746CB5" w:rsidRPr="005A5DED" w:rsidRDefault="00746CB5" w:rsidP="00746CB5">
            <w:pPr>
              <w:pStyle w:val="acctfourfigures"/>
              <w:tabs>
                <w:tab w:val="clear" w:pos="765"/>
                <w:tab w:val="decimal" w:pos="45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</w:tcPr>
          <w:p w14:paraId="5B214CBF" w14:textId="77777777" w:rsidR="00746CB5" w:rsidRPr="005A5DED" w:rsidRDefault="00746CB5" w:rsidP="00746CB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78A1CDF" w14:textId="77777777" w:rsidR="00746CB5" w:rsidRPr="005A5DED" w:rsidRDefault="00746CB5" w:rsidP="00746CB5">
            <w:pPr>
              <w:pStyle w:val="acctfourfigures"/>
              <w:tabs>
                <w:tab w:val="clear" w:pos="765"/>
                <w:tab w:val="decimal" w:pos="445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882568C" w14:textId="77777777" w:rsidR="00746CB5" w:rsidRPr="005A5DED" w:rsidRDefault="00746CB5" w:rsidP="00746CB5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B3F3A43" w14:textId="25D3452C" w:rsidR="00746CB5" w:rsidRPr="005A5DED" w:rsidRDefault="00746CB5" w:rsidP="00746CB5">
            <w:pPr>
              <w:pStyle w:val="acctfourfigures"/>
              <w:tabs>
                <w:tab w:val="clear" w:pos="765"/>
                <w:tab w:val="decimal" w:pos="56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49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AAEA7E" w14:textId="77777777" w:rsidR="00746CB5" w:rsidRPr="005A5DED" w:rsidRDefault="00746CB5" w:rsidP="00746CB5">
            <w:pPr>
              <w:pStyle w:val="acctfourfigures"/>
              <w:tabs>
                <w:tab w:val="decimal" w:pos="54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EF2A88F" w14:textId="77777777" w:rsidR="00746CB5" w:rsidRPr="00CD7A45" w:rsidRDefault="00746CB5" w:rsidP="00746CB5">
            <w:pPr>
              <w:tabs>
                <w:tab w:val="clear" w:pos="680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D7A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76,000</w:t>
            </w:r>
          </w:p>
        </w:tc>
        <w:tc>
          <w:tcPr>
            <w:tcW w:w="180" w:type="dxa"/>
          </w:tcPr>
          <w:p w14:paraId="4E39460C" w14:textId="77777777" w:rsidR="00746CB5" w:rsidRPr="005A5DED" w:rsidRDefault="00746CB5" w:rsidP="00746CB5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6411ADF" w14:textId="17F1856D" w:rsidR="00746CB5" w:rsidRPr="005A5DED" w:rsidRDefault="00746CB5" w:rsidP="00746CB5">
            <w:pPr>
              <w:pStyle w:val="acctfourfigures"/>
              <w:tabs>
                <w:tab w:val="clear" w:pos="765"/>
                <w:tab w:val="decimal" w:pos="556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49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AB08EB1" w14:textId="77777777" w:rsidR="00746CB5" w:rsidRPr="005A5DED" w:rsidRDefault="00746CB5" w:rsidP="00746CB5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25EE030" w14:textId="77777777" w:rsidR="00746CB5" w:rsidRPr="00F349A8" w:rsidRDefault="00746CB5" w:rsidP="00746CB5">
            <w:pPr>
              <w:pStyle w:val="acctfourfigures"/>
              <w:tabs>
                <w:tab w:val="clear" w:pos="765"/>
                <w:tab w:val="decimal" w:pos="546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5D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(76,000)</w:t>
            </w:r>
          </w:p>
        </w:tc>
        <w:tc>
          <w:tcPr>
            <w:tcW w:w="182" w:type="dxa"/>
          </w:tcPr>
          <w:p w14:paraId="7CCB5AA4" w14:textId="77777777" w:rsidR="00746CB5" w:rsidRPr="00F349A8" w:rsidRDefault="00746CB5" w:rsidP="00746CB5">
            <w:pPr>
              <w:pStyle w:val="acctfourfigures"/>
              <w:tabs>
                <w:tab w:val="clear" w:pos="765"/>
                <w:tab w:val="decimal" w:pos="445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</w:tcPr>
          <w:p w14:paraId="2061312D" w14:textId="77777777" w:rsidR="00746CB5" w:rsidRPr="00F349A8" w:rsidRDefault="00746CB5" w:rsidP="00746CB5">
            <w:pPr>
              <w:pStyle w:val="acctfourfigures"/>
              <w:tabs>
                <w:tab w:val="clear" w:pos="765"/>
                <w:tab w:val="decimal" w:pos="556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349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BA85EE4" w14:textId="77777777" w:rsidR="00746CB5" w:rsidRPr="00F349A8" w:rsidRDefault="00746CB5" w:rsidP="00746CB5">
            <w:pPr>
              <w:pStyle w:val="acctfourfigures"/>
              <w:tabs>
                <w:tab w:val="clear" w:pos="765"/>
                <w:tab w:val="decimal" w:pos="445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14:paraId="154D3EFA" w14:textId="77777777" w:rsidR="00746CB5" w:rsidRPr="00F349A8" w:rsidRDefault="00746CB5" w:rsidP="00746CB5">
            <w:pPr>
              <w:pStyle w:val="acctfourfigures"/>
              <w:tabs>
                <w:tab w:val="clear" w:pos="765"/>
                <w:tab w:val="decimal" w:pos="57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349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710A6481" w14:textId="77777777" w:rsidR="00681217" w:rsidRPr="00DE69EC" w:rsidRDefault="00681217" w:rsidP="006812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22"/>
          <w:szCs w:val="22"/>
        </w:rPr>
      </w:pPr>
    </w:p>
    <w:p w14:paraId="696EF29C" w14:textId="4167F7B5" w:rsidR="00681217" w:rsidRPr="00C43CE0" w:rsidRDefault="00681217" w:rsidP="00C43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  <w:sectPr w:rsidR="00681217" w:rsidRPr="00C43CE0" w:rsidSect="00860B7F">
          <w:headerReference w:type="default" r:id="rId13"/>
          <w:footerReference w:type="default" r:id="rId14"/>
          <w:pgSz w:w="16834" w:h="11909" w:orient="landscape" w:code="9"/>
          <w:pgMar w:top="691" w:right="724" w:bottom="576" w:left="1152" w:header="720" w:footer="720" w:gutter="0"/>
          <w:cols w:space="720"/>
          <w:docGrid w:linePitch="245"/>
        </w:sectPr>
      </w:pPr>
      <w:r w:rsidRPr="00C45BBE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C45BBE">
        <w:rPr>
          <w:rFonts w:asciiTheme="majorBidi" w:hAnsiTheme="majorBidi" w:cstheme="majorBidi"/>
          <w:sz w:val="30"/>
          <w:szCs w:val="30"/>
        </w:rPr>
        <w:t xml:space="preserve">12 </w:t>
      </w:r>
      <w:r w:rsidRPr="00C45BBE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Pr="00C45BBE">
        <w:rPr>
          <w:rFonts w:asciiTheme="majorBidi" w:hAnsiTheme="majorBidi" w:cstheme="majorBidi"/>
          <w:sz w:val="30"/>
          <w:szCs w:val="30"/>
        </w:rPr>
        <w:t xml:space="preserve">2567 </w:t>
      </w:r>
      <w:r w:rsidRPr="00C45BBE">
        <w:rPr>
          <w:rFonts w:asciiTheme="majorBidi" w:hAnsiTheme="majorBidi" w:cstheme="majorBidi"/>
          <w:sz w:val="30"/>
          <w:szCs w:val="30"/>
          <w:cs/>
        </w:rPr>
        <w:t>ที่ประชุมวิสามัญผู้ถือหุ้</w:t>
      </w:r>
      <w:r w:rsidRPr="00C45BBE">
        <w:rPr>
          <w:rFonts w:asciiTheme="majorBidi" w:hAnsiTheme="majorBidi" w:cstheme="majorBidi" w:hint="cs"/>
          <w:sz w:val="30"/>
          <w:szCs w:val="30"/>
          <w:cs/>
        </w:rPr>
        <w:t>นของ</w:t>
      </w:r>
      <w:r w:rsidRPr="00C45BBE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C45B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45BBE">
        <w:rPr>
          <w:rFonts w:asciiTheme="majorBidi" w:hAnsiTheme="majorBidi" w:cs="Angsana New" w:hint="cs"/>
          <w:sz w:val="30"/>
          <w:szCs w:val="30"/>
          <w:cs/>
        </w:rPr>
        <w:t>อิชิตัน</w:t>
      </w:r>
      <w:r w:rsidRPr="00C45B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45BBE">
        <w:rPr>
          <w:rFonts w:asciiTheme="majorBidi" w:hAnsiTheme="majorBidi" w:cs="Angsana New" w:hint="cs"/>
          <w:sz w:val="30"/>
          <w:szCs w:val="30"/>
          <w:cs/>
        </w:rPr>
        <w:t>เพาเวอร์</w:t>
      </w:r>
      <w:r w:rsidRPr="00C45B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45BBE">
        <w:rPr>
          <w:rFonts w:asciiTheme="majorBidi" w:hAnsiTheme="majorBidi" w:cs="Angsana New" w:hint="cs"/>
          <w:sz w:val="30"/>
          <w:szCs w:val="30"/>
          <w:cs/>
        </w:rPr>
        <w:t xml:space="preserve">จำกัด ซึ่งเป็นบริษัทย่อยของบริษัท </w:t>
      </w:r>
      <w:r w:rsidRPr="00C45BBE">
        <w:rPr>
          <w:rFonts w:asciiTheme="majorBidi" w:hAnsiTheme="majorBidi" w:cstheme="majorBidi" w:hint="cs"/>
          <w:sz w:val="30"/>
          <w:szCs w:val="30"/>
          <w:cs/>
        </w:rPr>
        <w:t>ได้มีมติ</w:t>
      </w:r>
      <w:r w:rsidRPr="00C45BBE">
        <w:rPr>
          <w:rFonts w:asciiTheme="majorBidi" w:hAnsiTheme="majorBidi" w:cstheme="majorBidi"/>
          <w:sz w:val="30"/>
          <w:szCs w:val="30"/>
          <w:cs/>
        </w:rPr>
        <w:t>อนุมัติให้เลิกกิจการ</w:t>
      </w:r>
      <w:r w:rsidRPr="00C45BBE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Pr="00C45BBE">
        <w:rPr>
          <w:rFonts w:asciiTheme="majorBidi" w:hAnsiTheme="majorBidi" w:cs="Angsana New" w:hint="cs"/>
          <w:sz w:val="30"/>
          <w:szCs w:val="30"/>
          <w:cs/>
        </w:rPr>
        <w:t>บริษัทย่อยดังกล่าวได้จดทะเบียน</w:t>
      </w:r>
      <w:r w:rsidRPr="00C43CE0">
        <w:rPr>
          <w:rFonts w:asciiTheme="majorBidi" w:hAnsiTheme="majorBidi" w:cs="Angsana New" w:hint="cs"/>
          <w:spacing w:val="8"/>
          <w:sz w:val="30"/>
          <w:szCs w:val="30"/>
          <w:cs/>
        </w:rPr>
        <w:t xml:space="preserve">เลิกกิจการกับกระทรวงพาณิชย์แล้วเมื่อวันที่ </w:t>
      </w:r>
      <w:r w:rsidRPr="00C43CE0">
        <w:rPr>
          <w:rFonts w:asciiTheme="majorBidi" w:hAnsiTheme="majorBidi" w:cs="Angsana New"/>
          <w:spacing w:val="8"/>
          <w:sz w:val="30"/>
          <w:szCs w:val="30"/>
        </w:rPr>
        <w:t>15</w:t>
      </w:r>
      <w:r w:rsidRPr="00C43CE0">
        <w:rPr>
          <w:rFonts w:asciiTheme="majorBidi" w:hAnsiTheme="majorBidi" w:cs="Angsana New"/>
          <w:spacing w:val="8"/>
          <w:sz w:val="30"/>
          <w:szCs w:val="30"/>
          <w:cs/>
        </w:rPr>
        <w:t xml:space="preserve"> </w:t>
      </w:r>
      <w:r w:rsidRPr="00C43CE0">
        <w:rPr>
          <w:rFonts w:asciiTheme="majorBidi" w:hAnsiTheme="majorBidi" w:cs="Angsana New" w:hint="cs"/>
          <w:spacing w:val="8"/>
          <w:sz w:val="30"/>
          <w:szCs w:val="30"/>
          <w:cs/>
        </w:rPr>
        <w:t>พฤศจิกายน</w:t>
      </w:r>
      <w:r w:rsidRPr="00C43CE0">
        <w:rPr>
          <w:rFonts w:asciiTheme="majorBidi" w:hAnsiTheme="majorBidi" w:cs="Angsana New"/>
          <w:spacing w:val="8"/>
          <w:sz w:val="30"/>
          <w:szCs w:val="30"/>
          <w:cs/>
        </w:rPr>
        <w:t xml:space="preserve"> </w:t>
      </w:r>
      <w:r w:rsidRPr="00C43CE0">
        <w:rPr>
          <w:rFonts w:asciiTheme="majorBidi" w:hAnsiTheme="majorBidi" w:cs="Angsana New"/>
          <w:spacing w:val="8"/>
          <w:sz w:val="30"/>
          <w:szCs w:val="30"/>
        </w:rPr>
        <w:t>2567</w:t>
      </w:r>
      <w:r w:rsidRPr="00C43CE0">
        <w:rPr>
          <w:rFonts w:asciiTheme="majorBidi" w:hAnsiTheme="majorBidi" w:cs="Angsana New" w:hint="cs"/>
          <w:spacing w:val="8"/>
          <w:sz w:val="30"/>
          <w:szCs w:val="30"/>
          <w:cs/>
        </w:rPr>
        <w:t xml:space="preserve"> </w:t>
      </w:r>
      <w:r w:rsidR="00DE69EC" w:rsidRPr="00C43CE0">
        <w:rPr>
          <w:rFonts w:asciiTheme="majorBidi" w:hAnsiTheme="majorBidi" w:cs="Angsana New" w:hint="cs"/>
          <w:spacing w:val="8"/>
          <w:sz w:val="30"/>
          <w:szCs w:val="30"/>
          <w:cs/>
        </w:rPr>
        <w:t xml:space="preserve">ต่อมาในเดือนกันยายน </w:t>
      </w:r>
      <w:r w:rsidR="00DE69EC" w:rsidRPr="00C43CE0">
        <w:rPr>
          <w:rFonts w:asciiTheme="majorBidi" w:hAnsiTheme="majorBidi" w:cs="Angsana New"/>
          <w:spacing w:val="8"/>
          <w:sz w:val="30"/>
          <w:szCs w:val="30"/>
        </w:rPr>
        <w:t xml:space="preserve">2568 </w:t>
      </w:r>
      <w:r w:rsidR="00DE69EC" w:rsidRPr="00C43CE0">
        <w:rPr>
          <w:rFonts w:asciiTheme="majorBidi" w:hAnsiTheme="majorBidi" w:cs="Angsana New" w:hint="cs"/>
          <w:spacing w:val="8"/>
          <w:sz w:val="30"/>
          <w:szCs w:val="30"/>
          <w:cs/>
        </w:rPr>
        <w:t xml:space="preserve">บริษัทย่อยดังกล่าวได้จ่ายคืนเงินทุนให้แก่บริษัทเป็นจำนวน </w:t>
      </w:r>
      <w:r w:rsidR="00DE69EC" w:rsidRPr="00C43CE0">
        <w:rPr>
          <w:rFonts w:asciiTheme="majorBidi" w:hAnsiTheme="majorBidi" w:cs="Angsana New"/>
          <w:spacing w:val="8"/>
          <w:sz w:val="30"/>
          <w:szCs w:val="30"/>
        </w:rPr>
        <w:t xml:space="preserve">0.5 </w:t>
      </w:r>
      <w:r w:rsidR="00DE69EC" w:rsidRPr="00C43CE0">
        <w:rPr>
          <w:rFonts w:asciiTheme="majorBidi" w:hAnsiTheme="majorBidi" w:cs="Angsana New" w:hint="cs"/>
          <w:spacing w:val="8"/>
          <w:sz w:val="30"/>
          <w:szCs w:val="30"/>
          <w:cs/>
        </w:rPr>
        <w:t>ล้านบาท</w:t>
      </w:r>
      <w:r w:rsidR="00DE69EC" w:rsidRPr="00C45BBE">
        <w:rPr>
          <w:rFonts w:asciiTheme="majorBidi" w:hAnsiTheme="majorBidi" w:cs="Angsana New" w:hint="cs"/>
          <w:sz w:val="30"/>
          <w:szCs w:val="30"/>
          <w:cs/>
        </w:rPr>
        <w:t xml:space="preserve"> และจดทะเบียนเสร็จการชำระบัญชีกับกระทรวงพาณิชย์แล้วเมื่อวันที่ </w:t>
      </w:r>
      <w:r w:rsidR="00DE69EC" w:rsidRPr="00C45BBE">
        <w:rPr>
          <w:rFonts w:asciiTheme="majorBidi" w:hAnsiTheme="majorBidi" w:cs="Angsana New"/>
          <w:sz w:val="30"/>
          <w:szCs w:val="30"/>
        </w:rPr>
        <w:t xml:space="preserve">17 </w:t>
      </w:r>
      <w:r w:rsidR="00DE69EC" w:rsidRPr="00C45BBE">
        <w:rPr>
          <w:rFonts w:asciiTheme="majorBidi" w:hAnsiTheme="majorBidi" w:cs="Angsana New" w:hint="cs"/>
          <w:sz w:val="30"/>
          <w:szCs w:val="30"/>
          <w:cs/>
        </w:rPr>
        <w:t xml:space="preserve">กันยายน </w:t>
      </w:r>
      <w:r w:rsidR="001059AE">
        <w:rPr>
          <w:rFonts w:asciiTheme="majorBidi" w:hAnsiTheme="majorBidi" w:cs="Angsana New"/>
          <w:sz w:val="30"/>
          <w:szCs w:val="30"/>
        </w:rPr>
        <w:t>2568</w:t>
      </w:r>
      <w:r w:rsidR="00582A7B">
        <w:rPr>
          <w:rFonts w:asciiTheme="majorBidi" w:hAnsiTheme="majorBidi" w:cs="Angsana New"/>
          <w:sz w:val="30"/>
          <w:szCs w:val="30"/>
        </w:rPr>
        <w:t xml:space="preserve"> </w:t>
      </w:r>
      <w:r w:rsidR="00582A7B" w:rsidRPr="00582A7B">
        <w:rPr>
          <w:rFonts w:asciiTheme="majorBidi" w:hAnsiTheme="majorBidi" w:cs="Angsana New" w:hint="cs"/>
          <w:sz w:val="30"/>
          <w:szCs w:val="30"/>
          <w:cs/>
        </w:rPr>
        <w:t>โดยบริษัทบันทึก</w:t>
      </w:r>
      <w:r w:rsidR="00582A7B">
        <w:rPr>
          <w:rFonts w:asciiTheme="majorBidi" w:hAnsiTheme="majorBidi" w:cs="Angsana New" w:hint="cs"/>
          <w:sz w:val="30"/>
          <w:szCs w:val="30"/>
          <w:cs/>
        </w:rPr>
        <w:t>เงินที่ได้รับดังกล่าว</w:t>
      </w:r>
      <w:r w:rsidR="00582A7B" w:rsidRPr="00582A7B">
        <w:rPr>
          <w:rFonts w:asciiTheme="majorBidi" w:hAnsiTheme="majorBidi" w:cs="Angsana New" w:hint="cs"/>
          <w:sz w:val="30"/>
          <w:szCs w:val="30"/>
          <w:cs/>
        </w:rPr>
        <w:t>ภายใต้หมวด</w:t>
      </w:r>
      <w:r w:rsidR="00582A7B" w:rsidRPr="00582A7B">
        <w:rPr>
          <w:rFonts w:asciiTheme="majorBidi" w:hAnsiTheme="majorBidi" w:cs="Angsana New"/>
          <w:sz w:val="30"/>
          <w:szCs w:val="30"/>
          <w:cs/>
        </w:rPr>
        <w:t xml:space="preserve"> “</w:t>
      </w:r>
      <w:r w:rsidR="00582A7B" w:rsidRPr="00582A7B">
        <w:rPr>
          <w:rFonts w:asciiTheme="majorBidi" w:hAnsiTheme="majorBidi" w:cs="Angsana New" w:hint="cs"/>
          <w:sz w:val="30"/>
          <w:szCs w:val="30"/>
          <w:cs/>
        </w:rPr>
        <w:t>รายได้อื่น</w:t>
      </w:r>
      <w:r w:rsidR="00582A7B" w:rsidRPr="00582A7B">
        <w:rPr>
          <w:rFonts w:asciiTheme="majorBidi" w:hAnsiTheme="majorBidi" w:cs="Angsana New" w:hint="eastAsia"/>
          <w:sz w:val="30"/>
          <w:szCs w:val="30"/>
          <w:cs/>
        </w:rPr>
        <w:t>”</w:t>
      </w:r>
      <w:r w:rsidR="00582A7B" w:rsidRPr="00582A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82A7B" w:rsidRPr="00582A7B">
        <w:rPr>
          <w:rFonts w:asciiTheme="majorBidi" w:hAnsiTheme="majorBidi" w:cs="Angsana New" w:hint="cs"/>
          <w:sz w:val="30"/>
          <w:szCs w:val="30"/>
          <w:cs/>
        </w:rPr>
        <w:t>ในงบกำไรขาดทุนเบ็ดเสร็จเฉพาะกิจการสำหรับงวดสามเดือนและเก้าเดือนสิ้นสุดวันที่</w:t>
      </w:r>
      <w:r w:rsidR="00582A7B" w:rsidRPr="00582A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82A7B" w:rsidRPr="00582A7B">
        <w:rPr>
          <w:rFonts w:asciiTheme="majorBidi" w:hAnsiTheme="majorBidi" w:cs="Angsana New"/>
          <w:sz w:val="30"/>
          <w:szCs w:val="30"/>
        </w:rPr>
        <w:t xml:space="preserve">30 </w:t>
      </w:r>
      <w:r w:rsidR="00582A7B" w:rsidRPr="00582A7B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582A7B" w:rsidRPr="00582A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82A7B" w:rsidRPr="00582A7B">
        <w:rPr>
          <w:rFonts w:asciiTheme="majorBidi" w:hAnsiTheme="majorBidi" w:cs="Angsana New"/>
          <w:sz w:val="30"/>
          <w:szCs w:val="30"/>
        </w:rPr>
        <w:t>2568</w:t>
      </w:r>
    </w:p>
    <w:p w14:paraId="207F440A" w14:textId="17083DF8" w:rsidR="00681217" w:rsidRPr="00D07181" w:rsidRDefault="00681217" w:rsidP="0089318A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07181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4D234994" w14:textId="77FB23F3" w:rsidR="00DD6D33" w:rsidRPr="00D23D65" w:rsidRDefault="00DD6D33" w:rsidP="00D23D6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C049D9" w14:textId="552D0306" w:rsidR="00AC7AE9" w:rsidRDefault="00750A6D" w:rsidP="00684320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b/>
          <w:sz w:val="30"/>
          <w:szCs w:val="30"/>
          <w:cs/>
          <w:lang w:val="en-US"/>
        </w:rPr>
        <w:t>รายการเคลื่อนไหวใน</w:t>
      </w:r>
      <w:r w:rsidRPr="00D23D65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9232C1">
        <w:rPr>
          <w:rFonts w:asciiTheme="majorBidi" w:hAnsiTheme="majorBidi" w:cstheme="majorBidi" w:hint="cs"/>
          <w:sz w:val="30"/>
          <w:szCs w:val="30"/>
          <w:cs/>
          <w:lang w:val="en-US"/>
        </w:rPr>
        <w:t>เก้า</w:t>
      </w:r>
      <w:r w:rsidR="009232C1" w:rsidRPr="00D23D65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9232C1" w:rsidRPr="00D23D6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232C1" w:rsidRPr="00E578A7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9232C1">
        <w:rPr>
          <w:rFonts w:asciiTheme="majorBidi" w:hAnsiTheme="majorBidi" w:hint="cs"/>
          <w:sz w:val="30"/>
          <w:szCs w:val="30"/>
          <w:cs/>
          <w:lang w:val="en-US"/>
        </w:rPr>
        <w:t xml:space="preserve">กันยายน </w:t>
      </w:r>
      <w:r w:rsidR="00E578A7" w:rsidRPr="00E578A7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DD16ED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3F308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และ </w:t>
      </w:r>
      <w:r w:rsidR="003F308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DD16ED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E578A7" w:rsidRPr="00E578A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C7AE9" w:rsidRPr="00D23D6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55727A7" w14:textId="77777777" w:rsidR="0027626D" w:rsidRDefault="0027626D" w:rsidP="00D23D6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270"/>
        <w:gridCol w:w="1440"/>
        <w:gridCol w:w="270"/>
        <w:gridCol w:w="1440"/>
      </w:tblGrid>
      <w:tr w:rsidR="003052A3" w:rsidRPr="00491924" w14:paraId="2AFD099C" w14:textId="77777777" w:rsidTr="00C87EDF">
        <w:tc>
          <w:tcPr>
            <w:tcW w:w="5760" w:type="dxa"/>
          </w:tcPr>
          <w:p w14:paraId="794BD788" w14:textId="77777777" w:rsidR="003052A3" w:rsidRPr="00491924" w:rsidRDefault="003052A3" w:rsidP="003F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4"/>
          </w:tcPr>
          <w:p w14:paraId="1B947FF1" w14:textId="620510C6" w:rsidR="003052A3" w:rsidRDefault="003052A3" w:rsidP="00C8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26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0BB8" w:rsidRPr="00491924" w14:paraId="6DEFB8BB" w14:textId="77777777" w:rsidTr="003052A3">
        <w:tc>
          <w:tcPr>
            <w:tcW w:w="5760" w:type="dxa"/>
          </w:tcPr>
          <w:p w14:paraId="6A2082BA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43FAC0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6F78824" w14:textId="533CCC81" w:rsidR="00670BB8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16E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12EB899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6CB886" w14:textId="2F15C0C7" w:rsidR="00670BB8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16E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052A3" w:rsidRPr="00491924" w14:paraId="2DAC91F7" w14:textId="77777777" w:rsidTr="003052A3">
        <w:tc>
          <w:tcPr>
            <w:tcW w:w="5760" w:type="dxa"/>
          </w:tcPr>
          <w:p w14:paraId="36B2DBC8" w14:textId="77777777" w:rsidR="003052A3" w:rsidRPr="00491924" w:rsidRDefault="003052A3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A65403" w14:textId="77777777" w:rsidR="003052A3" w:rsidRPr="00491924" w:rsidRDefault="003052A3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719CF694" w14:textId="23D98D86" w:rsidR="003052A3" w:rsidRDefault="003052A3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26F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232C1" w:rsidRPr="00491924" w14:paraId="064815BB" w14:textId="77777777" w:rsidTr="003052A3">
        <w:tc>
          <w:tcPr>
            <w:tcW w:w="5760" w:type="dxa"/>
          </w:tcPr>
          <w:p w14:paraId="531CF0A6" w14:textId="714E8F07" w:rsidR="009232C1" w:rsidRPr="00491924" w:rsidRDefault="009232C1" w:rsidP="0092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ราคาตามบัญชีสุทธิ 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</w:tcPr>
          <w:p w14:paraId="592762F3" w14:textId="77777777" w:rsidR="009232C1" w:rsidRPr="00491924" w:rsidRDefault="009232C1" w:rsidP="0092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70BE54F" w14:textId="47032986" w:rsidR="009232C1" w:rsidRPr="00491924" w:rsidRDefault="009232C1" w:rsidP="002C69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3,308,191</w:t>
            </w:r>
          </w:p>
        </w:tc>
        <w:tc>
          <w:tcPr>
            <w:tcW w:w="270" w:type="dxa"/>
          </w:tcPr>
          <w:p w14:paraId="7E68EA27" w14:textId="77777777" w:rsidR="009232C1" w:rsidRPr="00491924" w:rsidRDefault="009232C1" w:rsidP="0092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EBCDEF" w14:textId="26109E87" w:rsidR="009232C1" w:rsidRPr="00491924" w:rsidRDefault="009232C1" w:rsidP="005444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3,545,591</w:t>
            </w:r>
          </w:p>
        </w:tc>
      </w:tr>
      <w:tr w:rsidR="009232C1" w:rsidRPr="00491924" w14:paraId="16E96805" w14:textId="77777777" w:rsidTr="003052A3">
        <w:tc>
          <w:tcPr>
            <w:tcW w:w="5760" w:type="dxa"/>
          </w:tcPr>
          <w:p w14:paraId="16765A7D" w14:textId="1050E430" w:rsidR="009232C1" w:rsidRPr="00491924" w:rsidRDefault="009232C1" w:rsidP="0092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759534C9" w14:textId="77777777" w:rsidR="009232C1" w:rsidRPr="00491924" w:rsidRDefault="009232C1" w:rsidP="0092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17071D" w14:textId="3D2FA58C" w:rsidR="009232C1" w:rsidRPr="00491924" w:rsidRDefault="00747A45" w:rsidP="005444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150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239,619</w:t>
            </w:r>
          </w:p>
        </w:tc>
        <w:tc>
          <w:tcPr>
            <w:tcW w:w="270" w:type="dxa"/>
          </w:tcPr>
          <w:p w14:paraId="2678ECBB" w14:textId="77777777" w:rsidR="009232C1" w:rsidRPr="00491924" w:rsidRDefault="009232C1" w:rsidP="0092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1E8BE4" w14:textId="68336967" w:rsidR="009232C1" w:rsidRPr="000A2594" w:rsidRDefault="009232C1" w:rsidP="00923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258,506</w:t>
            </w:r>
          </w:p>
        </w:tc>
      </w:tr>
      <w:tr w:rsidR="009232C1" w:rsidRPr="00491924" w14:paraId="448655B1" w14:textId="77777777" w:rsidTr="003052A3">
        <w:tc>
          <w:tcPr>
            <w:tcW w:w="5760" w:type="dxa"/>
          </w:tcPr>
          <w:p w14:paraId="033144D8" w14:textId="4299F476" w:rsidR="009232C1" w:rsidRDefault="009232C1" w:rsidP="0092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270" w:type="dxa"/>
          </w:tcPr>
          <w:p w14:paraId="1D36B1C6" w14:textId="77777777" w:rsidR="009232C1" w:rsidRPr="00491924" w:rsidRDefault="009232C1" w:rsidP="0092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4EB89F" w14:textId="6DBF6493" w:rsidR="009232C1" w:rsidRDefault="00747A45" w:rsidP="00923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E2E81">
              <w:rPr>
                <w:rFonts w:asciiTheme="majorBidi" w:hAnsiTheme="majorBidi" w:cstheme="majorBidi"/>
                <w:sz w:val="30"/>
                <w:szCs w:val="30"/>
              </w:rPr>
              <w:t>240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50D7CC3" w14:textId="77777777" w:rsidR="009232C1" w:rsidRPr="00491924" w:rsidRDefault="009232C1" w:rsidP="0092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7805E1" w14:textId="44F5B60D" w:rsidR="009232C1" w:rsidRPr="000A2594" w:rsidRDefault="009232C1" w:rsidP="005444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157"/>
              </w:tabs>
              <w:spacing w:line="240" w:lineRule="auto"/>
              <w:ind w:left="-108"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(37)</w:t>
            </w:r>
          </w:p>
        </w:tc>
      </w:tr>
      <w:tr w:rsidR="009232C1" w:rsidRPr="00491924" w14:paraId="6F3D13C0" w14:textId="77777777" w:rsidTr="003052A3">
        <w:tc>
          <w:tcPr>
            <w:tcW w:w="5760" w:type="dxa"/>
          </w:tcPr>
          <w:p w14:paraId="6F9396B1" w14:textId="5B7E8BCD" w:rsidR="009232C1" w:rsidRDefault="009232C1" w:rsidP="0092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5A948DAB" w14:textId="77777777" w:rsidR="009232C1" w:rsidRPr="00491924" w:rsidRDefault="009232C1" w:rsidP="0092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0BBC54" w14:textId="57CEDA52" w:rsidR="009232C1" w:rsidRDefault="00747A45" w:rsidP="00923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(433,038)</w:t>
            </w:r>
          </w:p>
        </w:tc>
        <w:tc>
          <w:tcPr>
            <w:tcW w:w="270" w:type="dxa"/>
          </w:tcPr>
          <w:p w14:paraId="2D44A8E0" w14:textId="77777777" w:rsidR="009232C1" w:rsidRPr="00491924" w:rsidRDefault="009232C1" w:rsidP="0092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0F625B" w14:textId="785C44C0" w:rsidR="009232C1" w:rsidRPr="000A2594" w:rsidRDefault="009232C1" w:rsidP="00923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(415,513)</w:t>
            </w:r>
          </w:p>
        </w:tc>
      </w:tr>
      <w:tr w:rsidR="009232C1" w:rsidRPr="00491924" w14:paraId="48A57271" w14:textId="77777777" w:rsidTr="003052A3">
        <w:tc>
          <w:tcPr>
            <w:tcW w:w="5760" w:type="dxa"/>
          </w:tcPr>
          <w:p w14:paraId="5BB6A572" w14:textId="7420296A" w:rsidR="009232C1" w:rsidRDefault="009232C1" w:rsidP="0092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270" w:type="dxa"/>
          </w:tcPr>
          <w:p w14:paraId="7DCC4541" w14:textId="77777777" w:rsidR="009232C1" w:rsidRPr="00491924" w:rsidRDefault="009232C1" w:rsidP="0092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089C35B" w14:textId="63146CCE" w:rsidR="009232C1" w:rsidRDefault="00747A45" w:rsidP="00923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1,912</w:t>
            </w:r>
          </w:p>
        </w:tc>
        <w:tc>
          <w:tcPr>
            <w:tcW w:w="270" w:type="dxa"/>
          </w:tcPr>
          <w:p w14:paraId="60182D88" w14:textId="77777777" w:rsidR="009232C1" w:rsidRPr="00491924" w:rsidRDefault="009232C1" w:rsidP="0092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97B272" w14:textId="033F25A3" w:rsidR="009232C1" w:rsidRPr="000A2594" w:rsidRDefault="009232C1" w:rsidP="00923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1,919</w:t>
            </w:r>
          </w:p>
        </w:tc>
      </w:tr>
      <w:tr w:rsidR="00750A6D" w:rsidRPr="00491924" w14:paraId="0A5BF2CF" w14:textId="77777777" w:rsidTr="003052A3">
        <w:tc>
          <w:tcPr>
            <w:tcW w:w="5760" w:type="dxa"/>
          </w:tcPr>
          <w:p w14:paraId="13485884" w14:textId="3F57134C" w:rsidR="00750A6D" w:rsidRPr="00491924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ราคาตามบัญชีสุทธิ 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9232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E0FFDD7" w14:textId="77777777" w:rsidR="00750A6D" w:rsidRPr="00491924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689E673" w14:textId="1F505D58" w:rsidR="00750A6D" w:rsidRPr="00030BD8" w:rsidRDefault="007E2E81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3,116,444</w:t>
            </w:r>
          </w:p>
        </w:tc>
        <w:tc>
          <w:tcPr>
            <w:tcW w:w="270" w:type="dxa"/>
          </w:tcPr>
          <w:p w14:paraId="535ABAF5" w14:textId="77777777" w:rsidR="00750A6D" w:rsidRPr="00491924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AC31DD2" w14:textId="643B6B93" w:rsidR="00750A6D" w:rsidRPr="000A2594" w:rsidRDefault="009232C1" w:rsidP="00750A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3,390,466</w:t>
            </w:r>
          </w:p>
        </w:tc>
      </w:tr>
      <w:tr w:rsidR="00670BB8" w:rsidRPr="00491924" w14:paraId="6287D76E" w14:textId="77777777" w:rsidTr="003052A3">
        <w:trPr>
          <w:trHeight w:val="181"/>
        </w:trPr>
        <w:tc>
          <w:tcPr>
            <w:tcW w:w="5760" w:type="dxa"/>
          </w:tcPr>
          <w:p w14:paraId="1407244D" w14:textId="1760AB66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09BD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ราคาตามบัญชี</w:t>
            </w:r>
            <w:r w:rsidR="005826F3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สุทธิ</w:t>
            </w:r>
            <w:r w:rsidRPr="000109B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109BD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0109B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109BD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0109B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31</w:t>
            </w:r>
            <w:r w:rsidRPr="000109B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9354128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B114963" w14:textId="77777777" w:rsidR="00670BB8" w:rsidRPr="000109BD" w:rsidRDefault="00670BB8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93B19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4B9D09A5" w14:textId="6AD03760" w:rsidR="00670BB8" w:rsidRPr="000A2594" w:rsidRDefault="00DD16ED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16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3,308,191</w:t>
            </w:r>
          </w:p>
        </w:tc>
      </w:tr>
    </w:tbl>
    <w:p w14:paraId="7D842779" w14:textId="77777777" w:rsidR="00F94FF8" w:rsidRDefault="00F94FF8" w:rsidP="005D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F94FF8" w:rsidSect="00FB55E2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5DE50530" w14:textId="544BE1CB" w:rsidR="00EE7657" w:rsidRPr="000109BD" w:rsidRDefault="00EE7657" w:rsidP="00A775BC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109BD">
        <w:rPr>
          <w:rFonts w:asciiTheme="majorBidi" w:hAnsiTheme="majorBidi" w:cstheme="majorBidi"/>
          <w:b/>
          <w:bCs/>
          <w:sz w:val="30"/>
          <w:szCs w:val="30"/>
          <w:cs/>
        </w:rPr>
        <w:t>ส่วนงาน</w:t>
      </w:r>
      <w:r w:rsidR="00E15423" w:rsidRPr="000109BD">
        <w:rPr>
          <w:rFonts w:asciiTheme="majorBidi" w:hAnsiTheme="majorBidi" w:cstheme="majorBidi"/>
          <w:b/>
          <w:bCs/>
          <w:sz w:val="30"/>
          <w:szCs w:val="30"/>
          <w:cs/>
        </w:rPr>
        <w:t>ดำเนินงาน</w:t>
      </w:r>
      <w:r w:rsidR="000961F9" w:rsidRPr="000109BD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3604EC50" w14:textId="77777777" w:rsidR="00E56364" w:rsidRPr="00360F90" w:rsidRDefault="00E56364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5EA85C9" w14:textId="15448B06" w:rsidR="002C4507" w:rsidRPr="00D23D65" w:rsidRDefault="002C4507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</w:t>
      </w:r>
      <w:r w:rsidR="00B23A30"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ที่รายงาน</w:t>
      </w:r>
    </w:p>
    <w:p w14:paraId="411B7039" w14:textId="77777777" w:rsidR="002C4507" w:rsidRPr="00360F90" w:rsidRDefault="002C4507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4AD0C74" w14:textId="16791475" w:rsidR="00CC4941" w:rsidRPr="00D23D65" w:rsidRDefault="00CC4941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3D65">
        <w:rPr>
          <w:rFonts w:asciiTheme="majorBidi" w:hAnsiTheme="majorBidi" w:cstheme="majorBidi"/>
          <w:spacing w:val="-4"/>
          <w:sz w:val="30"/>
          <w:szCs w:val="30"/>
          <w:cs/>
        </w:rPr>
        <w:t>ผู้บริหารเห็นว่า</w:t>
      </w:r>
      <w:r w:rsidR="00F6780E" w:rsidRPr="00D23D65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D23D65">
        <w:rPr>
          <w:rFonts w:asciiTheme="majorBidi" w:hAnsiTheme="majorBidi" w:cstheme="majorBidi"/>
          <w:spacing w:val="-4"/>
          <w:sz w:val="30"/>
          <w:szCs w:val="30"/>
          <w:cs/>
        </w:rPr>
        <w:t>บริษัทดำเนินกิจการหลักในส่วนงานธุรกิจเดียว</w:t>
      </w:r>
      <w:r w:rsidRPr="00D23D65">
        <w:rPr>
          <w:rFonts w:asciiTheme="majorBidi" w:hAnsiTheme="majorBidi" w:cstheme="majorBidi"/>
          <w:spacing w:val="-6"/>
          <w:sz w:val="30"/>
          <w:szCs w:val="30"/>
          <w:cs/>
        </w:rPr>
        <w:t>คือ ธุรกิจเครื่องดื่ม ดังนั้นฝ่ายบริหารจึง</w:t>
      </w:r>
      <w:r w:rsidRPr="00D23D65">
        <w:rPr>
          <w:rFonts w:asciiTheme="majorBidi" w:hAnsiTheme="majorBidi" w:cstheme="majorBidi"/>
          <w:sz w:val="30"/>
          <w:szCs w:val="30"/>
          <w:cs/>
        </w:rPr>
        <w:t>พิจารณาว่า</w:t>
      </w:r>
      <w:r w:rsidR="00F6780E" w:rsidRPr="00D23D65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D23D65">
        <w:rPr>
          <w:rFonts w:asciiTheme="majorBidi" w:hAnsiTheme="majorBidi" w:cstheme="majorBidi"/>
          <w:sz w:val="30"/>
          <w:szCs w:val="30"/>
          <w:cs/>
        </w:rPr>
        <w:t>บริษัทมีส่วนงานที่รายงานเพียงส่วนงานเดียว</w:t>
      </w:r>
    </w:p>
    <w:p w14:paraId="3E128659" w14:textId="77777777" w:rsidR="004E0DB3" w:rsidRPr="00360F90" w:rsidRDefault="004E0DB3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DC39E80" w14:textId="77777777" w:rsidR="00396A2A" w:rsidRPr="00D23D65" w:rsidRDefault="00994CDC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ข้อมูลเกี่ยวกับ</w:t>
      </w:r>
      <w:r w:rsidR="00396A2A"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4A45E9B" w14:textId="77777777" w:rsidR="00396A2A" w:rsidRPr="00360F90" w:rsidRDefault="00396A2A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0CE2C6F" w14:textId="77777777" w:rsidR="00E32AAF" w:rsidRPr="00D23D65" w:rsidRDefault="00E32AAF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3D65">
        <w:rPr>
          <w:rFonts w:asciiTheme="majorBidi" w:hAnsiTheme="majorBidi" w:cstheme="majorBidi"/>
          <w:sz w:val="30"/>
          <w:szCs w:val="30"/>
          <w:cs/>
        </w:rPr>
        <w:t>ในการนำเสนอข้อมูลทางการเงินจำแนกตามเขตภูมิศาสตร์นั้น รายได้จะจำแนกโดยใช้สถานที่ตั้งของลูกค้า</w:t>
      </w:r>
    </w:p>
    <w:p w14:paraId="5D268B6E" w14:textId="0ACC11D0" w:rsidR="00D23D65" w:rsidRPr="00360F90" w:rsidRDefault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9708BA4" w14:textId="7519A6AF" w:rsidR="00750A6D" w:rsidRPr="00BB5B6F" w:rsidRDefault="00750A6D" w:rsidP="00BB5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1C3CB4">
        <w:rPr>
          <w:rFonts w:asciiTheme="majorBidi" w:hAnsiTheme="majorBidi" w:cstheme="majorBidi"/>
          <w:spacing w:val="4"/>
          <w:sz w:val="30"/>
          <w:szCs w:val="30"/>
          <w:cs/>
        </w:rPr>
        <w:t>รายได้จำแนกตามเขตภูมิศาสตร์หลักและจังหวะเวลาในการรับรู้รายได้ของกลุ่มบริษัท</w:t>
      </w:r>
      <w:r w:rsidRPr="00493C71">
        <w:rPr>
          <w:rFonts w:asciiTheme="majorBidi" w:hAnsiTheme="majorBidi" w:cs="Angsana New" w:hint="cs"/>
          <w:spacing w:val="4"/>
          <w:sz w:val="30"/>
          <w:szCs w:val="30"/>
          <w:cs/>
        </w:rPr>
        <w:t>สำหรับงวด</w:t>
      </w:r>
      <w:r w:rsidR="009232C1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493C71">
        <w:rPr>
          <w:rFonts w:asciiTheme="majorBidi" w:hAnsiTheme="majorBidi" w:cstheme="majorBidi" w:hint="cs"/>
          <w:sz w:val="30"/>
          <w:szCs w:val="30"/>
          <w:cs/>
        </w:rPr>
        <w:t>เดือนสิ้นสุดวันที่</w:t>
      </w:r>
      <w:r w:rsidRPr="00493C71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Start w:id="2" w:name="_Hlk167308152"/>
      <w:r>
        <w:rPr>
          <w:rFonts w:asciiTheme="majorBidi" w:hAnsiTheme="majorBidi" w:cstheme="majorBidi"/>
          <w:sz w:val="30"/>
          <w:szCs w:val="30"/>
        </w:rPr>
        <w:t>30</w:t>
      </w:r>
      <w:r w:rsidRPr="00493C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232C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493C71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2"/>
      <w:r>
        <w:rPr>
          <w:rFonts w:asciiTheme="majorBidi" w:hAnsiTheme="majorBidi" w:cstheme="majorBidi"/>
          <w:sz w:val="30"/>
          <w:szCs w:val="30"/>
        </w:rPr>
        <w:t>2568</w:t>
      </w:r>
      <w:r w:rsidRPr="00D23D65">
        <w:rPr>
          <w:rFonts w:asciiTheme="majorBidi" w:hAnsiTheme="majorBidi" w:cstheme="majorBidi"/>
          <w:sz w:val="30"/>
          <w:szCs w:val="30"/>
        </w:rPr>
        <w:t xml:space="preserve"> </w:t>
      </w:r>
      <w:r w:rsidRPr="00D23D6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D23D65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D23D6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D25F880" w14:textId="77777777" w:rsidR="00750A6D" w:rsidRDefault="00750A6D" w:rsidP="001C3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274"/>
        <w:gridCol w:w="274"/>
        <w:gridCol w:w="1440"/>
        <w:gridCol w:w="270"/>
        <w:gridCol w:w="1440"/>
      </w:tblGrid>
      <w:tr w:rsidR="00750A6D" w14:paraId="493C3CBC" w14:textId="77777777" w:rsidTr="00FF5BE1">
        <w:tc>
          <w:tcPr>
            <w:tcW w:w="5490" w:type="dxa"/>
          </w:tcPr>
          <w:p w14:paraId="1BC7A0C6" w14:textId="10C736B8" w:rsidR="00750A6D" w:rsidRPr="00491924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8" w:type="dxa"/>
            <w:gridSpan w:val="5"/>
          </w:tcPr>
          <w:p w14:paraId="321ACD21" w14:textId="2F0AE862" w:rsidR="00750A6D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26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0A6D" w14:paraId="207CD1D7" w14:textId="77777777" w:rsidTr="00FF5BE1">
        <w:tc>
          <w:tcPr>
            <w:tcW w:w="5490" w:type="dxa"/>
          </w:tcPr>
          <w:p w14:paraId="5A64ECDC" w14:textId="3143FEF1" w:rsidR="00750A6D" w:rsidRPr="00491924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19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232C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9232C1" w:rsidRPr="004919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9232C1" w:rsidRPr="004919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9232C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4" w:type="dxa"/>
          </w:tcPr>
          <w:p w14:paraId="6CDF9B3F" w14:textId="77777777" w:rsidR="00750A6D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953AC3B" w14:textId="77777777" w:rsidR="00750A6D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034672" w14:textId="5590BD08" w:rsidR="00750A6D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AB27CA5" w14:textId="77777777" w:rsidR="00750A6D" w:rsidRPr="00491924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64C23F" w14:textId="2CB0BEBD" w:rsidR="00750A6D" w:rsidRDefault="00750A6D" w:rsidP="0075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50A6D" w14:paraId="7DA7235F" w14:textId="77777777" w:rsidTr="00FF5BE1">
        <w:tc>
          <w:tcPr>
            <w:tcW w:w="5490" w:type="dxa"/>
          </w:tcPr>
          <w:p w14:paraId="26F2D8A8" w14:textId="77777777" w:rsidR="00750A6D" w:rsidRPr="00491924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4D6E6F23" w14:textId="77777777" w:rsidR="00750A6D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0AA5DD8" w14:textId="77777777" w:rsidR="00750A6D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42DEEFED" w14:textId="6843E5B7" w:rsidR="00750A6D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26F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50A6D" w:rsidRPr="00491924" w14:paraId="5F1240FE" w14:textId="77777777" w:rsidTr="00FF5BE1">
        <w:tc>
          <w:tcPr>
            <w:tcW w:w="5490" w:type="dxa"/>
          </w:tcPr>
          <w:p w14:paraId="1004F045" w14:textId="15F4F670" w:rsidR="00750A6D" w:rsidRPr="00491924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8824B2E" w14:textId="77777777" w:rsidR="00750A6D" w:rsidRDefault="00750A6D" w:rsidP="002A52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98ADB76" w14:textId="77777777" w:rsidR="00750A6D" w:rsidRDefault="00750A6D" w:rsidP="002A52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11F6BD" w14:textId="5C0A65EC" w:rsidR="00750A6D" w:rsidRPr="00491924" w:rsidRDefault="00750A6D" w:rsidP="002A52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338553" w14:textId="77777777" w:rsidR="00750A6D" w:rsidRPr="00491924" w:rsidRDefault="00750A6D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8ECB18" w14:textId="6434E38C" w:rsidR="00750A6D" w:rsidRPr="00491924" w:rsidRDefault="00750A6D" w:rsidP="002A52F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32C1" w:rsidRPr="00491924" w14:paraId="5997C27B" w14:textId="77777777" w:rsidTr="00FF5BE1">
        <w:tc>
          <w:tcPr>
            <w:tcW w:w="5490" w:type="dxa"/>
          </w:tcPr>
          <w:p w14:paraId="260C2F7F" w14:textId="5B99E095" w:rsidR="009232C1" w:rsidRPr="00491924" w:rsidRDefault="009232C1" w:rsidP="0092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4" w:type="dxa"/>
          </w:tcPr>
          <w:p w14:paraId="3C86D01D" w14:textId="77777777" w:rsidR="009232C1" w:rsidRDefault="009232C1" w:rsidP="00923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AEAAC20" w14:textId="77777777" w:rsidR="009232C1" w:rsidRDefault="009232C1" w:rsidP="00923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D9F4F5" w14:textId="41673BF1" w:rsidR="009232C1" w:rsidRDefault="007E2E81" w:rsidP="00923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5,551,248</w:t>
            </w:r>
          </w:p>
        </w:tc>
        <w:tc>
          <w:tcPr>
            <w:tcW w:w="270" w:type="dxa"/>
          </w:tcPr>
          <w:p w14:paraId="3F9730B9" w14:textId="77777777" w:rsidR="009232C1" w:rsidRPr="00491924" w:rsidRDefault="009232C1" w:rsidP="0092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634FB41" w14:textId="5DDDEB58" w:rsidR="009232C1" w:rsidRDefault="009232C1" w:rsidP="00923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6,188,925</w:t>
            </w:r>
          </w:p>
        </w:tc>
      </w:tr>
      <w:tr w:rsidR="009232C1" w:rsidRPr="00491924" w14:paraId="573795A7" w14:textId="77777777" w:rsidTr="00FF5BE1">
        <w:tc>
          <w:tcPr>
            <w:tcW w:w="5490" w:type="dxa"/>
          </w:tcPr>
          <w:p w14:paraId="5A54320E" w14:textId="77777777" w:rsidR="009232C1" w:rsidRPr="00491924" w:rsidRDefault="009232C1" w:rsidP="0092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74" w:type="dxa"/>
          </w:tcPr>
          <w:p w14:paraId="6B111E7F" w14:textId="77777777" w:rsidR="009232C1" w:rsidRDefault="009232C1" w:rsidP="00923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ACBDF0F" w14:textId="77777777" w:rsidR="009232C1" w:rsidRDefault="009232C1" w:rsidP="00923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38EBBC" w14:textId="42748A54" w:rsidR="009232C1" w:rsidRPr="00491924" w:rsidRDefault="007E2E81" w:rsidP="00923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592,991</w:t>
            </w:r>
          </w:p>
        </w:tc>
        <w:tc>
          <w:tcPr>
            <w:tcW w:w="270" w:type="dxa"/>
          </w:tcPr>
          <w:p w14:paraId="04B8685D" w14:textId="77777777" w:rsidR="009232C1" w:rsidRPr="00491924" w:rsidRDefault="009232C1" w:rsidP="0092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885BD4" w14:textId="30CD5233" w:rsidR="009232C1" w:rsidRPr="00491924" w:rsidRDefault="009232C1" w:rsidP="00923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397,350</w:t>
            </w:r>
          </w:p>
        </w:tc>
      </w:tr>
      <w:tr w:rsidR="009232C1" w:rsidRPr="00491924" w14:paraId="7BE0D75B" w14:textId="77777777" w:rsidTr="00FF5BE1">
        <w:tc>
          <w:tcPr>
            <w:tcW w:w="5490" w:type="dxa"/>
          </w:tcPr>
          <w:p w14:paraId="0A750602" w14:textId="77777777" w:rsidR="009232C1" w:rsidRPr="00491924" w:rsidRDefault="009232C1" w:rsidP="0092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4919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74" w:type="dxa"/>
          </w:tcPr>
          <w:p w14:paraId="46742224" w14:textId="77777777" w:rsidR="009232C1" w:rsidRDefault="009232C1" w:rsidP="00923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04E8762" w14:textId="77777777" w:rsidR="009232C1" w:rsidRDefault="009232C1" w:rsidP="00923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FAC9F4F" w14:textId="4088E528" w:rsidR="009232C1" w:rsidRPr="00491924" w:rsidRDefault="007E2E81" w:rsidP="00923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6,144,239</w:t>
            </w:r>
          </w:p>
        </w:tc>
        <w:tc>
          <w:tcPr>
            <w:tcW w:w="270" w:type="dxa"/>
          </w:tcPr>
          <w:p w14:paraId="6C6851F8" w14:textId="77777777" w:rsidR="009232C1" w:rsidRPr="00491924" w:rsidRDefault="009232C1" w:rsidP="0092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91D80BD" w14:textId="0DE6B385" w:rsidR="009232C1" w:rsidRPr="00491924" w:rsidRDefault="009232C1" w:rsidP="00923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6,586,275</w:t>
            </w:r>
          </w:p>
        </w:tc>
      </w:tr>
      <w:tr w:rsidR="009232C1" w:rsidRPr="005F473C" w14:paraId="19BC0E5A" w14:textId="77777777" w:rsidTr="00FF5BE1">
        <w:tc>
          <w:tcPr>
            <w:tcW w:w="5490" w:type="dxa"/>
          </w:tcPr>
          <w:p w14:paraId="7BB2B245" w14:textId="77777777" w:rsidR="009232C1" w:rsidRPr="005F473C" w:rsidRDefault="009232C1" w:rsidP="009232C1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74" w:type="dxa"/>
          </w:tcPr>
          <w:p w14:paraId="116DF6C8" w14:textId="77777777" w:rsidR="009232C1" w:rsidRPr="005F473C" w:rsidRDefault="009232C1" w:rsidP="009232C1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4" w:type="dxa"/>
          </w:tcPr>
          <w:p w14:paraId="42A117EB" w14:textId="77777777" w:rsidR="009232C1" w:rsidRPr="005F473C" w:rsidRDefault="009232C1" w:rsidP="009232C1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1F743A" w14:textId="77777777" w:rsidR="009232C1" w:rsidRPr="005F473C" w:rsidRDefault="009232C1" w:rsidP="009232C1">
            <w:pPr>
              <w:pStyle w:val="BodyText2"/>
              <w:tabs>
                <w:tab w:val="left" w:pos="540"/>
              </w:tabs>
              <w:spacing w:line="260" w:lineRule="atLeast"/>
              <w:ind w:left="547" w:right="80" w:firstLine="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06BAB774" w14:textId="77777777" w:rsidR="009232C1" w:rsidRPr="005F473C" w:rsidRDefault="009232C1" w:rsidP="009232C1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1CA393" w14:textId="77777777" w:rsidR="009232C1" w:rsidRPr="005F473C" w:rsidRDefault="009232C1" w:rsidP="009232C1">
            <w:pPr>
              <w:pStyle w:val="BodyText2"/>
              <w:tabs>
                <w:tab w:val="left" w:pos="540"/>
              </w:tabs>
              <w:spacing w:line="260" w:lineRule="atLeast"/>
              <w:ind w:left="547" w:right="80" w:firstLine="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9232C1" w:rsidRPr="00491924" w14:paraId="490A8C88" w14:textId="77777777" w:rsidTr="00FF5BE1">
        <w:tc>
          <w:tcPr>
            <w:tcW w:w="5490" w:type="dxa"/>
          </w:tcPr>
          <w:p w14:paraId="5E7F6544" w14:textId="77777777" w:rsidR="009232C1" w:rsidRPr="00491924" w:rsidRDefault="009232C1" w:rsidP="009232C1">
            <w:pPr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274" w:type="dxa"/>
          </w:tcPr>
          <w:p w14:paraId="585CC1FC" w14:textId="77777777" w:rsidR="009232C1" w:rsidRPr="00491924" w:rsidRDefault="009232C1" w:rsidP="00923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98ACA0B" w14:textId="77777777" w:rsidR="009232C1" w:rsidRPr="00491924" w:rsidRDefault="009232C1" w:rsidP="00923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75FE9B" w14:textId="77777777" w:rsidR="009232C1" w:rsidRPr="00491924" w:rsidRDefault="009232C1" w:rsidP="00923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B56ED4" w14:textId="77777777" w:rsidR="009232C1" w:rsidRPr="00491924" w:rsidRDefault="009232C1" w:rsidP="0092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6991C9" w14:textId="77777777" w:rsidR="009232C1" w:rsidRPr="00491924" w:rsidRDefault="009232C1" w:rsidP="00923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32C1" w:rsidRPr="00491924" w14:paraId="36E4FCDA" w14:textId="77777777" w:rsidTr="00FF5BE1">
        <w:tc>
          <w:tcPr>
            <w:tcW w:w="5490" w:type="dxa"/>
          </w:tcPr>
          <w:p w14:paraId="34BE264F" w14:textId="77777777" w:rsidR="009232C1" w:rsidRPr="00491924" w:rsidRDefault="009232C1" w:rsidP="009232C1">
            <w:pPr>
              <w:spacing w:line="240" w:lineRule="auto"/>
              <w:ind w:hanging="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4" w:type="dxa"/>
          </w:tcPr>
          <w:p w14:paraId="7DD06390" w14:textId="77777777" w:rsidR="009232C1" w:rsidRPr="009817BA" w:rsidRDefault="009232C1" w:rsidP="00923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E88745D" w14:textId="77777777" w:rsidR="009232C1" w:rsidRPr="009817BA" w:rsidRDefault="009232C1" w:rsidP="00923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E4E0BD" w14:textId="55551026" w:rsidR="009232C1" w:rsidRPr="00601613" w:rsidRDefault="007E2E81" w:rsidP="00923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6,144,239</w:t>
            </w:r>
          </w:p>
        </w:tc>
        <w:tc>
          <w:tcPr>
            <w:tcW w:w="270" w:type="dxa"/>
          </w:tcPr>
          <w:p w14:paraId="4E8E7B0A" w14:textId="77777777" w:rsidR="009232C1" w:rsidRPr="00491924" w:rsidRDefault="009232C1" w:rsidP="0092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131A4E" w14:textId="151E9D7A" w:rsidR="009232C1" w:rsidRPr="00491924" w:rsidRDefault="009232C1" w:rsidP="00923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6,586,275</w:t>
            </w:r>
          </w:p>
        </w:tc>
      </w:tr>
      <w:tr w:rsidR="009232C1" w:rsidRPr="00491924" w14:paraId="7397D467" w14:textId="77777777" w:rsidTr="00FF5BE1">
        <w:tc>
          <w:tcPr>
            <w:tcW w:w="5490" w:type="dxa"/>
          </w:tcPr>
          <w:p w14:paraId="09C4FADC" w14:textId="77777777" w:rsidR="009232C1" w:rsidRPr="00491924" w:rsidRDefault="009232C1" w:rsidP="0092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4919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74" w:type="dxa"/>
          </w:tcPr>
          <w:p w14:paraId="64D87E38" w14:textId="77777777" w:rsidR="009232C1" w:rsidRDefault="009232C1" w:rsidP="00923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06F224D" w14:textId="77777777" w:rsidR="009232C1" w:rsidRDefault="009232C1" w:rsidP="00923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283DCC2" w14:textId="18B28DA9" w:rsidR="009232C1" w:rsidRPr="00491924" w:rsidRDefault="007E2E81" w:rsidP="00923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6,144,239</w:t>
            </w:r>
          </w:p>
        </w:tc>
        <w:tc>
          <w:tcPr>
            <w:tcW w:w="270" w:type="dxa"/>
          </w:tcPr>
          <w:p w14:paraId="37B8D0D3" w14:textId="77777777" w:rsidR="009232C1" w:rsidRPr="00491924" w:rsidRDefault="009232C1" w:rsidP="0092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82FFA08" w14:textId="6072D9D9" w:rsidR="009232C1" w:rsidRPr="00491924" w:rsidRDefault="009232C1" w:rsidP="00923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6,586,275</w:t>
            </w:r>
          </w:p>
        </w:tc>
      </w:tr>
    </w:tbl>
    <w:p w14:paraId="071DEBD2" w14:textId="77777777" w:rsidR="00750A6D" w:rsidRPr="00360F90" w:rsidRDefault="00750A6D" w:rsidP="00750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4A850AF9" w14:textId="3E90D4C6" w:rsidR="00396A2A" w:rsidRPr="00C02A13" w:rsidRDefault="00396A2A" w:rsidP="00124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2A1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1C7AA59D" w14:textId="77777777" w:rsidR="00352F93" w:rsidRPr="00360F90" w:rsidRDefault="00352F93" w:rsidP="00063BF0">
      <w:pPr>
        <w:tabs>
          <w:tab w:val="clear" w:pos="227"/>
          <w:tab w:val="clear" w:pos="454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="Angsana New"/>
          <w:sz w:val="28"/>
          <w:szCs w:val="28"/>
          <w:lang w:val="x-none"/>
        </w:rPr>
      </w:pPr>
    </w:p>
    <w:p w14:paraId="426C54C8" w14:textId="66D53BC0" w:rsidR="00352F93" w:rsidRDefault="005F473C" w:rsidP="00063BF0">
      <w:pPr>
        <w:tabs>
          <w:tab w:val="clear" w:pos="227"/>
          <w:tab w:val="clear" w:pos="454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val="x-none"/>
        </w:rPr>
      </w:pPr>
      <w:r w:rsidRPr="00C02A13">
        <w:rPr>
          <w:rFonts w:asciiTheme="majorBidi" w:hAnsiTheme="majorBidi" w:cs="Angsana New" w:hint="cs"/>
          <w:sz w:val="30"/>
          <w:szCs w:val="30"/>
          <w:cs/>
          <w:lang w:val="x-none"/>
        </w:rPr>
        <w:t>กลุ่มบริษัทมีรายได้จากลูกค้ารายหนึ่งของกลุ่มบริษัทและบริษัท</w:t>
      </w:r>
      <w:r w:rsidR="00D8416B" w:rsidRPr="00576B86">
        <w:rPr>
          <w:rFonts w:asciiTheme="majorBidi" w:hAnsiTheme="majorBidi" w:cs="Angsana New" w:hint="cs"/>
          <w:sz w:val="30"/>
          <w:szCs w:val="30"/>
          <w:cs/>
          <w:lang w:val="x-none"/>
        </w:rPr>
        <w:t>สำหรับงวด</w:t>
      </w:r>
      <w:r w:rsidR="00E06D60">
        <w:rPr>
          <w:rFonts w:asciiTheme="majorBidi" w:hAnsiTheme="majorBidi" w:cs="Angsana New" w:hint="cs"/>
          <w:sz w:val="30"/>
          <w:szCs w:val="30"/>
          <w:cs/>
          <w:lang w:val="x-none"/>
        </w:rPr>
        <w:t>เก้า</w:t>
      </w:r>
      <w:r w:rsidR="00D8416B" w:rsidRPr="00576B86">
        <w:rPr>
          <w:rFonts w:asciiTheme="majorBidi" w:hAnsiTheme="majorBidi" w:cs="Angsana New" w:hint="cs"/>
          <w:sz w:val="30"/>
          <w:szCs w:val="30"/>
          <w:cs/>
          <w:lang w:val="x-none"/>
        </w:rPr>
        <w:t>เดือนสิ้นสุดวันที่</w:t>
      </w:r>
      <w:r w:rsidR="00D8416B" w:rsidRPr="00576B86">
        <w:rPr>
          <w:rFonts w:asciiTheme="majorBidi" w:hAnsiTheme="majorBidi" w:cs="Angsana New"/>
          <w:sz w:val="30"/>
          <w:szCs w:val="30"/>
          <w:cs/>
          <w:lang w:val="x-none"/>
        </w:rPr>
        <w:t xml:space="preserve"> </w:t>
      </w:r>
      <w:r w:rsidR="00D8416B" w:rsidRPr="00576B86">
        <w:rPr>
          <w:rFonts w:asciiTheme="majorBidi" w:hAnsiTheme="majorBidi" w:cs="Angsana New"/>
          <w:sz w:val="30"/>
          <w:szCs w:val="30"/>
        </w:rPr>
        <w:t xml:space="preserve">30 </w:t>
      </w:r>
      <w:r w:rsidR="009232C1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D8416B" w:rsidRPr="00576B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8416B" w:rsidRPr="00576B86">
        <w:rPr>
          <w:rFonts w:asciiTheme="majorBidi" w:hAnsiTheme="majorBidi" w:cstheme="majorBidi"/>
          <w:spacing w:val="-2"/>
          <w:sz w:val="30"/>
          <w:szCs w:val="30"/>
        </w:rPr>
        <w:t>25</w:t>
      </w:r>
      <w:r w:rsidR="00D8416B">
        <w:rPr>
          <w:rFonts w:asciiTheme="majorBidi" w:hAnsiTheme="majorBidi" w:cstheme="majorBidi"/>
          <w:spacing w:val="-2"/>
          <w:sz w:val="30"/>
          <w:szCs w:val="30"/>
        </w:rPr>
        <w:t xml:space="preserve">68 </w:t>
      </w:r>
      <w:r w:rsidRPr="00C02A13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เป็นจำนวนเงิน</w:t>
      </w:r>
      <w:r w:rsidR="00655B3F" w:rsidRPr="00C02A13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7E2E81">
        <w:rPr>
          <w:rFonts w:asciiTheme="majorBidi" w:hAnsiTheme="majorBidi" w:cs="Angsana New"/>
          <w:spacing w:val="-2"/>
          <w:sz w:val="30"/>
          <w:szCs w:val="30"/>
        </w:rPr>
        <w:t>5,080.6</w:t>
      </w:r>
      <w:r w:rsidR="00533761" w:rsidRPr="00C02A13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BA6AD7" w:rsidRPr="00C02A13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="00D8416B" w:rsidRPr="00576B86">
        <w:rPr>
          <w:rFonts w:asciiTheme="majorBidi" w:hAnsiTheme="majorBidi" w:cs="Angsana New"/>
          <w:spacing w:val="-2"/>
          <w:sz w:val="30"/>
          <w:szCs w:val="30"/>
          <w:cs/>
          <w:lang w:val="x-none"/>
        </w:rPr>
        <w:t xml:space="preserve"> </w:t>
      </w:r>
      <w:r w:rsidRPr="00C02A13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สำหรับงบการเงินรว</w:t>
      </w:r>
      <w:r w:rsidR="001C2F8F" w:rsidRPr="00C02A13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มและงบการเงินเฉพาะกิจการ</w:t>
      </w:r>
      <w:r w:rsidR="001C2F8F" w:rsidRPr="00C02A13">
        <w:rPr>
          <w:rFonts w:asciiTheme="majorBidi" w:hAnsiTheme="majorBidi" w:cs="Angsana New" w:hint="cs"/>
          <w:sz w:val="30"/>
          <w:szCs w:val="30"/>
          <w:cs/>
          <w:lang w:val="x-none"/>
        </w:rPr>
        <w:t xml:space="preserve"> </w:t>
      </w:r>
      <w:r w:rsidR="00576B86" w:rsidRPr="00C02A13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>(</w:t>
      </w:r>
      <w:r w:rsidR="00D8416B" w:rsidRPr="007238D7">
        <w:rPr>
          <w:rFonts w:asciiTheme="majorBidi" w:hAnsiTheme="majorBidi" w:cs="Angsana New" w:hint="cs"/>
          <w:i/>
          <w:iCs/>
          <w:sz w:val="30"/>
          <w:szCs w:val="30"/>
          <w:cs/>
          <w:lang w:val="x-none"/>
        </w:rPr>
        <w:t>สำหรับงวด</w:t>
      </w:r>
      <w:r w:rsidR="009232C1">
        <w:rPr>
          <w:rFonts w:asciiTheme="majorBidi" w:hAnsiTheme="majorBidi" w:cs="Angsana New" w:hint="cs"/>
          <w:i/>
          <w:iCs/>
          <w:sz w:val="30"/>
          <w:szCs w:val="30"/>
          <w:cs/>
          <w:lang w:val="x-none"/>
        </w:rPr>
        <w:t>เก้า</w:t>
      </w:r>
      <w:r w:rsidR="00D8416B" w:rsidRPr="007238D7">
        <w:rPr>
          <w:rFonts w:asciiTheme="majorBidi" w:hAnsiTheme="majorBidi" w:cs="Angsana New" w:hint="cs"/>
          <w:i/>
          <w:iCs/>
          <w:sz w:val="30"/>
          <w:szCs w:val="30"/>
          <w:cs/>
          <w:lang w:val="x-none"/>
        </w:rPr>
        <w:t>เดือนสิ้นสุดวันที่</w:t>
      </w:r>
      <w:r w:rsidR="00D8416B" w:rsidRPr="007238D7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 xml:space="preserve"> </w:t>
      </w:r>
      <w:r w:rsidR="00D8416B" w:rsidRPr="007238D7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D8416B" w:rsidRPr="007238D7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 xml:space="preserve"> </w:t>
      </w:r>
      <w:r w:rsidR="009232C1">
        <w:rPr>
          <w:rFonts w:asciiTheme="majorBidi" w:hAnsiTheme="majorBidi" w:cs="Angsana New" w:hint="cs"/>
          <w:i/>
          <w:iCs/>
          <w:sz w:val="30"/>
          <w:szCs w:val="30"/>
          <w:cs/>
          <w:lang w:val="x-none"/>
        </w:rPr>
        <w:t>กันยายน</w:t>
      </w:r>
      <w:r w:rsidR="00D8416B" w:rsidRPr="007238D7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 xml:space="preserve"> </w:t>
      </w:r>
      <w:r w:rsidR="00D8416B" w:rsidRPr="007238D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8416B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D8416B" w:rsidRPr="007238D7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 xml:space="preserve"> </w:t>
      </w:r>
      <w:r w:rsidR="00D8416B" w:rsidRPr="007238D7">
        <w:rPr>
          <w:rFonts w:asciiTheme="majorBidi" w:hAnsiTheme="majorBidi" w:cs="Angsana New" w:hint="cs"/>
          <w:i/>
          <w:iCs/>
          <w:spacing w:val="-10"/>
          <w:sz w:val="30"/>
          <w:szCs w:val="30"/>
          <w:cs/>
          <w:lang w:val="x-none"/>
        </w:rPr>
        <w:t>เป็นจำนวนเงิน</w:t>
      </w:r>
      <w:r w:rsidR="00D8416B" w:rsidRPr="001C3CB4">
        <w:rPr>
          <w:rFonts w:asciiTheme="majorBidi" w:hAnsiTheme="majorBidi" w:cs="Angsana New"/>
          <w:i/>
          <w:iCs/>
          <w:spacing w:val="3"/>
          <w:sz w:val="30"/>
          <w:szCs w:val="30"/>
          <w:cs/>
          <w:lang w:val="x-none"/>
        </w:rPr>
        <w:t xml:space="preserve"> </w:t>
      </w:r>
      <w:r w:rsidR="009232C1">
        <w:rPr>
          <w:rFonts w:asciiTheme="majorBidi" w:hAnsiTheme="majorBidi" w:cs="Angsana New"/>
          <w:i/>
          <w:iCs/>
          <w:spacing w:val="-2"/>
          <w:sz w:val="30"/>
          <w:szCs w:val="30"/>
        </w:rPr>
        <w:t>5,568.5</w:t>
      </w:r>
      <w:r w:rsidR="00D8416B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D8416B" w:rsidRPr="001C3CB4">
        <w:rPr>
          <w:rFonts w:asciiTheme="majorBidi" w:hAnsiTheme="majorBidi" w:cs="Angsana New" w:hint="cs"/>
          <w:i/>
          <w:iCs/>
          <w:spacing w:val="3"/>
          <w:sz w:val="30"/>
          <w:szCs w:val="30"/>
          <w:cs/>
          <w:lang w:val="x-none"/>
        </w:rPr>
        <w:t>ล้านบาท</w:t>
      </w:r>
      <w:r w:rsidR="00D8416B" w:rsidRPr="001C3CB4">
        <w:rPr>
          <w:rFonts w:asciiTheme="majorBidi" w:hAnsiTheme="majorBidi" w:cs="Angsana New"/>
          <w:i/>
          <w:iCs/>
          <w:spacing w:val="3"/>
          <w:sz w:val="30"/>
          <w:szCs w:val="30"/>
          <w:cs/>
          <w:lang w:val="x-none"/>
        </w:rPr>
        <w:t xml:space="preserve"> </w:t>
      </w:r>
      <w:r w:rsidR="00D8416B" w:rsidRPr="001C3CB4">
        <w:rPr>
          <w:rFonts w:asciiTheme="majorBidi" w:hAnsiTheme="majorBidi" w:cs="Angsana New" w:hint="cs"/>
          <w:i/>
          <w:iCs/>
          <w:spacing w:val="3"/>
          <w:sz w:val="30"/>
          <w:szCs w:val="30"/>
          <w:cs/>
          <w:lang w:val="x-none"/>
        </w:rPr>
        <w:t>สำหรับงบการเงินรวมและงบการเงินเฉพาะกิจการ</w:t>
      </w:r>
      <w:r w:rsidR="00576B86" w:rsidRPr="00C02A13">
        <w:rPr>
          <w:rFonts w:asciiTheme="majorBidi" w:hAnsiTheme="majorBidi" w:cs="Angsana New"/>
          <w:i/>
          <w:iCs/>
          <w:spacing w:val="3"/>
          <w:sz w:val="30"/>
          <w:szCs w:val="30"/>
          <w:cs/>
          <w:lang w:val="x-none"/>
        </w:rPr>
        <w:t>)</w:t>
      </w:r>
      <w:r w:rsidR="00576B86" w:rsidRPr="00C02A13">
        <w:rPr>
          <w:rFonts w:asciiTheme="majorBidi" w:hAnsiTheme="majorBidi" w:cs="Angsana New" w:hint="cs"/>
          <w:sz w:val="30"/>
          <w:szCs w:val="30"/>
          <w:cs/>
          <w:lang w:val="x-none"/>
        </w:rPr>
        <w:t xml:space="preserve"> </w:t>
      </w:r>
      <w:r w:rsidRPr="00C02A13">
        <w:rPr>
          <w:rFonts w:asciiTheme="majorBidi" w:hAnsiTheme="majorBidi" w:cs="Angsana New" w:hint="cs"/>
          <w:sz w:val="30"/>
          <w:szCs w:val="30"/>
          <w:cs/>
          <w:lang w:val="x-none"/>
        </w:rPr>
        <w:t>จากรายได้รวมของกลุ่มบริษัทและบริษัท</w:t>
      </w:r>
    </w:p>
    <w:p w14:paraId="1C2B0C36" w14:textId="77777777" w:rsidR="00D8416B" w:rsidRDefault="00D8416B" w:rsidP="00A775BC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3A8031F5" w14:textId="77777777" w:rsidR="00D8416B" w:rsidRDefault="00D8416B" w:rsidP="00D84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30962A3" w14:textId="7BFD90A4" w:rsidR="00D8416B" w:rsidRDefault="00D8416B" w:rsidP="00D841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Pr="00723634"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รายละเอียดเงินปันผลในระหว่าง</w:t>
      </w:r>
      <w:r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9232C1">
        <w:rPr>
          <w:rFonts w:asciiTheme="majorBidi" w:hAnsiTheme="majorBidi" w:cstheme="majorBidi" w:hint="cs"/>
          <w:sz w:val="30"/>
          <w:szCs w:val="30"/>
          <w:cs/>
        </w:rPr>
        <w:t xml:space="preserve">เก้าเดือนสิ้นสุดวันที่ </w:t>
      </w:r>
      <w:r w:rsidR="009232C1">
        <w:rPr>
          <w:rFonts w:asciiTheme="majorBidi" w:hAnsiTheme="majorBidi" w:cstheme="majorBidi"/>
          <w:sz w:val="30"/>
          <w:szCs w:val="30"/>
        </w:rPr>
        <w:t xml:space="preserve">30 </w:t>
      </w:r>
      <w:r w:rsidR="009232C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9232C1" w:rsidRPr="007236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23634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723634">
        <w:rPr>
          <w:rFonts w:asciiTheme="majorBidi" w:hAnsiTheme="majorBidi" w:cstheme="majorBidi"/>
          <w:sz w:val="30"/>
          <w:szCs w:val="30"/>
        </w:rPr>
        <w:t xml:space="preserve"> </w:t>
      </w:r>
      <w:r w:rsidRPr="0072363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723634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723634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7A19F0DC" w14:textId="77777777" w:rsidR="00D8416B" w:rsidRDefault="00D8416B" w:rsidP="00D841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790"/>
        <w:gridCol w:w="1620"/>
        <w:gridCol w:w="1800"/>
        <w:gridCol w:w="1296"/>
        <w:gridCol w:w="236"/>
        <w:gridCol w:w="1348"/>
      </w:tblGrid>
      <w:tr w:rsidR="00D8416B" w:rsidRPr="001D532A" w14:paraId="0DB945BB" w14:textId="77777777" w:rsidTr="007E2E81">
        <w:tc>
          <w:tcPr>
            <w:tcW w:w="2790" w:type="dxa"/>
            <w:vAlign w:val="bottom"/>
          </w:tcPr>
          <w:p w14:paraId="503A2C78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2C8DDDE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4EF48B87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169999E1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96" w:type="dxa"/>
            <w:vAlign w:val="bottom"/>
          </w:tcPr>
          <w:p w14:paraId="1DB10C6E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2C369A93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vAlign w:val="bottom"/>
          </w:tcPr>
          <w:p w14:paraId="45D4BF3C" w14:textId="77777777" w:rsidR="00D8416B" w:rsidRPr="001D532A" w:rsidDel="00D43E7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D8416B" w:rsidRPr="001D532A" w14:paraId="74CA4265" w14:textId="77777777" w:rsidTr="007E2E81">
        <w:tc>
          <w:tcPr>
            <w:tcW w:w="2790" w:type="dxa"/>
          </w:tcPr>
          <w:p w14:paraId="17B4BDC0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BE025AD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11216CB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E014563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31CFA010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8" w:type="dxa"/>
          </w:tcPr>
          <w:p w14:paraId="053C4907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416B" w:rsidRPr="001D532A" w14:paraId="2E96006A" w14:textId="77777777" w:rsidTr="007E2E81">
        <w:tc>
          <w:tcPr>
            <w:tcW w:w="2790" w:type="dxa"/>
          </w:tcPr>
          <w:p w14:paraId="0E620705" w14:textId="37A86730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1D532A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61B3F4B3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FBF6579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7CA4A2C1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304B11C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8" w:type="dxa"/>
          </w:tcPr>
          <w:p w14:paraId="760B67B2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7E2E81" w:rsidRPr="001D532A" w14:paraId="0BBDF0EA" w14:textId="77777777" w:rsidTr="007E2E81">
        <w:tc>
          <w:tcPr>
            <w:tcW w:w="2790" w:type="dxa"/>
          </w:tcPr>
          <w:p w14:paraId="325112BF" w14:textId="77777777" w:rsidR="007E2E81" w:rsidRPr="000F669C" w:rsidRDefault="007E2E81" w:rsidP="00B92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0F66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0F669C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6B48E75A" w14:textId="77777777" w:rsidR="007E2E81" w:rsidRPr="000F669C" w:rsidRDefault="007E2E81" w:rsidP="00B92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Pr="000F669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F66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0F669C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66E049D9" w14:textId="77777777" w:rsidR="007E2E81" w:rsidRPr="000F669C" w:rsidRDefault="007E2E81" w:rsidP="00B92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21</w:t>
            </w:r>
            <w:r w:rsidRPr="000F669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F66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0F669C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96" w:type="dxa"/>
          </w:tcPr>
          <w:p w14:paraId="457E083C" w14:textId="77777777" w:rsidR="007E2E81" w:rsidRPr="007D2DE4" w:rsidRDefault="007E2E81" w:rsidP="00B92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2DE4"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236" w:type="dxa"/>
          </w:tcPr>
          <w:p w14:paraId="0F0ED00C" w14:textId="77777777" w:rsidR="007E2E81" w:rsidRPr="007D2DE4" w:rsidRDefault="007E2E81" w:rsidP="00B92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46502590" w14:textId="77777777" w:rsidR="007E2E81" w:rsidRPr="007D2DE4" w:rsidRDefault="007E2E81" w:rsidP="00B92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D2DE4">
              <w:rPr>
                <w:rFonts w:ascii="Angsana New" w:hAnsi="Angsana New" w:cs="Angsana New"/>
                <w:sz w:val="30"/>
                <w:szCs w:val="30"/>
              </w:rPr>
              <w:t>650,000</w:t>
            </w:r>
          </w:p>
        </w:tc>
      </w:tr>
      <w:tr w:rsidR="00D8416B" w:rsidRPr="001D532A" w14:paraId="2A9CB7FF" w14:textId="77777777" w:rsidTr="007E2E81">
        <w:tc>
          <w:tcPr>
            <w:tcW w:w="2790" w:type="dxa"/>
          </w:tcPr>
          <w:p w14:paraId="4B9AB9F3" w14:textId="18F49B83" w:rsidR="00D8416B" w:rsidRPr="000F669C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0F669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 w:rsidR="007E2E81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ระหว่างกาล</w:t>
            </w:r>
            <w:r w:rsidRPr="000F66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ปี </w:t>
            </w:r>
            <w:r w:rsidRPr="000F669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E2E8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09DC7825" w14:textId="56802408" w:rsidR="00D8416B" w:rsidRPr="000F669C" w:rsidRDefault="007E2E81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D8416B" w:rsidRPr="000F669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สิงหาคม</w:t>
            </w:r>
            <w:r w:rsidR="00D8416B" w:rsidRPr="000F66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D8416B" w:rsidRPr="000F669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8416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69F9E740" w14:textId="37E252AC" w:rsidR="00D8416B" w:rsidRPr="000F669C" w:rsidRDefault="007E2E81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D8416B" w:rsidRPr="000F66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D8416B" w:rsidRPr="000F669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8416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296ADA" w14:textId="58E6C887" w:rsidR="00D8416B" w:rsidRPr="007D2DE4" w:rsidRDefault="002945CE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2DE4">
              <w:rPr>
                <w:rFonts w:ascii="Angsana New" w:hAnsi="Angsana New" w:cs="Angsana New"/>
                <w:sz w:val="30"/>
                <w:szCs w:val="30"/>
              </w:rPr>
              <w:t>0.5</w:t>
            </w:r>
            <w:r w:rsidR="007E2E81" w:rsidRPr="007D2DE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6F4F68D" w14:textId="77777777" w:rsidR="00D8416B" w:rsidRPr="007D2DE4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0EA35265" w14:textId="33D51797" w:rsidR="00D8416B" w:rsidRPr="007D2DE4" w:rsidRDefault="007E2E81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D2DE4">
              <w:rPr>
                <w:rFonts w:ascii="Angsana New" w:hAnsi="Angsana New" w:cs="Angsana New"/>
                <w:sz w:val="30"/>
                <w:szCs w:val="30"/>
              </w:rPr>
              <w:t>715</w:t>
            </w:r>
            <w:r w:rsidR="002945CE" w:rsidRPr="007D2DE4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</w:tr>
      <w:tr w:rsidR="007E2E81" w:rsidRPr="001D532A" w14:paraId="0E5E0060" w14:textId="77777777" w:rsidTr="007E2E81">
        <w:tc>
          <w:tcPr>
            <w:tcW w:w="2790" w:type="dxa"/>
          </w:tcPr>
          <w:p w14:paraId="38639B62" w14:textId="77777777" w:rsidR="007E2E81" w:rsidRPr="000F669C" w:rsidRDefault="007E2E81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04CC209" w14:textId="77777777" w:rsidR="007E2E81" w:rsidRDefault="007E2E81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BBCBF63" w14:textId="77777777" w:rsidR="007E2E81" w:rsidRDefault="007E2E81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3073D4B" w14:textId="7650477C" w:rsidR="007E2E81" w:rsidRDefault="007E2E81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1.05</w:t>
            </w:r>
          </w:p>
        </w:tc>
        <w:tc>
          <w:tcPr>
            <w:tcW w:w="236" w:type="dxa"/>
          </w:tcPr>
          <w:p w14:paraId="17C71155" w14:textId="77777777" w:rsidR="007E2E81" w:rsidRPr="000F669C" w:rsidRDefault="007E2E81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4AF0AE5D" w14:textId="553B071D" w:rsidR="007E2E81" w:rsidRDefault="007E2E81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1,365,000</w:t>
            </w:r>
          </w:p>
        </w:tc>
      </w:tr>
      <w:tr w:rsidR="00D8416B" w:rsidRPr="001D532A" w14:paraId="642F637A" w14:textId="77777777" w:rsidTr="007E2E81">
        <w:tc>
          <w:tcPr>
            <w:tcW w:w="2790" w:type="dxa"/>
          </w:tcPr>
          <w:p w14:paraId="594B7A2B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F9A96DE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89A94EC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4D4FE625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D3CED11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</w:tcPr>
          <w:p w14:paraId="755F4D8F" w14:textId="77777777" w:rsidR="00D8416B" w:rsidRPr="001D532A" w:rsidRDefault="00D8416B" w:rsidP="002A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8416B" w:rsidRPr="001D532A" w14:paraId="1D5213AF" w14:textId="77777777" w:rsidTr="007E2E81">
        <w:tc>
          <w:tcPr>
            <w:tcW w:w="2790" w:type="dxa"/>
          </w:tcPr>
          <w:p w14:paraId="09083B55" w14:textId="39DCC59D" w:rsidR="00D8416B" w:rsidRPr="001D532A" w:rsidRDefault="00D8416B" w:rsidP="00D84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1D532A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1BD8D099" w14:textId="77777777" w:rsidR="00D8416B" w:rsidRPr="001D532A" w:rsidRDefault="00D8416B" w:rsidP="00D84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7C73135" w14:textId="77777777" w:rsidR="00D8416B" w:rsidRPr="001D532A" w:rsidRDefault="00D8416B" w:rsidP="00D84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5FB79DDC" w14:textId="77777777" w:rsidR="00D8416B" w:rsidRPr="001D532A" w:rsidRDefault="00D8416B" w:rsidP="00D84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22FF86F" w14:textId="77777777" w:rsidR="00D8416B" w:rsidRPr="001D532A" w:rsidRDefault="00D8416B" w:rsidP="00D84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255A894D" w14:textId="77777777" w:rsidR="00D8416B" w:rsidRPr="001D532A" w:rsidRDefault="00D8416B" w:rsidP="00D84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8416B" w:rsidRPr="001D532A" w14:paraId="2BA21186" w14:textId="77777777" w:rsidTr="007E2E81">
        <w:tc>
          <w:tcPr>
            <w:tcW w:w="2790" w:type="dxa"/>
          </w:tcPr>
          <w:p w14:paraId="70C9E9B4" w14:textId="4264BE75" w:rsidR="00D8416B" w:rsidRPr="001D532A" w:rsidRDefault="00D8416B" w:rsidP="00D84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F66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0F669C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0D178306" w14:textId="3C2E3CB5" w:rsidR="00D8416B" w:rsidRPr="001D532A" w:rsidRDefault="00D8416B" w:rsidP="00D84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0F669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F66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0F669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5A0A2E8E" w14:textId="0FA25999" w:rsidR="00D8416B" w:rsidRPr="001D532A" w:rsidRDefault="00D8416B" w:rsidP="00D84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0F669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F66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0F669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53A8F253" w14:textId="4CAE511E" w:rsidR="00D8416B" w:rsidRPr="001D532A" w:rsidRDefault="00D8416B" w:rsidP="00D84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F6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0.50</w:t>
            </w:r>
          </w:p>
        </w:tc>
        <w:tc>
          <w:tcPr>
            <w:tcW w:w="236" w:type="dxa"/>
          </w:tcPr>
          <w:p w14:paraId="136533D8" w14:textId="77777777" w:rsidR="00D8416B" w:rsidRPr="001D532A" w:rsidRDefault="00D8416B" w:rsidP="00D84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2C82A935" w14:textId="599270EF" w:rsidR="00D8416B" w:rsidRPr="001D532A" w:rsidRDefault="00D8416B" w:rsidP="00D84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F6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650,000</w:t>
            </w:r>
          </w:p>
        </w:tc>
      </w:tr>
    </w:tbl>
    <w:p w14:paraId="020CE0E6" w14:textId="77777777" w:rsidR="00D8416B" w:rsidRDefault="00D8416B" w:rsidP="00D8416B">
      <w:pPr>
        <w:tabs>
          <w:tab w:val="clear" w:pos="227"/>
          <w:tab w:val="clear" w:pos="454"/>
          <w:tab w:val="left" w:pos="540"/>
        </w:tabs>
        <w:spacing w:line="260" w:lineRule="atLeast"/>
        <w:jc w:val="thaiDistribute"/>
        <w:rPr>
          <w:rFonts w:asciiTheme="majorBidi" w:hAnsiTheme="majorBidi" w:cs="Angsana New"/>
          <w:sz w:val="30"/>
          <w:szCs w:val="30"/>
          <w:lang w:val="x-none"/>
        </w:rPr>
      </w:pPr>
    </w:p>
    <w:p w14:paraId="54D50A7A" w14:textId="78BC6FB6" w:rsidR="00F24F74" w:rsidRPr="003E5C70" w:rsidRDefault="0036747C" w:rsidP="00163E81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E5C70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591D29C2" w14:textId="06751A99" w:rsidR="00453AB5" w:rsidRPr="00360F90" w:rsidRDefault="00453AB5" w:rsidP="00830698">
      <w:pPr>
        <w:pStyle w:val="BodyText2"/>
        <w:spacing w:line="240" w:lineRule="atLeast"/>
        <w:ind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558A02DF" w14:textId="46609339" w:rsidR="007F14C5" w:rsidRPr="003E5C70" w:rsidRDefault="007F14C5" w:rsidP="007F14C5">
      <w:pPr>
        <w:pStyle w:val="BodyText2"/>
        <w:spacing w:line="260" w:lineRule="atLeast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5C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1FCBD50" w14:textId="2250337B" w:rsidR="007F14C5" w:rsidRPr="00360F90" w:rsidRDefault="007F14C5" w:rsidP="00830698">
      <w:pPr>
        <w:pStyle w:val="BodyText2"/>
        <w:spacing w:line="240" w:lineRule="atLeast"/>
        <w:ind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0774F77" w14:textId="328779F2" w:rsidR="00C6000A" w:rsidRPr="003E5C70" w:rsidRDefault="008E7801" w:rsidP="008F14E0">
      <w:pPr>
        <w:pStyle w:val="BodyText2"/>
        <w:spacing w:line="260" w:lineRule="atLeast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E5C70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E5555D" w:rsidRPr="003E5C70">
        <w:rPr>
          <w:rFonts w:asciiTheme="majorBidi" w:hAnsiTheme="majorBidi" w:cstheme="majorBidi" w:hint="cs"/>
          <w:sz w:val="30"/>
          <w:szCs w:val="30"/>
          <w:cs/>
        </w:rPr>
        <w:t>และหนี้สิน</w:t>
      </w:r>
      <w:r w:rsidR="00E5555D" w:rsidRPr="003E5C70">
        <w:rPr>
          <w:rFonts w:asciiTheme="majorBidi" w:hAnsiTheme="majorBidi" w:cstheme="majorBidi"/>
          <w:sz w:val="30"/>
          <w:szCs w:val="30"/>
          <w:cs/>
        </w:rPr>
        <w:t>ทางการเงิน</w:t>
      </w:r>
      <w:r w:rsidRPr="003E5C70">
        <w:rPr>
          <w:rFonts w:asciiTheme="majorBidi" w:hAnsiTheme="majorBidi" w:cstheme="majorBidi"/>
          <w:sz w:val="30"/>
          <w:szCs w:val="30"/>
          <w:cs/>
        </w:rPr>
        <w:t>รวมถึง</w:t>
      </w:r>
      <w:r w:rsidRPr="003E5C70">
        <w:rPr>
          <w:rFonts w:asciiTheme="majorBidi" w:hAnsiTheme="majorBidi" w:cstheme="majorBidi"/>
          <w:spacing w:val="-4"/>
          <w:sz w:val="30"/>
          <w:szCs w:val="30"/>
          <w:cs/>
        </w:rPr>
        <w:t>ลำดับชั้นมูลค่ายุติธรรมแต่ไม่รวมถึงการแสดงข้อมูลมูลค่ายุติธรรมสำหรับสินทรัพย์ทางการเงิน</w:t>
      </w:r>
      <w:r w:rsidR="00884BB3" w:rsidRPr="003E5C70">
        <w:rPr>
          <w:rFonts w:asciiTheme="majorBidi" w:hAnsiTheme="majorBidi" w:cstheme="majorBidi" w:hint="cs"/>
          <w:spacing w:val="-4"/>
          <w:sz w:val="30"/>
          <w:szCs w:val="30"/>
          <w:cs/>
        </w:rPr>
        <w:t>และหนี้สินทางกา</w:t>
      </w:r>
      <w:r w:rsidR="00BA6AD7" w:rsidRPr="003E5C70">
        <w:rPr>
          <w:rFonts w:asciiTheme="majorBidi" w:hAnsiTheme="majorBidi" w:cstheme="majorBidi" w:hint="cs"/>
          <w:spacing w:val="-4"/>
          <w:sz w:val="30"/>
          <w:szCs w:val="30"/>
          <w:cs/>
        </w:rPr>
        <w:t>ร</w:t>
      </w:r>
      <w:r w:rsidR="00884BB3" w:rsidRPr="003E5C70">
        <w:rPr>
          <w:rFonts w:asciiTheme="majorBidi" w:hAnsiTheme="majorBidi" w:cstheme="majorBidi" w:hint="cs"/>
          <w:spacing w:val="-4"/>
          <w:sz w:val="30"/>
          <w:szCs w:val="30"/>
          <w:cs/>
        </w:rPr>
        <w:t>เงิน</w:t>
      </w:r>
      <w:r w:rsidRPr="003E5C70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2A7787E" w14:textId="01C52C16" w:rsidR="0051386F" w:rsidRPr="00360F90" w:rsidRDefault="0051386F" w:rsidP="00AC0DF0">
      <w:pPr>
        <w:pStyle w:val="BodyText2"/>
        <w:tabs>
          <w:tab w:val="left" w:pos="540"/>
        </w:tabs>
        <w:ind w:left="547" w:right="-29" w:firstLine="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800"/>
        <w:gridCol w:w="270"/>
        <w:gridCol w:w="1260"/>
        <w:gridCol w:w="270"/>
        <w:gridCol w:w="1260"/>
        <w:gridCol w:w="270"/>
        <w:gridCol w:w="1260"/>
      </w:tblGrid>
      <w:tr w:rsidR="00B73246" w:rsidRPr="003E5C70" w14:paraId="27612E19" w14:textId="77777777" w:rsidTr="00D56698">
        <w:trPr>
          <w:trHeight w:val="261"/>
          <w:tblHeader/>
        </w:trPr>
        <w:tc>
          <w:tcPr>
            <w:tcW w:w="2790" w:type="dxa"/>
            <w:vAlign w:val="bottom"/>
          </w:tcPr>
          <w:p w14:paraId="1F8E0DDE" w14:textId="77777777" w:rsidR="00B73246" w:rsidRPr="003E5C70" w:rsidRDefault="00B73246" w:rsidP="00B7324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7"/>
          </w:tcPr>
          <w:p w14:paraId="75F3DC8E" w14:textId="14E2F990" w:rsidR="00B73246" w:rsidRPr="003E5C70" w:rsidRDefault="00B73246" w:rsidP="00B73246">
            <w:pPr>
              <w:pStyle w:val="acctfourfigures"/>
              <w:tabs>
                <w:tab w:val="clear" w:pos="765"/>
                <w:tab w:val="decimal" w:pos="789"/>
                <w:tab w:val="left" w:pos="88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5C70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 xml:space="preserve">งบการเงินรวม </w:t>
            </w:r>
            <w:r w:rsidRPr="003E5C70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eastAsia="en-GB"/>
              </w:rPr>
              <w:t xml:space="preserve">/ </w:t>
            </w:r>
            <w:r w:rsidRPr="003E5C70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B73246" w:rsidRPr="003E5C70" w14:paraId="5899E7EC" w14:textId="77777777" w:rsidTr="00CC0A86">
        <w:trPr>
          <w:trHeight w:val="261"/>
          <w:tblHeader/>
        </w:trPr>
        <w:tc>
          <w:tcPr>
            <w:tcW w:w="2790" w:type="dxa"/>
            <w:vAlign w:val="bottom"/>
          </w:tcPr>
          <w:p w14:paraId="64D5615D" w14:textId="77777777" w:rsidR="00B73246" w:rsidRPr="003E5C70" w:rsidRDefault="00B73246" w:rsidP="00B7324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69051BAD" w14:textId="2EA50264" w:rsidR="00B73246" w:rsidRPr="003E5C70" w:rsidRDefault="00B73246" w:rsidP="00B7324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5C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403B576" w14:textId="77777777" w:rsidR="00B73246" w:rsidRPr="00224625" w:rsidRDefault="00B73246" w:rsidP="00B7324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0D999947" w14:textId="3EF1BC02" w:rsidR="00B73246" w:rsidRPr="003E5C70" w:rsidRDefault="00B73246" w:rsidP="00B73246">
            <w:pPr>
              <w:pStyle w:val="acctfourfigures"/>
              <w:tabs>
                <w:tab w:val="clear" w:pos="765"/>
                <w:tab w:val="decimal" w:pos="789"/>
                <w:tab w:val="left" w:pos="888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5C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73246" w:rsidRPr="003E5C70" w14:paraId="6971AD99" w14:textId="77777777" w:rsidTr="00B73246">
        <w:trPr>
          <w:trHeight w:val="261"/>
          <w:tblHeader/>
        </w:trPr>
        <w:tc>
          <w:tcPr>
            <w:tcW w:w="2790" w:type="dxa"/>
            <w:vAlign w:val="bottom"/>
            <w:hideMark/>
          </w:tcPr>
          <w:p w14:paraId="040F4182" w14:textId="77777777" w:rsidR="00B73246" w:rsidRPr="003E5C70" w:rsidRDefault="00B73246" w:rsidP="00B7324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5850BF6A" w14:textId="77777777" w:rsidR="00B73246" w:rsidRPr="003E5C70" w:rsidRDefault="00B73246" w:rsidP="00B7324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5C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2CCC1F46" w14:textId="77777777" w:rsidR="00B73246" w:rsidRDefault="00B73246" w:rsidP="00B7324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5C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การเงินที่วัดมูลค่าด้วยมูลค่ายุติธรรมผ่าน</w:t>
            </w:r>
          </w:p>
          <w:p w14:paraId="2DD88B22" w14:textId="77777777" w:rsidR="00B73246" w:rsidRPr="003E5C70" w:rsidRDefault="00B73246" w:rsidP="00B7324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5C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675E74DC" w14:textId="77777777" w:rsidR="00B73246" w:rsidRPr="00224625" w:rsidRDefault="00B73246" w:rsidP="00B7324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DB61023" w14:textId="77777777" w:rsidR="00B73246" w:rsidRPr="003E5C70" w:rsidRDefault="00B73246" w:rsidP="00B7324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5C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E5C7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E5C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3C95DDFD" w14:textId="77777777" w:rsidR="00B73246" w:rsidRPr="003E5C70" w:rsidRDefault="00B73246" w:rsidP="00B7324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5C72137E" w14:textId="77777777" w:rsidR="00B73246" w:rsidRPr="003E5C70" w:rsidRDefault="00B73246" w:rsidP="00B73246">
            <w:pPr>
              <w:pStyle w:val="acctfourfigures"/>
              <w:tabs>
                <w:tab w:val="left" w:pos="9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E5C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E5C7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E5C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1F62A7C9" w14:textId="77777777" w:rsidR="00B73246" w:rsidRPr="003E5C70" w:rsidRDefault="00B73246" w:rsidP="00B7324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14:paraId="26CB89C9" w14:textId="77777777" w:rsidR="00B73246" w:rsidRPr="003E5C70" w:rsidRDefault="00B73246" w:rsidP="00B73246">
            <w:pPr>
              <w:pStyle w:val="acctfourfigures"/>
              <w:tabs>
                <w:tab w:val="clear" w:pos="765"/>
                <w:tab w:val="decimal" w:pos="789"/>
                <w:tab w:val="left" w:pos="88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5C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73246" w:rsidRPr="003E5C70" w14:paraId="2F242847" w14:textId="77777777" w:rsidTr="009536AC">
        <w:trPr>
          <w:trHeight w:val="261"/>
          <w:tblHeader/>
        </w:trPr>
        <w:tc>
          <w:tcPr>
            <w:tcW w:w="2790" w:type="dxa"/>
            <w:vAlign w:val="bottom"/>
          </w:tcPr>
          <w:p w14:paraId="5F7F2C7D" w14:textId="77777777" w:rsidR="00B73246" w:rsidRPr="003E5C70" w:rsidRDefault="00B73246" w:rsidP="00B7324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01979462" w14:textId="781D163C" w:rsidR="00B73246" w:rsidRPr="00B73246" w:rsidRDefault="00B73246" w:rsidP="00B73246">
            <w:pPr>
              <w:pStyle w:val="acctfourfigures"/>
              <w:tabs>
                <w:tab w:val="clear" w:pos="765"/>
                <w:tab w:val="decimal" w:pos="789"/>
                <w:tab w:val="left" w:pos="88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B73246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B73246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B73246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B73246" w:rsidRPr="003E5C70" w14:paraId="451E9730" w14:textId="77777777" w:rsidTr="00B73246">
        <w:trPr>
          <w:trHeight w:val="261"/>
        </w:trPr>
        <w:tc>
          <w:tcPr>
            <w:tcW w:w="2790" w:type="dxa"/>
            <w:vAlign w:val="bottom"/>
          </w:tcPr>
          <w:p w14:paraId="383A7BFF" w14:textId="01AFCC39" w:rsidR="00B73246" w:rsidRPr="003E5C70" w:rsidRDefault="009232C1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1800" w:type="dxa"/>
            <w:vAlign w:val="bottom"/>
          </w:tcPr>
          <w:p w14:paraId="36B3C878" w14:textId="77777777" w:rsidR="00B73246" w:rsidRPr="003E5C70" w:rsidRDefault="00B73246" w:rsidP="00B73246">
            <w:pPr>
              <w:pStyle w:val="acctfourfigures"/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A9AE150" w14:textId="77777777" w:rsidR="00B73246" w:rsidRPr="003E5C70" w:rsidRDefault="00B73246" w:rsidP="00B732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2C2AB94" w14:textId="77777777" w:rsidR="00B73246" w:rsidRPr="003E5C70" w:rsidRDefault="00B73246" w:rsidP="00B73246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13D2DBA" w14:textId="77777777" w:rsidR="00B73246" w:rsidRPr="003E5C70" w:rsidRDefault="00B73246" w:rsidP="00B73246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30FEDB1" w14:textId="77777777" w:rsidR="00B73246" w:rsidRPr="003E5C70" w:rsidRDefault="00B73246" w:rsidP="00B73246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B73246" w:rsidRPr="003E5C70" w14:paraId="0D2A68CE" w14:textId="77777777" w:rsidTr="00B73246">
        <w:trPr>
          <w:trHeight w:val="261"/>
        </w:trPr>
        <w:tc>
          <w:tcPr>
            <w:tcW w:w="2790" w:type="dxa"/>
            <w:vAlign w:val="bottom"/>
            <w:hideMark/>
          </w:tcPr>
          <w:p w14:paraId="419AD7E4" w14:textId="77777777" w:rsidR="00B73246" w:rsidRPr="003E5C70" w:rsidRDefault="00B73246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E5C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00" w:type="dxa"/>
            <w:vAlign w:val="bottom"/>
          </w:tcPr>
          <w:p w14:paraId="6C591C4B" w14:textId="77777777" w:rsidR="00B73246" w:rsidRPr="003E5C70" w:rsidRDefault="00B73246" w:rsidP="00B73246">
            <w:pPr>
              <w:pStyle w:val="acctfourfigures"/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E3238B0" w14:textId="77777777" w:rsidR="00B73246" w:rsidRPr="003E5C70" w:rsidRDefault="00B73246" w:rsidP="00B732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7B58498" w14:textId="77777777" w:rsidR="00B73246" w:rsidRPr="003E5C70" w:rsidRDefault="00B73246" w:rsidP="00B73246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9AC67BA" w14:textId="77777777" w:rsidR="00B73246" w:rsidRPr="003E5C70" w:rsidRDefault="00B73246" w:rsidP="00B73246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614205D" w14:textId="77777777" w:rsidR="00B73246" w:rsidRPr="003E5C70" w:rsidRDefault="00B73246" w:rsidP="00B73246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B73246" w:rsidRPr="00A52766" w14:paraId="4C88089F" w14:textId="77777777" w:rsidTr="00B73246">
        <w:trPr>
          <w:trHeight w:val="261"/>
        </w:trPr>
        <w:tc>
          <w:tcPr>
            <w:tcW w:w="2790" w:type="dxa"/>
            <w:vAlign w:val="bottom"/>
            <w:hideMark/>
          </w:tcPr>
          <w:p w14:paraId="2F035239" w14:textId="77777777" w:rsidR="00B73246" w:rsidRPr="00A52766" w:rsidRDefault="00B73246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276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หน่วยลงทุนในตราสารหนี้</w:t>
            </w:r>
          </w:p>
        </w:tc>
        <w:tc>
          <w:tcPr>
            <w:tcW w:w="1800" w:type="dxa"/>
            <w:vAlign w:val="bottom"/>
          </w:tcPr>
          <w:p w14:paraId="2D760EB4" w14:textId="0563D2AF" w:rsidR="00B73246" w:rsidRPr="00A52766" w:rsidRDefault="00177FD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615,256</w:t>
            </w:r>
          </w:p>
        </w:tc>
        <w:tc>
          <w:tcPr>
            <w:tcW w:w="270" w:type="dxa"/>
          </w:tcPr>
          <w:p w14:paraId="018C5E2A" w14:textId="77777777" w:rsidR="00B73246" w:rsidRPr="00A52766" w:rsidRDefault="00B73246" w:rsidP="00B73246">
            <w:pPr>
              <w:tabs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105172D" w14:textId="7F39221E" w:rsidR="00B73246" w:rsidRPr="00A52766" w:rsidRDefault="00177FD6" w:rsidP="00B73246">
            <w:pPr>
              <w:tabs>
                <w:tab w:val="clear" w:pos="907"/>
                <w:tab w:val="left" w:pos="590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615,256</w:t>
            </w:r>
          </w:p>
        </w:tc>
        <w:tc>
          <w:tcPr>
            <w:tcW w:w="270" w:type="dxa"/>
          </w:tcPr>
          <w:p w14:paraId="3B56C961" w14:textId="77777777" w:rsidR="00B73246" w:rsidRPr="00A52766" w:rsidRDefault="00B73246" w:rsidP="00B73246">
            <w:pPr>
              <w:tabs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B785DC7" w14:textId="4DDEC29F" w:rsidR="00B73246" w:rsidRPr="00A52766" w:rsidRDefault="00177FD6" w:rsidP="00B73246">
            <w:pPr>
              <w:tabs>
                <w:tab w:val="clear" w:pos="907"/>
                <w:tab w:val="left" w:pos="860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3B243C2" w14:textId="77777777" w:rsidR="00B73246" w:rsidRPr="00A52766" w:rsidRDefault="00B73246" w:rsidP="00B73246">
            <w:pPr>
              <w:tabs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DE2041" w14:textId="7F696DB9" w:rsidR="00B73246" w:rsidRPr="00A52766" w:rsidRDefault="00177FD6" w:rsidP="00B73246">
            <w:pPr>
              <w:tabs>
                <w:tab w:val="clear" w:pos="680"/>
                <w:tab w:val="left" w:pos="597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615,256</w:t>
            </w:r>
          </w:p>
        </w:tc>
      </w:tr>
      <w:tr w:rsidR="00B73246" w:rsidRPr="000F669C" w14:paraId="40079AE7" w14:textId="77777777" w:rsidTr="00B73246">
        <w:trPr>
          <w:trHeight w:val="261"/>
        </w:trPr>
        <w:tc>
          <w:tcPr>
            <w:tcW w:w="2790" w:type="dxa"/>
            <w:vAlign w:val="bottom"/>
          </w:tcPr>
          <w:p w14:paraId="5997D1CF" w14:textId="68F7BC43" w:rsidR="00B73246" w:rsidRPr="008B2E2D" w:rsidRDefault="00B73246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B2E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B2E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8B2E2D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8B2E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800" w:type="dxa"/>
            <w:vAlign w:val="bottom"/>
          </w:tcPr>
          <w:p w14:paraId="3058DD46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1F166F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DAC67BB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A144EBF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81DB8C0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7455C8A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AFBFC37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3246" w:rsidRPr="000F669C" w14:paraId="65290A82" w14:textId="77777777" w:rsidTr="00B73246">
        <w:trPr>
          <w:trHeight w:val="261"/>
        </w:trPr>
        <w:tc>
          <w:tcPr>
            <w:tcW w:w="2790" w:type="dxa"/>
            <w:vAlign w:val="bottom"/>
          </w:tcPr>
          <w:p w14:paraId="0E29481F" w14:textId="2ECA6D4A" w:rsidR="00B73246" w:rsidRPr="008B2E2D" w:rsidRDefault="00B73246" w:rsidP="00D42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B2E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00" w:type="dxa"/>
            <w:vAlign w:val="bottom"/>
          </w:tcPr>
          <w:p w14:paraId="60C07319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096263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91056D8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2E05F01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4A98E98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7D01FE7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664D416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3246" w:rsidRPr="000F669C" w14:paraId="1000A67C" w14:textId="77777777" w:rsidTr="00B73246">
        <w:trPr>
          <w:trHeight w:val="261"/>
        </w:trPr>
        <w:tc>
          <w:tcPr>
            <w:tcW w:w="2790" w:type="dxa"/>
            <w:vAlign w:val="bottom"/>
            <w:hideMark/>
          </w:tcPr>
          <w:p w14:paraId="19345994" w14:textId="77777777" w:rsidR="00B73246" w:rsidRPr="008B2E2D" w:rsidRDefault="00B73246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E2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หน่วยลงทุนในตราสารหนี้</w:t>
            </w:r>
          </w:p>
        </w:tc>
        <w:tc>
          <w:tcPr>
            <w:tcW w:w="1800" w:type="dxa"/>
            <w:vAlign w:val="bottom"/>
          </w:tcPr>
          <w:p w14:paraId="085D320D" w14:textId="3546FD80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487,551</w:t>
            </w:r>
          </w:p>
        </w:tc>
        <w:tc>
          <w:tcPr>
            <w:tcW w:w="270" w:type="dxa"/>
          </w:tcPr>
          <w:p w14:paraId="36C82F88" w14:textId="77777777" w:rsidR="00B73246" w:rsidRPr="008B2E2D" w:rsidRDefault="00B73246" w:rsidP="00B7324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8D44C86" w14:textId="30EA5505" w:rsidR="00B73246" w:rsidRPr="008B2E2D" w:rsidRDefault="00B73246" w:rsidP="00B73246">
            <w:pPr>
              <w:tabs>
                <w:tab w:val="clear" w:pos="907"/>
                <w:tab w:val="left" w:pos="59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487,551</w:t>
            </w:r>
          </w:p>
        </w:tc>
        <w:tc>
          <w:tcPr>
            <w:tcW w:w="270" w:type="dxa"/>
          </w:tcPr>
          <w:p w14:paraId="43887B88" w14:textId="77777777" w:rsidR="00B73246" w:rsidRPr="008B2E2D" w:rsidRDefault="00B73246" w:rsidP="00B7324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5F7FBDA" w14:textId="69FBEFCA" w:rsidR="00B73246" w:rsidRPr="008B2E2D" w:rsidRDefault="00B73246" w:rsidP="00B73246">
            <w:pPr>
              <w:tabs>
                <w:tab w:val="clear" w:pos="907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4B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585C62A" w14:textId="77777777" w:rsidR="00B73246" w:rsidRPr="008B2E2D" w:rsidRDefault="00B73246" w:rsidP="00B7324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102FA5" w14:textId="11EC1DA8" w:rsidR="00B73246" w:rsidRPr="008B2E2D" w:rsidRDefault="00B73246" w:rsidP="006117E4">
            <w:pPr>
              <w:tabs>
                <w:tab w:val="clear" w:pos="680"/>
                <w:tab w:val="left" w:pos="597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487,551</w:t>
            </w:r>
          </w:p>
        </w:tc>
      </w:tr>
      <w:tr w:rsidR="00B73246" w:rsidRPr="00697627" w14:paraId="28D1F645" w14:textId="77777777" w:rsidTr="00B73246">
        <w:trPr>
          <w:trHeight w:val="261"/>
        </w:trPr>
        <w:tc>
          <w:tcPr>
            <w:tcW w:w="2790" w:type="dxa"/>
            <w:vAlign w:val="bottom"/>
          </w:tcPr>
          <w:p w14:paraId="293F6C7A" w14:textId="2FCE2526" w:rsidR="00B73246" w:rsidRPr="008B2E2D" w:rsidRDefault="00B73246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E2D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สัญญาขายเงินตราต่างประเทศ</w:t>
            </w:r>
          </w:p>
        </w:tc>
        <w:tc>
          <w:tcPr>
            <w:tcW w:w="1800" w:type="dxa"/>
            <w:vAlign w:val="bottom"/>
          </w:tcPr>
          <w:p w14:paraId="01315B78" w14:textId="336D5694" w:rsidR="00B73246" w:rsidRPr="008B2E2D" w:rsidRDefault="00B73246" w:rsidP="00B73246">
            <w:pPr>
              <w:tabs>
                <w:tab w:val="clear" w:pos="5613"/>
                <w:tab w:val="left" w:pos="124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5,453</w:t>
            </w:r>
          </w:p>
        </w:tc>
        <w:tc>
          <w:tcPr>
            <w:tcW w:w="270" w:type="dxa"/>
          </w:tcPr>
          <w:p w14:paraId="33934993" w14:textId="77777777" w:rsidR="00B73246" w:rsidRPr="008B2E2D" w:rsidRDefault="00B73246" w:rsidP="00B732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47A5708" w14:textId="44FDCE0F" w:rsidR="00B73246" w:rsidRPr="008B2E2D" w:rsidRDefault="00B73246" w:rsidP="00B73246">
            <w:pPr>
              <w:tabs>
                <w:tab w:val="clear" w:pos="907"/>
                <w:tab w:val="left" w:pos="59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5,453</w:t>
            </w:r>
          </w:p>
        </w:tc>
        <w:tc>
          <w:tcPr>
            <w:tcW w:w="270" w:type="dxa"/>
            <w:vAlign w:val="bottom"/>
          </w:tcPr>
          <w:p w14:paraId="5469A473" w14:textId="77777777" w:rsidR="00B73246" w:rsidRPr="008B2E2D" w:rsidRDefault="00B73246" w:rsidP="00B732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3D6A1BF" w14:textId="6622A434" w:rsidR="00B73246" w:rsidRPr="008B2E2D" w:rsidRDefault="00B73246" w:rsidP="00B73246">
            <w:pPr>
              <w:tabs>
                <w:tab w:val="clear" w:pos="907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24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C0811A7" w14:textId="77777777" w:rsidR="00B73246" w:rsidRPr="008B2E2D" w:rsidRDefault="00B73246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99F17C" w14:textId="1CCC1EF6" w:rsidR="00B73246" w:rsidRPr="008B2E2D" w:rsidRDefault="00B73246" w:rsidP="006117E4">
            <w:pPr>
              <w:tabs>
                <w:tab w:val="clear" w:pos="680"/>
                <w:tab w:val="left" w:pos="597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5,453</w:t>
            </w:r>
          </w:p>
        </w:tc>
      </w:tr>
      <w:tr w:rsidR="00B73246" w:rsidRPr="00697627" w14:paraId="59134FFE" w14:textId="77777777" w:rsidTr="00B73246">
        <w:trPr>
          <w:trHeight w:val="261"/>
        </w:trPr>
        <w:tc>
          <w:tcPr>
            <w:tcW w:w="2790" w:type="dxa"/>
            <w:vAlign w:val="bottom"/>
          </w:tcPr>
          <w:p w14:paraId="39608A1B" w14:textId="77777777" w:rsidR="00B73246" w:rsidRPr="008B2E2D" w:rsidRDefault="00B73246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479F0E77" w14:textId="77777777" w:rsidR="00B73246" w:rsidRDefault="00B73246" w:rsidP="00B73246">
            <w:pPr>
              <w:tabs>
                <w:tab w:val="clear" w:pos="5613"/>
                <w:tab w:val="left" w:pos="124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C34944B" w14:textId="77777777" w:rsidR="00B73246" w:rsidRPr="008B2E2D" w:rsidRDefault="00B73246" w:rsidP="00B732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829E5CD" w14:textId="77777777" w:rsidR="00B73246" w:rsidRDefault="00B73246" w:rsidP="00B73246">
            <w:pPr>
              <w:tabs>
                <w:tab w:val="clear" w:pos="907"/>
                <w:tab w:val="left" w:pos="59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A61BA2D" w14:textId="77777777" w:rsidR="00B73246" w:rsidRPr="008B2E2D" w:rsidRDefault="00B73246" w:rsidP="00B732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22FF583" w14:textId="77777777" w:rsidR="00B73246" w:rsidRPr="008B2E2D" w:rsidRDefault="00B73246" w:rsidP="00B73246">
            <w:pPr>
              <w:tabs>
                <w:tab w:val="clear" w:pos="907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4EA8006" w14:textId="77777777" w:rsidR="00B73246" w:rsidRPr="008B2E2D" w:rsidRDefault="00B73246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33E536E" w14:textId="77777777" w:rsidR="00B73246" w:rsidRDefault="00B73246" w:rsidP="00B7324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</w:tr>
      <w:tr w:rsidR="00B73246" w:rsidRPr="00697627" w14:paraId="03D8D3C1" w14:textId="77777777" w:rsidTr="00B73246">
        <w:trPr>
          <w:trHeight w:val="261"/>
        </w:trPr>
        <w:tc>
          <w:tcPr>
            <w:tcW w:w="2790" w:type="dxa"/>
            <w:vAlign w:val="bottom"/>
          </w:tcPr>
          <w:p w14:paraId="64EA9C64" w14:textId="38859C4A" w:rsidR="00B73246" w:rsidRPr="008B2E2D" w:rsidRDefault="00B73246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1241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8124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0" w:type="dxa"/>
            <w:vAlign w:val="bottom"/>
          </w:tcPr>
          <w:p w14:paraId="177E8E4F" w14:textId="77777777" w:rsidR="00B73246" w:rsidRDefault="00B73246" w:rsidP="00B73246">
            <w:pPr>
              <w:tabs>
                <w:tab w:val="clear" w:pos="5613"/>
                <w:tab w:val="left" w:pos="124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5131F5E" w14:textId="77777777" w:rsidR="00B73246" w:rsidRPr="008B2E2D" w:rsidRDefault="00B73246" w:rsidP="00B732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9A70A87" w14:textId="77777777" w:rsidR="00B73246" w:rsidRDefault="00B73246" w:rsidP="00B73246">
            <w:pPr>
              <w:tabs>
                <w:tab w:val="clear" w:pos="907"/>
                <w:tab w:val="left" w:pos="59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84BAB6B" w14:textId="77777777" w:rsidR="00B73246" w:rsidRPr="008B2E2D" w:rsidRDefault="00B73246" w:rsidP="00B732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9FC018F" w14:textId="77777777" w:rsidR="00B73246" w:rsidRPr="008B2E2D" w:rsidRDefault="00B73246" w:rsidP="00B73246">
            <w:pPr>
              <w:tabs>
                <w:tab w:val="clear" w:pos="907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3D4B50C" w14:textId="77777777" w:rsidR="00B73246" w:rsidRPr="008B2E2D" w:rsidRDefault="00B73246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326EFE" w14:textId="77777777" w:rsidR="00B73246" w:rsidRDefault="00B73246" w:rsidP="00B7324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</w:tr>
      <w:tr w:rsidR="00B73246" w:rsidRPr="00697627" w14:paraId="55667545" w14:textId="77777777" w:rsidTr="00B73246">
        <w:trPr>
          <w:trHeight w:val="261"/>
        </w:trPr>
        <w:tc>
          <w:tcPr>
            <w:tcW w:w="2790" w:type="dxa"/>
            <w:vAlign w:val="bottom"/>
          </w:tcPr>
          <w:p w14:paraId="2056ACEA" w14:textId="56ADCA8E" w:rsidR="00B73246" w:rsidRPr="00812411" w:rsidRDefault="00B73246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12411">
              <w:rPr>
                <w:rFonts w:asciiTheme="majorBidi" w:hAnsiTheme="majorBidi" w:cs="Angsana New" w:hint="cs"/>
                <w:sz w:val="26"/>
                <w:szCs w:val="26"/>
                <w:cs/>
                <w:lang w:val="en-GB"/>
              </w:rPr>
              <w:t>สัญญาซื้อเงินตราต่างประเทศ</w:t>
            </w:r>
          </w:p>
        </w:tc>
        <w:tc>
          <w:tcPr>
            <w:tcW w:w="1800" w:type="dxa"/>
            <w:vAlign w:val="bottom"/>
          </w:tcPr>
          <w:p w14:paraId="38345730" w14:textId="1E42C790" w:rsidR="00B73246" w:rsidRDefault="00B73246" w:rsidP="00B73246">
            <w:pPr>
              <w:tabs>
                <w:tab w:val="clear" w:pos="5613"/>
                <w:tab w:val="left" w:pos="124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3,302</w:t>
            </w:r>
          </w:p>
        </w:tc>
        <w:tc>
          <w:tcPr>
            <w:tcW w:w="270" w:type="dxa"/>
          </w:tcPr>
          <w:p w14:paraId="1F1A4B76" w14:textId="77777777" w:rsidR="00B73246" w:rsidRPr="008B2E2D" w:rsidRDefault="00B73246" w:rsidP="00B732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ECDC0BD" w14:textId="5DB53CA0" w:rsidR="00B73246" w:rsidRDefault="00B73246" w:rsidP="00B73246">
            <w:pPr>
              <w:tabs>
                <w:tab w:val="clear" w:pos="907"/>
                <w:tab w:val="left" w:pos="59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3,302</w:t>
            </w:r>
          </w:p>
        </w:tc>
        <w:tc>
          <w:tcPr>
            <w:tcW w:w="270" w:type="dxa"/>
            <w:vAlign w:val="bottom"/>
          </w:tcPr>
          <w:p w14:paraId="4667E874" w14:textId="77777777" w:rsidR="00B73246" w:rsidRPr="008B2E2D" w:rsidRDefault="00B73246" w:rsidP="00B732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B4D8328" w14:textId="3C6BAD81" w:rsidR="00B73246" w:rsidRPr="008B2E2D" w:rsidRDefault="00B73246" w:rsidP="00B73246">
            <w:pPr>
              <w:tabs>
                <w:tab w:val="clear" w:pos="907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24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7AD6748" w14:textId="77777777" w:rsidR="00B73246" w:rsidRPr="008B2E2D" w:rsidRDefault="00B73246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5FEF27" w14:textId="5B104F94" w:rsidR="00B73246" w:rsidRDefault="00B73246" w:rsidP="006117E4">
            <w:pPr>
              <w:tabs>
                <w:tab w:val="clear" w:pos="680"/>
                <w:tab w:val="left" w:pos="597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3,302</w:t>
            </w:r>
          </w:p>
        </w:tc>
      </w:tr>
    </w:tbl>
    <w:p w14:paraId="5C52DF28" w14:textId="77777777" w:rsidR="006841D3" w:rsidRPr="006819DC" w:rsidRDefault="006841D3" w:rsidP="00830698">
      <w:pPr>
        <w:pStyle w:val="BodyText2"/>
        <w:tabs>
          <w:tab w:val="left" w:pos="540"/>
        </w:tabs>
        <w:spacing w:line="240" w:lineRule="exact"/>
        <w:ind w:left="547" w:right="-29" w:firstLine="0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</w:pPr>
    </w:p>
    <w:p w14:paraId="21BCED90" w14:textId="7A1D0346" w:rsidR="00B255C1" w:rsidRDefault="00BA6AD7" w:rsidP="004E0C06">
      <w:pPr>
        <w:pStyle w:val="BodyText2"/>
        <w:tabs>
          <w:tab w:val="decimal" w:pos="360"/>
          <w:tab w:val="decimal" w:pos="540"/>
          <w:tab w:val="decimal" w:pos="630"/>
        </w:tabs>
        <w:spacing w:line="260" w:lineRule="atLeast"/>
        <w:ind w:left="540" w:hanging="9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4E0C06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A53A28" w:rsidRPr="00A14D76">
        <w:rPr>
          <w:rFonts w:asciiTheme="majorBidi" w:hAnsiTheme="majorBidi" w:hint="cs"/>
          <w:spacing w:val="-2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</w:t>
      </w:r>
      <w:r w:rsidR="00A53A28" w:rsidRPr="006D55BF">
        <w:rPr>
          <w:rFonts w:asciiTheme="majorBidi" w:hAnsiTheme="majorBidi" w:hint="cs"/>
          <w:sz w:val="30"/>
          <w:szCs w:val="30"/>
          <w:cs/>
        </w:rPr>
        <w:t>ฐ</w:t>
      </w:r>
      <w:r w:rsidR="001A0279">
        <w:rPr>
          <w:rFonts w:asciiTheme="majorBidi" w:hAnsiTheme="majorBidi" w:hint="cs"/>
          <w:sz w:val="30"/>
          <w:szCs w:val="30"/>
          <w:cs/>
        </w:rPr>
        <w:t>านะ</w:t>
      </w:r>
      <w:r w:rsidR="00A53A28" w:rsidRPr="006D55BF">
        <w:rPr>
          <w:rFonts w:asciiTheme="majorBidi" w:hAnsiTheme="majorBidi" w:hint="cs"/>
          <w:sz w:val="30"/>
          <w:szCs w:val="30"/>
          <w:cs/>
        </w:rPr>
        <w:t>การเงิน</w:t>
      </w:r>
    </w:p>
    <w:p w14:paraId="2FD936F5" w14:textId="77777777" w:rsidR="00B255C1" w:rsidRPr="00A53A28" w:rsidRDefault="00B255C1" w:rsidP="00830698">
      <w:pPr>
        <w:pStyle w:val="BodyText2"/>
        <w:tabs>
          <w:tab w:val="decimal" w:pos="360"/>
          <w:tab w:val="decimal" w:pos="450"/>
          <w:tab w:val="decimal" w:pos="540"/>
          <w:tab w:val="decimal" w:pos="630"/>
        </w:tabs>
        <w:spacing w:line="240" w:lineRule="exact"/>
        <w:ind w:left="547" w:hanging="187"/>
        <w:jc w:val="thaiDistribute"/>
        <w:rPr>
          <w:rFonts w:asciiTheme="majorBidi" w:hAnsiTheme="majorBidi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70"/>
        <w:gridCol w:w="6120"/>
      </w:tblGrid>
      <w:tr w:rsidR="00453AB5" w:rsidRPr="00C81CBE" w14:paraId="2C5D06D4" w14:textId="77777777" w:rsidTr="0030574F">
        <w:trPr>
          <w:tblHeader/>
        </w:trPr>
        <w:tc>
          <w:tcPr>
            <w:tcW w:w="2790" w:type="dxa"/>
            <w:hideMark/>
          </w:tcPr>
          <w:p w14:paraId="4ED7EDA3" w14:textId="1389CC61" w:rsidR="00453AB5" w:rsidRPr="00C81CBE" w:rsidRDefault="00453AB5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76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4CC47136" w14:textId="77777777" w:rsidR="00453AB5" w:rsidRPr="00C81CBE" w:rsidRDefault="00453AB5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0" w:type="dxa"/>
            <w:hideMark/>
          </w:tcPr>
          <w:p w14:paraId="27380D25" w14:textId="77777777" w:rsidR="00453AB5" w:rsidRPr="00C81CBE" w:rsidRDefault="00453AB5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1483C" w:rsidRPr="00C81CBE" w14:paraId="61E1ACFB" w14:textId="77777777" w:rsidTr="00BA6AD7">
        <w:trPr>
          <w:trHeight w:val="1298"/>
        </w:trPr>
        <w:tc>
          <w:tcPr>
            <w:tcW w:w="2790" w:type="dxa"/>
            <w:hideMark/>
          </w:tcPr>
          <w:p w14:paraId="6C24CA3B" w14:textId="77777777" w:rsidR="005959AB" w:rsidRDefault="0051483C" w:rsidP="00D61109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เงินลงทุนในหน่วยลงทุนใน</w:t>
            </w:r>
          </w:p>
          <w:p w14:paraId="5423184F" w14:textId="77777777" w:rsidR="00BA6AD7" w:rsidRDefault="005959AB" w:rsidP="00C87EDF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="0051483C"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ตราสารหนี้ที่วัดมูลค่าด้วย</w:t>
            </w:r>
            <w:r w:rsidR="0051483C" w:rsidRPr="00C81C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</w:t>
            </w:r>
          </w:p>
          <w:p w14:paraId="07DBCA50" w14:textId="12F51C4F" w:rsidR="00C87EDF" w:rsidRPr="00C81CBE" w:rsidRDefault="00C87EDF" w:rsidP="00C87EDF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5ED03A1" w14:textId="77777777" w:rsidR="0051483C" w:rsidRPr="00C81CBE" w:rsidRDefault="0051483C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0" w:type="dxa"/>
            <w:hideMark/>
          </w:tcPr>
          <w:p w14:paraId="11BB4193" w14:textId="77777777" w:rsidR="0051483C" w:rsidRDefault="0051483C" w:rsidP="00387B30">
            <w:pPr>
              <w:pStyle w:val="block"/>
              <w:tabs>
                <w:tab w:val="left" w:pos="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832"/>
                <w:tab w:val="left" w:pos="6322"/>
                <w:tab w:val="left" w:pos="6549"/>
              </w:tabs>
              <w:spacing w:after="0" w:line="360" w:lineRule="exact"/>
              <w:ind w:left="110" w:right="70" w:hanging="11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1C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สินทรัพย์สุทธิ ณ วันที่รายงาน ซึ่งอ้างอิงราคาหรืออัตราผลตอบแทน</w:t>
            </w:r>
          </w:p>
          <w:p w14:paraId="40B1038A" w14:textId="57CF5016" w:rsidR="0051483C" w:rsidRPr="00C81CBE" w:rsidRDefault="0051483C" w:rsidP="00BB41B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ที่ประกาศโดยสมาคมตลาดตราสารหนี้ไทย ณ วันที่วัดมูลค่าเงินลงทุน</w:t>
            </w:r>
          </w:p>
        </w:tc>
      </w:tr>
      <w:tr w:rsidR="00C87EDF" w:rsidRPr="00C81CBE" w14:paraId="5828BDB9" w14:textId="77777777" w:rsidTr="003052A3">
        <w:trPr>
          <w:trHeight w:val="1296"/>
        </w:trPr>
        <w:tc>
          <w:tcPr>
            <w:tcW w:w="2790" w:type="dxa"/>
          </w:tcPr>
          <w:p w14:paraId="3BD133E1" w14:textId="782EEC88" w:rsidR="00C87EDF" w:rsidRPr="00C81CBE" w:rsidRDefault="00C87EDF" w:rsidP="00B46D60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63C004F2" w14:textId="77777777" w:rsidR="00C87EDF" w:rsidRPr="00C81CBE" w:rsidRDefault="00C87EDF" w:rsidP="00B46D6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0" w:type="dxa"/>
          </w:tcPr>
          <w:p w14:paraId="588A9952" w14:textId="46FACA58" w:rsidR="00C87EDF" w:rsidRPr="00C81CBE" w:rsidRDefault="00C87EDF" w:rsidP="00BF34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5584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C87ED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มูลค่ายุติธรรมอ้างอิงราคา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ซื้อ</w:t>
            </w:r>
            <w:r w:rsidRPr="00C87ED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ขายสัญญา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ซื้อ</w:t>
            </w:r>
            <w:r w:rsidRPr="00C87ED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ขายเงินตราต่างประเทศล่วงหน้า ณ วันที่รายงาน และมูลค่าปัจจุบันคำนวณ</w:t>
            </w:r>
            <w:r w:rsidRPr="00387B3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โดยอ้างอิงจากเส้นอัตราผลตอบแทนของหลักทรัพย์ที่มีสินเชื่อคุณภาพดี</w:t>
            </w:r>
            <w:r w:rsidRPr="00C87ED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ในสกุลเงิน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ที่เกี่ยวข้อง</w:t>
            </w:r>
          </w:p>
        </w:tc>
      </w:tr>
    </w:tbl>
    <w:p w14:paraId="3B83437A" w14:textId="77777777" w:rsidR="00360F90" w:rsidRDefault="00360F90" w:rsidP="00F4134A">
      <w:pPr>
        <w:pStyle w:val="BodyText2"/>
        <w:spacing w:line="360" w:lineRule="exact"/>
        <w:ind w:left="531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1E1273D" w14:textId="77777777" w:rsidR="00F94FF8" w:rsidRDefault="00F94FF8" w:rsidP="00F4134A">
      <w:pPr>
        <w:pStyle w:val="BodyText2"/>
        <w:spacing w:line="360" w:lineRule="exact"/>
        <w:ind w:left="531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627CA71" w14:textId="77777777" w:rsidR="00F94FF8" w:rsidRDefault="00F94FF8" w:rsidP="00F4134A">
      <w:pPr>
        <w:pStyle w:val="BodyText2"/>
        <w:spacing w:line="360" w:lineRule="exact"/>
        <w:ind w:left="531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D802DF3" w14:textId="77777777" w:rsidR="00F94FF8" w:rsidRDefault="00F94FF8" w:rsidP="00F4134A">
      <w:pPr>
        <w:pStyle w:val="BodyText2"/>
        <w:spacing w:line="360" w:lineRule="exact"/>
        <w:ind w:left="531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58A4C02" w14:textId="77777777" w:rsidR="00F94FF8" w:rsidRDefault="00F94FF8" w:rsidP="00F4134A">
      <w:pPr>
        <w:pStyle w:val="BodyText2"/>
        <w:spacing w:line="360" w:lineRule="exact"/>
        <w:ind w:left="531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9928E1C" w14:textId="77777777" w:rsidR="00F94FF8" w:rsidRDefault="00F94FF8" w:rsidP="00F4134A">
      <w:pPr>
        <w:pStyle w:val="BodyText2"/>
        <w:spacing w:line="360" w:lineRule="exact"/>
        <w:ind w:left="531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DAC8444" w14:textId="77777777" w:rsidR="00F94FF8" w:rsidRDefault="00F94FF8" w:rsidP="00F4134A">
      <w:pPr>
        <w:pStyle w:val="BodyText2"/>
        <w:spacing w:line="360" w:lineRule="exact"/>
        <w:ind w:left="531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3287FEA" w14:textId="77777777" w:rsidR="002251DF" w:rsidRDefault="002251DF" w:rsidP="00F4134A">
      <w:pPr>
        <w:pStyle w:val="BodyText2"/>
        <w:spacing w:line="360" w:lineRule="exact"/>
        <w:ind w:left="531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8EE9A5F" w14:textId="77777777" w:rsidR="002251DF" w:rsidRDefault="002251DF" w:rsidP="00F4134A">
      <w:pPr>
        <w:pStyle w:val="BodyText2"/>
        <w:spacing w:line="360" w:lineRule="exact"/>
        <w:ind w:left="531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2DE1AA8" w14:textId="77777777" w:rsidR="00F94FF8" w:rsidRDefault="00F94FF8" w:rsidP="00D47197">
      <w:pPr>
        <w:pStyle w:val="BodyText2"/>
        <w:spacing w:line="360" w:lineRule="exact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F0E536F" w14:textId="5D0C4A17" w:rsidR="00453AB5" w:rsidRPr="000D63E3" w:rsidRDefault="00453AB5" w:rsidP="00F4134A">
      <w:pPr>
        <w:pStyle w:val="BodyText2"/>
        <w:spacing w:line="360" w:lineRule="exact"/>
        <w:ind w:left="531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0D63E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รายการเคลื่อนไหวของหน่วยลงทุนในตราสารหนี้</w:t>
      </w:r>
      <w:r w:rsidR="00EE1067" w:rsidRPr="000D63E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ที่อยู่ในความต้องการของตลาด</w:t>
      </w:r>
    </w:p>
    <w:p w14:paraId="52C65CE9" w14:textId="1C20943D" w:rsidR="00715056" w:rsidRPr="00F9195A" w:rsidRDefault="00715056" w:rsidP="009E3B8D">
      <w:pPr>
        <w:pStyle w:val="BodyText2"/>
        <w:ind w:firstLine="547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Style w:val="TableGrid"/>
        <w:tblW w:w="938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030"/>
        <w:gridCol w:w="236"/>
        <w:gridCol w:w="1080"/>
        <w:gridCol w:w="236"/>
        <w:gridCol w:w="1141"/>
        <w:gridCol w:w="231"/>
        <w:gridCol w:w="1221"/>
        <w:gridCol w:w="231"/>
        <w:gridCol w:w="1193"/>
      </w:tblGrid>
      <w:tr w:rsidR="00BF3413" w:rsidRPr="000D63E3" w14:paraId="529F432E" w14:textId="77777777" w:rsidTr="00CB391B">
        <w:trPr>
          <w:tblHeader/>
        </w:trPr>
        <w:tc>
          <w:tcPr>
            <w:tcW w:w="2790" w:type="dxa"/>
            <w:vAlign w:val="bottom"/>
          </w:tcPr>
          <w:p w14:paraId="7E921C0E" w14:textId="77777777" w:rsidR="00BF3413" w:rsidRPr="000D63E3" w:rsidRDefault="00BF3413" w:rsidP="005548C5">
            <w:pPr>
              <w:tabs>
                <w:tab w:val="decimal" w:pos="34"/>
                <w:tab w:val="decimal" w:pos="162"/>
              </w:tabs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99" w:type="dxa"/>
            <w:gridSpan w:val="9"/>
            <w:vAlign w:val="bottom"/>
          </w:tcPr>
          <w:p w14:paraId="464B5240" w14:textId="77777777" w:rsidR="00BF3413" w:rsidRPr="000D63E3" w:rsidRDefault="00BF3413" w:rsidP="005548C5">
            <w:pPr>
              <w:tabs>
                <w:tab w:val="clear" w:pos="907"/>
                <w:tab w:val="left" w:pos="97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63E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งบการเงินรวม </w:t>
            </w:r>
            <w:r w:rsidRPr="000D63E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  <w:t xml:space="preserve">/ </w:t>
            </w:r>
            <w:r w:rsidRPr="000D63E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9945D3" w:rsidRPr="000D63E3" w14:paraId="639312DD" w14:textId="77777777" w:rsidTr="00CB391B">
        <w:trPr>
          <w:tblHeader/>
        </w:trPr>
        <w:tc>
          <w:tcPr>
            <w:tcW w:w="2790" w:type="dxa"/>
            <w:vAlign w:val="bottom"/>
          </w:tcPr>
          <w:p w14:paraId="42E1250F" w14:textId="2B13F944" w:rsidR="009945D3" w:rsidRPr="000D63E3" w:rsidRDefault="009945D3" w:rsidP="009945D3">
            <w:pPr>
              <w:tabs>
                <w:tab w:val="decimal" w:pos="34"/>
                <w:tab w:val="decimal" w:pos="162"/>
              </w:tabs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1030" w:type="dxa"/>
            <w:vAlign w:val="bottom"/>
          </w:tcPr>
          <w:p w14:paraId="52579920" w14:textId="77777777" w:rsidR="009945D3" w:rsidRPr="000D63E3" w:rsidRDefault="009945D3" w:rsidP="009945D3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59A30F4" w14:textId="77777777" w:rsidR="009945D3" w:rsidRPr="000D63E3" w:rsidRDefault="009945D3" w:rsidP="009945D3">
            <w:pPr>
              <w:spacing w:line="240" w:lineRule="auto"/>
              <w:ind w:left="-107" w:right="-36"/>
              <w:jc w:val="center"/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0D63E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D63E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0754A955" w14:textId="77777777" w:rsidR="009945D3" w:rsidRPr="000D63E3" w:rsidRDefault="009945D3" w:rsidP="009945D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5F0C731" w14:textId="77777777" w:rsidR="009945D3" w:rsidRPr="000D63E3" w:rsidRDefault="009945D3" w:rsidP="009945D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63E3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11168E2D" w14:textId="77777777" w:rsidR="009945D3" w:rsidRPr="000D63E3" w:rsidRDefault="009945D3" w:rsidP="009945D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1" w:type="dxa"/>
            <w:vAlign w:val="bottom"/>
          </w:tcPr>
          <w:p w14:paraId="295912FD" w14:textId="77777777" w:rsidR="009945D3" w:rsidRPr="000D63E3" w:rsidRDefault="009945D3" w:rsidP="009945D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63E3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593A480E" w14:textId="77777777" w:rsidR="009945D3" w:rsidRPr="000D63E3" w:rsidRDefault="009945D3" w:rsidP="009945D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21" w:type="dxa"/>
            <w:vAlign w:val="bottom"/>
          </w:tcPr>
          <w:p w14:paraId="2BEB1A41" w14:textId="77777777" w:rsidR="009945D3" w:rsidRPr="000D63E3" w:rsidRDefault="009945D3" w:rsidP="009945D3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63E3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755AE8EE" w14:textId="77777777" w:rsidR="009945D3" w:rsidRPr="000D63E3" w:rsidRDefault="009945D3" w:rsidP="009945D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93" w:type="dxa"/>
            <w:vAlign w:val="bottom"/>
          </w:tcPr>
          <w:p w14:paraId="6924DCB0" w14:textId="77777777" w:rsidR="009945D3" w:rsidRPr="0038275E" w:rsidRDefault="009945D3" w:rsidP="009945D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275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E761868" w14:textId="0FDF94C7" w:rsidR="009945D3" w:rsidRPr="000D63E3" w:rsidRDefault="00D8416B" w:rsidP="009945D3">
            <w:pPr>
              <w:tabs>
                <w:tab w:val="clear" w:pos="907"/>
                <w:tab w:val="left" w:pos="98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232C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BF3413" w:rsidRPr="000D63E3" w14:paraId="497B718A" w14:textId="77777777" w:rsidTr="00C153C2">
        <w:trPr>
          <w:trHeight w:val="418"/>
        </w:trPr>
        <w:tc>
          <w:tcPr>
            <w:tcW w:w="2790" w:type="dxa"/>
            <w:hideMark/>
          </w:tcPr>
          <w:p w14:paraId="1C479442" w14:textId="77777777" w:rsidR="00BF3413" w:rsidRPr="000D63E3" w:rsidRDefault="00BF3413" w:rsidP="005548C5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99" w:type="dxa"/>
            <w:gridSpan w:val="9"/>
          </w:tcPr>
          <w:p w14:paraId="010F7801" w14:textId="77777777" w:rsidR="00BF3413" w:rsidRPr="000D63E3" w:rsidRDefault="00BF3413" w:rsidP="005548C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D63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D63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F3413" w:rsidRPr="000D63E3" w14:paraId="5D0CBBE4" w14:textId="77777777" w:rsidTr="00CB391B">
        <w:tc>
          <w:tcPr>
            <w:tcW w:w="2790" w:type="dxa"/>
          </w:tcPr>
          <w:p w14:paraId="1FBF974C" w14:textId="1CBD1748" w:rsidR="00BF3413" w:rsidRPr="000D63E3" w:rsidRDefault="00BF3413" w:rsidP="00455844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D63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0925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30" w:type="dxa"/>
          </w:tcPr>
          <w:p w14:paraId="141C0D96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41F834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DBAC05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632072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27E08D15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C912608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176D0515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C68B9FD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68B40410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3413" w:rsidRPr="000D63E3" w14:paraId="214AE76B" w14:textId="77777777" w:rsidTr="00CB391B">
        <w:tc>
          <w:tcPr>
            <w:tcW w:w="2790" w:type="dxa"/>
            <w:hideMark/>
          </w:tcPr>
          <w:p w14:paraId="4C91111D" w14:textId="0B23A112" w:rsidR="00BF3413" w:rsidRPr="000D63E3" w:rsidRDefault="00BF3413" w:rsidP="00FF5BE1">
            <w:pPr>
              <w:tabs>
                <w:tab w:val="decimal" w:pos="34"/>
                <w:tab w:val="decimal" w:pos="162"/>
              </w:tabs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D63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30" w:type="dxa"/>
          </w:tcPr>
          <w:p w14:paraId="744A65F7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</w:tcPr>
          <w:p w14:paraId="6536AC2A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77B5C6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856A0F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3D42A87A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14620DE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3A67C89A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A87A1A0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00503D43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3413" w:rsidRPr="000D63E3" w14:paraId="0253A138" w14:textId="77777777" w:rsidTr="00CB391B">
        <w:tc>
          <w:tcPr>
            <w:tcW w:w="2790" w:type="dxa"/>
          </w:tcPr>
          <w:p w14:paraId="62D9B68F" w14:textId="77777777" w:rsidR="00BF3413" w:rsidRPr="000D63E3" w:rsidRDefault="00BF3413" w:rsidP="00BF3413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D63E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หน่วยลงทุนในตราสาร</w:t>
            </w:r>
            <w:r w:rsidRPr="000D63E3">
              <w:rPr>
                <w:rFonts w:ascii="Angsana New" w:hAnsi="Angsana New" w:cs="Angsana New" w:hint="cs"/>
                <w:sz w:val="30"/>
                <w:szCs w:val="30"/>
                <w:cs/>
              </w:rPr>
              <w:t>หนี้</w:t>
            </w:r>
          </w:p>
          <w:p w14:paraId="032E717D" w14:textId="5C128039" w:rsidR="00BF3413" w:rsidRPr="000D63E3" w:rsidRDefault="0075024F" w:rsidP="00BF341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BF3413" w:rsidRPr="000D63E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030" w:type="dxa"/>
          </w:tcPr>
          <w:p w14:paraId="27C46E7A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</w:tcPr>
          <w:p w14:paraId="35CEFC4A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B175AD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FC630A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77702D67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258AC028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56FA7C32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27B76CF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3589CB93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511" w:rsidRPr="000D63E3" w14:paraId="63865F6E" w14:textId="77777777" w:rsidTr="00CB391B">
        <w:trPr>
          <w:trHeight w:val="432"/>
        </w:trPr>
        <w:tc>
          <w:tcPr>
            <w:tcW w:w="2790" w:type="dxa"/>
            <w:hideMark/>
          </w:tcPr>
          <w:p w14:paraId="5D5C9A83" w14:textId="0B94A243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D63E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1030" w:type="dxa"/>
            <w:vAlign w:val="bottom"/>
          </w:tcPr>
          <w:p w14:paraId="44A08422" w14:textId="5F80A656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46D5">
              <w:rPr>
                <w:rFonts w:asciiTheme="majorBidi" w:hAnsiTheme="majorBidi" w:cstheme="majorBidi"/>
                <w:sz w:val="30"/>
                <w:szCs w:val="30"/>
              </w:rPr>
              <w:t>487,551</w:t>
            </w:r>
          </w:p>
        </w:tc>
        <w:tc>
          <w:tcPr>
            <w:tcW w:w="236" w:type="dxa"/>
            <w:vAlign w:val="bottom"/>
          </w:tcPr>
          <w:p w14:paraId="5CF9F673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707B68" w14:textId="10A50792" w:rsidR="00092511" w:rsidRPr="000D63E3" w:rsidRDefault="00177FD6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4,880,000</w:t>
            </w:r>
          </w:p>
        </w:tc>
        <w:tc>
          <w:tcPr>
            <w:tcW w:w="236" w:type="dxa"/>
            <w:vAlign w:val="bottom"/>
          </w:tcPr>
          <w:p w14:paraId="023B38A0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34F7FEB5" w14:textId="6CFF63E8" w:rsidR="00092511" w:rsidRPr="000D63E3" w:rsidRDefault="00177FD6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(4,751,9</w:t>
            </w:r>
            <w:r w:rsidR="006F7FC5"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1" w:type="dxa"/>
            <w:vAlign w:val="bottom"/>
          </w:tcPr>
          <w:p w14:paraId="28F34285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vAlign w:val="bottom"/>
          </w:tcPr>
          <w:p w14:paraId="174BADDA" w14:textId="0B2C5FA5" w:rsidR="00092511" w:rsidRPr="000D63E3" w:rsidRDefault="00177FD6" w:rsidP="00B2132F">
            <w:pPr>
              <w:tabs>
                <w:tab w:val="clear" w:pos="454"/>
                <w:tab w:val="clear" w:pos="680"/>
                <w:tab w:val="clear" w:pos="907"/>
                <w:tab w:val="left" w:pos="618"/>
                <w:tab w:val="left" w:pos="708"/>
                <w:tab w:val="left" w:pos="798"/>
                <w:tab w:val="left" w:pos="1003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</w:t>
            </w:r>
            <w:r w:rsidR="006F7FC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1" w:type="dxa"/>
            <w:vAlign w:val="bottom"/>
          </w:tcPr>
          <w:p w14:paraId="4D594D40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75F56DE8" w14:textId="34966643" w:rsidR="00092511" w:rsidRPr="000D63E3" w:rsidRDefault="00177FD6" w:rsidP="00092511">
            <w:pPr>
              <w:tabs>
                <w:tab w:val="clear" w:pos="907"/>
                <w:tab w:val="left" w:pos="97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615,256</w:t>
            </w:r>
          </w:p>
        </w:tc>
      </w:tr>
      <w:tr w:rsidR="00092511" w:rsidRPr="000D63E3" w14:paraId="72EAE586" w14:textId="77777777" w:rsidTr="00CB391B">
        <w:tc>
          <w:tcPr>
            <w:tcW w:w="2790" w:type="dxa"/>
            <w:hideMark/>
          </w:tcPr>
          <w:p w14:paraId="3507EC6F" w14:textId="02D6A6F1" w:rsidR="00092511" w:rsidRPr="000D63E3" w:rsidRDefault="00092511" w:rsidP="00092511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63E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062044" w14:textId="657A2814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46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487,551</w:t>
            </w:r>
          </w:p>
        </w:tc>
        <w:tc>
          <w:tcPr>
            <w:tcW w:w="236" w:type="dxa"/>
            <w:vAlign w:val="bottom"/>
          </w:tcPr>
          <w:p w14:paraId="62107E2F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C5B4BB" w14:textId="3EE3B441" w:rsidR="00092511" w:rsidRPr="000D63E3" w:rsidRDefault="00177FD6" w:rsidP="0009251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4,880,000</w:t>
            </w:r>
          </w:p>
        </w:tc>
        <w:tc>
          <w:tcPr>
            <w:tcW w:w="236" w:type="dxa"/>
            <w:vAlign w:val="bottom"/>
          </w:tcPr>
          <w:p w14:paraId="14B333BE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D4B047" w14:textId="51F04F17" w:rsidR="00092511" w:rsidRPr="000D63E3" w:rsidRDefault="00177FD6" w:rsidP="0009251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(4,751,9</w:t>
            </w:r>
            <w:r w:rsidR="006F7F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1" w:type="dxa"/>
            <w:vAlign w:val="bottom"/>
          </w:tcPr>
          <w:p w14:paraId="2F7B6CBC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073314" w14:textId="6CB24380" w:rsidR="00092511" w:rsidRPr="000D63E3" w:rsidRDefault="00177FD6" w:rsidP="001B067E">
            <w:pPr>
              <w:spacing w:line="240" w:lineRule="auto"/>
              <w:ind w:right="-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(38</w:t>
            </w:r>
            <w:r w:rsidR="006F7F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1" w:type="dxa"/>
            <w:vAlign w:val="bottom"/>
          </w:tcPr>
          <w:p w14:paraId="083F4463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2F2D54" w14:textId="4CD36DE7" w:rsidR="00092511" w:rsidRPr="000D63E3" w:rsidRDefault="00177FD6" w:rsidP="0009251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615,256</w:t>
            </w:r>
          </w:p>
        </w:tc>
      </w:tr>
      <w:tr w:rsidR="00092511" w:rsidRPr="00B319D3" w14:paraId="6E038AC1" w14:textId="77777777" w:rsidTr="00C153C2">
        <w:trPr>
          <w:trHeight w:val="125"/>
        </w:trPr>
        <w:tc>
          <w:tcPr>
            <w:tcW w:w="2790" w:type="dxa"/>
          </w:tcPr>
          <w:p w14:paraId="3874492E" w14:textId="77777777" w:rsidR="00092511" w:rsidRPr="00B319D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30" w:type="dxa"/>
          </w:tcPr>
          <w:p w14:paraId="60283B28" w14:textId="77777777" w:rsidR="00092511" w:rsidRPr="00B319D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02725862" w14:textId="77777777" w:rsidR="00092511" w:rsidRPr="00B319D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B55BD3" w14:textId="77777777" w:rsidR="00092511" w:rsidRPr="00B319D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03909EA7" w14:textId="77777777" w:rsidR="00092511" w:rsidRPr="00B319D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E230D8F" w14:textId="77777777" w:rsidR="00092511" w:rsidRPr="00B319D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01CC1D31" w14:textId="77777777" w:rsidR="00092511" w:rsidRPr="00B319D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E88860B" w14:textId="77777777" w:rsidR="00092511" w:rsidRPr="00B319D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1" w:type="dxa"/>
          </w:tcPr>
          <w:p w14:paraId="268B120A" w14:textId="77777777" w:rsidR="00092511" w:rsidRPr="00B319D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3" w:type="dxa"/>
          </w:tcPr>
          <w:p w14:paraId="403FE366" w14:textId="77777777" w:rsidR="00092511" w:rsidRPr="00B319D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92511" w:rsidRPr="000D63E3" w14:paraId="6FD3EDBA" w14:textId="77777777" w:rsidTr="00CB391B">
        <w:tc>
          <w:tcPr>
            <w:tcW w:w="2790" w:type="dxa"/>
            <w:hideMark/>
          </w:tcPr>
          <w:p w14:paraId="18EF11FD" w14:textId="46148956" w:rsidR="00092511" w:rsidRPr="000D63E3" w:rsidRDefault="00092511" w:rsidP="00092511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D63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30" w:type="dxa"/>
          </w:tcPr>
          <w:p w14:paraId="2691E4C3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01DC1D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66251E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AACEE8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28D08069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1DB05CC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2A7A5228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1AE835A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0EF1DDBA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511" w:rsidRPr="000D63E3" w14:paraId="161D5199" w14:textId="77777777" w:rsidTr="00CB391B">
        <w:tc>
          <w:tcPr>
            <w:tcW w:w="2790" w:type="dxa"/>
            <w:hideMark/>
          </w:tcPr>
          <w:p w14:paraId="3053EB83" w14:textId="4D5CCE35" w:rsidR="00092511" w:rsidRPr="000D63E3" w:rsidRDefault="00092511" w:rsidP="00092511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D63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30" w:type="dxa"/>
          </w:tcPr>
          <w:p w14:paraId="1E7ECCA5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7D976F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27275C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1DCA70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20EC2413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1E30AA45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4C00E9D7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5A17AF9A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59B88042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511" w:rsidRPr="000D63E3" w14:paraId="0224C0D9" w14:textId="77777777" w:rsidTr="00CB391B">
        <w:tc>
          <w:tcPr>
            <w:tcW w:w="2790" w:type="dxa"/>
          </w:tcPr>
          <w:p w14:paraId="7BD385F7" w14:textId="77777777" w:rsidR="00092511" w:rsidRPr="000D63E3" w:rsidRDefault="00092511" w:rsidP="00092511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D63E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หน่วยลงทุนในตราสาร</w:t>
            </w:r>
            <w:r w:rsidRPr="000D63E3">
              <w:rPr>
                <w:rFonts w:ascii="Angsana New" w:hAnsi="Angsana New" w:cs="Angsana New" w:hint="cs"/>
                <w:sz w:val="30"/>
                <w:szCs w:val="30"/>
                <w:cs/>
              </w:rPr>
              <w:t>หนี้</w:t>
            </w:r>
          </w:p>
          <w:p w14:paraId="35F9961C" w14:textId="6A8C8AE7" w:rsidR="00092511" w:rsidRPr="000D63E3" w:rsidRDefault="00092511" w:rsidP="00092511">
            <w:pPr>
              <w:tabs>
                <w:tab w:val="clear" w:pos="227"/>
                <w:tab w:val="left" w:pos="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0D63E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030" w:type="dxa"/>
          </w:tcPr>
          <w:p w14:paraId="43006E4A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93D69E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9D14AE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2F5AA4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00B500B3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AE89291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074B9FB8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B3B0904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22D5E0FB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32C1" w:rsidRPr="000D63E3" w14:paraId="76A469C0" w14:textId="77777777" w:rsidTr="00CB391B">
        <w:tc>
          <w:tcPr>
            <w:tcW w:w="2790" w:type="dxa"/>
            <w:hideMark/>
          </w:tcPr>
          <w:p w14:paraId="5706F922" w14:textId="11F5EAB4" w:rsidR="009232C1" w:rsidRPr="000D63E3" w:rsidRDefault="009232C1" w:rsidP="009232C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D63E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1030" w:type="dxa"/>
            <w:vAlign w:val="bottom"/>
          </w:tcPr>
          <w:p w14:paraId="41905EF3" w14:textId="7A395963" w:rsidR="009232C1" w:rsidRPr="000D63E3" w:rsidRDefault="009232C1" w:rsidP="009232C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sz w:val="30"/>
                <w:szCs w:val="30"/>
              </w:rPr>
              <w:t>364,770</w:t>
            </w:r>
          </w:p>
        </w:tc>
        <w:tc>
          <w:tcPr>
            <w:tcW w:w="236" w:type="dxa"/>
            <w:vAlign w:val="bottom"/>
          </w:tcPr>
          <w:p w14:paraId="5A9779B3" w14:textId="77777777" w:rsidR="009232C1" w:rsidRPr="000D63E3" w:rsidRDefault="009232C1" w:rsidP="009232C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24B7AD" w14:textId="4A56C64D" w:rsidR="009232C1" w:rsidRPr="000D63E3" w:rsidRDefault="009232C1" w:rsidP="009232C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3,100,000</w:t>
            </w:r>
          </w:p>
        </w:tc>
        <w:tc>
          <w:tcPr>
            <w:tcW w:w="236" w:type="dxa"/>
            <w:vAlign w:val="bottom"/>
          </w:tcPr>
          <w:p w14:paraId="1BA70DB0" w14:textId="77777777" w:rsidR="009232C1" w:rsidRPr="000D63E3" w:rsidRDefault="009232C1" w:rsidP="009232C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72C4E85C" w14:textId="3BDDF528" w:rsidR="009232C1" w:rsidRPr="000D63E3" w:rsidRDefault="009232C1" w:rsidP="009232C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(3,152,047)</w:t>
            </w:r>
          </w:p>
        </w:tc>
        <w:tc>
          <w:tcPr>
            <w:tcW w:w="231" w:type="dxa"/>
            <w:vAlign w:val="bottom"/>
          </w:tcPr>
          <w:p w14:paraId="07130E55" w14:textId="77777777" w:rsidR="009232C1" w:rsidRPr="000D63E3" w:rsidRDefault="009232C1" w:rsidP="009232C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vAlign w:val="bottom"/>
          </w:tcPr>
          <w:p w14:paraId="01197E91" w14:textId="642D4595" w:rsidR="009232C1" w:rsidRPr="000D63E3" w:rsidRDefault="009232C1" w:rsidP="009232C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1,789</w:t>
            </w:r>
          </w:p>
        </w:tc>
        <w:tc>
          <w:tcPr>
            <w:tcW w:w="231" w:type="dxa"/>
            <w:vAlign w:val="bottom"/>
          </w:tcPr>
          <w:p w14:paraId="4A19302E" w14:textId="77777777" w:rsidR="009232C1" w:rsidRPr="000D63E3" w:rsidRDefault="009232C1" w:rsidP="009232C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435A34B2" w14:textId="415F5C85" w:rsidR="009232C1" w:rsidRPr="000D63E3" w:rsidRDefault="009232C1" w:rsidP="009232C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314,512</w:t>
            </w:r>
          </w:p>
        </w:tc>
      </w:tr>
      <w:tr w:rsidR="009232C1" w:rsidRPr="009E3BC3" w14:paraId="65880DD3" w14:textId="77777777" w:rsidTr="00CB391B">
        <w:tc>
          <w:tcPr>
            <w:tcW w:w="2790" w:type="dxa"/>
            <w:hideMark/>
          </w:tcPr>
          <w:p w14:paraId="1C79E9D5" w14:textId="72E889E1" w:rsidR="009232C1" w:rsidRPr="00455844" w:rsidRDefault="009232C1" w:rsidP="009232C1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58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0C4641" w14:textId="32C170D7" w:rsidR="009232C1" w:rsidRPr="000D63E3" w:rsidRDefault="009232C1" w:rsidP="009232C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364,770</w:t>
            </w:r>
          </w:p>
        </w:tc>
        <w:tc>
          <w:tcPr>
            <w:tcW w:w="236" w:type="dxa"/>
            <w:vAlign w:val="bottom"/>
          </w:tcPr>
          <w:p w14:paraId="4DEFF617" w14:textId="77777777" w:rsidR="009232C1" w:rsidRPr="000D63E3" w:rsidRDefault="009232C1" w:rsidP="009232C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C0BF54" w14:textId="65C6BCA8" w:rsidR="009232C1" w:rsidRPr="000D63E3" w:rsidRDefault="009232C1" w:rsidP="009232C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3,100,000</w:t>
            </w:r>
          </w:p>
        </w:tc>
        <w:tc>
          <w:tcPr>
            <w:tcW w:w="236" w:type="dxa"/>
            <w:vAlign w:val="bottom"/>
          </w:tcPr>
          <w:p w14:paraId="4278AD5E" w14:textId="77777777" w:rsidR="009232C1" w:rsidRPr="000D63E3" w:rsidRDefault="009232C1" w:rsidP="009232C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9FBD4D" w14:textId="02C6660A" w:rsidR="009232C1" w:rsidRPr="000D63E3" w:rsidRDefault="009232C1" w:rsidP="009232C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(3,152,047)</w:t>
            </w:r>
          </w:p>
        </w:tc>
        <w:tc>
          <w:tcPr>
            <w:tcW w:w="231" w:type="dxa"/>
            <w:vAlign w:val="bottom"/>
          </w:tcPr>
          <w:p w14:paraId="4D2DF7C2" w14:textId="77777777" w:rsidR="009232C1" w:rsidRPr="000D63E3" w:rsidRDefault="009232C1" w:rsidP="009232C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869D92" w14:textId="4E77A2F9" w:rsidR="009232C1" w:rsidRPr="000D63E3" w:rsidRDefault="009232C1" w:rsidP="009232C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1,789</w:t>
            </w:r>
          </w:p>
        </w:tc>
        <w:tc>
          <w:tcPr>
            <w:tcW w:w="231" w:type="dxa"/>
            <w:vAlign w:val="bottom"/>
          </w:tcPr>
          <w:p w14:paraId="0257F0EA" w14:textId="77777777" w:rsidR="009232C1" w:rsidRPr="000D63E3" w:rsidRDefault="009232C1" w:rsidP="009232C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C1F2B0" w14:textId="39C83849" w:rsidR="009232C1" w:rsidRPr="009E3BC3" w:rsidRDefault="009232C1" w:rsidP="009232C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314,512</w:t>
            </w:r>
          </w:p>
        </w:tc>
      </w:tr>
    </w:tbl>
    <w:p w14:paraId="72F17116" w14:textId="77777777" w:rsidR="00360F90" w:rsidRPr="00C153C2" w:rsidRDefault="00360F90" w:rsidP="00BF3413">
      <w:pPr>
        <w:pStyle w:val="BodyText2"/>
        <w:ind w:left="0" w:firstLine="0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71184D2E" w14:textId="00A76C40" w:rsidR="00273916" w:rsidRDefault="00A22316" w:rsidP="00163E81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DEA3362" w14:textId="38D2082F" w:rsidR="0040270A" w:rsidRPr="00EA1CC3" w:rsidRDefault="0040270A" w:rsidP="00402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160"/>
      </w:tblGrid>
      <w:tr w:rsidR="0040270A" w:rsidRPr="009736FB" w14:paraId="08F03EAA" w14:textId="77777777" w:rsidTr="00B26009">
        <w:trPr>
          <w:trHeight w:val="465"/>
        </w:trPr>
        <w:tc>
          <w:tcPr>
            <w:tcW w:w="7020" w:type="dxa"/>
          </w:tcPr>
          <w:p w14:paraId="2CC21A55" w14:textId="77777777" w:rsidR="0040270A" w:rsidRPr="009736FB" w:rsidRDefault="0040270A" w:rsidP="00B2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  <w:p w14:paraId="2D78FFA7" w14:textId="2DA4CDF1" w:rsidR="0040270A" w:rsidRPr="009736FB" w:rsidRDefault="0040270A" w:rsidP="00B2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232C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160" w:type="dxa"/>
          </w:tcPr>
          <w:p w14:paraId="15F47C2B" w14:textId="77777777" w:rsidR="0040270A" w:rsidRPr="009736FB" w:rsidRDefault="0040270A" w:rsidP="00B2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36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73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</w:t>
            </w:r>
          </w:p>
          <w:p w14:paraId="5F4C3092" w14:textId="77777777" w:rsidR="0040270A" w:rsidRPr="009736FB" w:rsidRDefault="0040270A" w:rsidP="00B2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36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270A" w:rsidRPr="00F905DB" w14:paraId="6E838F86" w14:textId="77777777" w:rsidTr="00B26009">
        <w:trPr>
          <w:trHeight w:val="409"/>
        </w:trPr>
        <w:tc>
          <w:tcPr>
            <w:tcW w:w="7020" w:type="dxa"/>
          </w:tcPr>
          <w:p w14:paraId="03A0A946" w14:textId="77777777" w:rsidR="0040270A" w:rsidRPr="00C85299" w:rsidRDefault="0040270A" w:rsidP="00B2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</w:tcPr>
          <w:p w14:paraId="458A87AB" w14:textId="77777777" w:rsidR="0040270A" w:rsidRPr="009736FB" w:rsidRDefault="0040270A" w:rsidP="00B260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9736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0270A" w:rsidRPr="00A971A5" w14:paraId="2E6C10DE" w14:textId="77777777" w:rsidTr="00B26009">
        <w:trPr>
          <w:trHeight w:val="409"/>
        </w:trPr>
        <w:tc>
          <w:tcPr>
            <w:tcW w:w="7020" w:type="dxa"/>
          </w:tcPr>
          <w:p w14:paraId="4825F0CE" w14:textId="77777777" w:rsidR="0040270A" w:rsidRPr="00A971A5" w:rsidRDefault="0040270A" w:rsidP="00B2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97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A971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2160" w:type="dxa"/>
          </w:tcPr>
          <w:p w14:paraId="7293E2AE" w14:textId="77777777" w:rsidR="0040270A" w:rsidRPr="00A971A5" w:rsidRDefault="0040270A" w:rsidP="00B260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40270A" w:rsidRPr="00A971A5" w14:paraId="1C1C6534" w14:textId="77777777" w:rsidTr="00B26009">
        <w:trPr>
          <w:trHeight w:val="409"/>
        </w:trPr>
        <w:tc>
          <w:tcPr>
            <w:tcW w:w="7020" w:type="dxa"/>
          </w:tcPr>
          <w:p w14:paraId="02CFDE9B" w14:textId="77777777" w:rsidR="0040270A" w:rsidRPr="00A971A5" w:rsidRDefault="0040270A" w:rsidP="00B2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971A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160" w:type="dxa"/>
            <w:tcBorders>
              <w:bottom w:val="double" w:sz="4" w:space="0" w:color="auto"/>
            </w:tcBorders>
          </w:tcPr>
          <w:p w14:paraId="7B9B9E7F" w14:textId="6457C180" w:rsidR="0040270A" w:rsidRPr="00A971A5" w:rsidRDefault="005D35B4" w:rsidP="00B2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3,535</w:t>
            </w:r>
          </w:p>
        </w:tc>
      </w:tr>
      <w:tr w:rsidR="0040270A" w:rsidRPr="00A971A5" w14:paraId="4AB71EFF" w14:textId="77777777" w:rsidTr="00EA1CC3">
        <w:trPr>
          <w:trHeight w:val="134"/>
        </w:trPr>
        <w:tc>
          <w:tcPr>
            <w:tcW w:w="7020" w:type="dxa"/>
          </w:tcPr>
          <w:p w14:paraId="08633810" w14:textId="77777777" w:rsidR="0040270A" w:rsidRPr="00EA1CC3" w:rsidRDefault="0040270A" w:rsidP="00EA1CC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160" w:type="dxa"/>
          </w:tcPr>
          <w:p w14:paraId="616A6BD1" w14:textId="77777777" w:rsidR="0040270A" w:rsidRPr="00EA1CC3" w:rsidRDefault="0040270A" w:rsidP="00EA1CC3">
            <w:pPr>
              <w:widowControl w:val="0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40270A" w:rsidRPr="00A971A5" w14:paraId="56322840" w14:textId="77777777" w:rsidTr="00B26009">
        <w:trPr>
          <w:trHeight w:val="409"/>
        </w:trPr>
        <w:tc>
          <w:tcPr>
            <w:tcW w:w="7020" w:type="dxa"/>
          </w:tcPr>
          <w:p w14:paraId="6E2CEFF4" w14:textId="77777777" w:rsidR="0040270A" w:rsidRPr="00A971A5" w:rsidRDefault="0040270A" w:rsidP="00B2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7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160" w:type="dxa"/>
          </w:tcPr>
          <w:p w14:paraId="4CFE633E" w14:textId="77777777" w:rsidR="0040270A" w:rsidRPr="00A971A5" w:rsidRDefault="0040270A" w:rsidP="00B260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270A" w:rsidRPr="00A971A5" w14:paraId="4B754F4B" w14:textId="77777777" w:rsidTr="00B26009">
        <w:trPr>
          <w:trHeight w:val="409"/>
        </w:trPr>
        <w:tc>
          <w:tcPr>
            <w:tcW w:w="7020" w:type="dxa"/>
          </w:tcPr>
          <w:p w14:paraId="5D3EFA36" w14:textId="77777777" w:rsidR="0040270A" w:rsidRPr="00A971A5" w:rsidRDefault="0040270A" w:rsidP="00B2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2160" w:type="dxa"/>
          </w:tcPr>
          <w:p w14:paraId="5411D716" w14:textId="15A739A6" w:rsidR="0040270A" w:rsidRPr="00A971A5" w:rsidRDefault="005D35B4" w:rsidP="00B2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270A" w:rsidRPr="00A971A5" w14:paraId="52355F0B" w14:textId="77777777" w:rsidTr="00B26009">
        <w:trPr>
          <w:trHeight w:val="371"/>
        </w:trPr>
        <w:tc>
          <w:tcPr>
            <w:tcW w:w="7020" w:type="dxa"/>
          </w:tcPr>
          <w:p w14:paraId="6E6FC417" w14:textId="77777777" w:rsidR="0040270A" w:rsidRPr="00A971A5" w:rsidRDefault="0040270A" w:rsidP="00B26009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71A5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2160" w:type="dxa"/>
          </w:tcPr>
          <w:p w14:paraId="50C28A02" w14:textId="676882D5" w:rsidR="0040270A" w:rsidRPr="00A971A5" w:rsidRDefault="005D35B4" w:rsidP="00B2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142,232</w:t>
            </w:r>
          </w:p>
        </w:tc>
      </w:tr>
      <w:tr w:rsidR="00C153C2" w:rsidRPr="00895D80" w14:paraId="1797E8F2" w14:textId="77777777" w:rsidTr="00B26009">
        <w:trPr>
          <w:trHeight w:val="371"/>
        </w:trPr>
        <w:tc>
          <w:tcPr>
            <w:tcW w:w="7020" w:type="dxa"/>
          </w:tcPr>
          <w:p w14:paraId="666F1775" w14:textId="445240DA" w:rsidR="00C153C2" w:rsidRPr="00895D80" w:rsidRDefault="004163F0" w:rsidP="00B26009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D8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คำสั่งซื้อที่ผู้ขายอุปกรณ์ตกลงแล้ว</w:t>
            </w:r>
          </w:p>
        </w:tc>
        <w:tc>
          <w:tcPr>
            <w:tcW w:w="2160" w:type="dxa"/>
          </w:tcPr>
          <w:p w14:paraId="4EE3E368" w14:textId="6D15612E" w:rsidR="00C153C2" w:rsidRPr="00895D80" w:rsidRDefault="00C153C2" w:rsidP="00B2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5D80">
              <w:rPr>
                <w:rFonts w:asciiTheme="majorBidi" w:hAnsiTheme="majorBidi" w:cstheme="majorBidi"/>
                <w:sz w:val="30"/>
                <w:szCs w:val="30"/>
              </w:rPr>
              <w:t>28,303</w:t>
            </w:r>
          </w:p>
        </w:tc>
      </w:tr>
      <w:tr w:rsidR="0040270A" w:rsidRPr="00A971A5" w14:paraId="0AD9EB44" w14:textId="77777777" w:rsidTr="00B26009">
        <w:trPr>
          <w:trHeight w:val="371"/>
        </w:trPr>
        <w:tc>
          <w:tcPr>
            <w:tcW w:w="7020" w:type="dxa"/>
          </w:tcPr>
          <w:p w14:paraId="648C0D8C" w14:textId="77777777" w:rsidR="0040270A" w:rsidRPr="00A971A5" w:rsidRDefault="0040270A" w:rsidP="00B26009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71A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2160" w:type="dxa"/>
          </w:tcPr>
          <w:p w14:paraId="6BF0AAEB" w14:textId="6240EB59" w:rsidR="0040270A" w:rsidRPr="00A971A5" w:rsidRDefault="005D35B4" w:rsidP="00B2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26,450</w:t>
            </w:r>
          </w:p>
        </w:tc>
      </w:tr>
      <w:tr w:rsidR="0040270A" w:rsidRPr="009736FB" w14:paraId="79A31CBD" w14:textId="77777777" w:rsidTr="00B26009">
        <w:trPr>
          <w:trHeight w:val="208"/>
        </w:trPr>
        <w:tc>
          <w:tcPr>
            <w:tcW w:w="7020" w:type="dxa"/>
          </w:tcPr>
          <w:p w14:paraId="652346C6" w14:textId="77777777" w:rsidR="0040270A" w:rsidRPr="009736FB" w:rsidRDefault="0040270A" w:rsidP="00B26009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71A5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155F072E" w14:textId="6E71AF94" w:rsidR="0040270A" w:rsidRPr="009736FB" w:rsidRDefault="005D35B4" w:rsidP="00B2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024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024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985</w:t>
            </w:r>
          </w:p>
        </w:tc>
      </w:tr>
    </w:tbl>
    <w:p w14:paraId="6B9B2B8A" w14:textId="7CD03DDD" w:rsidR="008B107C" w:rsidRDefault="008B107C" w:rsidP="008B1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30"/>
        </w:rPr>
      </w:pPr>
    </w:p>
    <w:p w14:paraId="564036E7" w14:textId="77777777" w:rsidR="001B7F03" w:rsidRDefault="001B7F03" w:rsidP="008B1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30"/>
        </w:rPr>
      </w:pPr>
    </w:p>
    <w:p w14:paraId="02FB5D2B" w14:textId="77777777" w:rsidR="001B7F03" w:rsidRPr="002F2911" w:rsidRDefault="001B7F03" w:rsidP="008B1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30"/>
        </w:rPr>
      </w:pPr>
    </w:p>
    <w:sectPr w:rsidR="001B7F03" w:rsidRPr="002F2911" w:rsidSect="00FB55E2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2347D" w14:textId="77777777" w:rsidR="005103E4" w:rsidRDefault="005103E4" w:rsidP="004956B4">
      <w:r>
        <w:separator/>
      </w:r>
    </w:p>
  </w:endnote>
  <w:endnote w:type="continuationSeparator" w:id="0">
    <w:p w14:paraId="66DA8B9D" w14:textId="77777777" w:rsidR="005103E4" w:rsidRDefault="005103E4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85842818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79121E52" w14:textId="77777777" w:rsidR="004C200E" w:rsidRPr="00570C48" w:rsidRDefault="004C200E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70C48">
          <w:rPr>
            <w:rFonts w:ascii="Angsana New" w:hAnsi="Angsana New"/>
            <w:sz w:val="30"/>
            <w:szCs w:val="30"/>
          </w:rPr>
          <w:fldChar w:fldCharType="begin"/>
        </w:r>
        <w:r w:rsidRPr="00570C48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70C48">
          <w:rPr>
            <w:rFonts w:ascii="Angsana New" w:hAnsi="Angsana New"/>
            <w:sz w:val="30"/>
            <w:szCs w:val="30"/>
          </w:rPr>
          <w:fldChar w:fldCharType="separate"/>
        </w:r>
        <w:r w:rsidRPr="00570C48">
          <w:rPr>
            <w:rFonts w:ascii="Angsana New" w:hAnsi="Angsana New"/>
            <w:noProof/>
            <w:sz w:val="30"/>
            <w:szCs w:val="30"/>
          </w:rPr>
          <w:t>2</w:t>
        </w:r>
        <w:r w:rsidRPr="00570C48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1F952" w14:textId="0FA32476" w:rsidR="007C476B" w:rsidRPr="00E57DE8" w:rsidRDefault="007C476B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33288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3ED675DD" w14:textId="77777777" w:rsidR="007C476B" w:rsidRPr="00AE75D6" w:rsidRDefault="007C476B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EDD1D" w14:textId="77777777" w:rsidR="001931D1" w:rsidRPr="00E57DE8" w:rsidRDefault="001931D1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33288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4A958D0F" w14:textId="77777777" w:rsidR="001931D1" w:rsidRPr="00AE75D6" w:rsidRDefault="001931D1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E2863" w14:textId="77777777" w:rsidR="00B466E2" w:rsidRPr="00E57DE8" w:rsidRDefault="00B466E2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33288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2E6014BD" w14:textId="77777777" w:rsidR="00B466E2" w:rsidRPr="00AE75D6" w:rsidRDefault="00B466E2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46719" w14:textId="77777777" w:rsidR="005103E4" w:rsidRDefault="005103E4" w:rsidP="004956B4">
      <w:r>
        <w:separator/>
      </w:r>
    </w:p>
  </w:footnote>
  <w:footnote w:type="continuationSeparator" w:id="0">
    <w:p w14:paraId="2A479076" w14:textId="77777777" w:rsidR="005103E4" w:rsidRDefault="005103E4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009F7" w14:textId="77777777" w:rsidR="004C200E" w:rsidRDefault="004C200E" w:rsidP="006803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403B159B" w14:textId="77777777" w:rsidR="004C200E" w:rsidRDefault="004C200E" w:rsidP="0068037B">
    <w:pPr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5F642D23" w14:textId="1275D32C" w:rsidR="00750A6D" w:rsidRPr="00B755EC" w:rsidRDefault="00750A6D" w:rsidP="00750A6D">
    <w:pPr>
      <w:spacing w:line="240" w:lineRule="auto"/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</w:t>
    </w:r>
    <w:r w:rsidR="00AC0BA0">
      <w:rPr>
        <w:rFonts w:ascii="Angsana New" w:hAnsi="Angsana New" w:cs="Angsana New" w:hint="cs"/>
        <w:b/>
        <w:bCs/>
        <w:sz w:val="32"/>
        <w:szCs w:val="32"/>
        <w:cs/>
      </w:rPr>
      <w:t>เก้าเ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 w:rsidR="00AC0BA0"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</w:t>
    </w:r>
    <w:r w:rsidRPr="00332885">
      <w:rPr>
        <w:rFonts w:ascii="Angsana New" w:hAnsi="Angsana New" w:cs="Angsana New"/>
        <w:b/>
        <w:bCs/>
        <w:sz w:val="32"/>
        <w:szCs w:val="32"/>
      </w:rPr>
      <w:t>56</w:t>
    </w:r>
    <w:r>
      <w:rPr>
        <w:rFonts w:ascii="Angsana New" w:hAnsi="Angsana New" w:cs="Angsana New"/>
        <w:b/>
        <w:bCs/>
        <w:sz w:val="32"/>
        <w:szCs w:val="32"/>
      </w:rPr>
      <w:t xml:space="preserve">8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0C20EC6D" w14:textId="77777777" w:rsidR="004C200E" w:rsidRPr="00A65EF6" w:rsidRDefault="004C200E" w:rsidP="006803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270AD" w14:textId="77777777" w:rsidR="00EB7527" w:rsidRDefault="00EB7527" w:rsidP="006803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46598380" w14:textId="77777777" w:rsidR="00EB7527" w:rsidRDefault="00EB7527" w:rsidP="0068037B">
    <w:pPr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43AC5AF4" w14:textId="1FFA6749" w:rsidR="00F34536" w:rsidRDefault="00AC0BA0" w:rsidP="006803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 w:cs="Angsana New"/>
        <w:b/>
        <w:bCs/>
        <w:sz w:val="32"/>
        <w:szCs w:val="32"/>
      </w:rPr>
      <w:t>2</w:t>
    </w:r>
    <w:r w:rsidRPr="00332885">
      <w:rPr>
        <w:rFonts w:ascii="Angsana New" w:hAnsi="Angsana New" w:cs="Angsana New"/>
        <w:b/>
        <w:bCs/>
        <w:sz w:val="32"/>
        <w:szCs w:val="32"/>
      </w:rPr>
      <w:t>56</w:t>
    </w:r>
    <w:r>
      <w:rPr>
        <w:rFonts w:ascii="Angsana New" w:hAnsi="Angsana New" w:cs="Angsana New"/>
        <w:b/>
        <w:bCs/>
        <w:sz w:val="32"/>
        <w:szCs w:val="32"/>
      </w:rPr>
      <w:t xml:space="preserve">8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</w:t>
    </w:r>
    <w:r>
      <w:rPr>
        <w:rFonts w:ascii="Angsana New" w:hAnsi="Angsana New" w:cs="Angsana New"/>
        <w:b/>
        <w:bCs/>
        <w:sz w:val="32"/>
        <w:szCs w:val="32"/>
      </w:rPr>
      <w:t>)</w:t>
    </w:r>
  </w:p>
  <w:p w14:paraId="36F312DB" w14:textId="77777777" w:rsidR="00AC0BA0" w:rsidRPr="00A65EF6" w:rsidRDefault="00AC0BA0" w:rsidP="006803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39DBA" w14:textId="77777777" w:rsidR="00EB7527" w:rsidRDefault="00EB7527" w:rsidP="006803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0286A065" w14:textId="77777777" w:rsidR="00EB7527" w:rsidRDefault="00EB7527" w:rsidP="0068037B">
    <w:pPr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645F26C9" w14:textId="77938590" w:rsidR="00715056" w:rsidRDefault="00AC0BA0" w:rsidP="006803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 w:cs="Angsana New"/>
        <w:b/>
        <w:bCs/>
        <w:sz w:val="32"/>
        <w:szCs w:val="32"/>
      </w:rPr>
      <w:t>2</w:t>
    </w:r>
    <w:r w:rsidRPr="00332885">
      <w:rPr>
        <w:rFonts w:ascii="Angsana New" w:hAnsi="Angsana New" w:cs="Angsana New"/>
        <w:b/>
        <w:bCs/>
        <w:sz w:val="32"/>
        <w:szCs w:val="32"/>
      </w:rPr>
      <w:t>56</w:t>
    </w:r>
    <w:r>
      <w:rPr>
        <w:rFonts w:ascii="Angsana New" w:hAnsi="Angsana New" w:cs="Angsana New"/>
        <w:b/>
        <w:bCs/>
        <w:sz w:val="32"/>
        <w:szCs w:val="32"/>
      </w:rPr>
      <w:t xml:space="preserve">8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</w:t>
    </w:r>
    <w:r>
      <w:rPr>
        <w:rFonts w:ascii="Angsana New" w:hAnsi="Angsana New" w:cs="Angsana New"/>
        <w:b/>
        <w:bCs/>
        <w:sz w:val="32"/>
        <w:szCs w:val="32"/>
      </w:rPr>
      <w:t>)</w:t>
    </w:r>
  </w:p>
  <w:p w14:paraId="5E3EF4EE" w14:textId="77777777" w:rsidR="00AC0BA0" w:rsidRPr="00A65EF6" w:rsidRDefault="00AC0BA0" w:rsidP="006803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1ECAD" w14:textId="77777777" w:rsidR="00330F3E" w:rsidRDefault="00330F3E" w:rsidP="006803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24B17760" w14:textId="77777777" w:rsidR="00330F3E" w:rsidRDefault="00330F3E" w:rsidP="0068037B">
    <w:pPr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473D5F23" w14:textId="77777777" w:rsidR="00330F3E" w:rsidRDefault="00330F3E" w:rsidP="006803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 w:cs="Angsana New"/>
        <w:b/>
        <w:bCs/>
        <w:sz w:val="32"/>
        <w:szCs w:val="32"/>
      </w:rPr>
      <w:t>2</w:t>
    </w:r>
    <w:r w:rsidRPr="00332885">
      <w:rPr>
        <w:rFonts w:ascii="Angsana New" w:hAnsi="Angsana New" w:cs="Angsana New"/>
        <w:b/>
        <w:bCs/>
        <w:sz w:val="32"/>
        <w:szCs w:val="32"/>
      </w:rPr>
      <w:t>56</w:t>
    </w:r>
    <w:r>
      <w:rPr>
        <w:rFonts w:ascii="Angsana New" w:hAnsi="Angsana New" w:cs="Angsana New"/>
        <w:b/>
        <w:bCs/>
        <w:sz w:val="32"/>
        <w:szCs w:val="32"/>
      </w:rPr>
      <w:t xml:space="preserve">8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</w:t>
    </w:r>
    <w:r>
      <w:rPr>
        <w:rFonts w:ascii="Angsana New" w:hAnsi="Angsana New" w:cs="Angsana New"/>
        <w:b/>
        <w:bCs/>
        <w:sz w:val="32"/>
        <w:szCs w:val="32"/>
      </w:rPr>
      <w:t>)</w:t>
    </w:r>
  </w:p>
  <w:p w14:paraId="1877A393" w14:textId="77777777" w:rsidR="00330F3E" w:rsidRPr="00A65EF6" w:rsidRDefault="00330F3E" w:rsidP="006803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D28579A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4E22E06"/>
    <w:multiLevelType w:val="multilevel"/>
    <w:tmpl w:val="0576CEFC"/>
    <w:lvl w:ilvl="0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9.%2"/>
      <w:lvlJc w:val="left"/>
      <w:pPr>
        <w:ind w:left="90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822552731">
    <w:abstractNumId w:val="6"/>
  </w:num>
  <w:num w:numId="2" w16cid:durableId="181625066">
    <w:abstractNumId w:val="5"/>
  </w:num>
  <w:num w:numId="3" w16cid:durableId="1816876328">
    <w:abstractNumId w:val="9"/>
  </w:num>
  <w:num w:numId="4" w16cid:durableId="70591416">
    <w:abstractNumId w:val="7"/>
  </w:num>
  <w:num w:numId="5" w16cid:durableId="1145856842">
    <w:abstractNumId w:val="8"/>
  </w:num>
  <w:num w:numId="6" w16cid:durableId="55864428">
    <w:abstractNumId w:val="3"/>
  </w:num>
  <w:num w:numId="7" w16cid:durableId="1222599397">
    <w:abstractNumId w:val="2"/>
  </w:num>
  <w:num w:numId="8" w16cid:durableId="2084134428">
    <w:abstractNumId w:val="0"/>
  </w:num>
  <w:num w:numId="9" w16cid:durableId="587233092">
    <w:abstractNumId w:val="1"/>
  </w:num>
  <w:num w:numId="10" w16cid:durableId="2048794549">
    <w:abstractNumId w:val="4"/>
  </w:num>
  <w:num w:numId="11" w16cid:durableId="1760131458">
    <w:abstractNumId w:val="14"/>
  </w:num>
  <w:num w:numId="12" w16cid:durableId="736395051">
    <w:abstractNumId w:val="12"/>
  </w:num>
  <w:num w:numId="13" w16cid:durableId="29189926">
    <w:abstractNumId w:val="17"/>
  </w:num>
  <w:num w:numId="14" w16cid:durableId="260529232">
    <w:abstractNumId w:val="13"/>
  </w:num>
  <w:num w:numId="15" w16cid:durableId="529610153">
    <w:abstractNumId w:val="15"/>
  </w:num>
  <w:num w:numId="16" w16cid:durableId="392234781">
    <w:abstractNumId w:val="19"/>
  </w:num>
  <w:num w:numId="17" w16cid:durableId="924654048">
    <w:abstractNumId w:val="20"/>
  </w:num>
  <w:num w:numId="18" w16cid:durableId="298658120">
    <w:abstractNumId w:val="16"/>
  </w:num>
  <w:num w:numId="19" w16cid:durableId="814033687">
    <w:abstractNumId w:val="18"/>
  </w:num>
  <w:num w:numId="20" w16cid:durableId="613564597">
    <w:abstractNumId w:val="11"/>
  </w:num>
  <w:num w:numId="21" w16cid:durableId="2008288979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BF1"/>
    <w:rsid w:val="00002CB3"/>
    <w:rsid w:val="00002E6E"/>
    <w:rsid w:val="0000325F"/>
    <w:rsid w:val="0000326F"/>
    <w:rsid w:val="00003BF5"/>
    <w:rsid w:val="000040F3"/>
    <w:rsid w:val="0000419E"/>
    <w:rsid w:val="0000562C"/>
    <w:rsid w:val="0000598A"/>
    <w:rsid w:val="00005E1A"/>
    <w:rsid w:val="00006468"/>
    <w:rsid w:val="000067EA"/>
    <w:rsid w:val="00006CB7"/>
    <w:rsid w:val="00006F6D"/>
    <w:rsid w:val="00007666"/>
    <w:rsid w:val="00007B0D"/>
    <w:rsid w:val="0001028C"/>
    <w:rsid w:val="000109BD"/>
    <w:rsid w:val="00010EA5"/>
    <w:rsid w:val="00010F6F"/>
    <w:rsid w:val="00011569"/>
    <w:rsid w:val="000115C7"/>
    <w:rsid w:val="000117D5"/>
    <w:rsid w:val="00011902"/>
    <w:rsid w:val="00011910"/>
    <w:rsid w:val="00011D6F"/>
    <w:rsid w:val="00012415"/>
    <w:rsid w:val="00012B66"/>
    <w:rsid w:val="0001310C"/>
    <w:rsid w:val="0001322B"/>
    <w:rsid w:val="0001388D"/>
    <w:rsid w:val="00013C0F"/>
    <w:rsid w:val="00013CC3"/>
    <w:rsid w:val="00014341"/>
    <w:rsid w:val="00014E99"/>
    <w:rsid w:val="0001541F"/>
    <w:rsid w:val="000159FB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535"/>
    <w:rsid w:val="000208B0"/>
    <w:rsid w:val="000209D5"/>
    <w:rsid w:val="00020DD9"/>
    <w:rsid w:val="00020E2F"/>
    <w:rsid w:val="00021025"/>
    <w:rsid w:val="0002155F"/>
    <w:rsid w:val="000217CE"/>
    <w:rsid w:val="00021B6C"/>
    <w:rsid w:val="00021C5A"/>
    <w:rsid w:val="00021EB2"/>
    <w:rsid w:val="00022F1D"/>
    <w:rsid w:val="0002317C"/>
    <w:rsid w:val="00023951"/>
    <w:rsid w:val="00023BDE"/>
    <w:rsid w:val="00023E11"/>
    <w:rsid w:val="00023EAB"/>
    <w:rsid w:val="0002460E"/>
    <w:rsid w:val="00024688"/>
    <w:rsid w:val="000246AA"/>
    <w:rsid w:val="000249B4"/>
    <w:rsid w:val="000249EA"/>
    <w:rsid w:val="000251B2"/>
    <w:rsid w:val="00025C34"/>
    <w:rsid w:val="00025DB7"/>
    <w:rsid w:val="00027029"/>
    <w:rsid w:val="0002726E"/>
    <w:rsid w:val="000273D3"/>
    <w:rsid w:val="0003043E"/>
    <w:rsid w:val="000307FB"/>
    <w:rsid w:val="00030BD8"/>
    <w:rsid w:val="00030C38"/>
    <w:rsid w:val="00030DF4"/>
    <w:rsid w:val="00030F16"/>
    <w:rsid w:val="00030F7F"/>
    <w:rsid w:val="00031093"/>
    <w:rsid w:val="000313DA"/>
    <w:rsid w:val="0003173D"/>
    <w:rsid w:val="00031A09"/>
    <w:rsid w:val="00031E1B"/>
    <w:rsid w:val="00031E5A"/>
    <w:rsid w:val="00031FB9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672"/>
    <w:rsid w:val="000358DB"/>
    <w:rsid w:val="00035AA5"/>
    <w:rsid w:val="00035E55"/>
    <w:rsid w:val="00035ECC"/>
    <w:rsid w:val="0003607B"/>
    <w:rsid w:val="000366BF"/>
    <w:rsid w:val="00036823"/>
    <w:rsid w:val="00037006"/>
    <w:rsid w:val="000374B2"/>
    <w:rsid w:val="0003766E"/>
    <w:rsid w:val="000376C3"/>
    <w:rsid w:val="00037733"/>
    <w:rsid w:val="00037B04"/>
    <w:rsid w:val="0004008A"/>
    <w:rsid w:val="00040536"/>
    <w:rsid w:val="00040A6E"/>
    <w:rsid w:val="00040AB4"/>
    <w:rsid w:val="000411D1"/>
    <w:rsid w:val="000411DD"/>
    <w:rsid w:val="0004124D"/>
    <w:rsid w:val="00041268"/>
    <w:rsid w:val="00041622"/>
    <w:rsid w:val="000418CC"/>
    <w:rsid w:val="000423EA"/>
    <w:rsid w:val="0004247A"/>
    <w:rsid w:val="000425D8"/>
    <w:rsid w:val="00042835"/>
    <w:rsid w:val="00042A9F"/>
    <w:rsid w:val="00042E8F"/>
    <w:rsid w:val="00043076"/>
    <w:rsid w:val="00043510"/>
    <w:rsid w:val="00043D08"/>
    <w:rsid w:val="00043DE3"/>
    <w:rsid w:val="00043E11"/>
    <w:rsid w:val="00043E9C"/>
    <w:rsid w:val="0004420C"/>
    <w:rsid w:val="000442DF"/>
    <w:rsid w:val="000443A2"/>
    <w:rsid w:val="000444F4"/>
    <w:rsid w:val="00044DC5"/>
    <w:rsid w:val="00045718"/>
    <w:rsid w:val="00045A81"/>
    <w:rsid w:val="00045ACF"/>
    <w:rsid w:val="00045D3C"/>
    <w:rsid w:val="00045F94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47DB7"/>
    <w:rsid w:val="00050254"/>
    <w:rsid w:val="000503F1"/>
    <w:rsid w:val="0005054B"/>
    <w:rsid w:val="000509FB"/>
    <w:rsid w:val="00050A00"/>
    <w:rsid w:val="00050A13"/>
    <w:rsid w:val="00050AC8"/>
    <w:rsid w:val="00050EF2"/>
    <w:rsid w:val="000511AA"/>
    <w:rsid w:val="00051245"/>
    <w:rsid w:val="00051448"/>
    <w:rsid w:val="0005167C"/>
    <w:rsid w:val="00051DE7"/>
    <w:rsid w:val="00052361"/>
    <w:rsid w:val="00052CCC"/>
    <w:rsid w:val="0005408B"/>
    <w:rsid w:val="00054118"/>
    <w:rsid w:val="000542CF"/>
    <w:rsid w:val="00054800"/>
    <w:rsid w:val="00054C0C"/>
    <w:rsid w:val="00054F77"/>
    <w:rsid w:val="0005519D"/>
    <w:rsid w:val="0005530A"/>
    <w:rsid w:val="000557F1"/>
    <w:rsid w:val="00055960"/>
    <w:rsid w:val="00055AED"/>
    <w:rsid w:val="00055C1D"/>
    <w:rsid w:val="00055D63"/>
    <w:rsid w:val="00055EB8"/>
    <w:rsid w:val="0005634A"/>
    <w:rsid w:val="00056899"/>
    <w:rsid w:val="000574DA"/>
    <w:rsid w:val="0005754D"/>
    <w:rsid w:val="000576D5"/>
    <w:rsid w:val="00057A9F"/>
    <w:rsid w:val="00057E6D"/>
    <w:rsid w:val="00060027"/>
    <w:rsid w:val="000600BC"/>
    <w:rsid w:val="00060161"/>
    <w:rsid w:val="00060486"/>
    <w:rsid w:val="000604AB"/>
    <w:rsid w:val="0006088D"/>
    <w:rsid w:val="00060AFE"/>
    <w:rsid w:val="0006104E"/>
    <w:rsid w:val="000615D9"/>
    <w:rsid w:val="00061977"/>
    <w:rsid w:val="00061FAE"/>
    <w:rsid w:val="00062018"/>
    <w:rsid w:val="000622B0"/>
    <w:rsid w:val="000627FA"/>
    <w:rsid w:val="00062E36"/>
    <w:rsid w:val="00062E6D"/>
    <w:rsid w:val="00062ED2"/>
    <w:rsid w:val="0006325D"/>
    <w:rsid w:val="0006336C"/>
    <w:rsid w:val="0006372F"/>
    <w:rsid w:val="0006385D"/>
    <w:rsid w:val="000638BB"/>
    <w:rsid w:val="00063BF0"/>
    <w:rsid w:val="00063E08"/>
    <w:rsid w:val="00063F75"/>
    <w:rsid w:val="00063FCF"/>
    <w:rsid w:val="00064291"/>
    <w:rsid w:val="00064598"/>
    <w:rsid w:val="000646A7"/>
    <w:rsid w:val="000647A6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281"/>
    <w:rsid w:val="00066456"/>
    <w:rsid w:val="00066C93"/>
    <w:rsid w:val="00066E02"/>
    <w:rsid w:val="00067294"/>
    <w:rsid w:val="0006752D"/>
    <w:rsid w:val="00067807"/>
    <w:rsid w:val="00067D22"/>
    <w:rsid w:val="00067D41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2E48"/>
    <w:rsid w:val="000730CF"/>
    <w:rsid w:val="000733C5"/>
    <w:rsid w:val="000734CD"/>
    <w:rsid w:val="000736B4"/>
    <w:rsid w:val="00073A84"/>
    <w:rsid w:val="00073DFD"/>
    <w:rsid w:val="000744FA"/>
    <w:rsid w:val="000749D0"/>
    <w:rsid w:val="0007509B"/>
    <w:rsid w:val="00075109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24B2"/>
    <w:rsid w:val="00082617"/>
    <w:rsid w:val="00082A4A"/>
    <w:rsid w:val="00082F02"/>
    <w:rsid w:val="0008356D"/>
    <w:rsid w:val="000835AA"/>
    <w:rsid w:val="00083804"/>
    <w:rsid w:val="000839FB"/>
    <w:rsid w:val="00083A5C"/>
    <w:rsid w:val="00083D2B"/>
    <w:rsid w:val="00084667"/>
    <w:rsid w:val="0008473C"/>
    <w:rsid w:val="00084C37"/>
    <w:rsid w:val="00085139"/>
    <w:rsid w:val="00085608"/>
    <w:rsid w:val="000857D6"/>
    <w:rsid w:val="0008616A"/>
    <w:rsid w:val="00086213"/>
    <w:rsid w:val="0008621B"/>
    <w:rsid w:val="00086467"/>
    <w:rsid w:val="000865C6"/>
    <w:rsid w:val="00086CF8"/>
    <w:rsid w:val="000871C6"/>
    <w:rsid w:val="000872F5"/>
    <w:rsid w:val="0008752E"/>
    <w:rsid w:val="00087B56"/>
    <w:rsid w:val="00087C9A"/>
    <w:rsid w:val="00087F52"/>
    <w:rsid w:val="000902A6"/>
    <w:rsid w:val="000903C4"/>
    <w:rsid w:val="00090776"/>
    <w:rsid w:val="000908B8"/>
    <w:rsid w:val="0009090A"/>
    <w:rsid w:val="0009097B"/>
    <w:rsid w:val="00091012"/>
    <w:rsid w:val="00091081"/>
    <w:rsid w:val="000910F1"/>
    <w:rsid w:val="00091BA6"/>
    <w:rsid w:val="00092511"/>
    <w:rsid w:val="00092B34"/>
    <w:rsid w:val="00092DB4"/>
    <w:rsid w:val="00092DE2"/>
    <w:rsid w:val="00092E08"/>
    <w:rsid w:val="0009301E"/>
    <w:rsid w:val="00093518"/>
    <w:rsid w:val="000935AB"/>
    <w:rsid w:val="000937C0"/>
    <w:rsid w:val="00093C94"/>
    <w:rsid w:val="00093F94"/>
    <w:rsid w:val="0009449F"/>
    <w:rsid w:val="000948C2"/>
    <w:rsid w:val="00094B7D"/>
    <w:rsid w:val="00095887"/>
    <w:rsid w:val="00095B60"/>
    <w:rsid w:val="00095DA7"/>
    <w:rsid w:val="00095ECB"/>
    <w:rsid w:val="00096140"/>
    <w:rsid w:val="000961F9"/>
    <w:rsid w:val="000963CA"/>
    <w:rsid w:val="000971E5"/>
    <w:rsid w:val="000973DA"/>
    <w:rsid w:val="0009744D"/>
    <w:rsid w:val="00097512"/>
    <w:rsid w:val="00097536"/>
    <w:rsid w:val="0009756E"/>
    <w:rsid w:val="00097687"/>
    <w:rsid w:val="000977BB"/>
    <w:rsid w:val="00097AC2"/>
    <w:rsid w:val="00097C35"/>
    <w:rsid w:val="000A0615"/>
    <w:rsid w:val="000A07A0"/>
    <w:rsid w:val="000A07C2"/>
    <w:rsid w:val="000A094C"/>
    <w:rsid w:val="000A0CB9"/>
    <w:rsid w:val="000A1096"/>
    <w:rsid w:val="000A195D"/>
    <w:rsid w:val="000A1AF4"/>
    <w:rsid w:val="000A1C95"/>
    <w:rsid w:val="000A1D38"/>
    <w:rsid w:val="000A2230"/>
    <w:rsid w:val="000A2594"/>
    <w:rsid w:val="000A2BD7"/>
    <w:rsid w:val="000A2E14"/>
    <w:rsid w:val="000A2E19"/>
    <w:rsid w:val="000A3372"/>
    <w:rsid w:val="000A3536"/>
    <w:rsid w:val="000A3A8F"/>
    <w:rsid w:val="000A3C37"/>
    <w:rsid w:val="000A3DBB"/>
    <w:rsid w:val="000A41CC"/>
    <w:rsid w:val="000A431A"/>
    <w:rsid w:val="000A453C"/>
    <w:rsid w:val="000A474B"/>
    <w:rsid w:val="000A4771"/>
    <w:rsid w:val="000A4A52"/>
    <w:rsid w:val="000A54B0"/>
    <w:rsid w:val="000A5989"/>
    <w:rsid w:val="000A598D"/>
    <w:rsid w:val="000A5B0C"/>
    <w:rsid w:val="000A5ECE"/>
    <w:rsid w:val="000A670C"/>
    <w:rsid w:val="000A6AB3"/>
    <w:rsid w:val="000A6C35"/>
    <w:rsid w:val="000A72D9"/>
    <w:rsid w:val="000B05E8"/>
    <w:rsid w:val="000B067D"/>
    <w:rsid w:val="000B06A3"/>
    <w:rsid w:val="000B0E74"/>
    <w:rsid w:val="000B149F"/>
    <w:rsid w:val="000B1506"/>
    <w:rsid w:val="000B1A92"/>
    <w:rsid w:val="000B1B44"/>
    <w:rsid w:val="000B1B4D"/>
    <w:rsid w:val="000B1F39"/>
    <w:rsid w:val="000B2289"/>
    <w:rsid w:val="000B2649"/>
    <w:rsid w:val="000B321E"/>
    <w:rsid w:val="000B3695"/>
    <w:rsid w:val="000B3A2B"/>
    <w:rsid w:val="000B3B59"/>
    <w:rsid w:val="000B3C38"/>
    <w:rsid w:val="000B42D5"/>
    <w:rsid w:val="000B47B9"/>
    <w:rsid w:val="000B4BFD"/>
    <w:rsid w:val="000B4CAC"/>
    <w:rsid w:val="000B525F"/>
    <w:rsid w:val="000B5904"/>
    <w:rsid w:val="000B65AA"/>
    <w:rsid w:val="000B6697"/>
    <w:rsid w:val="000B686F"/>
    <w:rsid w:val="000B7097"/>
    <w:rsid w:val="000B71E8"/>
    <w:rsid w:val="000B7364"/>
    <w:rsid w:val="000B7744"/>
    <w:rsid w:val="000B78AD"/>
    <w:rsid w:val="000B78FC"/>
    <w:rsid w:val="000B7A60"/>
    <w:rsid w:val="000B7B06"/>
    <w:rsid w:val="000C00FC"/>
    <w:rsid w:val="000C0696"/>
    <w:rsid w:val="000C0701"/>
    <w:rsid w:val="000C0946"/>
    <w:rsid w:val="000C09B1"/>
    <w:rsid w:val="000C107E"/>
    <w:rsid w:val="000C179F"/>
    <w:rsid w:val="000C198B"/>
    <w:rsid w:val="000C1A02"/>
    <w:rsid w:val="000C1CA3"/>
    <w:rsid w:val="000C2114"/>
    <w:rsid w:val="000C240D"/>
    <w:rsid w:val="000C250E"/>
    <w:rsid w:val="000C250F"/>
    <w:rsid w:val="000C27C3"/>
    <w:rsid w:val="000C2868"/>
    <w:rsid w:val="000C2A04"/>
    <w:rsid w:val="000C32B8"/>
    <w:rsid w:val="000C3312"/>
    <w:rsid w:val="000C355F"/>
    <w:rsid w:val="000C3A16"/>
    <w:rsid w:val="000C3B86"/>
    <w:rsid w:val="000C3F87"/>
    <w:rsid w:val="000C4106"/>
    <w:rsid w:val="000C4CF7"/>
    <w:rsid w:val="000C582D"/>
    <w:rsid w:val="000C5C63"/>
    <w:rsid w:val="000C5EA8"/>
    <w:rsid w:val="000C6211"/>
    <w:rsid w:val="000C65A5"/>
    <w:rsid w:val="000C66A9"/>
    <w:rsid w:val="000C66B2"/>
    <w:rsid w:val="000C681B"/>
    <w:rsid w:val="000C6C59"/>
    <w:rsid w:val="000C6D34"/>
    <w:rsid w:val="000C7315"/>
    <w:rsid w:val="000D008C"/>
    <w:rsid w:val="000D048B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56BE"/>
    <w:rsid w:val="000D5A49"/>
    <w:rsid w:val="000D5CEE"/>
    <w:rsid w:val="000D63E3"/>
    <w:rsid w:val="000D6A75"/>
    <w:rsid w:val="000D7308"/>
    <w:rsid w:val="000D79DC"/>
    <w:rsid w:val="000E0486"/>
    <w:rsid w:val="000E06E7"/>
    <w:rsid w:val="000E082F"/>
    <w:rsid w:val="000E0839"/>
    <w:rsid w:val="000E0859"/>
    <w:rsid w:val="000E0C6B"/>
    <w:rsid w:val="000E0D72"/>
    <w:rsid w:val="000E0FB5"/>
    <w:rsid w:val="000E153B"/>
    <w:rsid w:val="000E1567"/>
    <w:rsid w:val="000E1727"/>
    <w:rsid w:val="000E1759"/>
    <w:rsid w:val="000E1996"/>
    <w:rsid w:val="000E2489"/>
    <w:rsid w:val="000E2B34"/>
    <w:rsid w:val="000E2E74"/>
    <w:rsid w:val="000E30BB"/>
    <w:rsid w:val="000E3448"/>
    <w:rsid w:val="000E38E4"/>
    <w:rsid w:val="000E39D0"/>
    <w:rsid w:val="000E48A6"/>
    <w:rsid w:val="000E531B"/>
    <w:rsid w:val="000E5368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6E3"/>
    <w:rsid w:val="000E7E13"/>
    <w:rsid w:val="000E7EAF"/>
    <w:rsid w:val="000E7FB0"/>
    <w:rsid w:val="000F05B1"/>
    <w:rsid w:val="000F0A19"/>
    <w:rsid w:val="000F0E7D"/>
    <w:rsid w:val="000F15F2"/>
    <w:rsid w:val="000F1CFC"/>
    <w:rsid w:val="000F1DC6"/>
    <w:rsid w:val="000F1E20"/>
    <w:rsid w:val="000F1F86"/>
    <w:rsid w:val="000F2B79"/>
    <w:rsid w:val="000F2E5F"/>
    <w:rsid w:val="000F3060"/>
    <w:rsid w:val="000F3191"/>
    <w:rsid w:val="000F31D2"/>
    <w:rsid w:val="000F327F"/>
    <w:rsid w:val="000F37A7"/>
    <w:rsid w:val="000F405B"/>
    <w:rsid w:val="000F411B"/>
    <w:rsid w:val="000F47CB"/>
    <w:rsid w:val="000F4D14"/>
    <w:rsid w:val="000F4E55"/>
    <w:rsid w:val="000F4F97"/>
    <w:rsid w:val="000F53F6"/>
    <w:rsid w:val="000F5658"/>
    <w:rsid w:val="000F5807"/>
    <w:rsid w:val="000F5CD3"/>
    <w:rsid w:val="000F5D1A"/>
    <w:rsid w:val="000F606A"/>
    <w:rsid w:val="000F6218"/>
    <w:rsid w:val="000F6274"/>
    <w:rsid w:val="000F647B"/>
    <w:rsid w:val="000F669C"/>
    <w:rsid w:val="000F6CBE"/>
    <w:rsid w:val="000F77E7"/>
    <w:rsid w:val="000F7858"/>
    <w:rsid w:val="000F7946"/>
    <w:rsid w:val="000F79AB"/>
    <w:rsid w:val="000F7BCC"/>
    <w:rsid w:val="001012FE"/>
    <w:rsid w:val="00101375"/>
    <w:rsid w:val="00102032"/>
    <w:rsid w:val="00102104"/>
    <w:rsid w:val="001021AE"/>
    <w:rsid w:val="0010242E"/>
    <w:rsid w:val="001024A7"/>
    <w:rsid w:val="001025B4"/>
    <w:rsid w:val="00102A42"/>
    <w:rsid w:val="00102F5F"/>
    <w:rsid w:val="001034AA"/>
    <w:rsid w:val="001034B7"/>
    <w:rsid w:val="001035FE"/>
    <w:rsid w:val="00103A30"/>
    <w:rsid w:val="00103C80"/>
    <w:rsid w:val="0010414B"/>
    <w:rsid w:val="00104528"/>
    <w:rsid w:val="0010477E"/>
    <w:rsid w:val="00104832"/>
    <w:rsid w:val="001048EE"/>
    <w:rsid w:val="00104B0C"/>
    <w:rsid w:val="00104EA2"/>
    <w:rsid w:val="001052C0"/>
    <w:rsid w:val="001059AE"/>
    <w:rsid w:val="00105A94"/>
    <w:rsid w:val="00105CB6"/>
    <w:rsid w:val="00105DFB"/>
    <w:rsid w:val="00106526"/>
    <w:rsid w:val="001065B1"/>
    <w:rsid w:val="0010734B"/>
    <w:rsid w:val="0010750C"/>
    <w:rsid w:val="00107788"/>
    <w:rsid w:val="001077C4"/>
    <w:rsid w:val="00107AA1"/>
    <w:rsid w:val="00107B8D"/>
    <w:rsid w:val="00107B90"/>
    <w:rsid w:val="00107D43"/>
    <w:rsid w:val="00110113"/>
    <w:rsid w:val="00110159"/>
    <w:rsid w:val="00110252"/>
    <w:rsid w:val="001105F2"/>
    <w:rsid w:val="00110737"/>
    <w:rsid w:val="00110747"/>
    <w:rsid w:val="001108D3"/>
    <w:rsid w:val="00110B18"/>
    <w:rsid w:val="00110CBC"/>
    <w:rsid w:val="00110FCB"/>
    <w:rsid w:val="0011182B"/>
    <w:rsid w:val="001119C2"/>
    <w:rsid w:val="00111DD2"/>
    <w:rsid w:val="00111E4C"/>
    <w:rsid w:val="00111FCC"/>
    <w:rsid w:val="00111FEB"/>
    <w:rsid w:val="00112174"/>
    <w:rsid w:val="00112281"/>
    <w:rsid w:val="0011273C"/>
    <w:rsid w:val="00112903"/>
    <w:rsid w:val="00112A20"/>
    <w:rsid w:val="00112A3F"/>
    <w:rsid w:val="00112C51"/>
    <w:rsid w:val="0011313F"/>
    <w:rsid w:val="00113EF3"/>
    <w:rsid w:val="0011418C"/>
    <w:rsid w:val="00114517"/>
    <w:rsid w:val="001148F2"/>
    <w:rsid w:val="001157DB"/>
    <w:rsid w:val="001167C8"/>
    <w:rsid w:val="0011682A"/>
    <w:rsid w:val="00117111"/>
    <w:rsid w:val="0011747F"/>
    <w:rsid w:val="001174A5"/>
    <w:rsid w:val="00117A80"/>
    <w:rsid w:val="00117FF0"/>
    <w:rsid w:val="001201D5"/>
    <w:rsid w:val="00120302"/>
    <w:rsid w:val="00120366"/>
    <w:rsid w:val="00120898"/>
    <w:rsid w:val="00120992"/>
    <w:rsid w:val="001209E9"/>
    <w:rsid w:val="00120B1A"/>
    <w:rsid w:val="00120B64"/>
    <w:rsid w:val="00121C24"/>
    <w:rsid w:val="00121F40"/>
    <w:rsid w:val="00121FA7"/>
    <w:rsid w:val="0012243A"/>
    <w:rsid w:val="001232B7"/>
    <w:rsid w:val="001233DE"/>
    <w:rsid w:val="00123466"/>
    <w:rsid w:val="00123501"/>
    <w:rsid w:val="00123A97"/>
    <w:rsid w:val="00123BD8"/>
    <w:rsid w:val="00124250"/>
    <w:rsid w:val="00124623"/>
    <w:rsid w:val="001249B8"/>
    <w:rsid w:val="001249E8"/>
    <w:rsid w:val="00124B2C"/>
    <w:rsid w:val="001256EA"/>
    <w:rsid w:val="00125D21"/>
    <w:rsid w:val="00125DDA"/>
    <w:rsid w:val="00126233"/>
    <w:rsid w:val="00126C10"/>
    <w:rsid w:val="0012702F"/>
    <w:rsid w:val="00127299"/>
    <w:rsid w:val="00127735"/>
    <w:rsid w:val="00127CA8"/>
    <w:rsid w:val="001306A1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625"/>
    <w:rsid w:val="001327F7"/>
    <w:rsid w:val="00132A5C"/>
    <w:rsid w:val="00132B1E"/>
    <w:rsid w:val="00132B63"/>
    <w:rsid w:val="00132FA0"/>
    <w:rsid w:val="00133143"/>
    <w:rsid w:val="0013336A"/>
    <w:rsid w:val="00133404"/>
    <w:rsid w:val="00133444"/>
    <w:rsid w:val="00133A76"/>
    <w:rsid w:val="00133B8D"/>
    <w:rsid w:val="00133C4A"/>
    <w:rsid w:val="00134237"/>
    <w:rsid w:val="001343C6"/>
    <w:rsid w:val="00134420"/>
    <w:rsid w:val="00134A68"/>
    <w:rsid w:val="00134D81"/>
    <w:rsid w:val="00135187"/>
    <w:rsid w:val="001351E3"/>
    <w:rsid w:val="001357B7"/>
    <w:rsid w:val="00135A64"/>
    <w:rsid w:val="00135AD2"/>
    <w:rsid w:val="00135E3F"/>
    <w:rsid w:val="001362F3"/>
    <w:rsid w:val="001366DC"/>
    <w:rsid w:val="0013676B"/>
    <w:rsid w:val="00136F7D"/>
    <w:rsid w:val="00136FBF"/>
    <w:rsid w:val="00137172"/>
    <w:rsid w:val="001376B4"/>
    <w:rsid w:val="00137A90"/>
    <w:rsid w:val="001402A3"/>
    <w:rsid w:val="001404B8"/>
    <w:rsid w:val="00140518"/>
    <w:rsid w:val="00140C10"/>
    <w:rsid w:val="00140FB7"/>
    <w:rsid w:val="00141346"/>
    <w:rsid w:val="00141D9A"/>
    <w:rsid w:val="00142117"/>
    <w:rsid w:val="001422E0"/>
    <w:rsid w:val="00142475"/>
    <w:rsid w:val="001436F2"/>
    <w:rsid w:val="00143CD7"/>
    <w:rsid w:val="00143D54"/>
    <w:rsid w:val="00144094"/>
    <w:rsid w:val="00144632"/>
    <w:rsid w:val="00144C3C"/>
    <w:rsid w:val="00144D1A"/>
    <w:rsid w:val="00144E3E"/>
    <w:rsid w:val="00144F7A"/>
    <w:rsid w:val="00145407"/>
    <w:rsid w:val="001455B6"/>
    <w:rsid w:val="001455D3"/>
    <w:rsid w:val="00146187"/>
    <w:rsid w:val="00146495"/>
    <w:rsid w:val="001464A2"/>
    <w:rsid w:val="001466BE"/>
    <w:rsid w:val="00146BF8"/>
    <w:rsid w:val="00147127"/>
    <w:rsid w:val="001472BD"/>
    <w:rsid w:val="001476BC"/>
    <w:rsid w:val="001478A7"/>
    <w:rsid w:val="00147C2A"/>
    <w:rsid w:val="00150142"/>
    <w:rsid w:val="0015017C"/>
    <w:rsid w:val="00150196"/>
    <w:rsid w:val="00150738"/>
    <w:rsid w:val="00150A2B"/>
    <w:rsid w:val="00150CCB"/>
    <w:rsid w:val="00150FC1"/>
    <w:rsid w:val="00151790"/>
    <w:rsid w:val="00151C7C"/>
    <w:rsid w:val="00152456"/>
    <w:rsid w:val="00152B69"/>
    <w:rsid w:val="00152E97"/>
    <w:rsid w:val="001536A9"/>
    <w:rsid w:val="001537B5"/>
    <w:rsid w:val="00154055"/>
    <w:rsid w:val="00154211"/>
    <w:rsid w:val="00154276"/>
    <w:rsid w:val="00154468"/>
    <w:rsid w:val="00154BBE"/>
    <w:rsid w:val="00154CFC"/>
    <w:rsid w:val="00154F5D"/>
    <w:rsid w:val="0015531A"/>
    <w:rsid w:val="001555D6"/>
    <w:rsid w:val="00156196"/>
    <w:rsid w:val="001561F6"/>
    <w:rsid w:val="0015664A"/>
    <w:rsid w:val="001568FC"/>
    <w:rsid w:val="001575FA"/>
    <w:rsid w:val="00157642"/>
    <w:rsid w:val="001576F4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3716"/>
    <w:rsid w:val="00163E81"/>
    <w:rsid w:val="00164486"/>
    <w:rsid w:val="00164C0C"/>
    <w:rsid w:val="00164E46"/>
    <w:rsid w:val="0016546E"/>
    <w:rsid w:val="001659E6"/>
    <w:rsid w:val="00166233"/>
    <w:rsid w:val="00166673"/>
    <w:rsid w:val="00166E63"/>
    <w:rsid w:val="00166F9D"/>
    <w:rsid w:val="00166FD4"/>
    <w:rsid w:val="0016711F"/>
    <w:rsid w:val="00167129"/>
    <w:rsid w:val="0016752F"/>
    <w:rsid w:val="00167881"/>
    <w:rsid w:val="00167C51"/>
    <w:rsid w:val="00167D89"/>
    <w:rsid w:val="00167F3D"/>
    <w:rsid w:val="001703B0"/>
    <w:rsid w:val="00170411"/>
    <w:rsid w:val="00170573"/>
    <w:rsid w:val="0017099D"/>
    <w:rsid w:val="00170A49"/>
    <w:rsid w:val="00171D05"/>
    <w:rsid w:val="00171D75"/>
    <w:rsid w:val="00171DAA"/>
    <w:rsid w:val="0017206F"/>
    <w:rsid w:val="00172239"/>
    <w:rsid w:val="00172391"/>
    <w:rsid w:val="00172869"/>
    <w:rsid w:val="00172B37"/>
    <w:rsid w:val="001731EE"/>
    <w:rsid w:val="00173310"/>
    <w:rsid w:val="0017336D"/>
    <w:rsid w:val="001733A0"/>
    <w:rsid w:val="00173D00"/>
    <w:rsid w:val="00173F04"/>
    <w:rsid w:val="0017401A"/>
    <w:rsid w:val="00174175"/>
    <w:rsid w:val="001742C3"/>
    <w:rsid w:val="00174A87"/>
    <w:rsid w:val="00174DDA"/>
    <w:rsid w:val="00174E25"/>
    <w:rsid w:val="00175580"/>
    <w:rsid w:val="0017617C"/>
    <w:rsid w:val="0017620C"/>
    <w:rsid w:val="001762F1"/>
    <w:rsid w:val="00176837"/>
    <w:rsid w:val="00176DDA"/>
    <w:rsid w:val="00176E6A"/>
    <w:rsid w:val="0017712F"/>
    <w:rsid w:val="00177277"/>
    <w:rsid w:val="0017740B"/>
    <w:rsid w:val="00177DAB"/>
    <w:rsid w:val="00177FD6"/>
    <w:rsid w:val="001801A0"/>
    <w:rsid w:val="00180888"/>
    <w:rsid w:val="001808C6"/>
    <w:rsid w:val="00180AFE"/>
    <w:rsid w:val="00181453"/>
    <w:rsid w:val="00181498"/>
    <w:rsid w:val="0018159A"/>
    <w:rsid w:val="001817CB"/>
    <w:rsid w:val="00181A18"/>
    <w:rsid w:val="00181D71"/>
    <w:rsid w:val="00182089"/>
    <w:rsid w:val="001824AA"/>
    <w:rsid w:val="001829C5"/>
    <w:rsid w:val="00182B12"/>
    <w:rsid w:val="001830CD"/>
    <w:rsid w:val="00183199"/>
    <w:rsid w:val="001831D4"/>
    <w:rsid w:val="001833FE"/>
    <w:rsid w:val="0018342E"/>
    <w:rsid w:val="00183906"/>
    <w:rsid w:val="00183CF9"/>
    <w:rsid w:val="00183DD5"/>
    <w:rsid w:val="00184017"/>
    <w:rsid w:val="001846BA"/>
    <w:rsid w:val="00184878"/>
    <w:rsid w:val="00184DF0"/>
    <w:rsid w:val="00184E0C"/>
    <w:rsid w:val="001853ED"/>
    <w:rsid w:val="001853F3"/>
    <w:rsid w:val="0018540D"/>
    <w:rsid w:val="001854F3"/>
    <w:rsid w:val="0018553D"/>
    <w:rsid w:val="00185BC0"/>
    <w:rsid w:val="00185EF9"/>
    <w:rsid w:val="00186CED"/>
    <w:rsid w:val="001873FA"/>
    <w:rsid w:val="00187530"/>
    <w:rsid w:val="00187796"/>
    <w:rsid w:val="00187E44"/>
    <w:rsid w:val="00190425"/>
    <w:rsid w:val="001906C7"/>
    <w:rsid w:val="00190ED2"/>
    <w:rsid w:val="0019117A"/>
    <w:rsid w:val="00191396"/>
    <w:rsid w:val="00191529"/>
    <w:rsid w:val="001915A5"/>
    <w:rsid w:val="00191698"/>
    <w:rsid w:val="00191809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1D1"/>
    <w:rsid w:val="0019338D"/>
    <w:rsid w:val="001935D2"/>
    <w:rsid w:val="00193A2A"/>
    <w:rsid w:val="00194B14"/>
    <w:rsid w:val="00194B34"/>
    <w:rsid w:val="00194B3C"/>
    <w:rsid w:val="00194BD3"/>
    <w:rsid w:val="00195131"/>
    <w:rsid w:val="00195293"/>
    <w:rsid w:val="001954A4"/>
    <w:rsid w:val="00195573"/>
    <w:rsid w:val="00195655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ABC"/>
    <w:rsid w:val="00197D6A"/>
    <w:rsid w:val="00197EC9"/>
    <w:rsid w:val="00197F31"/>
    <w:rsid w:val="001A0142"/>
    <w:rsid w:val="001A0279"/>
    <w:rsid w:val="001A032E"/>
    <w:rsid w:val="001A0417"/>
    <w:rsid w:val="001A045E"/>
    <w:rsid w:val="001A04C7"/>
    <w:rsid w:val="001A1AD9"/>
    <w:rsid w:val="001A2081"/>
    <w:rsid w:val="001A208C"/>
    <w:rsid w:val="001A2331"/>
    <w:rsid w:val="001A2473"/>
    <w:rsid w:val="001A2586"/>
    <w:rsid w:val="001A28C3"/>
    <w:rsid w:val="001A3091"/>
    <w:rsid w:val="001A325E"/>
    <w:rsid w:val="001A32F1"/>
    <w:rsid w:val="001A3C18"/>
    <w:rsid w:val="001A3D9E"/>
    <w:rsid w:val="001A41A2"/>
    <w:rsid w:val="001A4270"/>
    <w:rsid w:val="001A4A7F"/>
    <w:rsid w:val="001A52C7"/>
    <w:rsid w:val="001A5A83"/>
    <w:rsid w:val="001A5C8D"/>
    <w:rsid w:val="001A66BA"/>
    <w:rsid w:val="001A7328"/>
    <w:rsid w:val="001A744C"/>
    <w:rsid w:val="001A7A99"/>
    <w:rsid w:val="001A7C67"/>
    <w:rsid w:val="001A7DC6"/>
    <w:rsid w:val="001B067E"/>
    <w:rsid w:val="001B06EC"/>
    <w:rsid w:val="001B083A"/>
    <w:rsid w:val="001B0ABD"/>
    <w:rsid w:val="001B0D06"/>
    <w:rsid w:val="001B0E05"/>
    <w:rsid w:val="001B155B"/>
    <w:rsid w:val="001B1C98"/>
    <w:rsid w:val="001B1F7E"/>
    <w:rsid w:val="001B226F"/>
    <w:rsid w:val="001B2CEA"/>
    <w:rsid w:val="001B2F76"/>
    <w:rsid w:val="001B3019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4FE"/>
    <w:rsid w:val="001B5A35"/>
    <w:rsid w:val="001B5DC8"/>
    <w:rsid w:val="001B5F90"/>
    <w:rsid w:val="001B613F"/>
    <w:rsid w:val="001B6335"/>
    <w:rsid w:val="001B64F3"/>
    <w:rsid w:val="001B69B4"/>
    <w:rsid w:val="001B6DC8"/>
    <w:rsid w:val="001B6F32"/>
    <w:rsid w:val="001B72CA"/>
    <w:rsid w:val="001B7411"/>
    <w:rsid w:val="001B7D10"/>
    <w:rsid w:val="001B7F03"/>
    <w:rsid w:val="001C0A81"/>
    <w:rsid w:val="001C0CBF"/>
    <w:rsid w:val="001C0DEF"/>
    <w:rsid w:val="001C0E9B"/>
    <w:rsid w:val="001C14E2"/>
    <w:rsid w:val="001C16DA"/>
    <w:rsid w:val="001C1AFC"/>
    <w:rsid w:val="001C1C48"/>
    <w:rsid w:val="001C1E63"/>
    <w:rsid w:val="001C1EEE"/>
    <w:rsid w:val="001C290F"/>
    <w:rsid w:val="001C2F8F"/>
    <w:rsid w:val="001C371E"/>
    <w:rsid w:val="001C3CB4"/>
    <w:rsid w:val="001C445F"/>
    <w:rsid w:val="001C4526"/>
    <w:rsid w:val="001C493F"/>
    <w:rsid w:val="001C54DE"/>
    <w:rsid w:val="001C54EB"/>
    <w:rsid w:val="001C5564"/>
    <w:rsid w:val="001C56D3"/>
    <w:rsid w:val="001C5710"/>
    <w:rsid w:val="001C5821"/>
    <w:rsid w:val="001C58DE"/>
    <w:rsid w:val="001C5E19"/>
    <w:rsid w:val="001C612D"/>
    <w:rsid w:val="001C6207"/>
    <w:rsid w:val="001C67EB"/>
    <w:rsid w:val="001C6AAF"/>
    <w:rsid w:val="001C6D7A"/>
    <w:rsid w:val="001C6E18"/>
    <w:rsid w:val="001C7131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0C1F"/>
    <w:rsid w:val="001D140B"/>
    <w:rsid w:val="001D231E"/>
    <w:rsid w:val="001D3781"/>
    <w:rsid w:val="001D3B53"/>
    <w:rsid w:val="001D3E7B"/>
    <w:rsid w:val="001D452D"/>
    <w:rsid w:val="001D45E7"/>
    <w:rsid w:val="001D4635"/>
    <w:rsid w:val="001D48BA"/>
    <w:rsid w:val="001D4CDE"/>
    <w:rsid w:val="001D532A"/>
    <w:rsid w:val="001D53FE"/>
    <w:rsid w:val="001D5853"/>
    <w:rsid w:val="001D5AE9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525"/>
    <w:rsid w:val="001E0A62"/>
    <w:rsid w:val="001E0E21"/>
    <w:rsid w:val="001E0F80"/>
    <w:rsid w:val="001E1C75"/>
    <w:rsid w:val="001E32C2"/>
    <w:rsid w:val="001E333F"/>
    <w:rsid w:val="001E33B1"/>
    <w:rsid w:val="001E33EE"/>
    <w:rsid w:val="001E346A"/>
    <w:rsid w:val="001E3B8C"/>
    <w:rsid w:val="001E3E06"/>
    <w:rsid w:val="001E3E26"/>
    <w:rsid w:val="001E3E60"/>
    <w:rsid w:val="001E4673"/>
    <w:rsid w:val="001E4BBB"/>
    <w:rsid w:val="001E4C89"/>
    <w:rsid w:val="001E4F07"/>
    <w:rsid w:val="001E4FBC"/>
    <w:rsid w:val="001E592A"/>
    <w:rsid w:val="001E5DB7"/>
    <w:rsid w:val="001E5E71"/>
    <w:rsid w:val="001E6471"/>
    <w:rsid w:val="001E6CA3"/>
    <w:rsid w:val="001E72A9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2540"/>
    <w:rsid w:val="001F2D33"/>
    <w:rsid w:val="001F3385"/>
    <w:rsid w:val="001F3396"/>
    <w:rsid w:val="001F3C73"/>
    <w:rsid w:val="001F3E9F"/>
    <w:rsid w:val="001F4113"/>
    <w:rsid w:val="001F429E"/>
    <w:rsid w:val="001F4599"/>
    <w:rsid w:val="001F4A05"/>
    <w:rsid w:val="001F4BC5"/>
    <w:rsid w:val="001F50FA"/>
    <w:rsid w:val="001F57CF"/>
    <w:rsid w:val="001F5938"/>
    <w:rsid w:val="001F59B1"/>
    <w:rsid w:val="001F5B38"/>
    <w:rsid w:val="001F5C62"/>
    <w:rsid w:val="001F610E"/>
    <w:rsid w:val="001F6311"/>
    <w:rsid w:val="001F63A9"/>
    <w:rsid w:val="001F669A"/>
    <w:rsid w:val="001F68BA"/>
    <w:rsid w:val="001F6C2B"/>
    <w:rsid w:val="001F6F0F"/>
    <w:rsid w:val="001F71A3"/>
    <w:rsid w:val="001F7229"/>
    <w:rsid w:val="001F74F5"/>
    <w:rsid w:val="001F79B9"/>
    <w:rsid w:val="001F7AAA"/>
    <w:rsid w:val="001F7CEC"/>
    <w:rsid w:val="002006A9"/>
    <w:rsid w:val="00200793"/>
    <w:rsid w:val="002008A8"/>
    <w:rsid w:val="002009B0"/>
    <w:rsid w:val="00200B9B"/>
    <w:rsid w:val="0020178D"/>
    <w:rsid w:val="00201953"/>
    <w:rsid w:val="00201A3C"/>
    <w:rsid w:val="00201E19"/>
    <w:rsid w:val="00202483"/>
    <w:rsid w:val="00202650"/>
    <w:rsid w:val="002026FC"/>
    <w:rsid w:val="00202E0E"/>
    <w:rsid w:val="00202FB4"/>
    <w:rsid w:val="002033D6"/>
    <w:rsid w:val="00203A24"/>
    <w:rsid w:val="00203AD9"/>
    <w:rsid w:val="00203AE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31A"/>
    <w:rsid w:val="00207510"/>
    <w:rsid w:val="002079D3"/>
    <w:rsid w:val="00207A73"/>
    <w:rsid w:val="0021005F"/>
    <w:rsid w:val="0021056F"/>
    <w:rsid w:val="0021084C"/>
    <w:rsid w:val="002109C2"/>
    <w:rsid w:val="00210B18"/>
    <w:rsid w:val="00210FB4"/>
    <w:rsid w:val="00211566"/>
    <w:rsid w:val="00211981"/>
    <w:rsid w:val="00211E97"/>
    <w:rsid w:val="00213225"/>
    <w:rsid w:val="002135FB"/>
    <w:rsid w:val="0021381B"/>
    <w:rsid w:val="00213D42"/>
    <w:rsid w:val="00214992"/>
    <w:rsid w:val="00214D6C"/>
    <w:rsid w:val="0021583D"/>
    <w:rsid w:val="0021584F"/>
    <w:rsid w:val="00215EB8"/>
    <w:rsid w:val="0021648E"/>
    <w:rsid w:val="002164F9"/>
    <w:rsid w:val="00216637"/>
    <w:rsid w:val="00216BA2"/>
    <w:rsid w:val="00217029"/>
    <w:rsid w:val="00217044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384"/>
    <w:rsid w:val="002225FF"/>
    <w:rsid w:val="00222A26"/>
    <w:rsid w:val="00223252"/>
    <w:rsid w:val="00223312"/>
    <w:rsid w:val="0022343F"/>
    <w:rsid w:val="00224625"/>
    <w:rsid w:val="002248A1"/>
    <w:rsid w:val="00224D68"/>
    <w:rsid w:val="002251DF"/>
    <w:rsid w:val="002259E6"/>
    <w:rsid w:val="00225A75"/>
    <w:rsid w:val="00225AE3"/>
    <w:rsid w:val="00225E36"/>
    <w:rsid w:val="002267B0"/>
    <w:rsid w:val="00227412"/>
    <w:rsid w:val="00227533"/>
    <w:rsid w:val="00227AD1"/>
    <w:rsid w:val="002303B0"/>
    <w:rsid w:val="002309A9"/>
    <w:rsid w:val="00230A38"/>
    <w:rsid w:val="00230CCF"/>
    <w:rsid w:val="00230D2F"/>
    <w:rsid w:val="00230FBF"/>
    <w:rsid w:val="00231242"/>
    <w:rsid w:val="00231DFA"/>
    <w:rsid w:val="00232242"/>
    <w:rsid w:val="00232273"/>
    <w:rsid w:val="00232C02"/>
    <w:rsid w:val="00232FDA"/>
    <w:rsid w:val="0023329F"/>
    <w:rsid w:val="00233375"/>
    <w:rsid w:val="0023345E"/>
    <w:rsid w:val="002338FB"/>
    <w:rsid w:val="00233E3F"/>
    <w:rsid w:val="002342E9"/>
    <w:rsid w:val="0023442A"/>
    <w:rsid w:val="00234892"/>
    <w:rsid w:val="00234A25"/>
    <w:rsid w:val="00234DA8"/>
    <w:rsid w:val="00235235"/>
    <w:rsid w:val="002358A4"/>
    <w:rsid w:val="00236256"/>
    <w:rsid w:val="00236512"/>
    <w:rsid w:val="00236D56"/>
    <w:rsid w:val="00237C56"/>
    <w:rsid w:val="00240217"/>
    <w:rsid w:val="0024036E"/>
    <w:rsid w:val="0024053D"/>
    <w:rsid w:val="002406D6"/>
    <w:rsid w:val="00240C04"/>
    <w:rsid w:val="00240C5C"/>
    <w:rsid w:val="0024107E"/>
    <w:rsid w:val="002415F1"/>
    <w:rsid w:val="0024165F"/>
    <w:rsid w:val="00241682"/>
    <w:rsid w:val="002417A1"/>
    <w:rsid w:val="002417F3"/>
    <w:rsid w:val="002418BE"/>
    <w:rsid w:val="002418FD"/>
    <w:rsid w:val="00241D7B"/>
    <w:rsid w:val="00242393"/>
    <w:rsid w:val="00242525"/>
    <w:rsid w:val="002426C0"/>
    <w:rsid w:val="00242C4E"/>
    <w:rsid w:val="00242F4F"/>
    <w:rsid w:val="0024311E"/>
    <w:rsid w:val="002436DA"/>
    <w:rsid w:val="00243C4C"/>
    <w:rsid w:val="00243EBF"/>
    <w:rsid w:val="00243FA1"/>
    <w:rsid w:val="00244313"/>
    <w:rsid w:val="00244567"/>
    <w:rsid w:val="00244940"/>
    <w:rsid w:val="00244ADB"/>
    <w:rsid w:val="00244B34"/>
    <w:rsid w:val="00244DD9"/>
    <w:rsid w:val="00244ECA"/>
    <w:rsid w:val="002451C8"/>
    <w:rsid w:val="002457A9"/>
    <w:rsid w:val="002461AA"/>
    <w:rsid w:val="0024656D"/>
    <w:rsid w:val="00246DB3"/>
    <w:rsid w:val="002471E5"/>
    <w:rsid w:val="002476F9"/>
    <w:rsid w:val="00247A3D"/>
    <w:rsid w:val="00247AB4"/>
    <w:rsid w:val="00247E42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409C"/>
    <w:rsid w:val="0025418A"/>
    <w:rsid w:val="00254729"/>
    <w:rsid w:val="002548EF"/>
    <w:rsid w:val="00254A22"/>
    <w:rsid w:val="00254FE5"/>
    <w:rsid w:val="002553A4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622"/>
    <w:rsid w:val="002579F2"/>
    <w:rsid w:val="00257AC3"/>
    <w:rsid w:val="00257C1A"/>
    <w:rsid w:val="00257E2F"/>
    <w:rsid w:val="002601B3"/>
    <w:rsid w:val="002605D8"/>
    <w:rsid w:val="00260955"/>
    <w:rsid w:val="00260A19"/>
    <w:rsid w:val="00261320"/>
    <w:rsid w:val="00261BED"/>
    <w:rsid w:val="00261F1B"/>
    <w:rsid w:val="002632CF"/>
    <w:rsid w:val="00263CB5"/>
    <w:rsid w:val="00264181"/>
    <w:rsid w:val="002647E5"/>
    <w:rsid w:val="00264AAF"/>
    <w:rsid w:val="00264B60"/>
    <w:rsid w:val="00265085"/>
    <w:rsid w:val="00265129"/>
    <w:rsid w:val="0026574A"/>
    <w:rsid w:val="00265A63"/>
    <w:rsid w:val="00265CC1"/>
    <w:rsid w:val="00265D47"/>
    <w:rsid w:val="00265E56"/>
    <w:rsid w:val="00266475"/>
    <w:rsid w:val="0026650D"/>
    <w:rsid w:val="00266AAB"/>
    <w:rsid w:val="00266B1C"/>
    <w:rsid w:val="00266BE4"/>
    <w:rsid w:val="00266FAC"/>
    <w:rsid w:val="002674F4"/>
    <w:rsid w:val="00267C46"/>
    <w:rsid w:val="00267E7B"/>
    <w:rsid w:val="00267FBA"/>
    <w:rsid w:val="00270017"/>
    <w:rsid w:val="002703C8"/>
    <w:rsid w:val="002706B2"/>
    <w:rsid w:val="00270B7D"/>
    <w:rsid w:val="00271505"/>
    <w:rsid w:val="00271782"/>
    <w:rsid w:val="00271980"/>
    <w:rsid w:val="00271A93"/>
    <w:rsid w:val="00271AEB"/>
    <w:rsid w:val="00271B96"/>
    <w:rsid w:val="00271EFB"/>
    <w:rsid w:val="00271EFD"/>
    <w:rsid w:val="00272141"/>
    <w:rsid w:val="00272871"/>
    <w:rsid w:val="00272B8D"/>
    <w:rsid w:val="00272D91"/>
    <w:rsid w:val="00272F9A"/>
    <w:rsid w:val="002732A1"/>
    <w:rsid w:val="002732FE"/>
    <w:rsid w:val="00273916"/>
    <w:rsid w:val="00273B8E"/>
    <w:rsid w:val="00273F8D"/>
    <w:rsid w:val="00275011"/>
    <w:rsid w:val="0027502E"/>
    <w:rsid w:val="002755B2"/>
    <w:rsid w:val="002756CC"/>
    <w:rsid w:val="00275788"/>
    <w:rsid w:val="00275991"/>
    <w:rsid w:val="00275E3F"/>
    <w:rsid w:val="00275E9B"/>
    <w:rsid w:val="00275F65"/>
    <w:rsid w:val="0027626D"/>
    <w:rsid w:val="002768F7"/>
    <w:rsid w:val="0027711B"/>
    <w:rsid w:val="00277BBC"/>
    <w:rsid w:val="00277D17"/>
    <w:rsid w:val="00280704"/>
    <w:rsid w:val="002807D3"/>
    <w:rsid w:val="0028118A"/>
    <w:rsid w:val="00281245"/>
    <w:rsid w:val="0028161B"/>
    <w:rsid w:val="00281D2D"/>
    <w:rsid w:val="00281EE1"/>
    <w:rsid w:val="00281F92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5A06"/>
    <w:rsid w:val="002863A1"/>
    <w:rsid w:val="00286823"/>
    <w:rsid w:val="00286CAF"/>
    <w:rsid w:val="00286EF0"/>
    <w:rsid w:val="00286F9A"/>
    <w:rsid w:val="002872E9"/>
    <w:rsid w:val="002876F6"/>
    <w:rsid w:val="00287B6E"/>
    <w:rsid w:val="00287BDF"/>
    <w:rsid w:val="00287EC0"/>
    <w:rsid w:val="00287FB1"/>
    <w:rsid w:val="0029023E"/>
    <w:rsid w:val="0029083C"/>
    <w:rsid w:val="00290882"/>
    <w:rsid w:val="00290C6E"/>
    <w:rsid w:val="00290CCF"/>
    <w:rsid w:val="00290EE6"/>
    <w:rsid w:val="002913B6"/>
    <w:rsid w:val="002913EA"/>
    <w:rsid w:val="002914C7"/>
    <w:rsid w:val="00291C73"/>
    <w:rsid w:val="00291E91"/>
    <w:rsid w:val="002924FD"/>
    <w:rsid w:val="00292688"/>
    <w:rsid w:val="0029277B"/>
    <w:rsid w:val="00292EDB"/>
    <w:rsid w:val="00293090"/>
    <w:rsid w:val="00293125"/>
    <w:rsid w:val="002933E4"/>
    <w:rsid w:val="002934A0"/>
    <w:rsid w:val="00293A89"/>
    <w:rsid w:val="00293CA3"/>
    <w:rsid w:val="002942DC"/>
    <w:rsid w:val="002944DC"/>
    <w:rsid w:val="002945CE"/>
    <w:rsid w:val="002945DF"/>
    <w:rsid w:val="00294BB1"/>
    <w:rsid w:val="002952B2"/>
    <w:rsid w:val="00295BB3"/>
    <w:rsid w:val="002965E2"/>
    <w:rsid w:val="002968AE"/>
    <w:rsid w:val="00297190"/>
    <w:rsid w:val="00297230"/>
    <w:rsid w:val="002976EE"/>
    <w:rsid w:val="00297E00"/>
    <w:rsid w:val="002A0378"/>
    <w:rsid w:val="002A0479"/>
    <w:rsid w:val="002A09DE"/>
    <w:rsid w:val="002A0CA3"/>
    <w:rsid w:val="002A0ED5"/>
    <w:rsid w:val="002A15ED"/>
    <w:rsid w:val="002A16EC"/>
    <w:rsid w:val="002A1874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D9E"/>
    <w:rsid w:val="002A47DD"/>
    <w:rsid w:val="002A4C7C"/>
    <w:rsid w:val="002A4FC1"/>
    <w:rsid w:val="002A5350"/>
    <w:rsid w:val="002A56B4"/>
    <w:rsid w:val="002A589B"/>
    <w:rsid w:val="002A617F"/>
    <w:rsid w:val="002A630E"/>
    <w:rsid w:val="002A7600"/>
    <w:rsid w:val="002A79AB"/>
    <w:rsid w:val="002A7B57"/>
    <w:rsid w:val="002B0228"/>
    <w:rsid w:val="002B03B7"/>
    <w:rsid w:val="002B0456"/>
    <w:rsid w:val="002B0CE8"/>
    <w:rsid w:val="002B117B"/>
    <w:rsid w:val="002B2345"/>
    <w:rsid w:val="002B2576"/>
    <w:rsid w:val="002B270C"/>
    <w:rsid w:val="002B28E0"/>
    <w:rsid w:val="002B29D1"/>
    <w:rsid w:val="002B3342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EEB"/>
    <w:rsid w:val="002C01F5"/>
    <w:rsid w:val="002C0666"/>
    <w:rsid w:val="002C0C93"/>
    <w:rsid w:val="002C0DB3"/>
    <w:rsid w:val="002C1011"/>
    <w:rsid w:val="002C13BE"/>
    <w:rsid w:val="002C140D"/>
    <w:rsid w:val="002C145D"/>
    <w:rsid w:val="002C16E9"/>
    <w:rsid w:val="002C1833"/>
    <w:rsid w:val="002C1A22"/>
    <w:rsid w:val="002C1A62"/>
    <w:rsid w:val="002C2024"/>
    <w:rsid w:val="002C2179"/>
    <w:rsid w:val="002C219B"/>
    <w:rsid w:val="002C238C"/>
    <w:rsid w:val="002C2986"/>
    <w:rsid w:val="002C2C99"/>
    <w:rsid w:val="002C314E"/>
    <w:rsid w:val="002C31E9"/>
    <w:rsid w:val="002C3926"/>
    <w:rsid w:val="002C3B8C"/>
    <w:rsid w:val="002C40ED"/>
    <w:rsid w:val="002C4494"/>
    <w:rsid w:val="002C44B7"/>
    <w:rsid w:val="002C4507"/>
    <w:rsid w:val="002C45ED"/>
    <w:rsid w:val="002C477E"/>
    <w:rsid w:val="002C5664"/>
    <w:rsid w:val="002C5A5E"/>
    <w:rsid w:val="002C63B5"/>
    <w:rsid w:val="002C649E"/>
    <w:rsid w:val="002C670A"/>
    <w:rsid w:val="002C68A3"/>
    <w:rsid w:val="002C69FB"/>
    <w:rsid w:val="002C6B11"/>
    <w:rsid w:val="002C6D0B"/>
    <w:rsid w:val="002C72EE"/>
    <w:rsid w:val="002C7790"/>
    <w:rsid w:val="002D001E"/>
    <w:rsid w:val="002D0361"/>
    <w:rsid w:val="002D0543"/>
    <w:rsid w:val="002D058E"/>
    <w:rsid w:val="002D0A7D"/>
    <w:rsid w:val="002D0CDD"/>
    <w:rsid w:val="002D0EC8"/>
    <w:rsid w:val="002D0F6E"/>
    <w:rsid w:val="002D118B"/>
    <w:rsid w:val="002D17EE"/>
    <w:rsid w:val="002D185E"/>
    <w:rsid w:val="002D1927"/>
    <w:rsid w:val="002D3064"/>
    <w:rsid w:val="002D377A"/>
    <w:rsid w:val="002D3CF5"/>
    <w:rsid w:val="002D408F"/>
    <w:rsid w:val="002D4457"/>
    <w:rsid w:val="002D48C1"/>
    <w:rsid w:val="002D4E0C"/>
    <w:rsid w:val="002D4F6D"/>
    <w:rsid w:val="002D505D"/>
    <w:rsid w:val="002D508F"/>
    <w:rsid w:val="002D5498"/>
    <w:rsid w:val="002D54ED"/>
    <w:rsid w:val="002D5BEE"/>
    <w:rsid w:val="002D5C6C"/>
    <w:rsid w:val="002D6041"/>
    <w:rsid w:val="002D642B"/>
    <w:rsid w:val="002D6525"/>
    <w:rsid w:val="002D6CD6"/>
    <w:rsid w:val="002D72DC"/>
    <w:rsid w:val="002D7503"/>
    <w:rsid w:val="002D7884"/>
    <w:rsid w:val="002D79AC"/>
    <w:rsid w:val="002E0219"/>
    <w:rsid w:val="002E0355"/>
    <w:rsid w:val="002E08DF"/>
    <w:rsid w:val="002E09A6"/>
    <w:rsid w:val="002E10D2"/>
    <w:rsid w:val="002E138F"/>
    <w:rsid w:val="002E15E2"/>
    <w:rsid w:val="002E1ACD"/>
    <w:rsid w:val="002E1CD1"/>
    <w:rsid w:val="002E2301"/>
    <w:rsid w:val="002E2783"/>
    <w:rsid w:val="002E29AB"/>
    <w:rsid w:val="002E2BBD"/>
    <w:rsid w:val="002E2BFB"/>
    <w:rsid w:val="002E2FB9"/>
    <w:rsid w:val="002E3004"/>
    <w:rsid w:val="002E30E6"/>
    <w:rsid w:val="002E3319"/>
    <w:rsid w:val="002E359E"/>
    <w:rsid w:val="002E3943"/>
    <w:rsid w:val="002E3A18"/>
    <w:rsid w:val="002E3A2C"/>
    <w:rsid w:val="002E3DA4"/>
    <w:rsid w:val="002E3E55"/>
    <w:rsid w:val="002E41B8"/>
    <w:rsid w:val="002E4B25"/>
    <w:rsid w:val="002E54C9"/>
    <w:rsid w:val="002E54CD"/>
    <w:rsid w:val="002E5500"/>
    <w:rsid w:val="002E5616"/>
    <w:rsid w:val="002E595B"/>
    <w:rsid w:val="002E5EDE"/>
    <w:rsid w:val="002E66CA"/>
    <w:rsid w:val="002E6FDD"/>
    <w:rsid w:val="002E7250"/>
    <w:rsid w:val="002E74C6"/>
    <w:rsid w:val="002E765B"/>
    <w:rsid w:val="002E79A3"/>
    <w:rsid w:val="002F0C2D"/>
    <w:rsid w:val="002F0EE1"/>
    <w:rsid w:val="002F0F57"/>
    <w:rsid w:val="002F18A6"/>
    <w:rsid w:val="002F18A7"/>
    <w:rsid w:val="002F1B10"/>
    <w:rsid w:val="002F1BC6"/>
    <w:rsid w:val="002F1CD1"/>
    <w:rsid w:val="002F20FC"/>
    <w:rsid w:val="002F2911"/>
    <w:rsid w:val="002F3217"/>
    <w:rsid w:val="002F32F9"/>
    <w:rsid w:val="002F362E"/>
    <w:rsid w:val="002F3961"/>
    <w:rsid w:val="002F3E36"/>
    <w:rsid w:val="002F452A"/>
    <w:rsid w:val="002F48CB"/>
    <w:rsid w:val="002F4A63"/>
    <w:rsid w:val="002F4F31"/>
    <w:rsid w:val="002F5269"/>
    <w:rsid w:val="002F54D9"/>
    <w:rsid w:val="002F5E45"/>
    <w:rsid w:val="002F668F"/>
    <w:rsid w:val="002F69C4"/>
    <w:rsid w:val="002F713A"/>
    <w:rsid w:val="002F71AC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62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2A3"/>
    <w:rsid w:val="0030572A"/>
    <w:rsid w:val="0030574F"/>
    <w:rsid w:val="003057D6"/>
    <w:rsid w:val="00305961"/>
    <w:rsid w:val="00306978"/>
    <w:rsid w:val="00306A3B"/>
    <w:rsid w:val="00306BE7"/>
    <w:rsid w:val="00306CFA"/>
    <w:rsid w:val="00306F9A"/>
    <w:rsid w:val="0030704E"/>
    <w:rsid w:val="00307054"/>
    <w:rsid w:val="0030751A"/>
    <w:rsid w:val="00307563"/>
    <w:rsid w:val="00310495"/>
    <w:rsid w:val="003104FB"/>
    <w:rsid w:val="003105B1"/>
    <w:rsid w:val="00310BA8"/>
    <w:rsid w:val="00310E85"/>
    <w:rsid w:val="00310E93"/>
    <w:rsid w:val="003110B2"/>
    <w:rsid w:val="00311211"/>
    <w:rsid w:val="00311B35"/>
    <w:rsid w:val="003120A8"/>
    <w:rsid w:val="003122FE"/>
    <w:rsid w:val="00312B06"/>
    <w:rsid w:val="00312EFA"/>
    <w:rsid w:val="00312FA0"/>
    <w:rsid w:val="00314756"/>
    <w:rsid w:val="003149F9"/>
    <w:rsid w:val="00314B44"/>
    <w:rsid w:val="00314B6A"/>
    <w:rsid w:val="00314DE7"/>
    <w:rsid w:val="0031552E"/>
    <w:rsid w:val="00315971"/>
    <w:rsid w:val="00315BF1"/>
    <w:rsid w:val="00315C44"/>
    <w:rsid w:val="0031634C"/>
    <w:rsid w:val="00316BAD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C93"/>
    <w:rsid w:val="00322316"/>
    <w:rsid w:val="00322511"/>
    <w:rsid w:val="00322E96"/>
    <w:rsid w:val="00322F52"/>
    <w:rsid w:val="00323BAD"/>
    <w:rsid w:val="0032458D"/>
    <w:rsid w:val="00324CBA"/>
    <w:rsid w:val="00325330"/>
    <w:rsid w:val="00325604"/>
    <w:rsid w:val="00325752"/>
    <w:rsid w:val="00325AC0"/>
    <w:rsid w:val="00326060"/>
    <w:rsid w:val="003265FD"/>
    <w:rsid w:val="003266FA"/>
    <w:rsid w:val="0032679C"/>
    <w:rsid w:val="00326C74"/>
    <w:rsid w:val="003271F2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0F3E"/>
    <w:rsid w:val="00331106"/>
    <w:rsid w:val="003314CD"/>
    <w:rsid w:val="003319B4"/>
    <w:rsid w:val="00332147"/>
    <w:rsid w:val="0033214D"/>
    <w:rsid w:val="00332213"/>
    <w:rsid w:val="003324A9"/>
    <w:rsid w:val="00332601"/>
    <w:rsid w:val="00332861"/>
    <w:rsid w:val="00332885"/>
    <w:rsid w:val="00332B55"/>
    <w:rsid w:val="00333140"/>
    <w:rsid w:val="00333341"/>
    <w:rsid w:val="00333368"/>
    <w:rsid w:val="003337EB"/>
    <w:rsid w:val="00333B24"/>
    <w:rsid w:val="00333C41"/>
    <w:rsid w:val="00333CB9"/>
    <w:rsid w:val="00334496"/>
    <w:rsid w:val="00334645"/>
    <w:rsid w:val="003348FB"/>
    <w:rsid w:val="003351CB"/>
    <w:rsid w:val="00335A31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58B"/>
    <w:rsid w:val="0034098D"/>
    <w:rsid w:val="00341454"/>
    <w:rsid w:val="00341EE6"/>
    <w:rsid w:val="00342178"/>
    <w:rsid w:val="0034284B"/>
    <w:rsid w:val="00342C7C"/>
    <w:rsid w:val="00343033"/>
    <w:rsid w:val="003434EC"/>
    <w:rsid w:val="0034364E"/>
    <w:rsid w:val="00343C38"/>
    <w:rsid w:val="0034431D"/>
    <w:rsid w:val="00344735"/>
    <w:rsid w:val="0034514C"/>
    <w:rsid w:val="0034527F"/>
    <w:rsid w:val="003453C3"/>
    <w:rsid w:val="00345527"/>
    <w:rsid w:val="0034556C"/>
    <w:rsid w:val="003456FB"/>
    <w:rsid w:val="003460FE"/>
    <w:rsid w:val="00346B32"/>
    <w:rsid w:val="0034713A"/>
    <w:rsid w:val="00347698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0BF"/>
    <w:rsid w:val="0035267D"/>
    <w:rsid w:val="00352E89"/>
    <w:rsid w:val="00352F93"/>
    <w:rsid w:val="003531A8"/>
    <w:rsid w:val="0035378D"/>
    <w:rsid w:val="003539F8"/>
    <w:rsid w:val="00354047"/>
    <w:rsid w:val="0035432B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838"/>
    <w:rsid w:val="003569AB"/>
    <w:rsid w:val="00356A46"/>
    <w:rsid w:val="00356C53"/>
    <w:rsid w:val="00356C86"/>
    <w:rsid w:val="00357226"/>
    <w:rsid w:val="0035727D"/>
    <w:rsid w:val="0035727F"/>
    <w:rsid w:val="0035775F"/>
    <w:rsid w:val="00357AE8"/>
    <w:rsid w:val="00357C07"/>
    <w:rsid w:val="00357C2E"/>
    <w:rsid w:val="003603F0"/>
    <w:rsid w:val="00360A7E"/>
    <w:rsid w:val="00360EF8"/>
    <w:rsid w:val="00360F90"/>
    <w:rsid w:val="00361294"/>
    <w:rsid w:val="003617B3"/>
    <w:rsid w:val="0036183B"/>
    <w:rsid w:val="00361E8E"/>
    <w:rsid w:val="00361FBA"/>
    <w:rsid w:val="00362636"/>
    <w:rsid w:val="00362F94"/>
    <w:rsid w:val="003630B8"/>
    <w:rsid w:val="003631EE"/>
    <w:rsid w:val="0036379E"/>
    <w:rsid w:val="00363D03"/>
    <w:rsid w:val="00364A4B"/>
    <w:rsid w:val="00364C1C"/>
    <w:rsid w:val="00364ED8"/>
    <w:rsid w:val="00365002"/>
    <w:rsid w:val="0036521A"/>
    <w:rsid w:val="00365260"/>
    <w:rsid w:val="00365456"/>
    <w:rsid w:val="00365836"/>
    <w:rsid w:val="003663EE"/>
    <w:rsid w:val="00366466"/>
    <w:rsid w:val="003665A1"/>
    <w:rsid w:val="003667CC"/>
    <w:rsid w:val="00366981"/>
    <w:rsid w:val="0036747C"/>
    <w:rsid w:val="00370351"/>
    <w:rsid w:val="00370487"/>
    <w:rsid w:val="003705CE"/>
    <w:rsid w:val="003707CA"/>
    <w:rsid w:val="00370900"/>
    <w:rsid w:val="00370F34"/>
    <w:rsid w:val="003711A5"/>
    <w:rsid w:val="003716AD"/>
    <w:rsid w:val="003716B5"/>
    <w:rsid w:val="00371A95"/>
    <w:rsid w:val="00372274"/>
    <w:rsid w:val="003724A0"/>
    <w:rsid w:val="00372E8A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5207"/>
    <w:rsid w:val="00375BCF"/>
    <w:rsid w:val="00376028"/>
    <w:rsid w:val="003762B9"/>
    <w:rsid w:val="00376626"/>
    <w:rsid w:val="00377205"/>
    <w:rsid w:val="003776C4"/>
    <w:rsid w:val="003779E8"/>
    <w:rsid w:val="003779FC"/>
    <w:rsid w:val="00377FA6"/>
    <w:rsid w:val="00380308"/>
    <w:rsid w:val="0038030A"/>
    <w:rsid w:val="0038030F"/>
    <w:rsid w:val="00381044"/>
    <w:rsid w:val="003811EF"/>
    <w:rsid w:val="003814F0"/>
    <w:rsid w:val="003816B6"/>
    <w:rsid w:val="003821BA"/>
    <w:rsid w:val="003825C3"/>
    <w:rsid w:val="0038275E"/>
    <w:rsid w:val="00382C75"/>
    <w:rsid w:val="003835B1"/>
    <w:rsid w:val="0038390C"/>
    <w:rsid w:val="003839FA"/>
    <w:rsid w:val="00384010"/>
    <w:rsid w:val="00384607"/>
    <w:rsid w:val="003846C0"/>
    <w:rsid w:val="00384751"/>
    <w:rsid w:val="00384B01"/>
    <w:rsid w:val="00384F85"/>
    <w:rsid w:val="00385489"/>
    <w:rsid w:val="00385681"/>
    <w:rsid w:val="00385B22"/>
    <w:rsid w:val="0038621C"/>
    <w:rsid w:val="003864CA"/>
    <w:rsid w:val="003865EE"/>
    <w:rsid w:val="0038672B"/>
    <w:rsid w:val="00386E77"/>
    <w:rsid w:val="003871C1"/>
    <w:rsid w:val="00387265"/>
    <w:rsid w:val="00387278"/>
    <w:rsid w:val="003873BF"/>
    <w:rsid w:val="003873D5"/>
    <w:rsid w:val="00387935"/>
    <w:rsid w:val="00387B30"/>
    <w:rsid w:val="00387FB3"/>
    <w:rsid w:val="003900AD"/>
    <w:rsid w:val="003904D0"/>
    <w:rsid w:val="003905F6"/>
    <w:rsid w:val="0039079C"/>
    <w:rsid w:val="00390EB0"/>
    <w:rsid w:val="00390EE4"/>
    <w:rsid w:val="003911E4"/>
    <w:rsid w:val="003912AB"/>
    <w:rsid w:val="00391430"/>
    <w:rsid w:val="00391932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6E3"/>
    <w:rsid w:val="003939B6"/>
    <w:rsid w:val="00393EEB"/>
    <w:rsid w:val="00393F8C"/>
    <w:rsid w:val="0039455D"/>
    <w:rsid w:val="003949AF"/>
    <w:rsid w:val="00395909"/>
    <w:rsid w:val="00395BAD"/>
    <w:rsid w:val="00396A03"/>
    <w:rsid w:val="00396A2A"/>
    <w:rsid w:val="00396CEA"/>
    <w:rsid w:val="0039711C"/>
    <w:rsid w:val="00397226"/>
    <w:rsid w:val="003974D1"/>
    <w:rsid w:val="00397BCF"/>
    <w:rsid w:val="00397DD8"/>
    <w:rsid w:val="00397E5E"/>
    <w:rsid w:val="00397F91"/>
    <w:rsid w:val="003A09E6"/>
    <w:rsid w:val="003A1006"/>
    <w:rsid w:val="003A112E"/>
    <w:rsid w:val="003A1279"/>
    <w:rsid w:val="003A13B1"/>
    <w:rsid w:val="003A15E0"/>
    <w:rsid w:val="003A1BE5"/>
    <w:rsid w:val="003A2CD6"/>
    <w:rsid w:val="003A311D"/>
    <w:rsid w:val="003A32C2"/>
    <w:rsid w:val="003A357F"/>
    <w:rsid w:val="003A36FA"/>
    <w:rsid w:val="003A442E"/>
    <w:rsid w:val="003A4510"/>
    <w:rsid w:val="003A4842"/>
    <w:rsid w:val="003A48EC"/>
    <w:rsid w:val="003A4A94"/>
    <w:rsid w:val="003A4DB8"/>
    <w:rsid w:val="003A4E25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7034"/>
    <w:rsid w:val="003A7070"/>
    <w:rsid w:val="003A7072"/>
    <w:rsid w:val="003A7106"/>
    <w:rsid w:val="003A7AA2"/>
    <w:rsid w:val="003A7BCB"/>
    <w:rsid w:val="003B087C"/>
    <w:rsid w:val="003B1275"/>
    <w:rsid w:val="003B1612"/>
    <w:rsid w:val="003B2004"/>
    <w:rsid w:val="003B22FF"/>
    <w:rsid w:val="003B24F3"/>
    <w:rsid w:val="003B2667"/>
    <w:rsid w:val="003B3097"/>
    <w:rsid w:val="003B34C6"/>
    <w:rsid w:val="003B3C7D"/>
    <w:rsid w:val="003B3E01"/>
    <w:rsid w:val="003B464F"/>
    <w:rsid w:val="003B485D"/>
    <w:rsid w:val="003B490F"/>
    <w:rsid w:val="003B4D85"/>
    <w:rsid w:val="003B4E8C"/>
    <w:rsid w:val="003B6528"/>
    <w:rsid w:val="003B65C0"/>
    <w:rsid w:val="003B6A94"/>
    <w:rsid w:val="003B741A"/>
    <w:rsid w:val="003B758F"/>
    <w:rsid w:val="003B7792"/>
    <w:rsid w:val="003C03A3"/>
    <w:rsid w:val="003C0B51"/>
    <w:rsid w:val="003C0FFD"/>
    <w:rsid w:val="003C10C6"/>
    <w:rsid w:val="003C13C8"/>
    <w:rsid w:val="003C146C"/>
    <w:rsid w:val="003C17D0"/>
    <w:rsid w:val="003C1B77"/>
    <w:rsid w:val="003C1D6C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7E2"/>
    <w:rsid w:val="003C38AC"/>
    <w:rsid w:val="003C3DFE"/>
    <w:rsid w:val="003C4107"/>
    <w:rsid w:val="003C415B"/>
    <w:rsid w:val="003C463D"/>
    <w:rsid w:val="003C47A5"/>
    <w:rsid w:val="003C4987"/>
    <w:rsid w:val="003C4B73"/>
    <w:rsid w:val="003C4CD3"/>
    <w:rsid w:val="003C4E71"/>
    <w:rsid w:val="003C4F81"/>
    <w:rsid w:val="003C50B0"/>
    <w:rsid w:val="003C511D"/>
    <w:rsid w:val="003C5480"/>
    <w:rsid w:val="003C5779"/>
    <w:rsid w:val="003C59FE"/>
    <w:rsid w:val="003C5F6B"/>
    <w:rsid w:val="003C615B"/>
    <w:rsid w:val="003C6421"/>
    <w:rsid w:val="003C6D5A"/>
    <w:rsid w:val="003C6E99"/>
    <w:rsid w:val="003C7482"/>
    <w:rsid w:val="003C7853"/>
    <w:rsid w:val="003C7917"/>
    <w:rsid w:val="003C7986"/>
    <w:rsid w:val="003D0443"/>
    <w:rsid w:val="003D08A2"/>
    <w:rsid w:val="003D0CD8"/>
    <w:rsid w:val="003D1326"/>
    <w:rsid w:val="003D1EDC"/>
    <w:rsid w:val="003D1F0B"/>
    <w:rsid w:val="003D2309"/>
    <w:rsid w:val="003D250C"/>
    <w:rsid w:val="003D29A9"/>
    <w:rsid w:val="003D30FE"/>
    <w:rsid w:val="003D35F0"/>
    <w:rsid w:val="003D4405"/>
    <w:rsid w:val="003D447C"/>
    <w:rsid w:val="003D4AB2"/>
    <w:rsid w:val="003D5360"/>
    <w:rsid w:val="003D568F"/>
    <w:rsid w:val="003D5BEE"/>
    <w:rsid w:val="003D64CE"/>
    <w:rsid w:val="003D66C4"/>
    <w:rsid w:val="003D71D3"/>
    <w:rsid w:val="003D7A06"/>
    <w:rsid w:val="003D7D4A"/>
    <w:rsid w:val="003D7EDB"/>
    <w:rsid w:val="003E005C"/>
    <w:rsid w:val="003E026E"/>
    <w:rsid w:val="003E03F0"/>
    <w:rsid w:val="003E0656"/>
    <w:rsid w:val="003E0B8C"/>
    <w:rsid w:val="003E0E6F"/>
    <w:rsid w:val="003E1488"/>
    <w:rsid w:val="003E16BC"/>
    <w:rsid w:val="003E17CE"/>
    <w:rsid w:val="003E1A06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473A"/>
    <w:rsid w:val="003E4EFD"/>
    <w:rsid w:val="003E5014"/>
    <w:rsid w:val="003E5446"/>
    <w:rsid w:val="003E54AD"/>
    <w:rsid w:val="003E566A"/>
    <w:rsid w:val="003E5C70"/>
    <w:rsid w:val="003E6510"/>
    <w:rsid w:val="003E7008"/>
    <w:rsid w:val="003E733F"/>
    <w:rsid w:val="003E76AA"/>
    <w:rsid w:val="003E7796"/>
    <w:rsid w:val="003E78EE"/>
    <w:rsid w:val="003F094C"/>
    <w:rsid w:val="003F0C5C"/>
    <w:rsid w:val="003F0F33"/>
    <w:rsid w:val="003F13F7"/>
    <w:rsid w:val="003F20A7"/>
    <w:rsid w:val="003F27D6"/>
    <w:rsid w:val="003F288C"/>
    <w:rsid w:val="003F28EB"/>
    <w:rsid w:val="003F2EC2"/>
    <w:rsid w:val="003F3086"/>
    <w:rsid w:val="003F33AD"/>
    <w:rsid w:val="003F388D"/>
    <w:rsid w:val="003F3C4A"/>
    <w:rsid w:val="003F3D51"/>
    <w:rsid w:val="003F41AD"/>
    <w:rsid w:val="003F5006"/>
    <w:rsid w:val="003F51E7"/>
    <w:rsid w:val="003F54B1"/>
    <w:rsid w:val="003F56F0"/>
    <w:rsid w:val="003F5777"/>
    <w:rsid w:val="003F6072"/>
    <w:rsid w:val="003F637B"/>
    <w:rsid w:val="003F64EF"/>
    <w:rsid w:val="003F6AF8"/>
    <w:rsid w:val="003F6DBE"/>
    <w:rsid w:val="003F6E5B"/>
    <w:rsid w:val="003F7154"/>
    <w:rsid w:val="003F7BAC"/>
    <w:rsid w:val="00400FC8"/>
    <w:rsid w:val="004010BF"/>
    <w:rsid w:val="004013AC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80"/>
    <w:rsid w:val="00402694"/>
    <w:rsid w:val="004026BE"/>
    <w:rsid w:val="0040270A"/>
    <w:rsid w:val="00402936"/>
    <w:rsid w:val="00402947"/>
    <w:rsid w:val="00402BB7"/>
    <w:rsid w:val="00403266"/>
    <w:rsid w:val="0040353F"/>
    <w:rsid w:val="004036D9"/>
    <w:rsid w:val="00403739"/>
    <w:rsid w:val="004039C5"/>
    <w:rsid w:val="00403AC0"/>
    <w:rsid w:val="00403F95"/>
    <w:rsid w:val="00403FD8"/>
    <w:rsid w:val="00404852"/>
    <w:rsid w:val="00404C92"/>
    <w:rsid w:val="00404F50"/>
    <w:rsid w:val="004056DB"/>
    <w:rsid w:val="0040589D"/>
    <w:rsid w:val="004062EF"/>
    <w:rsid w:val="004069E0"/>
    <w:rsid w:val="00406B5D"/>
    <w:rsid w:val="00406BB2"/>
    <w:rsid w:val="00406C28"/>
    <w:rsid w:val="00406C2F"/>
    <w:rsid w:val="00406DA7"/>
    <w:rsid w:val="00407175"/>
    <w:rsid w:val="00407BE1"/>
    <w:rsid w:val="00407C4D"/>
    <w:rsid w:val="00410763"/>
    <w:rsid w:val="0041078E"/>
    <w:rsid w:val="00410BE1"/>
    <w:rsid w:val="00410D89"/>
    <w:rsid w:val="00410EAA"/>
    <w:rsid w:val="00410F2D"/>
    <w:rsid w:val="00411250"/>
    <w:rsid w:val="0041127B"/>
    <w:rsid w:val="00411305"/>
    <w:rsid w:val="004114E8"/>
    <w:rsid w:val="0041184D"/>
    <w:rsid w:val="00411A1D"/>
    <w:rsid w:val="00411A21"/>
    <w:rsid w:val="00412006"/>
    <w:rsid w:val="00412351"/>
    <w:rsid w:val="0041246F"/>
    <w:rsid w:val="0041278C"/>
    <w:rsid w:val="004127A6"/>
    <w:rsid w:val="00412B8C"/>
    <w:rsid w:val="00412BF7"/>
    <w:rsid w:val="00412D81"/>
    <w:rsid w:val="004130C9"/>
    <w:rsid w:val="00413374"/>
    <w:rsid w:val="004133A5"/>
    <w:rsid w:val="00413670"/>
    <w:rsid w:val="004137EA"/>
    <w:rsid w:val="004141A4"/>
    <w:rsid w:val="00414628"/>
    <w:rsid w:val="00414946"/>
    <w:rsid w:val="00414DB6"/>
    <w:rsid w:val="00414E00"/>
    <w:rsid w:val="00414EE8"/>
    <w:rsid w:val="00415B47"/>
    <w:rsid w:val="00415D24"/>
    <w:rsid w:val="00415FBF"/>
    <w:rsid w:val="004163F0"/>
    <w:rsid w:val="0041721B"/>
    <w:rsid w:val="004173A1"/>
    <w:rsid w:val="004173E1"/>
    <w:rsid w:val="00420FBD"/>
    <w:rsid w:val="004210F7"/>
    <w:rsid w:val="00421383"/>
    <w:rsid w:val="00421A49"/>
    <w:rsid w:val="00421E41"/>
    <w:rsid w:val="00422001"/>
    <w:rsid w:val="004221A4"/>
    <w:rsid w:val="0042222E"/>
    <w:rsid w:val="00422492"/>
    <w:rsid w:val="0042265F"/>
    <w:rsid w:val="00422F19"/>
    <w:rsid w:val="00422FB3"/>
    <w:rsid w:val="00423207"/>
    <w:rsid w:val="004233E7"/>
    <w:rsid w:val="0042343D"/>
    <w:rsid w:val="00423D33"/>
    <w:rsid w:val="00423F03"/>
    <w:rsid w:val="00424657"/>
    <w:rsid w:val="004246BD"/>
    <w:rsid w:val="00424AEB"/>
    <w:rsid w:val="00424DFD"/>
    <w:rsid w:val="00425A6D"/>
    <w:rsid w:val="00425E17"/>
    <w:rsid w:val="004261D9"/>
    <w:rsid w:val="00426436"/>
    <w:rsid w:val="004266FC"/>
    <w:rsid w:val="00426901"/>
    <w:rsid w:val="00426DF8"/>
    <w:rsid w:val="004272F7"/>
    <w:rsid w:val="0042768F"/>
    <w:rsid w:val="00427BF3"/>
    <w:rsid w:val="00427D3B"/>
    <w:rsid w:val="004302B8"/>
    <w:rsid w:val="004304B6"/>
    <w:rsid w:val="00430C26"/>
    <w:rsid w:val="00430C81"/>
    <w:rsid w:val="00431200"/>
    <w:rsid w:val="00431806"/>
    <w:rsid w:val="00431AB9"/>
    <w:rsid w:val="00431C1E"/>
    <w:rsid w:val="00431E16"/>
    <w:rsid w:val="004323B9"/>
    <w:rsid w:val="004325B0"/>
    <w:rsid w:val="00432963"/>
    <w:rsid w:val="00432D5F"/>
    <w:rsid w:val="00432FE6"/>
    <w:rsid w:val="00433373"/>
    <w:rsid w:val="0043361A"/>
    <w:rsid w:val="00433E67"/>
    <w:rsid w:val="004343ED"/>
    <w:rsid w:val="004343F6"/>
    <w:rsid w:val="00434678"/>
    <w:rsid w:val="00434C07"/>
    <w:rsid w:val="00434D36"/>
    <w:rsid w:val="00435328"/>
    <w:rsid w:val="0043536D"/>
    <w:rsid w:val="0043556D"/>
    <w:rsid w:val="004355EA"/>
    <w:rsid w:val="00435946"/>
    <w:rsid w:val="00435EC8"/>
    <w:rsid w:val="004361AD"/>
    <w:rsid w:val="004367BE"/>
    <w:rsid w:val="00436A3C"/>
    <w:rsid w:val="00437152"/>
    <w:rsid w:val="00437174"/>
    <w:rsid w:val="00437247"/>
    <w:rsid w:val="004375C4"/>
    <w:rsid w:val="00437B65"/>
    <w:rsid w:val="00437D09"/>
    <w:rsid w:val="00437E56"/>
    <w:rsid w:val="00440244"/>
    <w:rsid w:val="004404E6"/>
    <w:rsid w:val="00440532"/>
    <w:rsid w:val="004407D8"/>
    <w:rsid w:val="0044081C"/>
    <w:rsid w:val="00440EB4"/>
    <w:rsid w:val="0044213A"/>
    <w:rsid w:val="00442437"/>
    <w:rsid w:val="004425E7"/>
    <w:rsid w:val="00442883"/>
    <w:rsid w:val="00442A28"/>
    <w:rsid w:val="00442B78"/>
    <w:rsid w:val="00442DF7"/>
    <w:rsid w:val="00442FF4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721"/>
    <w:rsid w:val="004458CE"/>
    <w:rsid w:val="0044608E"/>
    <w:rsid w:val="0044612A"/>
    <w:rsid w:val="00446420"/>
    <w:rsid w:val="00446619"/>
    <w:rsid w:val="00446D4B"/>
    <w:rsid w:val="00446FAC"/>
    <w:rsid w:val="0044722F"/>
    <w:rsid w:val="004479B7"/>
    <w:rsid w:val="0045004B"/>
    <w:rsid w:val="004500DC"/>
    <w:rsid w:val="0045013E"/>
    <w:rsid w:val="0045015F"/>
    <w:rsid w:val="004506E8"/>
    <w:rsid w:val="00450AE2"/>
    <w:rsid w:val="00450CE1"/>
    <w:rsid w:val="00450F5C"/>
    <w:rsid w:val="00451245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E74"/>
    <w:rsid w:val="004530CB"/>
    <w:rsid w:val="00453215"/>
    <w:rsid w:val="004532DB"/>
    <w:rsid w:val="004536E9"/>
    <w:rsid w:val="00453AB5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78A"/>
    <w:rsid w:val="00455844"/>
    <w:rsid w:val="00455AB3"/>
    <w:rsid w:val="00455C0B"/>
    <w:rsid w:val="004562E2"/>
    <w:rsid w:val="00456361"/>
    <w:rsid w:val="004564FD"/>
    <w:rsid w:val="004566C2"/>
    <w:rsid w:val="00456CB2"/>
    <w:rsid w:val="0045709B"/>
    <w:rsid w:val="004572B5"/>
    <w:rsid w:val="004572F4"/>
    <w:rsid w:val="0045734B"/>
    <w:rsid w:val="004575C8"/>
    <w:rsid w:val="00457CFE"/>
    <w:rsid w:val="00460259"/>
    <w:rsid w:val="0046098B"/>
    <w:rsid w:val="00460A48"/>
    <w:rsid w:val="00460BCC"/>
    <w:rsid w:val="00460C30"/>
    <w:rsid w:val="00460ECB"/>
    <w:rsid w:val="00461602"/>
    <w:rsid w:val="00461620"/>
    <w:rsid w:val="00462282"/>
    <w:rsid w:val="00462306"/>
    <w:rsid w:val="0046261A"/>
    <w:rsid w:val="0046296D"/>
    <w:rsid w:val="00462BBB"/>
    <w:rsid w:val="00462BCF"/>
    <w:rsid w:val="00463248"/>
    <w:rsid w:val="00463844"/>
    <w:rsid w:val="004638EC"/>
    <w:rsid w:val="00463A82"/>
    <w:rsid w:val="00463F10"/>
    <w:rsid w:val="00464041"/>
    <w:rsid w:val="00464066"/>
    <w:rsid w:val="00464166"/>
    <w:rsid w:val="004642F9"/>
    <w:rsid w:val="00465099"/>
    <w:rsid w:val="00465586"/>
    <w:rsid w:val="00465816"/>
    <w:rsid w:val="00465A9A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67E0B"/>
    <w:rsid w:val="0047088F"/>
    <w:rsid w:val="004710DF"/>
    <w:rsid w:val="004714A4"/>
    <w:rsid w:val="004715F8"/>
    <w:rsid w:val="0047230E"/>
    <w:rsid w:val="004726EF"/>
    <w:rsid w:val="0047305E"/>
    <w:rsid w:val="0047307F"/>
    <w:rsid w:val="004736A8"/>
    <w:rsid w:val="0047387C"/>
    <w:rsid w:val="00473E1A"/>
    <w:rsid w:val="004745FB"/>
    <w:rsid w:val="00474B36"/>
    <w:rsid w:val="00474CBA"/>
    <w:rsid w:val="00474D51"/>
    <w:rsid w:val="00474E68"/>
    <w:rsid w:val="00474F86"/>
    <w:rsid w:val="0047501A"/>
    <w:rsid w:val="00475170"/>
    <w:rsid w:val="004755CF"/>
    <w:rsid w:val="004756A7"/>
    <w:rsid w:val="00475883"/>
    <w:rsid w:val="004758C2"/>
    <w:rsid w:val="00475B03"/>
    <w:rsid w:val="00475BA7"/>
    <w:rsid w:val="00475F10"/>
    <w:rsid w:val="004764D5"/>
    <w:rsid w:val="00476C52"/>
    <w:rsid w:val="0047784F"/>
    <w:rsid w:val="00477BD5"/>
    <w:rsid w:val="00477D3E"/>
    <w:rsid w:val="00477F18"/>
    <w:rsid w:val="00480CE0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041"/>
    <w:rsid w:val="004821CC"/>
    <w:rsid w:val="00482D28"/>
    <w:rsid w:val="004830A0"/>
    <w:rsid w:val="0048331A"/>
    <w:rsid w:val="00483B5B"/>
    <w:rsid w:val="00483C7E"/>
    <w:rsid w:val="00483F2C"/>
    <w:rsid w:val="00484FBA"/>
    <w:rsid w:val="00485DC3"/>
    <w:rsid w:val="00485E66"/>
    <w:rsid w:val="004864AE"/>
    <w:rsid w:val="00486665"/>
    <w:rsid w:val="00486C7D"/>
    <w:rsid w:val="00486E08"/>
    <w:rsid w:val="00487356"/>
    <w:rsid w:val="00487580"/>
    <w:rsid w:val="00487A02"/>
    <w:rsid w:val="00487A80"/>
    <w:rsid w:val="00487CAE"/>
    <w:rsid w:val="00487EC6"/>
    <w:rsid w:val="0049001A"/>
    <w:rsid w:val="00490227"/>
    <w:rsid w:val="0049057A"/>
    <w:rsid w:val="004906F0"/>
    <w:rsid w:val="00490B0C"/>
    <w:rsid w:val="004911F6"/>
    <w:rsid w:val="004912B5"/>
    <w:rsid w:val="004912FC"/>
    <w:rsid w:val="00491924"/>
    <w:rsid w:val="00491B1D"/>
    <w:rsid w:val="00491CC1"/>
    <w:rsid w:val="00492159"/>
    <w:rsid w:val="004922EB"/>
    <w:rsid w:val="0049253A"/>
    <w:rsid w:val="00492BF1"/>
    <w:rsid w:val="00493055"/>
    <w:rsid w:val="00493345"/>
    <w:rsid w:val="00493457"/>
    <w:rsid w:val="00493636"/>
    <w:rsid w:val="00493947"/>
    <w:rsid w:val="00493C71"/>
    <w:rsid w:val="00493FA4"/>
    <w:rsid w:val="00494131"/>
    <w:rsid w:val="00494D9E"/>
    <w:rsid w:val="004956B4"/>
    <w:rsid w:val="00496472"/>
    <w:rsid w:val="00496664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1D5D"/>
    <w:rsid w:val="004A2387"/>
    <w:rsid w:val="004A244E"/>
    <w:rsid w:val="004A2673"/>
    <w:rsid w:val="004A33AE"/>
    <w:rsid w:val="004A3534"/>
    <w:rsid w:val="004A3554"/>
    <w:rsid w:val="004A35CC"/>
    <w:rsid w:val="004A3B8B"/>
    <w:rsid w:val="004A3C1E"/>
    <w:rsid w:val="004A3D25"/>
    <w:rsid w:val="004A427B"/>
    <w:rsid w:val="004A4314"/>
    <w:rsid w:val="004A438F"/>
    <w:rsid w:val="004A451B"/>
    <w:rsid w:val="004A45ED"/>
    <w:rsid w:val="004A46E0"/>
    <w:rsid w:val="004A4701"/>
    <w:rsid w:val="004A4BD0"/>
    <w:rsid w:val="004A5007"/>
    <w:rsid w:val="004A5099"/>
    <w:rsid w:val="004A52FF"/>
    <w:rsid w:val="004A5360"/>
    <w:rsid w:val="004A5BEC"/>
    <w:rsid w:val="004A5C31"/>
    <w:rsid w:val="004A6326"/>
    <w:rsid w:val="004A6A7D"/>
    <w:rsid w:val="004A6CEE"/>
    <w:rsid w:val="004A6E13"/>
    <w:rsid w:val="004A71C4"/>
    <w:rsid w:val="004A72F9"/>
    <w:rsid w:val="004A74EE"/>
    <w:rsid w:val="004A75C1"/>
    <w:rsid w:val="004A76E6"/>
    <w:rsid w:val="004A7C40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B32"/>
    <w:rsid w:val="004B205A"/>
    <w:rsid w:val="004B2794"/>
    <w:rsid w:val="004B2C00"/>
    <w:rsid w:val="004B2E5B"/>
    <w:rsid w:val="004B2F79"/>
    <w:rsid w:val="004B38C6"/>
    <w:rsid w:val="004B420C"/>
    <w:rsid w:val="004B439F"/>
    <w:rsid w:val="004B45D2"/>
    <w:rsid w:val="004B4913"/>
    <w:rsid w:val="004B4A6B"/>
    <w:rsid w:val="004B4A74"/>
    <w:rsid w:val="004B4FDF"/>
    <w:rsid w:val="004B591B"/>
    <w:rsid w:val="004B59E6"/>
    <w:rsid w:val="004B5EB6"/>
    <w:rsid w:val="004B60B0"/>
    <w:rsid w:val="004B695C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18D2"/>
    <w:rsid w:val="004C1BE4"/>
    <w:rsid w:val="004C1F4A"/>
    <w:rsid w:val="004C200E"/>
    <w:rsid w:val="004C20D9"/>
    <w:rsid w:val="004C24AA"/>
    <w:rsid w:val="004C24D2"/>
    <w:rsid w:val="004C24F2"/>
    <w:rsid w:val="004C2533"/>
    <w:rsid w:val="004C25DE"/>
    <w:rsid w:val="004C284B"/>
    <w:rsid w:val="004C2C37"/>
    <w:rsid w:val="004C30AE"/>
    <w:rsid w:val="004C3A4A"/>
    <w:rsid w:val="004C3D7F"/>
    <w:rsid w:val="004C3EE2"/>
    <w:rsid w:val="004C4352"/>
    <w:rsid w:val="004C4614"/>
    <w:rsid w:val="004C473E"/>
    <w:rsid w:val="004C474D"/>
    <w:rsid w:val="004C49BB"/>
    <w:rsid w:val="004C4B29"/>
    <w:rsid w:val="004C4C69"/>
    <w:rsid w:val="004C4EF9"/>
    <w:rsid w:val="004C52E5"/>
    <w:rsid w:val="004C5337"/>
    <w:rsid w:val="004C5757"/>
    <w:rsid w:val="004C5D8E"/>
    <w:rsid w:val="004C64EA"/>
    <w:rsid w:val="004C663D"/>
    <w:rsid w:val="004C6645"/>
    <w:rsid w:val="004C6DA9"/>
    <w:rsid w:val="004C76E7"/>
    <w:rsid w:val="004C7D29"/>
    <w:rsid w:val="004D01B7"/>
    <w:rsid w:val="004D0288"/>
    <w:rsid w:val="004D0354"/>
    <w:rsid w:val="004D05A7"/>
    <w:rsid w:val="004D0AFE"/>
    <w:rsid w:val="004D0E2E"/>
    <w:rsid w:val="004D1E8C"/>
    <w:rsid w:val="004D2073"/>
    <w:rsid w:val="004D2237"/>
    <w:rsid w:val="004D2480"/>
    <w:rsid w:val="004D2517"/>
    <w:rsid w:val="004D2A89"/>
    <w:rsid w:val="004D2DED"/>
    <w:rsid w:val="004D3A74"/>
    <w:rsid w:val="004D3A85"/>
    <w:rsid w:val="004D3B30"/>
    <w:rsid w:val="004D3C09"/>
    <w:rsid w:val="004D41F3"/>
    <w:rsid w:val="004D4E85"/>
    <w:rsid w:val="004D4FDD"/>
    <w:rsid w:val="004D5169"/>
    <w:rsid w:val="004D55E4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0D"/>
    <w:rsid w:val="004D7266"/>
    <w:rsid w:val="004D765B"/>
    <w:rsid w:val="004D7C72"/>
    <w:rsid w:val="004D7F52"/>
    <w:rsid w:val="004E00CE"/>
    <w:rsid w:val="004E0203"/>
    <w:rsid w:val="004E03DC"/>
    <w:rsid w:val="004E08EA"/>
    <w:rsid w:val="004E0A8F"/>
    <w:rsid w:val="004E0C06"/>
    <w:rsid w:val="004E0CE4"/>
    <w:rsid w:val="004E0DB3"/>
    <w:rsid w:val="004E118C"/>
    <w:rsid w:val="004E134F"/>
    <w:rsid w:val="004E16A0"/>
    <w:rsid w:val="004E16B7"/>
    <w:rsid w:val="004E17F5"/>
    <w:rsid w:val="004E1817"/>
    <w:rsid w:val="004E181B"/>
    <w:rsid w:val="004E1EE7"/>
    <w:rsid w:val="004E222B"/>
    <w:rsid w:val="004E2231"/>
    <w:rsid w:val="004E27FA"/>
    <w:rsid w:val="004E28E7"/>
    <w:rsid w:val="004E29B6"/>
    <w:rsid w:val="004E2A4D"/>
    <w:rsid w:val="004E2B36"/>
    <w:rsid w:val="004E2C51"/>
    <w:rsid w:val="004E2D13"/>
    <w:rsid w:val="004E35FA"/>
    <w:rsid w:val="004E3650"/>
    <w:rsid w:val="004E37D1"/>
    <w:rsid w:val="004E37E8"/>
    <w:rsid w:val="004E3A8C"/>
    <w:rsid w:val="004E3C86"/>
    <w:rsid w:val="004E3D6A"/>
    <w:rsid w:val="004E3DDD"/>
    <w:rsid w:val="004E3E0B"/>
    <w:rsid w:val="004E4AE8"/>
    <w:rsid w:val="004E500C"/>
    <w:rsid w:val="004E5812"/>
    <w:rsid w:val="004E5950"/>
    <w:rsid w:val="004E5955"/>
    <w:rsid w:val="004E5D46"/>
    <w:rsid w:val="004E5FE8"/>
    <w:rsid w:val="004E6706"/>
    <w:rsid w:val="004E68EE"/>
    <w:rsid w:val="004E6E4E"/>
    <w:rsid w:val="004E7B20"/>
    <w:rsid w:val="004F0A73"/>
    <w:rsid w:val="004F0EBD"/>
    <w:rsid w:val="004F0EDA"/>
    <w:rsid w:val="004F17E5"/>
    <w:rsid w:val="004F1975"/>
    <w:rsid w:val="004F1BC2"/>
    <w:rsid w:val="004F1C2B"/>
    <w:rsid w:val="004F1E3D"/>
    <w:rsid w:val="004F1FD5"/>
    <w:rsid w:val="004F216E"/>
    <w:rsid w:val="004F21FE"/>
    <w:rsid w:val="004F234C"/>
    <w:rsid w:val="004F242C"/>
    <w:rsid w:val="004F257A"/>
    <w:rsid w:val="004F2635"/>
    <w:rsid w:val="004F26F9"/>
    <w:rsid w:val="004F28C9"/>
    <w:rsid w:val="004F2A56"/>
    <w:rsid w:val="004F2B16"/>
    <w:rsid w:val="004F31EF"/>
    <w:rsid w:val="004F375B"/>
    <w:rsid w:val="004F398B"/>
    <w:rsid w:val="004F3A98"/>
    <w:rsid w:val="004F3FBB"/>
    <w:rsid w:val="004F4656"/>
    <w:rsid w:val="004F4967"/>
    <w:rsid w:val="004F4D8F"/>
    <w:rsid w:val="004F514A"/>
    <w:rsid w:val="004F5C51"/>
    <w:rsid w:val="004F63D5"/>
    <w:rsid w:val="004F705E"/>
    <w:rsid w:val="004F778B"/>
    <w:rsid w:val="004F7C0F"/>
    <w:rsid w:val="00500015"/>
    <w:rsid w:val="005003CA"/>
    <w:rsid w:val="0050044A"/>
    <w:rsid w:val="0050076D"/>
    <w:rsid w:val="00500CBE"/>
    <w:rsid w:val="00500CE0"/>
    <w:rsid w:val="0050125F"/>
    <w:rsid w:val="00501266"/>
    <w:rsid w:val="00501536"/>
    <w:rsid w:val="0050168F"/>
    <w:rsid w:val="005021D9"/>
    <w:rsid w:val="00502577"/>
    <w:rsid w:val="00502847"/>
    <w:rsid w:val="00502B01"/>
    <w:rsid w:val="00502B1A"/>
    <w:rsid w:val="00503C4D"/>
    <w:rsid w:val="00503C55"/>
    <w:rsid w:val="00504C46"/>
    <w:rsid w:val="00505013"/>
    <w:rsid w:val="0050514B"/>
    <w:rsid w:val="00505613"/>
    <w:rsid w:val="00505AE5"/>
    <w:rsid w:val="005069A7"/>
    <w:rsid w:val="00506DBC"/>
    <w:rsid w:val="00506E3E"/>
    <w:rsid w:val="005075F0"/>
    <w:rsid w:val="00507959"/>
    <w:rsid w:val="00507D3A"/>
    <w:rsid w:val="00510228"/>
    <w:rsid w:val="0051039A"/>
    <w:rsid w:val="005103E4"/>
    <w:rsid w:val="005108F2"/>
    <w:rsid w:val="00510CE1"/>
    <w:rsid w:val="00511691"/>
    <w:rsid w:val="005116C1"/>
    <w:rsid w:val="005116F8"/>
    <w:rsid w:val="00511806"/>
    <w:rsid w:val="005118D6"/>
    <w:rsid w:val="00511933"/>
    <w:rsid w:val="00511A40"/>
    <w:rsid w:val="00512577"/>
    <w:rsid w:val="005131D1"/>
    <w:rsid w:val="005132E6"/>
    <w:rsid w:val="0051386F"/>
    <w:rsid w:val="00513A05"/>
    <w:rsid w:val="00513A86"/>
    <w:rsid w:val="00513EE9"/>
    <w:rsid w:val="00514170"/>
    <w:rsid w:val="005146C7"/>
    <w:rsid w:val="00514776"/>
    <w:rsid w:val="005147A3"/>
    <w:rsid w:val="0051483C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564"/>
    <w:rsid w:val="00516752"/>
    <w:rsid w:val="00516BA2"/>
    <w:rsid w:val="005178EA"/>
    <w:rsid w:val="00517DF8"/>
    <w:rsid w:val="00517FA1"/>
    <w:rsid w:val="005202CE"/>
    <w:rsid w:val="00520466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FA6"/>
    <w:rsid w:val="0052449C"/>
    <w:rsid w:val="005244CE"/>
    <w:rsid w:val="0052478F"/>
    <w:rsid w:val="00524832"/>
    <w:rsid w:val="00524EDF"/>
    <w:rsid w:val="00525411"/>
    <w:rsid w:val="005254FB"/>
    <w:rsid w:val="00525621"/>
    <w:rsid w:val="00525A92"/>
    <w:rsid w:val="00525BED"/>
    <w:rsid w:val="00525E1F"/>
    <w:rsid w:val="00525F53"/>
    <w:rsid w:val="005261F5"/>
    <w:rsid w:val="00526878"/>
    <w:rsid w:val="00526BE8"/>
    <w:rsid w:val="00526BFA"/>
    <w:rsid w:val="00526CB0"/>
    <w:rsid w:val="00526CF5"/>
    <w:rsid w:val="00526D20"/>
    <w:rsid w:val="0052749B"/>
    <w:rsid w:val="0053070D"/>
    <w:rsid w:val="005307B2"/>
    <w:rsid w:val="0053094A"/>
    <w:rsid w:val="005309CE"/>
    <w:rsid w:val="005313B5"/>
    <w:rsid w:val="00531434"/>
    <w:rsid w:val="0053180A"/>
    <w:rsid w:val="00531A39"/>
    <w:rsid w:val="00531BE0"/>
    <w:rsid w:val="00531DF4"/>
    <w:rsid w:val="00531F05"/>
    <w:rsid w:val="0053277B"/>
    <w:rsid w:val="005329C5"/>
    <w:rsid w:val="00532DBF"/>
    <w:rsid w:val="0053326D"/>
    <w:rsid w:val="00533393"/>
    <w:rsid w:val="005335F1"/>
    <w:rsid w:val="00533631"/>
    <w:rsid w:val="005336C4"/>
    <w:rsid w:val="00533761"/>
    <w:rsid w:val="00533A13"/>
    <w:rsid w:val="00533C23"/>
    <w:rsid w:val="00533E44"/>
    <w:rsid w:val="00534246"/>
    <w:rsid w:val="0053571D"/>
    <w:rsid w:val="0053578A"/>
    <w:rsid w:val="0053596D"/>
    <w:rsid w:val="0053640B"/>
    <w:rsid w:val="0053689A"/>
    <w:rsid w:val="005371AE"/>
    <w:rsid w:val="00537259"/>
    <w:rsid w:val="00537325"/>
    <w:rsid w:val="00537660"/>
    <w:rsid w:val="00537AE3"/>
    <w:rsid w:val="00537D6A"/>
    <w:rsid w:val="00537F5F"/>
    <w:rsid w:val="0054001B"/>
    <w:rsid w:val="00540138"/>
    <w:rsid w:val="005401EB"/>
    <w:rsid w:val="00540B35"/>
    <w:rsid w:val="00540CF8"/>
    <w:rsid w:val="00541271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3FB8"/>
    <w:rsid w:val="00544340"/>
    <w:rsid w:val="0054449F"/>
    <w:rsid w:val="005444CA"/>
    <w:rsid w:val="0054477B"/>
    <w:rsid w:val="00544A0D"/>
    <w:rsid w:val="00545029"/>
    <w:rsid w:val="005456C4"/>
    <w:rsid w:val="0054597E"/>
    <w:rsid w:val="00545E8B"/>
    <w:rsid w:val="005460B5"/>
    <w:rsid w:val="005466F1"/>
    <w:rsid w:val="005467A1"/>
    <w:rsid w:val="005467FB"/>
    <w:rsid w:val="00546A3C"/>
    <w:rsid w:val="00546C5F"/>
    <w:rsid w:val="00546D4B"/>
    <w:rsid w:val="00546F31"/>
    <w:rsid w:val="00547003"/>
    <w:rsid w:val="00550040"/>
    <w:rsid w:val="00550297"/>
    <w:rsid w:val="0055031C"/>
    <w:rsid w:val="0055067F"/>
    <w:rsid w:val="0055092E"/>
    <w:rsid w:val="005509C8"/>
    <w:rsid w:val="00550EEF"/>
    <w:rsid w:val="005514F3"/>
    <w:rsid w:val="00551E25"/>
    <w:rsid w:val="0055218B"/>
    <w:rsid w:val="005522CA"/>
    <w:rsid w:val="0055263C"/>
    <w:rsid w:val="00552A8E"/>
    <w:rsid w:val="005534E5"/>
    <w:rsid w:val="00553844"/>
    <w:rsid w:val="00553992"/>
    <w:rsid w:val="00553D54"/>
    <w:rsid w:val="00555609"/>
    <w:rsid w:val="0055569F"/>
    <w:rsid w:val="00555718"/>
    <w:rsid w:val="00555AA1"/>
    <w:rsid w:val="00555AE4"/>
    <w:rsid w:val="00555C2B"/>
    <w:rsid w:val="005560F4"/>
    <w:rsid w:val="005561AE"/>
    <w:rsid w:val="00556804"/>
    <w:rsid w:val="0055693C"/>
    <w:rsid w:val="00556A9A"/>
    <w:rsid w:val="00556BF1"/>
    <w:rsid w:val="00557799"/>
    <w:rsid w:val="00557830"/>
    <w:rsid w:val="00557E47"/>
    <w:rsid w:val="00557EFA"/>
    <w:rsid w:val="00557F44"/>
    <w:rsid w:val="005602D5"/>
    <w:rsid w:val="005602E7"/>
    <w:rsid w:val="00560384"/>
    <w:rsid w:val="00560445"/>
    <w:rsid w:val="0056046D"/>
    <w:rsid w:val="00560711"/>
    <w:rsid w:val="00560E27"/>
    <w:rsid w:val="00561034"/>
    <w:rsid w:val="00561379"/>
    <w:rsid w:val="005616BB"/>
    <w:rsid w:val="005616EA"/>
    <w:rsid w:val="0056175A"/>
    <w:rsid w:val="00562498"/>
    <w:rsid w:val="0056392D"/>
    <w:rsid w:val="00563A8A"/>
    <w:rsid w:val="00563C9F"/>
    <w:rsid w:val="0056419F"/>
    <w:rsid w:val="00565278"/>
    <w:rsid w:val="00565361"/>
    <w:rsid w:val="00565398"/>
    <w:rsid w:val="005659EC"/>
    <w:rsid w:val="00565EF4"/>
    <w:rsid w:val="00566399"/>
    <w:rsid w:val="00566BE3"/>
    <w:rsid w:val="00566F30"/>
    <w:rsid w:val="00567017"/>
    <w:rsid w:val="005675BD"/>
    <w:rsid w:val="00567838"/>
    <w:rsid w:val="00567F40"/>
    <w:rsid w:val="005700DA"/>
    <w:rsid w:val="00570266"/>
    <w:rsid w:val="00570282"/>
    <w:rsid w:val="00570320"/>
    <w:rsid w:val="00570C48"/>
    <w:rsid w:val="00571C6F"/>
    <w:rsid w:val="0057230C"/>
    <w:rsid w:val="0057258E"/>
    <w:rsid w:val="00572611"/>
    <w:rsid w:val="00572796"/>
    <w:rsid w:val="00572B2F"/>
    <w:rsid w:val="00572B7A"/>
    <w:rsid w:val="00572BA9"/>
    <w:rsid w:val="00573299"/>
    <w:rsid w:val="0057329F"/>
    <w:rsid w:val="00573449"/>
    <w:rsid w:val="005735B9"/>
    <w:rsid w:val="00573653"/>
    <w:rsid w:val="005739D4"/>
    <w:rsid w:val="00573D9A"/>
    <w:rsid w:val="005756E5"/>
    <w:rsid w:val="00575E75"/>
    <w:rsid w:val="00575ECF"/>
    <w:rsid w:val="00576229"/>
    <w:rsid w:val="0057633B"/>
    <w:rsid w:val="005767E7"/>
    <w:rsid w:val="005769E7"/>
    <w:rsid w:val="00576B86"/>
    <w:rsid w:val="00576C72"/>
    <w:rsid w:val="00576E1F"/>
    <w:rsid w:val="00576E24"/>
    <w:rsid w:val="00576E47"/>
    <w:rsid w:val="00576F2D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69B"/>
    <w:rsid w:val="00580B72"/>
    <w:rsid w:val="00580F65"/>
    <w:rsid w:val="0058129F"/>
    <w:rsid w:val="00581BEF"/>
    <w:rsid w:val="00581C42"/>
    <w:rsid w:val="00581E78"/>
    <w:rsid w:val="00581F53"/>
    <w:rsid w:val="00581F7E"/>
    <w:rsid w:val="00582551"/>
    <w:rsid w:val="00582580"/>
    <w:rsid w:val="005826F3"/>
    <w:rsid w:val="00582A7B"/>
    <w:rsid w:val="00582C30"/>
    <w:rsid w:val="00582EEF"/>
    <w:rsid w:val="005831C3"/>
    <w:rsid w:val="00583373"/>
    <w:rsid w:val="00583590"/>
    <w:rsid w:val="0058390B"/>
    <w:rsid w:val="00583FD7"/>
    <w:rsid w:val="00584291"/>
    <w:rsid w:val="0058554A"/>
    <w:rsid w:val="00585974"/>
    <w:rsid w:val="005859E0"/>
    <w:rsid w:val="00585E6C"/>
    <w:rsid w:val="00585FAC"/>
    <w:rsid w:val="0058651E"/>
    <w:rsid w:val="00586C2E"/>
    <w:rsid w:val="00586D55"/>
    <w:rsid w:val="00586DA7"/>
    <w:rsid w:val="00586EEF"/>
    <w:rsid w:val="00586F07"/>
    <w:rsid w:val="00587293"/>
    <w:rsid w:val="005879D9"/>
    <w:rsid w:val="00587AEB"/>
    <w:rsid w:val="005900A1"/>
    <w:rsid w:val="00590478"/>
    <w:rsid w:val="00590D69"/>
    <w:rsid w:val="005911CD"/>
    <w:rsid w:val="00591320"/>
    <w:rsid w:val="00591359"/>
    <w:rsid w:val="005920EA"/>
    <w:rsid w:val="00592302"/>
    <w:rsid w:val="0059258E"/>
    <w:rsid w:val="005925D9"/>
    <w:rsid w:val="00592779"/>
    <w:rsid w:val="00592BAC"/>
    <w:rsid w:val="00592D54"/>
    <w:rsid w:val="00593059"/>
    <w:rsid w:val="005932DF"/>
    <w:rsid w:val="00593406"/>
    <w:rsid w:val="005938FA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59AB"/>
    <w:rsid w:val="00595C3D"/>
    <w:rsid w:val="00595CA6"/>
    <w:rsid w:val="005961AF"/>
    <w:rsid w:val="005963EA"/>
    <w:rsid w:val="00596507"/>
    <w:rsid w:val="0059678F"/>
    <w:rsid w:val="00596833"/>
    <w:rsid w:val="00596C0F"/>
    <w:rsid w:val="00596C6D"/>
    <w:rsid w:val="00596E52"/>
    <w:rsid w:val="005973C8"/>
    <w:rsid w:val="00597757"/>
    <w:rsid w:val="0059797C"/>
    <w:rsid w:val="005979ED"/>
    <w:rsid w:val="00597B6B"/>
    <w:rsid w:val="00597FD4"/>
    <w:rsid w:val="005A0850"/>
    <w:rsid w:val="005A0CE1"/>
    <w:rsid w:val="005A1071"/>
    <w:rsid w:val="005A1102"/>
    <w:rsid w:val="005A1C4E"/>
    <w:rsid w:val="005A1DEC"/>
    <w:rsid w:val="005A2018"/>
    <w:rsid w:val="005A23AE"/>
    <w:rsid w:val="005A24FA"/>
    <w:rsid w:val="005A2619"/>
    <w:rsid w:val="005A2FCC"/>
    <w:rsid w:val="005A3103"/>
    <w:rsid w:val="005A31BE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242"/>
    <w:rsid w:val="005A554C"/>
    <w:rsid w:val="005A5601"/>
    <w:rsid w:val="005A5C3E"/>
    <w:rsid w:val="005A5D4C"/>
    <w:rsid w:val="005A5E8B"/>
    <w:rsid w:val="005A6531"/>
    <w:rsid w:val="005A6734"/>
    <w:rsid w:val="005A68A2"/>
    <w:rsid w:val="005A6D96"/>
    <w:rsid w:val="005A734A"/>
    <w:rsid w:val="005A7453"/>
    <w:rsid w:val="005A7B5A"/>
    <w:rsid w:val="005A7DB8"/>
    <w:rsid w:val="005A7E65"/>
    <w:rsid w:val="005B0BF5"/>
    <w:rsid w:val="005B0D96"/>
    <w:rsid w:val="005B1206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7E"/>
    <w:rsid w:val="005B4514"/>
    <w:rsid w:val="005B4D61"/>
    <w:rsid w:val="005B53BE"/>
    <w:rsid w:val="005B5D3C"/>
    <w:rsid w:val="005B6321"/>
    <w:rsid w:val="005B63A7"/>
    <w:rsid w:val="005B6912"/>
    <w:rsid w:val="005B71E2"/>
    <w:rsid w:val="005B73F5"/>
    <w:rsid w:val="005B7475"/>
    <w:rsid w:val="005B7509"/>
    <w:rsid w:val="005B752E"/>
    <w:rsid w:val="005C027C"/>
    <w:rsid w:val="005C0429"/>
    <w:rsid w:val="005C0441"/>
    <w:rsid w:val="005C04D3"/>
    <w:rsid w:val="005C1234"/>
    <w:rsid w:val="005C162B"/>
    <w:rsid w:val="005C18ED"/>
    <w:rsid w:val="005C1BDC"/>
    <w:rsid w:val="005C1F01"/>
    <w:rsid w:val="005C2135"/>
    <w:rsid w:val="005C215A"/>
    <w:rsid w:val="005C21AE"/>
    <w:rsid w:val="005C2310"/>
    <w:rsid w:val="005C23BD"/>
    <w:rsid w:val="005C2440"/>
    <w:rsid w:val="005C2C28"/>
    <w:rsid w:val="005C31B6"/>
    <w:rsid w:val="005C3B99"/>
    <w:rsid w:val="005C3E78"/>
    <w:rsid w:val="005C4391"/>
    <w:rsid w:val="005C443F"/>
    <w:rsid w:val="005C471F"/>
    <w:rsid w:val="005C48E4"/>
    <w:rsid w:val="005C492C"/>
    <w:rsid w:val="005C4C31"/>
    <w:rsid w:val="005C4EAC"/>
    <w:rsid w:val="005C521C"/>
    <w:rsid w:val="005C5317"/>
    <w:rsid w:val="005C548E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52"/>
    <w:rsid w:val="005C7D60"/>
    <w:rsid w:val="005C7E85"/>
    <w:rsid w:val="005C7F0F"/>
    <w:rsid w:val="005D0388"/>
    <w:rsid w:val="005D0474"/>
    <w:rsid w:val="005D0490"/>
    <w:rsid w:val="005D0C4D"/>
    <w:rsid w:val="005D0E39"/>
    <w:rsid w:val="005D109B"/>
    <w:rsid w:val="005D10BF"/>
    <w:rsid w:val="005D1238"/>
    <w:rsid w:val="005D1629"/>
    <w:rsid w:val="005D166C"/>
    <w:rsid w:val="005D1824"/>
    <w:rsid w:val="005D220D"/>
    <w:rsid w:val="005D246A"/>
    <w:rsid w:val="005D2AD7"/>
    <w:rsid w:val="005D2CED"/>
    <w:rsid w:val="005D2D61"/>
    <w:rsid w:val="005D2F2C"/>
    <w:rsid w:val="005D34DF"/>
    <w:rsid w:val="005D35B4"/>
    <w:rsid w:val="005D3689"/>
    <w:rsid w:val="005D3704"/>
    <w:rsid w:val="005D385A"/>
    <w:rsid w:val="005D3AE3"/>
    <w:rsid w:val="005D40B6"/>
    <w:rsid w:val="005D4282"/>
    <w:rsid w:val="005D4653"/>
    <w:rsid w:val="005D47C2"/>
    <w:rsid w:val="005D48FE"/>
    <w:rsid w:val="005D4BD6"/>
    <w:rsid w:val="005D51CD"/>
    <w:rsid w:val="005D532C"/>
    <w:rsid w:val="005D53C6"/>
    <w:rsid w:val="005D580F"/>
    <w:rsid w:val="005D60B9"/>
    <w:rsid w:val="005D64A0"/>
    <w:rsid w:val="005D65BB"/>
    <w:rsid w:val="005D66C9"/>
    <w:rsid w:val="005D676E"/>
    <w:rsid w:val="005D6A90"/>
    <w:rsid w:val="005D6CCA"/>
    <w:rsid w:val="005D6E77"/>
    <w:rsid w:val="005D7126"/>
    <w:rsid w:val="005D74F9"/>
    <w:rsid w:val="005D7AF6"/>
    <w:rsid w:val="005D7EEA"/>
    <w:rsid w:val="005E07C0"/>
    <w:rsid w:val="005E0A88"/>
    <w:rsid w:val="005E0AE7"/>
    <w:rsid w:val="005E0AFC"/>
    <w:rsid w:val="005E105A"/>
    <w:rsid w:val="005E1352"/>
    <w:rsid w:val="005E1356"/>
    <w:rsid w:val="005E1779"/>
    <w:rsid w:val="005E17FF"/>
    <w:rsid w:val="005E1C81"/>
    <w:rsid w:val="005E1E7A"/>
    <w:rsid w:val="005E24F0"/>
    <w:rsid w:val="005E2B3F"/>
    <w:rsid w:val="005E2E9B"/>
    <w:rsid w:val="005E2F87"/>
    <w:rsid w:val="005E30EE"/>
    <w:rsid w:val="005E3146"/>
    <w:rsid w:val="005E362A"/>
    <w:rsid w:val="005E4566"/>
    <w:rsid w:val="005E4ADB"/>
    <w:rsid w:val="005E4B27"/>
    <w:rsid w:val="005E52D7"/>
    <w:rsid w:val="005E53BC"/>
    <w:rsid w:val="005E5732"/>
    <w:rsid w:val="005E5A9C"/>
    <w:rsid w:val="005E5AC2"/>
    <w:rsid w:val="005E5FBA"/>
    <w:rsid w:val="005E63EF"/>
    <w:rsid w:val="005E6D1F"/>
    <w:rsid w:val="005E7051"/>
    <w:rsid w:val="005E721F"/>
    <w:rsid w:val="005E734A"/>
    <w:rsid w:val="005E7BC9"/>
    <w:rsid w:val="005E7C1D"/>
    <w:rsid w:val="005F0256"/>
    <w:rsid w:val="005F025E"/>
    <w:rsid w:val="005F0A9E"/>
    <w:rsid w:val="005F0EBD"/>
    <w:rsid w:val="005F1064"/>
    <w:rsid w:val="005F1236"/>
    <w:rsid w:val="005F14AA"/>
    <w:rsid w:val="005F1845"/>
    <w:rsid w:val="005F1CE4"/>
    <w:rsid w:val="005F26C3"/>
    <w:rsid w:val="005F3AFE"/>
    <w:rsid w:val="005F3D05"/>
    <w:rsid w:val="005F40C3"/>
    <w:rsid w:val="005F473C"/>
    <w:rsid w:val="005F4AE3"/>
    <w:rsid w:val="005F5557"/>
    <w:rsid w:val="005F59ED"/>
    <w:rsid w:val="005F59FB"/>
    <w:rsid w:val="005F5F88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1BB"/>
    <w:rsid w:val="00601212"/>
    <w:rsid w:val="00601444"/>
    <w:rsid w:val="00601FED"/>
    <w:rsid w:val="00602204"/>
    <w:rsid w:val="00602595"/>
    <w:rsid w:val="00602EDA"/>
    <w:rsid w:val="006030D0"/>
    <w:rsid w:val="006034AB"/>
    <w:rsid w:val="00603F88"/>
    <w:rsid w:val="00604049"/>
    <w:rsid w:val="00604489"/>
    <w:rsid w:val="00604726"/>
    <w:rsid w:val="00604822"/>
    <w:rsid w:val="00604913"/>
    <w:rsid w:val="00604B69"/>
    <w:rsid w:val="00604C31"/>
    <w:rsid w:val="0060560D"/>
    <w:rsid w:val="00605909"/>
    <w:rsid w:val="00605ECE"/>
    <w:rsid w:val="00606056"/>
    <w:rsid w:val="006060CD"/>
    <w:rsid w:val="006068A1"/>
    <w:rsid w:val="00606951"/>
    <w:rsid w:val="00606B60"/>
    <w:rsid w:val="00606C88"/>
    <w:rsid w:val="00606F39"/>
    <w:rsid w:val="00607061"/>
    <w:rsid w:val="00607619"/>
    <w:rsid w:val="00607657"/>
    <w:rsid w:val="0060768E"/>
    <w:rsid w:val="00607A2B"/>
    <w:rsid w:val="00607C31"/>
    <w:rsid w:val="00607C4B"/>
    <w:rsid w:val="00607F82"/>
    <w:rsid w:val="006103D4"/>
    <w:rsid w:val="00610B40"/>
    <w:rsid w:val="00610B8B"/>
    <w:rsid w:val="00610DF8"/>
    <w:rsid w:val="006117E4"/>
    <w:rsid w:val="00611835"/>
    <w:rsid w:val="00611A24"/>
    <w:rsid w:val="00612463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AE1"/>
    <w:rsid w:val="00615BA1"/>
    <w:rsid w:val="0061630F"/>
    <w:rsid w:val="006167B2"/>
    <w:rsid w:val="00616D4F"/>
    <w:rsid w:val="00616F95"/>
    <w:rsid w:val="00617302"/>
    <w:rsid w:val="00617352"/>
    <w:rsid w:val="006174BC"/>
    <w:rsid w:val="00617686"/>
    <w:rsid w:val="00620195"/>
    <w:rsid w:val="006202B3"/>
    <w:rsid w:val="0062057B"/>
    <w:rsid w:val="00620589"/>
    <w:rsid w:val="00620899"/>
    <w:rsid w:val="0062116A"/>
    <w:rsid w:val="00621B12"/>
    <w:rsid w:val="0062233D"/>
    <w:rsid w:val="006225BB"/>
    <w:rsid w:val="00622614"/>
    <w:rsid w:val="00622699"/>
    <w:rsid w:val="006226A2"/>
    <w:rsid w:val="00622FA6"/>
    <w:rsid w:val="00622FF7"/>
    <w:rsid w:val="00623082"/>
    <w:rsid w:val="0062327F"/>
    <w:rsid w:val="00623A3B"/>
    <w:rsid w:val="00623B2F"/>
    <w:rsid w:val="006247B6"/>
    <w:rsid w:val="006247B7"/>
    <w:rsid w:val="00624C58"/>
    <w:rsid w:val="00624EA0"/>
    <w:rsid w:val="00625143"/>
    <w:rsid w:val="00625B28"/>
    <w:rsid w:val="00626341"/>
    <w:rsid w:val="006264CF"/>
    <w:rsid w:val="00630078"/>
    <w:rsid w:val="00630507"/>
    <w:rsid w:val="00630529"/>
    <w:rsid w:val="00630BC7"/>
    <w:rsid w:val="00630DB5"/>
    <w:rsid w:val="006310B1"/>
    <w:rsid w:val="00631410"/>
    <w:rsid w:val="006333FD"/>
    <w:rsid w:val="0063381F"/>
    <w:rsid w:val="00633F32"/>
    <w:rsid w:val="0063413A"/>
    <w:rsid w:val="00634330"/>
    <w:rsid w:val="006346FD"/>
    <w:rsid w:val="00634A4E"/>
    <w:rsid w:val="00635170"/>
    <w:rsid w:val="00635171"/>
    <w:rsid w:val="00635737"/>
    <w:rsid w:val="00635926"/>
    <w:rsid w:val="00635ACB"/>
    <w:rsid w:val="00635CC2"/>
    <w:rsid w:val="006367D5"/>
    <w:rsid w:val="00636AA5"/>
    <w:rsid w:val="00636F68"/>
    <w:rsid w:val="0063702F"/>
    <w:rsid w:val="006373DD"/>
    <w:rsid w:val="00637503"/>
    <w:rsid w:val="00637C5B"/>
    <w:rsid w:val="00637D2D"/>
    <w:rsid w:val="00637F9C"/>
    <w:rsid w:val="00640BB7"/>
    <w:rsid w:val="00640D54"/>
    <w:rsid w:val="00641796"/>
    <w:rsid w:val="00641D33"/>
    <w:rsid w:val="00641E1A"/>
    <w:rsid w:val="006423F4"/>
    <w:rsid w:val="0064265D"/>
    <w:rsid w:val="0064296C"/>
    <w:rsid w:val="0064298F"/>
    <w:rsid w:val="00642AA3"/>
    <w:rsid w:val="00642AA5"/>
    <w:rsid w:val="00642B29"/>
    <w:rsid w:val="0064345F"/>
    <w:rsid w:val="006435F5"/>
    <w:rsid w:val="00643730"/>
    <w:rsid w:val="0064380D"/>
    <w:rsid w:val="00643BD4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47596"/>
    <w:rsid w:val="006505C6"/>
    <w:rsid w:val="0065157E"/>
    <w:rsid w:val="006518AD"/>
    <w:rsid w:val="00651B89"/>
    <w:rsid w:val="00651DD7"/>
    <w:rsid w:val="0065276B"/>
    <w:rsid w:val="006527AD"/>
    <w:rsid w:val="006527F1"/>
    <w:rsid w:val="00652E00"/>
    <w:rsid w:val="006531A3"/>
    <w:rsid w:val="006540F8"/>
    <w:rsid w:val="0065450E"/>
    <w:rsid w:val="00654590"/>
    <w:rsid w:val="0065481F"/>
    <w:rsid w:val="00654C82"/>
    <w:rsid w:val="00654CF7"/>
    <w:rsid w:val="0065502F"/>
    <w:rsid w:val="00655724"/>
    <w:rsid w:val="00655A90"/>
    <w:rsid w:val="00655B3F"/>
    <w:rsid w:val="006566FA"/>
    <w:rsid w:val="00656D7B"/>
    <w:rsid w:val="00656E01"/>
    <w:rsid w:val="00656F1E"/>
    <w:rsid w:val="00657773"/>
    <w:rsid w:val="00657928"/>
    <w:rsid w:val="00657982"/>
    <w:rsid w:val="006602C1"/>
    <w:rsid w:val="0066067A"/>
    <w:rsid w:val="00661157"/>
    <w:rsid w:val="006615A1"/>
    <w:rsid w:val="006619C2"/>
    <w:rsid w:val="00661E58"/>
    <w:rsid w:val="00662036"/>
    <w:rsid w:val="00662497"/>
    <w:rsid w:val="00662FB8"/>
    <w:rsid w:val="0066317D"/>
    <w:rsid w:val="006631D6"/>
    <w:rsid w:val="006632A7"/>
    <w:rsid w:val="0066335F"/>
    <w:rsid w:val="00663650"/>
    <w:rsid w:val="0066381F"/>
    <w:rsid w:val="00663820"/>
    <w:rsid w:val="00663881"/>
    <w:rsid w:val="00663DEB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205"/>
    <w:rsid w:val="006673BF"/>
    <w:rsid w:val="00667731"/>
    <w:rsid w:val="0066788A"/>
    <w:rsid w:val="00670179"/>
    <w:rsid w:val="00670265"/>
    <w:rsid w:val="0067035C"/>
    <w:rsid w:val="006704E3"/>
    <w:rsid w:val="00670762"/>
    <w:rsid w:val="00670A25"/>
    <w:rsid w:val="00670BB8"/>
    <w:rsid w:val="00670C1C"/>
    <w:rsid w:val="00670D39"/>
    <w:rsid w:val="00671066"/>
    <w:rsid w:val="00671377"/>
    <w:rsid w:val="00671549"/>
    <w:rsid w:val="006716B8"/>
    <w:rsid w:val="00672653"/>
    <w:rsid w:val="00672A50"/>
    <w:rsid w:val="00673249"/>
    <w:rsid w:val="0067329D"/>
    <w:rsid w:val="00673805"/>
    <w:rsid w:val="00674385"/>
    <w:rsid w:val="0067487D"/>
    <w:rsid w:val="006749DA"/>
    <w:rsid w:val="00674F63"/>
    <w:rsid w:val="00675231"/>
    <w:rsid w:val="00675D00"/>
    <w:rsid w:val="006761B8"/>
    <w:rsid w:val="006762A0"/>
    <w:rsid w:val="006765B0"/>
    <w:rsid w:val="00676C7B"/>
    <w:rsid w:val="00676D79"/>
    <w:rsid w:val="00676E38"/>
    <w:rsid w:val="0067769D"/>
    <w:rsid w:val="00677F22"/>
    <w:rsid w:val="006802B9"/>
    <w:rsid w:val="0068037B"/>
    <w:rsid w:val="0068041B"/>
    <w:rsid w:val="006805BB"/>
    <w:rsid w:val="00680648"/>
    <w:rsid w:val="00680CA3"/>
    <w:rsid w:val="00680E1B"/>
    <w:rsid w:val="00681217"/>
    <w:rsid w:val="006819DC"/>
    <w:rsid w:val="00681A91"/>
    <w:rsid w:val="00681D95"/>
    <w:rsid w:val="00681DAD"/>
    <w:rsid w:val="00682149"/>
    <w:rsid w:val="00682352"/>
    <w:rsid w:val="00682DA9"/>
    <w:rsid w:val="00683821"/>
    <w:rsid w:val="00683A96"/>
    <w:rsid w:val="00683CB6"/>
    <w:rsid w:val="006841D3"/>
    <w:rsid w:val="00684320"/>
    <w:rsid w:val="006847C5"/>
    <w:rsid w:val="00684C56"/>
    <w:rsid w:val="00684CB1"/>
    <w:rsid w:val="00684D93"/>
    <w:rsid w:val="00685444"/>
    <w:rsid w:val="006854FF"/>
    <w:rsid w:val="00685818"/>
    <w:rsid w:val="00685C0F"/>
    <w:rsid w:val="0068608C"/>
    <w:rsid w:val="0068691D"/>
    <w:rsid w:val="00686E53"/>
    <w:rsid w:val="006873EE"/>
    <w:rsid w:val="006874AD"/>
    <w:rsid w:val="006876E8"/>
    <w:rsid w:val="00687E3D"/>
    <w:rsid w:val="00690174"/>
    <w:rsid w:val="0069020D"/>
    <w:rsid w:val="0069066E"/>
    <w:rsid w:val="006906B0"/>
    <w:rsid w:val="00691959"/>
    <w:rsid w:val="00691B2F"/>
    <w:rsid w:val="00691C34"/>
    <w:rsid w:val="00691CFA"/>
    <w:rsid w:val="006926DC"/>
    <w:rsid w:val="00692EEF"/>
    <w:rsid w:val="0069310D"/>
    <w:rsid w:val="00693885"/>
    <w:rsid w:val="00693933"/>
    <w:rsid w:val="00693BA5"/>
    <w:rsid w:val="00693F40"/>
    <w:rsid w:val="00694197"/>
    <w:rsid w:val="00694B2D"/>
    <w:rsid w:val="00694B8F"/>
    <w:rsid w:val="00694D2E"/>
    <w:rsid w:val="00694D61"/>
    <w:rsid w:val="0069505C"/>
    <w:rsid w:val="006958CA"/>
    <w:rsid w:val="006959E1"/>
    <w:rsid w:val="00695D83"/>
    <w:rsid w:val="00696B23"/>
    <w:rsid w:val="00696D40"/>
    <w:rsid w:val="00696DF0"/>
    <w:rsid w:val="006972E5"/>
    <w:rsid w:val="00697997"/>
    <w:rsid w:val="00697D07"/>
    <w:rsid w:val="006A0681"/>
    <w:rsid w:val="006A0708"/>
    <w:rsid w:val="006A0A47"/>
    <w:rsid w:val="006A0D6C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2408"/>
    <w:rsid w:val="006A25BE"/>
    <w:rsid w:val="006A2AE5"/>
    <w:rsid w:val="006A3517"/>
    <w:rsid w:val="006A4065"/>
    <w:rsid w:val="006A431E"/>
    <w:rsid w:val="006A458D"/>
    <w:rsid w:val="006A4836"/>
    <w:rsid w:val="006A4904"/>
    <w:rsid w:val="006A4D21"/>
    <w:rsid w:val="006A4EB7"/>
    <w:rsid w:val="006A5001"/>
    <w:rsid w:val="006A50C1"/>
    <w:rsid w:val="006A5300"/>
    <w:rsid w:val="006A546F"/>
    <w:rsid w:val="006A562C"/>
    <w:rsid w:val="006A59B4"/>
    <w:rsid w:val="006A5BB8"/>
    <w:rsid w:val="006A5BE4"/>
    <w:rsid w:val="006A6177"/>
    <w:rsid w:val="006A6373"/>
    <w:rsid w:val="006A63A0"/>
    <w:rsid w:val="006A664E"/>
    <w:rsid w:val="006A67C4"/>
    <w:rsid w:val="006A6890"/>
    <w:rsid w:val="006A6CF3"/>
    <w:rsid w:val="006A6D4C"/>
    <w:rsid w:val="006A7432"/>
    <w:rsid w:val="006B00B6"/>
    <w:rsid w:val="006B0451"/>
    <w:rsid w:val="006B0991"/>
    <w:rsid w:val="006B0B65"/>
    <w:rsid w:val="006B1232"/>
    <w:rsid w:val="006B183F"/>
    <w:rsid w:val="006B2043"/>
    <w:rsid w:val="006B20FB"/>
    <w:rsid w:val="006B2275"/>
    <w:rsid w:val="006B2B83"/>
    <w:rsid w:val="006B30A1"/>
    <w:rsid w:val="006B30D3"/>
    <w:rsid w:val="006B312A"/>
    <w:rsid w:val="006B326F"/>
    <w:rsid w:val="006B354D"/>
    <w:rsid w:val="006B3672"/>
    <w:rsid w:val="006B3C03"/>
    <w:rsid w:val="006B3E73"/>
    <w:rsid w:val="006B3F38"/>
    <w:rsid w:val="006B5F5E"/>
    <w:rsid w:val="006B67AC"/>
    <w:rsid w:val="006B6A55"/>
    <w:rsid w:val="006B6B46"/>
    <w:rsid w:val="006B72E3"/>
    <w:rsid w:val="006B72EB"/>
    <w:rsid w:val="006B795C"/>
    <w:rsid w:val="006C07E3"/>
    <w:rsid w:val="006C08DC"/>
    <w:rsid w:val="006C108D"/>
    <w:rsid w:val="006C147F"/>
    <w:rsid w:val="006C1763"/>
    <w:rsid w:val="006C1775"/>
    <w:rsid w:val="006C1CA3"/>
    <w:rsid w:val="006C1EA9"/>
    <w:rsid w:val="006C2179"/>
    <w:rsid w:val="006C2327"/>
    <w:rsid w:val="006C24D9"/>
    <w:rsid w:val="006C26EC"/>
    <w:rsid w:val="006C3426"/>
    <w:rsid w:val="006C35A9"/>
    <w:rsid w:val="006C3DBB"/>
    <w:rsid w:val="006C3F28"/>
    <w:rsid w:val="006C4733"/>
    <w:rsid w:val="006C49A1"/>
    <w:rsid w:val="006C4FFA"/>
    <w:rsid w:val="006C5096"/>
    <w:rsid w:val="006C60C7"/>
    <w:rsid w:val="006C6272"/>
    <w:rsid w:val="006C6595"/>
    <w:rsid w:val="006C6721"/>
    <w:rsid w:val="006C6820"/>
    <w:rsid w:val="006C68E8"/>
    <w:rsid w:val="006C69DF"/>
    <w:rsid w:val="006C69F2"/>
    <w:rsid w:val="006C6C70"/>
    <w:rsid w:val="006C6D6D"/>
    <w:rsid w:val="006C7046"/>
    <w:rsid w:val="006C72BA"/>
    <w:rsid w:val="006C7691"/>
    <w:rsid w:val="006C7FA5"/>
    <w:rsid w:val="006D0021"/>
    <w:rsid w:val="006D0182"/>
    <w:rsid w:val="006D030C"/>
    <w:rsid w:val="006D05D5"/>
    <w:rsid w:val="006D07BE"/>
    <w:rsid w:val="006D08CE"/>
    <w:rsid w:val="006D10CE"/>
    <w:rsid w:val="006D123B"/>
    <w:rsid w:val="006D1770"/>
    <w:rsid w:val="006D2302"/>
    <w:rsid w:val="006D2A02"/>
    <w:rsid w:val="006D2AD6"/>
    <w:rsid w:val="006D2D62"/>
    <w:rsid w:val="006D2D80"/>
    <w:rsid w:val="006D3093"/>
    <w:rsid w:val="006D31E2"/>
    <w:rsid w:val="006D338E"/>
    <w:rsid w:val="006D3F59"/>
    <w:rsid w:val="006D40F4"/>
    <w:rsid w:val="006D42BB"/>
    <w:rsid w:val="006D44F7"/>
    <w:rsid w:val="006D488F"/>
    <w:rsid w:val="006D493D"/>
    <w:rsid w:val="006D4E38"/>
    <w:rsid w:val="006D599B"/>
    <w:rsid w:val="006D6726"/>
    <w:rsid w:val="006D6B7B"/>
    <w:rsid w:val="006D6C75"/>
    <w:rsid w:val="006D7262"/>
    <w:rsid w:val="006D7796"/>
    <w:rsid w:val="006D782B"/>
    <w:rsid w:val="006D7E9B"/>
    <w:rsid w:val="006E00BB"/>
    <w:rsid w:val="006E0529"/>
    <w:rsid w:val="006E0846"/>
    <w:rsid w:val="006E105F"/>
    <w:rsid w:val="006E1170"/>
    <w:rsid w:val="006E11AE"/>
    <w:rsid w:val="006E15A8"/>
    <w:rsid w:val="006E1F4D"/>
    <w:rsid w:val="006E21CC"/>
    <w:rsid w:val="006E224C"/>
    <w:rsid w:val="006E2481"/>
    <w:rsid w:val="006E271A"/>
    <w:rsid w:val="006E2781"/>
    <w:rsid w:val="006E27A0"/>
    <w:rsid w:val="006E2E44"/>
    <w:rsid w:val="006E3024"/>
    <w:rsid w:val="006E33EB"/>
    <w:rsid w:val="006E3887"/>
    <w:rsid w:val="006E4799"/>
    <w:rsid w:val="006E4A8A"/>
    <w:rsid w:val="006E4BF2"/>
    <w:rsid w:val="006E4E7F"/>
    <w:rsid w:val="006E55EC"/>
    <w:rsid w:val="006E569C"/>
    <w:rsid w:val="006E57C8"/>
    <w:rsid w:val="006E5A28"/>
    <w:rsid w:val="006E605A"/>
    <w:rsid w:val="006E62BE"/>
    <w:rsid w:val="006E62C5"/>
    <w:rsid w:val="006E6F8A"/>
    <w:rsid w:val="006E7920"/>
    <w:rsid w:val="006E7949"/>
    <w:rsid w:val="006E7C4B"/>
    <w:rsid w:val="006F001C"/>
    <w:rsid w:val="006F06F8"/>
    <w:rsid w:val="006F0B97"/>
    <w:rsid w:val="006F0C8F"/>
    <w:rsid w:val="006F0F54"/>
    <w:rsid w:val="006F13B9"/>
    <w:rsid w:val="006F198E"/>
    <w:rsid w:val="006F2514"/>
    <w:rsid w:val="006F2A58"/>
    <w:rsid w:val="006F2D80"/>
    <w:rsid w:val="006F2E9D"/>
    <w:rsid w:val="006F3B41"/>
    <w:rsid w:val="006F3B5C"/>
    <w:rsid w:val="006F3B5D"/>
    <w:rsid w:val="006F40B2"/>
    <w:rsid w:val="006F44AF"/>
    <w:rsid w:val="006F453C"/>
    <w:rsid w:val="006F4623"/>
    <w:rsid w:val="006F5961"/>
    <w:rsid w:val="006F5F6C"/>
    <w:rsid w:val="006F6885"/>
    <w:rsid w:val="006F708D"/>
    <w:rsid w:val="006F73C8"/>
    <w:rsid w:val="006F78FF"/>
    <w:rsid w:val="006F7B62"/>
    <w:rsid w:val="006F7D0B"/>
    <w:rsid w:val="006F7D0E"/>
    <w:rsid w:val="006F7E34"/>
    <w:rsid w:val="006F7FC5"/>
    <w:rsid w:val="00701343"/>
    <w:rsid w:val="007015FE"/>
    <w:rsid w:val="00701E56"/>
    <w:rsid w:val="00702074"/>
    <w:rsid w:val="007024E1"/>
    <w:rsid w:val="00702703"/>
    <w:rsid w:val="0070280E"/>
    <w:rsid w:val="00703076"/>
    <w:rsid w:val="0070328B"/>
    <w:rsid w:val="007045F3"/>
    <w:rsid w:val="00704670"/>
    <w:rsid w:val="007047B0"/>
    <w:rsid w:val="0070488B"/>
    <w:rsid w:val="007054F8"/>
    <w:rsid w:val="007055E1"/>
    <w:rsid w:val="00705E2B"/>
    <w:rsid w:val="00705EE4"/>
    <w:rsid w:val="0070650B"/>
    <w:rsid w:val="00706883"/>
    <w:rsid w:val="007069A8"/>
    <w:rsid w:val="00706B58"/>
    <w:rsid w:val="00707505"/>
    <w:rsid w:val="00707DEA"/>
    <w:rsid w:val="00707E55"/>
    <w:rsid w:val="007107CC"/>
    <w:rsid w:val="0071081B"/>
    <w:rsid w:val="00710BB2"/>
    <w:rsid w:val="00710EA1"/>
    <w:rsid w:val="00710EAC"/>
    <w:rsid w:val="00711008"/>
    <w:rsid w:val="00711316"/>
    <w:rsid w:val="00711EE6"/>
    <w:rsid w:val="00712020"/>
    <w:rsid w:val="007121B6"/>
    <w:rsid w:val="007127C1"/>
    <w:rsid w:val="00712D11"/>
    <w:rsid w:val="00712D2A"/>
    <w:rsid w:val="00712E75"/>
    <w:rsid w:val="0071302B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56"/>
    <w:rsid w:val="0071508E"/>
    <w:rsid w:val="007155C3"/>
    <w:rsid w:val="00715A29"/>
    <w:rsid w:val="00716052"/>
    <w:rsid w:val="0071654D"/>
    <w:rsid w:val="00716E36"/>
    <w:rsid w:val="007179F7"/>
    <w:rsid w:val="00717AF7"/>
    <w:rsid w:val="00717C8E"/>
    <w:rsid w:val="00720032"/>
    <w:rsid w:val="00720732"/>
    <w:rsid w:val="00720B23"/>
    <w:rsid w:val="00720D48"/>
    <w:rsid w:val="00721025"/>
    <w:rsid w:val="00721908"/>
    <w:rsid w:val="0072192A"/>
    <w:rsid w:val="00721B18"/>
    <w:rsid w:val="00721FC2"/>
    <w:rsid w:val="0072292C"/>
    <w:rsid w:val="00722FC3"/>
    <w:rsid w:val="00722FD2"/>
    <w:rsid w:val="007239C7"/>
    <w:rsid w:val="00723C47"/>
    <w:rsid w:val="00724038"/>
    <w:rsid w:val="007241BE"/>
    <w:rsid w:val="0072461D"/>
    <w:rsid w:val="00724720"/>
    <w:rsid w:val="007248B6"/>
    <w:rsid w:val="00724B3B"/>
    <w:rsid w:val="00724E68"/>
    <w:rsid w:val="00724FD2"/>
    <w:rsid w:val="007250E3"/>
    <w:rsid w:val="00725148"/>
    <w:rsid w:val="007251D9"/>
    <w:rsid w:val="00725206"/>
    <w:rsid w:val="00725548"/>
    <w:rsid w:val="007265D2"/>
    <w:rsid w:val="0072663E"/>
    <w:rsid w:val="00726DCD"/>
    <w:rsid w:val="00726F5F"/>
    <w:rsid w:val="00727073"/>
    <w:rsid w:val="007279E5"/>
    <w:rsid w:val="0073013A"/>
    <w:rsid w:val="007303BA"/>
    <w:rsid w:val="007303C0"/>
    <w:rsid w:val="00730594"/>
    <w:rsid w:val="00731095"/>
    <w:rsid w:val="00731221"/>
    <w:rsid w:val="00731D02"/>
    <w:rsid w:val="00731D20"/>
    <w:rsid w:val="007328D2"/>
    <w:rsid w:val="00732C16"/>
    <w:rsid w:val="00732C1A"/>
    <w:rsid w:val="0073320D"/>
    <w:rsid w:val="007332D3"/>
    <w:rsid w:val="0073330E"/>
    <w:rsid w:val="0073374D"/>
    <w:rsid w:val="00733817"/>
    <w:rsid w:val="0073458C"/>
    <w:rsid w:val="00734847"/>
    <w:rsid w:val="007355BE"/>
    <w:rsid w:val="00735875"/>
    <w:rsid w:val="007359AD"/>
    <w:rsid w:val="00735B4B"/>
    <w:rsid w:val="007360CA"/>
    <w:rsid w:val="00736525"/>
    <w:rsid w:val="007366AA"/>
    <w:rsid w:val="00736CD3"/>
    <w:rsid w:val="00737117"/>
    <w:rsid w:val="0073743E"/>
    <w:rsid w:val="00737446"/>
    <w:rsid w:val="00737D7F"/>
    <w:rsid w:val="00740534"/>
    <w:rsid w:val="00740AAB"/>
    <w:rsid w:val="00740C70"/>
    <w:rsid w:val="00741636"/>
    <w:rsid w:val="007417DB"/>
    <w:rsid w:val="00741EA9"/>
    <w:rsid w:val="00742121"/>
    <w:rsid w:val="007423C9"/>
    <w:rsid w:val="007425C0"/>
    <w:rsid w:val="00742805"/>
    <w:rsid w:val="007428F8"/>
    <w:rsid w:val="00742909"/>
    <w:rsid w:val="00742D20"/>
    <w:rsid w:val="00742D24"/>
    <w:rsid w:val="00742D51"/>
    <w:rsid w:val="00742E3D"/>
    <w:rsid w:val="0074305A"/>
    <w:rsid w:val="00743A53"/>
    <w:rsid w:val="00743AB3"/>
    <w:rsid w:val="00743C5E"/>
    <w:rsid w:val="00743E7F"/>
    <w:rsid w:val="0074471C"/>
    <w:rsid w:val="007451FC"/>
    <w:rsid w:val="007453B1"/>
    <w:rsid w:val="00745566"/>
    <w:rsid w:val="0074576E"/>
    <w:rsid w:val="00745A08"/>
    <w:rsid w:val="00745BA6"/>
    <w:rsid w:val="00745D39"/>
    <w:rsid w:val="00745EF6"/>
    <w:rsid w:val="007466E8"/>
    <w:rsid w:val="00746CB5"/>
    <w:rsid w:val="00746ED0"/>
    <w:rsid w:val="007470E2"/>
    <w:rsid w:val="007470E5"/>
    <w:rsid w:val="0074723E"/>
    <w:rsid w:val="007472BC"/>
    <w:rsid w:val="00747A45"/>
    <w:rsid w:val="00747B89"/>
    <w:rsid w:val="00747CC4"/>
    <w:rsid w:val="00747D51"/>
    <w:rsid w:val="00747EBA"/>
    <w:rsid w:val="0075024F"/>
    <w:rsid w:val="007503F3"/>
    <w:rsid w:val="007505CC"/>
    <w:rsid w:val="00750A6D"/>
    <w:rsid w:val="00750F5A"/>
    <w:rsid w:val="007510C1"/>
    <w:rsid w:val="00751387"/>
    <w:rsid w:val="00751964"/>
    <w:rsid w:val="00751A53"/>
    <w:rsid w:val="00751D43"/>
    <w:rsid w:val="00751E2B"/>
    <w:rsid w:val="007520C5"/>
    <w:rsid w:val="007521BA"/>
    <w:rsid w:val="007524AA"/>
    <w:rsid w:val="00752615"/>
    <w:rsid w:val="00752899"/>
    <w:rsid w:val="0075297A"/>
    <w:rsid w:val="00752AB4"/>
    <w:rsid w:val="00752AB9"/>
    <w:rsid w:val="00752B31"/>
    <w:rsid w:val="00752CAE"/>
    <w:rsid w:val="00752E5E"/>
    <w:rsid w:val="00753463"/>
    <w:rsid w:val="00753EB7"/>
    <w:rsid w:val="0075414F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F60"/>
    <w:rsid w:val="00762062"/>
    <w:rsid w:val="00762BF4"/>
    <w:rsid w:val="00762CC4"/>
    <w:rsid w:val="00763088"/>
    <w:rsid w:val="0076376E"/>
    <w:rsid w:val="007637EB"/>
    <w:rsid w:val="00763865"/>
    <w:rsid w:val="00763935"/>
    <w:rsid w:val="00763B01"/>
    <w:rsid w:val="00763D80"/>
    <w:rsid w:val="00764F71"/>
    <w:rsid w:val="007658F4"/>
    <w:rsid w:val="0076598B"/>
    <w:rsid w:val="00765B3E"/>
    <w:rsid w:val="00765CE3"/>
    <w:rsid w:val="007660A8"/>
    <w:rsid w:val="007662B6"/>
    <w:rsid w:val="0076631B"/>
    <w:rsid w:val="00766434"/>
    <w:rsid w:val="007666EE"/>
    <w:rsid w:val="007666F7"/>
    <w:rsid w:val="00766709"/>
    <w:rsid w:val="00766FA9"/>
    <w:rsid w:val="007673BB"/>
    <w:rsid w:val="00770146"/>
    <w:rsid w:val="00770226"/>
    <w:rsid w:val="00770608"/>
    <w:rsid w:val="00770928"/>
    <w:rsid w:val="00770948"/>
    <w:rsid w:val="00770F97"/>
    <w:rsid w:val="00771912"/>
    <w:rsid w:val="00771ACB"/>
    <w:rsid w:val="00772397"/>
    <w:rsid w:val="00772625"/>
    <w:rsid w:val="007726DC"/>
    <w:rsid w:val="007729D8"/>
    <w:rsid w:val="00772A01"/>
    <w:rsid w:val="00772A22"/>
    <w:rsid w:val="00772BAF"/>
    <w:rsid w:val="00772D19"/>
    <w:rsid w:val="007734C3"/>
    <w:rsid w:val="00774506"/>
    <w:rsid w:val="007746D5"/>
    <w:rsid w:val="007746F5"/>
    <w:rsid w:val="00774AEE"/>
    <w:rsid w:val="00774B54"/>
    <w:rsid w:val="00774EE7"/>
    <w:rsid w:val="00774F6F"/>
    <w:rsid w:val="00775072"/>
    <w:rsid w:val="00775474"/>
    <w:rsid w:val="0077563C"/>
    <w:rsid w:val="00775B4C"/>
    <w:rsid w:val="00775BA3"/>
    <w:rsid w:val="00775E55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959"/>
    <w:rsid w:val="00781A22"/>
    <w:rsid w:val="00781A97"/>
    <w:rsid w:val="00781BE3"/>
    <w:rsid w:val="00781CB6"/>
    <w:rsid w:val="00781F1F"/>
    <w:rsid w:val="007822EE"/>
    <w:rsid w:val="0078236C"/>
    <w:rsid w:val="00782387"/>
    <w:rsid w:val="007824D4"/>
    <w:rsid w:val="0078336D"/>
    <w:rsid w:val="00783427"/>
    <w:rsid w:val="0078372D"/>
    <w:rsid w:val="00783C27"/>
    <w:rsid w:val="00783C89"/>
    <w:rsid w:val="0078414B"/>
    <w:rsid w:val="007849C5"/>
    <w:rsid w:val="00784C6B"/>
    <w:rsid w:val="007850DF"/>
    <w:rsid w:val="007850F8"/>
    <w:rsid w:val="00785468"/>
    <w:rsid w:val="0078574E"/>
    <w:rsid w:val="00785A46"/>
    <w:rsid w:val="007868C3"/>
    <w:rsid w:val="00787050"/>
    <w:rsid w:val="0078720C"/>
    <w:rsid w:val="007875A8"/>
    <w:rsid w:val="0078765F"/>
    <w:rsid w:val="00787760"/>
    <w:rsid w:val="0078787D"/>
    <w:rsid w:val="00787C34"/>
    <w:rsid w:val="0079069A"/>
    <w:rsid w:val="00790811"/>
    <w:rsid w:val="00790DBF"/>
    <w:rsid w:val="00790F7F"/>
    <w:rsid w:val="00790F95"/>
    <w:rsid w:val="00791029"/>
    <w:rsid w:val="0079107F"/>
    <w:rsid w:val="007913CB"/>
    <w:rsid w:val="007915C9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4F54"/>
    <w:rsid w:val="007953B6"/>
    <w:rsid w:val="007955EA"/>
    <w:rsid w:val="00795871"/>
    <w:rsid w:val="00795B64"/>
    <w:rsid w:val="00795DBA"/>
    <w:rsid w:val="00796048"/>
    <w:rsid w:val="00796547"/>
    <w:rsid w:val="0079683A"/>
    <w:rsid w:val="007969A2"/>
    <w:rsid w:val="00796C67"/>
    <w:rsid w:val="007973F3"/>
    <w:rsid w:val="0079792C"/>
    <w:rsid w:val="00797AD6"/>
    <w:rsid w:val="00797DD2"/>
    <w:rsid w:val="007A01F2"/>
    <w:rsid w:val="007A02E6"/>
    <w:rsid w:val="007A127F"/>
    <w:rsid w:val="007A13C4"/>
    <w:rsid w:val="007A19E2"/>
    <w:rsid w:val="007A2474"/>
    <w:rsid w:val="007A2C22"/>
    <w:rsid w:val="007A312B"/>
    <w:rsid w:val="007A31D9"/>
    <w:rsid w:val="007A36FC"/>
    <w:rsid w:val="007A3712"/>
    <w:rsid w:val="007A3F78"/>
    <w:rsid w:val="007A447A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987"/>
    <w:rsid w:val="007A5E55"/>
    <w:rsid w:val="007A5FC2"/>
    <w:rsid w:val="007A601A"/>
    <w:rsid w:val="007A63B1"/>
    <w:rsid w:val="007A6409"/>
    <w:rsid w:val="007A64DF"/>
    <w:rsid w:val="007A68FB"/>
    <w:rsid w:val="007A6C11"/>
    <w:rsid w:val="007A73DD"/>
    <w:rsid w:val="007A75D1"/>
    <w:rsid w:val="007A7782"/>
    <w:rsid w:val="007A788D"/>
    <w:rsid w:val="007A7980"/>
    <w:rsid w:val="007A7BDF"/>
    <w:rsid w:val="007A7C12"/>
    <w:rsid w:val="007A7CA8"/>
    <w:rsid w:val="007B0301"/>
    <w:rsid w:val="007B0414"/>
    <w:rsid w:val="007B045D"/>
    <w:rsid w:val="007B04B1"/>
    <w:rsid w:val="007B09EE"/>
    <w:rsid w:val="007B0C3D"/>
    <w:rsid w:val="007B0D63"/>
    <w:rsid w:val="007B13B3"/>
    <w:rsid w:val="007B1693"/>
    <w:rsid w:val="007B18BB"/>
    <w:rsid w:val="007B1986"/>
    <w:rsid w:val="007B1CBD"/>
    <w:rsid w:val="007B1EE2"/>
    <w:rsid w:val="007B2290"/>
    <w:rsid w:val="007B2448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5DE2"/>
    <w:rsid w:val="007B6258"/>
    <w:rsid w:val="007B62E1"/>
    <w:rsid w:val="007B63E5"/>
    <w:rsid w:val="007B6496"/>
    <w:rsid w:val="007B7308"/>
    <w:rsid w:val="007B760A"/>
    <w:rsid w:val="007B7B41"/>
    <w:rsid w:val="007B7B7D"/>
    <w:rsid w:val="007B7F14"/>
    <w:rsid w:val="007B7F36"/>
    <w:rsid w:val="007C0853"/>
    <w:rsid w:val="007C089C"/>
    <w:rsid w:val="007C0A51"/>
    <w:rsid w:val="007C0D19"/>
    <w:rsid w:val="007C16C4"/>
    <w:rsid w:val="007C1E12"/>
    <w:rsid w:val="007C2378"/>
    <w:rsid w:val="007C2E18"/>
    <w:rsid w:val="007C31CB"/>
    <w:rsid w:val="007C32A9"/>
    <w:rsid w:val="007C3521"/>
    <w:rsid w:val="007C36EB"/>
    <w:rsid w:val="007C4596"/>
    <w:rsid w:val="007C476B"/>
    <w:rsid w:val="007C480B"/>
    <w:rsid w:val="007C48EB"/>
    <w:rsid w:val="007C49BF"/>
    <w:rsid w:val="007C4BFF"/>
    <w:rsid w:val="007C4C62"/>
    <w:rsid w:val="007C4F7A"/>
    <w:rsid w:val="007C536A"/>
    <w:rsid w:val="007C54CC"/>
    <w:rsid w:val="007C5A90"/>
    <w:rsid w:val="007C5AFE"/>
    <w:rsid w:val="007C5E3E"/>
    <w:rsid w:val="007C626D"/>
    <w:rsid w:val="007C62A9"/>
    <w:rsid w:val="007C6A28"/>
    <w:rsid w:val="007C7C1A"/>
    <w:rsid w:val="007C7D5A"/>
    <w:rsid w:val="007D07EC"/>
    <w:rsid w:val="007D088E"/>
    <w:rsid w:val="007D09BE"/>
    <w:rsid w:val="007D1105"/>
    <w:rsid w:val="007D1B56"/>
    <w:rsid w:val="007D1D97"/>
    <w:rsid w:val="007D2024"/>
    <w:rsid w:val="007D23F3"/>
    <w:rsid w:val="007D265C"/>
    <w:rsid w:val="007D2DE4"/>
    <w:rsid w:val="007D2EF9"/>
    <w:rsid w:val="007D40ED"/>
    <w:rsid w:val="007D4B2C"/>
    <w:rsid w:val="007D4C19"/>
    <w:rsid w:val="007D4CF1"/>
    <w:rsid w:val="007D53CA"/>
    <w:rsid w:val="007D551F"/>
    <w:rsid w:val="007D5606"/>
    <w:rsid w:val="007D566C"/>
    <w:rsid w:val="007D570A"/>
    <w:rsid w:val="007D5717"/>
    <w:rsid w:val="007D5B9F"/>
    <w:rsid w:val="007D5D66"/>
    <w:rsid w:val="007D5DAC"/>
    <w:rsid w:val="007D61C4"/>
    <w:rsid w:val="007D6228"/>
    <w:rsid w:val="007D65FB"/>
    <w:rsid w:val="007D6764"/>
    <w:rsid w:val="007D69BE"/>
    <w:rsid w:val="007D7123"/>
    <w:rsid w:val="007D74CE"/>
    <w:rsid w:val="007D7B7E"/>
    <w:rsid w:val="007D7FF3"/>
    <w:rsid w:val="007E0017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2E81"/>
    <w:rsid w:val="007E33DE"/>
    <w:rsid w:val="007E3B19"/>
    <w:rsid w:val="007E3BCA"/>
    <w:rsid w:val="007E4712"/>
    <w:rsid w:val="007E5226"/>
    <w:rsid w:val="007E5FD2"/>
    <w:rsid w:val="007E65E1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58F"/>
    <w:rsid w:val="007F071F"/>
    <w:rsid w:val="007F0B77"/>
    <w:rsid w:val="007F0E88"/>
    <w:rsid w:val="007F121C"/>
    <w:rsid w:val="007F14C5"/>
    <w:rsid w:val="007F1583"/>
    <w:rsid w:val="007F18AF"/>
    <w:rsid w:val="007F1967"/>
    <w:rsid w:val="007F1ED3"/>
    <w:rsid w:val="007F20B1"/>
    <w:rsid w:val="007F35A1"/>
    <w:rsid w:val="007F3615"/>
    <w:rsid w:val="007F3D23"/>
    <w:rsid w:val="007F40AB"/>
    <w:rsid w:val="007F41B0"/>
    <w:rsid w:val="007F4701"/>
    <w:rsid w:val="007F4AC0"/>
    <w:rsid w:val="007F4B07"/>
    <w:rsid w:val="007F4E06"/>
    <w:rsid w:val="007F4E27"/>
    <w:rsid w:val="007F4F6A"/>
    <w:rsid w:val="007F52F6"/>
    <w:rsid w:val="007F5986"/>
    <w:rsid w:val="007F5E36"/>
    <w:rsid w:val="007F5E76"/>
    <w:rsid w:val="007F63D7"/>
    <w:rsid w:val="007F653D"/>
    <w:rsid w:val="007F669B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0C37"/>
    <w:rsid w:val="0080103A"/>
    <w:rsid w:val="008013B7"/>
    <w:rsid w:val="00801939"/>
    <w:rsid w:val="00801D1A"/>
    <w:rsid w:val="008021CB"/>
    <w:rsid w:val="0080223B"/>
    <w:rsid w:val="00802523"/>
    <w:rsid w:val="0080253E"/>
    <w:rsid w:val="008032B8"/>
    <w:rsid w:val="00803930"/>
    <w:rsid w:val="00803D89"/>
    <w:rsid w:val="008041F3"/>
    <w:rsid w:val="00804418"/>
    <w:rsid w:val="00804990"/>
    <w:rsid w:val="00804BD2"/>
    <w:rsid w:val="00804D33"/>
    <w:rsid w:val="00804D90"/>
    <w:rsid w:val="0080522B"/>
    <w:rsid w:val="008052DF"/>
    <w:rsid w:val="00805401"/>
    <w:rsid w:val="00805867"/>
    <w:rsid w:val="008059ED"/>
    <w:rsid w:val="00805B0F"/>
    <w:rsid w:val="0080651D"/>
    <w:rsid w:val="008065A3"/>
    <w:rsid w:val="00807746"/>
    <w:rsid w:val="00807AE8"/>
    <w:rsid w:val="00807F96"/>
    <w:rsid w:val="00810425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2411"/>
    <w:rsid w:val="008126DA"/>
    <w:rsid w:val="00812D39"/>
    <w:rsid w:val="008130FC"/>
    <w:rsid w:val="008132B2"/>
    <w:rsid w:val="0081355B"/>
    <w:rsid w:val="0081359B"/>
    <w:rsid w:val="00813965"/>
    <w:rsid w:val="00813EC4"/>
    <w:rsid w:val="008140F1"/>
    <w:rsid w:val="008141CD"/>
    <w:rsid w:val="00814408"/>
    <w:rsid w:val="00814556"/>
    <w:rsid w:val="00814715"/>
    <w:rsid w:val="00814818"/>
    <w:rsid w:val="00814881"/>
    <w:rsid w:val="00814A7D"/>
    <w:rsid w:val="008152EB"/>
    <w:rsid w:val="00815864"/>
    <w:rsid w:val="00815BF7"/>
    <w:rsid w:val="00815D89"/>
    <w:rsid w:val="00815F1B"/>
    <w:rsid w:val="00816578"/>
    <w:rsid w:val="008168B8"/>
    <w:rsid w:val="00816ABC"/>
    <w:rsid w:val="00816E5A"/>
    <w:rsid w:val="00817073"/>
    <w:rsid w:val="0081734D"/>
    <w:rsid w:val="00817D70"/>
    <w:rsid w:val="008207A9"/>
    <w:rsid w:val="00820A16"/>
    <w:rsid w:val="00820CDD"/>
    <w:rsid w:val="008212F0"/>
    <w:rsid w:val="008216C7"/>
    <w:rsid w:val="00822257"/>
    <w:rsid w:val="00822B13"/>
    <w:rsid w:val="00822B30"/>
    <w:rsid w:val="00822FD7"/>
    <w:rsid w:val="0082308D"/>
    <w:rsid w:val="008234FA"/>
    <w:rsid w:val="00823623"/>
    <w:rsid w:val="00823BD4"/>
    <w:rsid w:val="00823C83"/>
    <w:rsid w:val="0082405D"/>
    <w:rsid w:val="00824289"/>
    <w:rsid w:val="008242DF"/>
    <w:rsid w:val="008245DD"/>
    <w:rsid w:val="00825CD2"/>
    <w:rsid w:val="008268F9"/>
    <w:rsid w:val="00826BEC"/>
    <w:rsid w:val="00827453"/>
    <w:rsid w:val="00827682"/>
    <w:rsid w:val="008276D7"/>
    <w:rsid w:val="00827A0A"/>
    <w:rsid w:val="00827A0D"/>
    <w:rsid w:val="00827C40"/>
    <w:rsid w:val="00827D49"/>
    <w:rsid w:val="00827E55"/>
    <w:rsid w:val="00830036"/>
    <w:rsid w:val="008300A4"/>
    <w:rsid w:val="008300CD"/>
    <w:rsid w:val="00830403"/>
    <w:rsid w:val="0083067C"/>
    <w:rsid w:val="00830698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7EE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ABD"/>
    <w:rsid w:val="008370DB"/>
    <w:rsid w:val="00837323"/>
    <w:rsid w:val="0083761E"/>
    <w:rsid w:val="00837F3E"/>
    <w:rsid w:val="00837F6A"/>
    <w:rsid w:val="00840122"/>
    <w:rsid w:val="00840170"/>
    <w:rsid w:val="008402B2"/>
    <w:rsid w:val="0084039A"/>
    <w:rsid w:val="00840609"/>
    <w:rsid w:val="0084075F"/>
    <w:rsid w:val="00840A0B"/>
    <w:rsid w:val="00840E3B"/>
    <w:rsid w:val="00840E41"/>
    <w:rsid w:val="00840F25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9AB"/>
    <w:rsid w:val="00846F1C"/>
    <w:rsid w:val="00847052"/>
    <w:rsid w:val="0084716D"/>
    <w:rsid w:val="008473F2"/>
    <w:rsid w:val="00847789"/>
    <w:rsid w:val="00847F08"/>
    <w:rsid w:val="008501CF"/>
    <w:rsid w:val="008504C5"/>
    <w:rsid w:val="0085081A"/>
    <w:rsid w:val="00850EA3"/>
    <w:rsid w:val="00851521"/>
    <w:rsid w:val="00851A42"/>
    <w:rsid w:val="00851A72"/>
    <w:rsid w:val="00851BA6"/>
    <w:rsid w:val="00851EA4"/>
    <w:rsid w:val="00852076"/>
    <w:rsid w:val="0085209A"/>
    <w:rsid w:val="008527EA"/>
    <w:rsid w:val="00852863"/>
    <w:rsid w:val="0085288A"/>
    <w:rsid w:val="00852A86"/>
    <w:rsid w:val="00853610"/>
    <w:rsid w:val="008539F3"/>
    <w:rsid w:val="00853C39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42D"/>
    <w:rsid w:val="00857784"/>
    <w:rsid w:val="008600A0"/>
    <w:rsid w:val="008600FF"/>
    <w:rsid w:val="00860427"/>
    <w:rsid w:val="00860849"/>
    <w:rsid w:val="008608A2"/>
    <w:rsid w:val="008609D4"/>
    <w:rsid w:val="00860B7F"/>
    <w:rsid w:val="00860C96"/>
    <w:rsid w:val="00860FDC"/>
    <w:rsid w:val="00861553"/>
    <w:rsid w:val="0086172A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695"/>
    <w:rsid w:val="00864FCC"/>
    <w:rsid w:val="008652E2"/>
    <w:rsid w:val="0086559C"/>
    <w:rsid w:val="00865DF8"/>
    <w:rsid w:val="00866233"/>
    <w:rsid w:val="008664EA"/>
    <w:rsid w:val="00866901"/>
    <w:rsid w:val="00866A0C"/>
    <w:rsid w:val="00866EB1"/>
    <w:rsid w:val="008674FB"/>
    <w:rsid w:val="008678A2"/>
    <w:rsid w:val="00867AE3"/>
    <w:rsid w:val="00867CC8"/>
    <w:rsid w:val="00867CCA"/>
    <w:rsid w:val="00867CFC"/>
    <w:rsid w:val="0087036C"/>
    <w:rsid w:val="0087050D"/>
    <w:rsid w:val="008706D8"/>
    <w:rsid w:val="008707AA"/>
    <w:rsid w:val="008709F0"/>
    <w:rsid w:val="00870DEA"/>
    <w:rsid w:val="00870EF1"/>
    <w:rsid w:val="00870F8C"/>
    <w:rsid w:val="0087116F"/>
    <w:rsid w:val="008712C9"/>
    <w:rsid w:val="008716B4"/>
    <w:rsid w:val="008718D8"/>
    <w:rsid w:val="008719B7"/>
    <w:rsid w:val="00871AA8"/>
    <w:rsid w:val="00871CB4"/>
    <w:rsid w:val="00871D39"/>
    <w:rsid w:val="00872566"/>
    <w:rsid w:val="00872AD9"/>
    <w:rsid w:val="00872EBE"/>
    <w:rsid w:val="00872F0A"/>
    <w:rsid w:val="00873CED"/>
    <w:rsid w:val="00873FB4"/>
    <w:rsid w:val="008744C0"/>
    <w:rsid w:val="00875229"/>
    <w:rsid w:val="00875250"/>
    <w:rsid w:val="008752F1"/>
    <w:rsid w:val="00875497"/>
    <w:rsid w:val="00875EBE"/>
    <w:rsid w:val="00875ED6"/>
    <w:rsid w:val="008768E1"/>
    <w:rsid w:val="008772C9"/>
    <w:rsid w:val="00877300"/>
    <w:rsid w:val="008777AA"/>
    <w:rsid w:val="00877A4F"/>
    <w:rsid w:val="00877A7D"/>
    <w:rsid w:val="00877AB0"/>
    <w:rsid w:val="00877AD5"/>
    <w:rsid w:val="00877B14"/>
    <w:rsid w:val="00877E6E"/>
    <w:rsid w:val="008800A8"/>
    <w:rsid w:val="00880716"/>
    <w:rsid w:val="008813C4"/>
    <w:rsid w:val="00881450"/>
    <w:rsid w:val="00881FC4"/>
    <w:rsid w:val="0088278E"/>
    <w:rsid w:val="00882A72"/>
    <w:rsid w:val="00882F73"/>
    <w:rsid w:val="00883312"/>
    <w:rsid w:val="00883957"/>
    <w:rsid w:val="008839C8"/>
    <w:rsid w:val="00883E5C"/>
    <w:rsid w:val="0088409D"/>
    <w:rsid w:val="0088422F"/>
    <w:rsid w:val="0088431D"/>
    <w:rsid w:val="00884347"/>
    <w:rsid w:val="00884594"/>
    <w:rsid w:val="00884A64"/>
    <w:rsid w:val="00884BB3"/>
    <w:rsid w:val="008854D6"/>
    <w:rsid w:val="008859FF"/>
    <w:rsid w:val="0088615B"/>
    <w:rsid w:val="008861D7"/>
    <w:rsid w:val="008862C2"/>
    <w:rsid w:val="008863F9"/>
    <w:rsid w:val="0088661E"/>
    <w:rsid w:val="008867FC"/>
    <w:rsid w:val="00886B30"/>
    <w:rsid w:val="00886FD4"/>
    <w:rsid w:val="008871D4"/>
    <w:rsid w:val="00887271"/>
    <w:rsid w:val="00887647"/>
    <w:rsid w:val="00887AFD"/>
    <w:rsid w:val="00887B49"/>
    <w:rsid w:val="00887DD0"/>
    <w:rsid w:val="0089006A"/>
    <w:rsid w:val="008909D7"/>
    <w:rsid w:val="0089129A"/>
    <w:rsid w:val="008915B5"/>
    <w:rsid w:val="0089184D"/>
    <w:rsid w:val="00891BA3"/>
    <w:rsid w:val="00892242"/>
    <w:rsid w:val="00892256"/>
    <w:rsid w:val="008925A0"/>
    <w:rsid w:val="00892F6D"/>
    <w:rsid w:val="0089318A"/>
    <w:rsid w:val="0089336A"/>
    <w:rsid w:val="0089344E"/>
    <w:rsid w:val="008934C7"/>
    <w:rsid w:val="0089394D"/>
    <w:rsid w:val="00893DAB"/>
    <w:rsid w:val="00894521"/>
    <w:rsid w:val="008947F4"/>
    <w:rsid w:val="00895026"/>
    <w:rsid w:val="008952BD"/>
    <w:rsid w:val="00895401"/>
    <w:rsid w:val="008955D5"/>
    <w:rsid w:val="00895D80"/>
    <w:rsid w:val="00895DBA"/>
    <w:rsid w:val="00895FF5"/>
    <w:rsid w:val="008960C0"/>
    <w:rsid w:val="0089634B"/>
    <w:rsid w:val="00896379"/>
    <w:rsid w:val="00896F2F"/>
    <w:rsid w:val="008972D5"/>
    <w:rsid w:val="0089737D"/>
    <w:rsid w:val="008979C6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1E43"/>
    <w:rsid w:val="008A234E"/>
    <w:rsid w:val="008A2B7D"/>
    <w:rsid w:val="008A2D83"/>
    <w:rsid w:val="008A2E26"/>
    <w:rsid w:val="008A3104"/>
    <w:rsid w:val="008A31D3"/>
    <w:rsid w:val="008A32C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2DD"/>
    <w:rsid w:val="008A6419"/>
    <w:rsid w:val="008A6434"/>
    <w:rsid w:val="008A650A"/>
    <w:rsid w:val="008A6875"/>
    <w:rsid w:val="008A6F6F"/>
    <w:rsid w:val="008A728E"/>
    <w:rsid w:val="008A775E"/>
    <w:rsid w:val="008A792F"/>
    <w:rsid w:val="008B02D2"/>
    <w:rsid w:val="008B0DF7"/>
    <w:rsid w:val="008B107C"/>
    <w:rsid w:val="008B1684"/>
    <w:rsid w:val="008B168F"/>
    <w:rsid w:val="008B1AE7"/>
    <w:rsid w:val="008B1C36"/>
    <w:rsid w:val="008B1F97"/>
    <w:rsid w:val="008B218A"/>
    <w:rsid w:val="008B2B7C"/>
    <w:rsid w:val="008B2E2D"/>
    <w:rsid w:val="008B3332"/>
    <w:rsid w:val="008B376D"/>
    <w:rsid w:val="008B3FA2"/>
    <w:rsid w:val="008B427A"/>
    <w:rsid w:val="008B4488"/>
    <w:rsid w:val="008B4879"/>
    <w:rsid w:val="008B4BED"/>
    <w:rsid w:val="008B4FD8"/>
    <w:rsid w:val="008B51AB"/>
    <w:rsid w:val="008B52B4"/>
    <w:rsid w:val="008B549F"/>
    <w:rsid w:val="008B55FE"/>
    <w:rsid w:val="008B5695"/>
    <w:rsid w:val="008B59AC"/>
    <w:rsid w:val="008B5C85"/>
    <w:rsid w:val="008B5DAD"/>
    <w:rsid w:val="008B6239"/>
    <w:rsid w:val="008B67E5"/>
    <w:rsid w:val="008B6997"/>
    <w:rsid w:val="008B6A75"/>
    <w:rsid w:val="008B6C80"/>
    <w:rsid w:val="008B6D49"/>
    <w:rsid w:val="008B6E98"/>
    <w:rsid w:val="008B7C1F"/>
    <w:rsid w:val="008B7C3F"/>
    <w:rsid w:val="008B7C61"/>
    <w:rsid w:val="008B7CA6"/>
    <w:rsid w:val="008B7FD8"/>
    <w:rsid w:val="008C014D"/>
    <w:rsid w:val="008C0533"/>
    <w:rsid w:val="008C0709"/>
    <w:rsid w:val="008C07FC"/>
    <w:rsid w:val="008C0A64"/>
    <w:rsid w:val="008C1492"/>
    <w:rsid w:val="008C1594"/>
    <w:rsid w:val="008C15B7"/>
    <w:rsid w:val="008C16D6"/>
    <w:rsid w:val="008C1E5E"/>
    <w:rsid w:val="008C2A5D"/>
    <w:rsid w:val="008C31B3"/>
    <w:rsid w:val="008C31C1"/>
    <w:rsid w:val="008C3644"/>
    <w:rsid w:val="008C3973"/>
    <w:rsid w:val="008C3B00"/>
    <w:rsid w:val="008C4231"/>
    <w:rsid w:val="008C4289"/>
    <w:rsid w:val="008C4555"/>
    <w:rsid w:val="008C47B4"/>
    <w:rsid w:val="008C4B41"/>
    <w:rsid w:val="008C4DD2"/>
    <w:rsid w:val="008C501B"/>
    <w:rsid w:val="008C5275"/>
    <w:rsid w:val="008C544E"/>
    <w:rsid w:val="008C5692"/>
    <w:rsid w:val="008C5895"/>
    <w:rsid w:val="008C589E"/>
    <w:rsid w:val="008C5E1C"/>
    <w:rsid w:val="008C5FDC"/>
    <w:rsid w:val="008C60F0"/>
    <w:rsid w:val="008C612C"/>
    <w:rsid w:val="008C6551"/>
    <w:rsid w:val="008C668B"/>
    <w:rsid w:val="008C69C0"/>
    <w:rsid w:val="008C6B48"/>
    <w:rsid w:val="008C700D"/>
    <w:rsid w:val="008C77FD"/>
    <w:rsid w:val="008C7875"/>
    <w:rsid w:val="008C7892"/>
    <w:rsid w:val="008C7CC3"/>
    <w:rsid w:val="008C7FD0"/>
    <w:rsid w:val="008D00F2"/>
    <w:rsid w:val="008D01D6"/>
    <w:rsid w:val="008D0240"/>
    <w:rsid w:val="008D053E"/>
    <w:rsid w:val="008D06BE"/>
    <w:rsid w:val="008D15AF"/>
    <w:rsid w:val="008D1A32"/>
    <w:rsid w:val="008D1B63"/>
    <w:rsid w:val="008D1B6F"/>
    <w:rsid w:val="008D1CCC"/>
    <w:rsid w:val="008D20AA"/>
    <w:rsid w:val="008D2B00"/>
    <w:rsid w:val="008D2DAE"/>
    <w:rsid w:val="008D2E04"/>
    <w:rsid w:val="008D3311"/>
    <w:rsid w:val="008D3692"/>
    <w:rsid w:val="008D4967"/>
    <w:rsid w:val="008D4B14"/>
    <w:rsid w:val="008D4EF0"/>
    <w:rsid w:val="008D538C"/>
    <w:rsid w:val="008D5734"/>
    <w:rsid w:val="008D5C78"/>
    <w:rsid w:val="008D5D03"/>
    <w:rsid w:val="008D64B5"/>
    <w:rsid w:val="008D66E5"/>
    <w:rsid w:val="008D6760"/>
    <w:rsid w:val="008D67FB"/>
    <w:rsid w:val="008D6D99"/>
    <w:rsid w:val="008D7322"/>
    <w:rsid w:val="008D7C5D"/>
    <w:rsid w:val="008E0072"/>
    <w:rsid w:val="008E023C"/>
    <w:rsid w:val="008E2775"/>
    <w:rsid w:val="008E2C95"/>
    <w:rsid w:val="008E2FFE"/>
    <w:rsid w:val="008E353A"/>
    <w:rsid w:val="008E364D"/>
    <w:rsid w:val="008E3932"/>
    <w:rsid w:val="008E3A1F"/>
    <w:rsid w:val="008E3B2A"/>
    <w:rsid w:val="008E3C22"/>
    <w:rsid w:val="008E41B2"/>
    <w:rsid w:val="008E429C"/>
    <w:rsid w:val="008E44A5"/>
    <w:rsid w:val="008E4C73"/>
    <w:rsid w:val="008E4D1D"/>
    <w:rsid w:val="008E5151"/>
    <w:rsid w:val="008E55AA"/>
    <w:rsid w:val="008E57A9"/>
    <w:rsid w:val="008E6945"/>
    <w:rsid w:val="008E7659"/>
    <w:rsid w:val="008E7666"/>
    <w:rsid w:val="008E77D1"/>
    <w:rsid w:val="008E7801"/>
    <w:rsid w:val="008E79C1"/>
    <w:rsid w:val="008E7BF7"/>
    <w:rsid w:val="008E7EA2"/>
    <w:rsid w:val="008F0ACA"/>
    <w:rsid w:val="008F0CA6"/>
    <w:rsid w:val="008F13E6"/>
    <w:rsid w:val="008F1471"/>
    <w:rsid w:val="008F14E0"/>
    <w:rsid w:val="008F1B7A"/>
    <w:rsid w:val="008F1BBB"/>
    <w:rsid w:val="008F1CAE"/>
    <w:rsid w:val="008F1CD9"/>
    <w:rsid w:val="008F294E"/>
    <w:rsid w:val="008F2B8D"/>
    <w:rsid w:val="008F318E"/>
    <w:rsid w:val="008F3335"/>
    <w:rsid w:val="008F3372"/>
    <w:rsid w:val="008F38E6"/>
    <w:rsid w:val="008F3B2B"/>
    <w:rsid w:val="008F3DD0"/>
    <w:rsid w:val="008F4178"/>
    <w:rsid w:val="008F431A"/>
    <w:rsid w:val="008F433D"/>
    <w:rsid w:val="008F48E0"/>
    <w:rsid w:val="008F515B"/>
    <w:rsid w:val="008F53BE"/>
    <w:rsid w:val="008F56FE"/>
    <w:rsid w:val="008F58E8"/>
    <w:rsid w:val="008F5D66"/>
    <w:rsid w:val="008F616A"/>
    <w:rsid w:val="008F63AF"/>
    <w:rsid w:val="008F6ACB"/>
    <w:rsid w:val="008F6CEA"/>
    <w:rsid w:val="008F731A"/>
    <w:rsid w:val="008F73F8"/>
    <w:rsid w:val="008F749E"/>
    <w:rsid w:val="008F74F5"/>
    <w:rsid w:val="008F7611"/>
    <w:rsid w:val="008F766F"/>
    <w:rsid w:val="008F7FF0"/>
    <w:rsid w:val="00900565"/>
    <w:rsid w:val="00900954"/>
    <w:rsid w:val="00900E3B"/>
    <w:rsid w:val="009010ED"/>
    <w:rsid w:val="00901A50"/>
    <w:rsid w:val="00901CBE"/>
    <w:rsid w:val="00902784"/>
    <w:rsid w:val="00902E6D"/>
    <w:rsid w:val="00902F8D"/>
    <w:rsid w:val="00903082"/>
    <w:rsid w:val="00903678"/>
    <w:rsid w:val="009037E4"/>
    <w:rsid w:val="00903836"/>
    <w:rsid w:val="00903DD1"/>
    <w:rsid w:val="009040B2"/>
    <w:rsid w:val="00904757"/>
    <w:rsid w:val="0090509B"/>
    <w:rsid w:val="00905357"/>
    <w:rsid w:val="00906591"/>
    <w:rsid w:val="00906999"/>
    <w:rsid w:val="00906C70"/>
    <w:rsid w:val="009072AA"/>
    <w:rsid w:val="0090775F"/>
    <w:rsid w:val="009077D9"/>
    <w:rsid w:val="00907A84"/>
    <w:rsid w:val="00907BAE"/>
    <w:rsid w:val="00907E6E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6CF"/>
    <w:rsid w:val="00912AF7"/>
    <w:rsid w:val="00912E6E"/>
    <w:rsid w:val="00912EE2"/>
    <w:rsid w:val="009135A6"/>
    <w:rsid w:val="0091386A"/>
    <w:rsid w:val="009139FB"/>
    <w:rsid w:val="00913A62"/>
    <w:rsid w:val="00913B16"/>
    <w:rsid w:val="00913EEE"/>
    <w:rsid w:val="009141D2"/>
    <w:rsid w:val="0091423C"/>
    <w:rsid w:val="0091497F"/>
    <w:rsid w:val="009155C4"/>
    <w:rsid w:val="00915770"/>
    <w:rsid w:val="00915C4E"/>
    <w:rsid w:val="00915C7E"/>
    <w:rsid w:val="00916110"/>
    <w:rsid w:val="00916117"/>
    <w:rsid w:val="009162EC"/>
    <w:rsid w:val="00916761"/>
    <w:rsid w:val="00916771"/>
    <w:rsid w:val="00916A5C"/>
    <w:rsid w:val="00916B35"/>
    <w:rsid w:val="00916D40"/>
    <w:rsid w:val="00916E41"/>
    <w:rsid w:val="009172CA"/>
    <w:rsid w:val="0091741D"/>
    <w:rsid w:val="009174DB"/>
    <w:rsid w:val="00917EAD"/>
    <w:rsid w:val="00917F93"/>
    <w:rsid w:val="00920011"/>
    <w:rsid w:val="009200F5"/>
    <w:rsid w:val="009202AC"/>
    <w:rsid w:val="0092033E"/>
    <w:rsid w:val="009206E1"/>
    <w:rsid w:val="009209D1"/>
    <w:rsid w:val="00920D48"/>
    <w:rsid w:val="00920F68"/>
    <w:rsid w:val="00921C4F"/>
    <w:rsid w:val="00921D17"/>
    <w:rsid w:val="0092258D"/>
    <w:rsid w:val="009226C6"/>
    <w:rsid w:val="0092279C"/>
    <w:rsid w:val="00922A23"/>
    <w:rsid w:val="00922A31"/>
    <w:rsid w:val="00922E05"/>
    <w:rsid w:val="00922EB2"/>
    <w:rsid w:val="00923038"/>
    <w:rsid w:val="009232C1"/>
    <w:rsid w:val="0092343C"/>
    <w:rsid w:val="00923452"/>
    <w:rsid w:val="0092355C"/>
    <w:rsid w:val="00923C11"/>
    <w:rsid w:val="00923F93"/>
    <w:rsid w:val="00924345"/>
    <w:rsid w:val="00924401"/>
    <w:rsid w:val="0092446F"/>
    <w:rsid w:val="0092453F"/>
    <w:rsid w:val="00924B4B"/>
    <w:rsid w:val="00924D56"/>
    <w:rsid w:val="00925C75"/>
    <w:rsid w:val="00925D7C"/>
    <w:rsid w:val="00925D91"/>
    <w:rsid w:val="00925FDC"/>
    <w:rsid w:val="0092667F"/>
    <w:rsid w:val="00926C99"/>
    <w:rsid w:val="009278B9"/>
    <w:rsid w:val="009279C2"/>
    <w:rsid w:val="00927B81"/>
    <w:rsid w:val="009310AF"/>
    <w:rsid w:val="009310BD"/>
    <w:rsid w:val="009312EE"/>
    <w:rsid w:val="0093167A"/>
    <w:rsid w:val="009317E4"/>
    <w:rsid w:val="00931B9E"/>
    <w:rsid w:val="00932307"/>
    <w:rsid w:val="0093237D"/>
    <w:rsid w:val="009326FE"/>
    <w:rsid w:val="00932A41"/>
    <w:rsid w:val="00932CEF"/>
    <w:rsid w:val="00932D14"/>
    <w:rsid w:val="00932DBB"/>
    <w:rsid w:val="0093313B"/>
    <w:rsid w:val="00933C22"/>
    <w:rsid w:val="00933E25"/>
    <w:rsid w:val="00933FA8"/>
    <w:rsid w:val="009341F5"/>
    <w:rsid w:val="00934484"/>
    <w:rsid w:val="0093491F"/>
    <w:rsid w:val="00934E7C"/>
    <w:rsid w:val="0093519D"/>
    <w:rsid w:val="009354B6"/>
    <w:rsid w:val="009355A4"/>
    <w:rsid w:val="0093599F"/>
    <w:rsid w:val="00935ACB"/>
    <w:rsid w:val="00936458"/>
    <w:rsid w:val="00936B19"/>
    <w:rsid w:val="00936DC2"/>
    <w:rsid w:val="00936F97"/>
    <w:rsid w:val="00937232"/>
    <w:rsid w:val="0093745A"/>
    <w:rsid w:val="00937F93"/>
    <w:rsid w:val="009407BC"/>
    <w:rsid w:val="00940D68"/>
    <w:rsid w:val="00941210"/>
    <w:rsid w:val="00941280"/>
    <w:rsid w:val="00941D34"/>
    <w:rsid w:val="00941F6F"/>
    <w:rsid w:val="00942084"/>
    <w:rsid w:val="0094230F"/>
    <w:rsid w:val="00942717"/>
    <w:rsid w:val="00942725"/>
    <w:rsid w:val="00942DC2"/>
    <w:rsid w:val="0094306B"/>
    <w:rsid w:val="0094367B"/>
    <w:rsid w:val="00943D6E"/>
    <w:rsid w:val="009446A4"/>
    <w:rsid w:val="00944AA5"/>
    <w:rsid w:val="00944D40"/>
    <w:rsid w:val="009451BD"/>
    <w:rsid w:val="00945237"/>
    <w:rsid w:val="009453DD"/>
    <w:rsid w:val="00945427"/>
    <w:rsid w:val="0094559A"/>
    <w:rsid w:val="009458F4"/>
    <w:rsid w:val="00945A97"/>
    <w:rsid w:val="00945F25"/>
    <w:rsid w:val="00945FBB"/>
    <w:rsid w:val="0094613D"/>
    <w:rsid w:val="00946302"/>
    <w:rsid w:val="00946B22"/>
    <w:rsid w:val="00947819"/>
    <w:rsid w:val="00947C06"/>
    <w:rsid w:val="009503F6"/>
    <w:rsid w:val="009506B6"/>
    <w:rsid w:val="00950AF3"/>
    <w:rsid w:val="00950C14"/>
    <w:rsid w:val="00950E8E"/>
    <w:rsid w:val="00951165"/>
    <w:rsid w:val="0095156B"/>
    <w:rsid w:val="00951E66"/>
    <w:rsid w:val="009521C6"/>
    <w:rsid w:val="009524CB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966"/>
    <w:rsid w:val="0095499D"/>
    <w:rsid w:val="00954AB5"/>
    <w:rsid w:val="00954C48"/>
    <w:rsid w:val="00954F42"/>
    <w:rsid w:val="0095592B"/>
    <w:rsid w:val="009559BA"/>
    <w:rsid w:val="00955AA2"/>
    <w:rsid w:val="00956543"/>
    <w:rsid w:val="0095689D"/>
    <w:rsid w:val="00956963"/>
    <w:rsid w:val="00956CF4"/>
    <w:rsid w:val="00956F46"/>
    <w:rsid w:val="009571AA"/>
    <w:rsid w:val="009578AD"/>
    <w:rsid w:val="00957E72"/>
    <w:rsid w:val="0096040A"/>
    <w:rsid w:val="009608F1"/>
    <w:rsid w:val="0096140E"/>
    <w:rsid w:val="009615E3"/>
    <w:rsid w:val="00961654"/>
    <w:rsid w:val="00961D52"/>
    <w:rsid w:val="00961F26"/>
    <w:rsid w:val="00962316"/>
    <w:rsid w:val="009623ED"/>
    <w:rsid w:val="00962ADE"/>
    <w:rsid w:val="00962B1C"/>
    <w:rsid w:val="00962B73"/>
    <w:rsid w:val="00962D2E"/>
    <w:rsid w:val="00962DC7"/>
    <w:rsid w:val="00962F94"/>
    <w:rsid w:val="0096304D"/>
    <w:rsid w:val="0096311D"/>
    <w:rsid w:val="009635C4"/>
    <w:rsid w:val="0096393B"/>
    <w:rsid w:val="00963AE3"/>
    <w:rsid w:val="00963D1B"/>
    <w:rsid w:val="0096406F"/>
    <w:rsid w:val="00964112"/>
    <w:rsid w:val="00964198"/>
    <w:rsid w:val="009644D8"/>
    <w:rsid w:val="00964678"/>
    <w:rsid w:val="009657D1"/>
    <w:rsid w:val="00965F93"/>
    <w:rsid w:val="00965FA7"/>
    <w:rsid w:val="009662B3"/>
    <w:rsid w:val="009663ED"/>
    <w:rsid w:val="009664A6"/>
    <w:rsid w:val="009666DB"/>
    <w:rsid w:val="00966802"/>
    <w:rsid w:val="00966D9C"/>
    <w:rsid w:val="00966E37"/>
    <w:rsid w:val="009672BF"/>
    <w:rsid w:val="00967635"/>
    <w:rsid w:val="00967916"/>
    <w:rsid w:val="00967B14"/>
    <w:rsid w:val="00967DF3"/>
    <w:rsid w:val="009703BA"/>
    <w:rsid w:val="00970539"/>
    <w:rsid w:val="00970839"/>
    <w:rsid w:val="00970B27"/>
    <w:rsid w:val="00970B49"/>
    <w:rsid w:val="00970BCF"/>
    <w:rsid w:val="0097138A"/>
    <w:rsid w:val="0097144B"/>
    <w:rsid w:val="009715AD"/>
    <w:rsid w:val="009721F6"/>
    <w:rsid w:val="009724B3"/>
    <w:rsid w:val="00972BA8"/>
    <w:rsid w:val="00972EA6"/>
    <w:rsid w:val="00972EE6"/>
    <w:rsid w:val="00972FCB"/>
    <w:rsid w:val="0097316B"/>
    <w:rsid w:val="009732FD"/>
    <w:rsid w:val="009736FB"/>
    <w:rsid w:val="0097388C"/>
    <w:rsid w:val="00973BF9"/>
    <w:rsid w:val="00973C5A"/>
    <w:rsid w:val="009740FA"/>
    <w:rsid w:val="00974509"/>
    <w:rsid w:val="00974BC2"/>
    <w:rsid w:val="00974FC5"/>
    <w:rsid w:val="00975FCA"/>
    <w:rsid w:val="0097614B"/>
    <w:rsid w:val="00976BBA"/>
    <w:rsid w:val="0097719A"/>
    <w:rsid w:val="009773F7"/>
    <w:rsid w:val="0097778D"/>
    <w:rsid w:val="00977BC9"/>
    <w:rsid w:val="00977EB1"/>
    <w:rsid w:val="00980278"/>
    <w:rsid w:val="00980834"/>
    <w:rsid w:val="009808A8"/>
    <w:rsid w:val="0098096C"/>
    <w:rsid w:val="00980B38"/>
    <w:rsid w:val="009812D6"/>
    <w:rsid w:val="0098131C"/>
    <w:rsid w:val="00981391"/>
    <w:rsid w:val="00981451"/>
    <w:rsid w:val="009817BA"/>
    <w:rsid w:val="009820F8"/>
    <w:rsid w:val="00982387"/>
    <w:rsid w:val="0098260C"/>
    <w:rsid w:val="00982A0B"/>
    <w:rsid w:val="00983211"/>
    <w:rsid w:val="0098346F"/>
    <w:rsid w:val="0098353E"/>
    <w:rsid w:val="0098364E"/>
    <w:rsid w:val="00983864"/>
    <w:rsid w:val="00983933"/>
    <w:rsid w:val="00983B87"/>
    <w:rsid w:val="00983F6B"/>
    <w:rsid w:val="00984836"/>
    <w:rsid w:val="00984D2E"/>
    <w:rsid w:val="00984DC4"/>
    <w:rsid w:val="00984E96"/>
    <w:rsid w:val="0098507A"/>
    <w:rsid w:val="00985300"/>
    <w:rsid w:val="009859BC"/>
    <w:rsid w:val="00985D0F"/>
    <w:rsid w:val="00985DF6"/>
    <w:rsid w:val="009860BC"/>
    <w:rsid w:val="0098633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878"/>
    <w:rsid w:val="00990C21"/>
    <w:rsid w:val="00990E8B"/>
    <w:rsid w:val="00991836"/>
    <w:rsid w:val="00991B0A"/>
    <w:rsid w:val="00991B24"/>
    <w:rsid w:val="00991F61"/>
    <w:rsid w:val="00992585"/>
    <w:rsid w:val="0099296E"/>
    <w:rsid w:val="00992BAD"/>
    <w:rsid w:val="00993940"/>
    <w:rsid w:val="00993A02"/>
    <w:rsid w:val="00993A14"/>
    <w:rsid w:val="00993C21"/>
    <w:rsid w:val="009940C0"/>
    <w:rsid w:val="009945D3"/>
    <w:rsid w:val="00994CDC"/>
    <w:rsid w:val="00995235"/>
    <w:rsid w:val="009953B8"/>
    <w:rsid w:val="00995BEB"/>
    <w:rsid w:val="0099634A"/>
    <w:rsid w:val="009964B4"/>
    <w:rsid w:val="009968BF"/>
    <w:rsid w:val="009969B2"/>
    <w:rsid w:val="00997003"/>
    <w:rsid w:val="0099704D"/>
    <w:rsid w:val="00997393"/>
    <w:rsid w:val="009974D6"/>
    <w:rsid w:val="00997626"/>
    <w:rsid w:val="0099783E"/>
    <w:rsid w:val="00997FEA"/>
    <w:rsid w:val="009A0613"/>
    <w:rsid w:val="009A076B"/>
    <w:rsid w:val="009A07E4"/>
    <w:rsid w:val="009A089D"/>
    <w:rsid w:val="009A08EC"/>
    <w:rsid w:val="009A0B1A"/>
    <w:rsid w:val="009A0BAF"/>
    <w:rsid w:val="009A130A"/>
    <w:rsid w:val="009A1323"/>
    <w:rsid w:val="009A13F8"/>
    <w:rsid w:val="009A1550"/>
    <w:rsid w:val="009A1B26"/>
    <w:rsid w:val="009A1B9A"/>
    <w:rsid w:val="009A1B9B"/>
    <w:rsid w:val="009A1ED0"/>
    <w:rsid w:val="009A2323"/>
    <w:rsid w:val="009A2766"/>
    <w:rsid w:val="009A276D"/>
    <w:rsid w:val="009A280B"/>
    <w:rsid w:val="009A2CDB"/>
    <w:rsid w:val="009A2CFE"/>
    <w:rsid w:val="009A31DF"/>
    <w:rsid w:val="009A3596"/>
    <w:rsid w:val="009A3636"/>
    <w:rsid w:val="009A3A68"/>
    <w:rsid w:val="009A3E52"/>
    <w:rsid w:val="009A3E9C"/>
    <w:rsid w:val="009A412C"/>
    <w:rsid w:val="009A478F"/>
    <w:rsid w:val="009A4798"/>
    <w:rsid w:val="009A5CC1"/>
    <w:rsid w:val="009A5E21"/>
    <w:rsid w:val="009A6426"/>
    <w:rsid w:val="009A690A"/>
    <w:rsid w:val="009A6A23"/>
    <w:rsid w:val="009A6A93"/>
    <w:rsid w:val="009A7663"/>
    <w:rsid w:val="009A77B5"/>
    <w:rsid w:val="009B0723"/>
    <w:rsid w:val="009B07A4"/>
    <w:rsid w:val="009B0AA4"/>
    <w:rsid w:val="009B0C30"/>
    <w:rsid w:val="009B1302"/>
    <w:rsid w:val="009B16CA"/>
    <w:rsid w:val="009B1A2B"/>
    <w:rsid w:val="009B1E08"/>
    <w:rsid w:val="009B22CA"/>
    <w:rsid w:val="009B245E"/>
    <w:rsid w:val="009B2822"/>
    <w:rsid w:val="009B2B86"/>
    <w:rsid w:val="009B2D68"/>
    <w:rsid w:val="009B357A"/>
    <w:rsid w:val="009B379E"/>
    <w:rsid w:val="009B38A2"/>
    <w:rsid w:val="009B3CFA"/>
    <w:rsid w:val="009B4155"/>
    <w:rsid w:val="009B43D2"/>
    <w:rsid w:val="009B471B"/>
    <w:rsid w:val="009B4A96"/>
    <w:rsid w:val="009B4B22"/>
    <w:rsid w:val="009B4B24"/>
    <w:rsid w:val="009B4B59"/>
    <w:rsid w:val="009B4CE9"/>
    <w:rsid w:val="009B4DAD"/>
    <w:rsid w:val="009B509A"/>
    <w:rsid w:val="009B53E0"/>
    <w:rsid w:val="009B5573"/>
    <w:rsid w:val="009B5711"/>
    <w:rsid w:val="009B59FE"/>
    <w:rsid w:val="009B5C4A"/>
    <w:rsid w:val="009B5DEA"/>
    <w:rsid w:val="009B66E0"/>
    <w:rsid w:val="009B6C06"/>
    <w:rsid w:val="009B7183"/>
    <w:rsid w:val="009B71E1"/>
    <w:rsid w:val="009B7332"/>
    <w:rsid w:val="009B76DC"/>
    <w:rsid w:val="009B7B43"/>
    <w:rsid w:val="009C002F"/>
    <w:rsid w:val="009C01B9"/>
    <w:rsid w:val="009C053E"/>
    <w:rsid w:val="009C07EA"/>
    <w:rsid w:val="009C0880"/>
    <w:rsid w:val="009C0AD0"/>
    <w:rsid w:val="009C0BAB"/>
    <w:rsid w:val="009C0D55"/>
    <w:rsid w:val="009C0D70"/>
    <w:rsid w:val="009C0DC0"/>
    <w:rsid w:val="009C127E"/>
    <w:rsid w:val="009C1621"/>
    <w:rsid w:val="009C1A1E"/>
    <w:rsid w:val="009C1B92"/>
    <w:rsid w:val="009C1EF1"/>
    <w:rsid w:val="009C1F61"/>
    <w:rsid w:val="009C22B1"/>
    <w:rsid w:val="009C2578"/>
    <w:rsid w:val="009C274A"/>
    <w:rsid w:val="009C34AB"/>
    <w:rsid w:val="009C3C11"/>
    <w:rsid w:val="009C3CEA"/>
    <w:rsid w:val="009C4171"/>
    <w:rsid w:val="009C45B0"/>
    <w:rsid w:val="009C4B02"/>
    <w:rsid w:val="009C4EAD"/>
    <w:rsid w:val="009C516D"/>
    <w:rsid w:val="009C5617"/>
    <w:rsid w:val="009C5903"/>
    <w:rsid w:val="009C65AA"/>
    <w:rsid w:val="009C6B6C"/>
    <w:rsid w:val="009C707E"/>
    <w:rsid w:val="009C76EA"/>
    <w:rsid w:val="009C7A6D"/>
    <w:rsid w:val="009C7EEC"/>
    <w:rsid w:val="009C7F07"/>
    <w:rsid w:val="009D0524"/>
    <w:rsid w:val="009D0664"/>
    <w:rsid w:val="009D0B43"/>
    <w:rsid w:val="009D0C49"/>
    <w:rsid w:val="009D12D1"/>
    <w:rsid w:val="009D1806"/>
    <w:rsid w:val="009D19CB"/>
    <w:rsid w:val="009D1B63"/>
    <w:rsid w:val="009D1DBF"/>
    <w:rsid w:val="009D2276"/>
    <w:rsid w:val="009D2465"/>
    <w:rsid w:val="009D264F"/>
    <w:rsid w:val="009D2973"/>
    <w:rsid w:val="009D2C6D"/>
    <w:rsid w:val="009D2D54"/>
    <w:rsid w:val="009D2EB7"/>
    <w:rsid w:val="009D344B"/>
    <w:rsid w:val="009D355F"/>
    <w:rsid w:val="009D3663"/>
    <w:rsid w:val="009D37BC"/>
    <w:rsid w:val="009D38F9"/>
    <w:rsid w:val="009D3AFB"/>
    <w:rsid w:val="009D41FD"/>
    <w:rsid w:val="009D449B"/>
    <w:rsid w:val="009D4547"/>
    <w:rsid w:val="009D48B2"/>
    <w:rsid w:val="009D4933"/>
    <w:rsid w:val="009D5B79"/>
    <w:rsid w:val="009D63CF"/>
    <w:rsid w:val="009D65AB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0E42"/>
    <w:rsid w:val="009E1348"/>
    <w:rsid w:val="009E15F0"/>
    <w:rsid w:val="009E176F"/>
    <w:rsid w:val="009E18F6"/>
    <w:rsid w:val="009E1B37"/>
    <w:rsid w:val="009E1F29"/>
    <w:rsid w:val="009E23E1"/>
    <w:rsid w:val="009E29F8"/>
    <w:rsid w:val="009E2F98"/>
    <w:rsid w:val="009E30FA"/>
    <w:rsid w:val="009E3293"/>
    <w:rsid w:val="009E3388"/>
    <w:rsid w:val="009E3B47"/>
    <w:rsid w:val="009E3B8D"/>
    <w:rsid w:val="009E4EF6"/>
    <w:rsid w:val="009E5371"/>
    <w:rsid w:val="009E578E"/>
    <w:rsid w:val="009E57BB"/>
    <w:rsid w:val="009E5AF5"/>
    <w:rsid w:val="009E6228"/>
    <w:rsid w:val="009E698C"/>
    <w:rsid w:val="009E6D6C"/>
    <w:rsid w:val="009E70C2"/>
    <w:rsid w:val="009E7379"/>
    <w:rsid w:val="009E7494"/>
    <w:rsid w:val="009E77A5"/>
    <w:rsid w:val="009E77D2"/>
    <w:rsid w:val="009E7817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183"/>
    <w:rsid w:val="009F1334"/>
    <w:rsid w:val="009F1629"/>
    <w:rsid w:val="009F1805"/>
    <w:rsid w:val="009F2414"/>
    <w:rsid w:val="009F2431"/>
    <w:rsid w:val="009F259D"/>
    <w:rsid w:val="009F25AA"/>
    <w:rsid w:val="009F290E"/>
    <w:rsid w:val="009F2A0B"/>
    <w:rsid w:val="009F2F43"/>
    <w:rsid w:val="009F3363"/>
    <w:rsid w:val="009F373B"/>
    <w:rsid w:val="009F3AF1"/>
    <w:rsid w:val="009F3C1F"/>
    <w:rsid w:val="009F3F8B"/>
    <w:rsid w:val="009F4182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F65"/>
    <w:rsid w:val="009F6F89"/>
    <w:rsid w:val="009F70CF"/>
    <w:rsid w:val="009F716E"/>
    <w:rsid w:val="009F717C"/>
    <w:rsid w:val="009F732F"/>
    <w:rsid w:val="009F777F"/>
    <w:rsid w:val="00A002FB"/>
    <w:rsid w:val="00A00C89"/>
    <w:rsid w:val="00A00DD1"/>
    <w:rsid w:val="00A00DF3"/>
    <w:rsid w:val="00A011A5"/>
    <w:rsid w:val="00A01491"/>
    <w:rsid w:val="00A015A1"/>
    <w:rsid w:val="00A015F9"/>
    <w:rsid w:val="00A01C04"/>
    <w:rsid w:val="00A01F1A"/>
    <w:rsid w:val="00A0228B"/>
    <w:rsid w:val="00A022FB"/>
    <w:rsid w:val="00A02570"/>
    <w:rsid w:val="00A029B3"/>
    <w:rsid w:val="00A029F3"/>
    <w:rsid w:val="00A02B46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891"/>
    <w:rsid w:val="00A0696A"/>
    <w:rsid w:val="00A07157"/>
    <w:rsid w:val="00A075B7"/>
    <w:rsid w:val="00A0780E"/>
    <w:rsid w:val="00A078B8"/>
    <w:rsid w:val="00A07A1C"/>
    <w:rsid w:val="00A07D0E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531"/>
    <w:rsid w:val="00A138D0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D1"/>
    <w:rsid w:val="00A1570C"/>
    <w:rsid w:val="00A15967"/>
    <w:rsid w:val="00A164EF"/>
    <w:rsid w:val="00A16DDC"/>
    <w:rsid w:val="00A171E2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5D9"/>
    <w:rsid w:val="00A22929"/>
    <w:rsid w:val="00A22D61"/>
    <w:rsid w:val="00A23594"/>
    <w:rsid w:val="00A2383E"/>
    <w:rsid w:val="00A23BB0"/>
    <w:rsid w:val="00A23C2C"/>
    <w:rsid w:val="00A2414D"/>
    <w:rsid w:val="00A2445C"/>
    <w:rsid w:val="00A24692"/>
    <w:rsid w:val="00A24C54"/>
    <w:rsid w:val="00A253C4"/>
    <w:rsid w:val="00A25472"/>
    <w:rsid w:val="00A25609"/>
    <w:rsid w:val="00A256BD"/>
    <w:rsid w:val="00A25805"/>
    <w:rsid w:val="00A25B96"/>
    <w:rsid w:val="00A25E2C"/>
    <w:rsid w:val="00A261D9"/>
    <w:rsid w:val="00A26458"/>
    <w:rsid w:val="00A2688C"/>
    <w:rsid w:val="00A26AD9"/>
    <w:rsid w:val="00A26F4A"/>
    <w:rsid w:val="00A26FFF"/>
    <w:rsid w:val="00A2713C"/>
    <w:rsid w:val="00A274C9"/>
    <w:rsid w:val="00A27844"/>
    <w:rsid w:val="00A27881"/>
    <w:rsid w:val="00A27A64"/>
    <w:rsid w:val="00A27F3F"/>
    <w:rsid w:val="00A3004D"/>
    <w:rsid w:val="00A30452"/>
    <w:rsid w:val="00A309B1"/>
    <w:rsid w:val="00A30B6E"/>
    <w:rsid w:val="00A30F54"/>
    <w:rsid w:val="00A311DA"/>
    <w:rsid w:val="00A317B4"/>
    <w:rsid w:val="00A32059"/>
    <w:rsid w:val="00A3231E"/>
    <w:rsid w:val="00A32352"/>
    <w:rsid w:val="00A32433"/>
    <w:rsid w:val="00A32455"/>
    <w:rsid w:val="00A32B5B"/>
    <w:rsid w:val="00A33232"/>
    <w:rsid w:val="00A337F7"/>
    <w:rsid w:val="00A33FC1"/>
    <w:rsid w:val="00A34373"/>
    <w:rsid w:val="00A346C1"/>
    <w:rsid w:val="00A34BDA"/>
    <w:rsid w:val="00A351B4"/>
    <w:rsid w:val="00A357AF"/>
    <w:rsid w:val="00A35A85"/>
    <w:rsid w:val="00A35B55"/>
    <w:rsid w:val="00A35CCE"/>
    <w:rsid w:val="00A36397"/>
    <w:rsid w:val="00A36907"/>
    <w:rsid w:val="00A36A23"/>
    <w:rsid w:val="00A3714F"/>
    <w:rsid w:val="00A3726E"/>
    <w:rsid w:val="00A37C79"/>
    <w:rsid w:val="00A37DCE"/>
    <w:rsid w:val="00A37FCC"/>
    <w:rsid w:val="00A4071E"/>
    <w:rsid w:val="00A409FE"/>
    <w:rsid w:val="00A40EDA"/>
    <w:rsid w:val="00A41772"/>
    <w:rsid w:val="00A41E30"/>
    <w:rsid w:val="00A42120"/>
    <w:rsid w:val="00A42778"/>
    <w:rsid w:val="00A427B3"/>
    <w:rsid w:val="00A4286C"/>
    <w:rsid w:val="00A42D37"/>
    <w:rsid w:val="00A4301D"/>
    <w:rsid w:val="00A43481"/>
    <w:rsid w:val="00A43504"/>
    <w:rsid w:val="00A4383C"/>
    <w:rsid w:val="00A447F4"/>
    <w:rsid w:val="00A44B04"/>
    <w:rsid w:val="00A44C5C"/>
    <w:rsid w:val="00A44F69"/>
    <w:rsid w:val="00A45195"/>
    <w:rsid w:val="00A4520D"/>
    <w:rsid w:val="00A453B5"/>
    <w:rsid w:val="00A45518"/>
    <w:rsid w:val="00A4674D"/>
    <w:rsid w:val="00A472F1"/>
    <w:rsid w:val="00A473B7"/>
    <w:rsid w:val="00A47865"/>
    <w:rsid w:val="00A47900"/>
    <w:rsid w:val="00A47BD8"/>
    <w:rsid w:val="00A508FC"/>
    <w:rsid w:val="00A50C90"/>
    <w:rsid w:val="00A50CD8"/>
    <w:rsid w:val="00A513D4"/>
    <w:rsid w:val="00A513F0"/>
    <w:rsid w:val="00A517BD"/>
    <w:rsid w:val="00A52172"/>
    <w:rsid w:val="00A52766"/>
    <w:rsid w:val="00A52774"/>
    <w:rsid w:val="00A52B22"/>
    <w:rsid w:val="00A52DFE"/>
    <w:rsid w:val="00A530D2"/>
    <w:rsid w:val="00A531A8"/>
    <w:rsid w:val="00A5322A"/>
    <w:rsid w:val="00A532E2"/>
    <w:rsid w:val="00A53405"/>
    <w:rsid w:val="00A53478"/>
    <w:rsid w:val="00A53627"/>
    <w:rsid w:val="00A53A28"/>
    <w:rsid w:val="00A54515"/>
    <w:rsid w:val="00A54668"/>
    <w:rsid w:val="00A54706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57FD5"/>
    <w:rsid w:val="00A602E5"/>
    <w:rsid w:val="00A603C3"/>
    <w:rsid w:val="00A606DB"/>
    <w:rsid w:val="00A60E61"/>
    <w:rsid w:val="00A61546"/>
    <w:rsid w:val="00A6165B"/>
    <w:rsid w:val="00A6177F"/>
    <w:rsid w:val="00A61A39"/>
    <w:rsid w:val="00A61B95"/>
    <w:rsid w:val="00A6232F"/>
    <w:rsid w:val="00A62523"/>
    <w:rsid w:val="00A6267C"/>
    <w:rsid w:val="00A62A33"/>
    <w:rsid w:val="00A62FED"/>
    <w:rsid w:val="00A63542"/>
    <w:rsid w:val="00A63550"/>
    <w:rsid w:val="00A635B6"/>
    <w:rsid w:val="00A63707"/>
    <w:rsid w:val="00A63B60"/>
    <w:rsid w:val="00A64268"/>
    <w:rsid w:val="00A643CA"/>
    <w:rsid w:val="00A6506D"/>
    <w:rsid w:val="00A6546B"/>
    <w:rsid w:val="00A6594C"/>
    <w:rsid w:val="00A65B00"/>
    <w:rsid w:val="00A65CC9"/>
    <w:rsid w:val="00A65CD8"/>
    <w:rsid w:val="00A65EF6"/>
    <w:rsid w:val="00A65F24"/>
    <w:rsid w:val="00A660B2"/>
    <w:rsid w:val="00A66216"/>
    <w:rsid w:val="00A670E8"/>
    <w:rsid w:val="00A672D1"/>
    <w:rsid w:val="00A67956"/>
    <w:rsid w:val="00A70186"/>
    <w:rsid w:val="00A703B5"/>
    <w:rsid w:val="00A706FA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CBB"/>
    <w:rsid w:val="00A71F46"/>
    <w:rsid w:val="00A7245E"/>
    <w:rsid w:val="00A72A25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21"/>
    <w:rsid w:val="00A746EC"/>
    <w:rsid w:val="00A748E6"/>
    <w:rsid w:val="00A74EB1"/>
    <w:rsid w:val="00A74EC5"/>
    <w:rsid w:val="00A7557E"/>
    <w:rsid w:val="00A75C1D"/>
    <w:rsid w:val="00A76085"/>
    <w:rsid w:val="00A7612F"/>
    <w:rsid w:val="00A76945"/>
    <w:rsid w:val="00A76B4F"/>
    <w:rsid w:val="00A76BC6"/>
    <w:rsid w:val="00A76CC2"/>
    <w:rsid w:val="00A76CE5"/>
    <w:rsid w:val="00A771F6"/>
    <w:rsid w:val="00A7742B"/>
    <w:rsid w:val="00A77515"/>
    <w:rsid w:val="00A775BC"/>
    <w:rsid w:val="00A803F3"/>
    <w:rsid w:val="00A803F9"/>
    <w:rsid w:val="00A81E15"/>
    <w:rsid w:val="00A82394"/>
    <w:rsid w:val="00A82506"/>
    <w:rsid w:val="00A82A9E"/>
    <w:rsid w:val="00A83054"/>
    <w:rsid w:val="00A837C9"/>
    <w:rsid w:val="00A83B01"/>
    <w:rsid w:val="00A83CAC"/>
    <w:rsid w:val="00A83E1F"/>
    <w:rsid w:val="00A84055"/>
    <w:rsid w:val="00A84282"/>
    <w:rsid w:val="00A8433E"/>
    <w:rsid w:val="00A845AA"/>
    <w:rsid w:val="00A84887"/>
    <w:rsid w:val="00A849FC"/>
    <w:rsid w:val="00A84DAB"/>
    <w:rsid w:val="00A84DBF"/>
    <w:rsid w:val="00A85386"/>
    <w:rsid w:val="00A858A6"/>
    <w:rsid w:val="00A86325"/>
    <w:rsid w:val="00A86526"/>
    <w:rsid w:val="00A86CD6"/>
    <w:rsid w:val="00A86EBF"/>
    <w:rsid w:val="00A87CA1"/>
    <w:rsid w:val="00A90145"/>
    <w:rsid w:val="00A9036F"/>
    <w:rsid w:val="00A908A4"/>
    <w:rsid w:val="00A909C8"/>
    <w:rsid w:val="00A909D2"/>
    <w:rsid w:val="00A90E1B"/>
    <w:rsid w:val="00A913A9"/>
    <w:rsid w:val="00A91505"/>
    <w:rsid w:val="00A91523"/>
    <w:rsid w:val="00A9157E"/>
    <w:rsid w:val="00A9163A"/>
    <w:rsid w:val="00A9164F"/>
    <w:rsid w:val="00A916C6"/>
    <w:rsid w:val="00A9206D"/>
    <w:rsid w:val="00A927C2"/>
    <w:rsid w:val="00A933A5"/>
    <w:rsid w:val="00A93AAC"/>
    <w:rsid w:val="00A93DD4"/>
    <w:rsid w:val="00A9427A"/>
    <w:rsid w:val="00A94640"/>
    <w:rsid w:val="00A9472E"/>
    <w:rsid w:val="00A948A7"/>
    <w:rsid w:val="00A94AF2"/>
    <w:rsid w:val="00A94FC2"/>
    <w:rsid w:val="00A95233"/>
    <w:rsid w:val="00A95745"/>
    <w:rsid w:val="00A95A62"/>
    <w:rsid w:val="00A961D4"/>
    <w:rsid w:val="00A96857"/>
    <w:rsid w:val="00A96B80"/>
    <w:rsid w:val="00A96D11"/>
    <w:rsid w:val="00A96F4C"/>
    <w:rsid w:val="00A96F88"/>
    <w:rsid w:val="00A970F6"/>
    <w:rsid w:val="00A9716A"/>
    <w:rsid w:val="00A971A5"/>
    <w:rsid w:val="00A971F1"/>
    <w:rsid w:val="00A97979"/>
    <w:rsid w:val="00A97C61"/>
    <w:rsid w:val="00A97FCB"/>
    <w:rsid w:val="00AA036B"/>
    <w:rsid w:val="00AA03E3"/>
    <w:rsid w:val="00AA0B1E"/>
    <w:rsid w:val="00AA0C0E"/>
    <w:rsid w:val="00AA128A"/>
    <w:rsid w:val="00AA17CC"/>
    <w:rsid w:val="00AA1DC3"/>
    <w:rsid w:val="00AA2514"/>
    <w:rsid w:val="00AA285F"/>
    <w:rsid w:val="00AA31A0"/>
    <w:rsid w:val="00AA3B2E"/>
    <w:rsid w:val="00AA4459"/>
    <w:rsid w:val="00AA4A91"/>
    <w:rsid w:val="00AA4E1B"/>
    <w:rsid w:val="00AA56DE"/>
    <w:rsid w:val="00AA60F2"/>
    <w:rsid w:val="00AA6A47"/>
    <w:rsid w:val="00AA6C91"/>
    <w:rsid w:val="00AA6D44"/>
    <w:rsid w:val="00AA7001"/>
    <w:rsid w:val="00AA710D"/>
    <w:rsid w:val="00AA7119"/>
    <w:rsid w:val="00AA7856"/>
    <w:rsid w:val="00AA78D6"/>
    <w:rsid w:val="00AA7D86"/>
    <w:rsid w:val="00AB0236"/>
    <w:rsid w:val="00AB0529"/>
    <w:rsid w:val="00AB078F"/>
    <w:rsid w:val="00AB170D"/>
    <w:rsid w:val="00AB1CC2"/>
    <w:rsid w:val="00AB22C4"/>
    <w:rsid w:val="00AB304C"/>
    <w:rsid w:val="00AB308E"/>
    <w:rsid w:val="00AB3142"/>
    <w:rsid w:val="00AB3CD2"/>
    <w:rsid w:val="00AB42D0"/>
    <w:rsid w:val="00AB4806"/>
    <w:rsid w:val="00AB4B9B"/>
    <w:rsid w:val="00AB513A"/>
    <w:rsid w:val="00AB5430"/>
    <w:rsid w:val="00AB56B2"/>
    <w:rsid w:val="00AB5E53"/>
    <w:rsid w:val="00AB6244"/>
    <w:rsid w:val="00AB62DC"/>
    <w:rsid w:val="00AB6C38"/>
    <w:rsid w:val="00AB6CAE"/>
    <w:rsid w:val="00AB6DB0"/>
    <w:rsid w:val="00AB7060"/>
    <w:rsid w:val="00AB713D"/>
    <w:rsid w:val="00AB7259"/>
    <w:rsid w:val="00AB7516"/>
    <w:rsid w:val="00AB7E41"/>
    <w:rsid w:val="00AB7E44"/>
    <w:rsid w:val="00AC00B1"/>
    <w:rsid w:val="00AC0491"/>
    <w:rsid w:val="00AC05E5"/>
    <w:rsid w:val="00AC0A0A"/>
    <w:rsid w:val="00AC0A4E"/>
    <w:rsid w:val="00AC0BA0"/>
    <w:rsid w:val="00AC0D65"/>
    <w:rsid w:val="00AC0DF0"/>
    <w:rsid w:val="00AC0F06"/>
    <w:rsid w:val="00AC1193"/>
    <w:rsid w:val="00AC1423"/>
    <w:rsid w:val="00AC151A"/>
    <w:rsid w:val="00AC1648"/>
    <w:rsid w:val="00AC1751"/>
    <w:rsid w:val="00AC1DD8"/>
    <w:rsid w:val="00AC1FCF"/>
    <w:rsid w:val="00AC207A"/>
    <w:rsid w:val="00AC22D6"/>
    <w:rsid w:val="00AC2516"/>
    <w:rsid w:val="00AC2555"/>
    <w:rsid w:val="00AC278D"/>
    <w:rsid w:val="00AC2BAA"/>
    <w:rsid w:val="00AC2BD2"/>
    <w:rsid w:val="00AC3202"/>
    <w:rsid w:val="00AC350C"/>
    <w:rsid w:val="00AC386D"/>
    <w:rsid w:val="00AC3BA8"/>
    <w:rsid w:val="00AC4090"/>
    <w:rsid w:val="00AC415F"/>
    <w:rsid w:val="00AC422D"/>
    <w:rsid w:val="00AC4670"/>
    <w:rsid w:val="00AC4BBC"/>
    <w:rsid w:val="00AC4CBA"/>
    <w:rsid w:val="00AC4DC4"/>
    <w:rsid w:val="00AC4EC9"/>
    <w:rsid w:val="00AC5092"/>
    <w:rsid w:val="00AC527C"/>
    <w:rsid w:val="00AC55CC"/>
    <w:rsid w:val="00AC55FD"/>
    <w:rsid w:val="00AC5617"/>
    <w:rsid w:val="00AC5A7F"/>
    <w:rsid w:val="00AC5AF9"/>
    <w:rsid w:val="00AC5E83"/>
    <w:rsid w:val="00AC5FD1"/>
    <w:rsid w:val="00AC6326"/>
    <w:rsid w:val="00AC6933"/>
    <w:rsid w:val="00AC6A27"/>
    <w:rsid w:val="00AC6B00"/>
    <w:rsid w:val="00AC6C82"/>
    <w:rsid w:val="00AC7063"/>
    <w:rsid w:val="00AC71E0"/>
    <w:rsid w:val="00AC7445"/>
    <w:rsid w:val="00AC775C"/>
    <w:rsid w:val="00AC78D9"/>
    <w:rsid w:val="00AC7909"/>
    <w:rsid w:val="00AC7A44"/>
    <w:rsid w:val="00AC7AA1"/>
    <w:rsid w:val="00AC7AE9"/>
    <w:rsid w:val="00AD0250"/>
    <w:rsid w:val="00AD03B7"/>
    <w:rsid w:val="00AD0681"/>
    <w:rsid w:val="00AD1AA4"/>
    <w:rsid w:val="00AD1C9C"/>
    <w:rsid w:val="00AD1D41"/>
    <w:rsid w:val="00AD1DC8"/>
    <w:rsid w:val="00AD1F8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5057"/>
    <w:rsid w:val="00AD51BE"/>
    <w:rsid w:val="00AD5300"/>
    <w:rsid w:val="00AD53D9"/>
    <w:rsid w:val="00AD564C"/>
    <w:rsid w:val="00AD5704"/>
    <w:rsid w:val="00AD5D7E"/>
    <w:rsid w:val="00AD670B"/>
    <w:rsid w:val="00AD6FFE"/>
    <w:rsid w:val="00AD7114"/>
    <w:rsid w:val="00AD7272"/>
    <w:rsid w:val="00AD72B1"/>
    <w:rsid w:val="00AE0144"/>
    <w:rsid w:val="00AE03E9"/>
    <w:rsid w:val="00AE0941"/>
    <w:rsid w:val="00AE0E7D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998"/>
    <w:rsid w:val="00AE2B39"/>
    <w:rsid w:val="00AE2B96"/>
    <w:rsid w:val="00AE2D80"/>
    <w:rsid w:val="00AE368A"/>
    <w:rsid w:val="00AE38FC"/>
    <w:rsid w:val="00AE39C4"/>
    <w:rsid w:val="00AE4485"/>
    <w:rsid w:val="00AE4561"/>
    <w:rsid w:val="00AE4BB6"/>
    <w:rsid w:val="00AE4C86"/>
    <w:rsid w:val="00AE505A"/>
    <w:rsid w:val="00AE5141"/>
    <w:rsid w:val="00AE5558"/>
    <w:rsid w:val="00AE5631"/>
    <w:rsid w:val="00AE5BC4"/>
    <w:rsid w:val="00AE5CE0"/>
    <w:rsid w:val="00AE5D12"/>
    <w:rsid w:val="00AE60FD"/>
    <w:rsid w:val="00AE6194"/>
    <w:rsid w:val="00AE6ED0"/>
    <w:rsid w:val="00AE6FB8"/>
    <w:rsid w:val="00AE7120"/>
    <w:rsid w:val="00AE75D6"/>
    <w:rsid w:val="00AF022B"/>
    <w:rsid w:val="00AF06BD"/>
    <w:rsid w:val="00AF0803"/>
    <w:rsid w:val="00AF0DB2"/>
    <w:rsid w:val="00AF1176"/>
    <w:rsid w:val="00AF182C"/>
    <w:rsid w:val="00AF1A5D"/>
    <w:rsid w:val="00AF24A9"/>
    <w:rsid w:val="00AF2691"/>
    <w:rsid w:val="00AF27CC"/>
    <w:rsid w:val="00AF28E3"/>
    <w:rsid w:val="00AF2D24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B0035E"/>
    <w:rsid w:val="00B0093F"/>
    <w:rsid w:val="00B00AEB"/>
    <w:rsid w:val="00B00D06"/>
    <w:rsid w:val="00B012B7"/>
    <w:rsid w:val="00B01461"/>
    <w:rsid w:val="00B01620"/>
    <w:rsid w:val="00B01948"/>
    <w:rsid w:val="00B019A5"/>
    <w:rsid w:val="00B01C2D"/>
    <w:rsid w:val="00B01D2D"/>
    <w:rsid w:val="00B01E86"/>
    <w:rsid w:val="00B0215F"/>
    <w:rsid w:val="00B02444"/>
    <w:rsid w:val="00B024DC"/>
    <w:rsid w:val="00B02518"/>
    <w:rsid w:val="00B02BE0"/>
    <w:rsid w:val="00B03387"/>
    <w:rsid w:val="00B03C82"/>
    <w:rsid w:val="00B0410D"/>
    <w:rsid w:val="00B04B4D"/>
    <w:rsid w:val="00B04FC0"/>
    <w:rsid w:val="00B051FF"/>
    <w:rsid w:val="00B05488"/>
    <w:rsid w:val="00B05772"/>
    <w:rsid w:val="00B059AC"/>
    <w:rsid w:val="00B05C59"/>
    <w:rsid w:val="00B061A5"/>
    <w:rsid w:val="00B0623E"/>
    <w:rsid w:val="00B06463"/>
    <w:rsid w:val="00B0654C"/>
    <w:rsid w:val="00B06E1F"/>
    <w:rsid w:val="00B06F1D"/>
    <w:rsid w:val="00B06F85"/>
    <w:rsid w:val="00B07243"/>
    <w:rsid w:val="00B0776B"/>
    <w:rsid w:val="00B07A75"/>
    <w:rsid w:val="00B07E85"/>
    <w:rsid w:val="00B07F8B"/>
    <w:rsid w:val="00B07F9A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AC0"/>
    <w:rsid w:val="00B126A2"/>
    <w:rsid w:val="00B12BBF"/>
    <w:rsid w:val="00B12EC2"/>
    <w:rsid w:val="00B130EA"/>
    <w:rsid w:val="00B13804"/>
    <w:rsid w:val="00B13B24"/>
    <w:rsid w:val="00B14029"/>
    <w:rsid w:val="00B1414B"/>
    <w:rsid w:val="00B1473A"/>
    <w:rsid w:val="00B1480B"/>
    <w:rsid w:val="00B148A0"/>
    <w:rsid w:val="00B14E31"/>
    <w:rsid w:val="00B14F89"/>
    <w:rsid w:val="00B15110"/>
    <w:rsid w:val="00B15825"/>
    <w:rsid w:val="00B159AE"/>
    <w:rsid w:val="00B15E55"/>
    <w:rsid w:val="00B160AA"/>
    <w:rsid w:val="00B16238"/>
    <w:rsid w:val="00B162AC"/>
    <w:rsid w:val="00B16945"/>
    <w:rsid w:val="00B169DA"/>
    <w:rsid w:val="00B170F2"/>
    <w:rsid w:val="00B173DE"/>
    <w:rsid w:val="00B17441"/>
    <w:rsid w:val="00B17650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32F"/>
    <w:rsid w:val="00B214E4"/>
    <w:rsid w:val="00B21802"/>
    <w:rsid w:val="00B218F3"/>
    <w:rsid w:val="00B21A4E"/>
    <w:rsid w:val="00B21C94"/>
    <w:rsid w:val="00B21D3E"/>
    <w:rsid w:val="00B21E37"/>
    <w:rsid w:val="00B22D4E"/>
    <w:rsid w:val="00B23595"/>
    <w:rsid w:val="00B23A30"/>
    <w:rsid w:val="00B23B71"/>
    <w:rsid w:val="00B24093"/>
    <w:rsid w:val="00B241AD"/>
    <w:rsid w:val="00B242CF"/>
    <w:rsid w:val="00B242F0"/>
    <w:rsid w:val="00B24D7D"/>
    <w:rsid w:val="00B255C1"/>
    <w:rsid w:val="00B25661"/>
    <w:rsid w:val="00B261C2"/>
    <w:rsid w:val="00B2678D"/>
    <w:rsid w:val="00B267C3"/>
    <w:rsid w:val="00B267EE"/>
    <w:rsid w:val="00B26835"/>
    <w:rsid w:val="00B26862"/>
    <w:rsid w:val="00B269A8"/>
    <w:rsid w:val="00B26A91"/>
    <w:rsid w:val="00B26E51"/>
    <w:rsid w:val="00B274C7"/>
    <w:rsid w:val="00B27559"/>
    <w:rsid w:val="00B27962"/>
    <w:rsid w:val="00B2796B"/>
    <w:rsid w:val="00B27DC7"/>
    <w:rsid w:val="00B30065"/>
    <w:rsid w:val="00B30369"/>
    <w:rsid w:val="00B3059C"/>
    <w:rsid w:val="00B30688"/>
    <w:rsid w:val="00B3077F"/>
    <w:rsid w:val="00B30809"/>
    <w:rsid w:val="00B308ED"/>
    <w:rsid w:val="00B30B10"/>
    <w:rsid w:val="00B31026"/>
    <w:rsid w:val="00B31235"/>
    <w:rsid w:val="00B319D3"/>
    <w:rsid w:val="00B31A17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6EA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6586"/>
    <w:rsid w:val="00B36F2A"/>
    <w:rsid w:val="00B370B3"/>
    <w:rsid w:val="00B37243"/>
    <w:rsid w:val="00B3728F"/>
    <w:rsid w:val="00B373F7"/>
    <w:rsid w:val="00B37F06"/>
    <w:rsid w:val="00B409DF"/>
    <w:rsid w:val="00B40EAF"/>
    <w:rsid w:val="00B417CD"/>
    <w:rsid w:val="00B41C3D"/>
    <w:rsid w:val="00B41C68"/>
    <w:rsid w:val="00B41FB5"/>
    <w:rsid w:val="00B423CE"/>
    <w:rsid w:val="00B42440"/>
    <w:rsid w:val="00B42680"/>
    <w:rsid w:val="00B42AE4"/>
    <w:rsid w:val="00B4340D"/>
    <w:rsid w:val="00B43A60"/>
    <w:rsid w:val="00B43E07"/>
    <w:rsid w:val="00B43E6E"/>
    <w:rsid w:val="00B44A0E"/>
    <w:rsid w:val="00B44F14"/>
    <w:rsid w:val="00B45060"/>
    <w:rsid w:val="00B452DF"/>
    <w:rsid w:val="00B45528"/>
    <w:rsid w:val="00B45601"/>
    <w:rsid w:val="00B45D16"/>
    <w:rsid w:val="00B45E12"/>
    <w:rsid w:val="00B466C4"/>
    <w:rsid w:val="00B466E2"/>
    <w:rsid w:val="00B468CA"/>
    <w:rsid w:val="00B46BA0"/>
    <w:rsid w:val="00B46D60"/>
    <w:rsid w:val="00B47249"/>
    <w:rsid w:val="00B47546"/>
    <w:rsid w:val="00B475BF"/>
    <w:rsid w:val="00B47906"/>
    <w:rsid w:val="00B47A2A"/>
    <w:rsid w:val="00B47B24"/>
    <w:rsid w:val="00B47BEA"/>
    <w:rsid w:val="00B50457"/>
    <w:rsid w:val="00B5089F"/>
    <w:rsid w:val="00B50CFF"/>
    <w:rsid w:val="00B50D7E"/>
    <w:rsid w:val="00B50E4D"/>
    <w:rsid w:val="00B50EBB"/>
    <w:rsid w:val="00B51649"/>
    <w:rsid w:val="00B52887"/>
    <w:rsid w:val="00B5388F"/>
    <w:rsid w:val="00B53C5F"/>
    <w:rsid w:val="00B53C86"/>
    <w:rsid w:val="00B546A4"/>
    <w:rsid w:val="00B5477A"/>
    <w:rsid w:val="00B54C7F"/>
    <w:rsid w:val="00B5531D"/>
    <w:rsid w:val="00B55401"/>
    <w:rsid w:val="00B557F6"/>
    <w:rsid w:val="00B55D33"/>
    <w:rsid w:val="00B55F8B"/>
    <w:rsid w:val="00B56E87"/>
    <w:rsid w:val="00B56F0F"/>
    <w:rsid w:val="00B57B19"/>
    <w:rsid w:val="00B57BA9"/>
    <w:rsid w:val="00B60640"/>
    <w:rsid w:val="00B60822"/>
    <w:rsid w:val="00B60D9D"/>
    <w:rsid w:val="00B61050"/>
    <w:rsid w:val="00B61ACC"/>
    <w:rsid w:val="00B621C7"/>
    <w:rsid w:val="00B6288A"/>
    <w:rsid w:val="00B62B8A"/>
    <w:rsid w:val="00B63A3C"/>
    <w:rsid w:val="00B63F9F"/>
    <w:rsid w:val="00B640A4"/>
    <w:rsid w:val="00B643A4"/>
    <w:rsid w:val="00B64EE8"/>
    <w:rsid w:val="00B65FCD"/>
    <w:rsid w:val="00B66413"/>
    <w:rsid w:val="00B669A1"/>
    <w:rsid w:val="00B66AF2"/>
    <w:rsid w:val="00B66E2F"/>
    <w:rsid w:val="00B701E8"/>
    <w:rsid w:val="00B7078D"/>
    <w:rsid w:val="00B709D5"/>
    <w:rsid w:val="00B710B7"/>
    <w:rsid w:val="00B7118F"/>
    <w:rsid w:val="00B719A1"/>
    <w:rsid w:val="00B71AB3"/>
    <w:rsid w:val="00B71DCE"/>
    <w:rsid w:val="00B71F6E"/>
    <w:rsid w:val="00B725BA"/>
    <w:rsid w:val="00B72794"/>
    <w:rsid w:val="00B729B5"/>
    <w:rsid w:val="00B72CB4"/>
    <w:rsid w:val="00B72DD2"/>
    <w:rsid w:val="00B73134"/>
    <w:rsid w:val="00B73246"/>
    <w:rsid w:val="00B737B2"/>
    <w:rsid w:val="00B7390E"/>
    <w:rsid w:val="00B7402B"/>
    <w:rsid w:val="00B74903"/>
    <w:rsid w:val="00B7499C"/>
    <w:rsid w:val="00B74B57"/>
    <w:rsid w:val="00B7539F"/>
    <w:rsid w:val="00B753F8"/>
    <w:rsid w:val="00B757D8"/>
    <w:rsid w:val="00B75A45"/>
    <w:rsid w:val="00B75B6F"/>
    <w:rsid w:val="00B75C3A"/>
    <w:rsid w:val="00B75CAF"/>
    <w:rsid w:val="00B75CBC"/>
    <w:rsid w:val="00B75E63"/>
    <w:rsid w:val="00B76143"/>
    <w:rsid w:val="00B767F0"/>
    <w:rsid w:val="00B76BB0"/>
    <w:rsid w:val="00B76C53"/>
    <w:rsid w:val="00B76C59"/>
    <w:rsid w:val="00B77459"/>
    <w:rsid w:val="00B775E5"/>
    <w:rsid w:val="00B7788D"/>
    <w:rsid w:val="00B77C31"/>
    <w:rsid w:val="00B77C3C"/>
    <w:rsid w:val="00B77F6D"/>
    <w:rsid w:val="00B77FD4"/>
    <w:rsid w:val="00B80223"/>
    <w:rsid w:val="00B80389"/>
    <w:rsid w:val="00B80844"/>
    <w:rsid w:val="00B80F6A"/>
    <w:rsid w:val="00B810E6"/>
    <w:rsid w:val="00B811CE"/>
    <w:rsid w:val="00B817A8"/>
    <w:rsid w:val="00B81B5F"/>
    <w:rsid w:val="00B81D38"/>
    <w:rsid w:val="00B82334"/>
    <w:rsid w:val="00B825D7"/>
    <w:rsid w:val="00B82880"/>
    <w:rsid w:val="00B82DDF"/>
    <w:rsid w:val="00B838E7"/>
    <w:rsid w:val="00B83AB2"/>
    <w:rsid w:val="00B83C9A"/>
    <w:rsid w:val="00B84705"/>
    <w:rsid w:val="00B849CD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C21"/>
    <w:rsid w:val="00B86F57"/>
    <w:rsid w:val="00B873E9"/>
    <w:rsid w:val="00B87839"/>
    <w:rsid w:val="00B87CA9"/>
    <w:rsid w:val="00B87D47"/>
    <w:rsid w:val="00B9066A"/>
    <w:rsid w:val="00B90737"/>
    <w:rsid w:val="00B90DC4"/>
    <w:rsid w:val="00B91126"/>
    <w:rsid w:val="00B9154E"/>
    <w:rsid w:val="00B915F3"/>
    <w:rsid w:val="00B91964"/>
    <w:rsid w:val="00B91A57"/>
    <w:rsid w:val="00B92020"/>
    <w:rsid w:val="00B926C3"/>
    <w:rsid w:val="00B929E3"/>
    <w:rsid w:val="00B932D8"/>
    <w:rsid w:val="00B935DA"/>
    <w:rsid w:val="00B94029"/>
    <w:rsid w:val="00B9436F"/>
    <w:rsid w:val="00B94F44"/>
    <w:rsid w:val="00B94F91"/>
    <w:rsid w:val="00B9552C"/>
    <w:rsid w:val="00B95AC7"/>
    <w:rsid w:val="00B95B39"/>
    <w:rsid w:val="00B95B96"/>
    <w:rsid w:val="00B96338"/>
    <w:rsid w:val="00B967C1"/>
    <w:rsid w:val="00B96946"/>
    <w:rsid w:val="00BA0788"/>
    <w:rsid w:val="00BA0963"/>
    <w:rsid w:val="00BA0A58"/>
    <w:rsid w:val="00BA0AB5"/>
    <w:rsid w:val="00BA0DB3"/>
    <w:rsid w:val="00BA173D"/>
    <w:rsid w:val="00BA1A55"/>
    <w:rsid w:val="00BA1D70"/>
    <w:rsid w:val="00BA20A9"/>
    <w:rsid w:val="00BA2330"/>
    <w:rsid w:val="00BA24B1"/>
    <w:rsid w:val="00BA2A73"/>
    <w:rsid w:val="00BA2ADE"/>
    <w:rsid w:val="00BA2D58"/>
    <w:rsid w:val="00BA33D5"/>
    <w:rsid w:val="00BA3639"/>
    <w:rsid w:val="00BA38ED"/>
    <w:rsid w:val="00BA3AB4"/>
    <w:rsid w:val="00BA3B2B"/>
    <w:rsid w:val="00BA426B"/>
    <w:rsid w:val="00BA451E"/>
    <w:rsid w:val="00BA4A92"/>
    <w:rsid w:val="00BA4B88"/>
    <w:rsid w:val="00BA4D9B"/>
    <w:rsid w:val="00BA4EA5"/>
    <w:rsid w:val="00BA569B"/>
    <w:rsid w:val="00BA5859"/>
    <w:rsid w:val="00BA59F2"/>
    <w:rsid w:val="00BA5FE8"/>
    <w:rsid w:val="00BA6514"/>
    <w:rsid w:val="00BA6AD7"/>
    <w:rsid w:val="00BA6B06"/>
    <w:rsid w:val="00BA6CBA"/>
    <w:rsid w:val="00BA6E01"/>
    <w:rsid w:val="00BA7813"/>
    <w:rsid w:val="00BA78DD"/>
    <w:rsid w:val="00BA7A8F"/>
    <w:rsid w:val="00BA7D42"/>
    <w:rsid w:val="00BB0288"/>
    <w:rsid w:val="00BB02C1"/>
    <w:rsid w:val="00BB07E0"/>
    <w:rsid w:val="00BB0A3C"/>
    <w:rsid w:val="00BB0AFA"/>
    <w:rsid w:val="00BB0B4C"/>
    <w:rsid w:val="00BB0E66"/>
    <w:rsid w:val="00BB0F66"/>
    <w:rsid w:val="00BB0FB1"/>
    <w:rsid w:val="00BB1287"/>
    <w:rsid w:val="00BB15AC"/>
    <w:rsid w:val="00BB1795"/>
    <w:rsid w:val="00BB1A3A"/>
    <w:rsid w:val="00BB1BB2"/>
    <w:rsid w:val="00BB1C8F"/>
    <w:rsid w:val="00BB1DE2"/>
    <w:rsid w:val="00BB1EB2"/>
    <w:rsid w:val="00BB203E"/>
    <w:rsid w:val="00BB20D7"/>
    <w:rsid w:val="00BB2125"/>
    <w:rsid w:val="00BB237F"/>
    <w:rsid w:val="00BB25B5"/>
    <w:rsid w:val="00BB2766"/>
    <w:rsid w:val="00BB2831"/>
    <w:rsid w:val="00BB378B"/>
    <w:rsid w:val="00BB41BD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B6F"/>
    <w:rsid w:val="00BB5D15"/>
    <w:rsid w:val="00BB6488"/>
    <w:rsid w:val="00BB688B"/>
    <w:rsid w:val="00BB6ABA"/>
    <w:rsid w:val="00BB6CDA"/>
    <w:rsid w:val="00BB6FF8"/>
    <w:rsid w:val="00BB70A6"/>
    <w:rsid w:val="00BB731F"/>
    <w:rsid w:val="00BB790E"/>
    <w:rsid w:val="00BC004B"/>
    <w:rsid w:val="00BC0210"/>
    <w:rsid w:val="00BC0294"/>
    <w:rsid w:val="00BC040C"/>
    <w:rsid w:val="00BC04C4"/>
    <w:rsid w:val="00BC0EF9"/>
    <w:rsid w:val="00BC1120"/>
    <w:rsid w:val="00BC193B"/>
    <w:rsid w:val="00BC1A59"/>
    <w:rsid w:val="00BC1C75"/>
    <w:rsid w:val="00BC1CD9"/>
    <w:rsid w:val="00BC2500"/>
    <w:rsid w:val="00BC2740"/>
    <w:rsid w:val="00BC2AF6"/>
    <w:rsid w:val="00BC2B4B"/>
    <w:rsid w:val="00BC2C7A"/>
    <w:rsid w:val="00BC2E19"/>
    <w:rsid w:val="00BC3160"/>
    <w:rsid w:val="00BC3389"/>
    <w:rsid w:val="00BC3414"/>
    <w:rsid w:val="00BC3944"/>
    <w:rsid w:val="00BC3D6F"/>
    <w:rsid w:val="00BC40CF"/>
    <w:rsid w:val="00BC4165"/>
    <w:rsid w:val="00BC4195"/>
    <w:rsid w:val="00BC482A"/>
    <w:rsid w:val="00BC499B"/>
    <w:rsid w:val="00BC4FCB"/>
    <w:rsid w:val="00BC503B"/>
    <w:rsid w:val="00BC5128"/>
    <w:rsid w:val="00BC5437"/>
    <w:rsid w:val="00BC56C4"/>
    <w:rsid w:val="00BC5967"/>
    <w:rsid w:val="00BC5B04"/>
    <w:rsid w:val="00BC5C29"/>
    <w:rsid w:val="00BC6240"/>
    <w:rsid w:val="00BC6329"/>
    <w:rsid w:val="00BC67B4"/>
    <w:rsid w:val="00BC6C23"/>
    <w:rsid w:val="00BC6E31"/>
    <w:rsid w:val="00BC708E"/>
    <w:rsid w:val="00BC72A6"/>
    <w:rsid w:val="00BC7330"/>
    <w:rsid w:val="00BC7B55"/>
    <w:rsid w:val="00BC7E8D"/>
    <w:rsid w:val="00BD033B"/>
    <w:rsid w:val="00BD0538"/>
    <w:rsid w:val="00BD075C"/>
    <w:rsid w:val="00BD0819"/>
    <w:rsid w:val="00BD0D0F"/>
    <w:rsid w:val="00BD15AC"/>
    <w:rsid w:val="00BD15E1"/>
    <w:rsid w:val="00BD1999"/>
    <w:rsid w:val="00BD1C11"/>
    <w:rsid w:val="00BD2216"/>
    <w:rsid w:val="00BD23A4"/>
    <w:rsid w:val="00BD2A90"/>
    <w:rsid w:val="00BD2B60"/>
    <w:rsid w:val="00BD34FA"/>
    <w:rsid w:val="00BD3B82"/>
    <w:rsid w:val="00BD3D67"/>
    <w:rsid w:val="00BD3E89"/>
    <w:rsid w:val="00BD429C"/>
    <w:rsid w:val="00BD447E"/>
    <w:rsid w:val="00BD46E1"/>
    <w:rsid w:val="00BD4C79"/>
    <w:rsid w:val="00BD569B"/>
    <w:rsid w:val="00BD5CC8"/>
    <w:rsid w:val="00BD5DD1"/>
    <w:rsid w:val="00BD6306"/>
    <w:rsid w:val="00BD63FC"/>
    <w:rsid w:val="00BD67B2"/>
    <w:rsid w:val="00BD6A40"/>
    <w:rsid w:val="00BD6CD0"/>
    <w:rsid w:val="00BD6D2C"/>
    <w:rsid w:val="00BD6D94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0F1D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1DC"/>
    <w:rsid w:val="00BE27B6"/>
    <w:rsid w:val="00BE30EA"/>
    <w:rsid w:val="00BE321C"/>
    <w:rsid w:val="00BE33AA"/>
    <w:rsid w:val="00BE34CE"/>
    <w:rsid w:val="00BE35D2"/>
    <w:rsid w:val="00BE3A41"/>
    <w:rsid w:val="00BE4927"/>
    <w:rsid w:val="00BE4B8D"/>
    <w:rsid w:val="00BE4CCB"/>
    <w:rsid w:val="00BE5111"/>
    <w:rsid w:val="00BE597B"/>
    <w:rsid w:val="00BE5AC5"/>
    <w:rsid w:val="00BE5BC0"/>
    <w:rsid w:val="00BE5C19"/>
    <w:rsid w:val="00BE5F49"/>
    <w:rsid w:val="00BE6232"/>
    <w:rsid w:val="00BE636E"/>
    <w:rsid w:val="00BE6432"/>
    <w:rsid w:val="00BE6999"/>
    <w:rsid w:val="00BE69FC"/>
    <w:rsid w:val="00BE6A1F"/>
    <w:rsid w:val="00BE6C5E"/>
    <w:rsid w:val="00BE6DC7"/>
    <w:rsid w:val="00BE70F0"/>
    <w:rsid w:val="00BE7582"/>
    <w:rsid w:val="00BE7EC6"/>
    <w:rsid w:val="00BE7FAB"/>
    <w:rsid w:val="00BF02AD"/>
    <w:rsid w:val="00BF030A"/>
    <w:rsid w:val="00BF06D6"/>
    <w:rsid w:val="00BF0CDB"/>
    <w:rsid w:val="00BF129F"/>
    <w:rsid w:val="00BF1E90"/>
    <w:rsid w:val="00BF2217"/>
    <w:rsid w:val="00BF2D55"/>
    <w:rsid w:val="00BF2E9F"/>
    <w:rsid w:val="00BF33A3"/>
    <w:rsid w:val="00BF3413"/>
    <w:rsid w:val="00BF3561"/>
    <w:rsid w:val="00BF397C"/>
    <w:rsid w:val="00BF3CCB"/>
    <w:rsid w:val="00BF41AD"/>
    <w:rsid w:val="00BF461D"/>
    <w:rsid w:val="00BF4747"/>
    <w:rsid w:val="00BF4D06"/>
    <w:rsid w:val="00BF4F1D"/>
    <w:rsid w:val="00BF4F95"/>
    <w:rsid w:val="00BF5143"/>
    <w:rsid w:val="00BF51AB"/>
    <w:rsid w:val="00BF54B0"/>
    <w:rsid w:val="00BF5543"/>
    <w:rsid w:val="00BF5D7C"/>
    <w:rsid w:val="00BF5E85"/>
    <w:rsid w:val="00BF6027"/>
    <w:rsid w:val="00BF6777"/>
    <w:rsid w:val="00BF6B39"/>
    <w:rsid w:val="00BF72BE"/>
    <w:rsid w:val="00BF75F2"/>
    <w:rsid w:val="00BF7793"/>
    <w:rsid w:val="00BF780D"/>
    <w:rsid w:val="00BF7C47"/>
    <w:rsid w:val="00BF7C50"/>
    <w:rsid w:val="00C006CD"/>
    <w:rsid w:val="00C00CD9"/>
    <w:rsid w:val="00C010AF"/>
    <w:rsid w:val="00C0118F"/>
    <w:rsid w:val="00C02756"/>
    <w:rsid w:val="00C02A13"/>
    <w:rsid w:val="00C0305B"/>
    <w:rsid w:val="00C03215"/>
    <w:rsid w:val="00C03347"/>
    <w:rsid w:val="00C03384"/>
    <w:rsid w:val="00C03610"/>
    <w:rsid w:val="00C0363B"/>
    <w:rsid w:val="00C037D0"/>
    <w:rsid w:val="00C03E12"/>
    <w:rsid w:val="00C04491"/>
    <w:rsid w:val="00C04C82"/>
    <w:rsid w:val="00C057EA"/>
    <w:rsid w:val="00C05A89"/>
    <w:rsid w:val="00C05C6D"/>
    <w:rsid w:val="00C05FBC"/>
    <w:rsid w:val="00C065B3"/>
    <w:rsid w:val="00C07174"/>
    <w:rsid w:val="00C07584"/>
    <w:rsid w:val="00C07729"/>
    <w:rsid w:val="00C07842"/>
    <w:rsid w:val="00C07CAC"/>
    <w:rsid w:val="00C07DEE"/>
    <w:rsid w:val="00C10453"/>
    <w:rsid w:val="00C10622"/>
    <w:rsid w:val="00C10870"/>
    <w:rsid w:val="00C10872"/>
    <w:rsid w:val="00C10989"/>
    <w:rsid w:val="00C11431"/>
    <w:rsid w:val="00C11557"/>
    <w:rsid w:val="00C11B10"/>
    <w:rsid w:val="00C11B92"/>
    <w:rsid w:val="00C129D4"/>
    <w:rsid w:val="00C12CAB"/>
    <w:rsid w:val="00C13779"/>
    <w:rsid w:val="00C1395F"/>
    <w:rsid w:val="00C13BC3"/>
    <w:rsid w:val="00C13EDB"/>
    <w:rsid w:val="00C13F4E"/>
    <w:rsid w:val="00C141D8"/>
    <w:rsid w:val="00C148D1"/>
    <w:rsid w:val="00C14CAB"/>
    <w:rsid w:val="00C15315"/>
    <w:rsid w:val="00C153C2"/>
    <w:rsid w:val="00C15BF9"/>
    <w:rsid w:val="00C15DF3"/>
    <w:rsid w:val="00C160C4"/>
    <w:rsid w:val="00C16208"/>
    <w:rsid w:val="00C1640F"/>
    <w:rsid w:val="00C1698A"/>
    <w:rsid w:val="00C16DB2"/>
    <w:rsid w:val="00C16E53"/>
    <w:rsid w:val="00C16EA3"/>
    <w:rsid w:val="00C17200"/>
    <w:rsid w:val="00C174FD"/>
    <w:rsid w:val="00C1771F"/>
    <w:rsid w:val="00C177C3"/>
    <w:rsid w:val="00C17ACD"/>
    <w:rsid w:val="00C21EE4"/>
    <w:rsid w:val="00C21F64"/>
    <w:rsid w:val="00C2200A"/>
    <w:rsid w:val="00C221E1"/>
    <w:rsid w:val="00C222C7"/>
    <w:rsid w:val="00C22C31"/>
    <w:rsid w:val="00C237C7"/>
    <w:rsid w:val="00C242BF"/>
    <w:rsid w:val="00C24425"/>
    <w:rsid w:val="00C24561"/>
    <w:rsid w:val="00C24609"/>
    <w:rsid w:val="00C24C57"/>
    <w:rsid w:val="00C25D60"/>
    <w:rsid w:val="00C26896"/>
    <w:rsid w:val="00C268B2"/>
    <w:rsid w:val="00C26A59"/>
    <w:rsid w:val="00C26D3C"/>
    <w:rsid w:val="00C27E29"/>
    <w:rsid w:val="00C301D2"/>
    <w:rsid w:val="00C3058E"/>
    <w:rsid w:val="00C30617"/>
    <w:rsid w:val="00C30628"/>
    <w:rsid w:val="00C307CD"/>
    <w:rsid w:val="00C30C05"/>
    <w:rsid w:val="00C30C3A"/>
    <w:rsid w:val="00C30F34"/>
    <w:rsid w:val="00C3129E"/>
    <w:rsid w:val="00C3143B"/>
    <w:rsid w:val="00C31728"/>
    <w:rsid w:val="00C31905"/>
    <w:rsid w:val="00C31BEA"/>
    <w:rsid w:val="00C31D64"/>
    <w:rsid w:val="00C31E57"/>
    <w:rsid w:val="00C31F1F"/>
    <w:rsid w:val="00C3234B"/>
    <w:rsid w:val="00C32824"/>
    <w:rsid w:val="00C32D9E"/>
    <w:rsid w:val="00C33311"/>
    <w:rsid w:val="00C33856"/>
    <w:rsid w:val="00C338C5"/>
    <w:rsid w:val="00C33D17"/>
    <w:rsid w:val="00C33D30"/>
    <w:rsid w:val="00C33FBC"/>
    <w:rsid w:val="00C34008"/>
    <w:rsid w:val="00C345A8"/>
    <w:rsid w:val="00C3464C"/>
    <w:rsid w:val="00C347D3"/>
    <w:rsid w:val="00C34A24"/>
    <w:rsid w:val="00C35150"/>
    <w:rsid w:val="00C35439"/>
    <w:rsid w:val="00C35993"/>
    <w:rsid w:val="00C362D8"/>
    <w:rsid w:val="00C363A2"/>
    <w:rsid w:val="00C363ED"/>
    <w:rsid w:val="00C36692"/>
    <w:rsid w:val="00C369C2"/>
    <w:rsid w:val="00C36AB8"/>
    <w:rsid w:val="00C37796"/>
    <w:rsid w:val="00C37813"/>
    <w:rsid w:val="00C37A73"/>
    <w:rsid w:val="00C37ADB"/>
    <w:rsid w:val="00C409AF"/>
    <w:rsid w:val="00C409DB"/>
    <w:rsid w:val="00C40B4F"/>
    <w:rsid w:val="00C40D84"/>
    <w:rsid w:val="00C40FEF"/>
    <w:rsid w:val="00C41155"/>
    <w:rsid w:val="00C4138A"/>
    <w:rsid w:val="00C41769"/>
    <w:rsid w:val="00C41772"/>
    <w:rsid w:val="00C41A58"/>
    <w:rsid w:val="00C41C19"/>
    <w:rsid w:val="00C41E55"/>
    <w:rsid w:val="00C41EBB"/>
    <w:rsid w:val="00C422B7"/>
    <w:rsid w:val="00C423F5"/>
    <w:rsid w:val="00C42C2F"/>
    <w:rsid w:val="00C42F2D"/>
    <w:rsid w:val="00C430D1"/>
    <w:rsid w:val="00C43838"/>
    <w:rsid w:val="00C43CC6"/>
    <w:rsid w:val="00C43CCF"/>
    <w:rsid w:val="00C43CE0"/>
    <w:rsid w:val="00C44260"/>
    <w:rsid w:val="00C4428A"/>
    <w:rsid w:val="00C443DF"/>
    <w:rsid w:val="00C448A5"/>
    <w:rsid w:val="00C449B2"/>
    <w:rsid w:val="00C449DB"/>
    <w:rsid w:val="00C44A7A"/>
    <w:rsid w:val="00C454C3"/>
    <w:rsid w:val="00C454F3"/>
    <w:rsid w:val="00C459B6"/>
    <w:rsid w:val="00C45A49"/>
    <w:rsid w:val="00C45BBE"/>
    <w:rsid w:val="00C45C20"/>
    <w:rsid w:val="00C45C85"/>
    <w:rsid w:val="00C460D1"/>
    <w:rsid w:val="00C46B25"/>
    <w:rsid w:val="00C46E60"/>
    <w:rsid w:val="00C46ECB"/>
    <w:rsid w:val="00C4713B"/>
    <w:rsid w:val="00C47538"/>
    <w:rsid w:val="00C479DD"/>
    <w:rsid w:val="00C50142"/>
    <w:rsid w:val="00C5033A"/>
    <w:rsid w:val="00C50882"/>
    <w:rsid w:val="00C50E4D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35F"/>
    <w:rsid w:val="00C544DE"/>
    <w:rsid w:val="00C54615"/>
    <w:rsid w:val="00C54DB1"/>
    <w:rsid w:val="00C54F2C"/>
    <w:rsid w:val="00C55083"/>
    <w:rsid w:val="00C55863"/>
    <w:rsid w:val="00C558D0"/>
    <w:rsid w:val="00C55C16"/>
    <w:rsid w:val="00C55E5E"/>
    <w:rsid w:val="00C55F29"/>
    <w:rsid w:val="00C55F91"/>
    <w:rsid w:val="00C56D0B"/>
    <w:rsid w:val="00C572D3"/>
    <w:rsid w:val="00C57515"/>
    <w:rsid w:val="00C57C64"/>
    <w:rsid w:val="00C57CAF"/>
    <w:rsid w:val="00C57CF6"/>
    <w:rsid w:val="00C57ECE"/>
    <w:rsid w:val="00C6000A"/>
    <w:rsid w:val="00C6073B"/>
    <w:rsid w:val="00C607E3"/>
    <w:rsid w:val="00C60986"/>
    <w:rsid w:val="00C6099A"/>
    <w:rsid w:val="00C60B0B"/>
    <w:rsid w:val="00C60D36"/>
    <w:rsid w:val="00C613D3"/>
    <w:rsid w:val="00C619FD"/>
    <w:rsid w:val="00C61B84"/>
    <w:rsid w:val="00C61C39"/>
    <w:rsid w:val="00C61F81"/>
    <w:rsid w:val="00C622E9"/>
    <w:rsid w:val="00C6295B"/>
    <w:rsid w:val="00C62A9B"/>
    <w:rsid w:val="00C633D2"/>
    <w:rsid w:val="00C63457"/>
    <w:rsid w:val="00C6390B"/>
    <w:rsid w:val="00C63C13"/>
    <w:rsid w:val="00C642F7"/>
    <w:rsid w:val="00C643AE"/>
    <w:rsid w:val="00C644E6"/>
    <w:rsid w:val="00C64655"/>
    <w:rsid w:val="00C64900"/>
    <w:rsid w:val="00C64B93"/>
    <w:rsid w:val="00C6512F"/>
    <w:rsid w:val="00C652F5"/>
    <w:rsid w:val="00C65565"/>
    <w:rsid w:val="00C65766"/>
    <w:rsid w:val="00C65907"/>
    <w:rsid w:val="00C65B81"/>
    <w:rsid w:val="00C65F24"/>
    <w:rsid w:val="00C661E8"/>
    <w:rsid w:val="00C66939"/>
    <w:rsid w:val="00C669C9"/>
    <w:rsid w:val="00C66A74"/>
    <w:rsid w:val="00C66BFE"/>
    <w:rsid w:val="00C671BE"/>
    <w:rsid w:val="00C6770E"/>
    <w:rsid w:val="00C677C7"/>
    <w:rsid w:val="00C70343"/>
    <w:rsid w:val="00C70635"/>
    <w:rsid w:val="00C71560"/>
    <w:rsid w:val="00C7189F"/>
    <w:rsid w:val="00C71D70"/>
    <w:rsid w:val="00C71F19"/>
    <w:rsid w:val="00C72431"/>
    <w:rsid w:val="00C7245A"/>
    <w:rsid w:val="00C7260A"/>
    <w:rsid w:val="00C72712"/>
    <w:rsid w:val="00C727FD"/>
    <w:rsid w:val="00C72E60"/>
    <w:rsid w:val="00C72F6C"/>
    <w:rsid w:val="00C72FDE"/>
    <w:rsid w:val="00C7340B"/>
    <w:rsid w:val="00C73468"/>
    <w:rsid w:val="00C734DF"/>
    <w:rsid w:val="00C73790"/>
    <w:rsid w:val="00C73A3B"/>
    <w:rsid w:val="00C73A8F"/>
    <w:rsid w:val="00C7400D"/>
    <w:rsid w:val="00C742DA"/>
    <w:rsid w:val="00C74900"/>
    <w:rsid w:val="00C74F8F"/>
    <w:rsid w:val="00C7508B"/>
    <w:rsid w:val="00C75F04"/>
    <w:rsid w:val="00C77510"/>
    <w:rsid w:val="00C779DA"/>
    <w:rsid w:val="00C77EED"/>
    <w:rsid w:val="00C80115"/>
    <w:rsid w:val="00C80FEC"/>
    <w:rsid w:val="00C81393"/>
    <w:rsid w:val="00C8173D"/>
    <w:rsid w:val="00C81CBE"/>
    <w:rsid w:val="00C81E24"/>
    <w:rsid w:val="00C82606"/>
    <w:rsid w:val="00C82B86"/>
    <w:rsid w:val="00C82C8A"/>
    <w:rsid w:val="00C82D37"/>
    <w:rsid w:val="00C82E65"/>
    <w:rsid w:val="00C82FA3"/>
    <w:rsid w:val="00C8307A"/>
    <w:rsid w:val="00C832F4"/>
    <w:rsid w:val="00C83855"/>
    <w:rsid w:val="00C83AC6"/>
    <w:rsid w:val="00C83D8B"/>
    <w:rsid w:val="00C83FDD"/>
    <w:rsid w:val="00C8434E"/>
    <w:rsid w:val="00C84B07"/>
    <w:rsid w:val="00C84FB8"/>
    <w:rsid w:val="00C850A7"/>
    <w:rsid w:val="00C850FC"/>
    <w:rsid w:val="00C85299"/>
    <w:rsid w:val="00C854E2"/>
    <w:rsid w:val="00C85518"/>
    <w:rsid w:val="00C8552C"/>
    <w:rsid w:val="00C85AE5"/>
    <w:rsid w:val="00C85B18"/>
    <w:rsid w:val="00C85E9C"/>
    <w:rsid w:val="00C85F28"/>
    <w:rsid w:val="00C8633B"/>
    <w:rsid w:val="00C865AF"/>
    <w:rsid w:val="00C86F06"/>
    <w:rsid w:val="00C86FD7"/>
    <w:rsid w:val="00C8701D"/>
    <w:rsid w:val="00C870D3"/>
    <w:rsid w:val="00C87308"/>
    <w:rsid w:val="00C875DB"/>
    <w:rsid w:val="00C87A2A"/>
    <w:rsid w:val="00C87D7D"/>
    <w:rsid w:val="00C87E53"/>
    <w:rsid w:val="00C87EDF"/>
    <w:rsid w:val="00C90EBE"/>
    <w:rsid w:val="00C91206"/>
    <w:rsid w:val="00C916B2"/>
    <w:rsid w:val="00C91860"/>
    <w:rsid w:val="00C918B3"/>
    <w:rsid w:val="00C91D65"/>
    <w:rsid w:val="00C92231"/>
    <w:rsid w:val="00C923DA"/>
    <w:rsid w:val="00C924F1"/>
    <w:rsid w:val="00C92E98"/>
    <w:rsid w:val="00C92FFD"/>
    <w:rsid w:val="00C931A1"/>
    <w:rsid w:val="00C931E2"/>
    <w:rsid w:val="00C93422"/>
    <w:rsid w:val="00C93586"/>
    <w:rsid w:val="00C9376E"/>
    <w:rsid w:val="00C93A8F"/>
    <w:rsid w:val="00C93E50"/>
    <w:rsid w:val="00C94374"/>
    <w:rsid w:val="00C94645"/>
    <w:rsid w:val="00C94BFA"/>
    <w:rsid w:val="00C950D1"/>
    <w:rsid w:val="00C95D44"/>
    <w:rsid w:val="00C95E17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8D"/>
    <w:rsid w:val="00CA079C"/>
    <w:rsid w:val="00CA07E8"/>
    <w:rsid w:val="00CA1265"/>
    <w:rsid w:val="00CA13CA"/>
    <w:rsid w:val="00CA18EA"/>
    <w:rsid w:val="00CA1CD8"/>
    <w:rsid w:val="00CA1DF7"/>
    <w:rsid w:val="00CA1F4E"/>
    <w:rsid w:val="00CA2C83"/>
    <w:rsid w:val="00CA2E55"/>
    <w:rsid w:val="00CA31ED"/>
    <w:rsid w:val="00CA38B1"/>
    <w:rsid w:val="00CA398A"/>
    <w:rsid w:val="00CA3BB4"/>
    <w:rsid w:val="00CA42F8"/>
    <w:rsid w:val="00CA4938"/>
    <w:rsid w:val="00CA5826"/>
    <w:rsid w:val="00CA63B6"/>
    <w:rsid w:val="00CA65BD"/>
    <w:rsid w:val="00CA7068"/>
    <w:rsid w:val="00CA7208"/>
    <w:rsid w:val="00CA7863"/>
    <w:rsid w:val="00CA7AC4"/>
    <w:rsid w:val="00CA7D74"/>
    <w:rsid w:val="00CA7F5B"/>
    <w:rsid w:val="00CB0084"/>
    <w:rsid w:val="00CB00D4"/>
    <w:rsid w:val="00CB0473"/>
    <w:rsid w:val="00CB0A9D"/>
    <w:rsid w:val="00CB0B03"/>
    <w:rsid w:val="00CB14FD"/>
    <w:rsid w:val="00CB19C7"/>
    <w:rsid w:val="00CB1D34"/>
    <w:rsid w:val="00CB262C"/>
    <w:rsid w:val="00CB2875"/>
    <w:rsid w:val="00CB2A80"/>
    <w:rsid w:val="00CB2CB0"/>
    <w:rsid w:val="00CB2CF4"/>
    <w:rsid w:val="00CB31D8"/>
    <w:rsid w:val="00CB3603"/>
    <w:rsid w:val="00CB391B"/>
    <w:rsid w:val="00CB3C29"/>
    <w:rsid w:val="00CB3F94"/>
    <w:rsid w:val="00CB40EF"/>
    <w:rsid w:val="00CB419C"/>
    <w:rsid w:val="00CB44AE"/>
    <w:rsid w:val="00CB47DE"/>
    <w:rsid w:val="00CB4B29"/>
    <w:rsid w:val="00CB5040"/>
    <w:rsid w:val="00CB51A6"/>
    <w:rsid w:val="00CB555B"/>
    <w:rsid w:val="00CB5F37"/>
    <w:rsid w:val="00CB6164"/>
    <w:rsid w:val="00CB646B"/>
    <w:rsid w:val="00CB67A0"/>
    <w:rsid w:val="00CB67E7"/>
    <w:rsid w:val="00CB6BBD"/>
    <w:rsid w:val="00CB6C5C"/>
    <w:rsid w:val="00CB75DE"/>
    <w:rsid w:val="00CB77DD"/>
    <w:rsid w:val="00CB7A72"/>
    <w:rsid w:val="00CC0113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D0B"/>
    <w:rsid w:val="00CC5E1A"/>
    <w:rsid w:val="00CC6065"/>
    <w:rsid w:val="00CC6216"/>
    <w:rsid w:val="00CC66FD"/>
    <w:rsid w:val="00CC69D2"/>
    <w:rsid w:val="00CC74FC"/>
    <w:rsid w:val="00CC7970"/>
    <w:rsid w:val="00CC7E5B"/>
    <w:rsid w:val="00CC7FCC"/>
    <w:rsid w:val="00CC7FE3"/>
    <w:rsid w:val="00CD0209"/>
    <w:rsid w:val="00CD04A7"/>
    <w:rsid w:val="00CD05D2"/>
    <w:rsid w:val="00CD05E5"/>
    <w:rsid w:val="00CD06A4"/>
    <w:rsid w:val="00CD08F1"/>
    <w:rsid w:val="00CD0BEE"/>
    <w:rsid w:val="00CD0BF8"/>
    <w:rsid w:val="00CD0E3F"/>
    <w:rsid w:val="00CD1676"/>
    <w:rsid w:val="00CD19A8"/>
    <w:rsid w:val="00CD23CA"/>
    <w:rsid w:val="00CD2713"/>
    <w:rsid w:val="00CD2734"/>
    <w:rsid w:val="00CD2819"/>
    <w:rsid w:val="00CD2932"/>
    <w:rsid w:val="00CD2AD4"/>
    <w:rsid w:val="00CD2B51"/>
    <w:rsid w:val="00CD31E6"/>
    <w:rsid w:val="00CD385E"/>
    <w:rsid w:val="00CD3B1A"/>
    <w:rsid w:val="00CD3F09"/>
    <w:rsid w:val="00CD3F4E"/>
    <w:rsid w:val="00CD4AB9"/>
    <w:rsid w:val="00CD5135"/>
    <w:rsid w:val="00CD5A12"/>
    <w:rsid w:val="00CD5FF4"/>
    <w:rsid w:val="00CD63EC"/>
    <w:rsid w:val="00CD6A3A"/>
    <w:rsid w:val="00CD6E80"/>
    <w:rsid w:val="00CD7333"/>
    <w:rsid w:val="00CD7460"/>
    <w:rsid w:val="00CD746B"/>
    <w:rsid w:val="00CD7B4D"/>
    <w:rsid w:val="00CD7C9A"/>
    <w:rsid w:val="00CD7D4B"/>
    <w:rsid w:val="00CD7FBA"/>
    <w:rsid w:val="00CE0223"/>
    <w:rsid w:val="00CE05BF"/>
    <w:rsid w:val="00CE05FA"/>
    <w:rsid w:val="00CE09C0"/>
    <w:rsid w:val="00CE155B"/>
    <w:rsid w:val="00CE1834"/>
    <w:rsid w:val="00CE1C59"/>
    <w:rsid w:val="00CE1CFF"/>
    <w:rsid w:val="00CE2087"/>
    <w:rsid w:val="00CE2635"/>
    <w:rsid w:val="00CE27C9"/>
    <w:rsid w:val="00CE2BFB"/>
    <w:rsid w:val="00CE2CD1"/>
    <w:rsid w:val="00CE2F95"/>
    <w:rsid w:val="00CE3184"/>
    <w:rsid w:val="00CE33AE"/>
    <w:rsid w:val="00CE3506"/>
    <w:rsid w:val="00CE3589"/>
    <w:rsid w:val="00CE399B"/>
    <w:rsid w:val="00CE3E79"/>
    <w:rsid w:val="00CE4118"/>
    <w:rsid w:val="00CE458C"/>
    <w:rsid w:val="00CE485D"/>
    <w:rsid w:val="00CE4D9B"/>
    <w:rsid w:val="00CE5971"/>
    <w:rsid w:val="00CE628E"/>
    <w:rsid w:val="00CE65C5"/>
    <w:rsid w:val="00CE68FF"/>
    <w:rsid w:val="00CE6A3A"/>
    <w:rsid w:val="00CE6B25"/>
    <w:rsid w:val="00CE6CB4"/>
    <w:rsid w:val="00CE6E70"/>
    <w:rsid w:val="00CE7070"/>
    <w:rsid w:val="00CE72D3"/>
    <w:rsid w:val="00CE7333"/>
    <w:rsid w:val="00CE7B2F"/>
    <w:rsid w:val="00CE7EE7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29A3"/>
    <w:rsid w:val="00CF2F9D"/>
    <w:rsid w:val="00CF30CE"/>
    <w:rsid w:val="00CF30F8"/>
    <w:rsid w:val="00CF31F8"/>
    <w:rsid w:val="00CF38EE"/>
    <w:rsid w:val="00CF3DBD"/>
    <w:rsid w:val="00CF3E48"/>
    <w:rsid w:val="00CF4894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268"/>
    <w:rsid w:val="00D0093D"/>
    <w:rsid w:val="00D009EE"/>
    <w:rsid w:val="00D013A9"/>
    <w:rsid w:val="00D014BC"/>
    <w:rsid w:val="00D01783"/>
    <w:rsid w:val="00D026F2"/>
    <w:rsid w:val="00D028E9"/>
    <w:rsid w:val="00D0305F"/>
    <w:rsid w:val="00D032FC"/>
    <w:rsid w:val="00D038CC"/>
    <w:rsid w:val="00D042CC"/>
    <w:rsid w:val="00D046CB"/>
    <w:rsid w:val="00D04BA3"/>
    <w:rsid w:val="00D04C0E"/>
    <w:rsid w:val="00D04EB2"/>
    <w:rsid w:val="00D055AB"/>
    <w:rsid w:val="00D05F4A"/>
    <w:rsid w:val="00D069BE"/>
    <w:rsid w:val="00D06A54"/>
    <w:rsid w:val="00D06BE4"/>
    <w:rsid w:val="00D07010"/>
    <w:rsid w:val="00D07181"/>
    <w:rsid w:val="00D077B8"/>
    <w:rsid w:val="00D07A55"/>
    <w:rsid w:val="00D07AFD"/>
    <w:rsid w:val="00D07BB0"/>
    <w:rsid w:val="00D11050"/>
    <w:rsid w:val="00D113DE"/>
    <w:rsid w:val="00D113F8"/>
    <w:rsid w:val="00D114D5"/>
    <w:rsid w:val="00D11771"/>
    <w:rsid w:val="00D11792"/>
    <w:rsid w:val="00D117CC"/>
    <w:rsid w:val="00D11A36"/>
    <w:rsid w:val="00D11E8F"/>
    <w:rsid w:val="00D11F92"/>
    <w:rsid w:val="00D1225A"/>
    <w:rsid w:val="00D125CF"/>
    <w:rsid w:val="00D1261F"/>
    <w:rsid w:val="00D126DC"/>
    <w:rsid w:val="00D128E5"/>
    <w:rsid w:val="00D12B45"/>
    <w:rsid w:val="00D12F91"/>
    <w:rsid w:val="00D13082"/>
    <w:rsid w:val="00D1311D"/>
    <w:rsid w:val="00D13346"/>
    <w:rsid w:val="00D134A5"/>
    <w:rsid w:val="00D138DC"/>
    <w:rsid w:val="00D13CE6"/>
    <w:rsid w:val="00D13D70"/>
    <w:rsid w:val="00D144E6"/>
    <w:rsid w:val="00D15644"/>
    <w:rsid w:val="00D1572D"/>
    <w:rsid w:val="00D157D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6B2B"/>
    <w:rsid w:val="00D17414"/>
    <w:rsid w:val="00D17468"/>
    <w:rsid w:val="00D176A5"/>
    <w:rsid w:val="00D17903"/>
    <w:rsid w:val="00D17926"/>
    <w:rsid w:val="00D17F4A"/>
    <w:rsid w:val="00D2038C"/>
    <w:rsid w:val="00D203D4"/>
    <w:rsid w:val="00D2090D"/>
    <w:rsid w:val="00D20A57"/>
    <w:rsid w:val="00D21D4F"/>
    <w:rsid w:val="00D220CB"/>
    <w:rsid w:val="00D22A6A"/>
    <w:rsid w:val="00D22D39"/>
    <w:rsid w:val="00D22E1E"/>
    <w:rsid w:val="00D23474"/>
    <w:rsid w:val="00D2393C"/>
    <w:rsid w:val="00D239CC"/>
    <w:rsid w:val="00D23BBB"/>
    <w:rsid w:val="00D23D65"/>
    <w:rsid w:val="00D23D72"/>
    <w:rsid w:val="00D23FA6"/>
    <w:rsid w:val="00D24493"/>
    <w:rsid w:val="00D24594"/>
    <w:rsid w:val="00D24D5B"/>
    <w:rsid w:val="00D25013"/>
    <w:rsid w:val="00D25899"/>
    <w:rsid w:val="00D26313"/>
    <w:rsid w:val="00D26738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64A"/>
    <w:rsid w:val="00D316A1"/>
    <w:rsid w:val="00D316EA"/>
    <w:rsid w:val="00D31DBE"/>
    <w:rsid w:val="00D321D4"/>
    <w:rsid w:val="00D3237D"/>
    <w:rsid w:val="00D3271C"/>
    <w:rsid w:val="00D3283F"/>
    <w:rsid w:val="00D32C22"/>
    <w:rsid w:val="00D32C28"/>
    <w:rsid w:val="00D331D2"/>
    <w:rsid w:val="00D33735"/>
    <w:rsid w:val="00D33778"/>
    <w:rsid w:val="00D338CE"/>
    <w:rsid w:val="00D33978"/>
    <w:rsid w:val="00D33DB3"/>
    <w:rsid w:val="00D34001"/>
    <w:rsid w:val="00D34294"/>
    <w:rsid w:val="00D3440F"/>
    <w:rsid w:val="00D34470"/>
    <w:rsid w:val="00D34851"/>
    <w:rsid w:val="00D35250"/>
    <w:rsid w:val="00D358F8"/>
    <w:rsid w:val="00D35D36"/>
    <w:rsid w:val="00D3735B"/>
    <w:rsid w:val="00D373BE"/>
    <w:rsid w:val="00D377B6"/>
    <w:rsid w:val="00D3790F"/>
    <w:rsid w:val="00D37B41"/>
    <w:rsid w:val="00D37F0B"/>
    <w:rsid w:val="00D400F3"/>
    <w:rsid w:val="00D40C80"/>
    <w:rsid w:val="00D40FAB"/>
    <w:rsid w:val="00D414E3"/>
    <w:rsid w:val="00D418F1"/>
    <w:rsid w:val="00D419A2"/>
    <w:rsid w:val="00D41FF2"/>
    <w:rsid w:val="00D420A0"/>
    <w:rsid w:val="00D42184"/>
    <w:rsid w:val="00D42254"/>
    <w:rsid w:val="00D4229F"/>
    <w:rsid w:val="00D42470"/>
    <w:rsid w:val="00D42485"/>
    <w:rsid w:val="00D42DFD"/>
    <w:rsid w:val="00D438B2"/>
    <w:rsid w:val="00D43B59"/>
    <w:rsid w:val="00D43B6A"/>
    <w:rsid w:val="00D43D29"/>
    <w:rsid w:val="00D446D5"/>
    <w:rsid w:val="00D45244"/>
    <w:rsid w:val="00D454B3"/>
    <w:rsid w:val="00D4558C"/>
    <w:rsid w:val="00D46147"/>
    <w:rsid w:val="00D466D6"/>
    <w:rsid w:val="00D469C0"/>
    <w:rsid w:val="00D46C9E"/>
    <w:rsid w:val="00D47197"/>
    <w:rsid w:val="00D47345"/>
    <w:rsid w:val="00D47834"/>
    <w:rsid w:val="00D47E1B"/>
    <w:rsid w:val="00D506D4"/>
    <w:rsid w:val="00D5095C"/>
    <w:rsid w:val="00D517C7"/>
    <w:rsid w:val="00D51B1A"/>
    <w:rsid w:val="00D5247C"/>
    <w:rsid w:val="00D52606"/>
    <w:rsid w:val="00D5268A"/>
    <w:rsid w:val="00D52C5D"/>
    <w:rsid w:val="00D52D81"/>
    <w:rsid w:val="00D53BF0"/>
    <w:rsid w:val="00D54149"/>
    <w:rsid w:val="00D54558"/>
    <w:rsid w:val="00D54AB4"/>
    <w:rsid w:val="00D54D80"/>
    <w:rsid w:val="00D54DB9"/>
    <w:rsid w:val="00D54DC2"/>
    <w:rsid w:val="00D54F05"/>
    <w:rsid w:val="00D55044"/>
    <w:rsid w:val="00D5511A"/>
    <w:rsid w:val="00D55713"/>
    <w:rsid w:val="00D557B4"/>
    <w:rsid w:val="00D5616F"/>
    <w:rsid w:val="00D56661"/>
    <w:rsid w:val="00D56733"/>
    <w:rsid w:val="00D5686A"/>
    <w:rsid w:val="00D56EBF"/>
    <w:rsid w:val="00D57102"/>
    <w:rsid w:val="00D577C2"/>
    <w:rsid w:val="00D57B2A"/>
    <w:rsid w:val="00D57BB3"/>
    <w:rsid w:val="00D602AF"/>
    <w:rsid w:val="00D602F0"/>
    <w:rsid w:val="00D605BE"/>
    <w:rsid w:val="00D60E73"/>
    <w:rsid w:val="00D60EB9"/>
    <w:rsid w:val="00D60F44"/>
    <w:rsid w:val="00D6102C"/>
    <w:rsid w:val="00D6108D"/>
    <w:rsid w:val="00D61109"/>
    <w:rsid w:val="00D61968"/>
    <w:rsid w:val="00D619CF"/>
    <w:rsid w:val="00D61ED4"/>
    <w:rsid w:val="00D621F9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C0C"/>
    <w:rsid w:val="00D65231"/>
    <w:rsid w:val="00D6523B"/>
    <w:rsid w:val="00D65465"/>
    <w:rsid w:val="00D6613F"/>
    <w:rsid w:val="00D66269"/>
    <w:rsid w:val="00D66594"/>
    <w:rsid w:val="00D66770"/>
    <w:rsid w:val="00D66AF1"/>
    <w:rsid w:val="00D66DEB"/>
    <w:rsid w:val="00D6721B"/>
    <w:rsid w:val="00D6733F"/>
    <w:rsid w:val="00D675F2"/>
    <w:rsid w:val="00D67660"/>
    <w:rsid w:val="00D67FD3"/>
    <w:rsid w:val="00D7013A"/>
    <w:rsid w:val="00D70290"/>
    <w:rsid w:val="00D703C7"/>
    <w:rsid w:val="00D708A8"/>
    <w:rsid w:val="00D70BB8"/>
    <w:rsid w:val="00D70CB9"/>
    <w:rsid w:val="00D70D07"/>
    <w:rsid w:val="00D70D7B"/>
    <w:rsid w:val="00D71143"/>
    <w:rsid w:val="00D71539"/>
    <w:rsid w:val="00D71680"/>
    <w:rsid w:val="00D7168C"/>
    <w:rsid w:val="00D716AF"/>
    <w:rsid w:val="00D71C6A"/>
    <w:rsid w:val="00D71FD5"/>
    <w:rsid w:val="00D72029"/>
    <w:rsid w:val="00D72357"/>
    <w:rsid w:val="00D72465"/>
    <w:rsid w:val="00D7265B"/>
    <w:rsid w:val="00D72D3A"/>
    <w:rsid w:val="00D7304E"/>
    <w:rsid w:val="00D730B7"/>
    <w:rsid w:val="00D73785"/>
    <w:rsid w:val="00D73C4C"/>
    <w:rsid w:val="00D74434"/>
    <w:rsid w:val="00D744B6"/>
    <w:rsid w:val="00D7468C"/>
    <w:rsid w:val="00D74794"/>
    <w:rsid w:val="00D74D02"/>
    <w:rsid w:val="00D75511"/>
    <w:rsid w:val="00D7555C"/>
    <w:rsid w:val="00D759AA"/>
    <w:rsid w:val="00D75FBB"/>
    <w:rsid w:val="00D769EA"/>
    <w:rsid w:val="00D76CFE"/>
    <w:rsid w:val="00D76ECE"/>
    <w:rsid w:val="00D76F38"/>
    <w:rsid w:val="00D775B8"/>
    <w:rsid w:val="00D77C35"/>
    <w:rsid w:val="00D80173"/>
    <w:rsid w:val="00D80282"/>
    <w:rsid w:val="00D80AAE"/>
    <w:rsid w:val="00D810C7"/>
    <w:rsid w:val="00D813EC"/>
    <w:rsid w:val="00D81438"/>
    <w:rsid w:val="00D81D40"/>
    <w:rsid w:val="00D81D72"/>
    <w:rsid w:val="00D8218D"/>
    <w:rsid w:val="00D82380"/>
    <w:rsid w:val="00D8240A"/>
    <w:rsid w:val="00D825E9"/>
    <w:rsid w:val="00D82993"/>
    <w:rsid w:val="00D83A62"/>
    <w:rsid w:val="00D83CBA"/>
    <w:rsid w:val="00D83F43"/>
    <w:rsid w:val="00D83FF5"/>
    <w:rsid w:val="00D8416B"/>
    <w:rsid w:val="00D845C1"/>
    <w:rsid w:val="00D85C5F"/>
    <w:rsid w:val="00D8602E"/>
    <w:rsid w:val="00D865E6"/>
    <w:rsid w:val="00D86639"/>
    <w:rsid w:val="00D86715"/>
    <w:rsid w:val="00D8672C"/>
    <w:rsid w:val="00D86A84"/>
    <w:rsid w:val="00D86BA6"/>
    <w:rsid w:val="00D86FF3"/>
    <w:rsid w:val="00D87495"/>
    <w:rsid w:val="00D8774E"/>
    <w:rsid w:val="00D8776D"/>
    <w:rsid w:val="00D90055"/>
    <w:rsid w:val="00D906B6"/>
    <w:rsid w:val="00D90D77"/>
    <w:rsid w:val="00D90FC5"/>
    <w:rsid w:val="00D91968"/>
    <w:rsid w:val="00D91CC9"/>
    <w:rsid w:val="00D91D83"/>
    <w:rsid w:val="00D921E4"/>
    <w:rsid w:val="00D92947"/>
    <w:rsid w:val="00D92A78"/>
    <w:rsid w:val="00D92C73"/>
    <w:rsid w:val="00D93255"/>
    <w:rsid w:val="00D932EA"/>
    <w:rsid w:val="00D93503"/>
    <w:rsid w:val="00D93874"/>
    <w:rsid w:val="00D93B21"/>
    <w:rsid w:val="00D944CD"/>
    <w:rsid w:val="00D951A7"/>
    <w:rsid w:val="00D9532E"/>
    <w:rsid w:val="00D9559A"/>
    <w:rsid w:val="00D95C71"/>
    <w:rsid w:val="00D9664B"/>
    <w:rsid w:val="00D969BE"/>
    <w:rsid w:val="00D96F23"/>
    <w:rsid w:val="00D97112"/>
    <w:rsid w:val="00D974DA"/>
    <w:rsid w:val="00D9786B"/>
    <w:rsid w:val="00D9787D"/>
    <w:rsid w:val="00D97DE2"/>
    <w:rsid w:val="00DA0235"/>
    <w:rsid w:val="00DA02C8"/>
    <w:rsid w:val="00DA03CC"/>
    <w:rsid w:val="00DA0724"/>
    <w:rsid w:val="00DA1385"/>
    <w:rsid w:val="00DA1692"/>
    <w:rsid w:val="00DA16DF"/>
    <w:rsid w:val="00DA1958"/>
    <w:rsid w:val="00DA1B2C"/>
    <w:rsid w:val="00DA1C58"/>
    <w:rsid w:val="00DA1EC6"/>
    <w:rsid w:val="00DA24BD"/>
    <w:rsid w:val="00DA2D47"/>
    <w:rsid w:val="00DA2E8E"/>
    <w:rsid w:val="00DA2FA4"/>
    <w:rsid w:val="00DA31BE"/>
    <w:rsid w:val="00DA3462"/>
    <w:rsid w:val="00DA34C3"/>
    <w:rsid w:val="00DA35E2"/>
    <w:rsid w:val="00DA3993"/>
    <w:rsid w:val="00DA3F5B"/>
    <w:rsid w:val="00DA3F74"/>
    <w:rsid w:val="00DA466E"/>
    <w:rsid w:val="00DA46AB"/>
    <w:rsid w:val="00DA553D"/>
    <w:rsid w:val="00DA55FC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BBF"/>
    <w:rsid w:val="00DA7EDA"/>
    <w:rsid w:val="00DB048B"/>
    <w:rsid w:val="00DB0A56"/>
    <w:rsid w:val="00DB0C4A"/>
    <w:rsid w:val="00DB16D5"/>
    <w:rsid w:val="00DB1790"/>
    <w:rsid w:val="00DB1DAD"/>
    <w:rsid w:val="00DB1DE5"/>
    <w:rsid w:val="00DB22AE"/>
    <w:rsid w:val="00DB22B4"/>
    <w:rsid w:val="00DB2926"/>
    <w:rsid w:val="00DB2F7D"/>
    <w:rsid w:val="00DB37EB"/>
    <w:rsid w:val="00DB3A4A"/>
    <w:rsid w:val="00DB41F5"/>
    <w:rsid w:val="00DB49DA"/>
    <w:rsid w:val="00DB4B1B"/>
    <w:rsid w:val="00DB530C"/>
    <w:rsid w:val="00DB54A2"/>
    <w:rsid w:val="00DB5943"/>
    <w:rsid w:val="00DB5993"/>
    <w:rsid w:val="00DB63CE"/>
    <w:rsid w:val="00DB642D"/>
    <w:rsid w:val="00DB66EF"/>
    <w:rsid w:val="00DB6B27"/>
    <w:rsid w:val="00DB6ED3"/>
    <w:rsid w:val="00DB7D33"/>
    <w:rsid w:val="00DB7D3E"/>
    <w:rsid w:val="00DB7D99"/>
    <w:rsid w:val="00DC04E3"/>
    <w:rsid w:val="00DC05B4"/>
    <w:rsid w:val="00DC0AF6"/>
    <w:rsid w:val="00DC15B8"/>
    <w:rsid w:val="00DC1747"/>
    <w:rsid w:val="00DC19A0"/>
    <w:rsid w:val="00DC19B2"/>
    <w:rsid w:val="00DC1FFB"/>
    <w:rsid w:val="00DC20DD"/>
    <w:rsid w:val="00DC2270"/>
    <w:rsid w:val="00DC2959"/>
    <w:rsid w:val="00DC2A3C"/>
    <w:rsid w:val="00DC2AC3"/>
    <w:rsid w:val="00DC2E21"/>
    <w:rsid w:val="00DC31D4"/>
    <w:rsid w:val="00DC3467"/>
    <w:rsid w:val="00DC34E2"/>
    <w:rsid w:val="00DC36EA"/>
    <w:rsid w:val="00DC3880"/>
    <w:rsid w:val="00DC3A8E"/>
    <w:rsid w:val="00DC3BEE"/>
    <w:rsid w:val="00DC3D79"/>
    <w:rsid w:val="00DC3DD6"/>
    <w:rsid w:val="00DC4791"/>
    <w:rsid w:val="00DC4C0D"/>
    <w:rsid w:val="00DC5459"/>
    <w:rsid w:val="00DC57B6"/>
    <w:rsid w:val="00DC5893"/>
    <w:rsid w:val="00DC5FFD"/>
    <w:rsid w:val="00DC6E91"/>
    <w:rsid w:val="00DC6F7F"/>
    <w:rsid w:val="00DC7661"/>
    <w:rsid w:val="00DC76A5"/>
    <w:rsid w:val="00DC7749"/>
    <w:rsid w:val="00DC781E"/>
    <w:rsid w:val="00DC78C4"/>
    <w:rsid w:val="00DC7B82"/>
    <w:rsid w:val="00DC7C35"/>
    <w:rsid w:val="00DC7EBD"/>
    <w:rsid w:val="00DD022E"/>
    <w:rsid w:val="00DD039D"/>
    <w:rsid w:val="00DD06D0"/>
    <w:rsid w:val="00DD09C0"/>
    <w:rsid w:val="00DD0D78"/>
    <w:rsid w:val="00DD113D"/>
    <w:rsid w:val="00DD115A"/>
    <w:rsid w:val="00DD1251"/>
    <w:rsid w:val="00DD16ED"/>
    <w:rsid w:val="00DD1887"/>
    <w:rsid w:val="00DD224A"/>
    <w:rsid w:val="00DD248D"/>
    <w:rsid w:val="00DD32FB"/>
    <w:rsid w:val="00DD35AC"/>
    <w:rsid w:val="00DD3619"/>
    <w:rsid w:val="00DD388E"/>
    <w:rsid w:val="00DD3901"/>
    <w:rsid w:val="00DD3917"/>
    <w:rsid w:val="00DD3B5D"/>
    <w:rsid w:val="00DD3BFB"/>
    <w:rsid w:val="00DD3D23"/>
    <w:rsid w:val="00DD3FEA"/>
    <w:rsid w:val="00DD4418"/>
    <w:rsid w:val="00DD4471"/>
    <w:rsid w:val="00DD448B"/>
    <w:rsid w:val="00DD48B0"/>
    <w:rsid w:val="00DD499E"/>
    <w:rsid w:val="00DD4F27"/>
    <w:rsid w:val="00DD51AD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E175F"/>
    <w:rsid w:val="00DE1BA4"/>
    <w:rsid w:val="00DE1FDE"/>
    <w:rsid w:val="00DE2087"/>
    <w:rsid w:val="00DE296A"/>
    <w:rsid w:val="00DE2977"/>
    <w:rsid w:val="00DE2E61"/>
    <w:rsid w:val="00DE3575"/>
    <w:rsid w:val="00DE3616"/>
    <w:rsid w:val="00DE36AB"/>
    <w:rsid w:val="00DE3726"/>
    <w:rsid w:val="00DE3C81"/>
    <w:rsid w:val="00DE3D02"/>
    <w:rsid w:val="00DE447C"/>
    <w:rsid w:val="00DE4868"/>
    <w:rsid w:val="00DE4A27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786"/>
    <w:rsid w:val="00DE69EC"/>
    <w:rsid w:val="00DE6A26"/>
    <w:rsid w:val="00DE6F11"/>
    <w:rsid w:val="00DE6FA3"/>
    <w:rsid w:val="00DE7625"/>
    <w:rsid w:val="00DE7C65"/>
    <w:rsid w:val="00DE7E62"/>
    <w:rsid w:val="00DF041F"/>
    <w:rsid w:val="00DF0939"/>
    <w:rsid w:val="00DF0A88"/>
    <w:rsid w:val="00DF0AFE"/>
    <w:rsid w:val="00DF103A"/>
    <w:rsid w:val="00DF118E"/>
    <w:rsid w:val="00DF120A"/>
    <w:rsid w:val="00DF1414"/>
    <w:rsid w:val="00DF156E"/>
    <w:rsid w:val="00DF1C7D"/>
    <w:rsid w:val="00DF247F"/>
    <w:rsid w:val="00DF2872"/>
    <w:rsid w:val="00DF2C3D"/>
    <w:rsid w:val="00DF3147"/>
    <w:rsid w:val="00DF347C"/>
    <w:rsid w:val="00DF3684"/>
    <w:rsid w:val="00DF38C9"/>
    <w:rsid w:val="00DF414F"/>
    <w:rsid w:val="00DF48E6"/>
    <w:rsid w:val="00DF4AD7"/>
    <w:rsid w:val="00DF4D7A"/>
    <w:rsid w:val="00DF4EF9"/>
    <w:rsid w:val="00DF4F2C"/>
    <w:rsid w:val="00DF4F55"/>
    <w:rsid w:val="00DF5090"/>
    <w:rsid w:val="00DF547E"/>
    <w:rsid w:val="00DF5CD9"/>
    <w:rsid w:val="00DF67E7"/>
    <w:rsid w:val="00DF690D"/>
    <w:rsid w:val="00DF6942"/>
    <w:rsid w:val="00DF6CB9"/>
    <w:rsid w:val="00DF6D5F"/>
    <w:rsid w:val="00DF6E18"/>
    <w:rsid w:val="00DF6FE3"/>
    <w:rsid w:val="00DF71CD"/>
    <w:rsid w:val="00DF72CE"/>
    <w:rsid w:val="00DF7374"/>
    <w:rsid w:val="00DF7546"/>
    <w:rsid w:val="00DF7688"/>
    <w:rsid w:val="00DF77ED"/>
    <w:rsid w:val="00DF783E"/>
    <w:rsid w:val="00DF7B69"/>
    <w:rsid w:val="00E0045C"/>
    <w:rsid w:val="00E006B1"/>
    <w:rsid w:val="00E0085B"/>
    <w:rsid w:val="00E00926"/>
    <w:rsid w:val="00E00B92"/>
    <w:rsid w:val="00E00F53"/>
    <w:rsid w:val="00E012BD"/>
    <w:rsid w:val="00E01482"/>
    <w:rsid w:val="00E01694"/>
    <w:rsid w:val="00E01A42"/>
    <w:rsid w:val="00E01CBB"/>
    <w:rsid w:val="00E01CFC"/>
    <w:rsid w:val="00E01D9D"/>
    <w:rsid w:val="00E01F36"/>
    <w:rsid w:val="00E021C3"/>
    <w:rsid w:val="00E02508"/>
    <w:rsid w:val="00E0257F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5037"/>
    <w:rsid w:val="00E0532C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05A"/>
    <w:rsid w:val="00E065A8"/>
    <w:rsid w:val="00E066E5"/>
    <w:rsid w:val="00E06D60"/>
    <w:rsid w:val="00E07121"/>
    <w:rsid w:val="00E079D9"/>
    <w:rsid w:val="00E07A45"/>
    <w:rsid w:val="00E07F41"/>
    <w:rsid w:val="00E1015A"/>
    <w:rsid w:val="00E105A8"/>
    <w:rsid w:val="00E108AE"/>
    <w:rsid w:val="00E10D32"/>
    <w:rsid w:val="00E112F2"/>
    <w:rsid w:val="00E11A3F"/>
    <w:rsid w:val="00E11E35"/>
    <w:rsid w:val="00E11FCA"/>
    <w:rsid w:val="00E12594"/>
    <w:rsid w:val="00E12CF2"/>
    <w:rsid w:val="00E12FB1"/>
    <w:rsid w:val="00E12FD2"/>
    <w:rsid w:val="00E13041"/>
    <w:rsid w:val="00E133D5"/>
    <w:rsid w:val="00E1354F"/>
    <w:rsid w:val="00E1372C"/>
    <w:rsid w:val="00E1403E"/>
    <w:rsid w:val="00E144B1"/>
    <w:rsid w:val="00E14825"/>
    <w:rsid w:val="00E14BE2"/>
    <w:rsid w:val="00E14D2C"/>
    <w:rsid w:val="00E150C5"/>
    <w:rsid w:val="00E151E6"/>
    <w:rsid w:val="00E15423"/>
    <w:rsid w:val="00E15893"/>
    <w:rsid w:val="00E15D71"/>
    <w:rsid w:val="00E164C8"/>
    <w:rsid w:val="00E164F7"/>
    <w:rsid w:val="00E16ABF"/>
    <w:rsid w:val="00E16E03"/>
    <w:rsid w:val="00E204BE"/>
    <w:rsid w:val="00E2053B"/>
    <w:rsid w:val="00E2109F"/>
    <w:rsid w:val="00E214E7"/>
    <w:rsid w:val="00E2175C"/>
    <w:rsid w:val="00E21C42"/>
    <w:rsid w:val="00E21CD1"/>
    <w:rsid w:val="00E222AA"/>
    <w:rsid w:val="00E2273B"/>
    <w:rsid w:val="00E2276A"/>
    <w:rsid w:val="00E22E07"/>
    <w:rsid w:val="00E23584"/>
    <w:rsid w:val="00E235BE"/>
    <w:rsid w:val="00E237A3"/>
    <w:rsid w:val="00E23CFF"/>
    <w:rsid w:val="00E23D85"/>
    <w:rsid w:val="00E248DE"/>
    <w:rsid w:val="00E24B6D"/>
    <w:rsid w:val="00E24D19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6D5E"/>
    <w:rsid w:val="00E27296"/>
    <w:rsid w:val="00E274E4"/>
    <w:rsid w:val="00E27999"/>
    <w:rsid w:val="00E27E0D"/>
    <w:rsid w:val="00E30119"/>
    <w:rsid w:val="00E307B9"/>
    <w:rsid w:val="00E307E4"/>
    <w:rsid w:val="00E30A15"/>
    <w:rsid w:val="00E30D08"/>
    <w:rsid w:val="00E30E5D"/>
    <w:rsid w:val="00E3107B"/>
    <w:rsid w:val="00E31334"/>
    <w:rsid w:val="00E31909"/>
    <w:rsid w:val="00E31AF5"/>
    <w:rsid w:val="00E31FEA"/>
    <w:rsid w:val="00E320AC"/>
    <w:rsid w:val="00E322DE"/>
    <w:rsid w:val="00E322ED"/>
    <w:rsid w:val="00E327F3"/>
    <w:rsid w:val="00E32AAF"/>
    <w:rsid w:val="00E335EC"/>
    <w:rsid w:val="00E3367E"/>
    <w:rsid w:val="00E33A63"/>
    <w:rsid w:val="00E342F2"/>
    <w:rsid w:val="00E34615"/>
    <w:rsid w:val="00E34BC7"/>
    <w:rsid w:val="00E34CFA"/>
    <w:rsid w:val="00E35060"/>
    <w:rsid w:val="00E355AE"/>
    <w:rsid w:val="00E3567F"/>
    <w:rsid w:val="00E35AA4"/>
    <w:rsid w:val="00E35C8F"/>
    <w:rsid w:val="00E360F3"/>
    <w:rsid w:val="00E361D3"/>
    <w:rsid w:val="00E36A9D"/>
    <w:rsid w:val="00E37071"/>
    <w:rsid w:val="00E372C2"/>
    <w:rsid w:val="00E375FF"/>
    <w:rsid w:val="00E37653"/>
    <w:rsid w:val="00E3797F"/>
    <w:rsid w:val="00E37A17"/>
    <w:rsid w:val="00E37D7C"/>
    <w:rsid w:val="00E37DB0"/>
    <w:rsid w:val="00E37EBA"/>
    <w:rsid w:val="00E400DE"/>
    <w:rsid w:val="00E4023A"/>
    <w:rsid w:val="00E40F8A"/>
    <w:rsid w:val="00E40FE3"/>
    <w:rsid w:val="00E411E3"/>
    <w:rsid w:val="00E41970"/>
    <w:rsid w:val="00E41B1B"/>
    <w:rsid w:val="00E41BC3"/>
    <w:rsid w:val="00E41BF5"/>
    <w:rsid w:val="00E41D61"/>
    <w:rsid w:val="00E42053"/>
    <w:rsid w:val="00E42D94"/>
    <w:rsid w:val="00E43000"/>
    <w:rsid w:val="00E433A8"/>
    <w:rsid w:val="00E43506"/>
    <w:rsid w:val="00E43607"/>
    <w:rsid w:val="00E438CC"/>
    <w:rsid w:val="00E43A20"/>
    <w:rsid w:val="00E44248"/>
    <w:rsid w:val="00E443CE"/>
    <w:rsid w:val="00E44687"/>
    <w:rsid w:val="00E44713"/>
    <w:rsid w:val="00E44779"/>
    <w:rsid w:val="00E4479D"/>
    <w:rsid w:val="00E452BB"/>
    <w:rsid w:val="00E458E3"/>
    <w:rsid w:val="00E45C2D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4E6"/>
    <w:rsid w:val="00E51525"/>
    <w:rsid w:val="00E517B9"/>
    <w:rsid w:val="00E517D5"/>
    <w:rsid w:val="00E5180A"/>
    <w:rsid w:val="00E5199B"/>
    <w:rsid w:val="00E51EB7"/>
    <w:rsid w:val="00E52392"/>
    <w:rsid w:val="00E5289B"/>
    <w:rsid w:val="00E53379"/>
    <w:rsid w:val="00E537B3"/>
    <w:rsid w:val="00E53A3E"/>
    <w:rsid w:val="00E54D2E"/>
    <w:rsid w:val="00E54E11"/>
    <w:rsid w:val="00E55149"/>
    <w:rsid w:val="00E5555D"/>
    <w:rsid w:val="00E5583A"/>
    <w:rsid w:val="00E5612A"/>
    <w:rsid w:val="00E56364"/>
    <w:rsid w:val="00E5663C"/>
    <w:rsid w:val="00E567C0"/>
    <w:rsid w:val="00E56B34"/>
    <w:rsid w:val="00E57053"/>
    <w:rsid w:val="00E5728A"/>
    <w:rsid w:val="00E578A7"/>
    <w:rsid w:val="00E57A2B"/>
    <w:rsid w:val="00E57AD6"/>
    <w:rsid w:val="00E57BE3"/>
    <w:rsid w:val="00E57DE8"/>
    <w:rsid w:val="00E6019C"/>
    <w:rsid w:val="00E60C9B"/>
    <w:rsid w:val="00E611B3"/>
    <w:rsid w:val="00E6190A"/>
    <w:rsid w:val="00E61BAD"/>
    <w:rsid w:val="00E6231B"/>
    <w:rsid w:val="00E6243F"/>
    <w:rsid w:val="00E62638"/>
    <w:rsid w:val="00E62C62"/>
    <w:rsid w:val="00E63216"/>
    <w:rsid w:val="00E633D5"/>
    <w:rsid w:val="00E635BC"/>
    <w:rsid w:val="00E6377E"/>
    <w:rsid w:val="00E63A39"/>
    <w:rsid w:val="00E63FEC"/>
    <w:rsid w:val="00E646B8"/>
    <w:rsid w:val="00E64C49"/>
    <w:rsid w:val="00E64C4E"/>
    <w:rsid w:val="00E65205"/>
    <w:rsid w:val="00E6566B"/>
    <w:rsid w:val="00E656E0"/>
    <w:rsid w:val="00E65E99"/>
    <w:rsid w:val="00E65ED4"/>
    <w:rsid w:val="00E6640F"/>
    <w:rsid w:val="00E66505"/>
    <w:rsid w:val="00E66724"/>
    <w:rsid w:val="00E66892"/>
    <w:rsid w:val="00E66A75"/>
    <w:rsid w:val="00E66D34"/>
    <w:rsid w:val="00E67117"/>
    <w:rsid w:val="00E6741A"/>
    <w:rsid w:val="00E674D2"/>
    <w:rsid w:val="00E67716"/>
    <w:rsid w:val="00E67E17"/>
    <w:rsid w:val="00E70351"/>
    <w:rsid w:val="00E70682"/>
    <w:rsid w:val="00E707D2"/>
    <w:rsid w:val="00E70802"/>
    <w:rsid w:val="00E70D8D"/>
    <w:rsid w:val="00E70E6E"/>
    <w:rsid w:val="00E71172"/>
    <w:rsid w:val="00E711EA"/>
    <w:rsid w:val="00E71A36"/>
    <w:rsid w:val="00E71AB7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EF4"/>
    <w:rsid w:val="00E74297"/>
    <w:rsid w:val="00E74A41"/>
    <w:rsid w:val="00E74E98"/>
    <w:rsid w:val="00E751E4"/>
    <w:rsid w:val="00E75715"/>
    <w:rsid w:val="00E75777"/>
    <w:rsid w:val="00E75B64"/>
    <w:rsid w:val="00E75C82"/>
    <w:rsid w:val="00E75D09"/>
    <w:rsid w:val="00E75DE8"/>
    <w:rsid w:val="00E75E2B"/>
    <w:rsid w:val="00E76A09"/>
    <w:rsid w:val="00E76A41"/>
    <w:rsid w:val="00E76BB4"/>
    <w:rsid w:val="00E76C67"/>
    <w:rsid w:val="00E76D6F"/>
    <w:rsid w:val="00E80170"/>
    <w:rsid w:val="00E80AED"/>
    <w:rsid w:val="00E80E37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F2C"/>
    <w:rsid w:val="00E82FB1"/>
    <w:rsid w:val="00E834A1"/>
    <w:rsid w:val="00E839BA"/>
    <w:rsid w:val="00E83BCC"/>
    <w:rsid w:val="00E83C42"/>
    <w:rsid w:val="00E83F3B"/>
    <w:rsid w:val="00E8400C"/>
    <w:rsid w:val="00E8421D"/>
    <w:rsid w:val="00E842CD"/>
    <w:rsid w:val="00E85B65"/>
    <w:rsid w:val="00E85F7C"/>
    <w:rsid w:val="00E86119"/>
    <w:rsid w:val="00E8622A"/>
    <w:rsid w:val="00E8651C"/>
    <w:rsid w:val="00E86535"/>
    <w:rsid w:val="00E86D53"/>
    <w:rsid w:val="00E86E8D"/>
    <w:rsid w:val="00E86EC3"/>
    <w:rsid w:val="00E86FB9"/>
    <w:rsid w:val="00E8746A"/>
    <w:rsid w:val="00E87F96"/>
    <w:rsid w:val="00E90083"/>
    <w:rsid w:val="00E90153"/>
    <w:rsid w:val="00E90329"/>
    <w:rsid w:val="00E904EA"/>
    <w:rsid w:val="00E90520"/>
    <w:rsid w:val="00E90903"/>
    <w:rsid w:val="00E90990"/>
    <w:rsid w:val="00E90DB8"/>
    <w:rsid w:val="00E90F34"/>
    <w:rsid w:val="00E91197"/>
    <w:rsid w:val="00E911D0"/>
    <w:rsid w:val="00E912E8"/>
    <w:rsid w:val="00E91462"/>
    <w:rsid w:val="00E91690"/>
    <w:rsid w:val="00E9184E"/>
    <w:rsid w:val="00E91D55"/>
    <w:rsid w:val="00E91EC4"/>
    <w:rsid w:val="00E92192"/>
    <w:rsid w:val="00E92457"/>
    <w:rsid w:val="00E92552"/>
    <w:rsid w:val="00E9265F"/>
    <w:rsid w:val="00E9288C"/>
    <w:rsid w:val="00E934E0"/>
    <w:rsid w:val="00E935ED"/>
    <w:rsid w:val="00E93771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A06"/>
    <w:rsid w:val="00E96E5B"/>
    <w:rsid w:val="00E96F4E"/>
    <w:rsid w:val="00E96F9B"/>
    <w:rsid w:val="00E97CC6"/>
    <w:rsid w:val="00E97CD2"/>
    <w:rsid w:val="00EA01F4"/>
    <w:rsid w:val="00EA07FF"/>
    <w:rsid w:val="00EA096E"/>
    <w:rsid w:val="00EA0BE7"/>
    <w:rsid w:val="00EA1159"/>
    <w:rsid w:val="00EA123B"/>
    <w:rsid w:val="00EA1682"/>
    <w:rsid w:val="00EA1CC3"/>
    <w:rsid w:val="00EA1D50"/>
    <w:rsid w:val="00EA1D76"/>
    <w:rsid w:val="00EA1DAA"/>
    <w:rsid w:val="00EA2548"/>
    <w:rsid w:val="00EA2707"/>
    <w:rsid w:val="00EA2758"/>
    <w:rsid w:val="00EA305A"/>
    <w:rsid w:val="00EA306B"/>
    <w:rsid w:val="00EA3458"/>
    <w:rsid w:val="00EA3823"/>
    <w:rsid w:val="00EA3971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7E1"/>
    <w:rsid w:val="00EB0A35"/>
    <w:rsid w:val="00EB0D7D"/>
    <w:rsid w:val="00EB0F5C"/>
    <w:rsid w:val="00EB0FDB"/>
    <w:rsid w:val="00EB108D"/>
    <w:rsid w:val="00EB1478"/>
    <w:rsid w:val="00EB14F5"/>
    <w:rsid w:val="00EB16B8"/>
    <w:rsid w:val="00EB1AF5"/>
    <w:rsid w:val="00EB20B6"/>
    <w:rsid w:val="00EB2138"/>
    <w:rsid w:val="00EB233B"/>
    <w:rsid w:val="00EB2580"/>
    <w:rsid w:val="00EB2A6D"/>
    <w:rsid w:val="00EB2AAF"/>
    <w:rsid w:val="00EB2DA6"/>
    <w:rsid w:val="00EB2EDA"/>
    <w:rsid w:val="00EB3480"/>
    <w:rsid w:val="00EB36F1"/>
    <w:rsid w:val="00EB3A49"/>
    <w:rsid w:val="00EB3F02"/>
    <w:rsid w:val="00EB458A"/>
    <w:rsid w:val="00EB479D"/>
    <w:rsid w:val="00EB5197"/>
    <w:rsid w:val="00EB53DB"/>
    <w:rsid w:val="00EB5DBD"/>
    <w:rsid w:val="00EB5DC5"/>
    <w:rsid w:val="00EB5FCE"/>
    <w:rsid w:val="00EB6401"/>
    <w:rsid w:val="00EB6591"/>
    <w:rsid w:val="00EB6C05"/>
    <w:rsid w:val="00EB7277"/>
    <w:rsid w:val="00EB74E9"/>
    <w:rsid w:val="00EB7527"/>
    <w:rsid w:val="00EB7C96"/>
    <w:rsid w:val="00EC00CC"/>
    <w:rsid w:val="00EC066B"/>
    <w:rsid w:val="00EC0734"/>
    <w:rsid w:val="00EC10A8"/>
    <w:rsid w:val="00EC1112"/>
    <w:rsid w:val="00EC1F2A"/>
    <w:rsid w:val="00EC1F92"/>
    <w:rsid w:val="00EC2B57"/>
    <w:rsid w:val="00EC2DD1"/>
    <w:rsid w:val="00EC2F15"/>
    <w:rsid w:val="00EC312B"/>
    <w:rsid w:val="00EC3256"/>
    <w:rsid w:val="00EC3D98"/>
    <w:rsid w:val="00EC4128"/>
    <w:rsid w:val="00EC42D0"/>
    <w:rsid w:val="00EC4B95"/>
    <w:rsid w:val="00EC4D59"/>
    <w:rsid w:val="00EC534A"/>
    <w:rsid w:val="00EC53F0"/>
    <w:rsid w:val="00EC5C3D"/>
    <w:rsid w:val="00EC5C51"/>
    <w:rsid w:val="00EC5CE4"/>
    <w:rsid w:val="00EC5E82"/>
    <w:rsid w:val="00EC66B2"/>
    <w:rsid w:val="00EC6AF1"/>
    <w:rsid w:val="00EC6C8A"/>
    <w:rsid w:val="00EC6E0E"/>
    <w:rsid w:val="00EC7344"/>
    <w:rsid w:val="00EC7478"/>
    <w:rsid w:val="00EC7506"/>
    <w:rsid w:val="00EC7F3F"/>
    <w:rsid w:val="00ED00C9"/>
    <w:rsid w:val="00ED0249"/>
    <w:rsid w:val="00ED0385"/>
    <w:rsid w:val="00ED0407"/>
    <w:rsid w:val="00ED0847"/>
    <w:rsid w:val="00ED092D"/>
    <w:rsid w:val="00ED0CD1"/>
    <w:rsid w:val="00ED0F7C"/>
    <w:rsid w:val="00ED1303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1C9"/>
    <w:rsid w:val="00ED382C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D7F67"/>
    <w:rsid w:val="00EE02AE"/>
    <w:rsid w:val="00EE03E6"/>
    <w:rsid w:val="00EE0515"/>
    <w:rsid w:val="00EE07F2"/>
    <w:rsid w:val="00EE0AB4"/>
    <w:rsid w:val="00EE0DC2"/>
    <w:rsid w:val="00EE104D"/>
    <w:rsid w:val="00EE1067"/>
    <w:rsid w:val="00EE1904"/>
    <w:rsid w:val="00EE1912"/>
    <w:rsid w:val="00EE20D9"/>
    <w:rsid w:val="00EE233C"/>
    <w:rsid w:val="00EE260B"/>
    <w:rsid w:val="00EE27F0"/>
    <w:rsid w:val="00EE2965"/>
    <w:rsid w:val="00EE2B83"/>
    <w:rsid w:val="00EE2E1D"/>
    <w:rsid w:val="00EE3061"/>
    <w:rsid w:val="00EE36BA"/>
    <w:rsid w:val="00EE3A22"/>
    <w:rsid w:val="00EE3C3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D99"/>
    <w:rsid w:val="00EE5F9E"/>
    <w:rsid w:val="00EE608A"/>
    <w:rsid w:val="00EE615F"/>
    <w:rsid w:val="00EE625C"/>
    <w:rsid w:val="00EE6444"/>
    <w:rsid w:val="00EE6868"/>
    <w:rsid w:val="00EE72B5"/>
    <w:rsid w:val="00EE745D"/>
    <w:rsid w:val="00EE74C7"/>
    <w:rsid w:val="00EE7657"/>
    <w:rsid w:val="00EE777D"/>
    <w:rsid w:val="00EE7B03"/>
    <w:rsid w:val="00EE7BDC"/>
    <w:rsid w:val="00EE7DE0"/>
    <w:rsid w:val="00EE7E72"/>
    <w:rsid w:val="00EF00D2"/>
    <w:rsid w:val="00EF0277"/>
    <w:rsid w:val="00EF0543"/>
    <w:rsid w:val="00EF05F9"/>
    <w:rsid w:val="00EF060D"/>
    <w:rsid w:val="00EF06FB"/>
    <w:rsid w:val="00EF11A0"/>
    <w:rsid w:val="00EF12DA"/>
    <w:rsid w:val="00EF13A3"/>
    <w:rsid w:val="00EF14EC"/>
    <w:rsid w:val="00EF17F9"/>
    <w:rsid w:val="00EF1C3C"/>
    <w:rsid w:val="00EF204A"/>
    <w:rsid w:val="00EF27A8"/>
    <w:rsid w:val="00EF2866"/>
    <w:rsid w:val="00EF29E8"/>
    <w:rsid w:val="00EF2CF7"/>
    <w:rsid w:val="00EF2DB9"/>
    <w:rsid w:val="00EF3A63"/>
    <w:rsid w:val="00EF3CAA"/>
    <w:rsid w:val="00EF3D9D"/>
    <w:rsid w:val="00EF413C"/>
    <w:rsid w:val="00EF417E"/>
    <w:rsid w:val="00EF41E2"/>
    <w:rsid w:val="00EF42EA"/>
    <w:rsid w:val="00EF4596"/>
    <w:rsid w:val="00EF48D4"/>
    <w:rsid w:val="00EF4A94"/>
    <w:rsid w:val="00EF4FAC"/>
    <w:rsid w:val="00EF5282"/>
    <w:rsid w:val="00EF592D"/>
    <w:rsid w:val="00EF5C3B"/>
    <w:rsid w:val="00EF5CF0"/>
    <w:rsid w:val="00EF5E64"/>
    <w:rsid w:val="00EF6040"/>
    <w:rsid w:val="00EF66C3"/>
    <w:rsid w:val="00EF6795"/>
    <w:rsid w:val="00EF6E3E"/>
    <w:rsid w:val="00EF7135"/>
    <w:rsid w:val="00EF7353"/>
    <w:rsid w:val="00EF7BB4"/>
    <w:rsid w:val="00EF7C03"/>
    <w:rsid w:val="00EF7ECF"/>
    <w:rsid w:val="00F0030D"/>
    <w:rsid w:val="00F005B8"/>
    <w:rsid w:val="00F00C93"/>
    <w:rsid w:val="00F0220E"/>
    <w:rsid w:val="00F022B0"/>
    <w:rsid w:val="00F02547"/>
    <w:rsid w:val="00F028BC"/>
    <w:rsid w:val="00F02ECF"/>
    <w:rsid w:val="00F02F88"/>
    <w:rsid w:val="00F02FD2"/>
    <w:rsid w:val="00F036A1"/>
    <w:rsid w:val="00F03C56"/>
    <w:rsid w:val="00F03FA2"/>
    <w:rsid w:val="00F045D7"/>
    <w:rsid w:val="00F04E92"/>
    <w:rsid w:val="00F04F5E"/>
    <w:rsid w:val="00F04F6F"/>
    <w:rsid w:val="00F058D9"/>
    <w:rsid w:val="00F05AE0"/>
    <w:rsid w:val="00F05DDB"/>
    <w:rsid w:val="00F05E55"/>
    <w:rsid w:val="00F065CD"/>
    <w:rsid w:val="00F067E2"/>
    <w:rsid w:val="00F06F2E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A9F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31EB"/>
    <w:rsid w:val="00F13C44"/>
    <w:rsid w:val="00F13F7D"/>
    <w:rsid w:val="00F13FED"/>
    <w:rsid w:val="00F14A5C"/>
    <w:rsid w:val="00F14CEC"/>
    <w:rsid w:val="00F14ECB"/>
    <w:rsid w:val="00F156C6"/>
    <w:rsid w:val="00F15C16"/>
    <w:rsid w:val="00F15C94"/>
    <w:rsid w:val="00F161C4"/>
    <w:rsid w:val="00F161EC"/>
    <w:rsid w:val="00F16258"/>
    <w:rsid w:val="00F1646A"/>
    <w:rsid w:val="00F170EC"/>
    <w:rsid w:val="00F171CF"/>
    <w:rsid w:val="00F17309"/>
    <w:rsid w:val="00F178DF"/>
    <w:rsid w:val="00F17C85"/>
    <w:rsid w:val="00F17DB5"/>
    <w:rsid w:val="00F17F60"/>
    <w:rsid w:val="00F2022B"/>
    <w:rsid w:val="00F2026E"/>
    <w:rsid w:val="00F20AFF"/>
    <w:rsid w:val="00F20E27"/>
    <w:rsid w:val="00F20E54"/>
    <w:rsid w:val="00F20E99"/>
    <w:rsid w:val="00F21167"/>
    <w:rsid w:val="00F21248"/>
    <w:rsid w:val="00F212D5"/>
    <w:rsid w:val="00F216D9"/>
    <w:rsid w:val="00F2172B"/>
    <w:rsid w:val="00F217F4"/>
    <w:rsid w:val="00F21C80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CAE"/>
    <w:rsid w:val="00F24E5D"/>
    <w:rsid w:val="00F24F74"/>
    <w:rsid w:val="00F24F7E"/>
    <w:rsid w:val="00F251F7"/>
    <w:rsid w:val="00F25291"/>
    <w:rsid w:val="00F25341"/>
    <w:rsid w:val="00F2561E"/>
    <w:rsid w:val="00F25D91"/>
    <w:rsid w:val="00F260DF"/>
    <w:rsid w:val="00F261C3"/>
    <w:rsid w:val="00F26739"/>
    <w:rsid w:val="00F2693D"/>
    <w:rsid w:val="00F26A32"/>
    <w:rsid w:val="00F27638"/>
    <w:rsid w:val="00F27AFA"/>
    <w:rsid w:val="00F27E01"/>
    <w:rsid w:val="00F27ECF"/>
    <w:rsid w:val="00F309AB"/>
    <w:rsid w:val="00F317BB"/>
    <w:rsid w:val="00F31A3A"/>
    <w:rsid w:val="00F31F97"/>
    <w:rsid w:val="00F31FA2"/>
    <w:rsid w:val="00F3247B"/>
    <w:rsid w:val="00F32618"/>
    <w:rsid w:val="00F3269E"/>
    <w:rsid w:val="00F3292B"/>
    <w:rsid w:val="00F33020"/>
    <w:rsid w:val="00F33483"/>
    <w:rsid w:val="00F33583"/>
    <w:rsid w:val="00F33C0E"/>
    <w:rsid w:val="00F34422"/>
    <w:rsid w:val="00F34536"/>
    <w:rsid w:val="00F346E4"/>
    <w:rsid w:val="00F3471F"/>
    <w:rsid w:val="00F3478A"/>
    <w:rsid w:val="00F347B3"/>
    <w:rsid w:val="00F34BAD"/>
    <w:rsid w:val="00F34BE7"/>
    <w:rsid w:val="00F351DE"/>
    <w:rsid w:val="00F353C4"/>
    <w:rsid w:val="00F3584C"/>
    <w:rsid w:val="00F35B32"/>
    <w:rsid w:val="00F36BD8"/>
    <w:rsid w:val="00F37023"/>
    <w:rsid w:val="00F37FB3"/>
    <w:rsid w:val="00F40D47"/>
    <w:rsid w:val="00F40DD7"/>
    <w:rsid w:val="00F41084"/>
    <w:rsid w:val="00F412C4"/>
    <w:rsid w:val="00F412F7"/>
    <w:rsid w:val="00F4134A"/>
    <w:rsid w:val="00F417E2"/>
    <w:rsid w:val="00F41840"/>
    <w:rsid w:val="00F41AE9"/>
    <w:rsid w:val="00F41C8B"/>
    <w:rsid w:val="00F42084"/>
    <w:rsid w:val="00F424FA"/>
    <w:rsid w:val="00F43334"/>
    <w:rsid w:val="00F4333D"/>
    <w:rsid w:val="00F4356D"/>
    <w:rsid w:val="00F438D6"/>
    <w:rsid w:val="00F439C7"/>
    <w:rsid w:val="00F43C65"/>
    <w:rsid w:val="00F44FBF"/>
    <w:rsid w:val="00F45380"/>
    <w:rsid w:val="00F453CA"/>
    <w:rsid w:val="00F454C1"/>
    <w:rsid w:val="00F45CE1"/>
    <w:rsid w:val="00F45E55"/>
    <w:rsid w:val="00F46695"/>
    <w:rsid w:val="00F46CAB"/>
    <w:rsid w:val="00F47472"/>
    <w:rsid w:val="00F47A37"/>
    <w:rsid w:val="00F47B09"/>
    <w:rsid w:val="00F47E20"/>
    <w:rsid w:val="00F47E7A"/>
    <w:rsid w:val="00F47EC1"/>
    <w:rsid w:val="00F47F70"/>
    <w:rsid w:val="00F50A8A"/>
    <w:rsid w:val="00F50E4A"/>
    <w:rsid w:val="00F5103B"/>
    <w:rsid w:val="00F51468"/>
    <w:rsid w:val="00F5173F"/>
    <w:rsid w:val="00F5202B"/>
    <w:rsid w:val="00F53081"/>
    <w:rsid w:val="00F53182"/>
    <w:rsid w:val="00F5320C"/>
    <w:rsid w:val="00F53229"/>
    <w:rsid w:val="00F53578"/>
    <w:rsid w:val="00F535A6"/>
    <w:rsid w:val="00F53B25"/>
    <w:rsid w:val="00F5440C"/>
    <w:rsid w:val="00F54BDD"/>
    <w:rsid w:val="00F54C16"/>
    <w:rsid w:val="00F54F0D"/>
    <w:rsid w:val="00F553CA"/>
    <w:rsid w:val="00F553EC"/>
    <w:rsid w:val="00F555F8"/>
    <w:rsid w:val="00F55A74"/>
    <w:rsid w:val="00F55DB0"/>
    <w:rsid w:val="00F56469"/>
    <w:rsid w:val="00F56B71"/>
    <w:rsid w:val="00F571A8"/>
    <w:rsid w:val="00F57816"/>
    <w:rsid w:val="00F57B83"/>
    <w:rsid w:val="00F601F4"/>
    <w:rsid w:val="00F60388"/>
    <w:rsid w:val="00F60A3E"/>
    <w:rsid w:val="00F60BFA"/>
    <w:rsid w:val="00F60C13"/>
    <w:rsid w:val="00F60CF3"/>
    <w:rsid w:val="00F61191"/>
    <w:rsid w:val="00F611AA"/>
    <w:rsid w:val="00F61286"/>
    <w:rsid w:val="00F6188A"/>
    <w:rsid w:val="00F61983"/>
    <w:rsid w:val="00F61A7F"/>
    <w:rsid w:val="00F61B40"/>
    <w:rsid w:val="00F61C2F"/>
    <w:rsid w:val="00F62090"/>
    <w:rsid w:val="00F6242D"/>
    <w:rsid w:val="00F62610"/>
    <w:rsid w:val="00F630B9"/>
    <w:rsid w:val="00F637CA"/>
    <w:rsid w:val="00F63B54"/>
    <w:rsid w:val="00F63CB1"/>
    <w:rsid w:val="00F63D23"/>
    <w:rsid w:val="00F63F26"/>
    <w:rsid w:val="00F641B2"/>
    <w:rsid w:val="00F64514"/>
    <w:rsid w:val="00F64B89"/>
    <w:rsid w:val="00F651FA"/>
    <w:rsid w:val="00F65892"/>
    <w:rsid w:val="00F66045"/>
    <w:rsid w:val="00F664CB"/>
    <w:rsid w:val="00F66587"/>
    <w:rsid w:val="00F66A33"/>
    <w:rsid w:val="00F66E0F"/>
    <w:rsid w:val="00F66ED3"/>
    <w:rsid w:val="00F6729A"/>
    <w:rsid w:val="00F6780E"/>
    <w:rsid w:val="00F70E6F"/>
    <w:rsid w:val="00F7107C"/>
    <w:rsid w:val="00F71449"/>
    <w:rsid w:val="00F714D5"/>
    <w:rsid w:val="00F715A0"/>
    <w:rsid w:val="00F718AC"/>
    <w:rsid w:val="00F71C9C"/>
    <w:rsid w:val="00F71CC2"/>
    <w:rsid w:val="00F71D08"/>
    <w:rsid w:val="00F72834"/>
    <w:rsid w:val="00F7334A"/>
    <w:rsid w:val="00F7334D"/>
    <w:rsid w:val="00F73D01"/>
    <w:rsid w:val="00F73E34"/>
    <w:rsid w:val="00F74195"/>
    <w:rsid w:val="00F741C3"/>
    <w:rsid w:val="00F74480"/>
    <w:rsid w:val="00F7457E"/>
    <w:rsid w:val="00F74A2D"/>
    <w:rsid w:val="00F74A3A"/>
    <w:rsid w:val="00F74B40"/>
    <w:rsid w:val="00F75306"/>
    <w:rsid w:val="00F75394"/>
    <w:rsid w:val="00F753FF"/>
    <w:rsid w:val="00F75B81"/>
    <w:rsid w:val="00F75C7D"/>
    <w:rsid w:val="00F762AC"/>
    <w:rsid w:val="00F76425"/>
    <w:rsid w:val="00F765A8"/>
    <w:rsid w:val="00F76B45"/>
    <w:rsid w:val="00F76F9E"/>
    <w:rsid w:val="00F77581"/>
    <w:rsid w:val="00F77586"/>
    <w:rsid w:val="00F77A7B"/>
    <w:rsid w:val="00F77DDB"/>
    <w:rsid w:val="00F77ECF"/>
    <w:rsid w:val="00F80134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4E90"/>
    <w:rsid w:val="00F84EDB"/>
    <w:rsid w:val="00F85201"/>
    <w:rsid w:val="00F852F8"/>
    <w:rsid w:val="00F8548C"/>
    <w:rsid w:val="00F85704"/>
    <w:rsid w:val="00F85CC7"/>
    <w:rsid w:val="00F85FAA"/>
    <w:rsid w:val="00F86228"/>
    <w:rsid w:val="00F86407"/>
    <w:rsid w:val="00F868DE"/>
    <w:rsid w:val="00F86F1B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5DB"/>
    <w:rsid w:val="00F90B5F"/>
    <w:rsid w:val="00F90D3E"/>
    <w:rsid w:val="00F917E2"/>
    <w:rsid w:val="00F9195A"/>
    <w:rsid w:val="00F91B0C"/>
    <w:rsid w:val="00F91F65"/>
    <w:rsid w:val="00F92537"/>
    <w:rsid w:val="00F92FD7"/>
    <w:rsid w:val="00F932CF"/>
    <w:rsid w:val="00F93528"/>
    <w:rsid w:val="00F9356D"/>
    <w:rsid w:val="00F936F8"/>
    <w:rsid w:val="00F9377E"/>
    <w:rsid w:val="00F937AD"/>
    <w:rsid w:val="00F937FA"/>
    <w:rsid w:val="00F93F44"/>
    <w:rsid w:val="00F9431B"/>
    <w:rsid w:val="00F944FB"/>
    <w:rsid w:val="00F94FF8"/>
    <w:rsid w:val="00F95D8B"/>
    <w:rsid w:val="00F960DF"/>
    <w:rsid w:val="00F965F1"/>
    <w:rsid w:val="00F966E4"/>
    <w:rsid w:val="00F96E3C"/>
    <w:rsid w:val="00F97034"/>
    <w:rsid w:val="00F977D0"/>
    <w:rsid w:val="00F97A3D"/>
    <w:rsid w:val="00F97AA0"/>
    <w:rsid w:val="00F97F0A"/>
    <w:rsid w:val="00FA004C"/>
    <w:rsid w:val="00FA0969"/>
    <w:rsid w:val="00FA09AA"/>
    <w:rsid w:val="00FA1106"/>
    <w:rsid w:val="00FA12FB"/>
    <w:rsid w:val="00FA1D89"/>
    <w:rsid w:val="00FA1EB4"/>
    <w:rsid w:val="00FA2C1C"/>
    <w:rsid w:val="00FA2D42"/>
    <w:rsid w:val="00FA2EF8"/>
    <w:rsid w:val="00FA3960"/>
    <w:rsid w:val="00FA4034"/>
    <w:rsid w:val="00FA429C"/>
    <w:rsid w:val="00FA43BE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A7C9E"/>
    <w:rsid w:val="00FB05FB"/>
    <w:rsid w:val="00FB07E2"/>
    <w:rsid w:val="00FB0B75"/>
    <w:rsid w:val="00FB0F05"/>
    <w:rsid w:val="00FB0F63"/>
    <w:rsid w:val="00FB100F"/>
    <w:rsid w:val="00FB10EC"/>
    <w:rsid w:val="00FB20B3"/>
    <w:rsid w:val="00FB2661"/>
    <w:rsid w:val="00FB2BA7"/>
    <w:rsid w:val="00FB2ECD"/>
    <w:rsid w:val="00FB3114"/>
    <w:rsid w:val="00FB33CD"/>
    <w:rsid w:val="00FB342E"/>
    <w:rsid w:val="00FB346C"/>
    <w:rsid w:val="00FB3503"/>
    <w:rsid w:val="00FB3555"/>
    <w:rsid w:val="00FB361C"/>
    <w:rsid w:val="00FB3B44"/>
    <w:rsid w:val="00FB3CA2"/>
    <w:rsid w:val="00FB3D2F"/>
    <w:rsid w:val="00FB3EDA"/>
    <w:rsid w:val="00FB3F40"/>
    <w:rsid w:val="00FB424B"/>
    <w:rsid w:val="00FB4926"/>
    <w:rsid w:val="00FB4E99"/>
    <w:rsid w:val="00FB4ED4"/>
    <w:rsid w:val="00FB4F1E"/>
    <w:rsid w:val="00FB55E2"/>
    <w:rsid w:val="00FB5B09"/>
    <w:rsid w:val="00FB5FB6"/>
    <w:rsid w:val="00FB6145"/>
    <w:rsid w:val="00FB65D3"/>
    <w:rsid w:val="00FB68D8"/>
    <w:rsid w:val="00FB698E"/>
    <w:rsid w:val="00FB729D"/>
    <w:rsid w:val="00FB737D"/>
    <w:rsid w:val="00FB75EB"/>
    <w:rsid w:val="00FB764C"/>
    <w:rsid w:val="00FB78A7"/>
    <w:rsid w:val="00FB790F"/>
    <w:rsid w:val="00FB79C3"/>
    <w:rsid w:val="00FB7E00"/>
    <w:rsid w:val="00FC00E6"/>
    <w:rsid w:val="00FC02A1"/>
    <w:rsid w:val="00FC0955"/>
    <w:rsid w:val="00FC13F4"/>
    <w:rsid w:val="00FC196E"/>
    <w:rsid w:val="00FC1E21"/>
    <w:rsid w:val="00FC1F67"/>
    <w:rsid w:val="00FC237B"/>
    <w:rsid w:val="00FC2393"/>
    <w:rsid w:val="00FC25AF"/>
    <w:rsid w:val="00FC2784"/>
    <w:rsid w:val="00FC2DB5"/>
    <w:rsid w:val="00FC3440"/>
    <w:rsid w:val="00FC3AA5"/>
    <w:rsid w:val="00FC3D7D"/>
    <w:rsid w:val="00FC3DFA"/>
    <w:rsid w:val="00FC405B"/>
    <w:rsid w:val="00FC4342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86"/>
    <w:rsid w:val="00FC6DC0"/>
    <w:rsid w:val="00FC6FC9"/>
    <w:rsid w:val="00FC7780"/>
    <w:rsid w:val="00FC7831"/>
    <w:rsid w:val="00FC7D3C"/>
    <w:rsid w:val="00FC7E7B"/>
    <w:rsid w:val="00FD013F"/>
    <w:rsid w:val="00FD0226"/>
    <w:rsid w:val="00FD056C"/>
    <w:rsid w:val="00FD05BE"/>
    <w:rsid w:val="00FD05FF"/>
    <w:rsid w:val="00FD0909"/>
    <w:rsid w:val="00FD0A23"/>
    <w:rsid w:val="00FD0B46"/>
    <w:rsid w:val="00FD0E2D"/>
    <w:rsid w:val="00FD13E6"/>
    <w:rsid w:val="00FD1400"/>
    <w:rsid w:val="00FD1596"/>
    <w:rsid w:val="00FD15E4"/>
    <w:rsid w:val="00FD1799"/>
    <w:rsid w:val="00FD1B70"/>
    <w:rsid w:val="00FD2290"/>
    <w:rsid w:val="00FD31D4"/>
    <w:rsid w:val="00FD31EA"/>
    <w:rsid w:val="00FD326C"/>
    <w:rsid w:val="00FD3461"/>
    <w:rsid w:val="00FD367A"/>
    <w:rsid w:val="00FD3998"/>
    <w:rsid w:val="00FD3D7B"/>
    <w:rsid w:val="00FD4002"/>
    <w:rsid w:val="00FD4335"/>
    <w:rsid w:val="00FD4429"/>
    <w:rsid w:val="00FD467A"/>
    <w:rsid w:val="00FD4817"/>
    <w:rsid w:val="00FD4B7F"/>
    <w:rsid w:val="00FD4DB1"/>
    <w:rsid w:val="00FD5491"/>
    <w:rsid w:val="00FD67A7"/>
    <w:rsid w:val="00FD6C87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515B"/>
    <w:rsid w:val="00FE5185"/>
    <w:rsid w:val="00FE5929"/>
    <w:rsid w:val="00FE6040"/>
    <w:rsid w:val="00FE606D"/>
    <w:rsid w:val="00FE622C"/>
    <w:rsid w:val="00FE6805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E7F8E"/>
    <w:rsid w:val="00FF05D0"/>
    <w:rsid w:val="00FF069F"/>
    <w:rsid w:val="00FF0A32"/>
    <w:rsid w:val="00FF0F86"/>
    <w:rsid w:val="00FF0F90"/>
    <w:rsid w:val="00FF13B2"/>
    <w:rsid w:val="00FF1A9B"/>
    <w:rsid w:val="00FF1CFB"/>
    <w:rsid w:val="00FF1DAA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302B"/>
    <w:rsid w:val="00FF32C5"/>
    <w:rsid w:val="00FF37E9"/>
    <w:rsid w:val="00FF3803"/>
    <w:rsid w:val="00FF3B28"/>
    <w:rsid w:val="00FF3D09"/>
    <w:rsid w:val="00FF3D83"/>
    <w:rsid w:val="00FF4261"/>
    <w:rsid w:val="00FF5097"/>
    <w:rsid w:val="00FF5286"/>
    <w:rsid w:val="00FF5325"/>
    <w:rsid w:val="00FF5BC9"/>
    <w:rsid w:val="00FF5BE1"/>
    <w:rsid w:val="00FF5CD4"/>
    <w:rsid w:val="00FF60CC"/>
    <w:rsid w:val="00FF61D2"/>
    <w:rsid w:val="00FF6339"/>
    <w:rsid w:val="00FF6511"/>
    <w:rsid w:val="00FF6789"/>
    <w:rsid w:val="00FF6A77"/>
    <w:rsid w:val="00FF6C8F"/>
    <w:rsid w:val="00FF6C9F"/>
    <w:rsid w:val="00FF7188"/>
    <w:rsid w:val="00FF72D7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57432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62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A43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53AB5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3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871DEEFE-45B6-4402-98CC-C778F94B05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55055A-FB36-4F2A-9EE5-5E6AF31B0A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EAFAB1-E29E-4FEC-B026-90DEA39A20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59B858-E5E1-429B-ADBF-F3777109AAC7}">
  <ds:schemaRefs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sharepoint/v3"/>
    <ds:schemaRef ds:uri="http://www.w3.org/XML/1998/namespace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4243d5be-521d-4052-81ca-f0f31ea6f2da"/>
    <ds:schemaRef ds:uri="http://schemas.microsoft.com/office/2006/metadata/properties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856</TotalTime>
  <Pages>12</Pages>
  <Words>2016</Words>
  <Characters>9006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อิชิตัน กรุ๊ป จำกัด (มหาชน)</vt:lpstr>
    </vt:vector>
  </TitlesOfParts>
  <Company>KPMG</Company>
  <LinksUpToDate>false</LinksUpToDate>
  <CharactersWithSpaces>11001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อิชิตัน กรุ๊ป จำกัด (มหาชน)</dc:title>
  <dc:subject/>
  <dc:creator>tadsong_h22</dc:creator>
  <cp:keywords/>
  <dc:description/>
  <cp:lastModifiedBy>Kornsiri, Chongaksorn</cp:lastModifiedBy>
  <cp:revision>125</cp:revision>
  <cp:lastPrinted>2025-11-05T04:19:00Z</cp:lastPrinted>
  <dcterms:created xsi:type="dcterms:W3CDTF">2025-05-02T08:19:00Z</dcterms:created>
  <dcterms:modified xsi:type="dcterms:W3CDTF">2025-11-07T02:36:00Z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