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9F37630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C09EF46" w14:textId="3144DCD8" w:rsidR="009B752A" w:rsidRPr="00C075DE" w:rsidRDefault="00F847A7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CC00CE" w:rsidRPr="00CC00C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</w:t>
      </w:r>
      <w:r w:rsidR="009B752A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8C2EBE" w:rsidRPr="008C2EBE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442D101E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FD037E0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DDBF19" w14:textId="77777777" w:rsidR="005E34EB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782352" w14:textId="77777777" w:rsidR="005E34EB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90A9F82" w14:textId="77777777" w:rsidR="005E34EB" w:rsidRDefault="005E34EB" w:rsidP="005E34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28BDBB" w14:textId="77777777" w:rsidR="005E34EB" w:rsidRDefault="005E34EB" w:rsidP="005E34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  <w:sectPr w:rsidR="005E34EB" w:rsidSect="00693FF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70417B3" w14:textId="77777777" w:rsidR="005E34EB" w:rsidRPr="00C075DE" w:rsidRDefault="005E34EB" w:rsidP="005E34EB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030E0C84" w14:textId="77777777" w:rsidR="005E34EB" w:rsidRPr="00C075DE" w:rsidRDefault="005E34EB" w:rsidP="005E34EB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4D02D94D" w14:textId="77777777" w:rsidR="005E34EB" w:rsidRPr="00C075DE" w:rsidRDefault="005E34EB" w:rsidP="005E34EB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01574568" w14:textId="77777777" w:rsidR="005E34EB" w:rsidRPr="00C075DE" w:rsidRDefault="005E34EB" w:rsidP="005E34EB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58528A5F" w14:textId="143639B2" w:rsidR="009B752A" w:rsidRPr="00C075DE" w:rsidRDefault="009B752A" w:rsidP="009B752A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สาม</w:t>
      </w:r>
      <w:r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B7285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</w:t>
      </w:r>
      <w:r w:rsidR="00F847A7">
        <w:rPr>
          <w:rFonts w:ascii="Angsana New" w:hAnsi="Angsana New"/>
          <w:spacing w:val="-6"/>
          <w:sz w:val="30"/>
          <w:szCs w:val="30"/>
          <w:cs/>
        </w:rPr>
        <w:t>สำหรับงวดเก้าเดือน</w:t>
      </w:r>
      <w:r>
        <w:rPr>
          <w:rFonts w:ascii="Angsana New" w:hAnsi="Angsana New"/>
          <w:spacing w:val="-6"/>
          <w:sz w:val="30"/>
          <w:szCs w:val="30"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1D19AE1E" w14:textId="77777777" w:rsidR="005E34EB" w:rsidRDefault="005E34EB" w:rsidP="005E34EB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D3981A9" w14:textId="55397E1E" w:rsidR="005E34EB" w:rsidRPr="00C075DE" w:rsidRDefault="005E34EB" w:rsidP="005E34EB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23020E7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6AFA63" w14:textId="5DBC6859" w:rsidR="005E34EB" w:rsidRPr="00C075DE" w:rsidRDefault="005E34EB" w:rsidP="005E34E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C2EBE" w:rsidRPr="008C2EBE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1471D8" w14:textId="77777777" w:rsidR="005E34EB" w:rsidRPr="00C075DE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60490E" w14:textId="77777777" w:rsidR="005E34EB" w:rsidRPr="00C075DE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DF72E7" w14:textId="77777777" w:rsidR="005E34EB" w:rsidRPr="008A7E61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E34EB" w:rsidRPr="008A7E61" w:rsidSect="005E34EB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C47F970" w14:textId="77777777" w:rsidR="005E34EB" w:rsidRPr="00C075DE" w:rsidRDefault="005E34EB" w:rsidP="005E34EB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38F85B" w14:textId="77777777" w:rsidR="005E34EB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49C9D83" w14:textId="229FE84F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7539E5A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DEED4E4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69DB6A" w14:textId="77777777" w:rsidR="005E34EB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E1327E7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FEEC42D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5E8C479" w14:textId="77777777" w:rsidR="005E34EB" w:rsidRPr="00A87DD2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6DC60C6D" w14:textId="77777777" w:rsidR="005E34EB" w:rsidRPr="00A87DD2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1D7B3D2" w14:textId="616677FC" w:rsidR="005E34EB" w:rsidRPr="00C075DE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11641</w:t>
      </w:r>
    </w:p>
    <w:p w14:paraId="2B1A73CE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96A9F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FDC25DD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A5496E" w14:textId="1050DE1E" w:rsidR="005E34EB" w:rsidRPr="00C075DE" w:rsidRDefault="00CC00CE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C00CE">
        <w:rPr>
          <w:rFonts w:asciiTheme="majorBidi" w:hAnsiTheme="majorBidi" w:cstheme="majorBidi" w:hint="cs"/>
          <w:sz w:val="30"/>
          <w:szCs w:val="30"/>
        </w:rPr>
        <w:t>13</w:t>
      </w:r>
      <w:r w:rsidR="005E34EB">
        <w:rPr>
          <w:rFonts w:asciiTheme="majorBidi" w:hAnsiTheme="majorBidi" w:cstheme="majorBidi"/>
          <w:sz w:val="30"/>
          <w:szCs w:val="30"/>
        </w:rPr>
        <w:t xml:space="preserve"> </w:t>
      </w:r>
      <w:r w:rsidR="00F847A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E34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</w:p>
    <w:p w14:paraId="1B3F3E7F" w14:textId="77777777" w:rsidR="005E34EB" w:rsidRPr="00C075DE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53B954" w14:textId="05D8825A" w:rsidR="001A74B2" w:rsidRDefault="001A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1A74B2" w:rsidSect="001A74B2">
      <w:headerReference w:type="default" r:id="rId18"/>
      <w:head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78895" w14:textId="77777777" w:rsidR="00310E27" w:rsidRDefault="00310E27">
      <w:r>
        <w:separator/>
      </w:r>
    </w:p>
  </w:endnote>
  <w:endnote w:type="continuationSeparator" w:id="0">
    <w:p w14:paraId="32A1B014" w14:textId="77777777" w:rsidR="00310E27" w:rsidRDefault="00310E27">
      <w:r>
        <w:continuationSeparator/>
      </w:r>
    </w:p>
  </w:endnote>
  <w:endnote w:type="continuationNotice" w:id="1">
    <w:p w14:paraId="35D5918E" w14:textId="77777777" w:rsidR="00310E27" w:rsidRDefault="00310E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BF99" w14:textId="1EC0E9D7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8C2EBE" w:rsidRPr="008C2EBE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725E" w14:textId="586A7E9F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1137" w14:textId="76C36189" w:rsidR="005E34EB" w:rsidRPr="00106206" w:rsidRDefault="005E34EB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62EB" w14:textId="6A5C8FB0" w:rsidR="005E34EB" w:rsidRPr="009B752A" w:rsidRDefault="005E34EB" w:rsidP="009B752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0BFBD" w14:textId="77777777" w:rsidR="00310E27" w:rsidRDefault="00310E27">
      <w:r>
        <w:separator/>
      </w:r>
    </w:p>
  </w:footnote>
  <w:footnote w:type="continuationSeparator" w:id="0">
    <w:p w14:paraId="78A4AFB1" w14:textId="77777777" w:rsidR="00310E27" w:rsidRDefault="00310E27">
      <w:r>
        <w:continuationSeparator/>
      </w:r>
    </w:p>
  </w:footnote>
  <w:footnote w:type="continuationNotice" w:id="1">
    <w:p w14:paraId="37672A06" w14:textId="77777777" w:rsidR="00310E27" w:rsidRDefault="00310E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99C6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64AF07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8267EB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A143C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C7A3C64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9AAD8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D900" w14:textId="77777777" w:rsidR="005E34EB" w:rsidRDefault="005E34EB">
    <w:pPr>
      <w:pStyle w:val="Header"/>
    </w:pPr>
  </w:p>
  <w:p w14:paraId="41D7BF40" w14:textId="77777777" w:rsidR="005E34EB" w:rsidRDefault="005E34EB">
    <w:pPr>
      <w:pStyle w:val="Header"/>
    </w:pPr>
  </w:p>
  <w:p w14:paraId="0CD0C39C" w14:textId="77777777" w:rsidR="005E34EB" w:rsidRDefault="005E34EB">
    <w:pPr>
      <w:pStyle w:val="Header"/>
    </w:pPr>
  </w:p>
  <w:p w14:paraId="3FECE47B" w14:textId="77777777" w:rsidR="005E34EB" w:rsidRDefault="005E34EB">
    <w:pPr>
      <w:pStyle w:val="Header"/>
    </w:pPr>
  </w:p>
  <w:p w14:paraId="7E060DFC" w14:textId="77777777" w:rsidR="005E34EB" w:rsidRDefault="005E34EB">
    <w:pPr>
      <w:pStyle w:val="Header"/>
    </w:pPr>
  </w:p>
  <w:p w14:paraId="49536B71" w14:textId="77777777" w:rsidR="005E34EB" w:rsidRDefault="005E34EB">
    <w:pPr>
      <w:pStyle w:val="Header"/>
    </w:pPr>
  </w:p>
  <w:p w14:paraId="204DA14C" w14:textId="77777777" w:rsidR="005E34EB" w:rsidRDefault="005E34EB">
    <w:pPr>
      <w:pStyle w:val="Header"/>
    </w:pPr>
  </w:p>
  <w:p w14:paraId="5D31B2E1" w14:textId="77777777" w:rsidR="005E34EB" w:rsidRDefault="005E3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D350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06239FEC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1FBADDE1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5EDEBC9B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21F6652C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0493FAD1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3C09CF62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5F65C9ED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E9D25" w14:textId="77777777" w:rsidR="004D1173" w:rsidRPr="001A74B2" w:rsidRDefault="004D1173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EE66F" w14:textId="77777777" w:rsidR="00220D1C" w:rsidRPr="00283B03" w:rsidRDefault="00220D1C">
    <w:pPr>
      <w:pStyle w:val="Header"/>
      <w:rPr>
        <w:rFonts w:ascii="Angsana New" w:hAnsi="Angsana New"/>
        <w:sz w:val="32"/>
        <w:szCs w:val="32"/>
      </w:rPr>
    </w:pPr>
  </w:p>
  <w:p w14:paraId="0AFAFF14" w14:textId="77777777" w:rsidR="00220D1C" w:rsidRPr="00283B03" w:rsidRDefault="00220D1C">
    <w:pPr>
      <w:pStyle w:val="Header"/>
      <w:rPr>
        <w:rFonts w:ascii="Angsana New" w:hAnsi="Angsana New"/>
        <w:sz w:val="32"/>
        <w:szCs w:val="32"/>
      </w:rPr>
    </w:pPr>
  </w:p>
  <w:p w14:paraId="1AA887BD" w14:textId="77777777" w:rsidR="00220D1C" w:rsidRPr="00283B03" w:rsidRDefault="00220D1C">
    <w:pPr>
      <w:pStyle w:val="Header"/>
      <w:rPr>
        <w:rFonts w:ascii="Angsana New" w:hAnsi="Angsana New"/>
        <w:sz w:val="32"/>
        <w:szCs w:val="32"/>
      </w:rPr>
    </w:pPr>
  </w:p>
  <w:p w14:paraId="4E6C0F7D" w14:textId="77777777" w:rsidR="00220D1C" w:rsidRPr="00283B03" w:rsidRDefault="00220D1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FD2A91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D93690A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52970EF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63C50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BE6A72"/>
    <w:multiLevelType w:val="hybridMultilevel"/>
    <w:tmpl w:val="74545B0C"/>
    <w:lvl w:ilvl="0" w:tplc="B262CE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A73BAD"/>
    <w:multiLevelType w:val="hybridMultilevel"/>
    <w:tmpl w:val="032E5A44"/>
    <w:lvl w:ilvl="0" w:tplc="A18017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B3A2FBB"/>
    <w:multiLevelType w:val="hybridMultilevel"/>
    <w:tmpl w:val="8EC81FFC"/>
    <w:lvl w:ilvl="0" w:tplc="929046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3"/>
  </w:num>
  <w:num w:numId="12" w16cid:durableId="981884968">
    <w:abstractNumId w:val="11"/>
  </w:num>
  <w:num w:numId="13" w16cid:durableId="1216742572">
    <w:abstractNumId w:val="20"/>
  </w:num>
  <w:num w:numId="14" w16cid:durableId="680739906">
    <w:abstractNumId w:val="12"/>
  </w:num>
  <w:num w:numId="15" w16cid:durableId="1042052798">
    <w:abstractNumId w:val="15"/>
  </w:num>
  <w:num w:numId="16" w16cid:durableId="184293811">
    <w:abstractNumId w:val="22"/>
  </w:num>
  <w:num w:numId="17" w16cid:durableId="1419518935">
    <w:abstractNumId w:val="24"/>
  </w:num>
  <w:num w:numId="18" w16cid:durableId="895622598">
    <w:abstractNumId w:val="18"/>
  </w:num>
  <w:num w:numId="19" w16cid:durableId="1902474938">
    <w:abstractNumId w:val="23"/>
  </w:num>
  <w:num w:numId="20" w16cid:durableId="1594431634">
    <w:abstractNumId w:val="25"/>
  </w:num>
  <w:num w:numId="21" w16cid:durableId="1580367293">
    <w:abstractNumId w:val="17"/>
  </w:num>
  <w:num w:numId="22" w16cid:durableId="527330773">
    <w:abstractNumId w:val="21"/>
  </w:num>
  <w:num w:numId="23" w16cid:durableId="1370639690">
    <w:abstractNumId w:val="16"/>
  </w:num>
  <w:num w:numId="24" w16cid:durableId="2134400029">
    <w:abstractNumId w:val="19"/>
  </w:num>
  <w:num w:numId="25" w16cid:durableId="1717658745">
    <w:abstractNumId w:val="14"/>
  </w:num>
  <w:num w:numId="26" w16cid:durableId="783887211">
    <w:abstractNumId w:val="10"/>
  </w:num>
  <w:num w:numId="27" w16cid:durableId="590044734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31"/>
    <w:rsid w:val="000039F0"/>
    <w:rsid w:val="000042F6"/>
    <w:rsid w:val="00004694"/>
    <w:rsid w:val="000048B2"/>
    <w:rsid w:val="00004A6F"/>
    <w:rsid w:val="0000510D"/>
    <w:rsid w:val="00005144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826"/>
    <w:rsid w:val="00010C8C"/>
    <w:rsid w:val="00010E04"/>
    <w:rsid w:val="00011585"/>
    <w:rsid w:val="00011A31"/>
    <w:rsid w:val="00011B02"/>
    <w:rsid w:val="00011DD2"/>
    <w:rsid w:val="0001248C"/>
    <w:rsid w:val="00012981"/>
    <w:rsid w:val="00012DE0"/>
    <w:rsid w:val="000131EC"/>
    <w:rsid w:val="0001330E"/>
    <w:rsid w:val="000135E9"/>
    <w:rsid w:val="000136FE"/>
    <w:rsid w:val="00013BE5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079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6BF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9E2"/>
    <w:rsid w:val="00031A11"/>
    <w:rsid w:val="00031B6D"/>
    <w:rsid w:val="00031BFF"/>
    <w:rsid w:val="000321ED"/>
    <w:rsid w:val="0003233B"/>
    <w:rsid w:val="00032437"/>
    <w:rsid w:val="0003291E"/>
    <w:rsid w:val="00032BC1"/>
    <w:rsid w:val="00032BDF"/>
    <w:rsid w:val="00032CDA"/>
    <w:rsid w:val="00032E07"/>
    <w:rsid w:val="000331C1"/>
    <w:rsid w:val="0003361F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301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CEA"/>
    <w:rsid w:val="00040FA9"/>
    <w:rsid w:val="00041035"/>
    <w:rsid w:val="00041059"/>
    <w:rsid w:val="00041102"/>
    <w:rsid w:val="0004180D"/>
    <w:rsid w:val="00041861"/>
    <w:rsid w:val="000418D1"/>
    <w:rsid w:val="00041956"/>
    <w:rsid w:val="00041976"/>
    <w:rsid w:val="00041B2A"/>
    <w:rsid w:val="00041C99"/>
    <w:rsid w:val="00041D84"/>
    <w:rsid w:val="00041EE6"/>
    <w:rsid w:val="000424B7"/>
    <w:rsid w:val="0004267C"/>
    <w:rsid w:val="00042A47"/>
    <w:rsid w:val="00042BD3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5F9"/>
    <w:rsid w:val="00050AAC"/>
    <w:rsid w:val="00050BC8"/>
    <w:rsid w:val="00050E37"/>
    <w:rsid w:val="00050E8A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502B"/>
    <w:rsid w:val="000556DB"/>
    <w:rsid w:val="00055706"/>
    <w:rsid w:val="00055E40"/>
    <w:rsid w:val="00055FE1"/>
    <w:rsid w:val="00056061"/>
    <w:rsid w:val="00056506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61"/>
    <w:rsid w:val="00063E92"/>
    <w:rsid w:val="00063FCE"/>
    <w:rsid w:val="00063FFE"/>
    <w:rsid w:val="000643F0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1A"/>
    <w:rsid w:val="000653B7"/>
    <w:rsid w:val="000655C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12A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5B2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8E9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2CE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E28"/>
    <w:rsid w:val="00085E71"/>
    <w:rsid w:val="000865FF"/>
    <w:rsid w:val="00086650"/>
    <w:rsid w:val="00086BE2"/>
    <w:rsid w:val="00086E2D"/>
    <w:rsid w:val="0008719C"/>
    <w:rsid w:val="0008746E"/>
    <w:rsid w:val="000874F9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532"/>
    <w:rsid w:val="000A0AA5"/>
    <w:rsid w:val="000A13E5"/>
    <w:rsid w:val="000A1403"/>
    <w:rsid w:val="000A1729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697"/>
    <w:rsid w:val="000A5B00"/>
    <w:rsid w:val="000A5CF8"/>
    <w:rsid w:val="000A60D4"/>
    <w:rsid w:val="000A629F"/>
    <w:rsid w:val="000A62F9"/>
    <w:rsid w:val="000A65E2"/>
    <w:rsid w:val="000A6A80"/>
    <w:rsid w:val="000A6D0A"/>
    <w:rsid w:val="000A6F36"/>
    <w:rsid w:val="000A70BC"/>
    <w:rsid w:val="000A7164"/>
    <w:rsid w:val="000A75C3"/>
    <w:rsid w:val="000A75CB"/>
    <w:rsid w:val="000A7C3D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4CE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AE1"/>
    <w:rsid w:val="000C0B73"/>
    <w:rsid w:val="000C0F68"/>
    <w:rsid w:val="000C1031"/>
    <w:rsid w:val="000C1095"/>
    <w:rsid w:val="000C11BF"/>
    <w:rsid w:val="000C1261"/>
    <w:rsid w:val="000C163C"/>
    <w:rsid w:val="000C17B8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2E23"/>
    <w:rsid w:val="000C2E5A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39E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66C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785"/>
    <w:rsid w:val="000D48FE"/>
    <w:rsid w:val="000D4955"/>
    <w:rsid w:val="000D4C0A"/>
    <w:rsid w:val="000D4D18"/>
    <w:rsid w:val="000D4DCF"/>
    <w:rsid w:val="000D5675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7F4"/>
    <w:rsid w:val="000E0844"/>
    <w:rsid w:val="000E0870"/>
    <w:rsid w:val="000E088C"/>
    <w:rsid w:val="000E09B2"/>
    <w:rsid w:val="000E0CEC"/>
    <w:rsid w:val="000E0ED5"/>
    <w:rsid w:val="000E15DD"/>
    <w:rsid w:val="000E1D43"/>
    <w:rsid w:val="000E22B4"/>
    <w:rsid w:val="000E23DF"/>
    <w:rsid w:val="000E263E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51FA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42D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DDF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1FE9"/>
    <w:rsid w:val="001022EC"/>
    <w:rsid w:val="001023CB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378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33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3F8"/>
    <w:rsid w:val="001144F9"/>
    <w:rsid w:val="0011460E"/>
    <w:rsid w:val="00114D9C"/>
    <w:rsid w:val="0011597A"/>
    <w:rsid w:val="00115C2B"/>
    <w:rsid w:val="00115D4D"/>
    <w:rsid w:val="00115D81"/>
    <w:rsid w:val="001160B8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E0A"/>
    <w:rsid w:val="00120F25"/>
    <w:rsid w:val="00120F74"/>
    <w:rsid w:val="0012118B"/>
    <w:rsid w:val="00121866"/>
    <w:rsid w:val="0012188E"/>
    <w:rsid w:val="00121998"/>
    <w:rsid w:val="00121B00"/>
    <w:rsid w:val="00121DA7"/>
    <w:rsid w:val="00122359"/>
    <w:rsid w:val="0012283D"/>
    <w:rsid w:val="00122889"/>
    <w:rsid w:val="001229C5"/>
    <w:rsid w:val="00122B03"/>
    <w:rsid w:val="00122C75"/>
    <w:rsid w:val="0012305C"/>
    <w:rsid w:val="00123384"/>
    <w:rsid w:val="00123745"/>
    <w:rsid w:val="00123A62"/>
    <w:rsid w:val="001240D8"/>
    <w:rsid w:val="0012453A"/>
    <w:rsid w:val="00124597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30F"/>
    <w:rsid w:val="001266AA"/>
    <w:rsid w:val="001266D2"/>
    <w:rsid w:val="001269B3"/>
    <w:rsid w:val="00126B08"/>
    <w:rsid w:val="00126E04"/>
    <w:rsid w:val="001271BE"/>
    <w:rsid w:val="0012733D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236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0EB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6DA"/>
    <w:rsid w:val="00135BE8"/>
    <w:rsid w:val="00135F9C"/>
    <w:rsid w:val="00135FA9"/>
    <w:rsid w:val="00136469"/>
    <w:rsid w:val="001368DD"/>
    <w:rsid w:val="00136BE5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51A"/>
    <w:rsid w:val="001458F1"/>
    <w:rsid w:val="00145A0B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0EBB"/>
    <w:rsid w:val="001514D9"/>
    <w:rsid w:val="00151807"/>
    <w:rsid w:val="00151C30"/>
    <w:rsid w:val="00151DCE"/>
    <w:rsid w:val="001525CC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1B3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57F91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2D14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119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2EC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63A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590"/>
    <w:rsid w:val="00192780"/>
    <w:rsid w:val="0019279A"/>
    <w:rsid w:val="001928FE"/>
    <w:rsid w:val="00192995"/>
    <w:rsid w:val="001929FB"/>
    <w:rsid w:val="0019345E"/>
    <w:rsid w:val="0019384A"/>
    <w:rsid w:val="00193B1C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14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0FC5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4B2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03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AA0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4E3D"/>
    <w:rsid w:val="001D540F"/>
    <w:rsid w:val="001D54D5"/>
    <w:rsid w:val="001D5655"/>
    <w:rsid w:val="001D5850"/>
    <w:rsid w:val="001D5B12"/>
    <w:rsid w:val="001D5B13"/>
    <w:rsid w:val="001D680B"/>
    <w:rsid w:val="001D6BF1"/>
    <w:rsid w:val="001D7046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7392"/>
    <w:rsid w:val="001E7697"/>
    <w:rsid w:val="001E7722"/>
    <w:rsid w:val="001E7729"/>
    <w:rsid w:val="001E7BD9"/>
    <w:rsid w:val="001E7D61"/>
    <w:rsid w:val="001F00F2"/>
    <w:rsid w:val="001F02CB"/>
    <w:rsid w:val="001F0533"/>
    <w:rsid w:val="001F05F8"/>
    <w:rsid w:val="001F0A31"/>
    <w:rsid w:val="001F0EE5"/>
    <w:rsid w:val="001F113E"/>
    <w:rsid w:val="001F1140"/>
    <w:rsid w:val="001F13D3"/>
    <w:rsid w:val="001F1405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3E3"/>
    <w:rsid w:val="00200BC3"/>
    <w:rsid w:val="00200BD6"/>
    <w:rsid w:val="00200D65"/>
    <w:rsid w:val="00200F14"/>
    <w:rsid w:val="00201106"/>
    <w:rsid w:val="00201230"/>
    <w:rsid w:val="00201502"/>
    <w:rsid w:val="00201C90"/>
    <w:rsid w:val="00201E47"/>
    <w:rsid w:val="00201E5F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66"/>
    <w:rsid w:val="00207479"/>
    <w:rsid w:val="00207B06"/>
    <w:rsid w:val="00207CB8"/>
    <w:rsid w:val="00207D7F"/>
    <w:rsid w:val="00207F12"/>
    <w:rsid w:val="0021006E"/>
    <w:rsid w:val="0021021C"/>
    <w:rsid w:val="0021029C"/>
    <w:rsid w:val="002102E6"/>
    <w:rsid w:val="0021057C"/>
    <w:rsid w:val="00210625"/>
    <w:rsid w:val="00210AC7"/>
    <w:rsid w:val="00211098"/>
    <w:rsid w:val="002110E7"/>
    <w:rsid w:val="0021142B"/>
    <w:rsid w:val="00211644"/>
    <w:rsid w:val="00211791"/>
    <w:rsid w:val="00211890"/>
    <w:rsid w:val="00211BE8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839"/>
    <w:rsid w:val="00215981"/>
    <w:rsid w:val="00215BD0"/>
    <w:rsid w:val="00215E1C"/>
    <w:rsid w:val="00215E2A"/>
    <w:rsid w:val="0021634A"/>
    <w:rsid w:val="00216712"/>
    <w:rsid w:val="0021699A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1C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737"/>
    <w:rsid w:val="00225786"/>
    <w:rsid w:val="00225941"/>
    <w:rsid w:val="00225B7B"/>
    <w:rsid w:val="00225B7E"/>
    <w:rsid w:val="00225D03"/>
    <w:rsid w:val="00225D32"/>
    <w:rsid w:val="00225EC1"/>
    <w:rsid w:val="002262AE"/>
    <w:rsid w:val="0022639F"/>
    <w:rsid w:val="002265F1"/>
    <w:rsid w:val="0022669E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698"/>
    <w:rsid w:val="00231A71"/>
    <w:rsid w:val="00231A97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40F"/>
    <w:rsid w:val="00236524"/>
    <w:rsid w:val="002365DF"/>
    <w:rsid w:val="002367E8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CFF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4F2E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1F6"/>
    <w:rsid w:val="0024753A"/>
    <w:rsid w:val="00247549"/>
    <w:rsid w:val="00247932"/>
    <w:rsid w:val="00247BBC"/>
    <w:rsid w:val="00247C74"/>
    <w:rsid w:val="00247D90"/>
    <w:rsid w:val="00247FEE"/>
    <w:rsid w:val="00250004"/>
    <w:rsid w:val="00250255"/>
    <w:rsid w:val="00250855"/>
    <w:rsid w:val="00250897"/>
    <w:rsid w:val="0025094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1FDD"/>
    <w:rsid w:val="0025227E"/>
    <w:rsid w:val="00252290"/>
    <w:rsid w:val="00252395"/>
    <w:rsid w:val="002523BA"/>
    <w:rsid w:val="002523DA"/>
    <w:rsid w:val="00252490"/>
    <w:rsid w:val="00252665"/>
    <w:rsid w:val="00252763"/>
    <w:rsid w:val="0025294D"/>
    <w:rsid w:val="002529C3"/>
    <w:rsid w:val="002529CE"/>
    <w:rsid w:val="00252A32"/>
    <w:rsid w:val="00252BBC"/>
    <w:rsid w:val="00252C52"/>
    <w:rsid w:val="00252F65"/>
    <w:rsid w:val="002531A2"/>
    <w:rsid w:val="00253498"/>
    <w:rsid w:val="002535D2"/>
    <w:rsid w:val="002535EA"/>
    <w:rsid w:val="002536BB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E60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2B5"/>
    <w:rsid w:val="0026347B"/>
    <w:rsid w:val="0026361B"/>
    <w:rsid w:val="00263944"/>
    <w:rsid w:val="00263B93"/>
    <w:rsid w:val="002643A0"/>
    <w:rsid w:val="002648A6"/>
    <w:rsid w:val="002650C7"/>
    <w:rsid w:val="0026526B"/>
    <w:rsid w:val="00265413"/>
    <w:rsid w:val="00265584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238"/>
    <w:rsid w:val="0027046C"/>
    <w:rsid w:val="002704C8"/>
    <w:rsid w:val="002704F7"/>
    <w:rsid w:val="002705CC"/>
    <w:rsid w:val="0027070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35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77F2D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880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135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25"/>
    <w:rsid w:val="002941ED"/>
    <w:rsid w:val="00294458"/>
    <w:rsid w:val="00294518"/>
    <w:rsid w:val="00294629"/>
    <w:rsid w:val="002948B1"/>
    <w:rsid w:val="00294A13"/>
    <w:rsid w:val="00294A7D"/>
    <w:rsid w:val="00294B1B"/>
    <w:rsid w:val="00294DEC"/>
    <w:rsid w:val="00294FF7"/>
    <w:rsid w:val="00294FFA"/>
    <w:rsid w:val="002954A4"/>
    <w:rsid w:val="002955BB"/>
    <w:rsid w:val="00295993"/>
    <w:rsid w:val="00295DB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7AA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A8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52B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AAF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0D8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B7EC7"/>
    <w:rsid w:val="002C00C8"/>
    <w:rsid w:val="002C020F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CA2"/>
    <w:rsid w:val="002C6F0A"/>
    <w:rsid w:val="002C705B"/>
    <w:rsid w:val="002C70F4"/>
    <w:rsid w:val="002C7145"/>
    <w:rsid w:val="002C72A6"/>
    <w:rsid w:val="002C7BE1"/>
    <w:rsid w:val="002C7DA7"/>
    <w:rsid w:val="002C7DDF"/>
    <w:rsid w:val="002C7E94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94F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32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BE"/>
    <w:rsid w:val="002E5A2A"/>
    <w:rsid w:val="002E5B07"/>
    <w:rsid w:val="002E618B"/>
    <w:rsid w:val="002E62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A44"/>
    <w:rsid w:val="002F3D10"/>
    <w:rsid w:val="002F3F8F"/>
    <w:rsid w:val="002F459F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2F7DF1"/>
    <w:rsid w:val="0030014C"/>
    <w:rsid w:val="003001DD"/>
    <w:rsid w:val="0030059F"/>
    <w:rsid w:val="00300899"/>
    <w:rsid w:val="00300CCB"/>
    <w:rsid w:val="00301215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5B2"/>
    <w:rsid w:val="0030663C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E2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B0F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17D03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7AA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AA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D9"/>
    <w:rsid w:val="003372F0"/>
    <w:rsid w:val="0033733C"/>
    <w:rsid w:val="0033739D"/>
    <w:rsid w:val="0033746E"/>
    <w:rsid w:val="00337519"/>
    <w:rsid w:val="00337522"/>
    <w:rsid w:val="003375D1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1B6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2B03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14"/>
    <w:rsid w:val="003448E3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33E"/>
    <w:rsid w:val="00346864"/>
    <w:rsid w:val="003468D6"/>
    <w:rsid w:val="003469F5"/>
    <w:rsid w:val="00346A09"/>
    <w:rsid w:val="00346E38"/>
    <w:rsid w:val="00346EF9"/>
    <w:rsid w:val="00347017"/>
    <w:rsid w:val="003471C3"/>
    <w:rsid w:val="003475C4"/>
    <w:rsid w:val="003475CF"/>
    <w:rsid w:val="0034767A"/>
    <w:rsid w:val="00347707"/>
    <w:rsid w:val="00347B3F"/>
    <w:rsid w:val="00347B8C"/>
    <w:rsid w:val="00347F0F"/>
    <w:rsid w:val="00350055"/>
    <w:rsid w:val="00350314"/>
    <w:rsid w:val="003503A1"/>
    <w:rsid w:val="003508F9"/>
    <w:rsid w:val="00350958"/>
    <w:rsid w:val="00350A26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5C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D3D"/>
    <w:rsid w:val="00354D7F"/>
    <w:rsid w:val="00355051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98D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B71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369"/>
    <w:rsid w:val="00372592"/>
    <w:rsid w:val="00372750"/>
    <w:rsid w:val="00372AFB"/>
    <w:rsid w:val="00372C59"/>
    <w:rsid w:val="00372CC1"/>
    <w:rsid w:val="00373076"/>
    <w:rsid w:val="003730C9"/>
    <w:rsid w:val="003733AA"/>
    <w:rsid w:val="00373460"/>
    <w:rsid w:val="00374584"/>
    <w:rsid w:val="003747B4"/>
    <w:rsid w:val="003749C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AB9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8B1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6BB"/>
    <w:rsid w:val="0038771C"/>
    <w:rsid w:val="00387856"/>
    <w:rsid w:val="00387C52"/>
    <w:rsid w:val="00387D23"/>
    <w:rsid w:val="0039094F"/>
    <w:rsid w:val="00390C42"/>
    <w:rsid w:val="00390CE1"/>
    <w:rsid w:val="00390D3F"/>
    <w:rsid w:val="00391872"/>
    <w:rsid w:val="00391CDD"/>
    <w:rsid w:val="00392009"/>
    <w:rsid w:val="0039211A"/>
    <w:rsid w:val="003923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6F8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05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0B6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21A"/>
    <w:rsid w:val="003C0435"/>
    <w:rsid w:val="003C04FB"/>
    <w:rsid w:val="003C06A7"/>
    <w:rsid w:val="003C073A"/>
    <w:rsid w:val="003C077F"/>
    <w:rsid w:val="003C08E0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0E6"/>
    <w:rsid w:val="003C6798"/>
    <w:rsid w:val="003C67AE"/>
    <w:rsid w:val="003C67ED"/>
    <w:rsid w:val="003C6A3B"/>
    <w:rsid w:val="003C6AF5"/>
    <w:rsid w:val="003C6C2A"/>
    <w:rsid w:val="003C705F"/>
    <w:rsid w:val="003C7480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1EAC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1C8"/>
    <w:rsid w:val="003D73E8"/>
    <w:rsid w:val="003D74B4"/>
    <w:rsid w:val="003D7B21"/>
    <w:rsid w:val="003D7EAA"/>
    <w:rsid w:val="003E0150"/>
    <w:rsid w:val="003E01C9"/>
    <w:rsid w:val="003E0BC3"/>
    <w:rsid w:val="003E1244"/>
    <w:rsid w:val="003E1BF3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DDE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AF4"/>
    <w:rsid w:val="003E3B8B"/>
    <w:rsid w:val="003E3C59"/>
    <w:rsid w:val="003E4155"/>
    <w:rsid w:val="003E44FF"/>
    <w:rsid w:val="003E4743"/>
    <w:rsid w:val="003E4BC9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852"/>
    <w:rsid w:val="003E7AAE"/>
    <w:rsid w:val="003E7B46"/>
    <w:rsid w:val="003E7D96"/>
    <w:rsid w:val="003F010B"/>
    <w:rsid w:val="003F01E8"/>
    <w:rsid w:val="003F0307"/>
    <w:rsid w:val="003F0853"/>
    <w:rsid w:val="003F09AA"/>
    <w:rsid w:val="003F0B95"/>
    <w:rsid w:val="003F0D5B"/>
    <w:rsid w:val="003F0EDA"/>
    <w:rsid w:val="003F0F4A"/>
    <w:rsid w:val="003F1073"/>
    <w:rsid w:val="003F17D3"/>
    <w:rsid w:val="003F1B4F"/>
    <w:rsid w:val="003F1B86"/>
    <w:rsid w:val="003F1C4B"/>
    <w:rsid w:val="003F1C61"/>
    <w:rsid w:val="003F1F02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11B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6BF"/>
    <w:rsid w:val="004067EC"/>
    <w:rsid w:val="00406A2E"/>
    <w:rsid w:val="00406E3A"/>
    <w:rsid w:val="00406E4C"/>
    <w:rsid w:val="00407225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AF5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5EC3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5E9"/>
    <w:rsid w:val="00421810"/>
    <w:rsid w:val="004218A6"/>
    <w:rsid w:val="00421AB1"/>
    <w:rsid w:val="00421D1B"/>
    <w:rsid w:val="00421FCD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97A"/>
    <w:rsid w:val="004249E0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D5E"/>
    <w:rsid w:val="00425EC3"/>
    <w:rsid w:val="00425F76"/>
    <w:rsid w:val="004263B7"/>
    <w:rsid w:val="004263EC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206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134"/>
    <w:rsid w:val="0043418E"/>
    <w:rsid w:val="00434236"/>
    <w:rsid w:val="0043457D"/>
    <w:rsid w:val="004346C0"/>
    <w:rsid w:val="004347BB"/>
    <w:rsid w:val="00434A03"/>
    <w:rsid w:val="00434B80"/>
    <w:rsid w:val="00434CC2"/>
    <w:rsid w:val="00435006"/>
    <w:rsid w:val="004352C1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AEE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1A6"/>
    <w:rsid w:val="004432A7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E61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BC7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4D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829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4C"/>
    <w:rsid w:val="00466563"/>
    <w:rsid w:val="004668EF"/>
    <w:rsid w:val="00466CB7"/>
    <w:rsid w:val="00466DC3"/>
    <w:rsid w:val="00466EE1"/>
    <w:rsid w:val="004670EB"/>
    <w:rsid w:val="004672D6"/>
    <w:rsid w:val="004674E4"/>
    <w:rsid w:val="004676B5"/>
    <w:rsid w:val="004678E3"/>
    <w:rsid w:val="00467CBB"/>
    <w:rsid w:val="00470105"/>
    <w:rsid w:val="00470120"/>
    <w:rsid w:val="0047041F"/>
    <w:rsid w:val="00470668"/>
    <w:rsid w:val="00470839"/>
    <w:rsid w:val="004711B1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8B1"/>
    <w:rsid w:val="00473D1B"/>
    <w:rsid w:val="0047444B"/>
    <w:rsid w:val="00474910"/>
    <w:rsid w:val="00474A67"/>
    <w:rsid w:val="00474ACB"/>
    <w:rsid w:val="00474C81"/>
    <w:rsid w:val="00474DDE"/>
    <w:rsid w:val="00474F25"/>
    <w:rsid w:val="00474F2F"/>
    <w:rsid w:val="004750DF"/>
    <w:rsid w:val="0047568A"/>
    <w:rsid w:val="00475A34"/>
    <w:rsid w:val="00475AC8"/>
    <w:rsid w:val="00475D34"/>
    <w:rsid w:val="00475F6E"/>
    <w:rsid w:val="00476943"/>
    <w:rsid w:val="00476A49"/>
    <w:rsid w:val="00476A63"/>
    <w:rsid w:val="00476DB9"/>
    <w:rsid w:val="00477201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A3"/>
    <w:rsid w:val="004806F8"/>
    <w:rsid w:val="004808C0"/>
    <w:rsid w:val="00480959"/>
    <w:rsid w:val="004809AE"/>
    <w:rsid w:val="00480B1D"/>
    <w:rsid w:val="00480BFD"/>
    <w:rsid w:val="00481084"/>
    <w:rsid w:val="00481173"/>
    <w:rsid w:val="0048137A"/>
    <w:rsid w:val="004815F9"/>
    <w:rsid w:val="00481726"/>
    <w:rsid w:val="004819E1"/>
    <w:rsid w:val="00481AF2"/>
    <w:rsid w:val="00481C75"/>
    <w:rsid w:val="00481EA4"/>
    <w:rsid w:val="0048224F"/>
    <w:rsid w:val="00482274"/>
    <w:rsid w:val="0048237C"/>
    <w:rsid w:val="004823B1"/>
    <w:rsid w:val="004823C6"/>
    <w:rsid w:val="004823D1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28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13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C27"/>
    <w:rsid w:val="00487FFD"/>
    <w:rsid w:val="0049062A"/>
    <w:rsid w:val="004908B5"/>
    <w:rsid w:val="00490B0B"/>
    <w:rsid w:val="00490B6D"/>
    <w:rsid w:val="00490D9F"/>
    <w:rsid w:val="00490FA4"/>
    <w:rsid w:val="00491034"/>
    <w:rsid w:val="004915FD"/>
    <w:rsid w:val="004917C4"/>
    <w:rsid w:val="00491D55"/>
    <w:rsid w:val="00491D71"/>
    <w:rsid w:val="00491E82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0F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4C4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06C"/>
    <w:rsid w:val="004A72E8"/>
    <w:rsid w:val="004A7787"/>
    <w:rsid w:val="004A7B11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569"/>
    <w:rsid w:val="004B7744"/>
    <w:rsid w:val="004C0850"/>
    <w:rsid w:val="004C08C2"/>
    <w:rsid w:val="004C0E5B"/>
    <w:rsid w:val="004C0F51"/>
    <w:rsid w:val="004C12AA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0EF"/>
    <w:rsid w:val="004C541B"/>
    <w:rsid w:val="004C5468"/>
    <w:rsid w:val="004C54B1"/>
    <w:rsid w:val="004C5672"/>
    <w:rsid w:val="004C5697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6FE"/>
    <w:rsid w:val="004C77AC"/>
    <w:rsid w:val="004C791D"/>
    <w:rsid w:val="004C7986"/>
    <w:rsid w:val="004C7A66"/>
    <w:rsid w:val="004C7B32"/>
    <w:rsid w:val="004D00FA"/>
    <w:rsid w:val="004D0566"/>
    <w:rsid w:val="004D0858"/>
    <w:rsid w:val="004D0AC4"/>
    <w:rsid w:val="004D0D20"/>
    <w:rsid w:val="004D108A"/>
    <w:rsid w:val="004D1173"/>
    <w:rsid w:val="004D1428"/>
    <w:rsid w:val="004D1520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DC7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0D58"/>
    <w:rsid w:val="004F11B3"/>
    <w:rsid w:val="004F12A5"/>
    <w:rsid w:val="004F13E5"/>
    <w:rsid w:val="004F1504"/>
    <w:rsid w:val="004F1930"/>
    <w:rsid w:val="004F1E1D"/>
    <w:rsid w:val="004F1EE0"/>
    <w:rsid w:val="004F20A8"/>
    <w:rsid w:val="004F22CC"/>
    <w:rsid w:val="004F287E"/>
    <w:rsid w:val="004F29AD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75B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06E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C98"/>
    <w:rsid w:val="004F6ECC"/>
    <w:rsid w:val="004F6ED0"/>
    <w:rsid w:val="004F71DD"/>
    <w:rsid w:val="004F75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3F56"/>
    <w:rsid w:val="00504049"/>
    <w:rsid w:val="0050409E"/>
    <w:rsid w:val="005040CB"/>
    <w:rsid w:val="0050436B"/>
    <w:rsid w:val="00504636"/>
    <w:rsid w:val="00504862"/>
    <w:rsid w:val="00504915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07DE5"/>
    <w:rsid w:val="0051028D"/>
    <w:rsid w:val="005104AB"/>
    <w:rsid w:val="00510538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4FFE"/>
    <w:rsid w:val="005151A7"/>
    <w:rsid w:val="005151C7"/>
    <w:rsid w:val="005153C8"/>
    <w:rsid w:val="00515690"/>
    <w:rsid w:val="005157DA"/>
    <w:rsid w:val="005159B0"/>
    <w:rsid w:val="005159E9"/>
    <w:rsid w:val="00515BDA"/>
    <w:rsid w:val="00515E19"/>
    <w:rsid w:val="005160BE"/>
    <w:rsid w:val="005161CA"/>
    <w:rsid w:val="005162C1"/>
    <w:rsid w:val="00516459"/>
    <w:rsid w:val="00516511"/>
    <w:rsid w:val="0051651C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88F"/>
    <w:rsid w:val="00521AC6"/>
    <w:rsid w:val="00521BB1"/>
    <w:rsid w:val="00521C2D"/>
    <w:rsid w:val="00521DAC"/>
    <w:rsid w:val="00521E91"/>
    <w:rsid w:val="00521EF9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3D1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B8"/>
    <w:rsid w:val="005311EB"/>
    <w:rsid w:val="00531384"/>
    <w:rsid w:val="00531534"/>
    <w:rsid w:val="00531870"/>
    <w:rsid w:val="00531E3C"/>
    <w:rsid w:val="00531EB3"/>
    <w:rsid w:val="00532198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4D9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D8"/>
    <w:rsid w:val="00543C74"/>
    <w:rsid w:val="00543CCF"/>
    <w:rsid w:val="0054440A"/>
    <w:rsid w:val="00544784"/>
    <w:rsid w:val="00544B8D"/>
    <w:rsid w:val="00544FC5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003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AC3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941"/>
    <w:rsid w:val="005569A9"/>
    <w:rsid w:val="005570A2"/>
    <w:rsid w:val="0055725C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D68"/>
    <w:rsid w:val="00563E7F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598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78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93D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F7C"/>
    <w:rsid w:val="005964C5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093"/>
    <w:rsid w:val="005B37D2"/>
    <w:rsid w:val="005B399A"/>
    <w:rsid w:val="005B3B34"/>
    <w:rsid w:val="005B3BBE"/>
    <w:rsid w:val="005B3D5E"/>
    <w:rsid w:val="005B3D77"/>
    <w:rsid w:val="005B413F"/>
    <w:rsid w:val="005B4370"/>
    <w:rsid w:val="005B4654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86B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83E"/>
    <w:rsid w:val="005C3B0B"/>
    <w:rsid w:val="005C3D52"/>
    <w:rsid w:val="005C40B2"/>
    <w:rsid w:val="005C416F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A86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E9B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566"/>
    <w:rsid w:val="005E6686"/>
    <w:rsid w:val="005E6BE1"/>
    <w:rsid w:val="005E6CF8"/>
    <w:rsid w:val="005E6D1C"/>
    <w:rsid w:val="005E6FF3"/>
    <w:rsid w:val="005E705F"/>
    <w:rsid w:val="005E70A9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935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7F5"/>
    <w:rsid w:val="006018E9"/>
    <w:rsid w:val="00601AF7"/>
    <w:rsid w:val="00601C72"/>
    <w:rsid w:val="00601D10"/>
    <w:rsid w:val="00601E05"/>
    <w:rsid w:val="00602126"/>
    <w:rsid w:val="006021AD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5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A4F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0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2F6B"/>
    <w:rsid w:val="00623091"/>
    <w:rsid w:val="00623A9E"/>
    <w:rsid w:val="00623AF5"/>
    <w:rsid w:val="006240D3"/>
    <w:rsid w:val="00624163"/>
    <w:rsid w:val="00624194"/>
    <w:rsid w:val="0062425F"/>
    <w:rsid w:val="006247E4"/>
    <w:rsid w:val="006248D4"/>
    <w:rsid w:val="006257E2"/>
    <w:rsid w:val="006258EA"/>
    <w:rsid w:val="00625B8D"/>
    <w:rsid w:val="00625C98"/>
    <w:rsid w:val="00625D16"/>
    <w:rsid w:val="00625F57"/>
    <w:rsid w:val="00626269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272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3A6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20"/>
    <w:rsid w:val="00646AA7"/>
    <w:rsid w:val="00646B23"/>
    <w:rsid w:val="00646C9B"/>
    <w:rsid w:val="00646D13"/>
    <w:rsid w:val="00646ED4"/>
    <w:rsid w:val="00647163"/>
    <w:rsid w:val="006475FB"/>
    <w:rsid w:val="00647B07"/>
    <w:rsid w:val="00647FDC"/>
    <w:rsid w:val="00650840"/>
    <w:rsid w:val="00650A05"/>
    <w:rsid w:val="006512F8"/>
    <w:rsid w:val="00651B01"/>
    <w:rsid w:val="00651D33"/>
    <w:rsid w:val="00651E2A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2F29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5F9"/>
    <w:rsid w:val="00654D0A"/>
    <w:rsid w:val="00654D5D"/>
    <w:rsid w:val="00654D90"/>
    <w:rsid w:val="00654ED4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0F4F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75"/>
    <w:rsid w:val="00662CEF"/>
    <w:rsid w:val="006631D3"/>
    <w:rsid w:val="00663319"/>
    <w:rsid w:val="0066338C"/>
    <w:rsid w:val="006633ED"/>
    <w:rsid w:val="00663433"/>
    <w:rsid w:val="00663A1A"/>
    <w:rsid w:val="00663C02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6E1"/>
    <w:rsid w:val="0066783E"/>
    <w:rsid w:val="00667C63"/>
    <w:rsid w:val="00670165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42E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7D3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9B"/>
    <w:rsid w:val="006921EB"/>
    <w:rsid w:val="006923CE"/>
    <w:rsid w:val="006924B1"/>
    <w:rsid w:val="00692582"/>
    <w:rsid w:val="00692C67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5F5F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7A6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83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A7F3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321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43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58E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425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C7F3C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6A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2B5"/>
    <w:rsid w:val="006D53B5"/>
    <w:rsid w:val="006D56A9"/>
    <w:rsid w:val="006D585F"/>
    <w:rsid w:val="006D5AB4"/>
    <w:rsid w:val="006D5B73"/>
    <w:rsid w:val="006D5BA0"/>
    <w:rsid w:val="006D5CD1"/>
    <w:rsid w:val="006D5D73"/>
    <w:rsid w:val="006D5DB7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D44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633"/>
    <w:rsid w:val="006E295A"/>
    <w:rsid w:val="006E2A32"/>
    <w:rsid w:val="006E2BA8"/>
    <w:rsid w:val="006E2D30"/>
    <w:rsid w:val="006E2DF8"/>
    <w:rsid w:val="006E3001"/>
    <w:rsid w:val="006E319D"/>
    <w:rsid w:val="006E31D7"/>
    <w:rsid w:val="006E31F4"/>
    <w:rsid w:val="006E322F"/>
    <w:rsid w:val="006E3398"/>
    <w:rsid w:val="006E360E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2D8"/>
    <w:rsid w:val="006E56FF"/>
    <w:rsid w:val="006E5A39"/>
    <w:rsid w:val="006E5EA2"/>
    <w:rsid w:val="006E63FD"/>
    <w:rsid w:val="006E65F4"/>
    <w:rsid w:val="006E67A4"/>
    <w:rsid w:val="006E6A16"/>
    <w:rsid w:val="006E6F30"/>
    <w:rsid w:val="006E7221"/>
    <w:rsid w:val="006E7281"/>
    <w:rsid w:val="006E7350"/>
    <w:rsid w:val="006E7486"/>
    <w:rsid w:val="006E7983"/>
    <w:rsid w:val="006E7A35"/>
    <w:rsid w:val="006E7A9C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3D29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7AF"/>
    <w:rsid w:val="00700A31"/>
    <w:rsid w:val="00700CC5"/>
    <w:rsid w:val="00700E7E"/>
    <w:rsid w:val="007011B1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7B5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880"/>
    <w:rsid w:val="00705986"/>
    <w:rsid w:val="007059C4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18D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57D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2D60"/>
    <w:rsid w:val="0072321D"/>
    <w:rsid w:val="0072358D"/>
    <w:rsid w:val="00723638"/>
    <w:rsid w:val="00723943"/>
    <w:rsid w:val="0072405C"/>
    <w:rsid w:val="00724250"/>
    <w:rsid w:val="00724354"/>
    <w:rsid w:val="0072454A"/>
    <w:rsid w:val="007245F8"/>
    <w:rsid w:val="00724788"/>
    <w:rsid w:val="007249DA"/>
    <w:rsid w:val="00724D74"/>
    <w:rsid w:val="0072521F"/>
    <w:rsid w:val="0072526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3C66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1DD9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7E6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4A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1CC"/>
    <w:rsid w:val="00762252"/>
    <w:rsid w:val="007622AB"/>
    <w:rsid w:val="00762336"/>
    <w:rsid w:val="0076240B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07D"/>
    <w:rsid w:val="007671A8"/>
    <w:rsid w:val="00767407"/>
    <w:rsid w:val="00767ADB"/>
    <w:rsid w:val="0077006B"/>
    <w:rsid w:val="007701EC"/>
    <w:rsid w:val="00770446"/>
    <w:rsid w:val="00770499"/>
    <w:rsid w:val="0077077A"/>
    <w:rsid w:val="00770881"/>
    <w:rsid w:val="00770950"/>
    <w:rsid w:val="00770B6C"/>
    <w:rsid w:val="00770B72"/>
    <w:rsid w:val="00770BF2"/>
    <w:rsid w:val="00770C93"/>
    <w:rsid w:val="00771234"/>
    <w:rsid w:val="007716AB"/>
    <w:rsid w:val="0077196A"/>
    <w:rsid w:val="00772118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3AB"/>
    <w:rsid w:val="00776794"/>
    <w:rsid w:val="00776B99"/>
    <w:rsid w:val="00776BD6"/>
    <w:rsid w:val="00776C30"/>
    <w:rsid w:val="00777318"/>
    <w:rsid w:val="0077749C"/>
    <w:rsid w:val="007777D5"/>
    <w:rsid w:val="00777AFE"/>
    <w:rsid w:val="00777B0F"/>
    <w:rsid w:val="00777BAC"/>
    <w:rsid w:val="00777D8B"/>
    <w:rsid w:val="00777F11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6BC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0D7"/>
    <w:rsid w:val="007975C9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55ED"/>
    <w:rsid w:val="007A5947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2BC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1F8B"/>
    <w:rsid w:val="007B25A7"/>
    <w:rsid w:val="007B2669"/>
    <w:rsid w:val="007B2782"/>
    <w:rsid w:val="007B286E"/>
    <w:rsid w:val="007B287B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79"/>
    <w:rsid w:val="007B4BF1"/>
    <w:rsid w:val="007B4C68"/>
    <w:rsid w:val="007B4EC7"/>
    <w:rsid w:val="007B5D16"/>
    <w:rsid w:val="007B5E33"/>
    <w:rsid w:val="007B62E8"/>
    <w:rsid w:val="007B67F3"/>
    <w:rsid w:val="007B680D"/>
    <w:rsid w:val="007B6844"/>
    <w:rsid w:val="007B6920"/>
    <w:rsid w:val="007B69C9"/>
    <w:rsid w:val="007B6B11"/>
    <w:rsid w:val="007B714B"/>
    <w:rsid w:val="007B723B"/>
    <w:rsid w:val="007B747D"/>
    <w:rsid w:val="007B763F"/>
    <w:rsid w:val="007B76A1"/>
    <w:rsid w:val="007B79D9"/>
    <w:rsid w:val="007B79EA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1D65"/>
    <w:rsid w:val="007C205C"/>
    <w:rsid w:val="007C24ED"/>
    <w:rsid w:val="007C2517"/>
    <w:rsid w:val="007C2604"/>
    <w:rsid w:val="007C275E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3DC4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79A"/>
    <w:rsid w:val="007C5860"/>
    <w:rsid w:val="007C5E96"/>
    <w:rsid w:val="007C664E"/>
    <w:rsid w:val="007C671B"/>
    <w:rsid w:val="007C6777"/>
    <w:rsid w:val="007C6877"/>
    <w:rsid w:val="007C6BBD"/>
    <w:rsid w:val="007C6CD9"/>
    <w:rsid w:val="007C6CF5"/>
    <w:rsid w:val="007C6E4D"/>
    <w:rsid w:val="007C72D0"/>
    <w:rsid w:val="007C72D1"/>
    <w:rsid w:val="007C72F9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0B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AFC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2EA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2B8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6CC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3DB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612"/>
    <w:rsid w:val="00802763"/>
    <w:rsid w:val="00802786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5B55"/>
    <w:rsid w:val="00806372"/>
    <w:rsid w:val="008069CF"/>
    <w:rsid w:val="00806AC3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097F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8A8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775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27F75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4FB4"/>
    <w:rsid w:val="008351F8"/>
    <w:rsid w:val="008355FF"/>
    <w:rsid w:val="0083576A"/>
    <w:rsid w:val="00835B60"/>
    <w:rsid w:val="00835E27"/>
    <w:rsid w:val="00835EF2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784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0DEB"/>
    <w:rsid w:val="0086112B"/>
    <w:rsid w:val="008616D4"/>
    <w:rsid w:val="00861A13"/>
    <w:rsid w:val="00861B0D"/>
    <w:rsid w:val="00861D52"/>
    <w:rsid w:val="00861E3A"/>
    <w:rsid w:val="00862178"/>
    <w:rsid w:val="008627A1"/>
    <w:rsid w:val="008628AC"/>
    <w:rsid w:val="00863143"/>
    <w:rsid w:val="008638EB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11C"/>
    <w:rsid w:val="008735AB"/>
    <w:rsid w:val="008737B0"/>
    <w:rsid w:val="0087390B"/>
    <w:rsid w:val="00873960"/>
    <w:rsid w:val="00873C45"/>
    <w:rsid w:val="008744F8"/>
    <w:rsid w:val="0087466B"/>
    <w:rsid w:val="008746A5"/>
    <w:rsid w:val="008747E4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1E0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C8"/>
    <w:rsid w:val="00883CFC"/>
    <w:rsid w:val="00883F0B"/>
    <w:rsid w:val="00883FC4"/>
    <w:rsid w:val="008841E0"/>
    <w:rsid w:val="0088437B"/>
    <w:rsid w:val="00884489"/>
    <w:rsid w:val="008844CD"/>
    <w:rsid w:val="0088469A"/>
    <w:rsid w:val="008846B2"/>
    <w:rsid w:val="008847F5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2B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A16"/>
    <w:rsid w:val="00890A73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8C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60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6B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482B"/>
    <w:rsid w:val="008B4CB4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E2"/>
    <w:rsid w:val="008B7031"/>
    <w:rsid w:val="008B7117"/>
    <w:rsid w:val="008B72F3"/>
    <w:rsid w:val="008B76AA"/>
    <w:rsid w:val="008C00B3"/>
    <w:rsid w:val="008C0270"/>
    <w:rsid w:val="008C037E"/>
    <w:rsid w:val="008C052C"/>
    <w:rsid w:val="008C05B2"/>
    <w:rsid w:val="008C08CA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BE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093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52A4"/>
    <w:rsid w:val="008D52A7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16B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95D"/>
    <w:rsid w:val="008E4C12"/>
    <w:rsid w:val="008E4F85"/>
    <w:rsid w:val="008E5040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2FB"/>
    <w:rsid w:val="008E73C5"/>
    <w:rsid w:val="008E7586"/>
    <w:rsid w:val="008E77B9"/>
    <w:rsid w:val="008E786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838"/>
    <w:rsid w:val="008F3A35"/>
    <w:rsid w:val="008F3A62"/>
    <w:rsid w:val="008F3A93"/>
    <w:rsid w:val="008F3E05"/>
    <w:rsid w:val="008F3E11"/>
    <w:rsid w:val="008F3FAC"/>
    <w:rsid w:val="008F40F4"/>
    <w:rsid w:val="008F4178"/>
    <w:rsid w:val="008F41EA"/>
    <w:rsid w:val="008F4274"/>
    <w:rsid w:val="008F4290"/>
    <w:rsid w:val="008F4334"/>
    <w:rsid w:val="008F4384"/>
    <w:rsid w:val="008F468F"/>
    <w:rsid w:val="008F49E6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0A8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7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6E2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8A5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96F"/>
    <w:rsid w:val="009219CC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52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0E"/>
    <w:rsid w:val="00926DBC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1849"/>
    <w:rsid w:val="00931FAA"/>
    <w:rsid w:val="009322C8"/>
    <w:rsid w:val="0093234E"/>
    <w:rsid w:val="00932B25"/>
    <w:rsid w:val="00932D00"/>
    <w:rsid w:val="00932FCD"/>
    <w:rsid w:val="0093313F"/>
    <w:rsid w:val="0093344A"/>
    <w:rsid w:val="009335F1"/>
    <w:rsid w:val="0093365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89C"/>
    <w:rsid w:val="009409F7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3B1A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05A"/>
    <w:rsid w:val="0095690F"/>
    <w:rsid w:val="009569FD"/>
    <w:rsid w:val="00956A8D"/>
    <w:rsid w:val="00956AE7"/>
    <w:rsid w:val="00956C63"/>
    <w:rsid w:val="00956E9E"/>
    <w:rsid w:val="00956EC5"/>
    <w:rsid w:val="009572A7"/>
    <w:rsid w:val="009572AE"/>
    <w:rsid w:val="00957998"/>
    <w:rsid w:val="00957A2A"/>
    <w:rsid w:val="00957F14"/>
    <w:rsid w:val="00957FC1"/>
    <w:rsid w:val="009605B5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AC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7AF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7D1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4E6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5F29"/>
    <w:rsid w:val="009761C1"/>
    <w:rsid w:val="0097620E"/>
    <w:rsid w:val="00976364"/>
    <w:rsid w:val="009764B6"/>
    <w:rsid w:val="009765E4"/>
    <w:rsid w:val="00976656"/>
    <w:rsid w:val="009769C6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0BB6"/>
    <w:rsid w:val="009810A4"/>
    <w:rsid w:val="009811EB"/>
    <w:rsid w:val="00981356"/>
    <w:rsid w:val="00981474"/>
    <w:rsid w:val="00981934"/>
    <w:rsid w:val="00981C68"/>
    <w:rsid w:val="00981CC6"/>
    <w:rsid w:val="009822C6"/>
    <w:rsid w:val="00982986"/>
    <w:rsid w:val="009829C1"/>
    <w:rsid w:val="00982E10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B17"/>
    <w:rsid w:val="00984E7D"/>
    <w:rsid w:val="00985190"/>
    <w:rsid w:val="00985571"/>
    <w:rsid w:val="0098590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10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6BEA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EA8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E15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035"/>
    <w:rsid w:val="009B0375"/>
    <w:rsid w:val="009B048D"/>
    <w:rsid w:val="009B06A9"/>
    <w:rsid w:val="009B0FA2"/>
    <w:rsid w:val="009B12D3"/>
    <w:rsid w:val="009B18ED"/>
    <w:rsid w:val="009B1AA3"/>
    <w:rsid w:val="009B224F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97C"/>
    <w:rsid w:val="009C2C92"/>
    <w:rsid w:val="009C3104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834"/>
    <w:rsid w:val="009D7BC4"/>
    <w:rsid w:val="009D7FCA"/>
    <w:rsid w:val="009E049B"/>
    <w:rsid w:val="009E067D"/>
    <w:rsid w:val="009E08C1"/>
    <w:rsid w:val="009E0FFB"/>
    <w:rsid w:val="009E10BF"/>
    <w:rsid w:val="009E10C5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1CF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677"/>
    <w:rsid w:val="009F27EE"/>
    <w:rsid w:val="009F2993"/>
    <w:rsid w:val="009F2ACB"/>
    <w:rsid w:val="009F2DCE"/>
    <w:rsid w:val="009F2E97"/>
    <w:rsid w:val="009F3140"/>
    <w:rsid w:val="009F3384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06B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47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23F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E53"/>
    <w:rsid w:val="00A1218A"/>
    <w:rsid w:val="00A12214"/>
    <w:rsid w:val="00A12528"/>
    <w:rsid w:val="00A1259A"/>
    <w:rsid w:val="00A12AF4"/>
    <w:rsid w:val="00A12EA4"/>
    <w:rsid w:val="00A12F39"/>
    <w:rsid w:val="00A13533"/>
    <w:rsid w:val="00A13625"/>
    <w:rsid w:val="00A136AB"/>
    <w:rsid w:val="00A137AF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5D2E"/>
    <w:rsid w:val="00A16152"/>
    <w:rsid w:val="00A1620B"/>
    <w:rsid w:val="00A162A3"/>
    <w:rsid w:val="00A16634"/>
    <w:rsid w:val="00A16E8B"/>
    <w:rsid w:val="00A17218"/>
    <w:rsid w:val="00A17487"/>
    <w:rsid w:val="00A17537"/>
    <w:rsid w:val="00A1785B"/>
    <w:rsid w:val="00A17995"/>
    <w:rsid w:val="00A17DE4"/>
    <w:rsid w:val="00A17F7F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547"/>
    <w:rsid w:val="00A2574E"/>
    <w:rsid w:val="00A25810"/>
    <w:rsid w:val="00A25A5F"/>
    <w:rsid w:val="00A25D45"/>
    <w:rsid w:val="00A2617E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190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B90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31"/>
    <w:rsid w:val="00A42476"/>
    <w:rsid w:val="00A42534"/>
    <w:rsid w:val="00A428AE"/>
    <w:rsid w:val="00A42A61"/>
    <w:rsid w:val="00A42DBA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745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98C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11A"/>
    <w:rsid w:val="00A635A8"/>
    <w:rsid w:val="00A635E8"/>
    <w:rsid w:val="00A63998"/>
    <w:rsid w:val="00A6404E"/>
    <w:rsid w:val="00A643D5"/>
    <w:rsid w:val="00A645EC"/>
    <w:rsid w:val="00A64A3F"/>
    <w:rsid w:val="00A64EEF"/>
    <w:rsid w:val="00A6574A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972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43A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474"/>
    <w:rsid w:val="00A86623"/>
    <w:rsid w:val="00A867D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24"/>
    <w:rsid w:val="00A90BDB"/>
    <w:rsid w:val="00A90CEE"/>
    <w:rsid w:val="00A90DB3"/>
    <w:rsid w:val="00A90FF9"/>
    <w:rsid w:val="00A91071"/>
    <w:rsid w:val="00A910A6"/>
    <w:rsid w:val="00A910AE"/>
    <w:rsid w:val="00A910BB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530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97F68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263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7E4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E88"/>
    <w:rsid w:val="00AB0FAD"/>
    <w:rsid w:val="00AB0FED"/>
    <w:rsid w:val="00AB0FFD"/>
    <w:rsid w:val="00AB1675"/>
    <w:rsid w:val="00AB190C"/>
    <w:rsid w:val="00AB1C28"/>
    <w:rsid w:val="00AB1FC7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B7EFB"/>
    <w:rsid w:val="00AC039D"/>
    <w:rsid w:val="00AC051B"/>
    <w:rsid w:val="00AC07E4"/>
    <w:rsid w:val="00AC0992"/>
    <w:rsid w:val="00AC0B04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B3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AE3"/>
    <w:rsid w:val="00AD1B0A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3DA5"/>
    <w:rsid w:val="00AD40B8"/>
    <w:rsid w:val="00AD4417"/>
    <w:rsid w:val="00AD464F"/>
    <w:rsid w:val="00AD490E"/>
    <w:rsid w:val="00AD4B36"/>
    <w:rsid w:val="00AD4B9A"/>
    <w:rsid w:val="00AD4BE6"/>
    <w:rsid w:val="00AD4C4E"/>
    <w:rsid w:val="00AD4EDB"/>
    <w:rsid w:val="00AD526B"/>
    <w:rsid w:val="00AD52BD"/>
    <w:rsid w:val="00AD5460"/>
    <w:rsid w:val="00AD547E"/>
    <w:rsid w:val="00AD55CB"/>
    <w:rsid w:val="00AD564C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70"/>
    <w:rsid w:val="00AE1396"/>
    <w:rsid w:val="00AE161F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6E6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949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2F3"/>
    <w:rsid w:val="00B114AF"/>
    <w:rsid w:val="00B1169B"/>
    <w:rsid w:val="00B1177B"/>
    <w:rsid w:val="00B117AB"/>
    <w:rsid w:val="00B11A10"/>
    <w:rsid w:val="00B11C1A"/>
    <w:rsid w:val="00B1215B"/>
    <w:rsid w:val="00B121EA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9E"/>
    <w:rsid w:val="00B17FB7"/>
    <w:rsid w:val="00B20329"/>
    <w:rsid w:val="00B206DA"/>
    <w:rsid w:val="00B208B9"/>
    <w:rsid w:val="00B2093D"/>
    <w:rsid w:val="00B20B2C"/>
    <w:rsid w:val="00B20BD1"/>
    <w:rsid w:val="00B21125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27FE0"/>
    <w:rsid w:val="00B3029B"/>
    <w:rsid w:val="00B30374"/>
    <w:rsid w:val="00B30507"/>
    <w:rsid w:val="00B305D0"/>
    <w:rsid w:val="00B30692"/>
    <w:rsid w:val="00B30795"/>
    <w:rsid w:val="00B30FC8"/>
    <w:rsid w:val="00B31201"/>
    <w:rsid w:val="00B313A1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495"/>
    <w:rsid w:val="00B359DA"/>
    <w:rsid w:val="00B35D4A"/>
    <w:rsid w:val="00B35FBF"/>
    <w:rsid w:val="00B3608E"/>
    <w:rsid w:val="00B36464"/>
    <w:rsid w:val="00B36701"/>
    <w:rsid w:val="00B367A4"/>
    <w:rsid w:val="00B368B9"/>
    <w:rsid w:val="00B36C59"/>
    <w:rsid w:val="00B36CA7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E4"/>
    <w:rsid w:val="00B41FFE"/>
    <w:rsid w:val="00B421C4"/>
    <w:rsid w:val="00B42432"/>
    <w:rsid w:val="00B42696"/>
    <w:rsid w:val="00B42758"/>
    <w:rsid w:val="00B42B30"/>
    <w:rsid w:val="00B42D32"/>
    <w:rsid w:val="00B42E11"/>
    <w:rsid w:val="00B430FD"/>
    <w:rsid w:val="00B4312C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6F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39B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3"/>
    <w:rsid w:val="00B54FB8"/>
    <w:rsid w:val="00B5504C"/>
    <w:rsid w:val="00B55079"/>
    <w:rsid w:val="00B55276"/>
    <w:rsid w:val="00B552C6"/>
    <w:rsid w:val="00B552EC"/>
    <w:rsid w:val="00B55596"/>
    <w:rsid w:val="00B55897"/>
    <w:rsid w:val="00B55A05"/>
    <w:rsid w:val="00B55ACD"/>
    <w:rsid w:val="00B55ADF"/>
    <w:rsid w:val="00B55C5A"/>
    <w:rsid w:val="00B55D67"/>
    <w:rsid w:val="00B55E19"/>
    <w:rsid w:val="00B55E69"/>
    <w:rsid w:val="00B56313"/>
    <w:rsid w:val="00B564CF"/>
    <w:rsid w:val="00B566F3"/>
    <w:rsid w:val="00B56868"/>
    <w:rsid w:val="00B568BC"/>
    <w:rsid w:val="00B56D9D"/>
    <w:rsid w:val="00B56EB6"/>
    <w:rsid w:val="00B570C8"/>
    <w:rsid w:val="00B5713D"/>
    <w:rsid w:val="00B571DA"/>
    <w:rsid w:val="00B57201"/>
    <w:rsid w:val="00B572AD"/>
    <w:rsid w:val="00B5742A"/>
    <w:rsid w:val="00B57488"/>
    <w:rsid w:val="00B5781B"/>
    <w:rsid w:val="00B5784F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0E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A96"/>
    <w:rsid w:val="00B63C51"/>
    <w:rsid w:val="00B63E01"/>
    <w:rsid w:val="00B63E0D"/>
    <w:rsid w:val="00B63F62"/>
    <w:rsid w:val="00B6405D"/>
    <w:rsid w:val="00B64242"/>
    <w:rsid w:val="00B644AE"/>
    <w:rsid w:val="00B647DD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807"/>
    <w:rsid w:val="00B7183D"/>
    <w:rsid w:val="00B71B2A"/>
    <w:rsid w:val="00B71B6A"/>
    <w:rsid w:val="00B71B72"/>
    <w:rsid w:val="00B72120"/>
    <w:rsid w:val="00B725AE"/>
    <w:rsid w:val="00B726AD"/>
    <w:rsid w:val="00B7285F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4FE4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6F80"/>
    <w:rsid w:val="00B771FF"/>
    <w:rsid w:val="00B77299"/>
    <w:rsid w:val="00B7744E"/>
    <w:rsid w:val="00B77484"/>
    <w:rsid w:val="00B7794D"/>
    <w:rsid w:val="00B80198"/>
    <w:rsid w:val="00B801AA"/>
    <w:rsid w:val="00B801D3"/>
    <w:rsid w:val="00B804AC"/>
    <w:rsid w:val="00B816B4"/>
    <w:rsid w:val="00B81830"/>
    <w:rsid w:val="00B8184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68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632"/>
    <w:rsid w:val="00BA170C"/>
    <w:rsid w:val="00BA1BDA"/>
    <w:rsid w:val="00BA1C58"/>
    <w:rsid w:val="00BA1D34"/>
    <w:rsid w:val="00BA204C"/>
    <w:rsid w:val="00BA2122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9CE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BA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370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30"/>
    <w:rsid w:val="00BB5C6E"/>
    <w:rsid w:val="00BB5D72"/>
    <w:rsid w:val="00BB65A3"/>
    <w:rsid w:val="00BB709B"/>
    <w:rsid w:val="00BB71DB"/>
    <w:rsid w:val="00BB7292"/>
    <w:rsid w:val="00BB785B"/>
    <w:rsid w:val="00BB7A17"/>
    <w:rsid w:val="00BC0098"/>
    <w:rsid w:val="00BC0255"/>
    <w:rsid w:val="00BC0295"/>
    <w:rsid w:val="00BC034D"/>
    <w:rsid w:val="00BC0763"/>
    <w:rsid w:val="00BC0809"/>
    <w:rsid w:val="00BC110C"/>
    <w:rsid w:val="00BC14DC"/>
    <w:rsid w:val="00BC15AB"/>
    <w:rsid w:val="00BC1682"/>
    <w:rsid w:val="00BC1AB8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18"/>
    <w:rsid w:val="00BC5C97"/>
    <w:rsid w:val="00BC5D1A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08"/>
    <w:rsid w:val="00BD026A"/>
    <w:rsid w:val="00BD0504"/>
    <w:rsid w:val="00BD0516"/>
    <w:rsid w:val="00BD057D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5C3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0F15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4"/>
    <w:rsid w:val="00BE44F6"/>
    <w:rsid w:val="00BE4BF0"/>
    <w:rsid w:val="00BE4C85"/>
    <w:rsid w:val="00BE5165"/>
    <w:rsid w:val="00BE5468"/>
    <w:rsid w:val="00BE5827"/>
    <w:rsid w:val="00BE5855"/>
    <w:rsid w:val="00BE5C51"/>
    <w:rsid w:val="00BE5F2B"/>
    <w:rsid w:val="00BE61DA"/>
    <w:rsid w:val="00BE6316"/>
    <w:rsid w:val="00BE6391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C3"/>
    <w:rsid w:val="00BF06DA"/>
    <w:rsid w:val="00BF077A"/>
    <w:rsid w:val="00BF0BA1"/>
    <w:rsid w:val="00BF0C43"/>
    <w:rsid w:val="00BF12E3"/>
    <w:rsid w:val="00BF139D"/>
    <w:rsid w:val="00BF1707"/>
    <w:rsid w:val="00BF1889"/>
    <w:rsid w:val="00BF18CB"/>
    <w:rsid w:val="00BF192D"/>
    <w:rsid w:val="00BF1B36"/>
    <w:rsid w:val="00BF1B4A"/>
    <w:rsid w:val="00BF1B83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EF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36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314"/>
    <w:rsid w:val="00C02325"/>
    <w:rsid w:val="00C023BB"/>
    <w:rsid w:val="00C02ACC"/>
    <w:rsid w:val="00C02E1E"/>
    <w:rsid w:val="00C02EA7"/>
    <w:rsid w:val="00C0300C"/>
    <w:rsid w:val="00C03419"/>
    <w:rsid w:val="00C03596"/>
    <w:rsid w:val="00C03838"/>
    <w:rsid w:val="00C03AB9"/>
    <w:rsid w:val="00C03B82"/>
    <w:rsid w:val="00C03D3B"/>
    <w:rsid w:val="00C03F20"/>
    <w:rsid w:val="00C0402C"/>
    <w:rsid w:val="00C0433B"/>
    <w:rsid w:val="00C04405"/>
    <w:rsid w:val="00C049E0"/>
    <w:rsid w:val="00C04A35"/>
    <w:rsid w:val="00C04B66"/>
    <w:rsid w:val="00C0535E"/>
    <w:rsid w:val="00C05539"/>
    <w:rsid w:val="00C05618"/>
    <w:rsid w:val="00C05AFC"/>
    <w:rsid w:val="00C05C6F"/>
    <w:rsid w:val="00C05F2E"/>
    <w:rsid w:val="00C06860"/>
    <w:rsid w:val="00C06C7F"/>
    <w:rsid w:val="00C06D4C"/>
    <w:rsid w:val="00C06F5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631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6F1"/>
    <w:rsid w:val="00C27ACB"/>
    <w:rsid w:val="00C27FA0"/>
    <w:rsid w:val="00C27FE2"/>
    <w:rsid w:val="00C30327"/>
    <w:rsid w:val="00C30340"/>
    <w:rsid w:val="00C304C0"/>
    <w:rsid w:val="00C3085A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7F"/>
    <w:rsid w:val="00C324D9"/>
    <w:rsid w:val="00C325A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4C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E0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46F"/>
    <w:rsid w:val="00C45C81"/>
    <w:rsid w:val="00C45EB9"/>
    <w:rsid w:val="00C45FE8"/>
    <w:rsid w:val="00C46056"/>
    <w:rsid w:val="00C4607A"/>
    <w:rsid w:val="00C46091"/>
    <w:rsid w:val="00C46490"/>
    <w:rsid w:val="00C46495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669"/>
    <w:rsid w:val="00C52859"/>
    <w:rsid w:val="00C52A52"/>
    <w:rsid w:val="00C52E26"/>
    <w:rsid w:val="00C53087"/>
    <w:rsid w:val="00C530FE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4F17"/>
    <w:rsid w:val="00C550DD"/>
    <w:rsid w:val="00C556E1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36"/>
    <w:rsid w:val="00C5738A"/>
    <w:rsid w:val="00C57776"/>
    <w:rsid w:val="00C57D27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77C"/>
    <w:rsid w:val="00C618E8"/>
    <w:rsid w:val="00C61A48"/>
    <w:rsid w:val="00C61A87"/>
    <w:rsid w:val="00C61DDF"/>
    <w:rsid w:val="00C61DF5"/>
    <w:rsid w:val="00C61FC2"/>
    <w:rsid w:val="00C61FC4"/>
    <w:rsid w:val="00C62589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3F90"/>
    <w:rsid w:val="00C64064"/>
    <w:rsid w:val="00C6443D"/>
    <w:rsid w:val="00C645E1"/>
    <w:rsid w:val="00C64834"/>
    <w:rsid w:val="00C64B7F"/>
    <w:rsid w:val="00C64E92"/>
    <w:rsid w:val="00C64EBB"/>
    <w:rsid w:val="00C64F7D"/>
    <w:rsid w:val="00C6517F"/>
    <w:rsid w:val="00C65421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1B3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53C"/>
    <w:rsid w:val="00C71650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EE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B2F"/>
    <w:rsid w:val="00C96EE1"/>
    <w:rsid w:val="00C97010"/>
    <w:rsid w:val="00C97147"/>
    <w:rsid w:val="00C9729E"/>
    <w:rsid w:val="00C974E4"/>
    <w:rsid w:val="00C9770A"/>
    <w:rsid w:val="00C97A83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BA"/>
    <w:rsid w:val="00CA21E5"/>
    <w:rsid w:val="00CA2572"/>
    <w:rsid w:val="00CA28ED"/>
    <w:rsid w:val="00CA2B67"/>
    <w:rsid w:val="00CA2CF1"/>
    <w:rsid w:val="00CA2EAD"/>
    <w:rsid w:val="00CA31A6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8D9"/>
    <w:rsid w:val="00CA6A0F"/>
    <w:rsid w:val="00CA6C6A"/>
    <w:rsid w:val="00CA6E70"/>
    <w:rsid w:val="00CA6E85"/>
    <w:rsid w:val="00CA70D8"/>
    <w:rsid w:val="00CA75EE"/>
    <w:rsid w:val="00CA76ED"/>
    <w:rsid w:val="00CA7F2F"/>
    <w:rsid w:val="00CA7FAE"/>
    <w:rsid w:val="00CB031A"/>
    <w:rsid w:val="00CB04B9"/>
    <w:rsid w:val="00CB0C09"/>
    <w:rsid w:val="00CB0D33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665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0CE"/>
    <w:rsid w:val="00CC0247"/>
    <w:rsid w:val="00CC036B"/>
    <w:rsid w:val="00CC053A"/>
    <w:rsid w:val="00CC087B"/>
    <w:rsid w:val="00CC0E30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188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1E6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4FC8"/>
    <w:rsid w:val="00CD5ECB"/>
    <w:rsid w:val="00CD612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45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591"/>
    <w:rsid w:val="00CF06E9"/>
    <w:rsid w:val="00CF095E"/>
    <w:rsid w:val="00CF0AEB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152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302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A47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907"/>
    <w:rsid w:val="00D06BB7"/>
    <w:rsid w:val="00D06CE4"/>
    <w:rsid w:val="00D06ECE"/>
    <w:rsid w:val="00D06FD9"/>
    <w:rsid w:val="00D070D6"/>
    <w:rsid w:val="00D07894"/>
    <w:rsid w:val="00D10120"/>
    <w:rsid w:val="00D1059E"/>
    <w:rsid w:val="00D107C2"/>
    <w:rsid w:val="00D10B4E"/>
    <w:rsid w:val="00D10C5B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A95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951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590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72D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0FBA"/>
    <w:rsid w:val="00D314D8"/>
    <w:rsid w:val="00D31513"/>
    <w:rsid w:val="00D31691"/>
    <w:rsid w:val="00D3191D"/>
    <w:rsid w:val="00D31AB4"/>
    <w:rsid w:val="00D31B31"/>
    <w:rsid w:val="00D31C6D"/>
    <w:rsid w:val="00D320C5"/>
    <w:rsid w:val="00D3222E"/>
    <w:rsid w:val="00D32671"/>
    <w:rsid w:val="00D32711"/>
    <w:rsid w:val="00D32D63"/>
    <w:rsid w:val="00D32E38"/>
    <w:rsid w:val="00D33058"/>
    <w:rsid w:val="00D3314A"/>
    <w:rsid w:val="00D33380"/>
    <w:rsid w:val="00D3389A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37FC5"/>
    <w:rsid w:val="00D40384"/>
    <w:rsid w:val="00D40478"/>
    <w:rsid w:val="00D4084C"/>
    <w:rsid w:val="00D40B35"/>
    <w:rsid w:val="00D40B90"/>
    <w:rsid w:val="00D40E0F"/>
    <w:rsid w:val="00D40E57"/>
    <w:rsid w:val="00D40E7A"/>
    <w:rsid w:val="00D410E9"/>
    <w:rsid w:val="00D412BA"/>
    <w:rsid w:val="00D412DE"/>
    <w:rsid w:val="00D41513"/>
    <w:rsid w:val="00D41891"/>
    <w:rsid w:val="00D41B73"/>
    <w:rsid w:val="00D41EC5"/>
    <w:rsid w:val="00D420EA"/>
    <w:rsid w:val="00D424EE"/>
    <w:rsid w:val="00D427BB"/>
    <w:rsid w:val="00D427F8"/>
    <w:rsid w:val="00D429B5"/>
    <w:rsid w:val="00D42A48"/>
    <w:rsid w:val="00D42D03"/>
    <w:rsid w:val="00D4328B"/>
    <w:rsid w:val="00D435E9"/>
    <w:rsid w:val="00D43888"/>
    <w:rsid w:val="00D43BB3"/>
    <w:rsid w:val="00D4408C"/>
    <w:rsid w:val="00D4423C"/>
    <w:rsid w:val="00D44551"/>
    <w:rsid w:val="00D44907"/>
    <w:rsid w:val="00D44B78"/>
    <w:rsid w:val="00D44B7D"/>
    <w:rsid w:val="00D44E77"/>
    <w:rsid w:val="00D4518C"/>
    <w:rsid w:val="00D45755"/>
    <w:rsid w:val="00D45BF0"/>
    <w:rsid w:val="00D45F48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295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54D"/>
    <w:rsid w:val="00D57679"/>
    <w:rsid w:val="00D57941"/>
    <w:rsid w:val="00D57A7C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105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26F"/>
    <w:rsid w:val="00D67551"/>
    <w:rsid w:val="00D6788A"/>
    <w:rsid w:val="00D67969"/>
    <w:rsid w:val="00D7016C"/>
    <w:rsid w:val="00D70248"/>
    <w:rsid w:val="00D704E3"/>
    <w:rsid w:val="00D70B9A"/>
    <w:rsid w:val="00D70EA1"/>
    <w:rsid w:val="00D71452"/>
    <w:rsid w:val="00D715F5"/>
    <w:rsid w:val="00D7196F"/>
    <w:rsid w:val="00D719CA"/>
    <w:rsid w:val="00D71D09"/>
    <w:rsid w:val="00D71DD2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16A"/>
    <w:rsid w:val="00D74387"/>
    <w:rsid w:val="00D7453C"/>
    <w:rsid w:val="00D745A8"/>
    <w:rsid w:val="00D74A69"/>
    <w:rsid w:val="00D74ACE"/>
    <w:rsid w:val="00D74D74"/>
    <w:rsid w:val="00D74FA1"/>
    <w:rsid w:val="00D75578"/>
    <w:rsid w:val="00D758DC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091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95A"/>
    <w:rsid w:val="00D86B05"/>
    <w:rsid w:val="00D87032"/>
    <w:rsid w:val="00D871D7"/>
    <w:rsid w:val="00D8744B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EA3"/>
    <w:rsid w:val="00D93F34"/>
    <w:rsid w:val="00D94549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1B8"/>
    <w:rsid w:val="00DA0A8B"/>
    <w:rsid w:val="00DA0BC2"/>
    <w:rsid w:val="00DA0EE5"/>
    <w:rsid w:val="00DA114C"/>
    <w:rsid w:val="00DA116D"/>
    <w:rsid w:val="00DA12ED"/>
    <w:rsid w:val="00DA1600"/>
    <w:rsid w:val="00DA1727"/>
    <w:rsid w:val="00DA1AAF"/>
    <w:rsid w:val="00DA20A1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EBE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E83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498"/>
    <w:rsid w:val="00DC75D2"/>
    <w:rsid w:val="00DC76F1"/>
    <w:rsid w:val="00DC792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D3D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63B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F7C"/>
    <w:rsid w:val="00DD51D6"/>
    <w:rsid w:val="00DD5438"/>
    <w:rsid w:val="00DD565A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19C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A6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275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C2"/>
    <w:rsid w:val="00DE7BFC"/>
    <w:rsid w:val="00DE7D0A"/>
    <w:rsid w:val="00DE7F93"/>
    <w:rsid w:val="00DF0067"/>
    <w:rsid w:val="00DF007E"/>
    <w:rsid w:val="00DF00F0"/>
    <w:rsid w:val="00DF02C9"/>
    <w:rsid w:val="00DF03D9"/>
    <w:rsid w:val="00DF06AF"/>
    <w:rsid w:val="00DF0769"/>
    <w:rsid w:val="00DF0819"/>
    <w:rsid w:val="00DF09EE"/>
    <w:rsid w:val="00DF0BFF"/>
    <w:rsid w:val="00DF0CD2"/>
    <w:rsid w:val="00DF0E2C"/>
    <w:rsid w:val="00DF119A"/>
    <w:rsid w:val="00DF1599"/>
    <w:rsid w:val="00DF1677"/>
    <w:rsid w:val="00DF19F3"/>
    <w:rsid w:val="00DF1B50"/>
    <w:rsid w:val="00DF221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6D2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C9"/>
    <w:rsid w:val="00E24FE4"/>
    <w:rsid w:val="00E25120"/>
    <w:rsid w:val="00E2524B"/>
    <w:rsid w:val="00E2528C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7A4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49C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2A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4FCE"/>
    <w:rsid w:val="00E45540"/>
    <w:rsid w:val="00E456D5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68D"/>
    <w:rsid w:val="00E54750"/>
    <w:rsid w:val="00E54B5E"/>
    <w:rsid w:val="00E54D21"/>
    <w:rsid w:val="00E54F94"/>
    <w:rsid w:val="00E54FB3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6F95"/>
    <w:rsid w:val="00E5706B"/>
    <w:rsid w:val="00E57121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BC5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580"/>
    <w:rsid w:val="00E63665"/>
    <w:rsid w:val="00E63786"/>
    <w:rsid w:val="00E638B8"/>
    <w:rsid w:val="00E63937"/>
    <w:rsid w:val="00E63AF0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393"/>
    <w:rsid w:val="00E664D5"/>
    <w:rsid w:val="00E66557"/>
    <w:rsid w:val="00E6656C"/>
    <w:rsid w:val="00E66717"/>
    <w:rsid w:val="00E66862"/>
    <w:rsid w:val="00E66D27"/>
    <w:rsid w:val="00E671BC"/>
    <w:rsid w:val="00E6746F"/>
    <w:rsid w:val="00E678F4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1B04"/>
    <w:rsid w:val="00E7219F"/>
    <w:rsid w:val="00E72203"/>
    <w:rsid w:val="00E72379"/>
    <w:rsid w:val="00E723E4"/>
    <w:rsid w:val="00E72401"/>
    <w:rsid w:val="00E72693"/>
    <w:rsid w:val="00E726F4"/>
    <w:rsid w:val="00E727FC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18E"/>
    <w:rsid w:val="00E7633A"/>
    <w:rsid w:val="00E76478"/>
    <w:rsid w:val="00E76595"/>
    <w:rsid w:val="00E765C9"/>
    <w:rsid w:val="00E7699B"/>
    <w:rsid w:val="00E76D2B"/>
    <w:rsid w:val="00E76D2F"/>
    <w:rsid w:val="00E76FF9"/>
    <w:rsid w:val="00E77475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76D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839"/>
    <w:rsid w:val="00E878E6"/>
    <w:rsid w:val="00E87BE6"/>
    <w:rsid w:val="00E900A6"/>
    <w:rsid w:val="00E900D8"/>
    <w:rsid w:val="00E90184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E0E"/>
    <w:rsid w:val="00E91F57"/>
    <w:rsid w:val="00E92292"/>
    <w:rsid w:val="00E92775"/>
    <w:rsid w:val="00E929E9"/>
    <w:rsid w:val="00E92CA1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BBC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914"/>
    <w:rsid w:val="00EA1A5B"/>
    <w:rsid w:val="00EA1B2C"/>
    <w:rsid w:val="00EA1CDA"/>
    <w:rsid w:val="00EA1D44"/>
    <w:rsid w:val="00EA21F9"/>
    <w:rsid w:val="00EA2529"/>
    <w:rsid w:val="00EA304A"/>
    <w:rsid w:val="00EA3585"/>
    <w:rsid w:val="00EA3730"/>
    <w:rsid w:val="00EA3774"/>
    <w:rsid w:val="00EA3857"/>
    <w:rsid w:val="00EA3B1F"/>
    <w:rsid w:val="00EA3C9B"/>
    <w:rsid w:val="00EA3ED4"/>
    <w:rsid w:val="00EA3F22"/>
    <w:rsid w:val="00EA4221"/>
    <w:rsid w:val="00EA425A"/>
    <w:rsid w:val="00EA44E7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B92"/>
    <w:rsid w:val="00EA5C21"/>
    <w:rsid w:val="00EA6083"/>
    <w:rsid w:val="00EA63F3"/>
    <w:rsid w:val="00EA67D0"/>
    <w:rsid w:val="00EA68E6"/>
    <w:rsid w:val="00EA6999"/>
    <w:rsid w:val="00EA6AB0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0F8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DAB"/>
    <w:rsid w:val="00EB1ED2"/>
    <w:rsid w:val="00EB220E"/>
    <w:rsid w:val="00EB227B"/>
    <w:rsid w:val="00EB2337"/>
    <w:rsid w:val="00EB2487"/>
    <w:rsid w:val="00EB27C8"/>
    <w:rsid w:val="00EB2A62"/>
    <w:rsid w:val="00EB2D45"/>
    <w:rsid w:val="00EB2FF4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34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AE5"/>
    <w:rsid w:val="00ED2B84"/>
    <w:rsid w:val="00ED2DC4"/>
    <w:rsid w:val="00ED2FE8"/>
    <w:rsid w:val="00ED3080"/>
    <w:rsid w:val="00ED30AE"/>
    <w:rsid w:val="00ED340B"/>
    <w:rsid w:val="00ED37F0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4DAD"/>
    <w:rsid w:val="00ED517F"/>
    <w:rsid w:val="00ED5266"/>
    <w:rsid w:val="00ED5430"/>
    <w:rsid w:val="00ED57DA"/>
    <w:rsid w:val="00ED5A96"/>
    <w:rsid w:val="00ED5B00"/>
    <w:rsid w:val="00ED5C66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16"/>
    <w:rsid w:val="00EE2B6D"/>
    <w:rsid w:val="00EE2BFA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F51"/>
    <w:rsid w:val="00EE423D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7EC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6FC2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6A8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0"/>
    <w:rsid w:val="00F23BD6"/>
    <w:rsid w:val="00F23C3C"/>
    <w:rsid w:val="00F23EC3"/>
    <w:rsid w:val="00F24253"/>
    <w:rsid w:val="00F24C33"/>
    <w:rsid w:val="00F24C90"/>
    <w:rsid w:val="00F24CA1"/>
    <w:rsid w:val="00F24CFE"/>
    <w:rsid w:val="00F25250"/>
    <w:rsid w:val="00F253C6"/>
    <w:rsid w:val="00F256E5"/>
    <w:rsid w:val="00F257D2"/>
    <w:rsid w:val="00F25916"/>
    <w:rsid w:val="00F25B72"/>
    <w:rsid w:val="00F26434"/>
    <w:rsid w:val="00F264FD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3C2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5EA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5E85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220"/>
    <w:rsid w:val="00F5239C"/>
    <w:rsid w:val="00F52760"/>
    <w:rsid w:val="00F527E6"/>
    <w:rsid w:val="00F52FCE"/>
    <w:rsid w:val="00F53113"/>
    <w:rsid w:val="00F5328C"/>
    <w:rsid w:val="00F533F5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947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C5"/>
    <w:rsid w:val="00F62624"/>
    <w:rsid w:val="00F629B9"/>
    <w:rsid w:val="00F629C2"/>
    <w:rsid w:val="00F62D6A"/>
    <w:rsid w:val="00F63347"/>
    <w:rsid w:val="00F634B8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7A"/>
    <w:rsid w:val="00F652D9"/>
    <w:rsid w:val="00F65485"/>
    <w:rsid w:val="00F6563B"/>
    <w:rsid w:val="00F659F1"/>
    <w:rsid w:val="00F65CE5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667"/>
    <w:rsid w:val="00F73787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77A14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B77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7A7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550"/>
    <w:rsid w:val="00F9367B"/>
    <w:rsid w:val="00F93BB8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247"/>
    <w:rsid w:val="00FA046B"/>
    <w:rsid w:val="00FA063E"/>
    <w:rsid w:val="00FA069F"/>
    <w:rsid w:val="00FA06A4"/>
    <w:rsid w:val="00FA06AE"/>
    <w:rsid w:val="00FA0752"/>
    <w:rsid w:val="00FA085C"/>
    <w:rsid w:val="00FA09FB"/>
    <w:rsid w:val="00FA0CD0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2DBE"/>
    <w:rsid w:val="00FA38EC"/>
    <w:rsid w:val="00FA3ECB"/>
    <w:rsid w:val="00FA4073"/>
    <w:rsid w:val="00FA471C"/>
    <w:rsid w:val="00FA4D33"/>
    <w:rsid w:val="00FA4E94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2E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6C1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A4F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353"/>
    <w:rsid w:val="00FD1844"/>
    <w:rsid w:val="00FD2102"/>
    <w:rsid w:val="00FD2419"/>
    <w:rsid w:val="00FD2436"/>
    <w:rsid w:val="00FD2724"/>
    <w:rsid w:val="00FD2732"/>
    <w:rsid w:val="00FD2D44"/>
    <w:rsid w:val="00FD2F2B"/>
    <w:rsid w:val="00FD346A"/>
    <w:rsid w:val="00FD37E4"/>
    <w:rsid w:val="00FD3809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95B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2C51"/>
    <w:rsid w:val="00FE3234"/>
    <w:rsid w:val="00FE3A93"/>
    <w:rsid w:val="00FE3B43"/>
    <w:rsid w:val="00FE3BB5"/>
    <w:rsid w:val="00FE41A3"/>
    <w:rsid w:val="00FE41AC"/>
    <w:rsid w:val="00FE4457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938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0BB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0FF7FCB"/>
    <w:rsid w:val="01A168FD"/>
    <w:rsid w:val="03450BFF"/>
    <w:rsid w:val="046E0F76"/>
    <w:rsid w:val="07D6F2B8"/>
    <w:rsid w:val="0AE6F6D2"/>
    <w:rsid w:val="0AFA357A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FB8ABB71-6DC8-4C00-87BE-7FE4BDD1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/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72229E-1D53-4CFC-8626-12409E602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345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132</cp:revision>
  <cp:lastPrinted>2025-11-04T01:40:00Z</cp:lastPrinted>
  <dcterms:created xsi:type="dcterms:W3CDTF">2025-08-01T02:33:00Z</dcterms:created>
  <dcterms:modified xsi:type="dcterms:W3CDTF">2025-11-10T10:03:00Z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