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270"/>
        <w:gridCol w:w="7920"/>
      </w:tblGrid>
      <w:tr w:rsidR="00F16933" w:rsidRPr="00C075DE" w14:paraId="1C84BD4D" w14:textId="77777777" w:rsidTr="004A0852">
        <w:trPr>
          <w:trHeight w:hRule="exact" w:val="389"/>
          <w:tblHeader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4D1199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8F76B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7289FBB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235F0" w:rsidRPr="00C075DE" w14:paraId="3C44AD1F" w14:textId="77777777" w:rsidTr="004A0852">
        <w:trPr>
          <w:trHeight w:hRule="exact" w:val="389"/>
          <w:tblHeader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5EE9D2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3CF5A0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4A80140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62320" w:rsidRPr="00C075DE" w14:paraId="7287D1D7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2B46A577" w14:textId="77777777" w:rsidR="00362320" w:rsidRPr="00C075DE" w:rsidRDefault="00362320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69488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BCF821" w14:textId="344593E2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62320" w:rsidRPr="00C075DE" w14:paraId="054B7722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5F8A2CB9" w14:textId="77777777" w:rsidR="00362320" w:rsidRPr="00C075DE" w:rsidRDefault="00362320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2ACB8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8328600" w14:textId="7B4205D9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3758A" w:rsidRPr="00C075DE" w14:paraId="161852EA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3B26119E" w14:textId="77777777" w:rsidR="00C3758A" w:rsidRPr="00C075DE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7EB211" w14:textId="77777777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EA1AF1" w14:textId="08303C59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F31B4B" w:rsidRPr="00C075DE" w14:paraId="4E9E1018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06AF4553" w14:textId="77777777" w:rsidR="00F31B4B" w:rsidRPr="00C075DE" w:rsidRDefault="00F31B4B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032C8A" w14:textId="77777777" w:rsidR="00F31B4B" w:rsidRPr="00C075DE" w:rsidRDefault="00F31B4B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DD06420" w14:textId="6CB35C1F" w:rsidR="00F31B4B" w:rsidRPr="00C075DE" w:rsidRDefault="00CA31A6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A31A6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 w:rsidR="001E1609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ร่วม</w:t>
            </w:r>
          </w:p>
        </w:tc>
      </w:tr>
      <w:tr w:rsidR="009A3E15" w:rsidRPr="00C075DE" w14:paraId="63EB9B18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5D5D33A6" w14:textId="77777777" w:rsidR="009A3E15" w:rsidRPr="00C075DE" w:rsidRDefault="009A3E15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35FDD" w14:textId="77777777" w:rsidR="009A3E15" w:rsidRPr="00C075DE" w:rsidRDefault="009A3E15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FD18517" w14:textId="5EC882D1" w:rsidR="009A3E15" w:rsidRPr="00CA31A6" w:rsidRDefault="00C6177C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CA31A6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ย่อย</w:t>
            </w:r>
          </w:p>
        </w:tc>
      </w:tr>
      <w:tr w:rsidR="00C3758A" w:rsidRPr="00C075DE" w14:paraId="3D3D19D5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725EDB69" w14:textId="77777777" w:rsidR="00C3758A" w:rsidRPr="00C075DE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143338" w14:textId="77777777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FDD0B8" w14:textId="221915BB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3758A" w:rsidRPr="00C075DE" w14:paraId="08B7F454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4E4490F0" w14:textId="77777777" w:rsidR="00C3758A" w:rsidRPr="00C075DE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923CD" w14:textId="77777777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5F366E" w14:textId="7D2DD62C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เจ้าหนี้หมุนเวียนอื่น</w:t>
            </w: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C3758A" w:rsidRPr="00C075DE" w14:paraId="081FB7A6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1424F03E" w14:textId="77777777" w:rsidR="00C3758A" w:rsidRPr="00C075DE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13710" w14:textId="77777777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4A5806" w14:textId="2047E905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C0DF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9B4A11" w:rsidRPr="00C075DE" w14:paraId="0592CC3D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2B067349" w14:textId="77777777" w:rsidR="009B4A11" w:rsidRPr="00C075DE" w:rsidRDefault="009B4A11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8175DC" w14:textId="77777777" w:rsidR="009B4A11" w:rsidRPr="00C075DE" w:rsidRDefault="009B4A11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93578E" w14:textId="6B9EB7C6" w:rsidR="009B4A11" w:rsidRPr="00DC0DF6" w:rsidRDefault="009B4A11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C3758A" w:rsidRPr="00C075DE" w14:paraId="5CBA6DA2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126E7F6D" w14:textId="77777777" w:rsidR="00C3758A" w:rsidRPr="00DC0DF6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1B2A20" w14:textId="77777777" w:rsidR="00C3758A" w:rsidRPr="00DC0DF6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2BE9F1" w14:textId="360055FA" w:rsidR="00C3758A" w:rsidRPr="00DC0DF6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92C74" w:rsidRPr="00C075DE" w14:paraId="51A52F9B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563113F9" w14:textId="77777777" w:rsidR="00092C74" w:rsidRPr="00DC0DF6" w:rsidRDefault="00092C74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D80A67" w14:textId="77777777" w:rsidR="00092C74" w:rsidRPr="00DC0DF6" w:rsidRDefault="00092C74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213EE2F" w14:textId="1F8BEB7A" w:rsidR="00092C74" w:rsidRPr="00C075DE" w:rsidRDefault="00092C74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92C74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A9685D" w:rsidRPr="00C075DE" w14:paraId="1538ED9C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6710515E" w14:textId="77777777" w:rsidR="00A9685D" w:rsidRPr="00DC0DF6" w:rsidRDefault="00A9685D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0E5F15" w14:textId="77777777" w:rsidR="00A9685D" w:rsidRPr="00DC0DF6" w:rsidRDefault="00A9685D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62A3F6" w14:textId="5D892FE7" w:rsidR="00A9685D" w:rsidRPr="00C075DE" w:rsidRDefault="00A9685D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C3758A" w:rsidRPr="00C075DE" w14:paraId="0B89396B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773F28FA" w14:textId="77777777" w:rsidR="00C3758A" w:rsidRPr="00DC0DF6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3EF4A" w14:textId="77777777" w:rsidR="00C3758A" w:rsidRPr="00DC0DF6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CFB617" w14:textId="03D56EA2" w:rsidR="00C3758A" w:rsidRPr="00DC0DF6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599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  <w:r w:rsidRPr="0063599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C3758A" w:rsidRPr="00C075DE" w14:paraId="4C79F3F4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508D089C" w14:textId="77777777" w:rsidR="00C3758A" w:rsidRPr="00C075DE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030BF" w14:textId="77777777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AAF4B1" w14:textId="1D8FBF9E" w:rsidR="00C3758A" w:rsidRPr="00635998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C3758A" w:rsidRPr="00C075DE" w14:paraId="1FADB0B5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54A8751C" w14:textId="26F86793" w:rsidR="00C3758A" w:rsidRPr="00C075DE" w:rsidRDefault="00DC7498" w:rsidP="00DC74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5DA19C72" w14:textId="77777777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FBA320" w14:textId="728AF05C" w:rsidR="00C3758A" w:rsidRPr="00C3758A" w:rsidRDefault="00DC7498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3758A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635998" w:rsidRPr="00C075DE" w14:paraId="06695443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7D90C6AE" w14:textId="77777777" w:rsidR="00635998" w:rsidRPr="00C075DE" w:rsidRDefault="00635998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308C2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13C494" w14:textId="777B2762" w:rsidR="00635998" w:rsidRPr="00C075DE" w:rsidRDefault="00635998" w:rsidP="0063599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35998" w:rsidRPr="00C075DE" w14:paraId="00CE1DA5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11D2306F" w14:textId="77777777" w:rsidR="00635998" w:rsidRPr="00C075DE" w:rsidRDefault="00635998" w:rsidP="003C58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8DE9A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A09056" w14:textId="12CB6EC8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35998" w:rsidRPr="00C075DE" w14:paraId="01A13EDC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7DA5D2E0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7CA6B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3D4C34" w14:textId="249CCF4D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6B23E6C3" w14:textId="77777777" w:rsidR="00F16933" w:rsidRPr="00C075DE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br w:type="page"/>
      </w:r>
      <w:r w:rsidRPr="00C075D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26DBC" w:rsidRPr="00C075D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075DE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B58B150" w14:textId="77777777" w:rsidR="00F16933" w:rsidRPr="00C075DE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5EFDF16" w14:textId="2D2B4C8B" w:rsidR="006D186F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9168C6" w:rsidRPr="00C075D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075DE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</w:t>
      </w:r>
      <w:r w:rsidR="005367D0" w:rsidRPr="00C075DE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</w:t>
      </w:r>
      <w:r w:rsidR="001514D9" w:rsidRPr="00C075DE">
        <w:rPr>
          <w:rFonts w:asciiTheme="majorBidi" w:hAnsiTheme="majorBidi" w:cstheme="majorBidi"/>
          <w:sz w:val="30"/>
          <w:szCs w:val="30"/>
          <w:cs/>
        </w:rPr>
        <w:t>่</w:t>
      </w:r>
      <w:r w:rsidR="00346A09">
        <w:rPr>
          <w:rFonts w:asciiTheme="majorBidi" w:hAnsiTheme="majorBidi" w:cstheme="majorBidi"/>
          <w:sz w:val="30"/>
          <w:szCs w:val="30"/>
        </w:rPr>
        <w:t xml:space="preserve"> </w:t>
      </w:r>
      <w:r w:rsidR="00CB2665">
        <w:rPr>
          <w:rFonts w:asciiTheme="majorBidi" w:hAnsiTheme="majorBidi" w:cstheme="majorBidi"/>
          <w:sz w:val="30"/>
          <w:szCs w:val="30"/>
        </w:rPr>
        <w:t>13</w:t>
      </w:r>
      <w:r w:rsidR="00F847A7">
        <w:rPr>
          <w:rFonts w:asciiTheme="majorBidi" w:hAnsiTheme="majorBidi" w:cstheme="majorBidi"/>
          <w:sz w:val="30"/>
          <w:szCs w:val="30"/>
        </w:rPr>
        <w:t xml:space="preserve"> </w:t>
      </w:r>
      <w:r w:rsidR="00F847A7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8C2EBE" w:rsidRPr="008C2EBE">
        <w:rPr>
          <w:rFonts w:asciiTheme="majorBidi" w:hAnsiTheme="majorBidi" w:cstheme="majorBidi"/>
          <w:sz w:val="30"/>
          <w:szCs w:val="30"/>
        </w:rPr>
        <w:t>2568</w:t>
      </w:r>
    </w:p>
    <w:p w14:paraId="22740F28" w14:textId="77777777" w:rsidR="00724D74" w:rsidRPr="00C075DE" w:rsidRDefault="00724D74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9925CA" w14:textId="77777777" w:rsidR="00F16933" w:rsidRPr="00C075DE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</w:t>
      </w:r>
      <w:r w:rsidR="00F426CF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ระหว่างกาล</w:t>
      </w:r>
    </w:p>
    <w:p w14:paraId="7F2C0D48" w14:textId="77777777" w:rsidR="00FD2436" w:rsidRPr="00F81B77" w:rsidRDefault="00FD2436" w:rsidP="00F81B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2F7414A" w14:textId="041BB8E3" w:rsidR="00E57920" w:rsidRPr="00C075DE" w:rsidRDefault="00E57920" w:rsidP="00D34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</w:t>
      </w:r>
      <w:r w:rsidR="00B647DD">
        <w:rPr>
          <w:rFonts w:asciiTheme="majorBidi" w:hAnsiTheme="majorBidi" w:cstheme="majorBidi"/>
          <w:sz w:val="30"/>
          <w:szCs w:val="30"/>
          <w:cs/>
        </w:rPr>
        <w:br/>
      </w:r>
      <w:r w:rsidRPr="00C075DE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</w:t>
      </w:r>
      <w:r w:rsidRPr="00C075DE">
        <w:rPr>
          <w:rFonts w:asciiTheme="majorBidi" w:hAnsiTheme="majorBidi" w:cstheme="majorBidi"/>
          <w:sz w:val="30"/>
          <w:szCs w:val="30"/>
        </w:rPr>
        <w:t>“</w:t>
      </w: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Pr="00C075DE">
        <w:rPr>
          <w:rFonts w:asciiTheme="majorBidi" w:hAnsiTheme="majorBidi" w:cstheme="majorBidi"/>
          <w:sz w:val="30"/>
          <w:szCs w:val="30"/>
        </w:rPr>
        <w:t>”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) ตามมาตรฐานการบัญชี </w:t>
      </w:r>
      <w:r w:rsidR="00B647DD">
        <w:rPr>
          <w:rFonts w:asciiTheme="majorBidi" w:hAnsiTheme="majorBidi" w:cstheme="majorBidi"/>
          <w:sz w:val="30"/>
          <w:szCs w:val="30"/>
          <w:cs/>
        </w:rPr>
        <w:br/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8C2EBE" w:rsidRPr="008C2EBE">
        <w:rPr>
          <w:rFonts w:asciiTheme="majorBidi" w:hAnsiTheme="majorBidi" w:cstheme="majorBidi"/>
          <w:sz w:val="30"/>
          <w:szCs w:val="30"/>
        </w:rPr>
        <w:t>34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D72423">
        <w:rPr>
          <w:rFonts w:asciiTheme="majorBidi" w:hAnsiTheme="majorBidi" w:cstheme="majorBidi"/>
          <w:sz w:val="30"/>
          <w:szCs w:val="30"/>
        </w:rPr>
        <w:t xml:space="preserve"> </w:t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C2EBE" w:rsidRPr="008C2EBE">
        <w:rPr>
          <w:rFonts w:asciiTheme="majorBidi" w:hAnsiTheme="majorBidi" w:cstheme="majorBidi"/>
          <w:sz w:val="30"/>
          <w:szCs w:val="30"/>
        </w:rPr>
        <w:t>31</w:t>
      </w:r>
      <w:r w:rsidR="00DA323D"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C2EBE" w:rsidRPr="008C2EBE">
        <w:rPr>
          <w:rFonts w:asciiTheme="majorBidi" w:hAnsiTheme="majorBidi" w:cstheme="majorBidi"/>
          <w:sz w:val="30"/>
          <w:szCs w:val="30"/>
        </w:rPr>
        <w:t>2567</w:t>
      </w:r>
    </w:p>
    <w:p w14:paraId="526AAE1F" w14:textId="77777777" w:rsidR="00F45B8D" w:rsidRPr="00C075DE" w:rsidRDefault="00F45B8D" w:rsidP="00D773ED">
      <w:pPr>
        <w:rPr>
          <w:rFonts w:asciiTheme="majorBidi" w:hAnsiTheme="majorBidi" w:cstheme="majorBidi"/>
          <w:sz w:val="30"/>
          <w:szCs w:val="30"/>
        </w:rPr>
      </w:pPr>
    </w:p>
    <w:p w14:paraId="5A1DD8F1" w14:textId="4193D4A4" w:rsidR="00E57920" w:rsidRPr="00C075DE" w:rsidRDefault="00E57920" w:rsidP="00E5792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3F63C8" w:rsidRPr="00C075DE">
        <w:rPr>
          <w:rFonts w:asciiTheme="majorBidi" w:hAnsiTheme="majorBidi" w:cstheme="majorBidi"/>
          <w:sz w:val="30"/>
          <w:szCs w:val="30"/>
          <w:cs/>
        </w:rPr>
        <w:t>ที่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8C2EBE" w:rsidRPr="008C2EBE">
        <w:rPr>
          <w:rFonts w:asciiTheme="majorBidi" w:hAnsiTheme="majorBidi" w:cstheme="majorBidi"/>
          <w:sz w:val="30"/>
          <w:szCs w:val="30"/>
        </w:rPr>
        <w:t>31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C2EBE" w:rsidRPr="008C2EBE">
        <w:rPr>
          <w:rFonts w:asciiTheme="majorBidi" w:hAnsiTheme="majorBidi" w:cstheme="majorBidi"/>
          <w:sz w:val="30"/>
          <w:szCs w:val="30"/>
        </w:rPr>
        <w:t>2567</w:t>
      </w:r>
    </w:p>
    <w:p w14:paraId="336651FD" w14:textId="20C45FFD" w:rsidR="009C2C92" w:rsidRDefault="009C2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39260E8" w14:textId="77777777" w:rsidR="00713547" w:rsidRDefault="00713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6C1247C8" w14:textId="78C6F42D" w:rsidR="00F16933" w:rsidRPr="00695A7D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695A7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1458BDA4" w14:textId="77777777" w:rsidR="001D78A3" w:rsidRPr="00F81B77" w:rsidRDefault="001D78A3" w:rsidP="00253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5AD5C2DD" w14:textId="1EBACC11" w:rsidR="009B565E" w:rsidRPr="00F57B94" w:rsidRDefault="009B565E" w:rsidP="009B5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ไม่มีการเปลี่ยนแปลงที่มีสาระสำคัญสำหรับความสัมพันธ์กับบุคคลหรือกิจการที่เกี่ยวข้องกันและนโยบาย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การกำหนดราคาในระหว่างงวด</w:t>
      </w:r>
      <w:r w:rsidR="00FA0CD0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713547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F847A7">
        <w:rPr>
          <w:rFonts w:asciiTheme="majorBidi" w:hAnsiTheme="majorBidi" w:cstheme="majorBidi"/>
          <w:sz w:val="30"/>
          <w:szCs w:val="30"/>
        </w:rPr>
        <w:t xml:space="preserve">30 </w:t>
      </w:r>
      <w:r w:rsidR="00F847A7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7135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C2EBE" w:rsidRPr="008C2EBE">
        <w:rPr>
          <w:rFonts w:asciiTheme="majorBidi" w:hAnsiTheme="majorBidi" w:cstheme="majorBidi"/>
          <w:sz w:val="30"/>
          <w:szCs w:val="30"/>
        </w:rPr>
        <w:t>2568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7836DD7C" w14:textId="76146A85" w:rsidR="00FF7CE0" w:rsidRPr="00E77475" w:rsidRDefault="00FF7CE0" w:rsidP="0023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23"/>
        <w:gridCol w:w="255"/>
        <w:gridCol w:w="1163"/>
        <w:gridCol w:w="255"/>
        <w:gridCol w:w="1162"/>
        <w:gridCol w:w="245"/>
        <w:gridCol w:w="1227"/>
      </w:tblGrid>
      <w:tr w:rsidR="00713547" w:rsidRPr="00C075DE" w14:paraId="1622297C" w14:textId="77777777">
        <w:trPr>
          <w:tblHeader/>
        </w:trPr>
        <w:tc>
          <w:tcPr>
            <w:tcW w:w="3690" w:type="dxa"/>
          </w:tcPr>
          <w:p w14:paraId="217C709D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ที่เกี่ยวข้องกัน</w:t>
            </w:r>
          </w:p>
        </w:tc>
        <w:tc>
          <w:tcPr>
            <w:tcW w:w="2641" w:type="dxa"/>
            <w:gridSpan w:val="3"/>
          </w:tcPr>
          <w:p w14:paraId="3DF8FBF8" w14:textId="77777777" w:rsidR="00713547" w:rsidRPr="00C075DE" w:rsidRDefault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3E73722" w14:textId="77777777" w:rsidR="00713547" w:rsidRPr="00C075DE" w:rsidRDefault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283AC541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14:paraId="71AE2767" w14:textId="77777777" w:rsidR="00713547" w:rsidRPr="00C075DE" w:rsidRDefault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12A7DA0" w14:textId="77777777" w:rsidR="00713547" w:rsidRPr="00C075DE" w:rsidRDefault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547" w:rsidRPr="00C075DE" w14:paraId="46973D52" w14:textId="77777777">
        <w:trPr>
          <w:tblHeader/>
        </w:trPr>
        <w:tc>
          <w:tcPr>
            <w:tcW w:w="3690" w:type="dxa"/>
          </w:tcPr>
          <w:p w14:paraId="379E4307" w14:textId="4A927385" w:rsidR="00713547" w:rsidRPr="00C075DE" w:rsidRDefault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</w:t>
            </w:r>
            <w:r w:rsidR="00713547"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23" w:type="dxa"/>
          </w:tcPr>
          <w:p w14:paraId="4D7E3A3C" w14:textId="7527C397" w:rsidR="00713547" w:rsidRPr="00C075DE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5" w:type="dxa"/>
          </w:tcPr>
          <w:p w14:paraId="7E8CEFB4" w14:textId="77777777" w:rsidR="00713547" w:rsidRPr="00C075DE" w:rsidRDefault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FD4B968" w14:textId="5317006E" w:rsidR="00713547" w:rsidRPr="00C075DE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5" w:type="dxa"/>
          </w:tcPr>
          <w:p w14:paraId="1ED9D613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5F66428" w14:textId="12BA045C" w:rsidR="00713547" w:rsidRPr="00C075DE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5" w:type="dxa"/>
          </w:tcPr>
          <w:p w14:paraId="786D106B" w14:textId="77777777" w:rsidR="00713547" w:rsidRPr="00C075DE" w:rsidRDefault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B1BDA6D" w14:textId="07F645D9" w:rsidR="00713547" w:rsidRPr="00C075DE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13547" w:rsidRPr="00C075DE" w14:paraId="54E2A10E" w14:textId="77777777">
        <w:trPr>
          <w:tblHeader/>
        </w:trPr>
        <w:tc>
          <w:tcPr>
            <w:tcW w:w="3690" w:type="dxa"/>
          </w:tcPr>
          <w:p w14:paraId="331855B2" w14:textId="77777777" w:rsidR="00713547" w:rsidRPr="00C075DE" w:rsidRDefault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0" w:type="dxa"/>
            <w:gridSpan w:val="7"/>
          </w:tcPr>
          <w:p w14:paraId="479C5E83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3547" w:rsidRPr="00C075DE" w14:paraId="7D8F7902" w14:textId="77777777">
        <w:tc>
          <w:tcPr>
            <w:tcW w:w="3690" w:type="dxa"/>
          </w:tcPr>
          <w:p w14:paraId="15496B48" w14:textId="77777777" w:rsidR="00713547" w:rsidRPr="00C075DE" w:rsidRDefault="00713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23" w:type="dxa"/>
          </w:tcPr>
          <w:p w14:paraId="3CA570CA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31E4C1BC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FE926A9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1E7CE150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7DC6B37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1E09FCD1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0349D9E" w14:textId="77777777" w:rsidR="00713547" w:rsidRPr="00C075DE" w:rsidRDefault="007135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847A7" w:rsidRPr="00F83795" w14:paraId="0FD31053" w14:textId="77777777">
        <w:tc>
          <w:tcPr>
            <w:tcW w:w="3690" w:type="dxa"/>
          </w:tcPr>
          <w:p w14:paraId="04222DEE" w14:textId="77777777" w:rsidR="00F847A7" w:rsidRPr="00852FC8" w:rsidRDefault="00F847A7" w:rsidP="00F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2FC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</w:tcPr>
          <w:p w14:paraId="2E48AA0D" w14:textId="51B68ADF" w:rsidR="00F847A7" w:rsidRPr="00FD65CF" w:rsidRDefault="00DA1AAF" w:rsidP="00462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26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34B07D1B" w14:textId="77777777" w:rsidR="00F847A7" w:rsidRPr="00FD65CF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1BC3A1D" w14:textId="1D14F0DB" w:rsidR="00F847A7" w:rsidRPr="00FD65CF" w:rsidRDefault="00F847A7" w:rsidP="00DA0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5D0E6B69" w14:textId="77777777" w:rsidR="00F847A7" w:rsidRPr="00852FC8" w:rsidRDefault="00F847A7" w:rsidP="00F847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62" w:type="dxa"/>
          </w:tcPr>
          <w:p w14:paraId="0D3B852C" w14:textId="747A99B8" w:rsidR="00F847A7" w:rsidRPr="00852FC8" w:rsidRDefault="00DA1AAF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B26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</w:p>
        </w:tc>
        <w:tc>
          <w:tcPr>
            <w:tcW w:w="245" w:type="dxa"/>
          </w:tcPr>
          <w:p w14:paraId="3F709D49" w14:textId="77777777" w:rsidR="00F847A7" w:rsidRPr="00852FC8" w:rsidRDefault="00F847A7" w:rsidP="00F847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E4ECB1D" w14:textId="2445051F" w:rsidR="00F847A7" w:rsidRPr="00F83795" w:rsidRDefault="00CC00CE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C00CE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13</w:t>
            </w:r>
          </w:p>
        </w:tc>
      </w:tr>
      <w:tr w:rsidR="00F847A7" w:rsidRPr="00F83795" w14:paraId="4B746119" w14:textId="77777777">
        <w:tc>
          <w:tcPr>
            <w:tcW w:w="3690" w:type="dxa"/>
          </w:tcPr>
          <w:p w14:paraId="2F25EC23" w14:textId="77777777" w:rsidR="00F847A7" w:rsidRPr="00F83795" w:rsidRDefault="00F847A7" w:rsidP="00F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3" w:type="dxa"/>
          </w:tcPr>
          <w:p w14:paraId="5CE0C617" w14:textId="62FA6919" w:rsidR="00F847A7" w:rsidRPr="00FD65CF" w:rsidRDefault="00DA1AAF" w:rsidP="00462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26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361C5638" w14:textId="77777777" w:rsidR="00F847A7" w:rsidRPr="00FD65CF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8247177" w14:textId="4768D328" w:rsidR="00F847A7" w:rsidRPr="00FD65CF" w:rsidRDefault="00F847A7" w:rsidP="00DA0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31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2921DB3E" w14:textId="77777777" w:rsidR="00F847A7" w:rsidRPr="00F83795" w:rsidRDefault="00F847A7" w:rsidP="00F847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62" w:type="dxa"/>
          </w:tcPr>
          <w:p w14:paraId="12E49A7D" w14:textId="113AC2E7" w:rsidR="00F847A7" w:rsidRPr="00F83795" w:rsidRDefault="00DA1AAF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26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115,339</w:t>
            </w:r>
          </w:p>
        </w:tc>
        <w:tc>
          <w:tcPr>
            <w:tcW w:w="245" w:type="dxa"/>
          </w:tcPr>
          <w:p w14:paraId="67077364" w14:textId="77777777" w:rsidR="00F847A7" w:rsidRPr="00F83795" w:rsidRDefault="00F847A7" w:rsidP="00F847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23E2B632" w14:textId="090B5D1E" w:rsidR="00F847A7" w:rsidRPr="00F83795" w:rsidRDefault="00CC00CE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C00CE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7</w:t>
            </w:r>
            <w:r w:rsidR="00F847A7" w:rsidRPr="000531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9,881</w:t>
            </w:r>
          </w:p>
        </w:tc>
      </w:tr>
      <w:tr w:rsidR="00F847A7" w:rsidRPr="00F83795" w14:paraId="4CA9B5E2" w14:textId="77777777">
        <w:tc>
          <w:tcPr>
            <w:tcW w:w="3690" w:type="dxa"/>
          </w:tcPr>
          <w:p w14:paraId="16062930" w14:textId="7461029F" w:rsidR="00F847A7" w:rsidRPr="00CB2665" w:rsidRDefault="00F847A7" w:rsidP="00F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665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223" w:type="dxa"/>
          </w:tcPr>
          <w:p w14:paraId="0566DB00" w14:textId="3B9EC6FD" w:rsidR="00F847A7" w:rsidRPr="00CB2665" w:rsidRDefault="00DA1AAF" w:rsidP="00462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26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55EC4A31" w14:textId="77777777" w:rsidR="00F847A7" w:rsidRPr="00CB266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64E726AB" w14:textId="20927AEC" w:rsidR="00F847A7" w:rsidRPr="00CB2665" w:rsidRDefault="00F847A7" w:rsidP="00DA0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26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12C36B67" w14:textId="77777777" w:rsidR="00F847A7" w:rsidRPr="00CB2665" w:rsidRDefault="00F847A7" w:rsidP="00F847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62" w:type="dxa"/>
          </w:tcPr>
          <w:p w14:paraId="6DFC1CDE" w14:textId="286E0527" w:rsidR="00F847A7" w:rsidRPr="00CB2665" w:rsidRDefault="00CB2665" w:rsidP="00B64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26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7BEC514D" w14:textId="77777777" w:rsidR="00F847A7" w:rsidRPr="00CB2665" w:rsidRDefault="00F847A7" w:rsidP="00F847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33F80377" w14:textId="05F9DBCA" w:rsidR="00F847A7" w:rsidRPr="00CB266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26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250</w:t>
            </w:r>
          </w:p>
        </w:tc>
      </w:tr>
      <w:tr w:rsidR="00F847A7" w:rsidRPr="00F83795" w14:paraId="0208823A" w14:textId="77777777">
        <w:tc>
          <w:tcPr>
            <w:tcW w:w="3690" w:type="dxa"/>
          </w:tcPr>
          <w:p w14:paraId="5803A9F8" w14:textId="77777777" w:rsidR="00F847A7" w:rsidRPr="00F83795" w:rsidRDefault="00F847A7" w:rsidP="00F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47A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23" w:type="dxa"/>
          </w:tcPr>
          <w:p w14:paraId="1F9C852F" w14:textId="5544A8C2" w:rsidR="00F847A7" w:rsidRPr="00FD65CF" w:rsidRDefault="00DA1AAF" w:rsidP="00462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26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52AE19BD" w14:textId="77777777" w:rsidR="00F847A7" w:rsidRPr="00FD65CF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C1E544E" w14:textId="6A546A5B" w:rsidR="00F847A7" w:rsidRPr="00FD65CF" w:rsidRDefault="00F847A7" w:rsidP="00DA0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D65C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32951CB6" w14:textId="77777777" w:rsidR="00F847A7" w:rsidRPr="00F83795" w:rsidRDefault="00F847A7" w:rsidP="00F847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D7B4D02" w14:textId="69A47D6A" w:rsidR="00F847A7" w:rsidRPr="00F83795" w:rsidRDefault="00CB2665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26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45" w:type="dxa"/>
          </w:tcPr>
          <w:p w14:paraId="1E4605DE" w14:textId="77777777" w:rsidR="00F847A7" w:rsidRPr="00F83795" w:rsidRDefault="00F847A7" w:rsidP="00F847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F5BDBB4" w14:textId="686FE957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121</w:t>
            </w:r>
          </w:p>
        </w:tc>
      </w:tr>
      <w:tr w:rsidR="00F847A7" w:rsidRPr="00F83795" w14:paraId="7AEDC634" w14:textId="77777777">
        <w:tc>
          <w:tcPr>
            <w:tcW w:w="3690" w:type="dxa"/>
          </w:tcPr>
          <w:p w14:paraId="1B78AC09" w14:textId="77777777" w:rsidR="00F847A7" w:rsidRPr="00F83795" w:rsidRDefault="00F847A7" w:rsidP="00F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23" w:type="dxa"/>
          </w:tcPr>
          <w:p w14:paraId="2D3D39BF" w14:textId="77777777" w:rsidR="00F847A7" w:rsidRPr="00CB2665" w:rsidRDefault="00F847A7" w:rsidP="00886F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48CF01F" w14:textId="2D51C3DB" w:rsidR="00F847A7" w:rsidRPr="00462829" w:rsidRDefault="00DA1AAF" w:rsidP="00886F2B">
            <w:pPr>
              <w:tabs>
                <w:tab w:val="clear" w:pos="454"/>
                <w:tab w:val="clear" w:pos="680"/>
                <w:tab w:val="decimal" w:pos="345"/>
                <w:tab w:val="decimal" w:pos="59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628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886F2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46282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2DE49121" w14:textId="77777777" w:rsidR="00F847A7" w:rsidRPr="00FD65CF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96C4B43" w14:textId="77777777" w:rsidR="00F847A7" w:rsidRDefault="00F847A7" w:rsidP="00DA0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C08C607" w14:textId="4A903683" w:rsidR="00F847A7" w:rsidRPr="00FD65CF" w:rsidRDefault="00F847A7" w:rsidP="00DA01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47A1A600" w14:textId="77777777" w:rsidR="00F847A7" w:rsidRPr="00F83795" w:rsidRDefault="00F847A7" w:rsidP="00F847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F99FD80" w14:textId="77777777" w:rsidR="00F847A7" w:rsidRPr="00CB2665" w:rsidRDefault="00F847A7" w:rsidP="00CB26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88C9D80" w14:textId="02DD079F" w:rsidR="00F847A7" w:rsidRPr="00F83795" w:rsidRDefault="00CB2665" w:rsidP="00CB2665">
            <w:pPr>
              <w:tabs>
                <w:tab w:val="clear" w:pos="907"/>
                <w:tab w:val="decimal" w:pos="987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B26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489</w:t>
            </w:r>
          </w:p>
        </w:tc>
        <w:tc>
          <w:tcPr>
            <w:tcW w:w="245" w:type="dxa"/>
          </w:tcPr>
          <w:p w14:paraId="55830400" w14:textId="77777777" w:rsidR="00F847A7" w:rsidRPr="00F83795" w:rsidRDefault="00F847A7" w:rsidP="00F847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9E5788A" w14:textId="77777777" w:rsidR="00F847A7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337DC4A5" w14:textId="791947D4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203</w:t>
            </w:r>
          </w:p>
        </w:tc>
      </w:tr>
      <w:tr w:rsidR="00F847A7" w:rsidRPr="00F83795" w14:paraId="1EC0D209" w14:textId="77777777">
        <w:tc>
          <w:tcPr>
            <w:tcW w:w="3690" w:type="dxa"/>
          </w:tcPr>
          <w:p w14:paraId="0ED9B80C" w14:textId="77777777" w:rsidR="00F847A7" w:rsidRPr="00F83795" w:rsidRDefault="00F847A7" w:rsidP="00F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</w:tcPr>
          <w:p w14:paraId="51766146" w14:textId="77777777" w:rsidR="00F847A7" w:rsidRPr="000A20AF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457EAE1E" w14:textId="77777777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7EAA01F" w14:textId="77777777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6F0D9C53" w14:textId="77777777" w:rsidR="00F847A7" w:rsidRPr="00F83795" w:rsidRDefault="00F847A7" w:rsidP="00F847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8331EE6" w14:textId="77777777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5C355C68" w14:textId="77777777" w:rsidR="00F847A7" w:rsidRPr="00F83795" w:rsidRDefault="00F847A7" w:rsidP="00F847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626EF8E" w14:textId="77777777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847A7" w:rsidRPr="00F83795" w14:paraId="131A17E4" w14:textId="77777777">
        <w:tc>
          <w:tcPr>
            <w:tcW w:w="3690" w:type="dxa"/>
          </w:tcPr>
          <w:p w14:paraId="664666A1" w14:textId="77777777" w:rsidR="00F847A7" w:rsidRPr="00F83795" w:rsidRDefault="00F847A7" w:rsidP="00F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23" w:type="dxa"/>
          </w:tcPr>
          <w:p w14:paraId="35DC13A4" w14:textId="77777777" w:rsidR="00F847A7" w:rsidRPr="000A20AF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56EA5CA8" w14:textId="77777777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7F19050" w14:textId="77777777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093A53DD" w14:textId="77777777" w:rsidR="00F847A7" w:rsidRPr="00F83795" w:rsidRDefault="00F847A7" w:rsidP="00F847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DAFF012" w14:textId="77777777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0199B185" w14:textId="77777777" w:rsidR="00F847A7" w:rsidRPr="00F83795" w:rsidRDefault="00F847A7" w:rsidP="00F847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03BD9AB" w14:textId="77777777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847A7" w:rsidRPr="00F83795" w14:paraId="376A6A26" w14:textId="77777777">
        <w:tc>
          <w:tcPr>
            <w:tcW w:w="3690" w:type="dxa"/>
          </w:tcPr>
          <w:p w14:paraId="58F06767" w14:textId="77777777" w:rsidR="00F847A7" w:rsidRPr="00F83795" w:rsidRDefault="00F847A7" w:rsidP="00F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3" w:type="dxa"/>
          </w:tcPr>
          <w:p w14:paraId="19BBB54F" w14:textId="14E0B2CF" w:rsidR="00F847A7" w:rsidRPr="00F83795" w:rsidRDefault="00DA1AAF" w:rsidP="00162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512757D6" w14:textId="77777777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6D619929" w14:textId="033DF790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5,714</w:t>
            </w:r>
          </w:p>
        </w:tc>
        <w:tc>
          <w:tcPr>
            <w:tcW w:w="255" w:type="dxa"/>
          </w:tcPr>
          <w:p w14:paraId="543DB3BA" w14:textId="77777777" w:rsidR="00F847A7" w:rsidRPr="00F83795" w:rsidRDefault="00F847A7" w:rsidP="00F847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E24CDE5" w14:textId="0B38606E" w:rsidR="00F847A7" w:rsidRPr="00F83795" w:rsidRDefault="00DA1AAF" w:rsidP="00D22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4FBB68A" w14:textId="77777777" w:rsidR="00F847A7" w:rsidRPr="00D22590" w:rsidRDefault="00F847A7" w:rsidP="00D22590">
            <w:pPr>
              <w:pStyle w:val="acctfourfigures"/>
              <w:tabs>
                <w:tab w:val="clear" w:pos="765"/>
                <w:tab w:val="decimal" w:pos="590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27" w:type="dxa"/>
          </w:tcPr>
          <w:p w14:paraId="079698A3" w14:textId="2047BB47" w:rsidR="00F847A7" w:rsidRPr="00F83795" w:rsidRDefault="00F847A7" w:rsidP="00F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5,714</w:t>
            </w:r>
          </w:p>
        </w:tc>
      </w:tr>
      <w:tr w:rsidR="00F847A7" w:rsidRPr="00F83795" w14:paraId="11B2DF41" w14:textId="77777777">
        <w:tc>
          <w:tcPr>
            <w:tcW w:w="3690" w:type="dxa"/>
          </w:tcPr>
          <w:p w14:paraId="6745B0F0" w14:textId="77777777" w:rsidR="00F847A7" w:rsidRPr="00F83795" w:rsidRDefault="00F847A7" w:rsidP="00F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3" w:type="dxa"/>
          </w:tcPr>
          <w:p w14:paraId="77A1DAB9" w14:textId="77777777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1750EEDC" w14:textId="77777777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16E826F2" w14:textId="77777777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632ACE28" w14:textId="77777777" w:rsidR="00F847A7" w:rsidRPr="00F83795" w:rsidRDefault="00F847A7" w:rsidP="00F847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C33AFDE" w14:textId="77777777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65EEC198" w14:textId="77777777" w:rsidR="00F847A7" w:rsidRPr="00F83795" w:rsidRDefault="00F847A7" w:rsidP="00F847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385DE6E" w14:textId="77777777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847A7" w:rsidRPr="00F83795" w14:paraId="0A74AEA5" w14:textId="77777777">
        <w:tc>
          <w:tcPr>
            <w:tcW w:w="3690" w:type="dxa"/>
          </w:tcPr>
          <w:p w14:paraId="162B8A6C" w14:textId="77777777" w:rsidR="00F847A7" w:rsidRPr="00F83795" w:rsidRDefault="00F847A7" w:rsidP="00F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23" w:type="dxa"/>
          </w:tcPr>
          <w:p w14:paraId="1F6A017E" w14:textId="77777777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40C7F15A" w14:textId="77777777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5182D479" w14:textId="77777777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231E0A70" w14:textId="77777777" w:rsidR="00F847A7" w:rsidRPr="00F83795" w:rsidRDefault="00F847A7" w:rsidP="00F847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283346B" w14:textId="77777777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0E7EBC86" w14:textId="77777777" w:rsidR="00F847A7" w:rsidRPr="00F83795" w:rsidRDefault="00F847A7" w:rsidP="00F847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2F131761" w14:textId="77777777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847A7" w:rsidRPr="00F83795" w14:paraId="6CF87A81" w14:textId="77777777">
        <w:tc>
          <w:tcPr>
            <w:tcW w:w="3690" w:type="dxa"/>
          </w:tcPr>
          <w:p w14:paraId="395CB194" w14:textId="77777777" w:rsidR="00F847A7" w:rsidRPr="00F83795" w:rsidRDefault="00F847A7" w:rsidP="00F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</w:tcPr>
          <w:p w14:paraId="3415591A" w14:textId="23A5E194" w:rsidR="00F847A7" w:rsidRPr="00F83795" w:rsidRDefault="00953B1A" w:rsidP="00226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32080839" w14:textId="77777777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9303B02" w14:textId="7D4B0151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31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</w:t>
            </w:r>
          </w:p>
        </w:tc>
        <w:tc>
          <w:tcPr>
            <w:tcW w:w="255" w:type="dxa"/>
          </w:tcPr>
          <w:p w14:paraId="4A54C6CB" w14:textId="77777777" w:rsidR="00F847A7" w:rsidRPr="00F83795" w:rsidRDefault="00F847A7" w:rsidP="00F847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15B3862" w14:textId="03A3717F" w:rsidR="00F847A7" w:rsidRPr="00F83795" w:rsidRDefault="00DA1AAF" w:rsidP="00D22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38ECAE4" w14:textId="77777777" w:rsidR="00F847A7" w:rsidRPr="00D22590" w:rsidRDefault="00F847A7" w:rsidP="00D22590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27" w:type="dxa"/>
          </w:tcPr>
          <w:p w14:paraId="680A44A6" w14:textId="274E541C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5316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</w:t>
            </w:r>
          </w:p>
        </w:tc>
      </w:tr>
      <w:tr w:rsidR="00F847A7" w:rsidRPr="00F83795" w14:paraId="60E38C1B" w14:textId="77777777">
        <w:tc>
          <w:tcPr>
            <w:tcW w:w="3690" w:type="dxa"/>
          </w:tcPr>
          <w:p w14:paraId="13809DC7" w14:textId="77777777" w:rsidR="00F847A7" w:rsidRPr="00F83795" w:rsidRDefault="00F847A7" w:rsidP="00F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3" w:type="dxa"/>
          </w:tcPr>
          <w:p w14:paraId="483198F5" w14:textId="38DCEBF4" w:rsidR="00F847A7" w:rsidRPr="00F83795" w:rsidRDefault="00953B1A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182,308</w:t>
            </w:r>
          </w:p>
        </w:tc>
        <w:tc>
          <w:tcPr>
            <w:tcW w:w="255" w:type="dxa"/>
          </w:tcPr>
          <w:p w14:paraId="31C5DBA7" w14:textId="77777777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E8857AF" w14:textId="417E8859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127,794</w:t>
            </w:r>
          </w:p>
        </w:tc>
        <w:tc>
          <w:tcPr>
            <w:tcW w:w="255" w:type="dxa"/>
          </w:tcPr>
          <w:p w14:paraId="1F988907" w14:textId="77777777" w:rsidR="00F847A7" w:rsidRPr="00F83795" w:rsidRDefault="00F847A7" w:rsidP="00F847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9CD8AB7" w14:textId="349ECA5F" w:rsidR="00F847A7" w:rsidRPr="00F83795" w:rsidRDefault="00DA1AAF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182,308</w:t>
            </w:r>
          </w:p>
        </w:tc>
        <w:tc>
          <w:tcPr>
            <w:tcW w:w="245" w:type="dxa"/>
          </w:tcPr>
          <w:p w14:paraId="1D4F58A9" w14:textId="77777777" w:rsidR="00F847A7" w:rsidRPr="00F83795" w:rsidRDefault="00F847A7" w:rsidP="00F847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08091E7E" w14:textId="02FD8B25" w:rsidR="00F847A7" w:rsidRPr="00F83795" w:rsidRDefault="00F847A7" w:rsidP="00F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127,794</w:t>
            </w:r>
          </w:p>
        </w:tc>
      </w:tr>
      <w:tr w:rsidR="00F847A7" w:rsidRPr="00F83795" w14:paraId="5D55542B" w14:textId="77777777">
        <w:tc>
          <w:tcPr>
            <w:tcW w:w="3690" w:type="dxa"/>
          </w:tcPr>
          <w:p w14:paraId="1482DAD4" w14:textId="77777777" w:rsidR="00F847A7" w:rsidRPr="00F83795" w:rsidRDefault="00F847A7" w:rsidP="00F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</w:tcPr>
          <w:p w14:paraId="7B11A385" w14:textId="345A5CA8" w:rsidR="00F847A7" w:rsidRPr="00F83795" w:rsidRDefault="00953B1A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675</w:t>
            </w:r>
          </w:p>
        </w:tc>
        <w:tc>
          <w:tcPr>
            <w:tcW w:w="255" w:type="dxa"/>
          </w:tcPr>
          <w:p w14:paraId="6EBB2178" w14:textId="77777777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1BFFF80D" w14:textId="2E4184FE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734</w:t>
            </w:r>
          </w:p>
        </w:tc>
        <w:tc>
          <w:tcPr>
            <w:tcW w:w="255" w:type="dxa"/>
          </w:tcPr>
          <w:p w14:paraId="45DBBD26" w14:textId="77777777" w:rsidR="00F847A7" w:rsidRPr="00F83795" w:rsidRDefault="00F847A7" w:rsidP="00F847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9F43E03" w14:textId="76EA4833" w:rsidR="00F847A7" w:rsidRPr="00F83795" w:rsidRDefault="00DA1AAF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675</w:t>
            </w:r>
          </w:p>
        </w:tc>
        <w:tc>
          <w:tcPr>
            <w:tcW w:w="245" w:type="dxa"/>
          </w:tcPr>
          <w:p w14:paraId="49FBBF72" w14:textId="77777777" w:rsidR="00F847A7" w:rsidRPr="00F83795" w:rsidRDefault="00F847A7" w:rsidP="00F847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59EC67C2" w14:textId="53CFBD2B" w:rsidR="00F847A7" w:rsidRPr="00F83795" w:rsidRDefault="00F847A7" w:rsidP="00F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734</w:t>
            </w:r>
          </w:p>
        </w:tc>
      </w:tr>
      <w:tr w:rsidR="00F847A7" w:rsidRPr="00F83795" w14:paraId="3F13ED27" w14:textId="77777777" w:rsidTr="004834D9">
        <w:trPr>
          <w:trHeight w:val="290"/>
        </w:trPr>
        <w:tc>
          <w:tcPr>
            <w:tcW w:w="3690" w:type="dxa"/>
          </w:tcPr>
          <w:p w14:paraId="2D8AD588" w14:textId="77777777" w:rsidR="00F847A7" w:rsidRPr="00F83795" w:rsidRDefault="00F847A7" w:rsidP="00F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</w:tcPr>
          <w:p w14:paraId="422E8910" w14:textId="77777777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0E4D0FAB" w14:textId="77777777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3D5ED954" w14:textId="77777777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7AC44CEB" w14:textId="77777777" w:rsidR="00F847A7" w:rsidRPr="00F83795" w:rsidRDefault="00F847A7" w:rsidP="00F847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7C7D8AB" w14:textId="77777777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28CFF75B" w14:textId="77777777" w:rsidR="00F847A7" w:rsidRPr="00F83795" w:rsidRDefault="00F847A7" w:rsidP="00F847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4D5132BA" w14:textId="77777777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847A7" w:rsidRPr="00F83795" w14:paraId="7172FEFB" w14:textId="77777777">
        <w:tc>
          <w:tcPr>
            <w:tcW w:w="3690" w:type="dxa"/>
          </w:tcPr>
          <w:p w14:paraId="2E9C0B68" w14:textId="77777777" w:rsidR="00F847A7" w:rsidRPr="00F83795" w:rsidRDefault="00F847A7" w:rsidP="00F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23" w:type="dxa"/>
          </w:tcPr>
          <w:p w14:paraId="336E6362" w14:textId="77777777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2CE76ED5" w14:textId="77777777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4593BF1D" w14:textId="77777777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50179E4A" w14:textId="77777777" w:rsidR="00F847A7" w:rsidRPr="00F83795" w:rsidRDefault="00F847A7" w:rsidP="00F847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5206628" w14:textId="77777777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36FBEE3D" w14:textId="77777777" w:rsidR="00F847A7" w:rsidRPr="00F83795" w:rsidRDefault="00F847A7" w:rsidP="00F847A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9EF6E9A" w14:textId="77777777" w:rsidR="00F847A7" w:rsidRPr="00F83795" w:rsidRDefault="00F847A7" w:rsidP="00F847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9298C" w:rsidRPr="00F83795" w14:paraId="4D5FDB7C" w14:textId="77777777">
        <w:tc>
          <w:tcPr>
            <w:tcW w:w="3690" w:type="dxa"/>
          </w:tcPr>
          <w:p w14:paraId="169EBA66" w14:textId="598B8211" w:rsidR="0089298C" w:rsidRPr="00F83795" w:rsidRDefault="009C3104" w:rsidP="0089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53B1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</w:tcPr>
          <w:p w14:paraId="62619187" w14:textId="05837908" w:rsidR="0089298C" w:rsidRPr="00F83795" w:rsidRDefault="00AA67E4" w:rsidP="00AA6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3B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</w:t>
            </w:r>
          </w:p>
        </w:tc>
        <w:tc>
          <w:tcPr>
            <w:tcW w:w="255" w:type="dxa"/>
          </w:tcPr>
          <w:p w14:paraId="5418C3E7" w14:textId="77777777" w:rsidR="0089298C" w:rsidRPr="00F83795" w:rsidRDefault="0089298C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55206948" w14:textId="5809BB83" w:rsidR="0089298C" w:rsidRPr="00F83795" w:rsidRDefault="009C3104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3B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101</w:t>
            </w:r>
          </w:p>
        </w:tc>
        <w:tc>
          <w:tcPr>
            <w:tcW w:w="255" w:type="dxa"/>
          </w:tcPr>
          <w:p w14:paraId="5773CC5E" w14:textId="77777777" w:rsidR="0089298C" w:rsidRPr="00F83795" w:rsidRDefault="0089298C" w:rsidP="008929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0740A7E" w14:textId="15889DC5" w:rsidR="0089298C" w:rsidRPr="00F83795" w:rsidRDefault="00953B1A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3B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</w:t>
            </w:r>
          </w:p>
        </w:tc>
        <w:tc>
          <w:tcPr>
            <w:tcW w:w="245" w:type="dxa"/>
          </w:tcPr>
          <w:p w14:paraId="4EC33D2B" w14:textId="2A345A75" w:rsidR="0089298C" w:rsidRPr="00F83795" w:rsidRDefault="0089298C" w:rsidP="00953B1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330E79B5" w14:textId="086B7BAB" w:rsidR="0089298C" w:rsidRPr="00F83795" w:rsidRDefault="009C3104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3B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101</w:t>
            </w:r>
          </w:p>
        </w:tc>
      </w:tr>
      <w:tr w:rsidR="0089298C" w:rsidRPr="00AE68C7" w14:paraId="01108D8B" w14:textId="77777777">
        <w:tc>
          <w:tcPr>
            <w:tcW w:w="3690" w:type="dxa"/>
          </w:tcPr>
          <w:p w14:paraId="6FB39C2A" w14:textId="61137618" w:rsidR="0089298C" w:rsidRPr="00F83795" w:rsidRDefault="009C3104" w:rsidP="0089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1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23" w:type="dxa"/>
          </w:tcPr>
          <w:p w14:paraId="587AF416" w14:textId="1910B54F" w:rsidR="0089298C" w:rsidRPr="00F83795" w:rsidRDefault="00AA67E4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3B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658</w:t>
            </w:r>
          </w:p>
        </w:tc>
        <w:tc>
          <w:tcPr>
            <w:tcW w:w="255" w:type="dxa"/>
          </w:tcPr>
          <w:p w14:paraId="7FF2E181" w14:textId="77777777" w:rsidR="0089298C" w:rsidRPr="00F83795" w:rsidRDefault="0089298C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3C21930" w14:textId="0119F360" w:rsidR="0089298C" w:rsidRPr="00F83795" w:rsidRDefault="009C3104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3B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1,376</w:t>
            </w:r>
          </w:p>
        </w:tc>
        <w:tc>
          <w:tcPr>
            <w:tcW w:w="255" w:type="dxa"/>
          </w:tcPr>
          <w:p w14:paraId="684CFBB6" w14:textId="77777777" w:rsidR="0089298C" w:rsidRPr="00F83795" w:rsidRDefault="0089298C" w:rsidP="008929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C615493" w14:textId="12E91803" w:rsidR="0089298C" w:rsidRPr="00F83795" w:rsidRDefault="00953B1A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3B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658</w:t>
            </w:r>
          </w:p>
        </w:tc>
        <w:tc>
          <w:tcPr>
            <w:tcW w:w="245" w:type="dxa"/>
          </w:tcPr>
          <w:p w14:paraId="6CF674F9" w14:textId="275953B2" w:rsidR="0089298C" w:rsidRPr="00953B1A" w:rsidRDefault="0089298C" w:rsidP="00953B1A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27" w:type="dxa"/>
          </w:tcPr>
          <w:p w14:paraId="45F2721D" w14:textId="4C947083" w:rsidR="0089298C" w:rsidRPr="00AE68C7" w:rsidRDefault="009C3104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3B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1,376</w:t>
            </w:r>
          </w:p>
        </w:tc>
      </w:tr>
      <w:tr w:rsidR="0089298C" w:rsidRPr="00AE68C7" w14:paraId="1650B525" w14:textId="77777777">
        <w:tc>
          <w:tcPr>
            <w:tcW w:w="3690" w:type="dxa"/>
          </w:tcPr>
          <w:p w14:paraId="7312BA27" w14:textId="12D1C552" w:rsidR="0089298C" w:rsidRPr="00953B1A" w:rsidRDefault="009C3104" w:rsidP="0089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1A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223" w:type="dxa"/>
          </w:tcPr>
          <w:p w14:paraId="307C4DE6" w14:textId="52B84E85" w:rsidR="0089298C" w:rsidRPr="00953B1A" w:rsidRDefault="00AA67E4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3B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255" w:type="dxa"/>
          </w:tcPr>
          <w:p w14:paraId="2BC54CF1" w14:textId="77777777" w:rsidR="0089298C" w:rsidRPr="00953B1A" w:rsidRDefault="0089298C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4B2591F7" w14:textId="4ACC0221" w:rsidR="0089298C" w:rsidRPr="00953B1A" w:rsidRDefault="009C3104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3B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255" w:type="dxa"/>
          </w:tcPr>
          <w:p w14:paraId="7B5D9774" w14:textId="77777777" w:rsidR="0089298C" w:rsidRPr="00953B1A" w:rsidRDefault="0089298C" w:rsidP="008929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0883E77" w14:textId="0983F7FA" w:rsidR="0089298C" w:rsidRPr="00953B1A" w:rsidRDefault="00953B1A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3B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245" w:type="dxa"/>
          </w:tcPr>
          <w:p w14:paraId="15D148DA" w14:textId="77777777" w:rsidR="0089298C" w:rsidRPr="00953B1A" w:rsidRDefault="0089298C" w:rsidP="008929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8E4A312" w14:textId="6D5E05CD" w:rsidR="0089298C" w:rsidRPr="00953B1A" w:rsidRDefault="009C3104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3B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900</w:t>
            </w:r>
          </w:p>
        </w:tc>
      </w:tr>
      <w:tr w:rsidR="0089298C" w:rsidRPr="00183D2F" w14:paraId="2B9C17C6" w14:textId="77777777">
        <w:tc>
          <w:tcPr>
            <w:tcW w:w="3690" w:type="dxa"/>
          </w:tcPr>
          <w:p w14:paraId="31420A7C" w14:textId="79F58DF0" w:rsidR="0089298C" w:rsidRPr="00183D2F" w:rsidRDefault="009C3104" w:rsidP="0089298C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3B1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23" w:type="dxa"/>
          </w:tcPr>
          <w:p w14:paraId="4D98F9CF" w14:textId="1D4EF7AD" w:rsidR="0089298C" w:rsidRPr="00183D2F" w:rsidRDefault="00A90B24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3B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</w:t>
            </w:r>
          </w:p>
        </w:tc>
        <w:tc>
          <w:tcPr>
            <w:tcW w:w="255" w:type="dxa"/>
          </w:tcPr>
          <w:p w14:paraId="00B44DF9" w14:textId="77777777" w:rsidR="0089298C" w:rsidRPr="00183D2F" w:rsidRDefault="0089298C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01FFFC8" w14:textId="7D186DCB" w:rsidR="0089298C" w:rsidRPr="00183D2F" w:rsidRDefault="009C3104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3B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116</w:t>
            </w:r>
          </w:p>
        </w:tc>
        <w:tc>
          <w:tcPr>
            <w:tcW w:w="255" w:type="dxa"/>
          </w:tcPr>
          <w:p w14:paraId="06A46996" w14:textId="77777777" w:rsidR="0089298C" w:rsidRPr="00183D2F" w:rsidRDefault="0089298C" w:rsidP="008929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C735ADF" w14:textId="351938D4" w:rsidR="0089298C" w:rsidRPr="00183D2F" w:rsidRDefault="00953B1A" w:rsidP="00D22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3B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20720820" w14:textId="77777777" w:rsidR="0089298C" w:rsidRPr="00D22590" w:rsidRDefault="0089298C" w:rsidP="00D22590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27" w:type="dxa"/>
          </w:tcPr>
          <w:p w14:paraId="51AE6D18" w14:textId="018238F4" w:rsidR="0089298C" w:rsidRPr="00183D2F" w:rsidRDefault="009C3104" w:rsidP="00D22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3B1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9298C" w:rsidRPr="00F83795" w14:paraId="0D4C5416" w14:textId="77777777">
        <w:tc>
          <w:tcPr>
            <w:tcW w:w="3690" w:type="dxa"/>
          </w:tcPr>
          <w:p w14:paraId="34692BA5" w14:textId="77777777" w:rsidR="0089298C" w:rsidRDefault="0089298C" w:rsidP="0089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A1564D" w14:textId="7BCFA0D5" w:rsidR="00900A80" w:rsidRPr="00852FC8" w:rsidRDefault="00900A80" w:rsidP="0089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3" w:type="dxa"/>
          </w:tcPr>
          <w:p w14:paraId="63789C57" w14:textId="06370E9E" w:rsidR="0089298C" w:rsidRPr="00852FC8" w:rsidRDefault="0089298C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2512A3AD" w14:textId="77777777" w:rsidR="0089298C" w:rsidRPr="00852FC8" w:rsidRDefault="0089298C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571DF72B" w14:textId="675A146C" w:rsidR="0089298C" w:rsidRPr="00852FC8" w:rsidRDefault="0089298C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33A005DD" w14:textId="77777777" w:rsidR="0089298C" w:rsidRPr="00852FC8" w:rsidRDefault="0089298C" w:rsidP="008929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D0DAF93" w14:textId="04695D89" w:rsidR="0089298C" w:rsidRPr="00852FC8" w:rsidRDefault="0089298C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31156E66" w14:textId="77777777" w:rsidR="0089298C" w:rsidRPr="00852FC8" w:rsidRDefault="0089298C" w:rsidP="008929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E390A49" w14:textId="05CE6128" w:rsidR="0089298C" w:rsidRPr="00F83795" w:rsidRDefault="0089298C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9298C" w:rsidRPr="00F83795" w14:paraId="138B13A5" w14:textId="77777777">
        <w:tc>
          <w:tcPr>
            <w:tcW w:w="3690" w:type="dxa"/>
          </w:tcPr>
          <w:p w14:paraId="444280FF" w14:textId="181B90E6" w:rsidR="0089298C" w:rsidRPr="00F83795" w:rsidRDefault="009C3104" w:rsidP="0089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1223" w:type="dxa"/>
          </w:tcPr>
          <w:p w14:paraId="465B8889" w14:textId="77777777" w:rsidR="0089298C" w:rsidRPr="00F83795" w:rsidRDefault="0089298C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4091B7B3" w14:textId="77777777" w:rsidR="0089298C" w:rsidRPr="00F83795" w:rsidRDefault="0089298C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31413641" w14:textId="77777777" w:rsidR="0089298C" w:rsidRPr="00F83795" w:rsidRDefault="0089298C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  <w:tab w:val="decimal" w:pos="941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2DCB287E" w14:textId="77777777" w:rsidR="0089298C" w:rsidRPr="00F83795" w:rsidRDefault="0089298C" w:rsidP="008929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5DD2B2F" w14:textId="77777777" w:rsidR="0089298C" w:rsidRPr="00F83795" w:rsidRDefault="0089298C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70CE99DD" w14:textId="77777777" w:rsidR="0089298C" w:rsidRPr="00F83795" w:rsidRDefault="0089298C" w:rsidP="008929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40F1B3CA" w14:textId="77777777" w:rsidR="0089298C" w:rsidRPr="00F83795" w:rsidRDefault="0089298C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89298C" w:rsidRPr="00F83795" w14:paraId="094D2A80" w14:textId="77777777">
        <w:tc>
          <w:tcPr>
            <w:tcW w:w="3690" w:type="dxa"/>
          </w:tcPr>
          <w:p w14:paraId="597D4A73" w14:textId="7DF88B4F" w:rsidR="0089298C" w:rsidRPr="00F83795" w:rsidRDefault="009C3104" w:rsidP="0089298C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ผลประโยชน์ระยะสั้นและอื่น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223" w:type="dxa"/>
          </w:tcPr>
          <w:p w14:paraId="369E0FBF" w14:textId="4305571A" w:rsidR="0089298C" w:rsidRPr="00F83795" w:rsidRDefault="009C3104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109,275</w:t>
            </w:r>
          </w:p>
        </w:tc>
        <w:tc>
          <w:tcPr>
            <w:tcW w:w="255" w:type="dxa"/>
          </w:tcPr>
          <w:p w14:paraId="68CED06D" w14:textId="77777777" w:rsidR="0089298C" w:rsidRPr="00F83795" w:rsidRDefault="0089298C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611ECEB8" w14:textId="3EEB4E99" w:rsidR="0089298C" w:rsidRPr="00F83795" w:rsidRDefault="009C3104" w:rsidP="00585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652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175,879</w:t>
            </w:r>
          </w:p>
        </w:tc>
        <w:tc>
          <w:tcPr>
            <w:tcW w:w="255" w:type="dxa"/>
          </w:tcPr>
          <w:p w14:paraId="75ED62F9" w14:textId="77777777" w:rsidR="0089298C" w:rsidRPr="00585278" w:rsidRDefault="0089298C" w:rsidP="0058527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2EFAED82" w14:textId="6433085D" w:rsidR="0089298C" w:rsidRPr="00F83795" w:rsidRDefault="009C3104" w:rsidP="00585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109,275</w:t>
            </w:r>
          </w:p>
        </w:tc>
        <w:tc>
          <w:tcPr>
            <w:tcW w:w="245" w:type="dxa"/>
          </w:tcPr>
          <w:p w14:paraId="6B766239" w14:textId="77777777" w:rsidR="0089298C" w:rsidRPr="00F83795" w:rsidRDefault="0089298C" w:rsidP="008929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</w:tcPr>
          <w:p w14:paraId="37A32848" w14:textId="14D4CE40" w:rsidR="0089298C" w:rsidRPr="002A5A8E" w:rsidRDefault="009C3104" w:rsidP="002A5A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652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175,879</w:t>
            </w:r>
          </w:p>
        </w:tc>
      </w:tr>
      <w:tr w:rsidR="0089298C" w:rsidRPr="00F83795" w14:paraId="6309FED5" w14:textId="77777777">
        <w:tc>
          <w:tcPr>
            <w:tcW w:w="3690" w:type="dxa"/>
          </w:tcPr>
          <w:p w14:paraId="706429E4" w14:textId="6B6925BB" w:rsidR="0089298C" w:rsidRPr="00F83795" w:rsidRDefault="0089298C" w:rsidP="0089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</w:t>
            </w:r>
            <w:r w:rsidR="009C3104"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ยาว</w:t>
            </w:r>
          </w:p>
        </w:tc>
        <w:tc>
          <w:tcPr>
            <w:tcW w:w="1223" w:type="dxa"/>
          </w:tcPr>
          <w:p w14:paraId="4DA81546" w14:textId="1D72116E" w:rsidR="0089298C" w:rsidRPr="00F83795" w:rsidRDefault="009C3104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4,492</w:t>
            </w:r>
          </w:p>
        </w:tc>
        <w:tc>
          <w:tcPr>
            <w:tcW w:w="255" w:type="dxa"/>
          </w:tcPr>
          <w:p w14:paraId="44450B9A" w14:textId="77777777" w:rsidR="0089298C" w:rsidRPr="00F83795" w:rsidRDefault="0089298C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27DADF60" w14:textId="528DEFA7" w:rsidR="0089298C" w:rsidRPr="00F83795" w:rsidRDefault="009C3104" w:rsidP="00585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17,737</w:t>
            </w:r>
          </w:p>
        </w:tc>
        <w:tc>
          <w:tcPr>
            <w:tcW w:w="255" w:type="dxa"/>
          </w:tcPr>
          <w:p w14:paraId="12B823D8" w14:textId="77777777" w:rsidR="0089298C" w:rsidRPr="00585278" w:rsidRDefault="0089298C" w:rsidP="0058527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3D43D143" w14:textId="062E0F90" w:rsidR="0089298C" w:rsidRPr="00F83795" w:rsidRDefault="009C3104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4,492</w:t>
            </w:r>
          </w:p>
        </w:tc>
        <w:tc>
          <w:tcPr>
            <w:tcW w:w="245" w:type="dxa"/>
          </w:tcPr>
          <w:p w14:paraId="6DBFCF3A" w14:textId="77777777" w:rsidR="0089298C" w:rsidRPr="00F83795" w:rsidRDefault="0089298C" w:rsidP="008929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</w:tcPr>
          <w:p w14:paraId="727DE6BE" w14:textId="1843561F" w:rsidR="0089298C" w:rsidRPr="00F83795" w:rsidRDefault="009C3104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17,737</w:t>
            </w:r>
          </w:p>
        </w:tc>
      </w:tr>
      <w:tr w:rsidR="0089298C" w:rsidRPr="00F83795" w14:paraId="0B7FBC8D" w14:textId="77777777">
        <w:tc>
          <w:tcPr>
            <w:tcW w:w="3690" w:type="dxa"/>
          </w:tcPr>
          <w:p w14:paraId="11821C4E" w14:textId="6FF40D10" w:rsidR="0089298C" w:rsidRPr="00F83795" w:rsidRDefault="009C3104" w:rsidP="0089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1223" w:type="dxa"/>
          </w:tcPr>
          <w:p w14:paraId="47849787" w14:textId="7F73D49C" w:rsidR="0089298C" w:rsidRPr="00F83795" w:rsidRDefault="009C3104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4,786</w:t>
            </w:r>
          </w:p>
        </w:tc>
        <w:tc>
          <w:tcPr>
            <w:tcW w:w="255" w:type="dxa"/>
          </w:tcPr>
          <w:p w14:paraId="44B602EA" w14:textId="77777777" w:rsidR="0089298C" w:rsidRPr="00F83795" w:rsidRDefault="0089298C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159AA1ED" w14:textId="1CE47C11" w:rsidR="0089298C" w:rsidRPr="00F83795" w:rsidRDefault="009C3104" w:rsidP="00585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8527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5,242</w:t>
            </w:r>
          </w:p>
        </w:tc>
        <w:tc>
          <w:tcPr>
            <w:tcW w:w="255" w:type="dxa"/>
          </w:tcPr>
          <w:p w14:paraId="6842CF8C" w14:textId="77777777" w:rsidR="0089298C" w:rsidRPr="00585278" w:rsidRDefault="0089298C" w:rsidP="0058527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2" w:type="dxa"/>
          </w:tcPr>
          <w:p w14:paraId="66210E84" w14:textId="16B02F32" w:rsidR="0089298C" w:rsidRPr="00F83795" w:rsidRDefault="009C3104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4,786</w:t>
            </w:r>
          </w:p>
        </w:tc>
        <w:tc>
          <w:tcPr>
            <w:tcW w:w="245" w:type="dxa"/>
          </w:tcPr>
          <w:p w14:paraId="1D36C3EF" w14:textId="77777777" w:rsidR="0089298C" w:rsidRPr="00F83795" w:rsidRDefault="0089298C" w:rsidP="008929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</w:tcPr>
          <w:p w14:paraId="59076377" w14:textId="660DEAA2" w:rsidR="0089298C" w:rsidRPr="00F83795" w:rsidRDefault="009C3104" w:rsidP="00892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5,242</w:t>
            </w:r>
          </w:p>
        </w:tc>
      </w:tr>
    </w:tbl>
    <w:p w14:paraId="6012DF39" w14:textId="77777777" w:rsidR="002C0FEE" w:rsidRPr="002360DC" w:rsidRDefault="002C0FEE" w:rsidP="002C0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color w:val="FF0000"/>
          <w:spacing w:val="-2"/>
          <w:sz w:val="28"/>
          <w:szCs w:val="28"/>
        </w:rPr>
      </w:pPr>
    </w:p>
    <w:p w14:paraId="03C7F505" w14:textId="00F60902" w:rsidR="009B565E" w:rsidRPr="00F83795" w:rsidRDefault="009B565E" w:rsidP="009B5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>รายการซื้อและขายระหว่างกันกับบริษัทร่วม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และการร่วมค้า</w:t>
      </w: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>ที่แสดงไว้ข้างต้น ไม่รวมรายการที่บริษัทเป็นผู้รับจ้างผลิต และเป็นผู้จัดจำหน่ายสินค้า</w:t>
      </w:r>
      <w:r w:rsidRPr="000C1CB1">
        <w:rPr>
          <w:rFonts w:asciiTheme="majorBidi" w:hAnsiTheme="majorBidi" w:cstheme="majorBidi"/>
          <w:spacing w:val="-2"/>
          <w:sz w:val="30"/>
          <w:szCs w:val="30"/>
          <w:cs/>
        </w:rPr>
        <w:t>ให้กับบริษัทร่วมทางอ้อม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และการร่วมค้า</w:t>
      </w:r>
      <w:r w:rsidR="00F847A7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สำหรับงวดเก้าเดือน</w:t>
      </w:r>
      <w:r w:rsidR="00713547" w:rsidRPr="00F83795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713547">
        <w:rPr>
          <w:rFonts w:asciiTheme="majorBidi" w:hAnsiTheme="majorBidi" w:cstheme="majorBidi"/>
          <w:spacing w:val="-2"/>
          <w:sz w:val="30"/>
          <w:szCs w:val="30"/>
        </w:rPr>
        <w:br/>
      </w:r>
      <w:r w:rsidR="00F847A7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F847A7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 w:rsidR="00713547" w:rsidRPr="00C075DE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8C2EBE" w:rsidRPr="008C2EBE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เป็นจำนวนเงิน</w:t>
      </w:r>
      <w:r w:rsidR="005569A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B2FF4">
        <w:rPr>
          <w:rFonts w:asciiTheme="majorBidi" w:hAnsiTheme="majorBidi" w:cstheme="majorBidi"/>
          <w:spacing w:val="-2"/>
          <w:sz w:val="30"/>
          <w:szCs w:val="30"/>
        </w:rPr>
        <w:t>172.99</w:t>
      </w:r>
      <w:r w:rsidR="00F847A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D4FD38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D4FD386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C2EBE" w:rsidRPr="008C2EBE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D4FD38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9298C" w:rsidRPr="0089298C">
        <w:rPr>
          <w:rFonts w:asciiTheme="majorBidi" w:hAnsiTheme="majorBidi" w:cstheme="majorBidi"/>
          <w:i/>
          <w:iCs/>
          <w:spacing w:val="-2"/>
          <w:sz w:val="30"/>
          <w:szCs w:val="30"/>
        </w:rPr>
        <w:t>122.79</w:t>
      </w:r>
      <w:r w:rsidR="0089298C" w:rsidRPr="00163A5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30A30" w:rsidRPr="00430A3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</w:t>
      </w:r>
      <w:r w:rsidRPr="00430A3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บาท</w:t>
      </w:r>
      <w:r w:rsidRPr="00F83795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431C8243" w14:textId="77777777" w:rsidR="004834D9" w:rsidRDefault="004834D9" w:rsidP="009B5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325AB748" w14:textId="3C5AEB08" w:rsidR="009B565E" w:rsidRPr="00F83795" w:rsidRDefault="009B565E" w:rsidP="009B5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F83795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F83795">
        <w:rPr>
          <w:rFonts w:asciiTheme="majorBidi" w:hAnsiTheme="majorBidi" w:cstheme="majorBidi"/>
          <w:sz w:val="30"/>
          <w:szCs w:val="30"/>
        </w:rPr>
        <w:t xml:space="preserve"> </w:t>
      </w:r>
      <w:r w:rsidR="00F847A7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F847A7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 w:rsidR="0044096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8C2EBE" w:rsidRPr="008C2EBE">
        <w:rPr>
          <w:rFonts w:asciiTheme="majorBidi" w:hAnsiTheme="majorBidi" w:cstheme="majorBidi"/>
          <w:spacing w:val="-2"/>
          <w:sz w:val="30"/>
          <w:szCs w:val="30"/>
        </w:rPr>
        <w:t>2568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8379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C2EBE" w:rsidRPr="008C2EBE">
        <w:rPr>
          <w:rFonts w:asciiTheme="majorBidi" w:hAnsiTheme="majorBidi" w:cstheme="majorBidi"/>
          <w:sz w:val="30"/>
          <w:szCs w:val="30"/>
        </w:rPr>
        <w:t>31</w:t>
      </w:r>
      <w:r w:rsidRPr="00F8379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C2EBE" w:rsidRPr="008C2EBE">
        <w:rPr>
          <w:rFonts w:asciiTheme="majorBidi" w:hAnsiTheme="majorBidi" w:cstheme="majorBidi"/>
          <w:sz w:val="30"/>
          <w:szCs w:val="30"/>
        </w:rPr>
        <w:t>2567</w:t>
      </w:r>
      <w:r w:rsidRPr="00F8379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0D4BE66" w14:textId="13EB466B" w:rsidR="0043229B" w:rsidRPr="002360DC" w:rsidRDefault="0043229B" w:rsidP="00A20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2"/>
        <w:gridCol w:w="1176"/>
        <w:gridCol w:w="308"/>
        <w:gridCol w:w="1181"/>
        <w:gridCol w:w="274"/>
        <w:gridCol w:w="1185"/>
        <w:gridCol w:w="270"/>
        <w:gridCol w:w="1186"/>
      </w:tblGrid>
      <w:tr w:rsidR="002E6FC8" w:rsidRPr="00C075DE" w14:paraId="42C5514F" w14:textId="77777777" w:rsidTr="002102E6">
        <w:tc>
          <w:tcPr>
            <w:tcW w:w="3682" w:type="dxa"/>
          </w:tcPr>
          <w:p w14:paraId="678EED1D" w14:textId="0198D3C4" w:rsidR="002E6FC8" w:rsidRPr="00C075DE" w:rsidRDefault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3"/>
          </w:tcPr>
          <w:p w14:paraId="266762FF" w14:textId="77777777" w:rsidR="002E6FC8" w:rsidRPr="00C075DE" w:rsidRDefault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674D8D67" w14:textId="77777777" w:rsidR="002E6FC8" w:rsidRPr="00C075DE" w:rsidRDefault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14:paraId="38F8FB16" w14:textId="77777777" w:rsidR="002E6FC8" w:rsidRPr="00C075DE" w:rsidRDefault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FC8" w:rsidRPr="00C075DE" w14:paraId="0F63AE57" w14:textId="77777777" w:rsidTr="002102E6">
        <w:tc>
          <w:tcPr>
            <w:tcW w:w="3682" w:type="dxa"/>
          </w:tcPr>
          <w:p w14:paraId="26CD2722" w14:textId="6E11B686" w:rsidR="002E6FC8" w:rsidRPr="00C075DE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2762F841" w14:textId="5CD0915A" w:rsidR="002E6FC8" w:rsidRPr="00C075DE" w:rsidRDefault="00F847A7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08" w:type="dxa"/>
          </w:tcPr>
          <w:p w14:paraId="1ADA923C" w14:textId="77777777" w:rsidR="002E6FC8" w:rsidRPr="00C075DE" w:rsidRDefault="002E6FC8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E28B940" w14:textId="7789199E" w:rsidR="002E6FC8" w:rsidRPr="00C075DE" w:rsidRDefault="008C2EBE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E6FC8"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E6FC8" w:rsidRPr="00F837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4" w:type="dxa"/>
          </w:tcPr>
          <w:p w14:paraId="0B57A199" w14:textId="77777777" w:rsidR="002E6FC8" w:rsidRPr="00C075DE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BDF19CA" w14:textId="66A16C4D" w:rsidR="002E6FC8" w:rsidRPr="00C075DE" w:rsidRDefault="00F847A7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8ED1E7D" w14:textId="77777777" w:rsidR="002E6FC8" w:rsidRPr="00C075DE" w:rsidRDefault="002E6FC8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BB7A5E2" w14:textId="4C1C6B2B" w:rsidR="002E6FC8" w:rsidRPr="00C075DE" w:rsidRDefault="008C2EBE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E6FC8"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2E6FC8" w:rsidRPr="00F837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E6FC8" w:rsidRPr="00C075DE" w14:paraId="3BB3CFBB" w14:textId="77777777" w:rsidTr="002102E6">
        <w:tc>
          <w:tcPr>
            <w:tcW w:w="3682" w:type="dxa"/>
          </w:tcPr>
          <w:p w14:paraId="5A9F8DC1" w14:textId="77777777" w:rsidR="002E6FC8" w:rsidRPr="00C075DE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360E028D" w14:textId="21596973" w:rsidR="002E6FC8" w:rsidRPr="00270230" w:rsidRDefault="008C2EBE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C2EB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08" w:type="dxa"/>
          </w:tcPr>
          <w:p w14:paraId="5284A21B" w14:textId="77777777" w:rsidR="002E6FC8" w:rsidRPr="00C075DE" w:rsidRDefault="002E6FC8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54BB934" w14:textId="1D36AA28" w:rsidR="002E6FC8" w:rsidRPr="00270230" w:rsidRDefault="008C2EBE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C2EB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050CE01A" w14:textId="77777777" w:rsidR="002E6FC8" w:rsidRPr="00C075DE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9FE019D" w14:textId="736D2223" w:rsidR="002E6FC8" w:rsidRPr="00270230" w:rsidRDefault="008C2EBE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C2EB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090B869" w14:textId="77777777" w:rsidR="002E6FC8" w:rsidRPr="00C075DE" w:rsidRDefault="002E6FC8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4AFF357D" w14:textId="5A46902A" w:rsidR="002E6FC8" w:rsidRPr="00270230" w:rsidRDefault="008C2EBE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C2EB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E6FC8" w:rsidRPr="00C075DE" w14:paraId="77355EFA" w14:textId="77777777" w:rsidTr="002102E6">
        <w:tc>
          <w:tcPr>
            <w:tcW w:w="3682" w:type="dxa"/>
          </w:tcPr>
          <w:p w14:paraId="7E23EDE8" w14:textId="77777777" w:rsidR="002E6FC8" w:rsidRPr="00C075DE" w:rsidRDefault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436AE739" w14:textId="77777777" w:rsidR="002E6FC8" w:rsidRPr="00C075DE" w:rsidRDefault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6FC8" w:rsidRPr="00C075DE" w14:paraId="2543D5F9" w14:textId="77777777" w:rsidTr="002102E6">
        <w:tc>
          <w:tcPr>
            <w:tcW w:w="3682" w:type="dxa"/>
          </w:tcPr>
          <w:p w14:paraId="5589A4E4" w14:textId="60CDF7A4" w:rsidR="002E6FC8" w:rsidRPr="00C075DE" w:rsidRDefault="002E6FC8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6" w:type="dxa"/>
          </w:tcPr>
          <w:p w14:paraId="1C879346" w14:textId="77777777" w:rsidR="002E6FC8" w:rsidRPr="00C075DE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" w:type="dxa"/>
          </w:tcPr>
          <w:p w14:paraId="1829B31B" w14:textId="77777777" w:rsidR="002E6FC8" w:rsidRPr="00C075DE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2C8E203" w14:textId="77777777" w:rsidR="002E6FC8" w:rsidRPr="00C075DE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</w:tcPr>
          <w:p w14:paraId="3F934057" w14:textId="77777777" w:rsidR="002E6FC8" w:rsidRPr="00C075DE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F182CBD" w14:textId="77777777" w:rsidR="002E6FC8" w:rsidRPr="00C075DE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790E0D" w14:textId="77777777" w:rsidR="002E6FC8" w:rsidRPr="00C075DE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81CD5D4" w14:textId="77777777" w:rsidR="002E6FC8" w:rsidRPr="00C075DE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20AF" w:rsidRPr="00F83795" w14:paraId="74CAAAEA" w14:textId="77777777" w:rsidTr="002102E6">
        <w:tc>
          <w:tcPr>
            <w:tcW w:w="3682" w:type="dxa"/>
          </w:tcPr>
          <w:p w14:paraId="0F4CC23C" w14:textId="58A8F5CA" w:rsidR="000A20AF" w:rsidRPr="00053164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6" w:type="dxa"/>
          </w:tcPr>
          <w:p w14:paraId="0EC425A8" w14:textId="44E5B28B" w:rsidR="000A20AF" w:rsidRPr="00053164" w:rsidRDefault="00EB2FF4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23,169</w:t>
            </w:r>
          </w:p>
        </w:tc>
        <w:tc>
          <w:tcPr>
            <w:tcW w:w="308" w:type="dxa"/>
          </w:tcPr>
          <w:p w14:paraId="15E557CE" w14:textId="77777777" w:rsidR="000A20AF" w:rsidRPr="00053164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1A662F0A" w14:textId="31513C3B" w:rsidR="000A20AF" w:rsidRPr="00053164" w:rsidRDefault="000A20AF" w:rsidP="00585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</w:t>
            </w:r>
          </w:p>
        </w:tc>
        <w:tc>
          <w:tcPr>
            <w:tcW w:w="274" w:type="dxa"/>
          </w:tcPr>
          <w:p w14:paraId="5D2744C2" w14:textId="77777777" w:rsidR="000A20AF" w:rsidRPr="002E6FC8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5" w:type="dxa"/>
          </w:tcPr>
          <w:p w14:paraId="4685B42C" w14:textId="7C24C7FA" w:rsidR="000A20AF" w:rsidRPr="00053164" w:rsidRDefault="00EB2FF4" w:rsidP="00585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23,169</w:t>
            </w:r>
          </w:p>
        </w:tc>
        <w:tc>
          <w:tcPr>
            <w:tcW w:w="270" w:type="dxa"/>
          </w:tcPr>
          <w:p w14:paraId="125DD2D4" w14:textId="77777777" w:rsidR="000A20AF" w:rsidRPr="00B1535D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346DD680" w14:textId="1E89ACAB" w:rsidR="000A20AF" w:rsidRPr="00B1535D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</w:t>
            </w:r>
          </w:p>
        </w:tc>
      </w:tr>
      <w:tr w:rsidR="000A20AF" w:rsidRPr="00F83795" w14:paraId="07FABDAE" w14:textId="77777777" w:rsidTr="002102E6">
        <w:tc>
          <w:tcPr>
            <w:tcW w:w="3682" w:type="dxa"/>
          </w:tcPr>
          <w:p w14:paraId="2E88EE95" w14:textId="7DB18D74" w:rsidR="000A20AF" w:rsidRPr="00F83795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5635A8EA" w14:textId="0A841427" w:rsidR="000A20AF" w:rsidRPr="00EB2FF4" w:rsidRDefault="00EB2FF4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B2F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23,169</w:t>
            </w:r>
          </w:p>
        </w:tc>
        <w:tc>
          <w:tcPr>
            <w:tcW w:w="308" w:type="dxa"/>
          </w:tcPr>
          <w:p w14:paraId="639DEA3A" w14:textId="77777777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3C2FAF60" w14:textId="1ADA8DBB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71</w:t>
            </w:r>
          </w:p>
        </w:tc>
        <w:tc>
          <w:tcPr>
            <w:tcW w:w="274" w:type="dxa"/>
          </w:tcPr>
          <w:p w14:paraId="0C67DCD4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078F7A86" w14:textId="6FD4B0D1" w:rsidR="000A20AF" w:rsidRPr="00EB2FF4" w:rsidRDefault="00EB2FF4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B2FF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23,169</w:t>
            </w:r>
          </w:p>
        </w:tc>
        <w:tc>
          <w:tcPr>
            <w:tcW w:w="270" w:type="dxa"/>
          </w:tcPr>
          <w:p w14:paraId="265C216D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377B15A9" w14:textId="285FC8B0" w:rsidR="000A20A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71</w:t>
            </w:r>
          </w:p>
        </w:tc>
      </w:tr>
      <w:tr w:rsidR="002E6FC8" w:rsidRPr="00F83795" w14:paraId="7F22518B" w14:textId="77777777" w:rsidTr="002102E6">
        <w:tc>
          <w:tcPr>
            <w:tcW w:w="3682" w:type="dxa"/>
          </w:tcPr>
          <w:p w14:paraId="420B5A96" w14:textId="38340885" w:rsidR="002E6FC8" w:rsidRPr="00C3758A" w:rsidRDefault="002E6FC8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489EF8FE" w14:textId="77777777" w:rsidR="002E6FC8" w:rsidRPr="00C3758A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08" w:type="dxa"/>
          </w:tcPr>
          <w:p w14:paraId="15C31393" w14:textId="77777777" w:rsidR="002E6FC8" w:rsidRPr="00C3758A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77D2A612" w14:textId="77777777" w:rsidR="002E6FC8" w:rsidRPr="00C3758A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4" w:type="dxa"/>
          </w:tcPr>
          <w:p w14:paraId="6739FF2A" w14:textId="77777777" w:rsidR="002E6FC8" w:rsidRPr="00C3758A" w:rsidRDefault="002E6FC8" w:rsidP="002E6F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36FEED90" w14:textId="77777777" w:rsidR="002E6FC8" w:rsidRPr="00C3758A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EC7817" w14:textId="77777777" w:rsidR="002E6FC8" w:rsidRPr="00C3758A" w:rsidRDefault="002E6FC8" w:rsidP="002E6F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46C7EED6" w14:textId="77777777" w:rsidR="002E6FC8" w:rsidRPr="00C3758A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1535D" w:rsidRPr="00F83795" w14:paraId="1CDB9C02" w14:textId="77777777" w:rsidTr="002102E6">
        <w:tc>
          <w:tcPr>
            <w:tcW w:w="3682" w:type="dxa"/>
          </w:tcPr>
          <w:p w14:paraId="615777C6" w14:textId="6C074FA9" w:rsidR="00B1535D" w:rsidRPr="00F83795" w:rsidRDefault="00B1535D" w:rsidP="00B15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6" w:type="dxa"/>
          </w:tcPr>
          <w:p w14:paraId="739AC8C9" w14:textId="55B36784" w:rsidR="00B1535D" w:rsidRPr="00F83795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" w:type="dxa"/>
          </w:tcPr>
          <w:p w14:paraId="1415A967" w14:textId="77777777" w:rsidR="00B1535D" w:rsidRPr="00FD65CF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E109AEE" w14:textId="74D976E7" w:rsidR="00B1535D" w:rsidRPr="00F83795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</w:tcPr>
          <w:p w14:paraId="7E144D03" w14:textId="77777777" w:rsidR="00B1535D" w:rsidRPr="00F83795" w:rsidRDefault="00B1535D" w:rsidP="00B153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6BDB60E7" w14:textId="5628C34E" w:rsidR="00B1535D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15EA6" w14:textId="77777777" w:rsidR="00B1535D" w:rsidRPr="00F83795" w:rsidRDefault="00B1535D" w:rsidP="00B153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4D38F353" w14:textId="3F37AE5C" w:rsidR="00B1535D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A20AF" w:rsidRPr="00F83795" w14:paraId="48183397" w14:textId="77777777" w:rsidTr="002102E6">
        <w:tc>
          <w:tcPr>
            <w:tcW w:w="3682" w:type="dxa"/>
          </w:tcPr>
          <w:p w14:paraId="0431E15D" w14:textId="6F880864" w:rsidR="000A20AF" w:rsidRPr="00F83795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6" w:type="dxa"/>
          </w:tcPr>
          <w:p w14:paraId="089F58C6" w14:textId="48821CED" w:rsidR="000A20AF" w:rsidRPr="00F83795" w:rsidRDefault="007B6B11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08" w:type="dxa"/>
          </w:tcPr>
          <w:p w14:paraId="641D48F1" w14:textId="77777777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2843B6A" w14:textId="14447D54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5E820A2" w14:textId="77777777" w:rsidR="000A20AF" w:rsidRPr="00B1535D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538B980" w14:textId="4BC7224C" w:rsidR="000A20AF" w:rsidRDefault="00D02A47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13,700</w:t>
            </w:r>
          </w:p>
        </w:tc>
        <w:tc>
          <w:tcPr>
            <w:tcW w:w="270" w:type="dxa"/>
          </w:tcPr>
          <w:p w14:paraId="0C312464" w14:textId="77777777" w:rsidR="000A20AF" w:rsidRPr="00B1535D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544DCF58" w14:textId="6966A75F" w:rsidR="000A20A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427</w:t>
            </w:r>
          </w:p>
        </w:tc>
      </w:tr>
      <w:tr w:rsidR="000A20AF" w:rsidRPr="00F83795" w14:paraId="07000676" w14:textId="77777777" w:rsidTr="002102E6">
        <w:tc>
          <w:tcPr>
            <w:tcW w:w="3682" w:type="dxa"/>
          </w:tcPr>
          <w:p w14:paraId="214FA39E" w14:textId="2BA3D9FA" w:rsidR="000A20AF" w:rsidRPr="00F83795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6" w:type="dxa"/>
            <w:vAlign w:val="bottom"/>
          </w:tcPr>
          <w:p w14:paraId="07449B79" w14:textId="081FE7FD" w:rsidR="000A20AF" w:rsidRPr="00F83795" w:rsidRDefault="007B6B11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</w:t>
            </w:r>
          </w:p>
        </w:tc>
        <w:tc>
          <w:tcPr>
            <w:tcW w:w="308" w:type="dxa"/>
          </w:tcPr>
          <w:p w14:paraId="6E0D37D6" w14:textId="77777777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0C240681" w14:textId="37CB35BD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</w:t>
            </w:r>
          </w:p>
        </w:tc>
        <w:tc>
          <w:tcPr>
            <w:tcW w:w="274" w:type="dxa"/>
          </w:tcPr>
          <w:p w14:paraId="5D1A3CC8" w14:textId="77777777" w:rsidR="000A20AF" w:rsidRPr="00B1535D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29AAE28" w14:textId="6D5CA939" w:rsidR="000A20AF" w:rsidRDefault="00D02A47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131804C8" w14:textId="77777777" w:rsidR="000A20AF" w:rsidRPr="00B1535D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1B7C34BD" w14:textId="73A9CBEC" w:rsidR="000A20A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</w:t>
            </w:r>
          </w:p>
        </w:tc>
      </w:tr>
      <w:tr w:rsidR="000A20AF" w:rsidRPr="00F83795" w14:paraId="1EFF7EDF" w14:textId="77777777" w:rsidTr="002102E6">
        <w:tc>
          <w:tcPr>
            <w:tcW w:w="3682" w:type="dxa"/>
          </w:tcPr>
          <w:p w14:paraId="4E63F123" w14:textId="6C924502" w:rsidR="000A20AF" w:rsidRPr="00F83795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6B26B43D" w14:textId="0E031D18" w:rsidR="000A20AF" w:rsidRPr="00F83795" w:rsidRDefault="00124597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</w:p>
        </w:tc>
        <w:tc>
          <w:tcPr>
            <w:tcW w:w="308" w:type="dxa"/>
          </w:tcPr>
          <w:p w14:paraId="46DD70E9" w14:textId="77777777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38417216" w14:textId="61DBFD20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</w:p>
        </w:tc>
        <w:tc>
          <w:tcPr>
            <w:tcW w:w="274" w:type="dxa"/>
          </w:tcPr>
          <w:p w14:paraId="41C28EDB" w14:textId="77777777" w:rsidR="000A20AF" w:rsidRPr="00B1535D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5FEF51BB" w14:textId="7FE827B3" w:rsidR="000A20AF" w:rsidRDefault="00D02A47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B1F5B88" w14:textId="77777777" w:rsidR="000A20AF" w:rsidRPr="00B1535D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7D07601F" w14:textId="6BA7A7B8" w:rsidR="000A20A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</w:p>
        </w:tc>
      </w:tr>
      <w:tr w:rsidR="000A20AF" w:rsidRPr="00F83795" w14:paraId="4E121D14" w14:textId="77777777" w:rsidTr="002102E6">
        <w:tc>
          <w:tcPr>
            <w:tcW w:w="3682" w:type="dxa"/>
          </w:tcPr>
          <w:p w14:paraId="394C9CA2" w14:textId="77777777" w:rsidR="000A20AF" w:rsidRPr="00F83795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4B21C8A5" w14:textId="47B68D9D" w:rsidR="000A20AF" w:rsidRPr="00F83795" w:rsidRDefault="00347707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</w:t>
            </w:r>
          </w:p>
        </w:tc>
        <w:tc>
          <w:tcPr>
            <w:tcW w:w="308" w:type="dxa"/>
          </w:tcPr>
          <w:p w14:paraId="6A1B3AF4" w14:textId="77777777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31B19AC0" w14:textId="783B48C1" w:rsidR="000A20AF" w:rsidRPr="00F83795" w:rsidRDefault="000A20AF" w:rsidP="00585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</w:t>
            </w:r>
          </w:p>
        </w:tc>
        <w:tc>
          <w:tcPr>
            <w:tcW w:w="274" w:type="dxa"/>
          </w:tcPr>
          <w:p w14:paraId="058A981D" w14:textId="77777777" w:rsidR="000A20AF" w:rsidRPr="00B1535D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30FA3447" w14:textId="1D4E42DC" w:rsidR="000A20AF" w:rsidRDefault="0046144D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13,791</w:t>
            </w:r>
          </w:p>
        </w:tc>
        <w:tc>
          <w:tcPr>
            <w:tcW w:w="270" w:type="dxa"/>
          </w:tcPr>
          <w:p w14:paraId="09B453EC" w14:textId="77777777" w:rsidR="000A20AF" w:rsidRPr="00B1535D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66044D30" w14:textId="473EF1B3" w:rsidR="000A20A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518</w:t>
            </w:r>
          </w:p>
        </w:tc>
      </w:tr>
      <w:tr w:rsidR="00DB62C6" w:rsidRPr="00F83795" w14:paraId="1B99EDD7" w14:textId="77777777" w:rsidTr="002102E6">
        <w:tc>
          <w:tcPr>
            <w:tcW w:w="3682" w:type="dxa"/>
          </w:tcPr>
          <w:p w14:paraId="150FEF59" w14:textId="5AB63322" w:rsidR="00DB62C6" w:rsidRPr="00F83795" w:rsidRDefault="00DB62C6" w:rsidP="00DB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F83795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6" w:type="dxa"/>
          </w:tcPr>
          <w:p w14:paraId="1F5DE773" w14:textId="77777777" w:rsidR="00DB62C6" w:rsidRPr="00F83795" w:rsidRDefault="00DB62C6" w:rsidP="00DB6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" w:type="dxa"/>
          </w:tcPr>
          <w:p w14:paraId="7084F081" w14:textId="77777777" w:rsidR="00DB62C6" w:rsidRPr="00FD65CF" w:rsidRDefault="00DB62C6" w:rsidP="00DB6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70B7AE0" w14:textId="77777777" w:rsidR="00DB62C6" w:rsidRPr="00F83795" w:rsidRDefault="00DB62C6" w:rsidP="00DB6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</w:tcPr>
          <w:p w14:paraId="4E75C083" w14:textId="77777777" w:rsidR="00DB62C6" w:rsidRPr="00F83795" w:rsidRDefault="00DB62C6" w:rsidP="00DB62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66732F7" w14:textId="77777777" w:rsidR="00DB62C6" w:rsidRDefault="00DB62C6" w:rsidP="00DB6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AEB40" w14:textId="77777777" w:rsidR="00DB62C6" w:rsidRPr="00F83795" w:rsidRDefault="00DB62C6" w:rsidP="00DB62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3BFAE98" w14:textId="77777777" w:rsidR="00DB62C6" w:rsidRDefault="00DB62C6" w:rsidP="00DB6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A20AF" w:rsidRPr="00F83795" w14:paraId="1073E366" w14:textId="77777777" w:rsidTr="002102E6">
        <w:tc>
          <w:tcPr>
            <w:tcW w:w="3682" w:type="dxa"/>
          </w:tcPr>
          <w:p w14:paraId="1390E25F" w14:textId="1AD48C4D" w:rsidR="000A20AF" w:rsidRPr="00F83795" w:rsidRDefault="000A20AF" w:rsidP="00E25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8491C45" w14:textId="0EDDFC46" w:rsidR="000A20AF" w:rsidRPr="00F83795" w:rsidRDefault="00CA68D9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08" w:type="dxa"/>
          </w:tcPr>
          <w:p w14:paraId="67CE6106" w14:textId="77777777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36D1AD6" w14:textId="7CD35B76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BAB8704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3E678749" w14:textId="4C9AB6C8" w:rsidR="000A20AF" w:rsidRDefault="0046144D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(12</w:t>
            </w:r>
            <w:r w:rsidR="00695F5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,693)</w:t>
            </w:r>
          </w:p>
        </w:tc>
        <w:tc>
          <w:tcPr>
            <w:tcW w:w="270" w:type="dxa"/>
          </w:tcPr>
          <w:p w14:paraId="24BDC567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F4AB7A4" w14:textId="13246F13" w:rsidR="000A20A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846</w:t>
            </w: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0A20AF" w:rsidRPr="00F83795" w14:paraId="686E9A90" w14:textId="77777777" w:rsidTr="002102E6">
        <w:tc>
          <w:tcPr>
            <w:tcW w:w="3682" w:type="dxa"/>
          </w:tcPr>
          <w:p w14:paraId="02F74392" w14:textId="2B3DA862" w:rsidR="000A20AF" w:rsidRPr="00F83795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62E7D75B" w14:textId="7A997957" w:rsidR="000A20AF" w:rsidRPr="00CA68D9" w:rsidRDefault="00CA68D9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A68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91</w:t>
            </w:r>
          </w:p>
        </w:tc>
        <w:tc>
          <w:tcPr>
            <w:tcW w:w="308" w:type="dxa"/>
          </w:tcPr>
          <w:p w14:paraId="733DBB6A" w14:textId="77777777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224BBDEE" w14:textId="139F49BB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274" w:type="dxa"/>
          </w:tcPr>
          <w:p w14:paraId="4EC22701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095F3F83" w14:textId="63FE8A40" w:rsidR="000A20AF" w:rsidRPr="00314B0F" w:rsidRDefault="00314B0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14B0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1,098</w:t>
            </w:r>
          </w:p>
        </w:tc>
        <w:tc>
          <w:tcPr>
            <w:tcW w:w="270" w:type="dxa"/>
          </w:tcPr>
          <w:p w14:paraId="26143884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70C8F512" w14:textId="223DF023" w:rsidR="000A20A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842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672</w:t>
            </w:r>
          </w:p>
        </w:tc>
      </w:tr>
      <w:tr w:rsidR="00440967" w:rsidRPr="00C075DE" w14:paraId="1E5CE91B" w14:textId="77777777" w:rsidTr="002102E6">
        <w:tc>
          <w:tcPr>
            <w:tcW w:w="3682" w:type="dxa"/>
          </w:tcPr>
          <w:p w14:paraId="0E8E9150" w14:textId="505CEA1B" w:rsidR="00440967" w:rsidRPr="00C075DE" w:rsidRDefault="00440967" w:rsidP="00440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3"/>
          </w:tcPr>
          <w:p w14:paraId="0F4A5CB6" w14:textId="77777777" w:rsidR="006248D4" w:rsidRDefault="006248D4" w:rsidP="0044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E696123" w14:textId="32D35AA8" w:rsidR="00440967" w:rsidRPr="00C075DE" w:rsidRDefault="00440967" w:rsidP="0026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งบการเงินรวม</w:t>
            </w:r>
          </w:p>
        </w:tc>
        <w:tc>
          <w:tcPr>
            <w:tcW w:w="274" w:type="dxa"/>
          </w:tcPr>
          <w:p w14:paraId="7BC04298" w14:textId="77777777" w:rsidR="00440967" w:rsidRPr="00C075DE" w:rsidRDefault="00440967" w:rsidP="00440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14:paraId="1F1C8EEA" w14:textId="77777777" w:rsidR="006248D4" w:rsidRDefault="006248D4" w:rsidP="0044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9C7BAFB" w14:textId="104F6185" w:rsidR="00440967" w:rsidRPr="00C075DE" w:rsidRDefault="00440967" w:rsidP="0026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งบการเงินเฉพาะกิจการ</w:t>
            </w:r>
          </w:p>
        </w:tc>
      </w:tr>
      <w:tr w:rsidR="00440967" w:rsidRPr="00C075DE" w14:paraId="6C367593" w14:textId="77777777" w:rsidTr="002102E6">
        <w:tc>
          <w:tcPr>
            <w:tcW w:w="3682" w:type="dxa"/>
          </w:tcPr>
          <w:p w14:paraId="3C77D76F" w14:textId="4BC2DFDE" w:rsidR="00440967" w:rsidRPr="00C075DE" w:rsidRDefault="00440967" w:rsidP="00440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5C909630" w14:textId="7DAFB70D" w:rsidR="00440967" w:rsidRPr="00C075DE" w:rsidRDefault="008C2EBE" w:rsidP="0044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308" w:type="dxa"/>
          </w:tcPr>
          <w:p w14:paraId="31DE999D" w14:textId="77777777" w:rsidR="00440967" w:rsidRPr="00C075DE" w:rsidRDefault="00440967" w:rsidP="0044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3B7DE46" w14:textId="4BDFCF39" w:rsidR="00440967" w:rsidRPr="00C075DE" w:rsidRDefault="008C2EBE" w:rsidP="0044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4" w:type="dxa"/>
          </w:tcPr>
          <w:p w14:paraId="7FD6ECC8" w14:textId="77777777" w:rsidR="00440967" w:rsidRPr="00C075DE" w:rsidRDefault="00440967" w:rsidP="00440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346AE30" w14:textId="1B50DB31" w:rsidR="00440967" w:rsidRPr="00C075DE" w:rsidRDefault="008C2EBE" w:rsidP="0044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9955940" w14:textId="77777777" w:rsidR="00440967" w:rsidRPr="00C075DE" w:rsidRDefault="00440967" w:rsidP="0044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18DE927" w14:textId="61AFC079" w:rsidR="00440967" w:rsidRPr="00C075DE" w:rsidRDefault="008C2EBE" w:rsidP="0044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40967" w:rsidRPr="00C075DE" w14:paraId="65C59B21" w14:textId="77777777" w:rsidTr="002102E6">
        <w:tc>
          <w:tcPr>
            <w:tcW w:w="3682" w:type="dxa"/>
          </w:tcPr>
          <w:p w14:paraId="004984B6" w14:textId="77777777" w:rsidR="00440967" w:rsidRPr="00C075DE" w:rsidRDefault="00440967" w:rsidP="0044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1F74FAC8" w14:textId="77777777" w:rsidR="00440967" w:rsidRPr="00C075DE" w:rsidRDefault="00440967" w:rsidP="00440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0967" w:rsidRPr="00C075DE" w14:paraId="34599098" w14:textId="77777777" w:rsidTr="002102E6">
        <w:tc>
          <w:tcPr>
            <w:tcW w:w="3682" w:type="dxa"/>
          </w:tcPr>
          <w:p w14:paraId="487D0214" w14:textId="77777777" w:rsidR="00440967" w:rsidRDefault="00440967" w:rsidP="0044096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68DD2C5C" w14:textId="394A9540" w:rsidR="00440967" w:rsidRPr="00C075DE" w:rsidRDefault="00440967" w:rsidP="0044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  <w:r w:rsidR="00F847A7">
              <w:rPr>
                <w:rFonts w:ascii="Angsana New" w:hAnsi="Angsana New"/>
                <w:sz w:val="30"/>
                <w:szCs w:val="30"/>
                <w:cs/>
              </w:rPr>
              <w:t>สำหรับงวดเก้าเดือน</w:t>
            </w:r>
          </w:p>
        </w:tc>
        <w:tc>
          <w:tcPr>
            <w:tcW w:w="1176" w:type="dxa"/>
          </w:tcPr>
          <w:p w14:paraId="07FBAA6E" w14:textId="77777777" w:rsidR="00440967" w:rsidRPr="00C075DE" w:rsidRDefault="00440967" w:rsidP="00440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" w:type="dxa"/>
          </w:tcPr>
          <w:p w14:paraId="5CC5EBBE" w14:textId="77777777" w:rsidR="00440967" w:rsidRPr="00C075DE" w:rsidRDefault="00440967" w:rsidP="00440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FF1B130" w14:textId="77777777" w:rsidR="00440967" w:rsidRPr="00C075DE" w:rsidRDefault="00440967" w:rsidP="00440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</w:tcPr>
          <w:p w14:paraId="66275E1E" w14:textId="77777777" w:rsidR="00440967" w:rsidRPr="00C075DE" w:rsidRDefault="00440967" w:rsidP="00440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F52A361" w14:textId="77777777" w:rsidR="00440967" w:rsidRPr="00C075DE" w:rsidRDefault="00440967" w:rsidP="00440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528B17" w14:textId="77777777" w:rsidR="00440967" w:rsidRPr="00C075DE" w:rsidRDefault="00440967" w:rsidP="00440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9AEDCCE" w14:textId="77777777" w:rsidR="00440967" w:rsidRPr="00C075DE" w:rsidRDefault="00440967" w:rsidP="00440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0967" w:rsidRPr="00F83795" w14:paraId="4B3A68CD" w14:textId="77777777" w:rsidTr="002102E6">
        <w:tc>
          <w:tcPr>
            <w:tcW w:w="3682" w:type="dxa"/>
          </w:tcPr>
          <w:p w14:paraId="6B0CF52D" w14:textId="6A5E5BC3" w:rsidR="00440967" w:rsidRPr="00852FC8" w:rsidRDefault="00440967" w:rsidP="00440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t>สิ้นสุด</w:t>
            </w:r>
            <w:r w:rsidRPr="004D5E1A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F847A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847A7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6B26B701" w14:textId="1EB82EDD" w:rsidR="00440967" w:rsidRPr="00FD65CF" w:rsidRDefault="00DA20A1" w:rsidP="00D6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08" w:type="dxa"/>
          </w:tcPr>
          <w:p w14:paraId="4747A4B6" w14:textId="77777777" w:rsidR="00440967" w:rsidRPr="00FD65CF" w:rsidRDefault="00440967" w:rsidP="00440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2286C3FE" w14:textId="302AFE2F" w:rsidR="00440967" w:rsidRPr="00FD65CF" w:rsidRDefault="00440967" w:rsidP="00D6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D5E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719B400" w14:textId="77777777" w:rsidR="00440967" w:rsidRPr="00852FC8" w:rsidRDefault="00440967" w:rsidP="004409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vAlign w:val="bottom"/>
          </w:tcPr>
          <w:p w14:paraId="201B3DD7" w14:textId="534A7DBA" w:rsidR="00440967" w:rsidRPr="00005A01" w:rsidRDefault="00DA20A1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847</w:t>
            </w:r>
          </w:p>
        </w:tc>
        <w:tc>
          <w:tcPr>
            <w:tcW w:w="270" w:type="dxa"/>
          </w:tcPr>
          <w:p w14:paraId="502032C7" w14:textId="77777777" w:rsidR="00440967" w:rsidRPr="00005A01" w:rsidRDefault="00440967" w:rsidP="0044096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bottom"/>
          </w:tcPr>
          <w:p w14:paraId="7E48D5AE" w14:textId="5F2CF379" w:rsidR="00440967" w:rsidRPr="00F83795" w:rsidRDefault="0089298C" w:rsidP="00440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2583">
              <w:rPr>
                <w:rFonts w:ascii="Angsana New" w:hAnsi="Angsana New"/>
                <w:sz w:val="30"/>
                <w:szCs w:val="30"/>
              </w:rPr>
              <w:t>530</w:t>
            </w:r>
          </w:p>
        </w:tc>
      </w:tr>
    </w:tbl>
    <w:p w14:paraId="456F90A8" w14:textId="2251E6E0" w:rsidR="007602EF" w:rsidRDefault="007602EF" w:rsidP="00807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2"/>
        <w:gridCol w:w="1176"/>
        <w:gridCol w:w="308"/>
        <w:gridCol w:w="1181"/>
        <w:gridCol w:w="274"/>
        <w:gridCol w:w="1185"/>
        <w:gridCol w:w="270"/>
        <w:gridCol w:w="1186"/>
      </w:tblGrid>
      <w:tr w:rsidR="007C205C" w:rsidRPr="00C075DE" w14:paraId="060304F2" w14:textId="77777777">
        <w:trPr>
          <w:tblHeader/>
        </w:trPr>
        <w:tc>
          <w:tcPr>
            <w:tcW w:w="3682" w:type="dxa"/>
          </w:tcPr>
          <w:p w14:paraId="1BB2A075" w14:textId="01C9E6CD" w:rsidR="007C205C" w:rsidRPr="00C075DE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3"/>
          </w:tcPr>
          <w:p w14:paraId="2EC263D9" w14:textId="77777777" w:rsidR="007C205C" w:rsidRPr="00C075DE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727D5046" w14:textId="77777777" w:rsidR="007C205C" w:rsidRPr="00C075DE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14:paraId="4C7D8278" w14:textId="77777777" w:rsidR="007C205C" w:rsidRPr="00C075DE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205C" w:rsidRPr="00C075DE" w14:paraId="4D38CAB0" w14:textId="77777777">
        <w:trPr>
          <w:tblHeader/>
        </w:trPr>
        <w:tc>
          <w:tcPr>
            <w:tcW w:w="3682" w:type="dxa"/>
          </w:tcPr>
          <w:p w14:paraId="3CE1791A" w14:textId="77777777" w:rsidR="007C205C" w:rsidRPr="00C075DE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30EFB556" w14:textId="4E5F33D8" w:rsidR="007C205C" w:rsidRPr="00C075DE" w:rsidRDefault="00F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08" w:type="dxa"/>
          </w:tcPr>
          <w:p w14:paraId="770C6461" w14:textId="77777777" w:rsidR="007C205C" w:rsidRPr="00C075DE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173C9A9" w14:textId="209D3BE6" w:rsidR="007C205C" w:rsidRPr="00C075DE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C205C"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C205C" w:rsidRPr="00F837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4" w:type="dxa"/>
          </w:tcPr>
          <w:p w14:paraId="420C2BF1" w14:textId="77777777" w:rsidR="007C205C" w:rsidRPr="00C075DE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7FE8454" w14:textId="0DC65C30" w:rsidR="007C205C" w:rsidRPr="00C075DE" w:rsidRDefault="00F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A278B2B" w14:textId="77777777" w:rsidR="007C205C" w:rsidRPr="00C075DE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4A12C5BD" w14:textId="25271969" w:rsidR="007C205C" w:rsidRPr="00C075DE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C205C"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C205C" w:rsidRPr="00F837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C205C" w:rsidRPr="00C075DE" w14:paraId="058C1042" w14:textId="77777777">
        <w:trPr>
          <w:tblHeader/>
        </w:trPr>
        <w:tc>
          <w:tcPr>
            <w:tcW w:w="3682" w:type="dxa"/>
          </w:tcPr>
          <w:p w14:paraId="16C4926A" w14:textId="77777777" w:rsidR="007C205C" w:rsidRPr="00C075DE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0E31A322" w14:textId="4FE05690" w:rsidR="007C205C" w:rsidRPr="00270230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C2EB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08" w:type="dxa"/>
          </w:tcPr>
          <w:p w14:paraId="214C12CA" w14:textId="77777777" w:rsidR="007C205C" w:rsidRPr="00C075DE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E799523" w14:textId="45912E92" w:rsidR="007C205C" w:rsidRPr="00270230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C2EB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195B640A" w14:textId="77777777" w:rsidR="007C205C" w:rsidRPr="00C075DE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219A514" w14:textId="13EED852" w:rsidR="007C205C" w:rsidRPr="00270230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C2EB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CDEDB1E" w14:textId="77777777" w:rsidR="007C205C" w:rsidRPr="00C075DE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C88C21F" w14:textId="3DD6FF5C" w:rsidR="007C205C" w:rsidRPr="00270230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C2EB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C205C" w:rsidRPr="00C075DE" w14:paraId="501037C3" w14:textId="77777777">
        <w:trPr>
          <w:tblHeader/>
        </w:trPr>
        <w:tc>
          <w:tcPr>
            <w:tcW w:w="3682" w:type="dxa"/>
          </w:tcPr>
          <w:p w14:paraId="69586427" w14:textId="77777777" w:rsidR="007C205C" w:rsidRPr="00C075DE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7F072480" w14:textId="77777777" w:rsidR="007C205C" w:rsidRPr="00C075DE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205C" w:rsidRPr="00C075DE" w14:paraId="0B680EF5" w14:textId="77777777">
        <w:tc>
          <w:tcPr>
            <w:tcW w:w="3682" w:type="dxa"/>
          </w:tcPr>
          <w:p w14:paraId="19381806" w14:textId="77777777" w:rsidR="007C205C" w:rsidRPr="00C075DE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76" w:type="dxa"/>
          </w:tcPr>
          <w:p w14:paraId="17FE4C0A" w14:textId="77777777" w:rsidR="007C205C" w:rsidRPr="00C075DE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" w:type="dxa"/>
          </w:tcPr>
          <w:p w14:paraId="11B7D568" w14:textId="77777777" w:rsidR="007C205C" w:rsidRPr="00C075DE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482ABFB" w14:textId="77777777" w:rsidR="007C205C" w:rsidRPr="00C075DE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</w:tcPr>
          <w:p w14:paraId="340C94AD" w14:textId="77777777" w:rsidR="007C205C" w:rsidRPr="00C075DE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1B0782D" w14:textId="77777777" w:rsidR="007C205C" w:rsidRPr="00C075DE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FF538D" w14:textId="77777777" w:rsidR="007C205C" w:rsidRPr="00C075DE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63353611" w14:textId="77777777" w:rsidR="007C205C" w:rsidRPr="00C075DE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20AF" w:rsidRPr="00F83795" w14:paraId="08D1480B" w14:textId="77777777">
        <w:tc>
          <w:tcPr>
            <w:tcW w:w="3682" w:type="dxa"/>
          </w:tcPr>
          <w:p w14:paraId="32128C3F" w14:textId="77777777" w:rsidR="000A20AF" w:rsidRPr="00852FC8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6" w:type="dxa"/>
          </w:tcPr>
          <w:p w14:paraId="0C9B0C0E" w14:textId="355B7926" w:rsidR="000A20AF" w:rsidRPr="00FD65CF" w:rsidRDefault="00DA20A1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08" w:type="dxa"/>
          </w:tcPr>
          <w:p w14:paraId="332A2D49" w14:textId="77777777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41805D5" w14:textId="77777777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94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</w:tcPr>
          <w:p w14:paraId="58A4C50C" w14:textId="77777777" w:rsidR="000A20AF" w:rsidRPr="00852FC8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85" w:type="dxa"/>
          </w:tcPr>
          <w:p w14:paraId="44284330" w14:textId="6291AF4E" w:rsidR="000A20AF" w:rsidRPr="00852FC8" w:rsidRDefault="00DA20A1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A65C82" w14:textId="77777777" w:rsidR="000A20AF" w:rsidRPr="00852FC8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437B96D" w14:textId="5FF42027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473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</w:tr>
      <w:tr w:rsidR="000A20AF" w:rsidRPr="00F83795" w14:paraId="4E67272F" w14:textId="77777777">
        <w:tc>
          <w:tcPr>
            <w:tcW w:w="3682" w:type="dxa"/>
          </w:tcPr>
          <w:p w14:paraId="5FC57F5F" w14:textId="77777777" w:rsidR="000A20AF" w:rsidRPr="00F83795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36B45440" w14:textId="11436BF7" w:rsidR="000A20AF" w:rsidRPr="000A20AF" w:rsidRDefault="00DA20A1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308" w:type="dxa"/>
          </w:tcPr>
          <w:p w14:paraId="3F10F4F1" w14:textId="77777777" w:rsidR="000A20AF" w:rsidRPr="00FD65C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0891854A" w14:textId="77777777" w:rsidR="000A20AF" w:rsidRPr="00F83795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9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</w:tcPr>
          <w:p w14:paraId="51B32326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60585CA4" w14:textId="09FF359B" w:rsidR="000A20AF" w:rsidRPr="000A20AF" w:rsidRDefault="00DA20A1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E6F8BD" w14:textId="77777777" w:rsidR="000A20AF" w:rsidRPr="00F83795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0FE1397D" w14:textId="0E8B0FDB" w:rsidR="000A20AF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</w:t>
            </w:r>
          </w:p>
        </w:tc>
      </w:tr>
      <w:tr w:rsidR="007C205C" w:rsidRPr="00F83795" w14:paraId="642A67D6" w14:textId="77777777">
        <w:tc>
          <w:tcPr>
            <w:tcW w:w="3682" w:type="dxa"/>
          </w:tcPr>
          <w:p w14:paraId="66570772" w14:textId="77777777" w:rsidR="007C205C" w:rsidRPr="00A5589F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33C5844B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8" w:type="dxa"/>
          </w:tcPr>
          <w:p w14:paraId="3B710FF5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7B7DF441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</w:tcPr>
          <w:p w14:paraId="2A10620B" w14:textId="77777777" w:rsidR="007C205C" w:rsidRPr="00A5589F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0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518E005C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4FB0A462" w14:textId="77777777" w:rsidR="007C205C" w:rsidRPr="00A5589F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0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469F3112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7C205C" w:rsidRPr="00F83795" w14:paraId="05E3FBC7" w14:textId="77777777">
        <w:tc>
          <w:tcPr>
            <w:tcW w:w="3682" w:type="dxa"/>
          </w:tcPr>
          <w:p w14:paraId="49DE76F3" w14:textId="77777777" w:rsidR="007C205C" w:rsidRPr="007531D0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176" w:type="dxa"/>
            <w:vAlign w:val="bottom"/>
          </w:tcPr>
          <w:p w14:paraId="76862BEE" w14:textId="77777777" w:rsidR="007C205C" w:rsidRPr="007531D0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" w:type="dxa"/>
          </w:tcPr>
          <w:p w14:paraId="145039A2" w14:textId="77777777" w:rsidR="007C205C" w:rsidRPr="007531D0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64BFAC2E" w14:textId="77777777" w:rsidR="007C205C" w:rsidRPr="007531D0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83D409F" w14:textId="77777777" w:rsidR="007C205C" w:rsidRPr="007531D0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0E4DA6B" w14:textId="77777777" w:rsidR="007C205C" w:rsidRPr="007531D0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C1FB9" w14:textId="77777777" w:rsidR="007C205C" w:rsidRPr="007531D0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14:paraId="5E79E8C7" w14:textId="77777777" w:rsidR="007C205C" w:rsidRPr="007531D0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205C" w:rsidRPr="00F83795" w14:paraId="535CC4D8" w14:textId="77777777">
        <w:tc>
          <w:tcPr>
            <w:tcW w:w="3682" w:type="dxa"/>
          </w:tcPr>
          <w:p w14:paraId="163EC0D6" w14:textId="77777777" w:rsidR="007C205C" w:rsidRPr="007531D0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0078866C" w14:textId="1AE2A6E1" w:rsidR="007C205C" w:rsidRPr="000A20AF" w:rsidRDefault="00DA2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2,230</w:t>
            </w:r>
          </w:p>
        </w:tc>
        <w:tc>
          <w:tcPr>
            <w:tcW w:w="308" w:type="dxa"/>
          </w:tcPr>
          <w:p w14:paraId="2AC984F3" w14:textId="77777777" w:rsidR="007C205C" w:rsidRPr="000A20A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14:paraId="0FFE1C19" w14:textId="5DE9901F" w:rsidR="007C205C" w:rsidRPr="000A20AF" w:rsidRDefault="008C2EBE" w:rsidP="00D67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20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C205C" w:rsidRPr="000A20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A20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274" w:type="dxa"/>
          </w:tcPr>
          <w:p w14:paraId="2288A471" w14:textId="77777777" w:rsidR="007C205C" w:rsidRPr="000A20AF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vAlign w:val="bottom"/>
          </w:tcPr>
          <w:p w14:paraId="6F194B77" w14:textId="3DD87DB6" w:rsidR="007C205C" w:rsidRPr="000A20AF" w:rsidRDefault="00DA2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2,230</w:t>
            </w:r>
          </w:p>
        </w:tc>
        <w:tc>
          <w:tcPr>
            <w:tcW w:w="270" w:type="dxa"/>
          </w:tcPr>
          <w:p w14:paraId="38711692" w14:textId="77777777" w:rsidR="007C205C" w:rsidRPr="007531D0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bottom"/>
          </w:tcPr>
          <w:p w14:paraId="657BA459" w14:textId="266D994F" w:rsidR="007C205C" w:rsidRPr="007531D0" w:rsidRDefault="008C2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C205C" w:rsidRPr="00F837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</w:tr>
      <w:tr w:rsidR="007C205C" w:rsidRPr="00F83795" w14:paraId="17D47E63" w14:textId="77777777">
        <w:tc>
          <w:tcPr>
            <w:tcW w:w="3682" w:type="dxa"/>
          </w:tcPr>
          <w:p w14:paraId="28F87C7E" w14:textId="77777777" w:rsidR="007C205C" w:rsidRPr="00A5589F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5FCCC86F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08" w:type="dxa"/>
          </w:tcPr>
          <w:p w14:paraId="4E324249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7925BCF0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4" w:type="dxa"/>
          </w:tcPr>
          <w:p w14:paraId="37CE3BE6" w14:textId="77777777" w:rsidR="007C205C" w:rsidRPr="00A5589F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vAlign w:val="bottom"/>
          </w:tcPr>
          <w:p w14:paraId="7DDCB201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6A5CD32" w14:textId="77777777" w:rsidR="007C205C" w:rsidRPr="00A5589F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vAlign w:val="bottom"/>
          </w:tcPr>
          <w:p w14:paraId="71BDC250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C205C" w:rsidRPr="00F83795" w14:paraId="312FEDD8" w14:textId="77777777">
        <w:tc>
          <w:tcPr>
            <w:tcW w:w="3682" w:type="dxa"/>
          </w:tcPr>
          <w:p w14:paraId="4E01513D" w14:textId="77777777" w:rsidR="007C205C" w:rsidRPr="007531D0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6" w:type="dxa"/>
          </w:tcPr>
          <w:p w14:paraId="2396709F" w14:textId="77777777" w:rsidR="007C205C" w:rsidRPr="007531D0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" w:type="dxa"/>
          </w:tcPr>
          <w:p w14:paraId="5D6B46F9" w14:textId="77777777" w:rsidR="007C205C" w:rsidRPr="007531D0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78E95AC" w14:textId="77777777" w:rsidR="007C205C" w:rsidRPr="007531D0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410D1CF" w14:textId="77777777" w:rsidR="007C205C" w:rsidRPr="007531D0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</w:tcPr>
          <w:p w14:paraId="044DC274" w14:textId="77777777" w:rsidR="007C205C" w:rsidRPr="007531D0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97DDC" w14:textId="77777777" w:rsidR="007C205C" w:rsidRPr="007531D0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70CE30B8" w14:textId="77777777" w:rsidR="007C205C" w:rsidRPr="007531D0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20AF" w:rsidRPr="00F83795" w14:paraId="1D089E74" w14:textId="77777777">
        <w:tc>
          <w:tcPr>
            <w:tcW w:w="3682" w:type="dxa"/>
          </w:tcPr>
          <w:p w14:paraId="16C439A2" w14:textId="77777777" w:rsidR="000A20AF" w:rsidRPr="007531D0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6" w:type="dxa"/>
          </w:tcPr>
          <w:p w14:paraId="00E3BE3E" w14:textId="5AD39F01" w:rsidR="000A20AF" w:rsidRPr="007531D0" w:rsidRDefault="007C72F9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8" w:type="dxa"/>
          </w:tcPr>
          <w:p w14:paraId="3C060174" w14:textId="77777777" w:rsidR="000A20AF" w:rsidRPr="007531D0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D728A12" w14:textId="77777777" w:rsidR="000A20AF" w:rsidRPr="007531D0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E27AC0E" w14:textId="77777777" w:rsidR="000A20AF" w:rsidRPr="007531D0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</w:tcPr>
          <w:p w14:paraId="130074EC" w14:textId="7FBE956B" w:rsidR="000A20AF" w:rsidRPr="007531D0" w:rsidRDefault="007C72F9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13,340</w:t>
            </w:r>
          </w:p>
        </w:tc>
        <w:tc>
          <w:tcPr>
            <w:tcW w:w="270" w:type="dxa"/>
          </w:tcPr>
          <w:p w14:paraId="1392416D" w14:textId="77777777" w:rsidR="000A20AF" w:rsidRPr="007531D0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6CE4B535" w14:textId="208EA357" w:rsidR="000A20AF" w:rsidRPr="007531D0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1D0B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</w:tr>
      <w:tr w:rsidR="000A20AF" w:rsidRPr="00F83795" w14:paraId="624A7A61" w14:textId="77777777">
        <w:tc>
          <w:tcPr>
            <w:tcW w:w="3682" w:type="dxa"/>
          </w:tcPr>
          <w:p w14:paraId="6EB386B4" w14:textId="77777777" w:rsidR="000A20AF" w:rsidRPr="007531D0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78439AED" w14:textId="07E85341" w:rsidR="000A20AF" w:rsidRPr="007531D0" w:rsidRDefault="007C72F9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45,883</w:t>
            </w:r>
          </w:p>
        </w:tc>
        <w:tc>
          <w:tcPr>
            <w:tcW w:w="308" w:type="dxa"/>
          </w:tcPr>
          <w:p w14:paraId="549B79E5" w14:textId="77777777" w:rsidR="000A20AF" w:rsidRPr="007531D0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BA03382" w14:textId="4CAD03E4" w:rsidR="000A20AF" w:rsidRPr="007531D0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E4E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  <w:tc>
          <w:tcPr>
            <w:tcW w:w="274" w:type="dxa"/>
          </w:tcPr>
          <w:p w14:paraId="7BE502F3" w14:textId="77777777" w:rsidR="000A20AF" w:rsidRPr="007531D0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1BAF26E1" w14:textId="34CD2C69" w:rsidR="000A20AF" w:rsidRPr="007531D0" w:rsidRDefault="00EE2BFA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45,883</w:t>
            </w:r>
          </w:p>
        </w:tc>
        <w:tc>
          <w:tcPr>
            <w:tcW w:w="270" w:type="dxa"/>
          </w:tcPr>
          <w:p w14:paraId="2973504B" w14:textId="77777777" w:rsidR="000A20AF" w:rsidRPr="007531D0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47DC1CD2" w14:textId="2448651F" w:rsidR="000A20AF" w:rsidRPr="007531D0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B5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</w:tr>
      <w:tr w:rsidR="000A20AF" w:rsidRPr="00F83795" w14:paraId="439E9305" w14:textId="77777777">
        <w:tc>
          <w:tcPr>
            <w:tcW w:w="3682" w:type="dxa"/>
          </w:tcPr>
          <w:p w14:paraId="5E45D020" w14:textId="77777777" w:rsidR="000A20AF" w:rsidRPr="007531D0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374E4340" w14:textId="57A522F2" w:rsidR="000A20AF" w:rsidRPr="007C72F9" w:rsidRDefault="007C72F9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C72F9">
              <w:rPr>
                <w:rFonts w:ascii="Angsana New" w:hAnsi="Angsana New"/>
                <w:b/>
                <w:bCs/>
                <w:sz w:val="30"/>
                <w:szCs w:val="30"/>
              </w:rPr>
              <w:t>45,883</w:t>
            </w:r>
          </w:p>
        </w:tc>
        <w:tc>
          <w:tcPr>
            <w:tcW w:w="308" w:type="dxa"/>
          </w:tcPr>
          <w:p w14:paraId="5076D01B" w14:textId="77777777" w:rsidR="000A20AF" w:rsidRPr="007531D0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791A7E30" w14:textId="4DEE6955" w:rsidR="000A20AF" w:rsidRPr="007531D0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AE4E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</w:p>
        </w:tc>
        <w:tc>
          <w:tcPr>
            <w:tcW w:w="274" w:type="dxa"/>
          </w:tcPr>
          <w:p w14:paraId="0867E43D" w14:textId="77777777" w:rsidR="000A20AF" w:rsidRPr="007531D0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14ABA1C0" w14:textId="38580CA6" w:rsidR="000A20AF" w:rsidRPr="00DA20A1" w:rsidRDefault="00DA20A1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0A1">
              <w:rPr>
                <w:rFonts w:ascii="Angsana New" w:hAnsi="Angsana New"/>
                <w:b/>
                <w:bCs/>
                <w:sz w:val="30"/>
                <w:szCs w:val="30"/>
              </w:rPr>
              <w:t>59,223</w:t>
            </w:r>
          </w:p>
        </w:tc>
        <w:tc>
          <w:tcPr>
            <w:tcW w:w="270" w:type="dxa"/>
          </w:tcPr>
          <w:p w14:paraId="1768EEF6" w14:textId="77777777" w:rsidR="000A20AF" w:rsidRPr="007531D0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2FA40D4A" w14:textId="431700EB" w:rsidR="000A20AF" w:rsidRPr="007531D0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042</w:t>
            </w:r>
          </w:p>
        </w:tc>
      </w:tr>
      <w:tr w:rsidR="007C205C" w:rsidRPr="00F83795" w14:paraId="3CE907F6" w14:textId="77777777">
        <w:tc>
          <w:tcPr>
            <w:tcW w:w="3682" w:type="dxa"/>
          </w:tcPr>
          <w:p w14:paraId="357AF711" w14:textId="77777777" w:rsidR="007C205C" w:rsidRPr="00A5589F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49650F42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8" w:type="dxa"/>
          </w:tcPr>
          <w:p w14:paraId="450726C6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3E6764ED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4" w:type="dxa"/>
          </w:tcPr>
          <w:p w14:paraId="1F97C0A0" w14:textId="77777777" w:rsidR="007C205C" w:rsidRPr="00A5589F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1BC57C84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24684E3" w14:textId="77777777" w:rsidR="007C205C" w:rsidRPr="00A5589F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66649D07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C205C" w:rsidRPr="00F83795" w14:paraId="501F3A4D" w14:textId="77777777">
        <w:tc>
          <w:tcPr>
            <w:tcW w:w="3682" w:type="dxa"/>
          </w:tcPr>
          <w:p w14:paraId="52E340DB" w14:textId="77777777" w:rsidR="007C205C" w:rsidRPr="00645E39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6" w:type="dxa"/>
          </w:tcPr>
          <w:p w14:paraId="733BFF40" w14:textId="77777777" w:rsidR="007C205C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8" w:type="dxa"/>
          </w:tcPr>
          <w:p w14:paraId="5FBC3774" w14:textId="77777777" w:rsidR="007C205C" w:rsidRPr="007531D0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2A84B0F" w14:textId="77777777" w:rsidR="007C205C" w:rsidRPr="00242D2C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1D546A33" w14:textId="77777777" w:rsidR="007C205C" w:rsidRPr="007531D0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</w:tcPr>
          <w:p w14:paraId="4A7AE1A5" w14:textId="77777777" w:rsidR="007C205C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F5CD8" w14:textId="77777777" w:rsidR="007C205C" w:rsidRPr="007531D0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1F09A582" w14:textId="77777777" w:rsidR="007C205C" w:rsidRPr="00242D2C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A20AF" w:rsidRPr="00F83795" w14:paraId="3CF88C8A" w14:textId="77777777">
        <w:tc>
          <w:tcPr>
            <w:tcW w:w="3682" w:type="dxa"/>
          </w:tcPr>
          <w:p w14:paraId="590C8027" w14:textId="77777777" w:rsidR="000A20AF" w:rsidRPr="00645E3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6" w:type="dxa"/>
          </w:tcPr>
          <w:p w14:paraId="4F9D2C63" w14:textId="5BD98424" w:rsidR="000A20AF" w:rsidRPr="002209B2" w:rsidRDefault="00477201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8" w:type="dxa"/>
          </w:tcPr>
          <w:p w14:paraId="5BBCB219" w14:textId="77777777" w:rsidR="000A20AF" w:rsidRPr="007531D0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10944A4" w14:textId="77777777" w:rsidR="000A20AF" w:rsidRPr="00242D2C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B9B466F" w14:textId="77777777" w:rsidR="000A20AF" w:rsidRPr="007531D0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</w:tcPr>
          <w:p w14:paraId="5EE9D7BB" w14:textId="354FEC72" w:rsidR="000A20AF" w:rsidRPr="007C72F9" w:rsidRDefault="007C72F9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C72F9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4C05FEBE" w14:textId="77777777" w:rsidR="000A20AF" w:rsidRPr="007531D0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1D0AA8C0" w14:textId="709FCEAA" w:rsidR="000A20AF" w:rsidRPr="00242D2C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373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041</w:t>
            </w:r>
          </w:p>
        </w:tc>
      </w:tr>
      <w:tr w:rsidR="000A20AF" w:rsidRPr="00F83795" w14:paraId="2312024A" w14:textId="77777777">
        <w:tc>
          <w:tcPr>
            <w:tcW w:w="3682" w:type="dxa"/>
          </w:tcPr>
          <w:p w14:paraId="26346C37" w14:textId="77777777" w:rsidR="000A20AF" w:rsidRPr="00645E3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  <w:t>บุคคลหรือกิจการอื่นที่เกี่ยวข้องกัน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4284AE7" w14:textId="0235EA9B" w:rsidR="000A20AF" w:rsidRPr="007C72F9" w:rsidRDefault="007C72F9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7C72F9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308" w:type="dxa"/>
          </w:tcPr>
          <w:p w14:paraId="58CE6059" w14:textId="77777777" w:rsidR="000A20AF" w:rsidRPr="007531D0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00532DC6" w14:textId="7C830234" w:rsidR="000A20AF" w:rsidRPr="000C2E23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2209B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14:paraId="120FA693" w14:textId="77777777" w:rsidR="000A20AF" w:rsidRPr="007531D0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7D761E3B" w14:textId="56F9B375" w:rsidR="000A20AF" w:rsidRPr="007C72F9" w:rsidRDefault="007C72F9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3772BAEC" w14:textId="77777777" w:rsidR="000A20AF" w:rsidRPr="007531D0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4779B498" w14:textId="1569618E" w:rsidR="000A20AF" w:rsidRPr="00242D2C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0A20AF" w:rsidRPr="00F83795" w14:paraId="394DD626" w14:textId="77777777">
        <w:tc>
          <w:tcPr>
            <w:tcW w:w="3682" w:type="dxa"/>
          </w:tcPr>
          <w:p w14:paraId="04EE86E9" w14:textId="77777777" w:rsidR="000A20AF" w:rsidRPr="00645E3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A4AB2" w14:textId="6C93C2A8" w:rsidR="000A20AF" w:rsidRDefault="007C72F9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308" w:type="dxa"/>
          </w:tcPr>
          <w:p w14:paraId="7ED07563" w14:textId="77777777" w:rsidR="000A20AF" w:rsidRPr="007531D0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4584B" w14:textId="7E39BC5D" w:rsidR="000A20AF" w:rsidRPr="000C2E23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2209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4" w:type="dxa"/>
          </w:tcPr>
          <w:p w14:paraId="592BFC80" w14:textId="77777777" w:rsidR="000A20AF" w:rsidRPr="007531D0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2B0BE" w14:textId="2987D3C3" w:rsidR="000A20AF" w:rsidRDefault="007C72F9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14:paraId="3BC30E43" w14:textId="77777777" w:rsidR="000A20AF" w:rsidRPr="007531D0" w:rsidRDefault="000A20AF" w:rsidP="000A20A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704BE" w14:textId="2398A9DB" w:rsidR="000A20AF" w:rsidRPr="00242D2C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B817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</w:t>
            </w:r>
          </w:p>
        </w:tc>
      </w:tr>
      <w:tr w:rsidR="007C205C" w:rsidRPr="00F83795" w14:paraId="3D3BF1B0" w14:textId="77777777">
        <w:tc>
          <w:tcPr>
            <w:tcW w:w="3682" w:type="dxa"/>
          </w:tcPr>
          <w:p w14:paraId="7A1D4392" w14:textId="77777777" w:rsidR="007C205C" w:rsidRPr="00A5589F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4FB63B17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8" w:type="dxa"/>
          </w:tcPr>
          <w:p w14:paraId="1D05AF5C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7E251344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4" w:type="dxa"/>
          </w:tcPr>
          <w:p w14:paraId="6F611668" w14:textId="77777777" w:rsidR="007C205C" w:rsidRPr="00A5589F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7AA5739C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851342A" w14:textId="77777777" w:rsidR="007C205C" w:rsidRPr="00A5589F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1E4AF8EA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C205C" w:rsidRPr="00F83795" w14:paraId="07E5123F" w14:textId="77777777">
        <w:tc>
          <w:tcPr>
            <w:tcW w:w="3682" w:type="dxa"/>
          </w:tcPr>
          <w:p w14:paraId="3FB3CE1F" w14:textId="77777777" w:rsidR="007C205C" w:rsidRPr="00645E39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6" w:type="dxa"/>
          </w:tcPr>
          <w:p w14:paraId="6FF7454A" w14:textId="77777777" w:rsidR="007C205C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8" w:type="dxa"/>
          </w:tcPr>
          <w:p w14:paraId="7C2A1367" w14:textId="77777777" w:rsidR="007C205C" w:rsidRPr="007531D0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537496E" w14:textId="77777777" w:rsidR="007C205C" w:rsidRPr="00242D2C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508FA45" w14:textId="77777777" w:rsidR="007C205C" w:rsidRPr="007531D0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</w:tcPr>
          <w:p w14:paraId="247605E8" w14:textId="77777777" w:rsidR="007C205C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CD4AC7" w14:textId="77777777" w:rsidR="007C205C" w:rsidRPr="007531D0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04BAA8A9" w14:textId="77777777" w:rsidR="007C205C" w:rsidRPr="00242D2C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205C" w:rsidRPr="00F83795" w14:paraId="07D2B42D" w14:textId="77777777">
        <w:tc>
          <w:tcPr>
            <w:tcW w:w="3682" w:type="dxa"/>
          </w:tcPr>
          <w:p w14:paraId="79F9ACDC" w14:textId="77777777" w:rsidR="007C205C" w:rsidRPr="00645E39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7A697A0A" w14:textId="46D63398" w:rsidR="007C205C" w:rsidRDefault="0070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9158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,701</w:t>
            </w:r>
          </w:p>
        </w:tc>
        <w:tc>
          <w:tcPr>
            <w:tcW w:w="308" w:type="dxa"/>
          </w:tcPr>
          <w:p w14:paraId="3B7BD73B" w14:textId="77777777" w:rsidR="007C205C" w:rsidRPr="007531D0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18FCC72E" w14:textId="4A5C144B" w:rsidR="007C205C" w:rsidRPr="00242D2C" w:rsidRDefault="008C2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7C205C" w:rsidRPr="00347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274" w:type="dxa"/>
          </w:tcPr>
          <w:p w14:paraId="3471F3E6" w14:textId="77777777" w:rsidR="007C205C" w:rsidRPr="007531D0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</w:tcPr>
          <w:p w14:paraId="12A67D46" w14:textId="1066B907" w:rsidR="007C205C" w:rsidRDefault="008A2260" w:rsidP="00ED5C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37,078</w:t>
            </w:r>
          </w:p>
        </w:tc>
        <w:tc>
          <w:tcPr>
            <w:tcW w:w="270" w:type="dxa"/>
          </w:tcPr>
          <w:p w14:paraId="18209B2F" w14:textId="77777777" w:rsidR="007C205C" w:rsidRPr="007531D0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35EE08C1" w14:textId="4D2DC4FA" w:rsidR="007C205C" w:rsidRPr="00242D2C" w:rsidRDefault="008C2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7C205C" w:rsidRPr="00347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418</w:t>
            </w:r>
          </w:p>
        </w:tc>
      </w:tr>
      <w:tr w:rsidR="007C205C" w:rsidRPr="00F83795" w14:paraId="65D3F2CB" w14:textId="77777777">
        <w:tc>
          <w:tcPr>
            <w:tcW w:w="3682" w:type="dxa"/>
          </w:tcPr>
          <w:p w14:paraId="34C61198" w14:textId="77777777" w:rsidR="007C205C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3956D094" w14:textId="77777777" w:rsidR="00372369" w:rsidRPr="00A5589F" w:rsidRDefault="0037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</w:tcPr>
          <w:p w14:paraId="528C9A60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8" w:type="dxa"/>
          </w:tcPr>
          <w:p w14:paraId="770B4231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</w:tcPr>
          <w:p w14:paraId="05F75288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4" w:type="dxa"/>
          </w:tcPr>
          <w:p w14:paraId="7C25E147" w14:textId="77777777" w:rsidR="007C205C" w:rsidRPr="00A5589F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544051A2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288A2F8" w14:textId="77777777" w:rsidR="007C205C" w:rsidRPr="00A5589F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</w:tcPr>
          <w:p w14:paraId="0EE0EC3F" w14:textId="77777777" w:rsidR="007C205C" w:rsidRPr="00A5589F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2648A6" w:rsidRPr="00F83795" w14:paraId="45570C93" w14:textId="77777777">
        <w:tc>
          <w:tcPr>
            <w:tcW w:w="3682" w:type="dxa"/>
          </w:tcPr>
          <w:p w14:paraId="40128A88" w14:textId="77777777" w:rsidR="002648A6" w:rsidRPr="00C075DE" w:rsidRDefault="00264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22595E39" w14:textId="77777777" w:rsidR="002648A6" w:rsidRDefault="00264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8" w:type="dxa"/>
          </w:tcPr>
          <w:p w14:paraId="598069E0" w14:textId="77777777" w:rsidR="002648A6" w:rsidRPr="007531D0" w:rsidRDefault="00264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E6AA6EB" w14:textId="77777777" w:rsidR="002648A6" w:rsidRPr="00242D2C" w:rsidRDefault="00264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C925877" w14:textId="77777777" w:rsidR="002648A6" w:rsidRPr="007531D0" w:rsidRDefault="002648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</w:tcPr>
          <w:p w14:paraId="2558B7EE" w14:textId="77777777" w:rsidR="002648A6" w:rsidRDefault="00264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94F21D" w14:textId="77777777" w:rsidR="002648A6" w:rsidRPr="007531D0" w:rsidRDefault="002648A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08191569" w14:textId="77777777" w:rsidR="002648A6" w:rsidRPr="00242D2C" w:rsidRDefault="002648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205C" w:rsidRPr="00F83795" w14:paraId="47BF9709" w14:textId="77777777">
        <w:tc>
          <w:tcPr>
            <w:tcW w:w="3682" w:type="dxa"/>
          </w:tcPr>
          <w:p w14:paraId="0F1641A5" w14:textId="77777777" w:rsidR="007C205C" w:rsidRPr="00645E39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</w:t>
            </w:r>
          </w:p>
        </w:tc>
        <w:tc>
          <w:tcPr>
            <w:tcW w:w="1176" w:type="dxa"/>
          </w:tcPr>
          <w:p w14:paraId="63E11FFF" w14:textId="77777777" w:rsidR="007C205C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8" w:type="dxa"/>
          </w:tcPr>
          <w:p w14:paraId="4E95574C" w14:textId="77777777" w:rsidR="007C205C" w:rsidRPr="007531D0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242DA65" w14:textId="77777777" w:rsidR="007C205C" w:rsidRPr="00242D2C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9C14216" w14:textId="77777777" w:rsidR="007C205C" w:rsidRPr="007531D0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</w:tcPr>
          <w:p w14:paraId="36112753" w14:textId="77777777" w:rsidR="007C205C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1E731E" w14:textId="77777777" w:rsidR="007C205C" w:rsidRPr="007531D0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14:paraId="6A33292D" w14:textId="77777777" w:rsidR="007C205C" w:rsidRPr="00242D2C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205C" w:rsidRPr="00F83795" w14:paraId="799FC808" w14:textId="77777777">
        <w:tc>
          <w:tcPr>
            <w:tcW w:w="3682" w:type="dxa"/>
          </w:tcPr>
          <w:p w14:paraId="1C121F7F" w14:textId="77777777" w:rsidR="007C205C" w:rsidRPr="00645E39" w:rsidRDefault="007C2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7E4EFBD6" w14:textId="71F2FE4B" w:rsidR="007C205C" w:rsidRDefault="0070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08" w:type="dxa"/>
          </w:tcPr>
          <w:p w14:paraId="3720437E" w14:textId="77777777" w:rsidR="007C205C" w:rsidRPr="007531D0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6BCA1143" w14:textId="6E58BF6D" w:rsidR="007C205C" w:rsidRPr="00242D2C" w:rsidRDefault="008C2E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C205C" w:rsidRPr="00347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274" w:type="dxa"/>
          </w:tcPr>
          <w:p w14:paraId="42052509" w14:textId="77777777" w:rsidR="007C205C" w:rsidRPr="007531D0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vAlign w:val="bottom"/>
          </w:tcPr>
          <w:p w14:paraId="5A6AA11C" w14:textId="12127B5C" w:rsidR="007C205C" w:rsidRDefault="007011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B39D04" w14:textId="77777777" w:rsidR="007C205C" w:rsidRPr="007531D0" w:rsidRDefault="007C205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509B873B" w14:textId="77777777" w:rsidR="007C205C" w:rsidRPr="00242D2C" w:rsidRDefault="007C20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AD43D2A" w14:textId="77777777" w:rsidR="00372369" w:rsidRDefault="00372369" w:rsidP="00372369">
      <w:pPr>
        <w:pStyle w:val="Heading1"/>
        <w:shd w:val="clear" w:color="auto" w:fill="auto"/>
        <w:ind w:left="540"/>
        <w:rPr>
          <w:rFonts w:asciiTheme="majorBidi" w:hAnsiTheme="majorBidi" w:cstheme="majorBidi"/>
          <w:sz w:val="30"/>
          <w:szCs w:val="30"/>
          <w:u w:val="none"/>
          <w:lang w:val="th-TH"/>
        </w:rPr>
      </w:pPr>
    </w:p>
    <w:p w14:paraId="014A1A66" w14:textId="2D9DD3D4" w:rsidR="003C3641" w:rsidRPr="00A97F68" w:rsidRDefault="003C3641" w:rsidP="00A97F68">
      <w:pPr>
        <w:pStyle w:val="Heading1"/>
        <w:numPr>
          <w:ilvl w:val="0"/>
          <w:numId w:val="19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97F6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</w:t>
      </w:r>
    </w:p>
    <w:p w14:paraId="12E36060" w14:textId="77777777" w:rsidR="003C3641" w:rsidRPr="009F3384" w:rsidRDefault="003C3641" w:rsidP="00F81B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285"/>
        <w:gridCol w:w="1065"/>
        <w:gridCol w:w="180"/>
        <w:gridCol w:w="1170"/>
      </w:tblGrid>
      <w:tr w:rsidR="003C3641" w:rsidRPr="00C075DE" w14:paraId="200244C7" w14:textId="77777777" w:rsidTr="0041A42E">
        <w:trPr>
          <w:cantSplit/>
          <w:tblHeader/>
        </w:trPr>
        <w:tc>
          <w:tcPr>
            <w:tcW w:w="3960" w:type="dxa"/>
            <w:vAlign w:val="bottom"/>
          </w:tcPr>
          <w:p w14:paraId="37F4F885" w14:textId="77777777" w:rsidR="003C3641" w:rsidRPr="00C075DE" w:rsidRDefault="003C3641" w:rsidP="0043457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4BEECF21" w14:textId="77777777" w:rsidR="003C3641" w:rsidRPr="00C075DE" w:rsidRDefault="003C3641" w:rsidP="0043457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85" w:type="dxa"/>
          </w:tcPr>
          <w:p w14:paraId="238CF59D" w14:textId="77777777" w:rsidR="003C3641" w:rsidRPr="00C075DE" w:rsidRDefault="003C3641" w:rsidP="0043457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15" w:type="dxa"/>
            <w:gridSpan w:val="3"/>
            <w:vAlign w:val="bottom"/>
            <w:hideMark/>
          </w:tcPr>
          <w:p w14:paraId="71B74C98" w14:textId="77777777" w:rsidR="003C3641" w:rsidRPr="00C075DE" w:rsidRDefault="003C3641" w:rsidP="0043457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075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7209C" w:rsidRPr="00C075DE" w14:paraId="06D16DC5" w14:textId="77777777" w:rsidTr="0041A42E">
        <w:trPr>
          <w:cantSplit/>
          <w:tblHeader/>
        </w:trPr>
        <w:tc>
          <w:tcPr>
            <w:tcW w:w="3960" w:type="dxa"/>
            <w:vAlign w:val="bottom"/>
          </w:tcPr>
          <w:p w14:paraId="12154CF4" w14:textId="77777777" w:rsidR="0067209C" w:rsidRPr="00C075DE" w:rsidRDefault="0067209C" w:rsidP="0067209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635EB21" w14:textId="4BA6F5C8" w:rsidR="0067209C" w:rsidRPr="00C075DE" w:rsidRDefault="00F847A7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6D8A3D8F" w14:textId="77777777" w:rsidR="0067209C" w:rsidRPr="00C075DE" w:rsidRDefault="0067209C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B68785B" w14:textId="71FA6D45" w:rsidR="0067209C" w:rsidRPr="00C075DE" w:rsidRDefault="008C2EBE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7209C"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7209C"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5" w:type="dxa"/>
          </w:tcPr>
          <w:p w14:paraId="21DE19FF" w14:textId="77777777" w:rsidR="0067209C" w:rsidRPr="00C075DE" w:rsidRDefault="0067209C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60980481" w14:textId="4C131B4E" w:rsidR="0067209C" w:rsidRPr="00C075DE" w:rsidRDefault="00F847A7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42F1C3E5" w14:textId="77777777" w:rsidR="0067209C" w:rsidRPr="00C075DE" w:rsidRDefault="0067209C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F50BC5" w14:textId="462AE8FA" w:rsidR="0067209C" w:rsidRPr="00C075DE" w:rsidRDefault="008C2EBE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7209C"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7209C"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7209C" w:rsidRPr="00C075DE" w14:paraId="7F7784F4" w14:textId="77777777" w:rsidTr="0041A42E">
        <w:trPr>
          <w:cantSplit/>
          <w:tblHeader/>
        </w:trPr>
        <w:tc>
          <w:tcPr>
            <w:tcW w:w="3960" w:type="dxa"/>
            <w:vAlign w:val="bottom"/>
          </w:tcPr>
          <w:p w14:paraId="2B6CD2F1" w14:textId="77777777" w:rsidR="0067209C" w:rsidRPr="00C075DE" w:rsidRDefault="0067209C" w:rsidP="0067209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5401F" w14:textId="13FE4CEA" w:rsidR="0067209C" w:rsidRPr="00C075DE" w:rsidRDefault="008C2EBE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5DD98D32" w14:textId="77777777" w:rsidR="0067209C" w:rsidRPr="00C075DE" w:rsidRDefault="0067209C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E0AB03F" w14:textId="7BB7C446" w:rsidR="0067209C" w:rsidRPr="00C075DE" w:rsidRDefault="008C2EBE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5" w:type="dxa"/>
          </w:tcPr>
          <w:p w14:paraId="7B184F1A" w14:textId="77777777" w:rsidR="0067209C" w:rsidRPr="00C075DE" w:rsidRDefault="0067209C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</w:tcPr>
          <w:p w14:paraId="6E9FA023" w14:textId="36B64DF6" w:rsidR="0067209C" w:rsidRPr="00C075DE" w:rsidRDefault="008C2EBE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7CCF5D1E" w14:textId="77777777" w:rsidR="0067209C" w:rsidRPr="00C075DE" w:rsidRDefault="0067209C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343239" w14:textId="7904D35C" w:rsidR="0067209C" w:rsidRPr="00C075DE" w:rsidRDefault="008C2EBE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C3641" w:rsidRPr="00C075DE" w14:paraId="22220A20" w14:textId="77777777" w:rsidTr="0041A42E">
        <w:trPr>
          <w:cantSplit/>
          <w:tblHeader/>
        </w:trPr>
        <w:tc>
          <w:tcPr>
            <w:tcW w:w="3960" w:type="dxa"/>
            <w:vAlign w:val="bottom"/>
            <w:hideMark/>
          </w:tcPr>
          <w:p w14:paraId="27347316" w14:textId="77777777" w:rsidR="003C3641" w:rsidRPr="00C075DE" w:rsidRDefault="003C3641" w:rsidP="0043457D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222FE2F1" w14:textId="77777777" w:rsidR="003C3641" w:rsidRPr="00C075DE" w:rsidRDefault="003C3641" w:rsidP="0043457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D1B7D" w:rsidRPr="00C075DE" w14:paraId="5A169BC6" w14:textId="77777777" w:rsidTr="0041A42E">
        <w:trPr>
          <w:cantSplit/>
        </w:trPr>
        <w:tc>
          <w:tcPr>
            <w:tcW w:w="3960" w:type="dxa"/>
            <w:hideMark/>
          </w:tcPr>
          <w:p w14:paraId="0EEB278C" w14:textId="77777777" w:rsidR="006D1B7D" w:rsidRPr="00C075DE" w:rsidRDefault="006D1B7D" w:rsidP="006D1B7D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6E58E8FE" w14:textId="3C2684F7" w:rsidR="006D1B7D" w:rsidRPr="00C075DE" w:rsidRDefault="002954A4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282,273</w:t>
            </w:r>
          </w:p>
        </w:tc>
        <w:tc>
          <w:tcPr>
            <w:tcW w:w="180" w:type="dxa"/>
          </w:tcPr>
          <w:p w14:paraId="63EF4EE2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B2229E" w14:textId="5C4F72AA" w:rsidR="006D1B7D" w:rsidRPr="00C075DE" w:rsidRDefault="008C2EBE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231</w:t>
            </w:r>
            <w:r w:rsidR="006D1B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  <w:tc>
          <w:tcPr>
            <w:tcW w:w="285" w:type="dxa"/>
          </w:tcPr>
          <w:p w14:paraId="42E70487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3A59612" w14:textId="098F700E" w:rsidR="006D1B7D" w:rsidRPr="00C075DE" w:rsidRDefault="00DD363B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270,470</w:t>
            </w:r>
          </w:p>
        </w:tc>
        <w:tc>
          <w:tcPr>
            <w:tcW w:w="180" w:type="dxa"/>
          </w:tcPr>
          <w:p w14:paraId="727B0102" w14:textId="77777777" w:rsidR="006D1B7D" w:rsidRPr="00C075DE" w:rsidRDefault="006D1B7D" w:rsidP="006D1B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E2AD13" w14:textId="61E1AAB5" w:rsidR="006D1B7D" w:rsidRPr="00C075DE" w:rsidRDefault="008C2EBE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 w:rsidR="006D1B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6D1B7D" w:rsidRPr="00C075DE" w14:paraId="4E70F2AB" w14:textId="77777777" w:rsidTr="0041A42E">
        <w:trPr>
          <w:cantSplit/>
        </w:trPr>
        <w:tc>
          <w:tcPr>
            <w:tcW w:w="3960" w:type="dxa"/>
            <w:hideMark/>
          </w:tcPr>
          <w:p w14:paraId="3062EE19" w14:textId="77777777" w:rsidR="006D1B7D" w:rsidRPr="00C075DE" w:rsidRDefault="006D1B7D" w:rsidP="006D1B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5E54EF86" w14:textId="77777777" w:rsidR="006D1B7D" w:rsidRPr="00C075DE" w:rsidRDefault="006D1B7D" w:rsidP="006D1B7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75DB97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762FFB" w14:textId="77777777" w:rsidR="006D1B7D" w:rsidRPr="00C075DE" w:rsidRDefault="006D1B7D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" w:type="dxa"/>
          </w:tcPr>
          <w:p w14:paraId="181BA167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70BB193" w14:textId="77777777" w:rsidR="006D1B7D" w:rsidRPr="00C075DE" w:rsidRDefault="006D1B7D" w:rsidP="006D1B7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6A84758" w14:textId="77777777" w:rsidR="006D1B7D" w:rsidRPr="00C075DE" w:rsidRDefault="006D1B7D" w:rsidP="006D1B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C5C705" w14:textId="77777777" w:rsidR="006D1B7D" w:rsidRPr="00C075DE" w:rsidRDefault="006D1B7D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1B7D" w:rsidRPr="00C075DE" w14:paraId="6DC8179B" w14:textId="77777777" w:rsidTr="0041A42E">
        <w:trPr>
          <w:cantSplit/>
        </w:trPr>
        <w:tc>
          <w:tcPr>
            <w:tcW w:w="3960" w:type="dxa"/>
            <w:hideMark/>
          </w:tcPr>
          <w:p w14:paraId="5E1A5A85" w14:textId="1F84C3FE" w:rsidR="006D1B7D" w:rsidRPr="00C075DE" w:rsidRDefault="006D1B7D" w:rsidP="006D1B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40F7656" w14:textId="1E6E21E8" w:rsidR="006D1B7D" w:rsidRPr="00C075DE" w:rsidRDefault="00474F25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170,442</w:t>
            </w:r>
          </w:p>
        </w:tc>
        <w:tc>
          <w:tcPr>
            <w:tcW w:w="180" w:type="dxa"/>
          </w:tcPr>
          <w:p w14:paraId="503B88CC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FBE5DC" w14:textId="102347A1" w:rsidR="006D1B7D" w:rsidRPr="00C075DE" w:rsidRDefault="008C2EBE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 w:rsidR="006D1B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285" w:type="dxa"/>
          </w:tcPr>
          <w:p w14:paraId="58ADE40A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2212398A" w14:textId="55A119A6" w:rsidR="006D1B7D" w:rsidRPr="00C075DE" w:rsidRDefault="009F606B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161,628</w:t>
            </w:r>
          </w:p>
        </w:tc>
        <w:tc>
          <w:tcPr>
            <w:tcW w:w="180" w:type="dxa"/>
          </w:tcPr>
          <w:p w14:paraId="303617CF" w14:textId="77777777" w:rsidR="006D1B7D" w:rsidRPr="00C075DE" w:rsidRDefault="006D1B7D" w:rsidP="006D1B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3C2E47" w14:textId="68FBEBE9" w:rsidR="006D1B7D" w:rsidRPr="00C075DE" w:rsidRDefault="008C2EBE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 w:rsidR="006D1B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981</w:t>
            </w:r>
          </w:p>
        </w:tc>
      </w:tr>
      <w:tr w:rsidR="006D1B7D" w:rsidRPr="00C075DE" w14:paraId="46F3F0AD" w14:textId="77777777" w:rsidTr="0041A42E">
        <w:trPr>
          <w:cantSplit/>
        </w:trPr>
        <w:tc>
          <w:tcPr>
            <w:tcW w:w="3960" w:type="dxa"/>
            <w:hideMark/>
          </w:tcPr>
          <w:p w14:paraId="303E8FE4" w14:textId="2D260699" w:rsidR="006D1B7D" w:rsidRPr="00C075DE" w:rsidRDefault="006D1B7D" w:rsidP="006D1B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B22FDF5" w14:textId="7903BDED" w:rsidR="006D1B7D" w:rsidRPr="00C075DE" w:rsidRDefault="00652F29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6E0D44">
              <w:rPr>
                <w:rFonts w:asciiTheme="majorBidi" w:hAnsiTheme="majorBidi" w:cstheme="majorBidi"/>
                <w:sz w:val="30"/>
                <w:szCs w:val="30"/>
              </w:rPr>
              <w:t>,200</w:t>
            </w:r>
          </w:p>
        </w:tc>
        <w:tc>
          <w:tcPr>
            <w:tcW w:w="180" w:type="dxa"/>
          </w:tcPr>
          <w:p w14:paraId="3875A1EE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13D2001B" w14:textId="1A93F552" w:rsidR="006D1B7D" w:rsidRPr="00C075DE" w:rsidRDefault="008C2EBE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285" w:type="dxa"/>
          </w:tcPr>
          <w:p w14:paraId="7A5ABAB6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05B9CD16" w14:textId="5C4CA9CF" w:rsidR="006D1B7D" w:rsidRPr="00C075DE" w:rsidRDefault="009F606B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22,200</w:t>
            </w:r>
          </w:p>
        </w:tc>
        <w:tc>
          <w:tcPr>
            <w:tcW w:w="180" w:type="dxa"/>
          </w:tcPr>
          <w:p w14:paraId="43FD66EF" w14:textId="77777777" w:rsidR="006D1B7D" w:rsidRPr="00C075DE" w:rsidRDefault="006D1B7D" w:rsidP="006D1B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62C387" w14:textId="10B6667F" w:rsidR="006D1B7D" w:rsidRPr="00C075DE" w:rsidRDefault="008C2EBE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</w:tr>
      <w:tr w:rsidR="006D1B7D" w:rsidRPr="00C075DE" w14:paraId="181EC633" w14:textId="77777777" w:rsidTr="0041A42E">
        <w:trPr>
          <w:cantSplit/>
        </w:trPr>
        <w:tc>
          <w:tcPr>
            <w:tcW w:w="3960" w:type="dxa"/>
            <w:hideMark/>
          </w:tcPr>
          <w:p w14:paraId="17650693" w14:textId="73B6D4CA" w:rsidR="006D1B7D" w:rsidRPr="00C075DE" w:rsidRDefault="006D1B7D" w:rsidP="006D1B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19B9F432" w14:textId="788628B8" w:rsidR="006D1B7D" w:rsidRPr="00C075DE" w:rsidRDefault="006E0D44" w:rsidP="004431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  <w:tc>
          <w:tcPr>
            <w:tcW w:w="180" w:type="dxa"/>
          </w:tcPr>
          <w:p w14:paraId="0DD9DDE3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21F805" w14:textId="6D378436" w:rsidR="006D1B7D" w:rsidRPr="00C075DE" w:rsidRDefault="008C2EBE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85" w:type="dxa"/>
          </w:tcPr>
          <w:p w14:paraId="0434DE9E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7B4CFE2E" w14:textId="74AE7DA1" w:rsidR="006D1B7D" w:rsidRPr="00710198" w:rsidRDefault="009F606B" w:rsidP="00553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638</w:t>
            </w:r>
          </w:p>
        </w:tc>
        <w:tc>
          <w:tcPr>
            <w:tcW w:w="180" w:type="dxa"/>
          </w:tcPr>
          <w:p w14:paraId="53C0200C" w14:textId="77777777" w:rsidR="006D1B7D" w:rsidRPr="00710198" w:rsidRDefault="006D1B7D" w:rsidP="006D1B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9A5796" w14:textId="477640A5" w:rsidR="006D1B7D" w:rsidRPr="00710198" w:rsidRDefault="008C2EBE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6D1B7D" w:rsidRPr="00C075DE" w14:paraId="225D282E" w14:textId="77777777" w:rsidTr="0041A42E">
        <w:trPr>
          <w:cantSplit/>
        </w:trPr>
        <w:tc>
          <w:tcPr>
            <w:tcW w:w="3960" w:type="dxa"/>
            <w:hideMark/>
          </w:tcPr>
          <w:p w14:paraId="6FA6488C" w14:textId="4D877E38" w:rsidR="006D1B7D" w:rsidRPr="00C075DE" w:rsidRDefault="006D1B7D" w:rsidP="006D1B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A21A3" w14:textId="1A27D907" w:rsidR="006D1B7D" w:rsidRPr="00C075DE" w:rsidRDefault="006E0D44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21,202</w:t>
            </w:r>
          </w:p>
        </w:tc>
        <w:tc>
          <w:tcPr>
            <w:tcW w:w="180" w:type="dxa"/>
          </w:tcPr>
          <w:p w14:paraId="262950F2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30884" w14:textId="6D39C4AC" w:rsidR="006D1B7D" w:rsidRPr="00C075DE" w:rsidRDefault="008C2EBE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6D1B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050</w:t>
            </w:r>
          </w:p>
        </w:tc>
        <w:tc>
          <w:tcPr>
            <w:tcW w:w="285" w:type="dxa"/>
          </w:tcPr>
          <w:p w14:paraId="673A770F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662C0" w14:textId="05250021" w:rsidR="006D1B7D" w:rsidRPr="00163A58" w:rsidRDefault="009F606B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2,459</w:t>
            </w:r>
          </w:p>
        </w:tc>
        <w:tc>
          <w:tcPr>
            <w:tcW w:w="180" w:type="dxa"/>
          </w:tcPr>
          <w:p w14:paraId="2F373399" w14:textId="77777777" w:rsidR="006D1B7D" w:rsidRPr="00C075DE" w:rsidRDefault="006D1B7D" w:rsidP="006D1B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331DF" w14:textId="0BAF5B37" w:rsidR="006D1B7D" w:rsidRPr="00C075DE" w:rsidRDefault="008C2EBE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D1B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6D1B7D" w:rsidRPr="00C075DE" w14:paraId="1293D213" w14:textId="77777777" w:rsidTr="0041A42E">
        <w:trPr>
          <w:cantSplit/>
        </w:trPr>
        <w:tc>
          <w:tcPr>
            <w:tcW w:w="3960" w:type="dxa"/>
            <w:hideMark/>
          </w:tcPr>
          <w:p w14:paraId="6ADB4367" w14:textId="77777777" w:rsidR="006D1B7D" w:rsidRPr="00C075DE" w:rsidRDefault="006D1B7D" w:rsidP="006D1B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5A653" w14:textId="328B2004" w:rsidR="006D1B7D" w:rsidRPr="00C075DE" w:rsidRDefault="006E0D44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496</w:t>
            </w:r>
            <w:r w:rsidR="002502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,767</w:t>
            </w:r>
          </w:p>
        </w:tc>
        <w:tc>
          <w:tcPr>
            <w:tcW w:w="180" w:type="dxa"/>
          </w:tcPr>
          <w:p w14:paraId="6BBAAB2C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459BE9" w14:textId="4E7F4D63" w:rsidR="006D1B7D" w:rsidRPr="00C075DE" w:rsidRDefault="008C2EBE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411</w:t>
            </w:r>
            <w:r w:rsidR="006D1B7D" w:rsidRPr="004B7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</w:t>
            </w:r>
          </w:p>
        </w:tc>
        <w:tc>
          <w:tcPr>
            <w:tcW w:w="285" w:type="dxa"/>
          </w:tcPr>
          <w:p w14:paraId="507B2D42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4214F" w14:textId="57437895" w:rsidR="006D1B7D" w:rsidRPr="00C75D7F" w:rsidRDefault="007059C4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457,395</w:t>
            </w:r>
          </w:p>
        </w:tc>
        <w:tc>
          <w:tcPr>
            <w:tcW w:w="180" w:type="dxa"/>
          </w:tcPr>
          <w:p w14:paraId="07FE8F7F" w14:textId="77777777" w:rsidR="006D1B7D" w:rsidRPr="00C075DE" w:rsidRDefault="006D1B7D" w:rsidP="006D1B7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3ACAA" w14:textId="5773184D" w:rsidR="006D1B7D" w:rsidRPr="00C075DE" w:rsidRDefault="008C2EBE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</w:t>
            </w:r>
            <w:r w:rsidR="006D1B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</w:t>
            </w:r>
          </w:p>
        </w:tc>
      </w:tr>
      <w:tr w:rsidR="006D1B7D" w:rsidRPr="00C075DE" w14:paraId="5235E612" w14:textId="77777777" w:rsidTr="0041A42E">
        <w:trPr>
          <w:cantSplit/>
          <w:trHeight w:val="71"/>
        </w:trPr>
        <w:tc>
          <w:tcPr>
            <w:tcW w:w="3960" w:type="dxa"/>
            <w:vAlign w:val="bottom"/>
            <w:hideMark/>
          </w:tcPr>
          <w:p w14:paraId="4BEECDFC" w14:textId="77777777" w:rsidR="006D1B7D" w:rsidRPr="00C075DE" w:rsidRDefault="006D1B7D" w:rsidP="006D1B7D">
            <w:pPr>
              <w:tabs>
                <w:tab w:val="clear" w:pos="227"/>
              </w:tabs>
              <w:spacing w:line="240" w:lineRule="auto"/>
              <w:ind w:left="368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612766" w14:textId="608F747E" w:rsidR="006D1B7D" w:rsidRPr="00C075DE" w:rsidRDefault="00510538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(20,878)</w:t>
            </w:r>
          </w:p>
        </w:tc>
        <w:tc>
          <w:tcPr>
            <w:tcW w:w="180" w:type="dxa"/>
            <w:vAlign w:val="bottom"/>
          </w:tcPr>
          <w:p w14:paraId="61312847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E31CC9" w14:textId="34A59405" w:rsidR="006D1B7D" w:rsidRPr="00C075DE" w:rsidRDefault="006D1B7D" w:rsidP="00BE120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73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4B7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395</w:t>
            </w:r>
            <w:r w:rsidRPr="004B73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5" w:type="dxa"/>
            <w:vAlign w:val="bottom"/>
          </w:tcPr>
          <w:p w14:paraId="64D4218F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186349" w14:textId="01515FF9" w:rsidR="006D1B7D" w:rsidRPr="00C75D7F" w:rsidRDefault="007059C4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(2,124)</w:t>
            </w:r>
          </w:p>
        </w:tc>
        <w:tc>
          <w:tcPr>
            <w:tcW w:w="180" w:type="dxa"/>
            <w:vAlign w:val="bottom"/>
          </w:tcPr>
          <w:p w14:paraId="77A5B66A" w14:textId="77777777" w:rsidR="006D1B7D" w:rsidRPr="00C075DE" w:rsidRDefault="006D1B7D" w:rsidP="006D1B7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2B540AFA" w14:textId="76334518" w:rsidR="006D1B7D" w:rsidRPr="00C075DE" w:rsidRDefault="006D1B7D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C2EBE" w:rsidRPr="008C2EB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C2EBE" w:rsidRPr="008C2EBE">
              <w:rPr>
                <w:rFonts w:ascii="Angsana New" w:hAnsi="Angsana New"/>
                <w:sz w:val="30"/>
                <w:szCs w:val="30"/>
              </w:rPr>
              <w:t>500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1B7D" w:rsidRPr="00C075DE" w14:paraId="5A63B97B" w14:textId="77777777" w:rsidTr="0012188E">
        <w:trPr>
          <w:cantSplit/>
        </w:trPr>
        <w:tc>
          <w:tcPr>
            <w:tcW w:w="3960" w:type="dxa"/>
            <w:hideMark/>
          </w:tcPr>
          <w:p w14:paraId="78C824CA" w14:textId="77777777" w:rsidR="006D1B7D" w:rsidRPr="00C075DE" w:rsidRDefault="006D1B7D" w:rsidP="006D1B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385AEF" w14:textId="0371277D" w:rsidR="006D1B7D" w:rsidRPr="00C075DE" w:rsidRDefault="0012630F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475</w:t>
            </w:r>
            <w:r w:rsidR="00DD36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,889</w:t>
            </w:r>
          </w:p>
        </w:tc>
        <w:tc>
          <w:tcPr>
            <w:tcW w:w="180" w:type="dxa"/>
          </w:tcPr>
          <w:p w14:paraId="5A055EE9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16F38D" w14:textId="4E523BBC" w:rsidR="006D1B7D" w:rsidRPr="00C075DE" w:rsidRDefault="008C2EBE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</w:t>
            </w:r>
            <w:r w:rsidR="006D1B7D" w:rsidRPr="004B7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015</w:t>
            </w:r>
          </w:p>
        </w:tc>
        <w:tc>
          <w:tcPr>
            <w:tcW w:w="285" w:type="dxa"/>
          </w:tcPr>
          <w:p w14:paraId="5A8A3912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C4102" w14:textId="67F523FE" w:rsidR="006D1B7D" w:rsidRPr="00C75D7F" w:rsidRDefault="007059C4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455,271</w:t>
            </w:r>
          </w:p>
        </w:tc>
        <w:tc>
          <w:tcPr>
            <w:tcW w:w="180" w:type="dxa"/>
          </w:tcPr>
          <w:p w14:paraId="6816988E" w14:textId="77777777" w:rsidR="006D1B7D" w:rsidRPr="00C075DE" w:rsidRDefault="006D1B7D" w:rsidP="006D1B7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5E76D95" w14:textId="13966DF1" w:rsidR="006D1B7D" w:rsidRPr="00C075DE" w:rsidRDefault="008C2EBE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  <w:r w:rsidR="006D1B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</w:t>
            </w:r>
          </w:p>
        </w:tc>
      </w:tr>
    </w:tbl>
    <w:p w14:paraId="58EA1C3E" w14:textId="77777777" w:rsidR="007507C4" w:rsidRPr="009F3384" w:rsidRDefault="007507C4" w:rsidP="0051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"/>
          <w:szCs w:val="2"/>
          <w:highlight w:val="yellow"/>
        </w:rPr>
      </w:pPr>
    </w:p>
    <w:p w14:paraId="45C46800" w14:textId="1B92C09B" w:rsidR="0045145E" w:rsidRDefault="00451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78"/>
        <w:gridCol w:w="1172"/>
        <w:gridCol w:w="178"/>
        <w:gridCol w:w="1172"/>
        <w:gridCol w:w="178"/>
        <w:gridCol w:w="1172"/>
      </w:tblGrid>
      <w:tr w:rsidR="00302FB4" w:rsidRPr="00B060DE" w14:paraId="716E889D" w14:textId="77777777">
        <w:trPr>
          <w:cantSplit/>
          <w:trHeight w:val="20"/>
          <w:tblHeader/>
        </w:trPr>
        <w:tc>
          <w:tcPr>
            <w:tcW w:w="3960" w:type="dxa"/>
          </w:tcPr>
          <w:p w14:paraId="59DF574F" w14:textId="77777777" w:rsidR="00302FB4" w:rsidRPr="007212DA" w:rsidRDefault="00302FB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212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</w:tcPr>
          <w:p w14:paraId="68254CBC" w14:textId="77777777" w:rsidR="00302FB4" w:rsidRPr="00B060DE" w:rsidRDefault="00302FB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060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79FDBCBB" w14:textId="77777777" w:rsidR="00302FB4" w:rsidRPr="00B060DE" w:rsidRDefault="00302FB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163E5C7B" w14:textId="77777777" w:rsidR="00302FB4" w:rsidRPr="00B060DE" w:rsidRDefault="00302FB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060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02FB4" w:rsidRPr="00B060DE" w14:paraId="29AA9213" w14:textId="77777777">
        <w:trPr>
          <w:cantSplit/>
          <w:trHeight w:val="20"/>
          <w:tblHeader/>
        </w:trPr>
        <w:tc>
          <w:tcPr>
            <w:tcW w:w="3960" w:type="dxa"/>
          </w:tcPr>
          <w:p w14:paraId="387BD623" w14:textId="77777777" w:rsidR="00302FB4" w:rsidRPr="00B060DE" w:rsidRDefault="00302FB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1D2D429" w14:textId="7E1C57EF" w:rsidR="00302FB4" w:rsidRPr="00B060DE" w:rsidRDefault="008C2EB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C2E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Pr="008C2E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1021DB66" w14:textId="77777777" w:rsidR="00302FB4" w:rsidRPr="00B060DE" w:rsidRDefault="00302FB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7DEA9BDD" w14:textId="25804D8E" w:rsidR="00302FB4" w:rsidRPr="00B060DE" w:rsidRDefault="008C2EB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78" w:type="dxa"/>
          </w:tcPr>
          <w:p w14:paraId="2C6A6CE4" w14:textId="77777777" w:rsidR="00302FB4" w:rsidRPr="00B060DE" w:rsidRDefault="00302FB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09E02732" w14:textId="14F1D2CB" w:rsidR="00302FB4" w:rsidRPr="00B060DE" w:rsidRDefault="008C2EB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Pr="008C2E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774C5DC3" w14:textId="77777777" w:rsidR="00302FB4" w:rsidRPr="00B060DE" w:rsidRDefault="00302FB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47B5EF4F" w14:textId="2457E0C6" w:rsidR="00302FB4" w:rsidRPr="00B060DE" w:rsidRDefault="008C2EB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302FB4" w:rsidRPr="00B060DE" w14:paraId="3FD864A2" w14:textId="77777777">
        <w:trPr>
          <w:cantSplit/>
          <w:trHeight w:val="20"/>
          <w:tblHeader/>
        </w:trPr>
        <w:tc>
          <w:tcPr>
            <w:tcW w:w="3960" w:type="dxa"/>
          </w:tcPr>
          <w:p w14:paraId="0FB2BDB8" w14:textId="77777777" w:rsidR="00302FB4" w:rsidRPr="00B060DE" w:rsidRDefault="0030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5724F503" w14:textId="77777777" w:rsidR="00302FB4" w:rsidRPr="00B060DE" w:rsidRDefault="00302F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060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060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02FB4" w:rsidRPr="00B060DE" w14:paraId="4C48F8D8" w14:textId="77777777">
        <w:trPr>
          <w:cantSplit/>
          <w:trHeight w:val="20"/>
        </w:trPr>
        <w:tc>
          <w:tcPr>
            <w:tcW w:w="3960" w:type="dxa"/>
          </w:tcPr>
          <w:p w14:paraId="6B996DF2" w14:textId="12F52E81" w:rsidR="00302FB4" w:rsidRPr="00B060DE" w:rsidRDefault="00302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60D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B060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060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060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  <w:vAlign w:val="bottom"/>
          </w:tcPr>
          <w:p w14:paraId="781BC79C" w14:textId="4B721510" w:rsidR="00302FB4" w:rsidRPr="0067209C" w:rsidRDefault="008C2EBE" w:rsidP="00B04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302FB4" w:rsidRPr="006720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  <w:tc>
          <w:tcPr>
            <w:tcW w:w="178" w:type="dxa"/>
            <w:vAlign w:val="bottom"/>
          </w:tcPr>
          <w:p w14:paraId="5CC59EAF" w14:textId="77777777" w:rsidR="00302FB4" w:rsidRPr="0067209C" w:rsidRDefault="00302FB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46598E3" w14:textId="4E3BBBF8" w:rsidR="00302FB4" w:rsidRPr="0067209C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302FB4" w:rsidRPr="00820C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007</w:t>
            </w:r>
          </w:p>
        </w:tc>
        <w:tc>
          <w:tcPr>
            <w:tcW w:w="178" w:type="dxa"/>
            <w:vAlign w:val="bottom"/>
          </w:tcPr>
          <w:p w14:paraId="68A6F2DC" w14:textId="77777777" w:rsidR="00302FB4" w:rsidRPr="0067209C" w:rsidRDefault="00302FB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7BFDD2D" w14:textId="56BB757F" w:rsidR="00302FB4" w:rsidRPr="0067209C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02FB4" w:rsidRPr="006720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78" w:type="dxa"/>
            <w:vAlign w:val="bottom"/>
          </w:tcPr>
          <w:p w14:paraId="4694FFD5" w14:textId="77777777" w:rsidR="00302FB4" w:rsidRPr="00B060DE" w:rsidRDefault="00302FB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D276B37" w14:textId="56C679B0" w:rsidR="00302FB4" w:rsidRPr="007328F6" w:rsidRDefault="008C2EBE" w:rsidP="00E3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02FB4" w:rsidRPr="00820C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</w:tr>
      <w:tr w:rsidR="0089298C" w:rsidRPr="00B060DE" w14:paraId="44D9CA1B" w14:textId="77777777" w:rsidTr="00577FA8">
        <w:trPr>
          <w:cantSplit/>
          <w:trHeight w:val="20"/>
        </w:trPr>
        <w:tc>
          <w:tcPr>
            <w:tcW w:w="3960" w:type="dxa"/>
          </w:tcPr>
          <w:p w14:paraId="796F4331" w14:textId="77777777" w:rsidR="0089298C" w:rsidRPr="001C25FC" w:rsidRDefault="0089298C" w:rsidP="0089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5FC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3C71B659" w14:textId="0C341500" w:rsidR="0089298C" w:rsidRPr="001C25FC" w:rsidRDefault="0034633E" w:rsidP="0089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252395">
              <w:rPr>
                <w:rFonts w:asciiTheme="majorBidi" w:hAnsiTheme="majorBidi" w:cstheme="majorBidi"/>
                <w:sz w:val="30"/>
                <w:szCs w:val="30"/>
              </w:rPr>
              <w:t>,517)</w:t>
            </w:r>
          </w:p>
        </w:tc>
        <w:tc>
          <w:tcPr>
            <w:tcW w:w="178" w:type="dxa"/>
          </w:tcPr>
          <w:p w14:paraId="716D3E6F" w14:textId="77777777" w:rsidR="0089298C" w:rsidRPr="001C25FC" w:rsidRDefault="0089298C" w:rsidP="0089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7011AD2" w14:textId="78B010C4" w:rsidR="0089298C" w:rsidRPr="001C25FC" w:rsidRDefault="0089298C" w:rsidP="0089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(2,622)</w:t>
            </w:r>
          </w:p>
        </w:tc>
        <w:tc>
          <w:tcPr>
            <w:tcW w:w="178" w:type="dxa"/>
          </w:tcPr>
          <w:p w14:paraId="506E8C61" w14:textId="77777777" w:rsidR="0089298C" w:rsidRPr="001C25FC" w:rsidRDefault="0089298C" w:rsidP="0089298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C0C57E1" w14:textId="058F3E8F" w:rsidR="0089298C" w:rsidRPr="001C25FC" w:rsidRDefault="00CF7152" w:rsidP="0089298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(376)</w:t>
            </w:r>
          </w:p>
        </w:tc>
        <w:tc>
          <w:tcPr>
            <w:tcW w:w="178" w:type="dxa"/>
          </w:tcPr>
          <w:p w14:paraId="40942922" w14:textId="77777777" w:rsidR="0089298C" w:rsidRPr="001C25FC" w:rsidRDefault="0089298C" w:rsidP="0089298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EFAC164" w14:textId="3088B51C" w:rsidR="0089298C" w:rsidRPr="007328F6" w:rsidRDefault="0089298C" w:rsidP="0089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(366)</w:t>
            </w:r>
          </w:p>
        </w:tc>
      </w:tr>
      <w:tr w:rsidR="0089298C" w:rsidRPr="00B060DE" w14:paraId="4679EA95" w14:textId="77777777">
        <w:trPr>
          <w:cantSplit/>
          <w:trHeight w:val="20"/>
        </w:trPr>
        <w:tc>
          <w:tcPr>
            <w:tcW w:w="3960" w:type="dxa"/>
          </w:tcPr>
          <w:p w14:paraId="722B5129" w14:textId="11776FE3" w:rsidR="0089298C" w:rsidRPr="00B060DE" w:rsidRDefault="0089298C" w:rsidP="0089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60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58C8E" w14:textId="5C1AF6B6" w:rsidR="0089298C" w:rsidRPr="00B060DE" w:rsidRDefault="00BA59CE" w:rsidP="0089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20,878</w:t>
            </w:r>
          </w:p>
        </w:tc>
        <w:tc>
          <w:tcPr>
            <w:tcW w:w="178" w:type="dxa"/>
            <w:vAlign w:val="bottom"/>
          </w:tcPr>
          <w:p w14:paraId="557DE466" w14:textId="77777777" w:rsidR="0089298C" w:rsidRPr="00B060DE" w:rsidRDefault="0089298C" w:rsidP="0089298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FFB77" w14:textId="6DD346B3" w:rsidR="0089298C" w:rsidRPr="007328F6" w:rsidRDefault="0089298C" w:rsidP="0089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23,385</w:t>
            </w:r>
          </w:p>
        </w:tc>
        <w:tc>
          <w:tcPr>
            <w:tcW w:w="178" w:type="dxa"/>
            <w:vAlign w:val="bottom"/>
          </w:tcPr>
          <w:p w14:paraId="4F4EEFFA" w14:textId="77777777" w:rsidR="0089298C" w:rsidRPr="00B060DE" w:rsidRDefault="0089298C" w:rsidP="0089298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592B4E" w14:textId="2C9CF2C2" w:rsidR="0089298C" w:rsidRPr="00B060DE" w:rsidRDefault="00CF7152" w:rsidP="0089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2,124</w:t>
            </w:r>
          </w:p>
        </w:tc>
        <w:tc>
          <w:tcPr>
            <w:tcW w:w="178" w:type="dxa"/>
            <w:vAlign w:val="bottom"/>
          </w:tcPr>
          <w:p w14:paraId="51DF0EE0" w14:textId="77777777" w:rsidR="0089298C" w:rsidRPr="00B060DE" w:rsidRDefault="0089298C" w:rsidP="0089298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4A8269" w14:textId="0B234798" w:rsidR="0089298C" w:rsidRPr="007328F6" w:rsidRDefault="0089298C" w:rsidP="00892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2,523</w:t>
            </w:r>
          </w:p>
        </w:tc>
      </w:tr>
    </w:tbl>
    <w:p w14:paraId="67F3A803" w14:textId="77777777" w:rsidR="0045145E" w:rsidRDefault="00451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FAC2F49" w14:textId="18556DB2" w:rsidR="0045145E" w:rsidRDefault="0045145E" w:rsidP="0045145E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/>
          <w:sz w:val="30"/>
          <w:szCs w:val="30"/>
          <w:u w:val="none"/>
        </w:rPr>
      </w:pPr>
      <w:r w:rsidRPr="003951F0">
        <w:rPr>
          <w:rFonts w:asciiTheme="majorBidi" w:hAnsiTheme="majorBidi"/>
          <w:sz w:val="30"/>
          <w:szCs w:val="30"/>
          <w:u w:val="none"/>
          <w:cs/>
          <w:lang w:val="th-TH"/>
        </w:rPr>
        <w:lastRenderedPageBreak/>
        <w:t>เงินลงทุนในบริษัท</w:t>
      </w:r>
      <w:r w:rsidR="009B048D">
        <w:rPr>
          <w:rFonts w:asciiTheme="majorBidi" w:hAnsiTheme="majorBidi" w:hint="cs"/>
          <w:sz w:val="30"/>
          <w:szCs w:val="30"/>
          <w:u w:val="none"/>
          <w:cs/>
          <w:lang w:val="th-TH"/>
        </w:rPr>
        <w:t>ร่วม</w:t>
      </w:r>
    </w:p>
    <w:p w14:paraId="71180248" w14:textId="77777777" w:rsidR="0045145E" w:rsidRPr="009F3384" w:rsidRDefault="0045145E" w:rsidP="001B5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A3276B7" w14:textId="3A39A702" w:rsidR="00C801B5" w:rsidRDefault="0045145E" w:rsidP="00966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C4425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8C2EBE" w:rsidRPr="006C4425">
        <w:rPr>
          <w:rFonts w:asciiTheme="majorBidi" w:hAnsiTheme="majorBidi"/>
          <w:sz w:val="30"/>
          <w:szCs w:val="30"/>
        </w:rPr>
        <w:t>10</w:t>
      </w:r>
      <w:r w:rsidRPr="006C4425">
        <w:rPr>
          <w:rFonts w:asciiTheme="majorBidi" w:hAnsiTheme="majorBidi"/>
          <w:sz w:val="30"/>
          <w:szCs w:val="30"/>
        </w:rPr>
        <w:t xml:space="preserve"> </w:t>
      </w:r>
      <w:r w:rsidRPr="006C4425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="008C2EBE" w:rsidRPr="006C4425">
        <w:rPr>
          <w:rFonts w:asciiTheme="majorBidi" w:hAnsiTheme="majorBidi"/>
          <w:sz w:val="30"/>
          <w:szCs w:val="30"/>
        </w:rPr>
        <w:t>2568</w:t>
      </w:r>
      <w:r w:rsidRPr="006C4425">
        <w:rPr>
          <w:rFonts w:asciiTheme="majorBidi" w:hAnsiTheme="majorBidi"/>
          <w:sz w:val="30"/>
          <w:szCs w:val="30"/>
        </w:rPr>
        <w:t xml:space="preserve"> </w:t>
      </w:r>
      <w:r w:rsidRPr="006C4425">
        <w:rPr>
          <w:rFonts w:asciiTheme="majorBidi" w:hAnsiTheme="majorBidi"/>
          <w:sz w:val="30"/>
          <w:szCs w:val="30"/>
          <w:cs/>
        </w:rPr>
        <w:t>บริษัท เซ็ปเป้ โฮลดิ้ง (ประเทศไทย) จำกัด ซึ่งเป็นบริษัทย่อยของบริษัท</w:t>
      </w:r>
      <w:r w:rsidRPr="006C4425">
        <w:rPr>
          <w:rFonts w:asciiTheme="majorBidi" w:hAnsiTheme="majorBidi" w:hint="cs"/>
          <w:sz w:val="30"/>
          <w:szCs w:val="30"/>
          <w:cs/>
        </w:rPr>
        <w:t>ได้ลงทุนใน</w:t>
      </w:r>
      <w:r w:rsidRPr="006C4425">
        <w:rPr>
          <w:rFonts w:asciiTheme="majorBidi" w:hAnsiTheme="majorBidi"/>
          <w:sz w:val="30"/>
          <w:szCs w:val="30"/>
          <w:cs/>
        </w:rPr>
        <w:t>บริษัท คอนเนคเอ็กซ์ จำกัด ซึ่งดำเนินธุรกิจหลักเกี่ยวกับการจัดทำโปรแกรมคอมพิวเตอร์</w:t>
      </w:r>
      <w:r w:rsidR="00E25120" w:rsidRPr="006C4425">
        <w:rPr>
          <w:rFonts w:asciiTheme="majorBidi" w:hAnsiTheme="majorBidi"/>
          <w:sz w:val="30"/>
          <w:szCs w:val="30"/>
          <w:cs/>
        </w:rPr>
        <w:t>เพื่อการจัดเก็บ ติดตาม และวิเคราะห์ข้อมูลการตลาด ซึ่งออกแบบตามความต้องการของผู้ใช้</w:t>
      </w:r>
      <w:r w:rsidRPr="006C4425">
        <w:rPr>
          <w:rFonts w:asciiTheme="majorBidi" w:hAnsiTheme="majorBidi"/>
          <w:sz w:val="30"/>
          <w:szCs w:val="30"/>
          <w:cs/>
        </w:rPr>
        <w:t xml:space="preserve">ในสัดส่วนร้อยละ </w:t>
      </w:r>
      <w:r w:rsidR="008C2EBE" w:rsidRPr="006C4425">
        <w:rPr>
          <w:rFonts w:asciiTheme="majorBidi" w:hAnsiTheme="majorBidi" w:cstheme="majorBidi"/>
          <w:sz w:val="30"/>
          <w:szCs w:val="30"/>
        </w:rPr>
        <w:t>16</w:t>
      </w:r>
      <w:r w:rsidRPr="006C4425">
        <w:rPr>
          <w:rFonts w:asciiTheme="majorBidi" w:hAnsiTheme="majorBidi" w:cstheme="majorBidi"/>
          <w:sz w:val="30"/>
          <w:szCs w:val="30"/>
        </w:rPr>
        <w:t>.</w:t>
      </w:r>
      <w:r w:rsidR="008C2EBE" w:rsidRPr="006C4425">
        <w:rPr>
          <w:rFonts w:asciiTheme="majorBidi" w:hAnsiTheme="majorBidi" w:cstheme="majorBidi"/>
          <w:sz w:val="30"/>
          <w:szCs w:val="30"/>
        </w:rPr>
        <w:t>21</w:t>
      </w:r>
      <w:r w:rsidRPr="006C4425">
        <w:rPr>
          <w:rFonts w:asciiTheme="majorBidi" w:hAnsiTheme="majorBidi"/>
          <w:sz w:val="30"/>
          <w:szCs w:val="30"/>
          <w:cs/>
        </w:rPr>
        <w:t xml:space="preserve"> ของ</w:t>
      </w:r>
      <w:r w:rsidRPr="006C4425">
        <w:rPr>
          <w:rFonts w:asciiTheme="majorBidi" w:hAnsiTheme="majorBidi" w:hint="cs"/>
          <w:sz w:val="30"/>
          <w:szCs w:val="30"/>
          <w:cs/>
        </w:rPr>
        <w:t>ทุนที่ออกและชำระแล้ว</w:t>
      </w:r>
      <w:r w:rsidRPr="006C4425">
        <w:rPr>
          <w:rFonts w:asciiTheme="majorBidi" w:hAnsiTheme="majorBidi"/>
          <w:sz w:val="30"/>
          <w:szCs w:val="30"/>
          <w:cs/>
        </w:rPr>
        <w:t xml:space="preserve">หรือเทียบเท่าจำนวน </w:t>
      </w:r>
      <w:r w:rsidR="008C2EBE" w:rsidRPr="006C4425">
        <w:rPr>
          <w:rFonts w:asciiTheme="majorBidi" w:hAnsiTheme="majorBidi" w:cstheme="majorBidi"/>
          <w:sz w:val="30"/>
          <w:szCs w:val="30"/>
        </w:rPr>
        <w:t>19</w:t>
      </w:r>
      <w:r w:rsidRPr="006C4425">
        <w:rPr>
          <w:rFonts w:asciiTheme="majorBidi" w:hAnsiTheme="majorBidi" w:cstheme="majorBidi"/>
          <w:sz w:val="30"/>
          <w:szCs w:val="30"/>
        </w:rPr>
        <w:t>,</w:t>
      </w:r>
      <w:r w:rsidR="008C2EBE" w:rsidRPr="006C4425">
        <w:rPr>
          <w:rFonts w:asciiTheme="majorBidi" w:hAnsiTheme="majorBidi" w:cstheme="majorBidi"/>
          <w:sz w:val="30"/>
          <w:szCs w:val="30"/>
        </w:rPr>
        <w:t>442</w:t>
      </w:r>
      <w:r w:rsidRPr="006C4425">
        <w:rPr>
          <w:rFonts w:asciiTheme="majorBidi" w:hAnsiTheme="majorBidi"/>
          <w:sz w:val="30"/>
          <w:szCs w:val="30"/>
          <w:cs/>
        </w:rPr>
        <w:t xml:space="preserve"> หุ้น มูลค่าที่ตราไว้หุ้นละ </w:t>
      </w:r>
      <w:r w:rsidR="008C2EBE" w:rsidRPr="006C4425">
        <w:rPr>
          <w:rFonts w:asciiTheme="majorBidi" w:hAnsiTheme="majorBidi" w:cstheme="majorBidi"/>
          <w:sz w:val="30"/>
          <w:szCs w:val="30"/>
        </w:rPr>
        <w:t>10</w:t>
      </w:r>
      <w:r w:rsidRPr="006C4425">
        <w:rPr>
          <w:rFonts w:asciiTheme="majorBidi" w:hAnsiTheme="majorBidi"/>
          <w:sz w:val="30"/>
          <w:szCs w:val="30"/>
          <w:cs/>
        </w:rPr>
        <w:t xml:space="preserve"> บาท ในราคาหุ้นละ </w:t>
      </w:r>
      <w:r w:rsidR="008C2EBE" w:rsidRPr="006C4425">
        <w:rPr>
          <w:rFonts w:asciiTheme="majorBidi" w:hAnsiTheme="majorBidi" w:cstheme="majorBidi"/>
          <w:sz w:val="30"/>
          <w:szCs w:val="30"/>
        </w:rPr>
        <w:t>816</w:t>
      </w:r>
      <w:r w:rsidRPr="006C4425">
        <w:rPr>
          <w:rFonts w:asciiTheme="majorBidi" w:hAnsiTheme="majorBidi" w:cstheme="majorBidi"/>
          <w:sz w:val="30"/>
          <w:szCs w:val="30"/>
        </w:rPr>
        <w:t>.</w:t>
      </w:r>
      <w:r w:rsidR="008C2EBE" w:rsidRPr="006C4425">
        <w:rPr>
          <w:rFonts w:asciiTheme="majorBidi" w:hAnsiTheme="majorBidi" w:cstheme="majorBidi"/>
          <w:sz w:val="30"/>
          <w:szCs w:val="30"/>
        </w:rPr>
        <w:t>52</w:t>
      </w:r>
      <w:r w:rsidRPr="006C4425">
        <w:rPr>
          <w:rFonts w:asciiTheme="majorBidi" w:hAnsiTheme="majorBidi" w:cstheme="majorBidi"/>
          <w:sz w:val="30"/>
          <w:szCs w:val="30"/>
        </w:rPr>
        <w:t xml:space="preserve"> </w:t>
      </w:r>
      <w:r w:rsidRPr="006C4425">
        <w:rPr>
          <w:rFonts w:asciiTheme="majorBidi" w:hAnsiTheme="majorBidi"/>
          <w:sz w:val="30"/>
          <w:szCs w:val="30"/>
          <w:cs/>
        </w:rPr>
        <w:t xml:space="preserve">บาท รวมเป็นเงินทั้งสิ้น </w:t>
      </w:r>
      <w:r w:rsidR="008C2EBE" w:rsidRPr="006C4425">
        <w:rPr>
          <w:rFonts w:asciiTheme="majorBidi" w:hAnsiTheme="majorBidi" w:cstheme="majorBidi"/>
          <w:sz w:val="30"/>
          <w:szCs w:val="30"/>
        </w:rPr>
        <w:t>15</w:t>
      </w:r>
      <w:r w:rsidRPr="006C4425">
        <w:rPr>
          <w:rFonts w:asciiTheme="majorBidi" w:hAnsiTheme="majorBidi" w:cstheme="majorBidi"/>
          <w:sz w:val="30"/>
          <w:szCs w:val="30"/>
        </w:rPr>
        <w:t>.</w:t>
      </w:r>
      <w:r w:rsidR="008C2EBE" w:rsidRPr="006C4425">
        <w:rPr>
          <w:rFonts w:asciiTheme="majorBidi" w:hAnsiTheme="majorBidi" w:cstheme="majorBidi"/>
          <w:sz w:val="30"/>
          <w:szCs w:val="30"/>
        </w:rPr>
        <w:t>87</w:t>
      </w:r>
      <w:r w:rsidRPr="006C4425">
        <w:rPr>
          <w:rFonts w:asciiTheme="majorBidi" w:hAnsiTheme="majorBidi" w:cstheme="majorBidi"/>
          <w:sz w:val="30"/>
          <w:szCs w:val="30"/>
        </w:rPr>
        <w:t xml:space="preserve"> </w:t>
      </w:r>
      <w:r w:rsidRPr="006C4425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6C4425">
        <w:rPr>
          <w:rFonts w:asciiTheme="majorBidi" w:hAnsiTheme="majorBidi"/>
          <w:sz w:val="30"/>
          <w:szCs w:val="30"/>
          <w:cs/>
        </w:rPr>
        <w:t>บาท</w:t>
      </w:r>
      <w:r w:rsidR="009668B4">
        <w:rPr>
          <w:rFonts w:asciiTheme="majorBidi" w:hAnsiTheme="majorBidi"/>
          <w:sz w:val="30"/>
          <w:szCs w:val="30"/>
        </w:rPr>
        <w:t xml:space="preserve"> </w:t>
      </w:r>
      <w:r w:rsidR="00915639" w:rsidRPr="00915639">
        <w:rPr>
          <w:rFonts w:asciiTheme="majorBidi" w:hAnsiTheme="majorBidi"/>
          <w:sz w:val="30"/>
          <w:szCs w:val="30"/>
          <w:cs/>
        </w:rPr>
        <w:t>โดยเงินลงทุนดังกล่าว บริษัทย</w:t>
      </w:r>
      <w:r w:rsidR="00915639">
        <w:rPr>
          <w:rFonts w:asciiTheme="majorBidi" w:hAnsiTheme="majorBidi" w:hint="cs"/>
          <w:sz w:val="30"/>
          <w:szCs w:val="30"/>
          <w:cs/>
        </w:rPr>
        <w:t>่</w:t>
      </w:r>
      <w:r w:rsidR="00915639" w:rsidRPr="00915639">
        <w:rPr>
          <w:rFonts w:asciiTheme="majorBidi" w:hAnsiTheme="majorBidi"/>
          <w:sz w:val="30"/>
          <w:szCs w:val="30"/>
          <w:cs/>
        </w:rPr>
        <w:t>อยได้รับจากเงินค่าชดเชยการปรับโครงสร้างธุรกิจจากบริษัท เอ็มอินเทลลิเจนซ์ จำกัด ซึ่งเป็นบริษัทร่วม โดยกลุ่มบริษัทบันทึกเงินที่ได้รับดังกล่าวเป็นการลดเงินลงทุนในบริษัทร่วมในงบการเงินรวม</w:t>
      </w:r>
    </w:p>
    <w:p w14:paraId="3B16569A" w14:textId="77777777" w:rsidR="0045145E" w:rsidRPr="0045145E" w:rsidRDefault="00451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C9AC3DE" w14:textId="6F3A81B5" w:rsidR="00C6177C" w:rsidRDefault="00C6177C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2FC802F4" w14:textId="77777777" w:rsidR="00C6177C" w:rsidRPr="00F81B77" w:rsidRDefault="00C6177C" w:rsidP="00F81B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7A475766" w14:textId="48E5EED4" w:rsidR="00C6177C" w:rsidRPr="00376AB9" w:rsidRDefault="00B36CA7" w:rsidP="00B36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-8"/>
          <w:sz w:val="30"/>
          <w:szCs w:val="30"/>
        </w:rPr>
      </w:pPr>
      <w:r w:rsidRPr="00B36CA7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B63A96">
        <w:rPr>
          <w:rFonts w:asciiTheme="majorBidi" w:hAnsiTheme="majorBidi"/>
          <w:sz w:val="30"/>
          <w:szCs w:val="30"/>
        </w:rPr>
        <w:t>30</w:t>
      </w:r>
      <w:r w:rsidRPr="00B36CA7">
        <w:rPr>
          <w:rFonts w:asciiTheme="majorBidi" w:hAnsiTheme="majorBidi"/>
          <w:sz w:val="30"/>
          <w:szCs w:val="30"/>
          <w:cs/>
        </w:rPr>
        <w:t xml:space="preserve"> กรกฎาคม </w:t>
      </w:r>
      <w:r w:rsidR="00B63A96">
        <w:rPr>
          <w:rFonts w:asciiTheme="majorBidi" w:hAnsiTheme="majorBidi"/>
          <w:sz w:val="30"/>
          <w:szCs w:val="30"/>
        </w:rPr>
        <w:t>2568</w:t>
      </w:r>
      <w:r w:rsidRPr="00B36CA7">
        <w:rPr>
          <w:rFonts w:asciiTheme="majorBidi" w:hAnsiTheme="majorBidi"/>
          <w:sz w:val="30"/>
          <w:szCs w:val="30"/>
          <w:cs/>
        </w:rPr>
        <w:t xml:space="preserve"> บริษัท เซ็ปเป้ โฮลดิ้ง (ประเทศไทย) จำกัด ซึ่งเป็นบริษัทย่อยของบริษัทได้ชำระค่าหุ้นของ </w:t>
      </w:r>
      <w:r w:rsidRPr="00B36CA7">
        <w:rPr>
          <w:rFonts w:asciiTheme="majorBidi" w:hAnsiTheme="majorBidi"/>
          <w:sz w:val="30"/>
          <w:szCs w:val="30"/>
        </w:rPr>
        <w:t xml:space="preserve">SAPPE Philippines Corporation </w:t>
      </w:r>
      <w:r w:rsidRPr="00B36CA7">
        <w:rPr>
          <w:rFonts w:asciiTheme="majorBidi" w:hAnsiTheme="majorBidi"/>
          <w:sz w:val="30"/>
          <w:szCs w:val="30"/>
          <w:cs/>
        </w:rPr>
        <w:t xml:space="preserve">เพิ่มเติมเป็นจำนวน </w:t>
      </w:r>
      <w:r w:rsidR="00B63A96">
        <w:rPr>
          <w:rFonts w:asciiTheme="majorBidi" w:hAnsiTheme="majorBidi"/>
          <w:sz w:val="30"/>
          <w:szCs w:val="30"/>
        </w:rPr>
        <w:t xml:space="preserve">10,039 </w:t>
      </w:r>
      <w:r w:rsidRPr="00B36CA7">
        <w:rPr>
          <w:rFonts w:asciiTheme="majorBidi" w:hAnsiTheme="majorBidi"/>
          <w:sz w:val="30"/>
          <w:szCs w:val="30"/>
          <w:cs/>
        </w:rPr>
        <w:t xml:space="preserve">หุ้น มูลค่าหุ้นละ </w:t>
      </w:r>
      <w:r w:rsidR="00376AB9">
        <w:rPr>
          <w:rFonts w:asciiTheme="majorBidi" w:hAnsiTheme="majorBidi"/>
          <w:sz w:val="30"/>
          <w:szCs w:val="30"/>
        </w:rPr>
        <w:t>1,100</w:t>
      </w:r>
      <w:r w:rsidRPr="00B36CA7">
        <w:rPr>
          <w:rFonts w:asciiTheme="majorBidi" w:hAnsiTheme="majorBidi"/>
          <w:sz w:val="30"/>
          <w:szCs w:val="30"/>
          <w:cs/>
        </w:rPr>
        <w:t xml:space="preserve"> เปโซฟิลิปปินส์ </w:t>
      </w:r>
      <w:r w:rsidR="00D3389A">
        <w:rPr>
          <w:rFonts w:asciiTheme="majorBidi" w:hAnsiTheme="majorBidi"/>
          <w:sz w:val="30"/>
          <w:szCs w:val="30"/>
          <w:cs/>
        </w:rPr>
        <w:br/>
      </w:r>
      <w:r w:rsidRPr="00B36CA7">
        <w:rPr>
          <w:rFonts w:asciiTheme="majorBidi" w:hAnsiTheme="majorBidi"/>
          <w:sz w:val="30"/>
          <w:szCs w:val="30"/>
          <w:cs/>
        </w:rPr>
        <w:t>เป็นจำนวนเงิน</w:t>
      </w:r>
      <w:r w:rsidR="00F81B77">
        <w:rPr>
          <w:rFonts w:asciiTheme="majorBidi" w:hAnsiTheme="majorBidi" w:hint="cs"/>
          <w:sz w:val="30"/>
          <w:szCs w:val="30"/>
          <w:cs/>
        </w:rPr>
        <w:t xml:space="preserve"> </w:t>
      </w:r>
      <w:r w:rsidR="00F81B77">
        <w:rPr>
          <w:rFonts w:asciiTheme="majorBidi" w:hAnsiTheme="majorBidi"/>
          <w:sz w:val="30"/>
          <w:szCs w:val="30"/>
        </w:rPr>
        <w:t>11.04</w:t>
      </w:r>
      <w:r w:rsidRPr="00B36CA7">
        <w:rPr>
          <w:rFonts w:asciiTheme="majorBidi" w:hAnsiTheme="majorBidi"/>
          <w:sz w:val="30"/>
          <w:szCs w:val="30"/>
          <w:cs/>
        </w:rPr>
        <w:t xml:space="preserve"> ล้านเปโซฟิลิปปินส์ (เทียบเท่า</w:t>
      </w:r>
      <w:r w:rsidR="00F81B77">
        <w:rPr>
          <w:rFonts w:asciiTheme="majorBidi" w:hAnsiTheme="majorBidi"/>
          <w:sz w:val="30"/>
          <w:szCs w:val="30"/>
        </w:rPr>
        <w:t xml:space="preserve"> 6.35</w:t>
      </w:r>
      <w:r w:rsidRPr="00376AB9">
        <w:rPr>
          <w:rFonts w:asciiTheme="majorBidi" w:hAnsiTheme="majorBidi"/>
          <w:spacing w:val="-8"/>
          <w:sz w:val="30"/>
          <w:szCs w:val="30"/>
          <w:cs/>
        </w:rPr>
        <w:t xml:space="preserve"> ล้าน</w:t>
      </w:r>
      <w:r w:rsidRPr="00B36CA7">
        <w:rPr>
          <w:rFonts w:asciiTheme="majorBidi" w:hAnsiTheme="majorBidi"/>
          <w:sz w:val="30"/>
          <w:szCs w:val="30"/>
          <w:cs/>
        </w:rPr>
        <w:t>บาท) จากจำนวน</w:t>
      </w:r>
      <w:r w:rsidR="00F81B77">
        <w:rPr>
          <w:rFonts w:asciiTheme="majorBidi" w:hAnsiTheme="majorBidi"/>
          <w:sz w:val="30"/>
          <w:szCs w:val="30"/>
        </w:rPr>
        <w:t xml:space="preserve"> 9,961</w:t>
      </w:r>
      <w:r w:rsidRPr="00B36CA7">
        <w:rPr>
          <w:rFonts w:asciiTheme="majorBidi" w:hAnsiTheme="majorBidi"/>
          <w:sz w:val="30"/>
          <w:szCs w:val="30"/>
          <w:cs/>
        </w:rPr>
        <w:t xml:space="preserve"> หุ้น มูลค่าหุ้นละ</w:t>
      </w:r>
      <w:r w:rsidR="00F81B77">
        <w:rPr>
          <w:rFonts w:asciiTheme="majorBidi" w:hAnsiTheme="majorBidi"/>
          <w:sz w:val="30"/>
          <w:szCs w:val="30"/>
        </w:rPr>
        <w:t xml:space="preserve"> 1,100</w:t>
      </w:r>
      <w:r w:rsidRPr="00B36CA7">
        <w:rPr>
          <w:rFonts w:asciiTheme="majorBidi" w:hAnsiTheme="majorBidi"/>
          <w:sz w:val="30"/>
          <w:szCs w:val="30"/>
          <w:cs/>
        </w:rPr>
        <w:t xml:space="preserve"> เปโซฟิลิปปินส์ เป็นจำนวนเงิน</w:t>
      </w:r>
      <w:r w:rsidR="00F81B77">
        <w:rPr>
          <w:rFonts w:asciiTheme="majorBidi" w:hAnsiTheme="majorBidi"/>
          <w:sz w:val="30"/>
          <w:szCs w:val="30"/>
        </w:rPr>
        <w:t xml:space="preserve"> 10.96</w:t>
      </w:r>
      <w:r w:rsidRPr="00B36CA7">
        <w:rPr>
          <w:rFonts w:asciiTheme="majorBidi" w:hAnsiTheme="majorBidi"/>
          <w:sz w:val="30"/>
          <w:szCs w:val="30"/>
          <w:cs/>
        </w:rPr>
        <w:t xml:space="preserve"> ล้านเปโซฟิลิปปินส์ (เทียบเท่า</w:t>
      </w:r>
      <w:r w:rsidR="00F81B77">
        <w:rPr>
          <w:rFonts w:asciiTheme="majorBidi" w:hAnsiTheme="majorBidi"/>
          <w:sz w:val="30"/>
          <w:szCs w:val="30"/>
        </w:rPr>
        <w:t xml:space="preserve"> 6.86</w:t>
      </w:r>
      <w:r w:rsidRPr="00B36CA7">
        <w:rPr>
          <w:rFonts w:asciiTheme="majorBidi" w:hAnsiTheme="majorBidi"/>
          <w:sz w:val="30"/>
          <w:szCs w:val="30"/>
          <w:cs/>
        </w:rPr>
        <w:t xml:space="preserve"> ล้านบาท) ส่งผลให้หุ้นชำระแล้วเป็นจำนวน</w:t>
      </w:r>
      <w:r w:rsidR="00F81B77">
        <w:rPr>
          <w:rFonts w:asciiTheme="majorBidi" w:hAnsiTheme="majorBidi"/>
          <w:sz w:val="30"/>
          <w:szCs w:val="30"/>
        </w:rPr>
        <w:t xml:space="preserve"> 20,000</w:t>
      </w:r>
      <w:r w:rsidRPr="00376AB9">
        <w:rPr>
          <w:rFonts w:asciiTheme="majorBidi" w:hAnsiTheme="majorBidi"/>
          <w:spacing w:val="-8"/>
          <w:sz w:val="30"/>
          <w:szCs w:val="30"/>
          <w:cs/>
        </w:rPr>
        <w:t xml:space="preserve"> หุ้น </w:t>
      </w:r>
      <w:r w:rsidRPr="0036498D">
        <w:rPr>
          <w:rFonts w:asciiTheme="majorBidi" w:hAnsiTheme="majorBidi"/>
          <w:spacing w:val="-8"/>
          <w:sz w:val="30"/>
          <w:szCs w:val="30"/>
          <w:cs/>
        </w:rPr>
        <w:t xml:space="preserve">มูลค่าหุ้นละ </w:t>
      </w:r>
      <w:r w:rsidR="00C96B2F">
        <w:rPr>
          <w:rFonts w:asciiTheme="majorBidi" w:hAnsiTheme="majorBidi"/>
          <w:spacing w:val="-8"/>
          <w:sz w:val="30"/>
          <w:szCs w:val="30"/>
        </w:rPr>
        <w:t>1,100</w:t>
      </w:r>
      <w:r w:rsidRPr="0036498D">
        <w:rPr>
          <w:rFonts w:asciiTheme="majorBidi" w:hAnsiTheme="majorBidi"/>
          <w:spacing w:val="-8"/>
          <w:sz w:val="30"/>
          <w:szCs w:val="30"/>
          <w:cs/>
        </w:rPr>
        <w:t xml:space="preserve"> เปโซฟิลิปปินส์ เป็นจำนวนเงินทั้งสิ้น</w:t>
      </w:r>
      <w:r w:rsidR="00F81B77">
        <w:rPr>
          <w:rFonts w:asciiTheme="majorBidi" w:hAnsiTheme="majorBidi"/>
          <w:spacing w:val="-8"/>
          <w:sz w:val="30"/>
          <w:szCs w:val="30"/>
        </w:rPr>
        <w:t xml:space="preserve"> 22.00</w:t>
      </w:r>
      <w:r w:rsidRPr="0036498D">
        <w:rPr>
          <w:rFonts w:asciiTheme="majorBidi" w:hAnsiTheme="majorBidi"/>
          <w:spacing w:val="-8"/>
          <w:sz w:val="30"/>
          <w:szCs w:val="30"/>
          <w:cs/>
        </w:rPr>
        <w:t xml:space="preserve"> ล้านเปโซฟิลิปปินส์ (เทียบเท่า</w:t>
      </w:r>
      <w:r w:rsidR="00F81B77">
        <w:rPr>
          <w:rFonts w:asciiTheme="majorBidi" w:hAnsiTheme="majorBidi"/>
          <w:spacing w:val="-8"/>
          <w:sz w:val="30"/>
          <w:szCs w:val="30"/>
        </w:rPr>
        <w:t xml:space="preserve"> 13.21</w:t>
      </w:r>
      <w:r w:rsidRPr="0036498D">
        <w:rPr>
          <w:rFonts w:asciiTheme="majorBidi" w:hAnsiTheme="majorBidi"/>
          <w:spacing w:val="-8"/>
          <w:sz w:val="30"/>
          <w:szCs w:val="30"/>
          <w:cs/>
        </w:rPr>
        <w:t xml:space="preserve"> ล้านบาท)</w:t>
      </w:r>
    </w:p>
    <w:p w14:paraId="2C4C7683" w14:textId="77777777" w:rsidR="00B36CA7" w:rsidRPr="00B36CA7" w:rsidRDefault="00B36CA7" w:rsidP="00B36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6A49BB2" w14:textId="4D4F7726" w:rsidR="00D7771D" w:rsidRPr="00610566" w:rsidRDefault="00D7771D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61056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ที่ดิน อาคารและอุปกรณ์ </w:t>
      </w:r>
    </w:p>
    <w:p w14:paraId="464BC5CE" w14:textId="77777777" w:rsidR="00610566" w:rsidRPr="00F81B77" w:rsidRDefault="00610566" w:rsidP="00F81B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5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70"/>
        <w:gridCol w:w="236"/>
        <w:gridCol w:w="1568"/>
        <w:gridCol w:w="236"/>
        <w:gridCol w:w="1108"/>
        <w:gridCol w:w="236"/>
        <w:gridCol w:w="1572"/>
      </w:tblGrid>
      <w:tr w:rsidR="005826F4" w:rsidRPr="00C075DE" w14:paraId="2627D519" w14:textId="77777777" w:rsidTr="43CAC5C8">
        <w:trPr>
          <w:tblHeader/>
        </w:trPr>
        <w:tc>
          <w:tcPr>
            <w:tcW w:w="1840" w:type="pct"/>
          </w:tcPr>
          <w:p w14:paraId="6414955F" w14:textId="77777777" w:rsidR="005826F4" w:rsidRPr="00E95779" w:rsidRDefault="005826F4" w:rsidP="00E9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7" w:type="pct"/>
            <w:gridSpan w:val="3"/>
            <w:vAlign w:val="bottom"/>
          </w:tcPr>
          <w:p w14:paraId="04B350C1" w14:textId="77777777" w:rsidR="005826F4" w:rsidRPr="00E95779" w:rsidRDefault="005826F4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7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  <w:vAlign w:val="bottom"/>
          </w:tcPr>
          <w:p w14:paraId="6E2DBD86" w14:textId="77777777" w:rsidR="005826F4" w:rsidRPr="00E95779" w:rsidRDefault="005826F4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pct"/>
            <w:gridSpan w:val="3"/>
            <w:vAlign w:val="bottom"/>
          </w:tcPr>
          <w:p w14:paraId="6BCCAD78" w14:textId="3FA41C5D" w:rsidR="005826F4" w:rsidRPr="00E95779" w:rsidRDefault="005826F4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A87DD2" w:rsidRPr="00E957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2C6226" w:rsidRPr="00FA1220" w14:paraId="02A78A71" w14:textId="77777777" w:rsidTr="43CAC5C8">
        <w:trPr>
          <w:tblHeader/>
        </w:trPr>
        <w:tc>
          <w:tcPr>
            <w:tcW w:w="1840" w:type="pct"/>
          </w:tcPr>
          <w:p w14:paraId="47861375" w14:textId="77777777" w:rsidR="002C6226" w:rsidRPr="00E95779" w:rsidRDefault="002C6226" w:rsidP="00E9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85C47B" w14:textId="1F1DD073" w:rsidR="002C6226" w:rsidRPr="00E95779" w:rsidRDefault="00F847A7" w:rsidP="00E9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</w:t>
            </w:r>
            <w:r w:rsidR="0067209C" w:rsidRPr="00E957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67209C" w:rsidRPr="00E957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67209C" w:rsidRPr="00E957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C2EBE"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561" w:type="pct"/>
            <w:vAlign w:val="bottom"/>
          </w:tcPr>
          <w:p w14:paraId="22CF6E4A" w14:textId="77777777" w:rsidR="002C6226" w:rsidRPr="00E95779" w:rsidRDefault="002C6226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0AC6CAED" w14:textId="77777777" w:rsidR="002C6226" w:rsidRPr="00E95779" w:rsidRDefault="002C6226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E9577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" w:type="pct"/>
            <w:vAlign w:val="bottom"/>
          </w:tcPr>
          <w:p w14:paraId="0763A8DD" w14:textId="77777777" w:rsidR="002C6226" w:rsidRPr="00E95779" w:rsidRDefault="002C6226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vAlign w:val="bottom"/>
          </w:tcPr>
          <w:p w14:paraId="22A699C6" w14:textId="77777777" w:rsidR="00FA1220" w:rsidRPr="00E95779" w:rsidRDefault="002C6226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  <w:r w:rsidR="00FA1220" w:rsidRPr="00E957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F3309FC" w14:textId="47F26555" w:rsidR="002C6226" w:rsidRPr="00E95779" w:rsidRDefault="002C6226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E9577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4" w:type="pct"/>
            <w:vAlign w:val="bottom"/>
          </w:tcPr>
          <w:p w14:paraId="6412FCD5" w14:textId="77777777" w:rsidR="002C6226" w:rsidRPr="00E95779" w:rsidRDefault="002C6226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477A73FC" w14:textId="77777777" w:rsidR="002C6226" w:rsidRPr="00E95779" w:rsidRDefault="002C6226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3FC06702" w14:textId="77777777" w:rsidR="002C6226" w:rsidRPr="00E95779" w:rsidRDefault="002C6226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E9577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" w:type="pct"/>
            <w:vAlign w:val="bottom"/>
          </w:tcPr>
          <w:p w14:paraId="533C971C" w14:textId="77777777" w:rsidR="002C6226" w:rsidRPr="00E95779" w:rsidRDefault="002C6226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24" w:type="pct"/>
            <w:vAlign w:val="bottom"/>
          </w:tcPr>
          <w:p w14:paraId="219F049F" w14:textId="77777777" w:rsidR="00FA1220" w:rsidRPr="00E95779" w:rsidRDefault="00FA1220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  <w:r w:rsidRPr="00E957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86480A2" w14:textId="39264F36" w:rsidR="002C6226" w:rsidRPr="00E95779" w:rsidRDefault="002C6226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E9577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5826F4" w:rsidRPr="00C075DE" w14:paraId="4357B1EA" w14:textId="77777777" w:rsidTr="43CAC5C8">
        <w:trPr>
          <w:tblHeader/>
        </w:trPr>
        <w:tc>
          <w:tcPr>
            <w:tcW w:w="1840" w:type="pct"/>
          </w:tcPr>
          <w:p w14:paraId="7076BE61" w14:textId="77777777" w:rsidR="005826F4" w:rsidRPr="00E95779" w:rsidRDefault="005826F4" w:rsidP="00E9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60" w:type="pct"/>
            <w:gridSpan w:val="7"/>
            <w:vAlign w:val="bottom"/>
          </w:tcPr>
          <w:p w14:paraId="16728B53" w14:textId="77777777" w:rsidR="005826F4" w:rsidRPr="00E95779" w:rsidRDefault="005826F4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57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700F" w:rsidRPr="000402FB" w14:paraId="40F83A87" w14:textId="77777777" w:rsidTr="43CAC5C8">
        <w:trPr>
          <w:tblHeader/>
        </w:trPr>
        <w:tc>
          <w:tcPr>
            <w:tcW w:w="1840" w:type="pct"/>
          </w:tcPr>
          <w:p w14:paraId="747D6D45" w14:textId="177A8C77" w:rsidR="003F700F" w:rsidRPr="0003361F" w:rsidRDefault="0003361F" w:rsidP="00033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561" w:type="pct"/>
          </w:tcPr>
          <w:p w14:paraId="0AD5EFF9" w14:textId="4060BAA2" w:rsidR="003F700F" w:rsidRPr="00E95779" w:rsidRDefault="005C3B0B" w:rsidP="00E9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24" w:type="pct"/>
          </w:tcPr>
          <w:p w14:paraId="4C63D954" w14:textId="77777777" w:rsidR="003F700F" w:rsidRPr="00E95779" w:rsidRDefault="003F700F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</w:tcPr>
          <w:p w14:paraId="2D955C5C" w14:textId="310571DF" w:rsidR="003F700F" w:rsidRPr="00E95779" w:rsidRDefault="0062005A" w:rsidP="008B7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604FE07" w14:textId="77777777" w:rsidR="003F700F" w:rsidRPr="00E95779" w:rsidRDefault="003F700F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8922CC2" w14:textId="3BF8552B" w:rsidR="003F700F" w:rsidRPr="00E95779" w:rsidRDefault="00E7618E" w:rsidP="00E9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124" w:type="pct"/>
          </w:tcPr>
          <w:p w14:paraId="3ACBDCA1" w14:textId="77777777" w:rsidR="003F700F" w:rsidRPr="00E95779" w:rsidRDefault="003F700F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</w:tcPr>
          <w:p w14:paraId="39DBD146" w14:textId="0F457DC5" w:rsidR="003F700F" w:rsidRPr="00E95779" w:rsidRDefault="00984B17" w:rsidP="006037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7017" w:rsidRPr="000402FB" w14:paraId="340C2C02" w14:textId="77777777" w:rsidTr="43CAC5C8">
        <w:trPr>
          <w:tblHeader/>
        </w:trPr>
        <w:tc>
          <w:tcPr>
            <w:tcW w:w="1840" w:type="pct"/>
          </w:tcPr>
          <w:p w14:paraId="1FF2203E" w14:textId="5B340237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561" w:type="pct"/>
          </w:tcPr>
          <w:p w14:paraId="26CB9CCD" w14:textId="0042D72D" w:rsidR="00347017" w:rsidRPr="00E95779" w:rsidRDefault="00E90184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5,725</w:t>
            </w:r>
          </w:p>
        </w:tc>
        <w:tc>
          <w:tcPr>
            <w:tcW w:w="124" w:type="pct"/>
          </w:tcPr>
          <w:p w14:paraId="6C4B39BD" w14:textId="77777777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</w:tcPr>
          <w:p w14:paraId="1CF2FCA0" w14:textId="4F3A9A9B" w:rsidR="00347017" w:rsidRPr="00E95779" w:rsidRDefault="0062005A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(220)</w:t>
            </w:r>
          </w:p>
        </w:tc>
        <w:tc>
          <w:tcPr>
            <w:tcW w:w="124" w:type="pct"/>
          </w:tcPr>
          <w:p w14:paraId="30D24E6F" w14:textId="77777777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0F17B6AB" w14:textId="7C077282" w:rsidR="00347017" w:rsidRPr="00E95779" w:rsidRDefault="00E7618E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4,802</w:t>
            </w:r>
          </w:p>
        </w:tc>
        <w:tc>
          <w:tcPr>
            <w:tcW w:w="124" w:type="pct"/>
          </w:tcPr>
          <w:p w14:paraId="1BC77665" w14:textId="77777777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</w:tcPr>
          <w:p w14:paraId="4E15C3FA" w14:textId="43CD6C16" w:rsidR="00347017" w:rsidRPr="00E95779" w:rsidRDefault="00984B17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(220)</w:t>
            </w:r>
          </w:p>
        </w:tc>
      </w:tr>
      <w:tr w:rsidR="00347017" w:rsidRPr="000402FB" w14:paraId="2A7A1E52" w14:textId="77777777" w:rsidTr="43CAC5C8">
        <w:trPr>
          <w:tblHeader/>
        </w:trPr>
        <w:tc>
          <w:tcPr>
            <w:tcW w:w="1840" w:type="pct"/>
          </w:tcPr>
          <w:p w14:paraId="0E76BF21" w14:textId="1B1050F5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61" w:type="pct"/>
          </w:tcPr>
          <w:p w14:paraId="7C8F046A" w14:textId="4EE4276F" w:rsidR="00347017" w:rsidRPr="00E95779" w:rsidRDefault="00EA6AB0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</w:t>
            </w:r>
            <w:r w:rsidR="003C60E6"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  <w:tc>
          <w:tcPr>
            <w:tcW w:w="124" w:type="pct"/>
          </w:tcPr>
          <w:p w14:paraId="15A955E4" w14:textId="77777777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</w:tcPr>
          <w:p w14:paraId="1C50B737" w14:textId="3FD29D3A" w:rsidR="00347017" w:rsidRPr="00E95779" w:rsidRDefault="0062005A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(615)</w:t>
            </w:r>
          </w:p>
        </w:tc>
        <w:tc>
          <w:tcPr>
            <w:tcW w:w="124" w:type="pct"/>
          </w:tcPr>
          <w:p w14:paraId="5F9172F9" w14:textId="77777777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69F4AAEC" w14:textId="48309BFF" w:rsidR="00347017" w:rsidRPr="00E95779" w:rsidRDefault="00E7618E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66,936</w:t>
            </w:r>
          </w:p>
        </w:tc>
        <w:tc>
          <w:tcPr>
            <w:tcW w:w="124" w:type="pct"/>
          </w:tcPr>
          <w:p w14:paraId="6A4E1239" w14:textId="77777777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</w:tcPr>
          <w:p w14:paraId="501E0386" w14:textId="71AC322C" w:rsidR="00347017" w:rsidRPr="00E95779" w:rsidRDefault="00984B17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(520)</w:t>
            </w:r>
          </w:p>
        </w:tc>
      </w:tr>
      <w:tr w:rsidR="00347017" w:rsidRPr="000402FB" w14:paraId="286060D4" w14:textId="77777777" w:rsidTr="43CAC5C8">
        <w:trPr>
          <w:tblHeader/>
        </w:trPr>
        <w:tc>
          <w:tcPr>
            <w:tcW w:w="1840" w:type="pct"/>
          </w:tcPr>
          <w:p w14:paraId="29EA062F" w14:textId="74FA6A2A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61" w:type="pct"/>
          </w:tcPr>
          <w:p w14:paraId="0B29F251" w14:textId="0F549A0D" w:rsidR="00347017" w:rsidRPr="00E95779" w:rsidRDefault="00F23BD0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A7F37">
              <w:rPr>
                <w:rFonts w:asciiTheme="majorBidi" w:hAnsiTheme="majorBidi" w:cstheme="majorBidi"/>
                <w:sz w:val="30"/>
                <w:szCs w:val="30"/>
              </w:rPr>
              <w:t>3,988</w:t>
            </w:r>
          </w:p>
        </w:tc>
        <w:tc>
          <w:tcPr>
            <w:tcW w:w="124" w:type="pct"/>
          </w:tcPr>
          <w:p w14:paraId="6341CA6A" w14:textId="5363D3F2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</w:tcPr>
          <w:p w14:paraId="7427155B" w14:textId="4A2013A6" w:rsidR="00347017" w:rsidRPr="00E95779" w:rsidRDefault="00E66393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(80)</w:t>
            </w:r>
          </w:p>
        </w:tc>
        <w:tc>
          <w:tcPr>
            <w:tcW w:w="124" w:type="pct"/>
          </w:tcPr>
          <w:p w14:paraId="1A6B41DE" w14:textId="77777777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39A53FD9" w14:textId="2D09D075" w:rsidR="00347017" w:rsidRPr="00E95779" w:rsidRDefault="00E7618E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13,294</w:t>
            </w:r>
          </w:p>
        </w:tc>
        <w:tc>
          <w:tcPr>
            <w:tcW w:w="124" w:type="pct"/>
          </w:tcPr>
          <w:p w14:paraId="138F4C50" w14:textId="77777777" w:rsidR="00347017" w:rsidRPr="00E95779" w:rsidRDefault="00347017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</w:tcPr>
          <w:p w14:paraId="7B2DD564" w14:textId="1BD31211" w:rsidR="00347017" w:rsidRPr="00E95779" w:rsidRDefault="00D52295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</w:tr>
      <w:tr w:rsidR="00347017" w:rsidRPr="000402FB" w14:paraId="314A56CE" w14:textId="77777777" w:rsidTr="00175B6C">
        <w:trPr>
          <w:tblHeader/>
        </w:trPr>
        <w:tc>
          <w:tcPr>
            <w:tcW w:w="1840" w:type="pct"/>
          </w:tcPr>
          <w:p w14:paraId="58020E99" w14:textId="7767AE2B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61" w:type="pct"/>
          </w:tcPr>
          <w:p w14:paraId="61F6F971" w14:textId="5BFDA209" w:rsidR="00347017" w:rsidRPr="00E95779" w:rsidRDefault="006A7F37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4,21</w:t>
            </w:r>
            <w:r w:rsidR="007D62E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4" w:type="pct"/>
          </w:tcPr>
          <w:p w14:paraId="5ACC5989" w14:textId="77777777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</w:tcPr>
          <w:p w14:paraId="6C93D5C7" w14:textId="4B9EA2DE" w:rsidR="00347017" w:rsidRPr="00E95779" w:rsidRDefault="00E66393" w:rsidP="00865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7E7D1A8A" w14:textId="77777777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0702C07" w14:textId="5348B010" w:rsidR="00347017" w:rsidRPr="00E95779" w:rsidRDefault="00E7618E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4,210</w:t>
            </w:r>
          </w:p>
        </w:tc>
        <w:tc>
          <w:tcPr>
            <w:tcW w:w="124" w:type="pct"/>
          </w:tcPr>
          <w:p w14:paraId="0A55C0D1" w14:textId="77777777" w:rsidR="00347017" w:rsidRPr="00E95779" w:rsidRDefault="00347017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</w:tcPr>
          <w:p w14:paraId="16D2D537" w14:textId="0B68DE7C" w:rsidR="00347017" w:rsidRPr="00E95779" w:rsidRDefault="00D52295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7017" w:rsidRPr="00C075DE" w14:paraId="5F9D1825" w14:textId="77777777" w:rsidTr="00175B6C">
        <w:trPr>
          <w:tblHeader/>
        </w:trPr>
        <w:tc>
          <w:tcPr>
            <w:tcW w:w="1840" w:type="pct"/>
          </w:tcPr>
          <w:p w14:paraId="0660D85E" w14:textId="231316D8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5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61" w:type="pct"/>
          </w:tcPr>
          <w:p w14:paraId="4C5942F9" w14:textId="6F196E27" w:rsidR="00347017" w:rsidRPr="00E95779" w:rsidRDefault="007D62EA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323</w:t>
            </w:r>
            <w:r w:rsidR="008B72F3">
              <w:rPr>
                <w:rFonts w:asciiTheme="majorBidi" w:hAnsiTheme="majorBidi" w:cstheme="majorBidi"/>
                <w:sz w:val="30"/>
                <w:szCs w:val="30"/>
              </w:rPr>
              <w:t>,532</w:t>
            </w:r>
          </w:p>
        </w:tc>
        <w:tc>
          <w:tcPr>
            <w:tcW w:w="124" w:type="pct"/>
          </w:tcPr>
          <w:p w14:paraId="176B2679" w14:textId="77777777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</w:tcPr>
          <w:p w14:paraId="04AFA589" w14:textId="40145C54" w:rsidR="00347017" w:rsidRPr="00E95779" w:rsidRDefault="00C05539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(34,879)</w:t>
            </w:r>
          </w:p>
        </w:tc>
        <w:tc>
          <w:tcPr>
            <w:tcW w:w="124" w:type="pct"/>
          </w:tcPr>
          <w:p w14:paraId="616E2760" w14:textId="77777777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9E966F7" w14:textId="4F708A2F" w:rsidR="00347017" w:rsidRPr="00E95779" w:rsidRDefault="00E7618E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322,794</w:t>
            </w:r>
          </w:p>
        </w:tc>
        <w:tc>
          <w:tcPr>
            <w:tcW w:w="124" w:type="pct"/>
          </w:tcPr>
          <w:p w14:paraId="6A1FEA71" w14:textId="77777777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</w:tcPr>
          <w:p w14:paraId="6571F3A6" w14:textId="14037021" w:rsidR="00347017" w:rsidRPr="00E95779" w:rsidRDefault="00CC0E30" w:rsidP="00F81B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(34,157)</w:t>
            </w:r>
          </w:p>
        </w:tc>
      </w:tr>
      <w:tr w:rsidR="00347017" w:rsidRPr="00C075DE" w14:paraId="4CF110A2" w14:textId="77777777" w:rsidTr="43CAC5C8">
        <w:trPr>
          <w:tblHeader/>
        </w:trPr>
        <w:tc>
          <w:tcPr>
            <w:tcW w:w="1840" w:type="pct"/>
          </w:tcPr>
          <w:p w14:paraId="28B43269" w14:textId="38C60C44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7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23FEC05C" w14:textId="5E3749BC" w:rsidR="00347017" w:rsidRPr="00E95779" w:rsidRDefault="005B3093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417,589</w:t>
            </w:r>
          </w:p>
        </w:tc>
        <w:tc>
          <w:tcPr>
            <w:tcW w:w="124" w:type="pct"/>
          </w:tcPr>
          <w:p w14:paraId="7F265792" w14:textId="77777777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</w:tcPr>
          <w:p w14:paraId="7CFA672F" w14:textId="40E70182" w:rsidR="00347017" w:rsidRPr="00E95779" w:rsidRDefault="00C05539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(35,794)</w:t>
            </w:r>
          </w:p>
        </w:tc>
        <w:tc>
          <w:tcPr>
            <w:tcW w:w="124" w:type="pct"/>
          </w:tcPr>
          <w:p w14:paraId="2D556CB0" w14:textId="77777777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1376418" w14:textId="30C2ED64" w:rsidR="00347017" w:rsidRPr="00E95779" w:rsidRDefault="0071518D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412,166</w:t>
            </w:r>
          </w:p>
        </w:tc>
        <w:tc>
          <w:tcPr>
            <w:tcW w:w="124" w:type="pct"/>
          </w:tcPr>
          <w:p w14:paraId="0507C37D" w14:textId="77777777" w:rsidR="00347017" w:rsidRPr="00E95779" w:rsidRDefault="00347017" w:rsidP="0034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</w:tcPr>
          <w:p w14:paraId="15E352ED" w14:textId="7E96E17C" w:rsidR="00347017" w:rsidRPr="00E95779" w:rsidRDefault="009F7347" w:rsidP="00347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(34,973)</w:t>
            </w:r>
          </w:p>
        </w:tc>
      </w:tr>
    </w:tbl>
    <w:p w14:paraId="6BA96B81" w14:textId="3139B158" w:rsidR="00AB51B2" w:rsidRPr="00C075DE" w:rsidRDefault="004D5C7B" w:rsidP="0036498D">
      <w:pPr>
        <w:pStyle w:val="Heading1"/>
        <w:numPr>
          <w:ilvl w:val="0"/>
          <w:numId w:val="19"/>
        </w:numPr>
        <w:tabs>
          <w:tab w:val="num" w:pos="926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  <w:r w:rsidR="00AB51B2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เจ้าหนี้</w:t>
      </w:r>
      <w:r w:rsidR="00197BAA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หมุนเวียน</w:t>
      </w:r>
      <w:r w:rsidR="00AB51B2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อื่น</w:t>
      </w:r>
    </w:p>
    <w:p w14:paraId="04F04AEC" w14:textId="1BC94278" w:rsidR="000B65BB" w:rsidRPr="00A74C29" w:rsidRDefault="000B65BB" w:rsidP="000B65BB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5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49"/>
        <w:gridCol w:w="842"/>
        <w:gridCol w:w="1029"/>
        <w:gridCol w:w="278"/>
        <w:gridCol w:w="1032"/>
        <w:gridCol w:w="278"/>
        <w:gridCol w:w="1031"/>
        <w:gridCol w:w="275"/>
        <w:gridCol w:w="1131"/>
      </w:tblGrid>
      <w:tr w:rsidR="00AB6DF7" w:rsidRPr="00C075DE" w14:paraId="2540ED87" w14:textId="77777777" w:rsidTr="007D309F">
        <w:trPr>
          <w:trHeight w:val="433"/>
        </w:trPr>
        <w:tc>
          <w:tcPr>
            <w:tcW w:w="3649" w:type="dxa"/>
          </w:tcPr>
          <w:p w14:paraId="6EAB75B0" w14:textId="77777777" w:rsidR="00AB6DF7" w:rsidRPr="00E95779" w:rsidRDefault="00AB6DF7" w:rsidP="00E95779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2" w:type="dxa"/>
          </w:tcPr>
          <w:p w14:paraId="42CEE470" w14:textId="77777777" w:rsidR="00AB6DF7" w:rsidRPr="00E95779" w:rsidRDefault="00AB6DF7" w:rsidP="00E95779">
            <w:pPr>
              <w:ind w:left="-11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39" w:type="dxa"/>
            <w:gridSpan w:val="3"/>
            <w:vAlign w:val="center"/>
          </w:tcPr>
          <w:p w14:paraId="161E6E23" w14:textId="77777777" w:rsidR="00AB6DF7" w:rsidRPr="00E95779" w:rsidRDefault="00AB6DF7" w:rsidP="00E9577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" w:type="dxa"/>
            <w:vAlign w:val="center"/>
          </w:tcPr>
          <w:p w14:paraId="2873F933" w14:textId="77777777" w:rsidR="00AB6DF7" w:rsidRPr="00E95779" w:rsidRDefault="00AB6DF7" w:rsidP="00E95779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14:paraId="042BF41F" w14:textId="77777777" w:rsidR="00AB6DF7" w:rsidRPr="00E95779" w:rsidRDefault="00AB6DF7" w:rsidP="00E9577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209C" w:rsidRPr="00C075DE" w14:paraId="1C2CB6A0" w14:textId="77777777" w:rsidTr="00E95779">
        <w:trPr>
          <w:trHeight w:val="60"/>
        </w:trPr>
        <w:tc>
          <w:tcPr>
            <w:tcW w:w="3649" w:type="dxa"/>
          </w:tcPr>
          <w:p w14:paraId="15F22B04" w14:textId="77777777" w:rsidR="0067209C" w:rsidRPr="00E95779" w:rsidRDefault="0067209C" w:rsidP="00E95779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2" w:type="dxa"/>
          </w:tcPr>
          <w:p w14:paraId="0668E9C3" w14:textId="77777777" w:rsidR="0067209C" w:rsidRPr="00E95779" w:rsidRDefault="0067209C" w:rsidP="00E9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ind w:left="-73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</w:tcPr>
          <w:p w14:paraId="01DC7EE3" w14:textId="09629B87" w:rsidR="0067209C" w:rsidRPr="00E95779" w:rsidRDefault="00F847A7" w:rsidP="00E95779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8" w:type="dxa"/>
          </w:tcPr>
          <w:p w14:paraId="02FC81EA" w14:textId="77777777" w:rsidR="0067209C" w:rsidRPr="00E95779" w:rsidRDefault="0067209C" w:rsidP="00E95779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2" w:type="dxa"/>
          </w:tcPr>
          <w:p w14:paraId="2C10B15F" w14:textId="44AA621D" w:rsidR="0067209C" w:rsidRPr="00E95779" w:rsidRDefault="008C2EBE" w:rsidP="00E95779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7209C" w:rsidRPr="00E957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7209C"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8" w:type="dxa"/>
          </w:tcPr>
          <w:p w14:paraId="17715F4D" w14:textId="77777777" w:rsidR="0067209C" w:rsidRPr="00E95779" w:rsidRDefault="0067209C" w:rsidP="00E95779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</w:tcPr>
          <w:p w14:paraId="7361DE58" w14:textId="29BEA38F" w:rsidR="0067209C" w:rsidRPr="00E95779" w:rsidRDefault="00F847A7" w:rsidP="00E95779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275" w:type="dxa"/>
          </w:tcPr>
          <w:p w14:paraId="0C9BB9DA" w14:textId="77777777" w:rsidR="0067209C" w:rsidRPr="00E95779" w:rsidRDefault="0067209C" w:rsidP="00E95779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</w:tcPr>
          <w:p w14:paraId="4D35989E" w14:textId="10372FBF" w:rsidR="0067209C" w:rsidRPr="00E95779" w:rsidRDefault="008C2EBE" w:rsidP="00E95779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7209C" w:rsidRPr="00E957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7209C"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7209C" w:rsidRPr="00C075DE" w14:paraId="5E91D167" w14:textId="77777777" w:rsidTr="007D309F">
        <w:trPr>
          <w:trHeight w:val="421"/>
        </w:trPr>
        <w:tc>
          <w:tcPr>
            <w:tcW w:w="3649" w:type="dxa"/>
          </w:tcPr>
          <w:p w14:paraId="46E52A96" w14:textId="77777777" w:rsidR="0067209C" w:rsidRPr="00E95779" w:rsidRDefault="0067209C" w:rsidP="00E95779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2" w:type="dxa"/>
          </w:tcPr>
          <w:p w14:paraId="609F8E76" w14:textId="77777777" w:rsidR="0067209C" w:rsidRPr="00E95779" w:rsidRDefault="0067209C" w:rsidP="00E9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ind w:left="-73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29" w:type="dxa"/>
          </w:tcPr>
          <w:p w14:paraId="64293A21" w14:textId="4F348E5E" w:rsidR="0067209C" w:rsidRPr="00E95779" w:rsidRDefault="008C2EBE" w:rsidP="00E95779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8" w:type="dxa"/>
          </w:tcPr>
          <w:p w14:paraId="1CA7E818" w14:textId="77777777" w:rsidR="0067209C" w:rsidRPr="00E95779" w:rsidRDefault="0067209C" w:rsidP="00E95779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2" w:type="dxa"/>
          </w:tcPr>
          <w:p w14:paraId="707FADF8" w14:textId="5E7F5988" w:rsidR="0067209C" w:rsidRPr="00E95779" w:rsidRDefault="008C2EBE" w:rsidP="00E95779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8" w:type="dxa"/>
          </w:tcPr>
          <w:p w14:paraId="6D41E758" w14:textId="77777777" w:rsidR="0067209C" w:rsidRPr="00E95779" w:rsidRDefault="0067209C" w:rsidP="00E95779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</w:tcPr>
          <w:p w14:paraId="14551CAC" w14:textId="62F3A80E" w:rsidR="0067209C" w:rsidRPr="00E95779" w:rsidRDefault="008C2EBE" w:rsidP="00E95779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5" w:type="dxa"/>
          </w:tcPr>
          <w:p w14:paraId="2039B626" w14:textId="77777777" w:rsidR="0067209C" w:rsidRPr="00E95779" w:rsidRDefault="0067209C" w:rsidP="00E95779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</w:tcPr>
          <w:p w14:paraId="610D841A" w14:textId="068205B0" w:rsidR="0067209C" w:rsidRPr="00E95779" w:rsidRDefault="008C2EBE" w:rsidP="00E95779">
            <w:pPr>
              <w:pStyle w:val="acctcolumnheading"/>
              <w:spacing w:after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103BC3" w:rsidRPr="00C075DE" w14:paraId="429C3EA2" w14:textId="77777777" w:rsidTr="006E2DF8">
        <w:trPr>
          <w:trHeight w:val="421"/>
        </w:trPr>
        <w:tc>
          <w:tcPr>
            <w:tcW w:w="3649" w:type="dxa"/>
          </w:tcPr>
          <w:p w14:paraId="1B1B5534" w14:textId="77777777" w:rsidR="00103BC3" w:rsidRPr="00E95779" w:rsidRDefault="00103BC3" w:rsidP="00E9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2" w:type="dxa"/>
          </w:tcPr>
          <w:p w14:paraId="02A07E3E" w14:textId="77777777" w:rsidR="00103BC3" w:rsidRPr="00E95779" w:rsidRDefault="00103BC3" w:rsidP="00E95779">
            <w:pPr>
              <w:tabs>
                <w:tab w:val="clear" w:pos="227"/>
                <w:tab w:val="clear" w:pos="454"/>
                <w:tab w:val="clear" w:pos="680"/>
              </w:tabs>
              <w:ind w:left="-73" w:right="-15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54" w:type="dxa"/>
            <w:gridSpan w:val="7"/>
          </w:tcPr>
          <w:p w14:paraId="6217B589" w14:textId="77777777" w:rsidR="00103BC3" w:rsidRPr="00E95779" w:rsidRDefault="00103BC3" w:rsidP="00E9577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957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A20AF" w:rsidRPr="00C075DE" w14:paraId="3E2792CE" w14:textId="77777777" w:rsidTr="007D309F">
        <w:trPr>
          <w:trHeight w:val="421"/>
        </w:trPr>
        <w:tc>
          <w:tcPr>
            <w:tcW w:w="3649" w:type="dxa"/>
          </w:tcPr>
          <w:p w14:paraId="7F1BB2FA" w14:textId="6649538C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842" w:type="dxa"/>
          </w:tcPr>
          <w:p w14:paraId="64AE10C3" w14:textId="7098F50E" w:rsidR="000A20AF" w:rsidRPr="00E95779" w:rsidRDefault="000A20AF" w:rsidP="000A20A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29" w:type="dxa"/>
          </w:tcPr>
          <w:p w14:paraId="04C5F112" w14:textId="590C6CA6" w:rsidR="000A20AF" w:rsidRPr="00031A11" w:rsidRDefault="002632B5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78" w:type="dxa"/>
          </w:tcPr>
          <w:p w14:paraId="38BDE60E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682F687F" w14:textId="25C5BFB1" w:rsidR="000A20AF" w:rsidRPr="00E95779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78" w:type="dxa"/>
          </w:tcPr>
          <w:p w14:paraId="7DC8BFED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14:paraId="1977E79A" w14:textId="5CB35197" w:rsidR="000A20AF" w:rsidRPr="00E95779" w:rsidRDefault="00C46495" w:rsidP="000A20A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</w:p>
        </w:tc>
        <w:tc>
          <w:tcPr>
            <w:tcW w:w="275" w:type="dxa"/>
          </w:tcPr>
          <w:p w14:paraId="27FCC634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14:paraId="274C88C4" w14:textId="1BE0D7E5" w:rsidR="000A20AF" w:rsidRPr="00E95779" w:rsidRDefault="000A20AF" w:rsidP="000A20A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E957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</w:t>
            </w:r>
          </w:p>
        </w:tc>
      </w:tr>
      <w:tr w:rsidR="000A20AF" w:rsidRPr="00C075DE" w14:paraId="1BFF835D" w14:textId="77777777">
        <w:trPr>
          <w:trHeight w:val="433"/>
        </w:trPr>
        <w:tc>
          <w:tcPr>
            <w:tcW w:w="3649" w:type="dxa"/>
          </w:tcPr>
          <w:p w14:paraId="0AF0F38A" w14:textId="5FBF1A4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77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842" w:type="dxa"/>
          </w:tcPr>
          <w:p w14:paraId="58BBBC50" w14:textId="23F6ECEF" w:rsidR="000A20AF" w:rsidRPr="00E95779" w:rsidRDefault="000A20AF" w:rsidP="000A20A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C2EB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29" w:type="dxa"/>
          </w:tcPr>
          <w:p w14:paraId="35343855" w14:textId="4A00CCF3" w:rsidR="000A20AF" w:rsidRPr="00031A11" w:rsidRDefault="00D40E7A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2F61E49B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598BCBF9" w14:textId="153178A4" w:rsidR="000A20AF" w:rsidRPr="00E95779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278" w:type="dxa"/>
          </w:tcPr>
          <w:p w14:paraId="631CFC1A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14:paraId="6A0059D1" w14:textId="69E4B179" w:rsidR="000A20AF" w:rsidRPr="00E95779" w:rsidRDefault="009219CC" w:rsidP="000A20A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2A82A81B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14:paraId="7177CCFA" w14:textId="76BC019B" w:rsidR="000A20AF" w:rsidRPr="00E95779" w:rsidRDefault="000A20AF" w:rsidP="000A20A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A20AF" w:rsidRPr="00C075DE" w14:paraId="08BFD4CB" w14:textId="77777777" w:rsidTr="007D309F">
        <w:trPr>
          <w:trHeight w:val="421"/>
        </w:trPr>
        <w:tc>
          <w:tcPr>
            <w:tcW w:w="3649" w:type="dxa"/>
          </w:tcPr>
          <w:p w14:paraId="7078B172" w14:textId="1A281821" w:rsidR="000A20AF" w:rsidRPr="00E95779" w:rsidRDefault="000A20AF" w:rsidP="000A20AF">
            <w:pPr>
              <w:tabs>
                <w:tab w:val="left" w:pos="9000"/>
                <w:tab w:val="left" w:pos="9090"/>
              </w:tabs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842" w:type="dxa"/>
          </w:tcPr>
          <w:p w14:paraId="613C54E7" w14:textId="77777777" w:rsidR="000A20AF" w:rsidRPr="00E95779" w:rsidRDefault="000A20AF" w:rsidP="000A20A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</w:tcPr>
          <w:p w14:paraId="629210BC" w14:textId="6E9B6B9C" w:rsidR="000A20AF" w:rsidRPr="00031A11" w:rsidRDefault="00D40E7A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165,001</w:t>
            </w:r>
          </w:p>
        </w:tc>
        <w:tc>
          <w:tcPr>
            <w:tcW w:w="278" w:type="dxa"/>
          </w:tcPr>
          <w:p w14:paraId="1898EEF1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3E134395" w14:textId="020DAED9" w:rsidR="000A20AF" w:rsidRPr="00E95779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345</w:t>
            </w:r>
            <w:r w:rsidRPr="00E957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278" w:type="dxa"/>
          </w:tcPr>
          <w:p w14:paraId="04146F2B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14:paraId="1EF97567" w14:textId="37492199" w:rsidR="000A20AF" w:rsidRPr="00E95779" w:rsidRDefault="0072526F" w:rsidP="000A20A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</w:t>
            </w:r>
            <w:r w:rsidR="002F3A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,991</w:t>
            </w:r>
          </w:p>
        </w:tc>
        <w:tc>
          <w:tcPr>
            <w:tcW w:w="275" w:type="dxa"/>
          </w:tcPr>
          <w:p w14:paraId="6319AD68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6B1E6970" w14:textId="19A4628D" w:rsidR="000A20AF" w:rsidRPr="00E95779" w:rsidRDefault="000A20AF" w:rsidP="000A20A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</w:t>
            </w:r>
            <w:r w:rsidRPr="00E957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475</w:t>
            </w:r>
          </w:p>
        </w:tc>
      </w:tr>
      <w:tr w:rsidR="000A20AF" w:rsidRPr="00C075DE" w14:paraId="2626C035" w14:textId="77777777" w:rsidTr="007D309F">
        <w:trPr>
          <w:trHeight w:val="421"/>
        </w:trPr>
        <w:tc>
          <w:tcPr>
            <w:tcW w:w="3649" w:type="dxa"/>
          </w:tcPr>
          <w:p w14:paraId="3ABD9D57" w14:textId="0F3258AC" w:rsidR="000A20AF" w:rsidRPr="00E95779" w:rsidRDefault="000A20AF" w:rsidP="000A20AF">
            <w:pPr>
              <w:tabs>
                <w:tab w:val="left" w:pos="9000"/>
                <w:tab w:val="left" w:pos="9090"/>
              </w:tabs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42" w:type="dxa"/>
          </w:tcPr>
          <w:p w14:paraId="1749E973" w14:textId="77777777" w:rsidR="000A20AF" w:rsidRPr="00E95779" w:rsidRDefault="000A20AF" w:rsidP="000A20A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</w:tcPr>
          <w:p w14:paraId="098DA843" w14:textId="1930023E" w:rsidR="000A20AF" w:rsidRPr="00031A11" w:rsidRDefault="006D52B5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194,474</w:t>
            </w:r>
          </w:p>
        </w:tc>
        <w:tc>
          <w:tcPr>
            <w:tcW w:w="278" w:type="dxa"/>
          </w:tcPr>
          <w:p w14:paraId="1A7CD0C2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416161B7" w14:textId="2FB6E278" w:rsidR="000A20AF" w:rsidRPr="00E95779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267</w:t>
            </w:r>
            <w:r w:rsidRPr="00E957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  <w:tc>
          <w:tcPr>
            <w:tcW w:w="278" w:type="dxa"/>
          </w:tcPr>
          <w:p w14:paraId="4FEE8F02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14:paraId="0DF11E4A" w14:textId="5589A37A" w:rsidR="000A20AF" w:rsidRPr="00E95779" w:rsidRDefault="008E016B" w:rsidP="000A20A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167,210</w:t>
            </w:r>
          </w:p>
        </w:tc>
        <w:tc>
          <w:tcPr>
            <w:tcW w:w="275" w:type="dxa"/>
          </w:tcPr>
          <w:p w14:paraId="7623B932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5384BBD5" w14:textId="0817182A" w:rsidR="000A20AF" w:rsidRPr="00E95779" w:rsidRDefault="000A20AF" w:rsidP="000A20A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  <w:r w:rsidRPr="00E957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793</w:t>
            </w:r>
          </w:p>
        </w:tc>
      </w:tr>
      <w:tr w:rsidR="000A20AF" w:rsidRPr="00C075DE" w14:paraId="1BCB60ED" w14:textId="77777777" w:rsidTr="00E95779">
        <w:trPr>
          <w:trHeight w:val="60"/>
        </w:trPr>
        <w:tc>
          <w:tcPr>
            <w:tcW w:w="3649" w:type="dxa"/>
          </w:tcPr>
          <w:p w14:paraId="776BBA81" w14:textId="708F514D" w:rsidR="000A20AF" w:rsidRPr="00E95779" w:rsidRDefault="000A20AF" w:rsidP="000A20AF">
            <w:pPr>
              <w:ind w:left="162" w:right="-21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 - กิจการอื่น</w:t>
            </w:r>
          </w:p>
        </w:tc>
        <w:tc>
          <w:tcPr>
            <w:tcW w:w="842" w:type="dxa"/>
          </w:tcPr>
          <w:p w14:paraId="7ADED2AF" w14:textId="77777777" w:rsidR="000A20AF" w:rsidRPr="00E95779" w:rsidRDefault="000A20AF" w:rsidP="000A20A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</w:tcPr>
          <w:p w14:paraId="51456C19" w14:textId="6EF5C6B1" w:rsidR="000A20AF" w:rsidRPr="00031A11" w:rsidRDefault="006D52B5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148,192</w:t>
            </w:r>
          </w:p>
        </w:tc>
        <w:tc>
          <w:tcPr>
            <w:tcW w:w="278" w:type="dxa"/>
          </w:tcPr>
          <w:p w14:paraId="6F50E3E7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0D44198B" w14:textId="686FD513" w:rsidR="000A20AF" w:rsidRPr="00E95779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 w:rsidRPr="00E957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777</w:t>
            </w:r>
          </w:p>
        </w:tc>
        <w:tc>
          <w:tcPr>
            <w:tcW w:w="278" w:type="dxa"/>
          </w:tcPr>
          <w:p w14:paraId="0894B075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14:paraId="4B422C81" w14:textId="76A7A919" w:rsidR="000A20AF" w:rsidRPr="00E95779" w:rsidRDefault="007B1F8B" w:rsidP="000A20A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134,254</w:t>
            </w:r>
          </w:p>
        </w:tc>
        <w:tc>
          <w:tcPr>
            <w:tcW w:w="275" w:type="dxa"/>
          </w:tcPr>
          <w:p w14:paraId="44B22CF3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02734930" w14:textId="1363478A" w:rsidR="000A20AF" w:rsidRPr="00E95779" w:rsidRDefault="000A20AF" w:rsidP="000A20A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193</w:t>
            </w:r>
            <w:r w:rsidRPr="00E957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254</w:t>
            </w:r>
          </w:p>
        </w:tc>
      </w:tr>
      <w:tr w:rsidR="000A20AF" w:rsidRPr="00C075DE" w14:paraId="534813EE" w14:textId="77777777" w:rsidTr="00E95779">
        <w:trPr>
          <w:trHeight w:val="60"/>
        </w:trPr>
        <w:tc>
          <w:tcPr>
            <w:tcW w:w="3649" w:type="dxa"/>
          </w:tcPr>
          <w:p w14:paraId="2D9E8E69" w14:textId="3637A63C" w:rsidR="000A20AF" w:rsidRPr="00E95779" w:rsidRDefault="000A20AF" w:rsidP="000A20AF">
            <w:pPr>
              <w:tabs>
                <w:tab w:val="left" w:pos="9000"/>
                <w:tab w:val="left" w:pos="9090"/>
              </w:tabs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842" w:type="dxa"/>
          </w:tcPr>
          <w:p w14:paraId="36CA2B3C" w14:textId="77777777" w:rsidR="000A20AF" w:rsidRPr="00E95779" w:rsidRDefault="000A20AF" w:rsidP="000A20A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</w:tcPr>
          <w:p w14:paraId="04E97584" w14:textId="3E2D4C31" w:rsidR="000A20AF" w:rsidRPr="00031A11" w:rsidRDefault="006D52B5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36,941</w:t>
            </w:r>
          </w:p>
        </w:tc>
        <w:tc>
          <w:tcPr>
            <w:tcW w:w="278" w:type="dxa"/>
          </w:tcPr>
          <w:p w14:paraId="0B4DFED5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4A35D57E" w14:textId="6E4A4596" w:rsidR="000A20AF" w:rsidRPr="00E95779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E957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866</w:t>
            </w:r>
          </w:p>
        </w:tc>
        <w:tc>
          <w:tcPr>
            <w:tcW w:w="278" w:type="dxa"/>
          </w:tcPr>
          <w:p w14:paraId="0E4C31BF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14:paraId="1C1D203D" w14:textId="7CE61140" w:rsidR="000A20AF" w:rsidRPr="00E95779" w:rsidRDefault="007B1F8B" w:rsidP="000A20A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  <w:r w:rsidR="007C6E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,940</w:t>
            </w:r>
          </w:p>
        </w:tc>
        <w:tc>
          <w:tcPr>
            <w:tcW w:w="275" w:type="dxa"/>
          </w:tcPr>
          <w:p w14:paraId="246A9250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277BCBD9" w14:textId="1EF2D0D5" w:rsidR="000A20AF" w:rsidRPr="00E95779" w:rsidRDefault="000A20AF" w:rsidP="000A20A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E957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866</w:t>
            </w:r>
          </w:p>
        </w:tc>
      </w:tr>
      <w:tr w:rsidR="000A20AF" w:rsidRPr="00C075DE" w14:paraId="22DBFF8A" w14:textId="77777777" w:rsidTr="007D309F">
        <w:trPr>
          <w:trHeight w:val="421"/>
        </w:trPr>
        <w:tc>
          <w:tcPr>
            <w:tcW w:w="3649" w:type="dxa"/>
          </w:tcPr>
          <w:p w14:paraId="249EEDDF" w14:textId="3151CEFC" w:rsidR="000A20AF" w:rsidRPr="00E95779" w:rsidRDefault="000A20AF" w:rsidP="000A20AF">
            <w:pPr>
              <w:tabs>
                <w:tab w:val="left" w:pos="9000"/>
                <w:tab w:val="left" w:pos="9090"/>
              </w:tabs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7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842" w:type="dxa"/>
          </w:tcPr>
          <w:p w14:paraId="00184D72" w14:textId="77777777" w:rsidR="000A20AF" w:rsidRPr="00E95779" w:rsidRDefault="000A20AF" w:rsidP="000A20A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</w:tcPr>
          <w:p w14:paraId="3F5FC231" w14:textId="4CE45DD4" w:rsidR="000A20AF" w:rsidRPr="00031A11" w:rsidRDefault="0072057D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44,953</w:t>
            </w:r>
          </w:p>
        </w:tc>
        <w:tc>
          <w:tcPr>
            <w:tcW w:w="278" w:type="dxa"/>
          </w:tcPr>
          <w:p w14:paraId="57A998FC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205ED217" w14:textId="077D295C" w:rsidR="000A20AF" w:rsidRPr="00E95779" w:rsidRDefault="000A20AF" w:rsidP="000A20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E957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78" w:type="dxa"/>
          </w:tcPr>
          <w:p w14:paraId="70AE8E53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14:paraId="7396FB6A" w14:textId="33D29002" w:rsidR="000A20AF" w:rsidRPr="00E95779" w:rsidRDefault="00EB1DAB" w:rsidP="000A20AF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41,149</w:t>
            </w:r>
          </w:p>
        </w:tc>
        <w:tc>
          <w:tcPr>
            <w:tcW w:w="275" w:type="dxa"/>
          </w:tcPr>
          <w:p w14:paraId="0237F5B1" w14:textId="77777777" w:rsidR="000A20AF" w:rsidRPr="00E95779" w:rsidRDefault="000A20AF" w:rsidP="000A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37D9353C" w14:textId="3039C6A5" w:rsidR="000A20AF" w:rsidRPr="00E95779" w:rsidRDefault="000A20AF" w:rsidP="000A20AF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 w:rsidRPr="00E9577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423</w:t>
            </w:r>
          </w:p>
        </w:tc>
      </w:tr>
      <w:tr w:rsidR="00700E7E" w:rsidRPr="00C075DE" w14:paraId="34A02889" w14:textId="77777777" w:rsidTr="007D309F">
        <w:trPr>
          <w:trHeight w:val="433"/>
        </w:trPr>
        <w:tc>
          <w:tcPr>
            <w:tcW w:w="3649" w:type="dxa"/>
          </w:tcPr>
          <w:p w14:paraId="6CE71936" w14:textId="3EF5BE92" w:rsidR="00700E7E" w:rsidRPr="00E95779" w:rsidRDefault="00700E7E" w:rsidP="00E95779">
            <w:pPr>
              <w:tabs>
                <w:tab w:val="left" w:pos="9000"/>
                <w:tab w:val="left" w:pos="9090"/>
              </w:tabs>
              <w:ind w:left="162" w:right="-21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57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2" w:type="dxa"/>
          </w:tcPr>
          <w:p w14:paraId="78BF22C7" w14:textId="77777777" w:rsidR="00700E7E" w:rsidRPr="00E95779" w:rsidRDefault="00700E7E" w:rsidP="00E9577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57A6175D" w14:textId="2FCE3F5C" w:rsidR="00700E7E" w:rsidRPr="00031A11" w:rsidRDefault="002003E3" w:rsidP="00E95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589,617</w:t>
            </w:r>
          </w:p>
        </w:tc>
        <w:tc>
          <w:tcPr>
            <w:tcW w:w="278" w:type="dxa"/>
          </w:tcPr>
          <w:p w14:paraId="19DB3A5B" w14:textId="77777777" w:rsidR="00700E7E" w:rsidRPr="00E95779" w:rsidRDefault="00700E7E" w:rsidP="00E9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0A5A7A4C" w14:textId="75AA7C44" w:rsidR="00700E7E" w:rsidRPr="00E95779" w:rsidRDefault="008C2EBE" w:rsidP="00E95779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900</w:t>
            </w:r>
            <w:r w:rsidR="00700E7E" w:rsidRPr="00E957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007</w:t>
            </w:r>
          </w:p>
        </w:tc>
        <w:tc>
          <w:tcPr>
            <w:tcW w:w="278" w:type="dxa"/>
          </w:tcPr>
          <w:p w14:paraId="4C1262CA" w14:textId="77777777" w:rsidR="00700E7E" w:rsidRPr="00E95779" w:rsidRDefault="00700E7E" w:rsidP="00E9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7864CD86" w14:textId="19B87B1C" w:rsidR="00700E7E" w:rsidRPr="00E95779" w:rsidRDefault="00EB1DAB" w:rsidP="00E9577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  <w:r w:rsidRPr="007D3A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532</w:t>
            </w:r>
            <w:r w:rsidR="007D3AFC" w:rsidRPr="007D3A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,615</w:t>
            </w:r>
          </w:p>
        </w:tc>
        <w:tc>
          <w:tcPr>
            <w:tcW w:w="275" w:type="dxa"/>
          </w:tcPr>
          <w:p w14:paraId="4E2D8E55" w14:textId="77777777" w:rsidR="00700E7E" w:rsidRPr="00E95779" w:rsidRDefault="00700E7E" w:rsidP="00E95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44BA2813" w14:textId="278DE8C1" w:rsidR="00700E7E" w:rsidRPr="00E95779" w:rsidRDefault="008C2EBE" w:rsidP="00E95779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C2EBE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US"/>
              </w:rPr>
              <w:t>868</w:t>
            </w:r>
            <w:r w:rsidR="00700E7E" w:rsidRPr="00E95779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</w:rPr>
              <w:t>,</w:t>
            </w:r>
            <w:r w:rsidRPr="008C2EBE">
              <w:rPr>
                <w:rFonts w:asciiTheme="majorBidi" w:eastAsia="Angsana New" w:hAnsiTheme="majorBidi" w:cstheme="majorBidi"/>
                <w:b/>
                <w:bCs/>
                <w:sz w:val="30"/>
                <w:szCs w:val="30"/>
                <w:lang w:val="en-US"/>
              </w:rPr>
              <w:t>962</w:t>
            </w:r>
          </w:p>
        </w:tc>
      </w:tr>
    </w:tbl>
    <w:p w14:paraId="655AB88F" w14:textId="185EA2F7" w:rsidR="00EC3A9E" w:rsidRDefault="00EC3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52541544" w14:textId="01EFBE0D" w:rsidR="007310BF" w:rsidRDefault="007310BF" w:rsidP="007310BF">
      <w:pPr>
        <w:pStyle w:val="Heading1"/>
        <w:numPr>
          <w:ilvl w:val="0"/>
          <w:numId w:val="19"/>
        </w:numPr>
        <w:tabs>
          <w:tab w:val="num" w:pos="926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การจ่ายโดยใช้หุ้นเป็นเกณฑ์</w:t>
      </w:r>
    </w:p>
    <w:p w14:paraId="7EC0BEDF" w14:textId="77A991BE" w:rsidR="007310BF" w:rsidRDefault="007310BF" w:rsidP="007310BF">
      <w:pPr>
        <w:rPr>
          <w:rFonts w:asciiTheme="majorBidi" w:hAnsiTheme="majorBidi" w:cstheme="majorBidi"/>
          <w:sz w:val="24"/>
          <w:szCs w:val="24"/>
        </w:rPr>
      </w:pPr>
    </w:p>
    <w:p w14:paraId="3F491DC2" w14:textId="47081254" w:rsidR="000136FE" w:rsidRPr="002C56F1" w:rsidRDefault="000136FE" w:rsidP="002C56F1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C56F1">
        <w:rPr>
          <w:rFonts w:asciiTheme="majorBidi" w:hAnsiTheme="majorBidi" w:cstheme="majorBidi"/>
          <w:i/>
          <w:iCs/>
          <w:sz w:val="30"/>
          <w:szCs w:val="30"/>
          <w:cs/>
        </w:rPr>
        <w:t>โครงการ</w:t>
      </w:r>
      <w:r w:rsidRPr="002C56F1">
        <w:rPr>
          <w:rFonts w:asciiTheme="majorBidi" w:hAnsiTheme="majorBidi"/>
          <w:i/>
          <w:iCs/>
          <w:sz w:val="30"/>
          <w:szCs w:val="30"/>
          <w:cs/>
        </w:rPr>
        <w:t>สะสมหุ้นสำหรับพนักงาน (</w:t>
      </w:r>
      <w:r w:rsidRPr="002C56F1">
        <w:rPr>
          <w:rFonts w:asciiTheme="majorBidi" w:hAnsiTheme="majorBidi" w:cstheme="majorBidi"/>
          <w:i/>
          <w:iCs/>
          <w:sz w:val="30"/>
          <w:szCs w:val="30"/>
        </w:rPr>
        <w:t>EJIP)</w:t>
      </w:r>
    </w:p>
    <w:p w14:paraId="408782B8" w14:textId="77777777" w:rsidR="000136FE" w:rsidRPr="00A12EA4" w:rsidRDefault="000136FE" w:rsidP="007310BF">
      <w:pPr>
        <w:rPr>
          <w:rFonts w:asciiTheme="majorBidi" w:hAnsiTheme="majorBidi" w:cstheme="majorBidi"/>
          <w:sz w:val="24"/>
          <w:szCs w:val="24"/>
          <w:cs/>
        </w:rPr>
      </w:pPr>
    </w:p>
    <w:p w14:paraId="436763CD" w14:textId="350E7123" w:rsidR="007310BF" w:rsidRDefault="007310BF" w:rsidP="007310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>ในการ</w:t>
      </w:r>
      <w:r>
        <w:rPr>
          <w:rFonts w:asciiTheme="majorBidi" w:hAnsiTheme="majorBidi"/>
          <w:sz w:val="30"/>
          <w:szCs w:val="30"/>
          <w:cs/>
        </w:rPr>
        <w:t xml:space="preserve">ประชุมคณะกรรมการบริษัท </w:t>
      </w:r>
      <w:r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8C2EBE" w:rsidRPr="008C2EBE">
        <w:rPr>
          <w:rFonts w:ascii="Angsana New" w:hAnsi="Angsana New"/>
          <w:spacing w:val="-4"/>
          <w:sz w:val="30"/>
          <w:szCs w:val="30"/>
        </w:rPr>
        <w:t>27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เมษายน </w:t>
      </w:r>
      <w:r w:rsidR="008C2EBE" w:rsidRPr="008C2EBE">
        <w:rPr>
          <w:rFonts w:ascii="Angsana New" w:hAnsi="Angsana New"/>
          <w:spacing w:val="-4"/>
          <w:sz w:val="30"/>
          <w:szCs w:val="30"/>
        </w:rPr>
        <w:t>2566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ที่ประชุมมีมติ</w:t>
      </w:r>
      <w:r>
        <w:rPr>
          <w:rFonts w:asciiTheme="majorBidi" w:hAnsiTheme="majorBidi"/>
          <w:sz w:val="30"/>
          <w:szCs w:val="30"/>
          <w:cs/>
        </w:rPr>
        <w:t xml:space="preserve">อนุมัติโครงการสะสมหุ้นสำหรับพนักงาน </w:t>
      </w:r>
      <w:r>
        <w:rPr>
          <w:rFonts w:asciiTheme="majorBidi" w:hAnsiTheme="majorBidi"/>
          <w:sz w:val="30"/>
          <w:szCs w:val="30"/>
        </w:rPr>
        <w:t xml:space="preserve">(EJIP) </w:t>
      </w:r>
      <w:r>
        <w:rPr>
          <w:rFonts w:asciiTheme="majorBidi" w:hAnsiTheme="majorBidi" w:hint="cs"/>
          <w:sz w:val="30"/>
          <w:szCs w:val="30"/>
          <w:cs/>
        </w:rPr>
        <w:t xml:space="preserve">ให้กับผู้บริหารและพนักงานที่เข้าเงื่อนไข อายุโครงการ </w:t>
      </w:r>
      <w:r w:rsidR="008C2EBE" w:rsidRPr="008C2EBE">
        <w:rPr>
          <w:rFonts w:asciiTheme="majorBidi" w:hAnsiTheme="majorBidi"/>
          <w:sz w:val="30"/>
          <w:szCs w:val="30"/>
        </w:rPr>
        <w:t>3</w:t>
      </w:r>
      <w:r>
        <w:rPr>
          <w:rFonts w:asciiTheme="majorBidi" w:hAnsiTheme="majorBidi" w:hint="cs"/>
          <w:sz w:val="30"/>
          <w:szCs w:val="30"/>
          <w:cs/>
        </w:rPr>
        <w:t xml:space="preserve"> ปี โดยมีระยะเวลาจ่ายเงินสมทบ </w:t>
      </w:r>
      <w:r w:rsidR="008C2EBE" w:rsidRPr="008C2EBE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ปี ทั้งนี้ บริษัทจะหักเงินเดือนผู้เข้าร่วมโครงการในอัตราไม่เกินร้อยละ </w:t>
      </w:r>
      <w:r w:rsidR="008C2EBE" w:rsidRPr="008C2EBE">
        <w:rPr>
          <w:rFonts w:asciiTheme="majorBidi" w:hAnsiTheme="majorBidi"/>
          <w:sz w:val="30"/>
          <w:szCs w:val="30"/>
        </w:rPr>
        <w:t>10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ของเงินเดือนในแต่ละเดือน จนกว่าจะสิ้นสุดระยะเวลาจ่ายเงินสมทบของโครงการ โดยจะคิดเป็นร้อยละ </w:t>
      </w:r>
      <w:r w:rsidR="008C2EBE" w:rsidRPr="008C2EBE">
        <w:rPr>
          <w:rFonts w:asciiTheme="majorBidi" w:hAnsiTheme="majorBidi"/>
          <w:sz w:val="30"/>
          <w:szCs w:val="30"/>
        </w:rPr>
        <w:t>15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ของเงินสมทบของโครงการ และบริษัทจะจ่ายสมทบเพิ่มเติมอีกร้อยละ </w:t>
      </w:r>
      <w:r w:rsidR="008C2EBE" w:rsidRPr="008C2EBE">
        <w:rPr>
          <w:rFonts w:asciiTheme="majorBidi" w:hAnsiTheme="majorBidi"/>
          <w:sz w:val="30"/>
          <w:szCs w:val="30"/>
        </w:rPr>
        <w:t>85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ของเงินสมทบของโครงการในทุกเดือน</w:t>
      </w:r>
    </w:p>
    <w:p w14:paraId="706C93CD" w14:textId="31F6CD50" w:rsidR="007310BF" w:rsidRDefault="007310BF" w:rsidP="00A12EA4">
      <w:pPr>
        <w:rPr>
          <w:rFonts w:asciiTheme="majorBidi" w:hAnsiTheme="majorBidi" w:cstheme="majorBidi"/>
          <w:sz w:val="24"/>
          <w:szCs w:val="24"/>
        </w:rPr>
      </w:pPr>
    </w:p>
    <w:p w14:paraId="69BF1400" w14:textId="3D0098B0" w:rsidR="006B3B70" w:rsidRDefault="006B3B70" w:rsidP="006B3B7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B3B70">
        <w:rPr>
          <w:rFonts w:ascii="Angsana New" w:hAnsi="Angsana New"/>
          <w:spacing w:val="-4"/>
          <w:sz w:val="30"/>
          <w:szCs w:val="30"/>
          <w:cs/>
        </w:rPr>
        <w:t>ในการ</w:t>
      </w:r>
      <w:r w:rsidRPr="006B3B70">
        <w:rPr>
          <w:rFonts w:asciiTheme="majorBidi" w:hAnsiTheme="majorBidi"/>
          <w:sz w:val="30"/>
          <w:szCs w:val="30"/>
          <w:cs/>
        </w:rPr>
        <w:t xml:space="preserve">ประชุมคณะกรรมการบริษัท </w:t>
      </w:r>
      <w:r w:rsidRPr="006B3B70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8C2EBE" w:rsidRPr="008C2EBE">
        <w:rPr>
          <w:rFonts w:ascii="Angsana New" w:hAnsi="Angsana New"/>
          <w:spacing w:val="-4"/>
          <w:sz w:val="30"/>
          <w:szCs w:val="30"/>
        </w:rPr>
        <w:t>1</w:t>
      </w:r>
      <w:r w:rsidRPr="002C56F1">
        <w:rPr>
          <w:rFonts w:ascii="Angsana New" w:hAnsi="Angsana New"/>
          <w:spacing w:val="-4"/>
          <w:sz w:val="30"/>
          <w:szCs w:val="30"/>
        </w:rPr>
        <w:t xml:space="preserve"> </w:t>
      </w:r>
      <w:r w:rsidRPr="002C56F1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="008C2EBE" w:rsidRPr="008C2EBE">
        <w:rPr>
          <w:rFonts w:ascii="Angsana New" w:hAnsi="Angsana New"/>
          <w:spacing w:val="-4"/>
          <w:sz w:val="30"/>
          <w:szCs w:val="30"/>
        </w:rPr>
        <w:t>2567</w:t>
      </w:r>
      <w:r w:rsidRPr="006B3B70">
        <w:rPr>
          <w:rFonts w:ascii="Angsana New" w:hAnsi="Angsana New" w:hint="cs"/>
          <w:spacing w:val="-4"/>
          <w:sz w:val="30"/>
          <w:szCs w:val="30"/>
          <w:cs/>
        </w:rPr>
        <w:t xml:space="preserve"> ที่ประชุมมีมติ</w:t>
      </w:r>
      <w:r w:rsidRPr="006B3B70">
        <w:rPr>
          <w:rFonts w:asciiTheme="majorBidi" w:hAnsiTheme="majorBidi"/>
          <w:sz w:val="30"/>
          <w:szCs w:val="30"/>
          <w:cs/>
        </w:rPr>
        <w:t xml:space="preserve">อนุมัติโครงการสะสมหุ้นสำหรับพนักงาน </w:t>
      </w:r>
      <w:r w:rsidRPr="006B3B70">
        <w:rPr>
          <w:rFonts w:asciiTheme="majorBidi" w:hAnsiTheme="majorBidi"/>
          <w:sz w:val="30"/>
          <w:szCs w:val="30"/>
        </w:rPr>
        <w:t xml:space="preserve">(EJIP)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ให้กับผู้บริหารและพนักงานที่เข้าเงื่อนไข อายุโครงการ </w:t>
      </w:r>
      <w:r w:rsidR="008C2EBE" w:rsidRPr="008C2EBE">
        <w:rPr>
          <w:rFonts w:asciiTheme="majorBidi" w:hAnsiTheme="majorBidi"/>
          <w:sz w:val="30"/>
          <w:szCs w:val="30"/>
        </w:rPr>
        <w:t>3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 ปี โดยมีระยะเวลาจ่ายเงินสมทบ </w:t>
      </w:r>
      <w:r w:rsidR="008C2EBE" w:rsidRPr="008C2EBE">
        <w:rPr>
          <w:rFonts w:asciiTheme="majorBidi" w:hAnsiTheme="majorBidi"/>
          <w:sz w:val="30"/>
          <w:szCs w:val="30"/>
        </w:rPr>
        <w:t>1</w:t>
      </w:r>
      <w:r w:rsidRPr="006B3B70">
        <w:rPr>
          <w:rFonts w:asciiTheme="majorBidi" w:hAnsiTheme="majorBidi"/>
          <w:sz w:val="30"/>
          <w:szCs w:val="30"/>
        </w:rPr>
        <w:t xml:space="preserve">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ปี ทั้งนี้ บริษัทจะหักเงินเดือนผู้เข้าร่วมโครงการในอัตราไม่เกินร้อยละ </w:t>
      </w:r>
      <w:r w:rsidR="008C2EBE" w:rsidRPr="008C2EBE">
        <w:rPr>
          <w:rFonts w:asciiTheme="majorBidi" w:hAnsiTheme="majorBidi"/>
          <w:sz w:val="30"/>
          <w:szCs w:val="30"/>
        </w:rPr>
        <w:t>10</w:t>
      </w:r>
      <w:r w:rsidRPr="006B3B70">
        <w:rPr>
          <w:rFonts w:asciiTheme="majorBidi" w:hAnsiTheme="majorBidi"/>
          <w:sz w:val="30"/>
          <w:szCs w:val="30"/>
        </w:rPr>
        <w:t xml:space="preserve">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ของเงินเดือนในแต่ละเดือน จนกว่าจะสิ้นสุดระยะเวลาจ่ายเงินสมทบของโครงการ โดยจะคิดเป็นร้อยละ </w:t>
      </w:r>
      <w:r w:rsidR="008C2EBE" w:rsidRPr="008C2EBE">
        <w:rPr>
          <w:rFonts w:asciiTheme="majorBidi" w:hAnsiTheme="majorBidi"/>
          <w:sz w:val="30"/>
          <w:szCs w:val="30"/>
        </w:rPr>
        <w:t>15</w:t>
      </w:r>
      <w:r w:rsidRPr="006B3B70">
        <w:rPr>
          <w:rFonts w:asciiTheme="majorBidi" w:hAnsiTheme="majorBidi"/>
          <w:sz w:val="30"/>
          <w:szCs w:val="30"/>
        </w:rPr>
        <w:t xml:space="preserve">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ของเงินสมทบของโครงการ และบริษัทจะจ่ายสมทบเพิ่มเติมอีกร้อยละ </w:t>
      </w:r>
      <w:r w:rsidR="008C2EBE" w:rsidRPr="008C2EBE">
        <w:rPr>
          <w:rFonts w:asciiTheme="majorBidi" w:hAnsiTheme="majorBidi"/>
          <w:sz w:val="30"/>
          <w:szCs w:val="30"/>
        </w:rPr>
        <w:t>85</w:t>
      </w:r>
      <w:r w:rsidRPr="006B3B70">
        <w:rPr>
          <w:rFonts w:asciiTheme="majorBidi" w:hAnsiTheme="majorBidi"/>
          <w:sz w:val="30"/>
          <w:szCs w:val="30"/>
        </w:rPr>
        <w:t xml:space="preserve"> </w:t>
      </w:r>
      <w:r w:rsidRPr="006B3B70">
        <w:rPr>
          <w:rFonts w:asciiTheme="majorBidi" w:hAnsiTheme="majorBidi" w:hint="cs"/>
          <w:sz w:val="30"/>
          <w:szCs w:val="30"/>
          <w:cs/>
        </w:rPr>
        <w:t>ของเงินสมทบของโครงการในทุกเดือน</w:t>
      </w:r>
    </w:p>
    <w:p w14:paraId="7F2FD94B" w14:textId="77777777" w:rsidR="007450C5" w:rsidRDefault="007450C5" w:rsidP="006B3B7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1EBE119" w14:textId="0D7A2E0F" w:rsidR="007450C5" w:rsidRDefault="007450C5" w:rsidP="006B3B7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17F9E">
        <w:rPr>
          <w:rFonts w:asciiTheme="majorBidi" w:hAnsiTheme="majorBidi"/>
          <w:sz w:val="30"/>
          <w:szCs w:val="30"/>
          <w:cs/>
        </w:rPr>
        <w:lastRenderedPageBreak/>
        <w:t xml:space="preserve">ในการประชุมคณะกรรมการบริษัท เมื่อวันที่ </w:t>
      </w:r>
      <w:r w:rsidR="008C2EBE" w:rsidRPr="008C2EBE">
        <w:rPr>
          <w:rFonts w:asciiTheme="majorBidi" w:hAnsiTheme="majorBidi"/>
          <w:sz w:val="30"/>
          <w:szCs w:val="30"/>
        </w:rPr>
        <w:t>16</w:t>
      </w:r>
      <w:r w:rsidRPr="00B17F9E">
        <w:rPr>
          <w:rFonts w:asciiTheme="majorBidi" w:hAnsiTheme="majorBidi"/>
          <w:sz w:val="30"/>
          <w:szCs w:val="30"/>
        </w:rPr>
        <w:t xml:space="preserve"> </w:t>
      </w:r>
      <w:r w:rsidR="00564867" w:rsidRPr="00B17F9E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8C2EBE" w:rsidRPr="008C2EBE">
        <w:rPr>
          <w:rFonts w:asciiTheme="majorBidi" w:hAnsiTheme="majorBidi"/>
          <w:sz w:val="30"/>
          <w:szCs w:val="30"/>
        </w:rPr>
        <w:t>2568</w:t>
      </w:r>
      <w:r w:rsidRPr="00B17F9E">
        <w:rPr>
          <w:rFonts w:asciiTheme="majorBidi" w:hAnsiTheme="majorBidi"/>
          <w:sz w:val="30"/>
          <w:szCs w:val="30"/>
        </w:rPr>
        <w:t xml:space="preserve"> </w:t>
      </w:r>
      <w:r w:rsidRPr="00B17F9E">
        <w:rPr>
          <w:rFonts w:asciiTheme="majorBidi" w:hAnsiTheme="majorBidi"/>
          <w:sz w:val="30"/>
          <w:szCs w:val="30"/>
          <w:cs/>
        </w:rPr>
        <w:t>ที่ประชุมมีมติอนุมัติโครงการสะสมหุ้นสำหรับพนักงาน (</w:t>
      </w:r>
      <w:r w:rsidRPr="00B17F9E">
        <w:rPr>
          <w:rFonts w:asciiTheme="majorBidi" w:hAnsiTheme="majorBidi"/>
          <w:sz w:val="30"/>
          <w:szCs w:val="30"/>
        </w:rPr>
        <w:t xml:space="preserve">EJIP) </w:t>
      </w:r>
      <w:r w:rsidRPr="00B17F9E">
        <w:rPr>
          <w:rFonts w:asciiTheme="majorBidi" w:hAnsiTheme="majorBidi"/>
          <w:sz w:val="30"/>
          <w:szCs w:val="30"/>
          <w:cs/>
        </w:rPr>
        <w:t xml:space="preserve">ให้กับผู้บริหารและพนักงานที่เข้าเงื่อนไข อายุโครงการ </w:t>
      </w:r>
      <w:r w:rsidR="008C2EBE" w:rsidRPr="008C2EBE">
        <w:rPr>
          <w:rFonts w:asciiTheme="majorBidi" w:hAnsiTheme="majorBidi"/>
          <w:sz w:val="30"/>
          <w:szCs w:val="30"/>
        </w:rPr>
        <w:t>3</w:t>
      </w:r>
      <w:r w:rsidRPr="00B17F9E">
        <w:rPr>
          <w:rFonts w:asciiTheme="majorBidi" w:hAnsiTheme="majorBidi"/>
          <w:sz w:val="30"/>
          <w:szCs w:val="30"/>
        </w:rPr>
        <w:t xml:space="preserve"> </w:t>
      </w:r>
      <w:r w:rsidRPr="00B17F9E">
        <w:rPr>
          <w:rFonts w:asciiTheme="majorBidi" w:hAnsiTheme="majorBidi"/>
          <w:sz w:val="30"/>
          <w:szCs w:val="30"/>
          <w:cs/>
        </w:rPr>
        <w:t xml:space="preserve">ปี โดยมีระยะเวลาจ่ายเงินสมทบ </w:t>
      </w:r>
      <w:r w:rsidR="008C2EBE" w:rsidRPr="008C2EBE">
        <w:rPr>
          <w:rFonts w:asciiTheme="majorBidi" w:hAnsiTheme="majorBidi"/>
          <w:sz w:val="30"/>
          <w:szCs w:val="30"/>
        </w:rPr>
        <w:t>1</w:t>
      </w:r>
      <w:r w:rsidRPr="00B17F9E">
        <w:rPr>
          <w:rFonts w:asciiTheme="majorBidi" w:hAnsiTheme="majorBidi"/>
          <w:sz w:val="30"/>
          <w:szCs w:val="30"/>
        </w:rPr>
        <w:t xml:space="preserve"> </w:t>
      </w:r>
      <w:r w:rsidRPr="00B17F9E">
        <w:rPr>
          <w:rFonts w:asciiTheme="majorBidi" w:hAnsiTheme="majorBidi"/>
          <w:sz w:val="30"/>
          <w:szCs w:val="30"/>
          <w:cs/>
        </w:rPr>
        <w:t xml:space="preserve">ปี ทั้งนี้ บริษัทจะหักเงินเดือนผู้เข้าร่วมโครงการในอัตราไม่เกินร้อยละ </w:t>
      </w:r>
      <w:r w:rsidR="008C2EBE" w:rsidRPr="008C2EBE">
        <w:rPr>
          <w:rFonts w:asciiTheme="majorBidi" w:hAnsiTheme="majorBidi"/>
          <w:sz w:val="30"/>
          <w:szCs w:val="30"/>
        </w:rPr>
        <w:t>10</w:t>
      </w:r>
      <w:r w:rsidRPr="00B17F9E">
        <w:rPr>
          <w:rFonts w:asciiTheme="majorBidi" w:hAnsiTheme="majorBidi"/>
          <w:sz w:val="30"/>
          <w:szCs w:val="30"/>
        </w:rPr>
        <w:t xml:space="preserve"> </w:t>
      </w:r>
      <w:r w:rsidRPr="00B17F9E">
        <w:rPr>
          <w:rFonts w:asciiTheme="majorBidi" w:hAnsiTheme="majorBidi"/>
          <w:sz w:val="30"/>
          <w:szCs w:val="30"/>
          <w:cs/>
        </w:rPr>
        <w:t xml:space="preserve">ของเงินเดือนในแต่ละเดือน จนกว่าจะสิ้นสุดระยะเวลาจ่ายเงินสมทบของโครงการ โดยจะคิดเป็นร้อยละ </w:t>
      </w:r>
      <w:r w:rsidR="008C2EBE" w:rsidRPr="008C2EBE">
        <w:rPr>
          <w:rFonts w:asciiTheme="majorBidi" w:hAnsiTheme="majorBidi"/>
          <w:sz w:val="30"/>
          <w:szCs w:val="30"/>
        </w:rPr>
        <w:t>15</w:t>
      </w:r>
      <w:r w:rsidRPr="00B17F9E">
        <w:rPr>
          <w:rFonts w:asciiTheme="majorBidi" w:hAnsiTheme="majorBidi"/>
          <w:sz w:val="30"/>
          <w:szCs w:val="30"/>
        </w:rPr>
        <w:t xml:space="preserve"> </w:t>
      </w:r>
      <w:r w:rsidRPr="00B17F9E">
        <w:rPr>
          <w:rFonts w:asciiTheme="majorBidi" w:hAnsiTheme="majorBidi"/>
          <w:sz w:val="30"/>
          <w:szCs w:val="30"/>
          <w:cs/>
        </w:rPr>
        <w:t xml:space="preserve">ของเงินสมทบของโครงการ และบริษัทจะจ่ายสมทบเพิ่มเติมอีกร้อยละ </w:t>
      </w:r>
      <w:r w:rsidR="008C2EBE" w:rsidRPr="008C2EBE">
        <w:rPr>
          <w:rFonts w:asciiTheme="majorBidi" w:hAnsiTheme="majorBidi"/>
          <w:sz w:val="30"/>
          <w:szCs w:val="30"/>
        </w:rPr>
        <w:t>85</w:t>
      </w:r>
      <w:r w:rsidRPr="00B17F9E">
        <w:rPr>
          <w:rFonts w:asciiTheme="majorBidi" w:hAnsiTheme="majorBidi"/>
          <w:sz w:val="30"/>
          <w:szCs w:val="30"/>
        </w:rPr>
        <w:t xml:space="preserve"> </w:t>
      </w:r>
      <w:r w:rsidRPr="00B17F9E">
        <w:rPr>
          <w:rFonts w:asciiTheme="majorBidi" w:hAnsiTheme="majorBidi"/>
          <w:sz w:val="30"/>
          <w:szCs w:val="30"/>
          <w:cs/>
        </w:rPr>
        <w:t>ของเงินสมทบของโครงการในทุกเดือน</w:t>
      </w:r>
    </w:p>
    <w:p w14:paraId="03286905" w14:textId="77777777" w:rsidR="007450C5" w:rsidRDefault="007450C5" w:rsidP="007450C5">
      <w:pPr>
        <w:rPr>
          <w:rFonts w:asciiTheme="majorBidi" w:hAnsiTheme="majorBidi" w:cstheme="majorBidi"/>
          <w:sz w:val="24"/>
          <w:szCs w:val="24"/>
        </w:rPr>
      </w:pPr>
    </w:p>
    <w:p w14:paraId="106F01A2" w14:textId="165A1BA8" w:rsidR="007310BF" w:rsidRPr="00D76CA2" w:rsidRDefault="007310BF" w:rsidP="00731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76CA2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ค่าใช้จ่ายที่เกิดจากรายการจ่ายโดยใช้หุ้นเป็นเกณฑ์ตาม</w:t>
      </w:r>
      <w:r w:rsidRPr="00D76CA2">
        <w:rPr>
          <w:rFonts w:asciiTheme="majorBidi" w:hAnsiTheme="majorBidi"/>
          <w:sz w:val="30"/>
          <w:szCs w:val="30"/>
          <w:cs/>
        </w:rPr>
        <w:t xml:space="preserve">โครงการสะสมหุ้นสำหรับพนักงาน </w:t>
      </w:r>
      <w:r w:rsidRPr="00D76CA2">
        <w:rPr>
          <w:rFonts w:asciiTheme="majorBidi" w:hAnsiTheme="majorBidi"/>
          <w:sz w:val="30"/>
          <w:szCs w:val="30"/>
        </w:rPr>
        <w:t xml:space="preserve">(EJIP) </w:t>
      </w:r>
      <w:r w:rsidRPr="00D76CA2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</w:t>
      </w:r>
      <w:r w:rsidR="00F847A7">
        <w:rPr>
          <w:rFonts w:asciiTheme="majorBidi" w:hAnsiTheme="majorBidi" w:cstheme="majorBidi"/>
          <w:sz w:val="30"/>
          <w:szCs w:val="30"/>
          <w:cs/>
        </w:rPr>
        <w:t>สำหรับงวดเก้าเดือน</w:t>
      </w:r>
      <w:r w:rsidRPr="00D76CA2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F847A7">
        <w:rPr>
          <w:rFonts w:asciiTheme="majorBidi" w:hAnsiTheme="majorBidi" w:cstheme="majorBidi"/>
          <w:sz w:val="30"/>
          <w:szCs w:val="30"/>
        </w:rPr>
        <w:t xml:space="preserve">30 </w:t>
      </w:r>
      <w:r w:rsidR="00F847A7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CD7C9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C2EBE" w:rsidRPr="008C2EBE">
        <w:rPr>
          <w:rFonts w:asciiTheme="majorBidi" w:hAnsiTheme="majorBidi" w:cstheme="majorBidi"/>
          <w:sz w:val="30"/>
          <w:szCs w:val="30"/>
        </w:rPr>
        <w:t>2568</w:t>
      </w:r>
      <w:r w:rsidRPr="00D76CA2">
        <w:rPr>
          <w:rFonts w:asciiTheme="majorBidi" w:hAnsiTheme="majorBidi" w:cstheme="majorBidi" w:hint="cs"/>
          <w:sz w:val="30"/>
          <w:szCs w:val="30"/>
          <w:cs/>
        </w:rPr>
        <w:t xml:space="preserve"> มีจำนว</w:t>
      </w:r>
      <w:r w:rsidR="00DC251B" w:rsidRPr="00D76CA2">
        <w:rPr>
          <w:rFonts w:asciiTheme="majorBidi" w:hAnsiTheme="majorBidi" w:cstheme="majorBidi" w:hint="cs"/>
          <w:sz w:val="30"/>
          <w:szCs w:val="30"/>
          <w:cs/>
        </w:rPr>
        <w:t>น</w:t>
      </w:r>
      <w:r w:rsidR="008B0FCE">
        <w:rPr>
          <w:rFonts w:asciiTheme="majorBidi" w:hAnsiTheme="majorBidi" w:cstheme="majorBidi"/>
          <w:sz w:val="30"/>
          <w:szCs w:val="30"/>
        </w:rPr>
        <w:t xml:space="preserve"> </w:t>
      </w:r>
      <w:r w:rsidR="0021699A">
        <w:rPr>
          <w:rFonts w:asciiTheme="majorBidi" w:hAnsiTheme="majorBidi" w:cstheme="majorBidi"/>
          <w:sz w:val="30"/>
          <w:szCs w:val="30"/>
        </w:rPr>
        <w:t>13.03</w:t>
      </w:r>
      <w:r w:rsidRPr="00D76CA2">
        <w:rPr>
          <w:rFonts w:asciiTheme="majorBidi" w:hAnsiTheme="majorBidi" w:cstheme="majorBidi"/>
          <w:sz w:val="30"/>
          <w:szCs w:val="30"/>
        </w:rPr>
        <w:t xml:space="preserve"> </w:t>
      </w:r>
      <w:r w:rsidRPr="00D76CA2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D76CA2">
        <w:rPr>
          <w:rFonts w:asciiTheme="majorBidi" w:hAnsiTheme="majorBidi" w:cstheme="majorBidi"/>
          <w:sz w:val="30"/>
          <w:szCs w:val="30"/>
        </w:rPr>
        <w:br/>
      </w:r>
      <w:r w:rsidR="007602DC" w:rsidRPr="00D76CA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C2EBE" w:rsidRPr="008C2EBE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7602DC" w:rsidRPr="00D76CA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9298C" w:rsidRPr="0089298C">
        <w:rPr>
          <w:rFonts w:asciiTheme="majorBidi" w:hAnsiTheme="majorBidi" w:cstheme="majorBidi"/>
          <w:i/>
          <w:iCs/>
          <w:sz w:val="30"/>
          <w:szCs w:val="30"/>
        </w:rPr>
        <w:t>12.12</w:t>
      </w:r>
      <w:r w:rsidR="0089298C" w:rsidRPr="00D76CA2">
        <w:rPr>
          <w:rFonts w:asciiTheme="majorBidi" w:hAnsiTheme="majorBidi" w:cstheme="majorBidi"/>
          <w:sz w:val="30"/>
          <w:szCs w:val="30"/>
        </w:rPr>
        <w:t xml:space="preserve"> </w:t>
      </w:r>
      <w:r w:rsidR="007602DC" w:rsidRPr="00D76CA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7602DC" w:rsidRPr="00D76CA2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94EF4CA" w14:textId="6511DD98" w:rsidR="000E50E5" w:rsidRPr="00D76CA2" w:rsidRDefault="000E50E5" w:rsidP="00A12EA4">
      <w:pPr>
        <w:rPr>
          <w:rFonts w:asciiTheme="majorBidi" w:hAnsiTheme="majorBidi" w:cstheme="majorBidi"/>
          <w:sz w:val="24"/>
          <w:szCs w:val="24"/>
        </w:rPr>
      </w:pPr>
    </w:p>
    <w:p w14:paraId="51C3EF12" w14:textId="7330C149" w:rsidR="002B5E4A" w:rsidRDefault="00652642" w:rsidP="002C56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85863">
        <w:rPr>
          <w:rFonts w:asciiTheme="majorBidi" w:hAnsiTheme="majorBidi" w:hint="cs"/>
          <w:sz w:val="30"/>
          <w:szCs w:val="30"/>
          <w:cs/>
        </w:rPr>
        <w:t>ในระหว่างงวด</w:t>
      </w:r>
      <w:r w:rsidR="0089298C">
        <w:rPr>
          <w:rFonts w:asciiTheme="majorBidi" w:hAnsiTheme="majorBidi" w:hint="cs"/>
          <w:sz w:val="30"/>
          <w:szCs w:val="30"/>
          <w:cs/>
        </w:rPr>
        <w:t>เก้า</w:t>
      </w:r>
      <w:r w:rsidRPr="00885863">
        <w:rPr>
          <w:rFonts w:asciiTheme="majorBidi" w:hAnsiTheme="majorBidi" w:hint="cs"/>
          <w:sz w:val="30"/>
          <w:szCs w:val="30"/>
          <w:cs/>
        </w:rPr>
        <w:t xml:space="preserve">เดือนสิ้นสุดวันที่ </w:t>
      </w:r>
      <w:r w:rsidR="00F847A7">
        <w:rPr>
          <w:rFonts w:asciiTheme="majorBidi" w:hAnsiTheme="majorBidi"/>
          <w:sz w:val="30"/>
          <w:szCs w:val="30"/>
        </w:rPr>
        <w:t xml:space="preserve">30 </w:t>
      </w:r>
      <w:r w:rsidR="00F847A7">
        <w:rPr>
          <w:rFonts w:asciiTheme="majorBidi" w:hAnsiTheme="majorBidi"/>
          <w:sz w:val="30"/>
          <w:szCs w:val="30"/>
          <w:cs/>
        </w:rPr>
        <w:t>กันยายน</w:t>
      </w:r>
      <w:r w:rsidRPr="00885863">
        <w:rPr>
          <w:rFonts w:asciiTheme="majorBidi" w:hAnsiTheme="majorBidi" w:hint="cs"/>
          <w:sz w:val="30"/>
          <w:szCs w:val="30"/>
          <w:cs/>
        </w:rPr>
        <w:t xml:space="preserve"> </w:t>
      </w:r>
      <w:r w:rsidR="008C2EBE" w:rsidRPr="008C2EBE">
        <w:rPr>
          <w:rFonts w:asciiTheme="majorBidi" w:hAnsiTheme="majorBidi"/>
          <w:sz w:val="30"/>
          <w:szCs w:val="30"/>
        </w:rPr>
        <w:t>2568</w:t>
      </w:r>
      <w:r w:rsidRPr="00885863">
        <w:rPr>
          <w:rFonts w:asciiTheme="majorBidi" w:hAnsiTheme="majorBidi" w:hint="cs"/>
          <w:sz w:val="30"/>
          <w:szCs w:val="30"/>
          <w:cs/>
        </w:rPr>
        <w:t xml:space="preserve"> บริษัทรับรู้หุ้นทุนซื้อ</w:t>
      </w:r>
      <w:r w:rsidRPr="00531534">
        <w:rPr>
          <w:rFonts w:asciiTheme="majorBidi" w:hAnsiTheme="majorBidi" w:hint="cs"/>
          <w:sz w:val="30"/>
          <w:szCs w:val="30"/>
          <w:cs/>
        </w:rPr>
        <w:t>คืนเพิ่มขึ้นจำนวน</w:t>
      </w:r>
      <w:r w:rsidR="00C63B43" w:rsidRPr="00531534">
        <w:rPr>
          <w:rFonts w:asciiTheme="majorBidi" w:hAnsiTheme="majorBidi"/>
          <w:sz w:val="30"/>
          <w:szCs w:val="30"/>
        </w:rPr>
        <w:t xml:space="preserve"> </w:t>
      </w:r>
      <w:r w:rsidR="00466EE1">
        <w:rPr>
          <w:rFonts w:asciiTheme="majorBidi" w:hAnsiTheme="majorBidi"/>
          <w:sz w:val="30"/>
          <w:szCs w:val="30"/>
        </w:rPr>
        <w:t>186,300</w:t>
      </w:r>
      <w:r w:rsidRPr="00531534">
        <w:rPr>
          <w:rFonts w:asciiTheme="majorBidi" w:hAnsiTheme="majorBidi" w:hint="cs"/>
          <w:sz w:val="30"/>
          <w:szCs w:val="30"/>
          <w:cs/>
        </w:rPr>
        <w:t xml:space="preserve"> หุ้น เป็นจำนวนเงิน</w:t>
      </w:r>
      <w:r w:rsidR="00074377" w:rsidRPr="00531534">
        <w:rPr>
          <w:rFonts w:asciiTheme="majorBidi" w:hAnsiTheme="majorBidi"/>
          <w:sz w:val="30"/>
          <w:szCs w:val="30"/>
        </w:rPr>
        <w:t xml:space="preserve"> </w:t>
      </w:r>
      <w:r w:rsidR="00466EE1">
        <w:rPr>
          <w:rFonts w:asciiTheme="majorBidi" w:hAnsiTheme="majorBidi"/>
          <w:sz w:val="30"/>
          <w:szCs w:val="30"/>
        </w:rPr>
        <w:t>14.66</w:t>
      </w:r>
      <w:r w:rsidR="00CC4000" w:rsidRPr="00531534">
        <w:rPr>
          <w:rFonts w:asciiTheme="majorBidi" w:hAnsiTheme="majorBidi" w:hint="cs"/>
          <w:sz w:val="30"/>
          <w:szCs w:val="30"/>
          <w:cs/>
        </w:rPr>
        <w:t xml:space="preserve"> </w:t>
      </w:r>
      <w:r w:rsidRPr="00531534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0E50E5" w:rsidRPr="00531534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F847A7">
        <w:rPr>
          <w:rFonts w:asciiTheme="majorBidi" w:hAnsiTheme="majorBidi"/>
          <w:sz w:val="30"/>
          <w:szCs w:val="30"/>
        </w:rPr>
        <w:t xml:space="preserve">30 </w:t>
      </w:r>
      <w:r w:rsidR="00F847A7">
        <w:rPr>
          <w:rFonts w:asciiTheme="majorBidi" w:hAnsiTheme="majorBidi"/>
          <w:sz w:val="30"/>
          <w:szCs w:val="30"/>
          <w:cs/>
        </w:rPr>
        <w:t>กันยายน</w:t>
      </w:r>
      <w:r w:rsidR="00D53E70" w:rsidRPr="00531534">
        <w:rPr>
          <w:rFonts w:asciiTheme="majorBidi" w:hAnsiTheme="majorBidi" w:hint="cs"/>
          <w:sz w:val="30"/>
          <w:szCs w:val="30"/>
          <w:cs/>
        </w:rPr>
        <w:t xml:space="preserve"> </w:t>
      </w:r>
      <w:r w:rsidR="008C2EBE" w:rsidRPr="008C2EBE">
        <w:rPr>
          <w:rFonts w:asciiTheme="majorBidi" w:hAnsiTheme="majorBidi"/>
          <w:sz w:val="30"/>
          <w:szCs w:val="30"/>
        </w:rPr>
        <w:t>2568</w:t>
      </w:r>
      <w:r w:rsidR="000E50E5" w:rsidRPr="00531534">
        <w:rPr>
          <w:rFonts w:asciiTheme="majorBidi" w:hAnsiTheme="majorBidi"/>
          <w:sz w:val="30"/>
          <w:szCs w:val="30"/>
          <w:cs/>
        </w:rPr>
        <w:t xml:space="preserve"> บริษัทถือหุ้นบริษัทตามโครงการสะสม</w:t>
      </w:r>
      <w:r w:rsidR="000E50E5" w:rsidRPr="00531534">
        <w:rPr>
          <w:rFonts w:asciiTheme="majorBidi" w:hAnsiTheme="majorBidi" w:hint="cs"/>
          <w:sz w:val="30"/>
          <w:szCs w:val="30"/>
          <w:cs/>
        </w:rPr>
        <w:t xml:space="preserve">หุ้นสำหรับพนักงาน </w:t>
      </w:r>
      <w:r w:rsidR="000E50E5" w:rsidRPr="00531534">
        <w:rPr>
          <w:rFonts w:asciiTheme="majorBidi" w:hAnsiTheme="majorBidi"/>
          <w:sz w:val="30"/>
          <w:szCs w:val="30"/>
          <w:cs/>
        </w:rPr>
        <w:t>(</w:t>
      </w:r>
      <w:r w:rsidR="000E50E5" w:rsidRPr="00531534">
        <w:rPr>
          <w:rFonts w:asciiTheme="majorBidi" w:hAnsiTheme="majorBidi" w:cstheme="majorBidi"/>
          <w:sz w:val="30"/>
          <w:szCs w:val="30"/>
        </w:rPr>
        <w:t xml:space="preserve">EJIP) </w:t>
      </w:r>
      <w:r w:rsidR="000E50E5" w:rsidRPr="00531534">
        <w:rPr>
          <w:rFonts w:asciiTheme="majorBidi" w:hAnsiTheme="majorBidi"/>
          <w:sz w:val="30"/>
          <w:szCs w:val="30"/>
          <w:cs/>
        </w:rPr>
        <w:t>จำนวน</w:t>
      </w:r>
      <w:r w:rsidR="00405BEF" w:rsidRPr="00531534">
        <w:rPr>
          <w:rFonts w:asciiTheme="majorBidi" w:hAnsiTheme="majorBidi"/>
          <w:sz w:val="30"/>
          <w:szCs w:val="30"/>
        </w:rPr>
        <w:t xml:space="preserve"> </w:t>
      </w:r>
      <w:r w:rsidR="00BF06C3">
        <w:rPr>
          <w:rFonts w:asciiTheme="majorBidi" w:hAnsiTheme="majorBidi"/>
          <w:sz w:val="30"/>
          <w:szCs w:val="30"/>
        </w:rPr>
        <w:t>583</w:t>
      </w:r>
      <w:r w:rsidR="00AC4B35">
        <w:rPr>
          <w:rFonts w:asciiTheme="majorBidi" w:hAnsiTheme="majorBidi"/>
          <w:sz w:val="30"/>
          <w:szCs w:val="30"/>
        </w:rPr>
        <w:t>,809</w:t>
      </w:r>
      <w:r w:rsidR="000E50E5" w:rsidRPr="00531534">
        <w:rPr>
          <w:rFonts w:asciiTheme="majorBidi" w:hAnsiTheme="majorBidi"/>
          <w:sz w:val="30"/>
          <w:szCs w:val="30"/>
        </w:rPr>
        <w:t xml:space="preserve"> </w:t>
      </w:r>
      <w:r w:rsidR="000E50E5" w:rsidRPr="00531534">
        <w:rPr>
          <w:rFonts w:asciiTheme="majorBidi" w:hAnsiTheme="majorBidi"/>
          <w:sz w:val="30"/>
          <w:szCs w:val="30"/>
          <w:cs/>
        </w:rPr>
        <w:t>หุ้น ซึ่งคิดเป็นร้อยละ</w:t>
      </w:r>
      <w:r w:rsidR="0083375B">
        <w:rPr>
          <w:rFonts w:asciiTheme="majorBidi" w:hAnsiTheme="majorBidi"/>
          <w:sz w:val="30"/>
          <w:szCs w:val="30"/>
        </w:rPr>
        <w:t xml:space="preserve"> </w:t>
      </w:r>
      <w:r w:rsidR="00AC4B35">
        <w:rPr>
          <w:rFonts w:asciiTheme="majorBidi" w:hAnsiTheme="majorBidi"/>
          <w:sz w:val="30"/>
          <w:szCs w:val="30"/>
        </w:rPr>
        <w:t>0.19</w:t>
      </w:r>
      <w:r w:rsidR="000E50E5" w:rsidRPr="00531534">
        <w:rPr>
          <w:rFonts w:asciiTheme="majorBidi" w:hAnsiTheme="majorBidi"/>
          <w:sz w:val="30"/>
          <w:szCs w:val="30"/>
          <w:cs/>
        </w:rPr>
        <w:t xml:space="preserve"> ของจำนวนหุ้นที่ชำระแล้ว</w:t>
      </w:r>
      <w:r w:rsidR="000E50E5" w:rsidRPr="00885863">
        <w:rPr>
          <w:rFonts w:asciiTheme="majorBidi" w:hAnsiTheme="majorBidi"/>
          <w:sz w:val="30"/>
          <w:szCs w:val="30"/>
          <w:cs/>
        </w:rPr>
        <w:t xml:space="preserve"> รวมเป็นจำนวนเงินทั้งสิ้</w:t>
      </w:r>
      <w:r w:rsidR="000E50E5" w:rsidRPr="00673371">
        <w:rPr>
          <w:rFonts w:asciiTheme="majorBidi" w:hAnsiTheme="majorBidi"/>
          <w:sz w:val="30"/>
          <w:szCs w:val="30"/>
          <w:cs/>
        </w:rPr>
        <w:t xml:space="preserve">น </w:t>
      </w:r>
      <w:r w:rsidR="00AC4B35">
        <w:rPr>
          <w:rFonts w:asciiTheme="majorBidi" w:hAnsiTheme="majorBidi"/>
          <w:sz w:val="30"/>
          <w:szCs w:val="30"/>
        </w:rPr>
        <w:t>53.64</w:t>
      </w:r>
      <w:r w:rsidR="008130A3" w:rsidRPr="00885863">
        <w:rPr>
          <w:rFonts w:asciiTheme="majorBidi" w:hAnsiTheme="majorBidi"/>
          <w:sz w:val="30"/>
          <w:szCs w:val="30"/>
        </w:rPr>
        <w:br/>
      </w:r>
      <w:r w:rsidR="000E50E5" w:rsidRPr="00885863">
        <w:rPr>
          <w:rFonts w:asciiTheme="majorBidi" w:hAnsiTheme="majorBidi"/>
          <w:sz w:val="30"/>
          <w:szCs w:val="30"/>
          <w:cs/>
        </w:rPr>
        <w:t>ล้านบาท</w:t>
      </w:r>
      <w:r w:rsidR="001E7392" w:rsidRPr="00885863">
        <w:rPr>
          <w:rFonts w:asciiTheme="majorBidi" w:hAnsiTheme="majorBidi" w:cstheme="majorBidi"/>
          <w:i/>
          <w:iCs/>
          <w:sz w:val="30"/>
          <w:szCs w:val="30"/>
        </w:rPr>
        <w:t xml:space="preserve"> (</w:t>
      </w:r>
      <w:r w:rsidR="008C2EBE" w:rsidRPr="008C2EB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1E7392" w:rsidRPr="0088586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E7392" w:rsidRPr="0088586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8C2EBE" w:rsidRPr="008C2EBE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1E7392" w:rsidRPr="0088586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C2EBE" w:rsidRPr="008C2EBE">
        <w:rPr>
          <w:rFonts w:asciiTheme="majorBidi" w:hAnsiTheme="majorBidi" w:cstheme="majorBidi"/>
          <w:i/>
          <w:iCs/>
          <w:sz w:val="30"/>
          <w:szCs w:val="30"/>
        </w:rPr>
        <w:t>38</w:t>
      </w:r>
      <w:r w:rsidR="001E7392" w:rsidRPr="0088586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C2EBE" w:rsidRPr="008C2EBE">
        <w:rPr>
          <w:rFonts w:asciiTheme="majorBidi" w:hAnsiTheme="majorBidi" w:cstheme="majorBidi"/>
          <w:i/>
          <w:iCs/>
          <w:sz w:val="30"/>
          <w:szCs w:val="30"/>
        </w:rPr>
        <w:t>98</w:t>
      </w:r>
      <w:r w:rsidR="001E7392" w:rsidRPr="0088586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E7392" w:rsidRPr="0088586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1E7392" w:rsidRPr="0088586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EB830EC" w14:textId="77777777" w:rsidR="00FB7081" w:rsidRDefault="00FB7081" w:rsidP="00FB70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B39A39B" w14:textId="3B7B0656" w:rsidR="00FB7081" w:rsidRPr="0036498D" w:rsidRDefault="00FB7081" w:rsidP="00FB7081">
      <w:pPr>
        <w:pStyle w:val="Heading1"/>
        <w:numPr>
          <w:ilvl w:val="0"/>
          <w:numId w:val="19"/>
        </w:numPr>
        <w:tabs>
          <w:tab w:val="num" w:pos="926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หุ้นทุนซื้อคืน</w:t>
      </w:r>
    </w:p>
    <w:p w14:paraId="134A3BE5" w14:textId="77777777" w:rsidR="00FB7081" w:rsidRPr="00FB7081" w:rsidRDefault="00FB7081" w:rsidP="00FB7081">
      <w:pPr>
        <w:rPr>
          <w:rFonts w:asciiTheme="majorBidi" w:hAnsiTheme="majorBidi" w:cstheme="majorBidi"/>
          <w:sz w:val="24"/>
          <w:szCs w:val="24"/>
        </w:rPr>
      </w:pPr>
    </w:p>
    <w:p w14:paraId="7C664D6C" w14:textId="5B9DF1B1" w:rsidR="0085570C" w:rsidRPr="0085570C" w:rsidRDefault="0085570C" w:rsidP="00855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85570C">
        <w:rPr>
          <w:rFonts w:asciiTheme="majorBidi" w:hAnsiTheme="majorBidi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="008C2EBE" w:rsidRPr="008C2EBE">
        <w:rPr>
          <w:rFonts w:asciiTheme="majorBidi" w:hAnsiTheme="majorBidi" w:cstheme="majorBidi"/>
          <w:sz w:val="30"/>
          <w:szCs w:val="30"/>
        </w:rPr>
        <w:t>16</w:t>
      </w:r>
      <w:r w:rsidRPr="0085570C">
        <w:rPr>
          <w:rFonts w:asciiTheme="majorBidi" w:hAnsiTheme="majorBidi"/>
          <w:sz w:val="30"/>
          <w:szCs w:val="30"/>
          <w:cs/>
        </w:rPr>
        <w:t xml:space="preserve"> มิถุนายน </w:t>
      </w:r>
      <w:r w:rsidR="008C2EBE" w:rsidRPr="008C2EBE">
        <w:rPr>
          <w:rFonts w:asciiTheme="majorBidi" w:hAnsiTheme="majorBidi" w:cstheme="majorBidi"/>
          <w:sz w:val="30"/>
          <w:szCs w:val="30"/>
        </w:rPr>
        <w:t>2568</w:t>
      </w:r>
      <w:r w:rsidRPr="0085570C">
        <w:rPr>
          <w:rFonts w:asciiTheme="majorBidi" w:hAnsiTheme="majorBidi"/>
          <w:sz w:val="30"/>
          <w:szCs w:val="30"/>
          <w:cs/>
        </w:rPr>
        <w:t xml:space="preserve"> ที่ประชุมมีมติอนุมัติโครงการซื้อหุ้นคืนของบริษัทเพื่อวัตถุประสงค์ในการบริหารทางการเงิน โดยมีจำนวนหุ้นที่จะซื้อคืนไม่เกิน </w:t>
      </w:r>
      <w:r w:rsidR="008C2EBE" w:rsidRPr="008C2EBE">
        <w:rPr>
          <w:rFonts w:asciiTheme="majorBidi" w:hAnsiTheme="majorBidi" w:cstheme="majorBidi"/>
          <w:sz w:val="30"/>
          <w:szCs w:val="30"/>
        </w:rPr>
        <w:t>5</w:t>
      </w:r>
      <w:r w:rsidRPr="0085570C">
        <w:rPr>
          <w:rFonts w:asciiTheme="majorBidi" w:hAnsiTheme="majorBidi"/>
          <w:sz w:val="30"/>
          <w:szCs w:val="30"/>
          <w:cs/>
        </w:rPr>
        <w:t xml:space="preserve"> ล้านหุ้น คิดเป็นจำนวนร้อยละ </w:t>
      </w:r>
      <w:r w:rsidR="008C2EBE" w:rsidRPr="008C2EBE">
        <w:rPr>
          <w:rFonts w:asciiTheme="majorBidi" w:hAnsiTheme="majorBidi" w:cstheme="majorBidi"/>
          <w:sz w:val="30"/>
          <w:szCs w:val="30"/>
        </w:rPr>
        <w:t>1</w:t>
      </w:r>
      <w:r w:rsidRPr="0085570C">
        <w:rPr>
          <w:rFonts w:asciiTheme="majorBidi" w:hAnsiTheme="majorBidi" w:cstheme="majorBidi"/>
          <w:sz w:val="30"/>
          <w:szCs w:val="30"/>
        </w:rPr>
        <w:t>.</w:t>
      </w:r>
      <w:r w:rsidR="008C2EBE" w:rsidRPr="008C2EBE">
        <w:rPr>
          <w:rFonts w:asciiTheme="majorBidi" w:hAnsiTheme="majorBidi" w:cstheme="majorBidi"/>
          <w:sz w:val="30"/>
          <w:szCs w:val="30"/>
        </w:rPr>
        <w:t>62</w:t>
      </w:r>
      <w:r w:rsidRPr="0085570C">
        <w:rPr>
          <w:rFonts w:asciiTheme="majorBidi" w:hAnsiTheme="majorBidi"/>
          <w:sz w:val="30"/>
          <w:szCs w:val="30"/>
          <w:cs/>
        </w:rPr>
        <w:t xml:space="preserve"> ของจำนวนหุ้นที่ออกและชำระแล้ว ภายในวงเงินจำนวนไม่เกิน </w:t>
      </w:r>
      <w:r w:rsidR="008C2EBE" w:rsidRPr="008C2EBE">
        <w:rPr>
          <w:rFonts w:asciiTheme="majorBidi" w:hAnsiTheme="majorBidi" w:cstheme="majorBidi"/>
          <w:sz w:val="30"/>
          <w:szCs w:val="30"/>
        </w:rPr>
        <w:t>250</w:t>
      </w:r>
      <w:r w:rsidRPr="0085570C">
        <w:rPr>
          <w:rFonts w:asciiTheme="majorBidi" w:hAnsiTheme="majorBidi"/>
          <w:sz w:val="30"/>
          <w:szCs w:val="30"/>
          <w:cs/>
        </w:rPr>
        <w:t xml:space="preserve"> ล้านบาท โดยมีกำหนดระยะเวลาที่จะซื้อหุ้นคืนตั้งแต่วันที่ </w:t>
      </w:r>
      <w:r w:rsidR="008C2EBE" w:rsidRPr="008C2EBE">
        <w:rPr>
          <w:rFonts w:asciiTheme="majorBidi" w:hAnsiTheme="majorBidi" w:cstheme="majorBidi"/>
          <w:sz w:val="30"/>
          <w:szCs w:val="30"/>
        </w:rPr>
        <w:t>20</w:t>
      </w:r>
      <w:r w:rsidRPr="0085570C">
        <w:rPr>
          <w:rFonts w:asciiTheme="majorBidi" w:hAnsiTheme="majorBidi"/>
          <w:sz w:val="30"/>
          <w:szCs w:val="30"/>
          <w:cs/>
        </w:rPr>
        <w:t xml:space="preserve"> มิถุนายน </w:t>
      </w:r>
      <w:r w:rsidR="008C2EBE" w:rsidRPr="008C2EBE">
        <w:rPr>
          <w:rFonts w:asciiTheme="majorBidi" w:hAnsiTheme="majorBidi" w:cstheme="majorBidi"/>
          <w:sz w:val="30"/>
          <w:szCs w:val="30"/>
        </w:rPr>
        <w:t>2568</w:t>
      </w:r>
      <w:r w:rsidRPr="0085570C">
        <w:rPr>
          <w:rFonts w:asciiTheme="majorBidi" w:hAnsiTheme="majorBidi"/>
          <w:sz w:val="30"/>
          <w:szCs w:val="30"/>
          <w:cs/>
        </w:rPr>
        <w:t xml:space="preserve"> ถึงวันที่ </w:t>
      </w:r>
      <w:r w:rsidR="008C2EBE" w:rsidRPr="008C2EBE">
        <w:rPr>
          <w:rFonts w:asciiTheme="majorBidi" w:hAnsiTheme="majorBidi" w:cstheme="majorBidi"/>
          <w:sz w:val="30"/>
          <w:szCs w:val="30"/>
        </w:rPr>
        <w:t>19</w:t>
      </w:r>
      <w:r w:rsidRPr="0085570C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8C2EBE" w:rsidRPr="008C2EBE">
        <w:rPr>
          <w:rFonts w:asciiTheme="majorBidi" w:hAnsiTheme="majorBidi" w:cstheme="majorBidi"/>
          <w:sz w:val="30"/>
          <w:szCs w:val="30"/>
        </w:rPr>
        <w:t>2568</w:t>
      </w:r>
    </w:p>
    <w:p w14:paraId="7BB521EA" w14:textId="77777777" w:rsidR="0085570C" w:rsidRPr="0085570C" w:rsidRDefault="0085570C" w:rsidP="00855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F71CA6D" w14:textId="5A85BD8A" w:rsidR="002A27AA" w:rsidRPr="0085570C" w:rsidRDefault="002A27AA" w:rsidP="002A2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85570C">
        <w:rPr>
          <w:rFonts w:asciiTheme="majorBidi" w:hAnsiTheme="majorBidi"/>
          <w:sz w:val="30"/>
          <w:szCs w:val="30"/>
          <w:cs/>
        </w:rPr>
        <w:t>ในระหว่างงว</w:t>
      </w:r>
      <w:r w:rsidR="00B7285F">
        <w:rPr>
          <w:rFonts w:asciiTheme="majorBidi" w:hAnsiTheme="majorBidi" w:hint="cs"/>
          <w:sz w:val="30"/>
          <w:szCs w:val="30"/>
          <w:cs/>
        </w:rPr>
        <w:t>ดเก้า</w:t>
      </w:r>
      <w:r w:rsidRPr="0085570C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Pr="008C2EBE">
        <w:rPr>
          <w:rFonts w:asciiTheme="majorBidi" w:hAnsiTheme="majorBidi" w:cstheme="majorBidi"/>
          <w:sz w:val="30"/>
          <w:szCs w:val="30"/>
        </w:rPr>
        <w:t>30</w:t>
      </w:r>
      <w:r w:rsidRPr="0085570C">
        <w:rPr>
          <w:rFonts w:asciiTheme="majorBidi" w:hAnsiTheme="majorBidi" w:cstheme="majorBidi"/>
          <w:sz w:val="30"/>
          <w:szCs w:val="30"/>
        </w:rPr>
        <w:t xml:space="preserve"> </w:t>
      </w:r>
      <w:r w:rsidR="00B7285F">
        <w:rPr>
          <w:rFonts w:asciiTheme="majorBidi" w:hAnsiTheme="majorBidi" w:hint="cs"/>
          <w:sz w:val="30"/>
          <w:szCs w:val="30"/>
          <w:cs/>
        </w:rPr>
        <w:t>กันยา</w:t>
      </w:r>
      <w:r w:rsidRPr="0085570C">
        <w:rPr>
          <w:rFonts w:asciiTheme="majorBidi" w:hAnsiTheme="majorBidi"/>
          <w:sz w:val="30"/>
          <w:szCs w:val="30"/>
          <w:cs/>
        </w:rPr>
        <w:t xml:space="preserve">ยน </w:t>
      </w:r>
      <w:r w:rsidRPr="008C2EBE">
        <w:rPr>
          <w:rFonts w:asciiTheme="majorBidi" w:hAnsiTheme="majorBidi" w:cstheme="majorBidi"/>
          <w:sz w:val="30"/>
          <w:szCs w:val="30"/>
        </w:rPr>
        <w:t>2568</w:t>
      </w:r>
      <w:r w:rsidRPr="0085570C">
        <w:rPr>
          <w:rFonts w:asciiTheme="majorBidi" w:hAnsiTheme="majorBidi" w:cstheme="majorBidi"/>
          <w:sz w:val="30"/>
          <w:szCs w:val="30"/>
        </w:rPr>
        <w:t xml:space="preserve"> </w:t>
      </w:r>
      <w:r w:rsidRPr="0085570C">
        <w:rPr>
          <w:rFonts w:asciiTheme="majorBidi" w:hAnsiTheme="majorBidi"/>
          <w:sz w:val="30"/>
          <w:szCs w:val="30"/>
          <w:cs/>
        </w:rPr>
        <w:t xml:space="preserve">บริษัทได้ซื้อคืนหุ้นสามัญจำนวน </w:t>
      </w:r>
      <w:r w:rsidR="007457E6">
        <w:rPr>
          <w:rFonts w:asciiTheme="majorBidi" w:hAnsiTheme="majorBidi" w:cstheme="majorBidi"/>
          <w:sz w:val="30"/>
          <w:szCs w:val="30"/>
        </w:rPr>
        <w:t>2,300,000</w:t>
      </w:r>
      <w:r w:rsidRPr="0085570C">
        <w:rPr>
          <w:rFonts w:asciiTheme="majorBidi" w:hAnsiTheme="majorBidi" w:cstheme="majorBidi"/>
          <w:sz w:val="30"/>
          <w:szCs w:val="30"/>
        </w:rPr>
        <w:t xml:space="preserve"> </w:t>
      </w:r>
      <w:r w:rsidRPr="0085570C">
        <w:rPr>
          <w:rFonts w:asciiTheme="majorBidi" w:hAnsiTheme="majorBidi"/>
          <w:sz w:val="30"/>
          <w:szCs w:val="30"/>
          <w:cs/>
        </w:rPr>
        <w:t xml:space="preserve">หุ้นในตลาดหลักทรัพย์แห่งประเทศไทย ซึ่งคิดเป็นร้อยละ </w:t>
      </w:r>
      <w:r w:rsidR="00C03B82">
        <w:rPr>
          <w:rFonts w:asciiTheme="majorBidi" w:hAnsiTheme="majorBidi" w:cstheme="majorBidi"/>
          <w:sz w:val="30"/>
          <w:szCs w:val="30"/>
        </w:rPr>
        <w:t>0.75</w:t>
      </w:r>
      <w:r w:rsidRPr="0085570C">
        <w:rPr>
          <w:rFonts w:asciiTheme="majorBidi" w:hAnsiTheme="majorBidi" w:cstheme="majorBidi"/>
          <w:sz w:val="30"/>
          <w:szCs w:val="30"/>
        </w:rPr>
        <w:t xml:space="preserve"> </w:t>
      </w:r>
      <w:r w:rsidRPr="0085570C">
        <w:rPr>
          <w:rFonts w:asciiTheme="majorBidi" w:hAnsiTheme="majorBidi"/>
          <w:sz w:val="30"/>
          <w:szCs w:val="30"/>
          <w:cs/>
        </w:rPr>
        <w:t>ของจำนวนหุ้นที่ชำระแล้ว โดยจ่ายเงินเพื่อซื้อหุ้นคืน</w:t>
      </w:r>
      <w:r>
        <w:rPr>
          <w:rFonts w:asciiTheme="majorBidi" w:hAnsiTheme="majorBidi" w:hint="cs"/>
          <w:sz w:val="30"/>
          <w:szCs w:val="30"/>
          <w:cs/>
        </w:rPr>
        <w:t>และค่าธรรมเนียมที่เกี่ยวข้อง</w:t>
      </w:r>
      <w:r w:rsidRPr="0085570C">
        <w:rPr>
          <w:rFonts w:asciiTheme="majorBidi" w:hAnsiTheme="majorBidi"/>
          <w:sz w:val="30"/>
          <w:szCs w:val="30"/>
          <w:cs/>
        </w:rPr>
        <w:t>เป็นจำนวนเงิน</w:t>
      </w:r>
      <w:r>
        <w:rPr>
          <w:rFonts w:asciiTheme="majorBidi" w:hAnsiTheme="majorBidi" w:hint="cs"/>
          <w:sz w:val="30"/>
          <w:szCs w:val="30"/>
          <w:cs/>
        </w:rPr>
        <w:t>รวม</w:t>
      </w:r>
      <w:r w:rsidRPr="0085570C">
        <w:rPr>
          <w:rFonts w:asciiTheme="majorBidi" w:hAnsiTheme="majorBidi"/>
          <w:sz w:val="30"/>
          <w:szCs w:val="30"/>
          <w:cs/>
        </w:rPr>
        <w:t xml:space="preserve"> </w:t>
      </w:r>
      <w:r w:rsidR="0040411B">
        <w:rPr>
          <w:rFonts w:asciiTheme="majorBidi" w:hAnsiTheme="majorBidi" w:cstheme="majorBidi"/>
          <w:sz w:val="30"/>
          <w:szCs w:val="30"/>
        </w:rPr>
        <w:t>75.27</w:t>
      </w:r>
      <w:r w:rsidRPr="0085570C">
        <w:rPr>
          <w:rFonts w:asciiTheme="majorBidi" w:hAnsiTheme="majorBidi" w:cstheme="majorBidi"/>
          <w:sz w:val="30"/>
          <w:szCs w:val="30"/>
        </w:rPr>
        <w:t xml:space="preserve"> </w:t>
      </w:r>
      <w:r w:rsidRPr="0085570C">
        <w:rPr>
          <w:rFonts w:asciiTheme="majorBidi" w:hAnsiTheme="majorBidi"/>
          <w:sz w:val="30"/>
          <w:szCs w:val="30"/>
          <w:cs/>
        </w:rPr>
        <w:t>ล้านบาท</w:t>
      </w:r>
      <w:r>
        <w:rPr>
          <w:rFonts w:asciiTheme="majorBidi" w:hAnsiTheme="majorBidi"/>
          <w:sz w:val="30"/>
          <w:szCs w:val="30"/>
        </w:rPr>
        <w:t xml:space="preserve"> </w:t>
      </w:r>
      <w:r w:rsidRPr="0085570C">
        <w:rPr>
          <w:rFonts w:asciiTheme="majorBidi" w:hAnsiTheme="majorBidi"/>
          <w:sz w:val="30"/>
          <w:szCs w:val="30"/>
          <w:cs/>
        </w:rPr>
        <w:t xml:space="preserve">และได้แสดงเป็นรายการหักจากส่วนของผู้ถือหุ้น บริษัทได้กันกำไรสะสมไว้เป็นสำรองเพื่อหุ้นทุนซื้อคืนจำนวน </w:t>
      </w:r>
      <w:r w:rsidR="0040411B">
        <w:rPr>
          <w:rFonts w:asciiTheme="majorBidi" w:hAnsiTheme="majorBidi" w:cstheme="majorBidi"/>
          <w:sz w:val="30"/>
          <w:szCs w:val="30"/>
        </w:rPr>
        <w:t>75.27</w:t>
      </w:r>
      <w:r w:rsidRPr="0085570C">
        <w:rPr>
          <w:rFonts w:asciiTheme="majorBidi" w:hAnsiTheme="majorBidi" w:cstheme="majorBidi"/>
          <w:sz w:val="30"/>
          <w:szCs w:val="30"/>
        </w:rPr>
        <w:t xml:space="preserve"> </w:t>
      </w:r>
      <w:r w:rsidRPr="0085570C">
        <w:rPr>
          <w:rFonts w:asciiTheme="majorBidi" w:hAnsiTheme="majorBidi"/>
          <w:sz w:val="30"/>
          <w:szCs w:val="30"/>
          <w:cs/>
        </w:rPr>
        <w:t>ล้านบาท</w:t>
      </w:r>
    </w:p>
    <w:p w14:paraId="6D83CE6D" w14:textId="55688508" w:rsidR="00FB7081" w:rsidRPr="00FB7081" w:rsidRDefault="00FB7081" w:rsidP="00FB7081">
      <w:pPr>
        <w:rPr>
          <w:rFonts w:asciiTheme="majorBidi" w:hAnsiTheme="majorBidi" w:cstheme="majorBidi"/>
          <w:sz w:val="24"/>
          <w:szCs w:val="24"/>
          <w:cs/>
        </w:rPr>
        <w:sectPr w:rsidR="00FB7081" w:rsidRPr="00FB7081" w:rsidSect="0055566C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749327C0" w14:textId="77777777" w:rsidR="002354D1" w:rsidRPr="00885863" w:rsidRDefault="002354D1" w:rsidP="0036498D">
      <w:pPr>
        <w:pStyle w:val="Heading1"/>
        <w:numPr>
          <w:ilvl w:val="0"/>
          <w:numId w:val="19"/>
        </w:numPr>
        <w:tabs>
          <w:tab w:val="num" w:pos="926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8586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  <w:r w:rsidR="00C264DC" w:rsidRPr="0088586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7A874EFD" w14:textId="3EB931AA" w:rsidR="00B62E57" w:rsidRPr="002C56F1" w:rsidRDefault="00B62E57">
      <w:pPr>
        <w:rPr>
          <w:sz w:val="10"/>
          <w:szCs w:val="10"/>
        </w:rPr>
      </w:pPr>
    </w:p>
    <w:tbl>
      <w:tblPr>
        <w:tblW w:w="1522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36"/>
        <w:gridCol w:w="885"/>
        <w:gridCol w:w="236"/>
        <w:gridCol w:w="791"/>
        <w:gridCol w:w="236"/>
        <w:gridCol w:w="803"/>
        <w:gridCol w:w="236"/>
        <w:gridCol w:w="664"/>
        <w:gridCol w:w="270"/>
        <w:gridCol w:w="675"/>
        <w:gridCol w:w="270"/>
        <w:gridCol w:w="931"/>
        <w:gridCol w:w="236"/>
        <w:gridCol w:w="941"/>
        <w:gridCol w:w="236"/>
        <w:gridCol w:w="818"/>
        <w:gridCol w:w="236"/>
        <w:gridCol w:w="878"/>
        <w:gridCol w:w="239"/>
        <w:gridCol w:w="928"/>
        <w:gridCol w:w="237"/>
        <w:gridCol w:w="999"/>
      </w:tblGrid>
      <w:tr w:rsidR="00C07D2C" w:rsidRPr="00C07D2C" w14:paraId="2F63C2A2" w14:textId="77777777">
        <w:trPr>
          <w:tblHeader/>
        </w:trPr>
        <w:tc>
          <w:tcPr>
            <w:tcW w:w="2340" w:type="dxa"/>
            <w:vAlign w:val="bottom"/>
          </w:tcPr>
          <w:p w14:paraId="0664B8BB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81" w:type="dxa"/>
            <w:gridSpan w:val="23"/>
          </w:tcPr>
          <w:p w14:paraId="610F9F6B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07D2C" w:rsidRPr="00C07D2C" w14:paraId="00560C83" w14:textId="77777777">
        <w:trPr>
          <w:tblHeader/>
        </w:trPr>
        <w:tc>
          <w:tcPr>
            <w:tcW w:w="2340" w:type="dxa"/>
            <w:vAlign w:val="bottom"/>
          </w:tcPr>
          <w:p w14:paraId="212E96DF" w14:textId="754F7362" w:rsidR="00C07D2C" w:rsidRPr="00C07D2C" w:rsidRDefault="00F847A7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สำหรับงวดเก้าเดือน</w:t>
            </w:r>
          </w:p>
        </w:tc>
        <w:tc>
          <w:tcPr>
            <w:tcW w:w="2021" w:type="dxa"/>
            <w:gridSpan w:val="3"/>
          </w:tcPr>
          <w:p w14:paraId="135EB092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เครื่องดื่มเพื่อสุขภาพ</w:t>
            </w:r>
          </w:p>
        </w:tc>
        <w:tc>
          <w:tcPr>
            <w:tcW w:w="236" w:type="dxa"/>
          </w:tcPr>
          <w:p w14:paraId="32A8966C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30" w:type="dxa"/>
            <w:gridSpan w:val="3"/>
          </w:tcPr>
          <w:p w14:paraId="089F8EB8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36" w:type="dxa"/>
          </w:tcPr>
          <w:p w14:paraId="6C32E861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7809D2A3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ส่วนงานอื่น</w:t>
            </w:r>
            <w:r w:rsidRPr="00C07D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07D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</w:tcPr>
          <w:p w14:paraId="2BE2ABBB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108" w:type="dxa"/>
            <w:gridSpan w:val="3"/>
          </w:tcPr>
          <w:p w14:paraId="31E2E9CB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692FE7D0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32" w:type="dxa"/>
            <w:gridSpan w:val="3"/>
          </w:tcPr>
          <w:p w14:paraId="6DDCF2F2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239" w:type="dxa"/>
          </w:tcPr>
          <w:p w14:paraId="50612CB1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4" w:type="dxa"/>
            <w:gridSpan w:val="3"/>
          </w:tcPr>
          <w:p w14:paraId="3AFC6907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C07D2C" w:rsidRPr="00C07D2C" w14:paraId="3806C28D" w14:textId="77777777">
        <w:trPr>
          <w:tblHeader/>
        </w:trPr>
        <w:tc>
          <w:tcPr>
            <w:tcW w:w="2340" w:type="dxa"/>
            <w:vAlign w:val="bottom"/>
          </w:tcPr>
          <w:p w14:paraId="002A9E56" w14:textId="0819F545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สิ้นสุดวันที่ </w:t>
            </w:r>
            <w:r w:rsidR="00F847A7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F847A7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0" w:type="dxa"/>
            <w:vAlign w:val="bottom"/>
          </w:tcPr>
          <w:p w14:paraId="7E090B2D" w14:textId="5F3A5478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3BFEC5EE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37FC14B4" w14:textId="26365FFC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5CB2FDAD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59BAD034" w14:textId="0ADB5C32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6ED24C7B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14CCF29D" w14:textId="015918EA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1584221E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091D8B67" w14:textId="0FF0B6D8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4D79B23A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50B743AB" w14:textId="4FC1D848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21ABE6D7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5AC39946" w14:textId="32952481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1CDC0419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3F95FB9D" w14:textId="581BDD84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7E28947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48B9616D" w14:textId="6B73A3E5" w:rsidR="00C07D2C" w:rsidRPr="00C07D2C" w:rsidRDefault="008C2EBE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 w:firstLine="2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0ADB7D86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216B38E0" w14:textId="71C9F5D8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9" w:type="dxa"/>
          </w:tcPr>
          <w:p w14:paraId="2971AFE2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09754806" w14:textId="5B93FB17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7" w:type="dxa"/>
            <w:vAlign w:val="bottom"/>
          </w:tcPr>
          <w:p w14:paraId="7358B643" w14:textId="77777777" w:rsidR="00C07D2C" w:rsidRPr="00C07D2C" w:rsidRDefault="00C07D2C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2D552F5D" w14:textId="734198A4" w:rsidR="00C07D2C" w:rsidRPr="00C07D2C" w:rsidRDefault="008C2EBE" w:rsidP="00C0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</w:tr>
      <w:tr w:rsidR="00C07D2C" w:rsidRPr="00C07D2C" w14:paraId="26CF843D" w14:textId="77777777">
        <w:trPr>
          <w:tblHeader/>
        </w:trPr>
        <w:tc>
          <w:tcPr>
            <w:tcW w:w="2340" w:type="dxa"/>
          </w:tcPr>
          <w:p w14:paraId="766264CD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881" w:type="dxa"/>
            <w:gridSpan w:val="23"/>
          </w:tcPr>
          <w:p w14:paraId="37C1F48D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07D2C" w:rsidRPr="00C07D2C" w14:paraId="5DBF2B94" w14:textId="77777777">
        <w:tc>
          <w:tcPr>
            <w:tcW w:w="15221" w:type="dxa"/>
            <w:gridSpan w:val="24"/>
          </w:tcPr>
          <w:p w14:paraId="0210E8C9" w14:textId="77777777" w:rsidR="00C07D2C" w:rsidRPr="00C07D2C" w:rsidRDefault="00C07D2C" w:rsidP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</w:tr>
      <w:tr w:rsidR="002A27AA" w:rsidRPr="00C07D2C" w14:paraId="2EA26662" w14:textId="77777777">
        <w:tc>
          <w:tcPr>
            <w:tcW w:w="2340" w:type="dxa"/>
            <w:vAlign w:val="bottom"/>
          </w:tcPr>
          <w:p w14:paraId="09F7AE54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vAlign w:val="bottom"/>
          </w:tcPr>
          <w:p w14:paraId="7DE783A9" w14:textId="55084E7A" w:rsidR="002A27AA" w:rsidRPr="00C07D2C" w:rsidRDefault="00EA3585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3,730</w:t>
            </w:r>
            <w:r w:rsidR="00503F56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,128</w:t>
            </w:r>
          </w:p>
        </w:tc>
        <w:tc>
          <w:tcPr>
            <w:tcW w:w="236" w:type="dxa"/>
            <w:vAlign w:val="bottom"/>
          </w:tcPr>
          <w:p w14:paraId="35B2DE9C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2A12D606" w14:textId="3903315A" w:rsidR="002A27AA" w:rsidRPr="00C07D2C" w:rsidRDefault="00CC00CE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C00CE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</w:rPr>
              <w:t>5</w:t>
            </w:r>
            <w:r w:rsidR="002A27A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,146,557</w:t>
            </w:r>
          </w:p>
        </w:tc>
        <w:tc>
          <w:tcPr>
            <w:tcW w:w="236" w:type="dxa"/>
            <w:vAlign w:val="bottom"/>
          </w:tcPr>
          <w:p w14:paraId="2FA9655E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10A2A20A" w14:textId="134A9706" w:rsidR="002A27AA" w:rsidRPr="00C07D2C" w:rsidRDefault="00D00302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302</w:t>
            </w:r>
            <w:r w:rsidR="00201E5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,833</w:t>
            </w:r>
          </w:p>
        </w:tc>
        <w:tc>
          <w:tcPr>
            <w:tcW w:w="236" w:type="dxa"/>
            <w:vAlign w:val="bottom"/>
          </w:tcPr>
          <w:p w14:paraId="4A2F19C5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0BFC86FE" w14:textId="34254B31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248,331</w:t>
            </w:r>
          </w:p>
        </w:tc>
        <w:tc>
          <w:tcPr>
            <w:tcW w:w="236" w:type="dxa"/>
            <w:vAlign w:val="bottom"/>
          </w:tcPr>
          <w:p w14:paraId="71D36B61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56CB4F6A" w14:textId="610E1BEA" w:rsidR="002A27AA" w:rsidRPr="00C07D2C" w:rsidRDefault="00B54FB3" w:rsidP="00B5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ind w:left="-156" w:right="-142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5,946</w:t>
            </w:r>
          </w:p>
        </w:tc>
        <w:tc>
          <w:tcPr>
            <w:tcW w:w="270" w:type="dxa"/>
            <w:vAlign w:val="bottom"/>
          </w:tcPr>
          <w:p w14:paraId="50B273FE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6918B2FC" w14:textId="49C4F876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3,569</w:t>
            </w:r>
          </w:p>
        </w:tc>
        <w:tc>
          <w:tcPr>
            <w:tcW w:w="270" w:type="dxa"/>
            <w:vAlign w:val="bottom"/>
          </w:tcPr>
          <w:p w14:paraId="739753F9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0F7D5CEA" w14:textId="0DFF3B31" w:rsidR="002A27AA" w:rsidRPr="00C07D2C" w:rsidRDefault="00B54FB3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4,038,907</w:t>
            </w:r>
          </w:p>
        </w:tc>
        <w:tc>
          <w:tcPr>
            <w:tcW w:w="236" w:type="dxa"/>
            <w:vAlign w:val="bottom"/>
          </w:tcPr>
          <w:p w14:paraId="57622E62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6C9A5A56" w14:textId="1CDE7F5F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5,398,457</w:t>
            </w:r>
          </w:p>
        </w:tc>
        <w:tc>
          <w:tcPr>
            <w:tcW w:w="236" w:type="dxa"/>
            <w:vAlign w:val="bottom"/>
          </w:tcPr>
          <w:p w14:paraId="7888954B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2AD4486C" w14:textId="034213BA" w:rsidR="002A27AA" w:rsidRPr="00C07D2C" w:rsidRDefault="00806AC3" w:rsidP="008B7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after="0" w:line="240" w:lineRule="auto"/>
              <w:ind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CEB198C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523FE02F" w14:textId="3C506FA5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after="0" w:line="240" w:lineRule="auto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7883A1F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402AA94E" w14:textId="3F978A8A" w:rsidR="002A27AA" w:rsidRPr="00C07D2C" w:rsidRDefault="009B0035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4,038,907</w:t>
            </w:r>
          </w:p>
        </w:tc>
        <w:tc>
          <w:tcPr>
            <w:tcW w:w="237" w:type="dxa"/>
            <w:vAlign w:val="bottom"/>
          </w:tcPr>
          <w:p w14:paraId="3FADDA7F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0BA406B8" w14:textId="2FB8C221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5,398,457</w:t>
            </w:r>
          </w:p>
        </w:tc>
      </w:tr>
      <w:tr w:rsidR="002A27AA" w:rsidRPr="00C07D2C" w14:paraId="47ADCD68" w14:textId="77777777">
        <w:tc>
          <w:tcPr>
            <w:tcW w:w="2340" w:type="dxa"/>
            <w:vAlign w:val="bottom"/>
          </w:tcPr>
          <w:p w14:paraId="273E9784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477B98" w14:textId="2D021DA0" w:rsidR="002A27AA" w:rsidRPr="00C07D2C" w:rsidRDefault="00503F56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 w:line="240" w:lineRule="auto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36" w:type="dxa"/>
            <w:vAlign w:val="bottom"/>
          </w:tcPr>
          <w:p w14:paraId="7C5D4B7C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vAlign w:val="bottom"/>
          </w:tcPr>
          <w:p w14:paraId="2225C903" w14:textId="5C687D36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36" w:type="dxa"/>
            <w:vAlign w:val="bottom"/>
          </w:tcPr>
          <w:p w14:paraId="1E9D4066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11BC4766" w14:textId="7A145335" w:rsidR="002A27AA" w:rsidRPr="00C07D2C" w:rsidRDefault="00E56F95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115,488</w:t>
            </w:r>
          </w:p>
        </w:tc>
        <w:tc>
          <w:tcPr>
            <w:tcW w:w="236" w:type="dxa"/>
            <w:vAlign w:val="bottom"/>
          </w:tcPr>
          <w:p w14:paraId="7F0BCC53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02AA75CE" w14:textId="15C26D32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80,083</w:t>
            </w:r>
          </w:p>
        </w:tc>
        <w:tc>
          <w:tcPr>
            <w:tcW w:w="236" w:type="dxa"/>
            <w:vAlign w:val="bottom"/>
          </w:tcPr>
          <w:p w14:paraId="607617CE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2D7C2DFB" w14:textId="7551C9CE" w:rsidR="002A27AA" w:rsidRPr="00C07D2C" w:rsidRDefault="00B54FB3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FFCAF22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6BD760A0" w14:textId="247CA188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 w:line="240" w:lineRule="auto"/>
              <w:ind w:left="-210" w:right="-14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0A2B995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3DB672DA" w14:textId="18010079" w:rsidR="002A27AA" w:rsidRPr="00C07D2C" w:rsidRDefault="00B54FB3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115,520</w:t>
            </w:r>
          </w:p>
        </w:tc>
        <w:tc>
          <w:tcPr>
            <w:tcW w:w="236" w:type="dxa"/>
            <w:vAlign w:val="bottom"/>
          </w:tcPr>
          <w:p w14:paraId="1B60FA5A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72710A69" w14:textId="1EC928B8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80,096</w:t>
            </w:r>
          </w:p>
        </w:tc>
        <w:tc>
          <w:tcPr>
            <w:tcW w:w="236" w:type="dxa"/>
            <w:vAlign w:val="bottom"/>
          </w:tcPr>
          <w:p w14:paraId="75A9556D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7C3F3D64" w14:textId="7A9F9CA6" w:rsidR="002A27AA" w:rsidRPr="00C07D2C" w:rsidRDefault="00806AC3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(115,520)</w:t>
            </w:r>
          </w:p>
        </w:tc>
        <w:tc>
          <w:tcPr>
            <w:tcW w:w="236" w:type="dxa"/>
            <w:vAlign w:val="bottom"/>
          </w:tcPr>
          <w:p w14:paraId="21231CD7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5B163327" w14:textId="74D7E92D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(80,096)</w:t>
            </w:r>
          </w:p>
        </w:tc>
        <w:tc>
          <w:tcPr>
            <w:tcW w:w="239" w:type="dxa"/>
            <w:vAlign w:val="bottom"/>
          </w:tcPr>
          <w:p w14:paraId="7DB55135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2FF949A1" w14:textId="33AAA3AE" w:rsidR="002A27AA" w:rsidRPr="00C07D2C" w:rsidRDefault="009B0035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098A6435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1D32FA02" w14:textId="5DFC40E1" w:rsidR="002A27AA" w:rsidRPr="00C07D2C" w:rsidRDefault="002A27AA" w:rsidP="008B7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2A27AA" w:rsidRPr="00C07D2C" w14:paraId="513EB658" w14:textId="77777777">
        <w:trPr>
          <w:trHeight w:val="355"/>
        </w:trPr>
        <w:tc>
          <w:tcPr>
            <w:tcW w:w="2340" w:type="dxa"/>
            <w:vAlign w:val="bottom"/>
          </w:tcPr>
          <w:p w14:paraId="71ADEED6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082B3" w14:textId="6C82DE9A" w:rsidR="002A27AA" w:rsidRPr="00C07D2C" w:rsidRDefault="00D00302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3,730,160</w:t>
            </w:r>
          </w:p>
        </w:tc>
        <w:tc>
          <w:tcPr>
            <w:tcW w:w="236" w:type="dxa"/>
            <w:vAlign w:val="bottom"/>
          </w:tcPr>
          <w:p w14:paraId="6692E9B6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vAlign w:val="bottom"/>
          </w:tcPr>
          <w:p w14:paraId="2D1CDF68" w14:textId="2F987954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5,146,570</w:t>
            </w:r>
          </w:p>
        </w:tc>
        <w:tc>
          <w:tcPr>
            <w:tcW w:w="236" w:type="dxa"/>
            <w:vAlign w:val="bottom"/>
          </w:tcPr>
          <w:p w14:paraId="47B36F06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vAlign w:val="bottom"/>
          </w:tcPr>
          <w:p w14:paraId="49B715A4" w14:textId="35132461" w:rsidR="002A27AA" w:rsidRPr="00C07D2C" w:rsidRDefault="00E56F95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418</w:t>
            </w:r>
            <w:r w:rsidR="00C27FA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,321</w:t>
            </w:r>
          </w:p>
        </w:tc>
        <w:tc>
          <w:tcPr>
            <w:tcW w:w="236" w:type="dxa"/>
            <w:vAlign w:val="bottom"/>
          </w:tcPr>
          <w:p w14:paraId="0FC613F7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3CF8A6F9" w14:textId="5EE3DB33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328,414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2A2A79CC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vAlign w:val="bottom"/>
          </w:tcPr>
          <w:p w14:paraId="3A8F4AB2" w14:textId="296619EB" w:rsidR="002A27AA" w:rsidRPr="00C07D2C" w:rsidRDefault="00B54FB3" w:rsidP="00B54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ind w:left="-156" w:right="-142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5,946</w:t>
            </w:r>
          </w:p>
        </w:tc>
        <w:tc>
          <w:tcPr>
            <w:tcW w:w="270" w:type="dxa"/>
            <w:vAlign w:val="bottom"/>
          </w:tcPr>
          <w:p w14:paraId="2631625C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F973924" w14:textId="5C4DB000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3,569</w:t>
            </w:r>
          </w:p>
        </w:tc>
        <w:tc>
          <w:tcPr>
            <w:tcW w:w="270" w:type="dxa"/>
            <w:vAlign w:val="bottom"/>
          </w:tcPr>
          <w:p w14:paraId="7777EC1F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14:paraId="4EAA5D7E" w14:textId="74D65ABD" w:rsidR="002A27AA" w:rsidRPr="00C07D2C" w:rsidRDefault="00B54FB3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4,154,427</w:t>
            </w:r>
          </w:p>
        </w:tc>
        <w:tc>
          <w:tcPr>
            <w:tcW w:w="236" w:type="dxa"/>
            <w:vAlign w:val="bottom"/>
          </w:tcPr>
          <w:p w14:paraId="78D18AE7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19CAC1D9" w14:textId="262BE014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5,478,553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127B541D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vAlign w:val="bottom"/>
          </w:tcPr>
          <w:p w14:paraId="20568B71" w14:textId="1268E1A7" w:rsidR="002A27AA" w:rsidRPr="00C07D2C" w:rsidRDefault="009B0035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56" w:right="-120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(115,520)</w:t>
            </w:r>
          </w:p>
        </w:tc>
        <w:tc>
          <w:tcPr>
            <w:tcW w:w="236" w:type="dxa"/>
            <w:vAlign w:val="bottom"/>
          </w:tcPr>
          <w:p w14:paraId="33303CA7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5C939AE6" w14:textId="1A196294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(80,096)</w:t>
            </w:r>
          </w:p>
        </w:tc>
        <w:tc>
          <w:tcPr>
            <w:tcW w:w="239" w:type="dxa"/>
            <w:vAlign w:val="bottom"/>
          </w:tcPr>
          <w:p w14:paraId="25AA474B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14:paraId="107DC4A4" w14:textId="6C5A9A7F" w:rsidR="002A27AA" w:rsidRPr="00C07D2C" w:rsidRDefault="00D17951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4,038</w:t>
            </w:r>
            <w:r w:rsidR="006A5B8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,907</w:t>
            </w:r>
          </w:p>
        </w:tc>
        <w:tc>
          <w:tcPr>
            <w:tcW w:w="237" w:type="dxa"/>
            <w:vAlign w:val="bottom"/>
          </w:tcPr>
          <w:p w14:paraId="43ED8A7D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0AE6BF1F" w14:textId="3151F039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5,398,457</w:t>
            </w:r>
          </w:p>
        </w:tc>
      </w:tr>
      <w:tr w:rsidR="002A27AA" w:rsidRPr="00C07D2C" w14:paraId="6358D892" w14:textId="77777777">
        <w:tc>
          <w:tcPr>
            <w:tcW w:w="2340" w:type="dxa"/>
            <w:vAlign w:val="bottom"/>
          </w:tcPr>
          <w:p w14:paraId="6DE61CA4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FE5B524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62FFC5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vAlign w:val="bottom"/>
          </w:tcPr>
          <w:p w14:paraId="62FAEC4D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48279B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vAlign w:val="bottom"/>
          </w:tcPr>
          <w:p w14:paraId="1E2432C9" w14:textId="77777777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DBD1BD0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vAlign w:val="bottom"/>
          </w:tcPr>
          <w:p w14:paraId="0AE0EFC1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5A75E2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136956D7" w14:textId="77777777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21" w:right="-108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B3533C5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14:paraId="530FF936" w14:textId="77777777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6D874FF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vAlign w:val="bottom"/>
          </w:tcPr>
          <w:p w14:paraId="590D0F16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5089E86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double" w:sz="4" w:space="0" w:color="auto"/>
            </w:tcBorders>
            <w:vAlign w:val="bottom"/>
          </w:tcPr>
          <w:p w14:paraId="16B66B3A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3C3CCD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  <w:vAlign w:val="bottom"/>
          </w:tcPr>
          <w:p w14:paraId="74F56F2B" w14:textId="77777777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B6B7A4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  <w:vAlign w:val="bottom"/>
          </w:tcPr>
          <w:p w14:paraId="2AAFBB29" w14:textId="77777777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2ABF0A8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14:paraId="093C31EE" w14:textId="77777777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65542338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vAlign w:val="bottom"/>
          </w:tcPr>
          <w:p w14:paraId="67D7F82E" w14:textId="77777777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A27AA" w:rsidRPr="00C07D2C" w14:paraId="1A753F1D" w14:textId="77777777">
        <w:trPr>
          <w:trHeight w:val="68"/>
        </w:trPr>
        <w:tc>
          <w:tcPr>
            <w:tcW w:w="2340" w:type="dxa"/>
            <w:vAlign w:val="bottom"/>
          </w:tcPr>
          <w:p w14:paraId="62794D67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D2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00" w:type="dxa"/>
            <w:vAlign w:val="bottom"/>
          </w:tcPr>
          <w:p w14:paraId="629B45A1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CB09D3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7D44E9C5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C9302A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5C499000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263A8D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0EA0F1F1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6E5F4D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584AE204" w14:textId="77777777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690"/>
              </w:tabs>
              <w:spacing w:after="0" w:line="240" w:lineRule="auto"/>
              <w:ind w:left="-122" w:right="-2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BCD9383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28A0DD30" w14:textId="77777777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90"/>
              </w:tabs>
              <w:spacing w:after="0"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5230B0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722296E4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2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403A98E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0B8C88D4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2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69D122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5B88CDF5" w14:textId="77777777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690"/>
              </w:tabs>
              <w:spacing w:after="0"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A520A38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285ED47F" w14:textId="77777777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  <w:tab w:val="decimal" w:pos="690"/>
              </w:tabs>
              <w:spacing w:after="0"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90AD0EB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0EFDBDD6" w14:textId="77777777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20"/>
              </w:tabs>
              <w:spacing w:after="0"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376874E3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3D590082" w14:textId="77777777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80"/>
              </w:tabs>
              <w:spacing w:after="0"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A27AA" w:rsidRPr="00C07D2C" w14:paraId="7FA97553" w14:textId="77777777">
        <w:trPr>
          <w:trHeight w:val="60"/>
        </w:trPr>
        <w:tc>
          <w:tcPr>
            <w:tcW w:w="2340" w:type="dxa"/>
            <w:vAlign w:val="bottom"/>
          </w:tcPr>
          <w:p w14:paraId="1F0304BE" w14:textId="77777777" w:rsidR="002A27AA" w:rsidRPr="00C07D2C" w:rsidRDefault="002A27AA" w:rsidP="002A27AA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07D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  <w:r w:rsidRPr="00C07D2C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1D9B242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986186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1BE21977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F79E28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757B39A6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5F7C56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5131996D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6D7CE8D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501BDCE6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63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F65020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1F6CBD09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99CBAD8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7CB8A943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3426367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34EC4E32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8809D97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292AAA5C" w14:textId="77777777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4D6529A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0D2BCD38" w14:textId="77777777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46C86B4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32788B6C" w14:textId="77777777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5897484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1547D455" w14:textId="77777777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A27AA" w:rsidRPr="00C07D2C" w14:paraId="159B6131" w14:textId="77777777">
        <w:tc>
          <w:tcPr>
            <w:tcW w:w="2340" w:type="dxa"/>
            <w:vAlign w:val="bottom"/>
          </w:tcPr>
          <w:p w14:paraId="2306F70D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07D2C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5D4077FA" w14:textId="6D9613C7" w:rsidR="002A27AA" w:rsidRPr="00C07D2C" w:rsidRDefault="0006712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967</w:t>
            </w:r>
            <w:r w:rsidR="00AC0B0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,639</w:t>
            </w:r>
          </w:p>
        </w:tc>
        <w:tc>
          <w:tcPr>
            <w:tcW w:w="236" w:type="dxa"/>
            <w:vAlign w:val="bottom"/>
          </w:tcPr>
          <w:p w14:paraId="0D478BE3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0CCE43AF" w14:textId="077356E6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839,301</w:t>
            </w:r>
          </w:p>
        </w:tc>
        <w:tc>
          <w:tcPr>
            <w:tcW w:w="236" w:type="dxa"/>
            <w:vAlign w:val="bottom"/>
          </w:tcPr>
          <w:p w14:paraId="6007373C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0FDEEE83" w14:textId="5FF86999" w:rsidR="002A27AA" w:rsidRPr="00C07D2C" w:rsidRDefault="0068142E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332,651</w:t>
            </w:r>
          </w:p>
        </w:tc>
        <w:tc>
          <w:tcPr>
            <w:tcW w:w="236" w:type="dxa"/>
            <w:vAlign w:val="bottom"/>
          </w:tcPr>
          <w:p w14:paraId="7670D8C6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6239252E" w14:textId="665D0AAB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242,033</w:t>
            </w:r>
          </w:p>
        </w:tc>
        <w:tc>
          <w:tcPr>
            <w:tcW w:w="236" w:type="dxa"/>
            <w:vAlign w:val="bottom"/>
          </w:tcPr>
          <w:p w14:paraId="45543C4A" w14:textId="77777777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4B99AFE9" w14:textId="59CF91E0" w:rsidR="002A27AA" w:rsidRPr="00C07D2C" w:rsidRDefault="00D70B9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1FE4CFE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73DC93D2" w14:textId="2B65E8C9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 w:line="240" w:lineRule="auto"/>
              <w:ind w:left="-21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01FE08A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11F5F4B6" w14:textId="26E9C4F2" w:rsidR="002A27AA" w:rsidRPr="00C07D2C" w:rsidRDefault="00421FCD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1,300,290</w:t>
            </w:r>
          </w:p>
        </w:tc>
        <w:tc>
          <w:tcPr>
            <w:tcW w:w="236" w:type="dxa"/>
            <w:vAlign w:val="bottom"/>
          </w:tcPr>
          <w:p w14:paraId="23B9B738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26B6B5AA" w14:textId="7C4032CF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1,081,334</w:t>
            </w:r>
          </w:p>
        </w:tc>
        <w:tc>
          <w:tcPr>
            <w:tcW w:w="236" w:type="dxa"/>
            <w:vAlign w:val="bottom"/>
          </w:tcPr>
          <w:p w14:paraId="4A63F7D3" w14:textId="77777777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left="-21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782734E9" w14:textId="4EAFE329" w:rsidR="002A27AA" w:rsidRPr="00C07D2C" w:rsidRDefault="00E2528C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56" w:right="-120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(82,405)</w:t>
            </w:r>
          </w:p>
        </w:tc>
        <w:tc>
          <w:tcPr>
            <w:tcW w:w="236" w:type="dxa"/>
            <w:vAlign w:val="bottom"/>
          </w:tcPr>
          <w:p w14:paraId="1325D7FE" w14:textId="77777777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left="-21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2DDBDCCD" w14:textId="5AE78BB9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(58,794)</w:t>
            </w:r>
          </w:p>
        </w:tc>
        <w:tc>
          <w:tcPr>
            <w:tcW w:w="239" w:type="dxa"/>
            <w:vAlign w:val="bottom"/>
          </w:tcPr>
          <w:p w14:paraId="66B280C8" w14:textId="77777777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left="-21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69037077" w14:textId="1960CE19" w:rsidR="002A27AA" w:rsidRPr="00C07D2C" w:rsidRDefault="00FD2724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1,217,885</w:t>
            </w:r>
          </w:p>
        </w:tc>
        <w:tc>
          <w:tcPr>
            <w:tcW w:w="237" w:type="dxa"/>
            <w:vAlign w:val="bottom"/>
          </w:tcPr>
          <w:p w14:paraId="43FE7014" w14:textId="77777777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left="-21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131E89DB" w14:textId="2F79978B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1,022,540</w:t>
            </w:r>
          </w:p>
        </w:tc>
      </w:tr>
      <w:tr w:rsidR="002A27AA" w:rsidRPr="00C07D2C" w14:paraId="1D0970D2" w14:textId="77777777">
        <w:tc>
          <w:tcPr>
            <w:tcW w:w="2340" w:type="dxa"/>
            <w:vAlign w:val="bottom"/>
          </w:tcPr>
          <w:p w14:paraId="04EC44FC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07D2C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เอเชีย</w:t>
            </w:r>
          </w:p>
        </w:tc>
        <w:tc>
          <w:tcPr>
            <w:tcW w:w="900" w:type="dxa"/>
          </w:tcPr>
          <w:p w14:paraId="771F2327" w14:textId="2491A2AA" w:rsidR="002A27AA" w:rsidRPr="00C07D2C" w:rsidRDefault="00BD057D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1,766</w:t>
            </w:r>
            <w:r w:rsidR="0048492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,631</w:t>
            </w:r>
          </w:p>
        </w:tc>
        <w:tc>
          <w:tcPr>
            <w:tcW w:w="236" w:type="dxa"/>
            <w:vAlign w:val="bottom"/>
          </w:tcPr>
          <w:p w14:paraId="0094846F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</w:tcPr>
          <w:p w14:paraId="5CA95423" w14:textId="6ED95EB0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2,658,892</w:t>
            </w:r>
          </w:p>
        </w:tc>
        <w:tc>
          <w:tcPr>
            <w:tcW w:w="236" w:type="dxa"/>
            <w:vAlign w:val="bottom"/>
          </w:tcPr>
          <w:p w14:paraId="670DBD4C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1523F836" w14:textId="03789EBC" w:rsidR="002A27AA" w:rsidRPr="00C07D2C" w:rsidRDefault="00FE2C51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74,113</w:t>
            </w:r>
          </w:p>
        </w:tc>
        <w:tc>
          <w:tcPr>
            <w:tcW w:w="236" w:type="dxa"/>
            <w:vAlign w:val="bottom"/>
          </w:tcPr>
          <w:p w14:paraId="1FF5DCCD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36246C41" w14:textId="1A6F257B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84,457</w:t>
            </w:r>
          </w:p>
        </w:tc>
        <w:tc>
          <w:tcPr>
            <w:tcW w:w="236" w:type="dxa"/>
            <w:vAlign w:val="bottom"/>
          </w:tcPr>
          <w:p w14:paraId="2E59D3E7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47231A09" w14:textId="4617E810" w:rsidR="002A27AA" w:rsidRPr="00C07D2C" w:rsidRDefault="00F45E85" w:rsidP="00F45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ind w:left="-156" w:right="-142"/>
              <w:jc w:val="center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5,946</w:t>
            </w:r>
          </w:p>
        </w:tc>
        <w:tc>
          <w:tcPr>
            <w:tcW w:w="270" w:type="dxa"/>
            <w:vAlign w:val="bottom"/>
          </w:tcPr>
          <w:p w14:paraId="28AAB24C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3786DE15" w14:textId="7FA0395D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 w:line="240" w:lineRule="auto"/>
              <w:ind w:left="-21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C02A89D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1D0B78D6" w14:textId="2720A083" w:rsidR="002A27AA" w:rsidRPr="00C07D2C" w:rsidRDefault="00421FCD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1,846</w:t>
            </w:r>
            <w:r w:rsidR="003A40B6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,690</w:t>
            </w:r>
          </w:p>
        </w:tc>
        <w:tc>
          <w:tcPr>
            <w:tcW w:w="236" w:type="dxa"/>
            <w:vAlign w:val="bottom"/>
          </w:tcPr>
          <w:p w14:paraId="5C276F80" w14:textId="77777777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6FED5F75" w14:textId="45EA1D58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2,743,349</w:t>
            </w:r>
          </w:p>
        </w:tc>
        <w:tc>
          <w:tcPr>
            <w:tcW w:w="236" w:type="dxa"/>
            <w:vAlign w:val="bottom"/>
          </w:tcPr>
          <w:p w14:paraId="0074032B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7DAA3F3E" w14:textId="20CFA49E" w:rsidR="002A27AA" w:rsidRPr="00C07D2C" w:rsidRDefault="00E2528C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(33</w:t>
            </w:r>
            <w:r w:rsidR="00777F1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,115)</w:t>
            </w:r>
          </w:p>
        </w:tc>
        <w:tc>
          <w:tcPr>
            <w:tcW w:w="236" w:type="dxa"/>
            <w:vAlign w:val="bottom"/>
          </w:tcPr>
          <w:p w14:paraId="07491754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1A109C74" w14:textId="7FE82EBD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(21,302)</w:t>
            </w:r>
          </w:p>
        </w:tc>
        <w:tc>
          <w:tcPr>
            <w:tcW w:w="239" w:type="dxa"/>
            <w:vAlign w:val="bottom"/>
          </w:tcPr>
          <w:p w14:paraId="0A4EC4B1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0ADC76C6" w14:textId="67B9438E" w:rsidR="002A27AA" w:rsidRPr="00C07D2C" w:rsidRDefault="00FD2724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1,813</w:t>
            </w:r>
            <w:r w:rsidR="00FE445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,575</w:t>
            </w:r>
          </w:p>
        </w:tc>
        <w:tc>
          <w:tcPr>
            <w:tcW w:w="237" w:type="dxa"/>
            <w:vAlign w:val="bottom"/>
          </w:tcPr>
          <w:p w14:paraId="46C52D72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156D4C01" w14:textId="66B78B5B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2,722,047</w:t>
            </w:r>
          </w:p>
        </w:tc>
      </w:tr>
      <w:tr w:rsidR="002A27AA" w:rsidRPr="00C07D2C" w14:paraId="25550BEB" w14:textId="77777777">
        <w:tc>
          <w:tcPr>
            <w:tcW w:w="2340" w:type="dxa"/>
            <w:vAlign w:val="bottom"/>
          </w:tcPr>
          <w:p w14:paraId="0E39F372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07D2C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ยุโรป</w:t>
            </w:r>
          </w:p>
        </w:tc>
        <w:tc>
          <w:tcPr>
            <w:tcW w:w="900" w:type="dxa"/>
          </w:tcPr>
          <w:p w14:paraId="603D1702" w14:textId="4D90CAED" w:rsidR="002A27AA" w:rsidRPr="00C07D2C" w:rsidRDefault="008F4384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614,380</w:t>
            </w:r>
          </w:p>
        </w:tc>
        <w:tc>
          <w:tcPr>
            <w:tcW w:w="236" w:type="dxa"/>
            <w:vAlign w:val="bottom"/>
          </w:tcPr>
          <w:p w14:paraId="22A88337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</w:tcPr>
          <w:p w14:paraId="35BEA681" w14:textId="24127B6D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1,152,769</w:t>
            </w:r>
          </w:p>
        </w:tc>
        <w:tc>
          <w:tcPr>
            <w:tcW w:w="236" w:type="dxa"/>
            <w:vAlign w:val="bottom"/>
          </w:tcPr>
          <w:p w14:paraId="6E066E50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07C2EFE6" w14:textId="32DE77A5" w:rsidR="002A27AA" w:rsidRPr="00C07D2C" w:rsidRDefault="00C023BB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8,415</w:t>
            </w:r>
          </w:p>
        </w:tc>
        <w:tc>
          <w:tcPr>
            <w:tcW w:w="236" w:type="dxa"/>
            <w:vAlign w:val="bottom"/>
          </w:tcPr>
          <w:p w14:paraId="5C79EF58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4CDFE3ED" w14:textId="34FD8D9E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437D696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2D300A04" w14:textId="2131F518" w:rsidR="002A27AA" w:rsidRPr="00C07D2C" w:rsidRDefault="00C04A35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FD06E8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53FEC8BF" w14:textId="40C5968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3,569</w:t>
            </w:r>
          </w:p>
        </w:tc>
        <w:tc>
          <w:tcPr>
            <w:tcW w:w="270" w:type="dxa"/>
            <w:vAlign w:val="bottom"/>
          </w:tcPr>
          <w:p w14:paraId="706838C0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69561722" w14:textId="6769F261" w:rsidR="002A27AA" w:rsidRPr="00C07D2C" w:rsidRDefault="002D194F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622</w:t>
            </w:r>
            <w:r w:rsidR="0025249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,795</w:t>
            </w:r>
          </w:p>
        </w:tc>
        <w:tc>
          <w:tcPr>
            <w:tcW w:w="236" w:type="dxa"/>
            <w:vAlign w:val="bottom"/>
          </w:tcPr>
          <w:p w14:paraId="26C25715" w14:textId="77777777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08939168" w14:textId="41749368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1,156,338</w:t>
            </w:r>
          </w:p>
        </w:tc>
        <w:tc>
          <w:tcPr>
            <w:tcW w:w="236" w:type="dxa"/>
            <w:vAlign w:val="bottom"/>
          </w:tcPr>
          <w:p w14:paraId="203DEEEB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03036054" w14:textId="58EAF9AB" w:rsidR="002A27AA" w:rsidRPr="00C07D2C" w:rsidRDefault="00777F11" w:rsidP="008B7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after="0" w:line="240" w:lineRule="auto"/>
              <w:ind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3931769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2CF5E706" w14:textId="09561681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after="0" w:line="240" w:lineRule="auto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0AC8D6B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26BA4393" w14:textId="304948F9" w:rsidR="002A27AA" w:rsidRPr="00C07D2C" w:rsidRDefault="00FE4457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622,795</w:t>
            </w:r>
          </w:p>
        </w:tc>
        <w:tc>
          <w:tcPr>
            <w:tcW w:w="237" w:type="dxa"/>
            <w:vAlign w:val="bottom"/>
          </w:tcPr>
          <w:p w14:paraId="52BF2210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098A9A7B" w14:textId="2A6A166D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1,156,338</w:t>
            </w:r>
          </w:p>
        </w:tc>
      </w:tr>
      <w:tr w:rsidR="002A27AA" w:rsidRPr="00C07D2C" w14:paraId="0D466520" w14:textId="77777777">
        <w:tc>
          <w:tcPr>
            <w:tcW w:w="2340" w:type="dxa"/>
            <w:vAlign w:val="bottom"/>
          </w:tcPr>
          <w:p w14:paraId="4AB708CB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07D2C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อเมริกา</w:t>
            </w:r>
          </w:p>
        </w:tc>
        <w:tc>
          <w:tcPr>
            <w:tcW w:w="900" w:type="dxa"/>
          </w:tcPr>
          <w:p w14:paraId="6AD92617" w14:textId="5AE1F98E" w:rsidR="002A27AA" w:rsidRPr="00C07D2C" w:rsidRDefault="008F4384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259,663</w:t>
            </w:r>
          </w:p>
        </w:tc>
        <w:tc>
          <w:tcPr>
            <w:tcW w:w="236" w:type="dxa"/>
            <w:vAlign w:val="bottom"/>
          </w:tcPr>
          <w:p w14:paraId="27973219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</w:tcPr>
          <w:p w14:paraId="6E69B8BA" w14:textId="7415D73E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353,137</w:t>
            </w:r>
          </w:p>
        </w:tc>
        <w:tc>
          <w:tcPr>
            <w:tcW w:w="236" w:type="dxa"/>
            <w:vAlign w:val="bottom"/>
          </w:tcPr>
          <w:p w14:paraId="68E0BAFE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10729332" w14:textId="2C5EFD92" w:rsidR="002A27AA" w:rsidRPr="00C07D2C" w:rsidRDefault="00D70B9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3,142</w:t>
            </w:r>
          </w:p>
        </w:tc>
        <w:tc>
          <w:tcPr>
            <w:tcW w:w="236" w:type="dxa"/>
            <w:vAlign w:val="bottom"/>
          </w:tcPr>
          <w:p w14:paraId="16858E61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1CB3CEF8" w14:textId="7E2EA722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1,924</w:t>
            </w:r>
          </w:p>
        </w:tc>
        <w:tc>
          <w:tcPr>
            <w:tcW w:w="236" w:type="dxa"/>
            <w:vAlign w:val="bottom"/>
          </w:tcPr>
          <w:p w14:paraId="3917CE9F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15E6B06" w14:textId="079111B6" w:rsidR="002A27AA" w:rsidRPr="00C07D2C" w:rsidRDefault="00C04A35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131" w:right="-74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E3CA708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77E0E6A6" w14:textId="772C88B0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 w:line="240" w:lineRule="auto"/>
              <w:ind w:left="-21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FD5B2E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579FA457" w14:textId="052FBF7F" w:rsidR="002A27AA" w:rsidRPr="00C07D2C" w:rsidRDefault="003065B2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262</w:t>
            </w:r>
            <w:r w:rsidR="00AB0E8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,805</w:t>
            </w:r>
          </w:p>
        </w:tc>
        <w:tc>
          <w:tcPr>
            <w:tcW w:w="236" w:type="dxa"/>
            <w:vAlign w:val="bottom"/>
          </w:tcPr>
          <w:p w14:paraId="22707307" w14:textId="77777777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4EF989B7" w14:textId="3047DFD6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355,061</w:t>
            </w:r>
          </w:p>
        </w:tc>
        <w:tc>
          <w:tcPr>
            <w:tcW w:w="236" w:type="dxa"/>
            <w:vAlign w:val="bottom"/>
          </w:tcPr>
          <w:p w14:paraId="562517D5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681024DD" w14:textId="4978FEC5" w:rsidR="002A27AA" w:rsidRPr="00C07D2C" w:rsidRDefault="00777F11" w:rsidP="008B7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after="0" w:line="240" w:lineRule="auto"/>
              <w:ind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E630DFF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491CD610" w14:textId="46AA007F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after="0" w:line="240" w:lineRule="auto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24D0943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10694D4C" w14:textId="4F59AC99" w:rsidR="002A27AA" w:rsidRPr="00C07D2C" w:rsidRDefault="00FE4457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262,805</w:t>
            </w:r>
          </w:p>
        </w:tc>
        <w:tc>
          <w:tcPr>
            <w:tcW w:w="237" w:type="dxa"/>
            <w:vAlign w:val="bottom"/>
          </w:tcPr>
          <w:p w14:paraId="32C71D20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1BB5172A" w14:textId="42EB0A72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355,061</w:t>
            </w:r>
          </w:p>
        </w:tc>
      </w:tr>
      <w:tr w:rsidR="002A27AA" w:rsidRPr="00C07D2C" w14:paraId="458A0BBD" w14:textId="77777777">
        <w:tc>
          <w:tcPr>
            <w:tcW w:w="2340" w:type="dxa"/>
            <w:vAlign w:val="bottom"/>
          </w:tcPr>
          <w:p w14:paraId="60A23F4F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C07D2C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อื่น</w:t>
            </w:r>
            <w:r w:rsidRPr="00C07D2C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C07D2C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63ACDD" w14:textId="4CF626D2" w:rsidR="002A27AA" w:rsidRPr="00C07D2C" w:rsidRDefault="002F7DF1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121,847</w:t>
            </w:r>
          </w:p>
        </w:tc>
        <w:tc>
          <w:tcPr>
            <w:tcW w:w="236" w:type="dxa"/>
            <w:vAlign w:val="bottom"/>
          </w:tcPr>
          <w:p w14:paraId="49EB7B18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14:paraId="69DE1544" w14:textId="04EF4CC7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142,471</w:t>
            </w:r>
          </w:p>
        </w:tc>
        <w:tc>
          <w:tcPr>
            <w:tcW w:w="236" w:type="dxa"/>
            <w:vAlign w:val="bottom"/>
          </w:tcPr>
          <w:p w14:paraId="07E2D1D6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2398A316" w14:textId="533285FB" w:rsidR="002A27AA" w:rsidRPr="00C07D2C" w:rsidRDefault="00D70B9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1B53A24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108444EF" w14:textId="5ECEC128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D552DBC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07C865E2" w14:textId="636116A2" w:rsidR="002A27AA" w:rsidRPr="00C07D2C" w:rsidRDefault="00C04A35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DF947C0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4F425083" w14:textId="0284CB5E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after="0" w:line="240" w:lineRule="auto"/>
              <w:ind w:left="-21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306E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E17A188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2B9CC67C" w14:textId="2F8D8E0F" w:rsidR="002A27AA" w:rsidRPr="00C07D2C" w:rsidRDefault="004432A7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121,847</w:t>
            </w:r>
          </w:p>
        </w:tc>
        <w:tc>
          <w:tcPr>
            <w:tcW w:w="236" w:type="dxa"/>
            <w:vAlign w:val="bottom"/>
          </w:tcPr>
          <w:p w14:paraId="387741FD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522B5090" w14:textId="5062F38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142,471</w:t>
            </w:r>
          </w:p>
        </w:tc>
        <w:tc>
          <w:tcPr>
            <w:tcW w:w="236" w:type="dxa"/>
            <w:vAlign w:val="bottom"/>
          </w:tcPr>
          <w:p w14:paraId="62BE935B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4427EB3E" w14:textId="41D2A9C0" w:rsidR="002A27AA" w:rsidRPr="00C07D2C" w:rsidRDefault="00777F11" w:rsidP="008B71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after="0" w:line="240" w:lineRule="auto"/>
              <w:ind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A78738D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09F5D3C0" w14:textId="02E1D35E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after="0" w:line="240" w:lineRule="auto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36C912F7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5AE959A2" w14:textId="469A7AB0" w:rsidR="002A27AA" w:rsidRPr="00C07D2C" w:rsidRDefault="00DD0D3D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121,847</w:t>
            </w:r>
          </w:p>
        </w:tc>
        <w:tc>
          <w:tcPr>
            <w:tcW w:w="237" w:type="dxa"/>
            <w:vAlign w:val="bottom"/>
          </w:tcPr>
          <w:p w14:paraId="452075C4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0952B8D9" w14:textId="4DFC8FC1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142,471</w:t>
            </w:r>
          </w:p>
        </w:tc>
      </w:tr>
      <w:tr w:rsidR="002A27AA" w:rsidRPr="00C07D2C" w14:paraId="213BD6A6" w14:textId="77777777">
        <w:tc>
          <w:tcPr>
            <w:tcW w:w="2340" w:type="dxa"/>
            <w:vAlign w:val="bottom"/>
          </w:tcPr>
          <w:p w14:paraId="5BF12042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07D2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C6F7292" w14:textId="5F914F02" w:rsidR="002A27AA" w:rsidRPr="00C07D2C" w:rsidRDefault="008847F5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3,730,160</w:t>
            </w:r>
          </w:p>
        </w:tc>
        <w:tc>
          <w:tcPr>
            <w:tcW w:w="236" w:type="dxa"/>
            <w:vAlign w:val="bottom"/>
          </w:tcPr>
          <w:p w14:paraId="6A8B28C6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vAlign w:val="bottom"/>
          </w:tcPr>
          <w:p w14:paraId="77A816AF" w14:textId="6B612D75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A070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 w:rsidRPr="002A070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 w:rsidRPr="002A070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 w:rsidRPr="002A0707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5,</w:t>
            </w:r>
            <w:r w:rsidRPr="002A070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146</w:t>
            </w:r>
            <w:r w:rsidRPr="002A0707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,570</w:t>
            </w:r>
            <w:r w:rsidRPr="002A070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067B20DA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vAlign w:val="bottom"/>
          </w:tcPr>
          <w:p w14:paraId="3CA8069D" w14:textId="4B74C5A8" w:rsidR="002A27AA" w:rsidRPr="00C07D2C" w:rsidRDefault="00D70B9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418,321</w:t>
            </w:r>
          </w:p>
        </w:tc>
        <w:tc>
          <w:tcPr>
            <w:tcW w:w="236" w:type="dxa"/>
            <w:vAlign w:val="bottom"/>
          </w:tcPr>
          <w:p w14:paraId="15129073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043C5656" w14:textId="3CD4F479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328,414</w:t>
            </w:r>
          </w:p>
        </w:tc>
        <w:tc>
          <w:tcPr>
            <w:tcW w:w="236" w:type="dxa"/>
            <w:vAlign w:val="bottom"/>
          </w:tcPr>
          <w:p w14:paraId="19C8CA75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vAlign w:val="bottom"/>
          </w:tcPr>
          <w:p w14:paraId="470B9A3C" w14:textId="4CDEA4A7" w:rsidR="002A27AA" w:rsidRPr="00C07D2C" w:rsidRDefault="00C04A35" w:rsidP="00C04A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 w:line="240" w:lineRule="auto"/>
              <w:ind w:left="-156" w:right="-142"/>
              <w:jc w:val="center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5,946</w:t>
            </w:r>
          </w:p>
        </w:tc>
        <w:tc>
          <w:tcPr>
            <w:tcW w:w="270" w:type="dxa"/>
            <w:vAlign w:val="bottom"/>
          </w:tcPr>
          <w:p w14:paraId="2328BE53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6D1A376A" w14:textId="3B7A795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3,569</w:t>
            </w:r>
          </w:p>
        </w:tc>
        <w:tc>
          <w:tcPr>
            <w:tcW w:w="270" w:type="dxa"/>
            <w:vAlign w:val="bottom"/>
          </w:tcPr>
          <w:p w14:paraId="21CCBF5E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14:paraId="46D63551" w14:textId="201FD6F3" w:rsidR="002A27AA" w:rsidRPr="00C07D2C" w:rsidRDefault="004432A7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4,154,</w:t>
            </w:r>
            <w:r w:rsidR="00B718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427</w:t>
            </w:r>
          </w:p>
        </w:tc>
        <w:tc>
          <w:tcPr>
            <w:tcW w:w="236" w:type="dxa"/>
            <w:vAlign w:val="bottom"/>
          </w:tcPr>
          <w:p w14:paraId="22C838CC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7637B1D0" w14:textId="7F255343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5,478,553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51AD723F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vAlign w:val="bottom"/>
          </w:tcPr>
          <w:p w14:paraId="0604B421" w14:textId="26EE4DE3" w:rsidR="002A27AA" w:rsidRPr="00C07D2C" w:rsidRDefault="00777F11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56" w:right="-120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FD272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115,520)</w:t>
            </w:r>
          </w:p>
        </w:tc>
        <w:tc>
          <w:tcPr>
            <w:tcW w:w="236" w:type="dxa"/>
            <w:vAlign w:val="bottom"/>
          </w:tcPr>
          <w:p w14:paraId="7D7F1646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0F8675CA" w14:textId="2C767EB6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(80,096)</w:t>
            </w:r>
          </w:p>
        </w:tc>
        <w:tc>
          <w:tcPr>
            <w:tcW w:w="239" w:type="dxa"/>
            <w:vAlign w:val="bottom"/>
          </w:tcPr>
          <w:p w14:paraId="346191B0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vAlign w:val="bottom"/>
          </w:tcPr>
          <w:p w14:paraId="1E1ED578" w14:textId="4909BDD9" w:rsidR="002A27AA" w:rsidRPr="00C07D2C" w:rsidRDefault="00DD0D3D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4,038</w:t>
            </w:r>
            <w:r w:rsidR="00294125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,907</w:t>
            </w:r>
          </w:p>
        </w:tc>
        <w:tc>
          <w:tcPr>
            <w:tcW w:w="237" w:type="dxa"/>
            <w:vAlign w:val="bottom"/>
          </w:tcPr>
          <w:p w14:paraId="1FF02FD7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5C681D60" w14:textId="6D23BEDF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5,398,457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</w:tr>
      <w:tr w:rsidR="002A27AA" w:rsidRPr="00C07D2C" w14:paraId="5BD39070" w14:textId="77777777">
        <w:tc>
          <w:tcPr>
            <w:tcW w:w="2340" w:type="dxa"/>
            <w:vAlign w:val="bottom"/>
          </w:tcPr>
          <w:p w14:paraId="0FA671EE" w14:textId="77777777" w:rsidR="002A27AA" w:rsidRPr="00C07D2C" w:rsidRDefault="002A27AA" w:rsidP="002A27AA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F6D5FD8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202DE00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vAlign w:val="bottom"/>
          </w:tcPr>
          <w:p w14:paraId="630B7BA4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933405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vAlign w:val="bottom"/>
          </w:tcPr>
          <w:p w14:paraId="0C3F7DCF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ACA2771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vAlign w:val="bottom"/>
          </w:tcPr>
          <w:p w14:paraId="38581190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5A6905D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01FD0B78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AD993D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14:paraId="15DC9E2B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BAC9C68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vAlign w:val="bottom"/>
          </w:tcPr>
          <w:p w14:paraId="37F911E1" w14:textId="77777777" w:rsidR="002A27AA" w:rsidRPr="00C07D2C" w:rsidRDefault="002A27AA" w:rsidP="002A27AA">
            <w:pPr>
              <w:tabs>
                <w:tab w:val="clear" w:pos="680"/>
                <w:tab w:val="left" w:pos="540"/>
              </w:tabs>
              <w:spacing w:line="240" w:lineRule="auto"/>
              <w:ind w:left="-121" w:righ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2FC53E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double" w:sz="4" w:space="0" w:color="auto"/>
            </w:tcBorders>
            <w:vAlign w:val="bottom"/>
          </w:tcPr>
          <w:p w14:paraId="68AED9ED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6" w:right="-16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EB4359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  <w:vAlign w:val="bottom"/>
          </w:tcPr>
          <w:p w14:paraId="5A837689" w14:textId="77777777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067515F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  <w:vAlign w:val="bottom"/>
          </w:tcPr>
          <w:p w14:paraId="16A956B2" w14:textId="77777777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96FB272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14:paraId="4D1DA812" w14:textId="77777777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5C592BC" w14:textId="77777777" w:rsidR="002A27AA" w:rsidRPr="00C07D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vAlign w:val="bottom"/>
          </w:tcPr>
          <w:p w14:paraId="079AE1C2" w14:textId="77777777" w:rsidR="002A27AA" w:rsidRPr="00C07D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14:paraId="5E590508" w14:textId="77777777" w:rsidR="00C07D2C" w:rsidRPr="002C56F1" w:rsidRDefault="00C07D2C" w:rsidP="00C07D2C">
      <w:pPr>
        <w:rPr>
          <w:sz w:val="10"/>
          <w:szCs w:val="10"/>
        </w:rPr>
      </w:pPr>
    </w:p>
    <w:tbl>
      <w:tblPr>
        <w:tblW w:w="1521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36"/>
        <w:gridCol w:w="883"/>
        <w:gridCol w:w="236"/>
        <w:gridCol w:w="791"/>
        <w:gridCol w:w="236"/>
        <w:gridCol w:w="803"/>
        <w:gridCol w:w="236"/>
        <w:gridCol w:w="664"/>
        <w:gridCol w:w="270"/>
        <w:gridCol w:w="675"/>
        <w:gridCol w:w="270"/>
        <w:gridCol w:w="931"/>
        <w:gridCol w:w="236"/>
        <w:gridCol w:w="941"/>
        <w:gridCol w:w="236"/>
        <w:gridCol w:w="818"/>
        <w:gridCol w:w="236"/>
        <w:gridCol w:w="878"/>
        <w:gridCol w:w="239"/>
        <w:gridCol w:w="928"/>
        <w:gridCol w:w="237"/>
        <w:gridCol w:w="999"/>
      </w:tblGrid>
      <w:tr w:rsidR="00C07D2C" w:rsidRPr="00C075DE" w14:paraId="1349D253" w14:textId="77777777">
        <w:trPr>
          <w:tblHeader/>
        </w:trPr>
        <w:tc>
          <w:tcPr>
            <w:tcW w:w="2340" w:type="dxa"/>
            <w:vAlign w:val="bottom"/>
          </w:tcPr>
          <w:p w14:paraId="1822F6C6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79" w:type="dxa"/>
            <w:gridSpan w:val="23"/>
          </w:tcPr>
          <w:p w14:paraId="1061CEDE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07D2C" w:rsidRPr="00C075DE" w14:paraId="1CA59E55" w14:textId="77777777">
        <w:trPr>
          <w:tblHeader/>
        </w:trPr>
        <w:tc>
          <w:tcPr>
            <w:tcW w:w="2340" w:type="dxa"/>
            <w:vAlign w:val="bottom"/>
          </w:tcPr>
          <w:p w14:paraId="12166C0F" w14:textId="1FD8B608" w:rsidR="00C07D2C" w:rsidRPr="00C075DE" w:rsidRDefault="00F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สำหรับงวดเก้าเดือน</w:t>
            </w:r>
          </w:p>
        </w:tc>
        <w:tc>
          <w:tcPr>
            <w:tcW w:w="2019" w:type="dxa"/>
            <w:gridSpan w:val="3"/>
          </w:tcPr>
          <w:p w14:paraId="013C2DE1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เครื่องดื่มเพื่อสุขภาพ</w:t>
            </w:r>
          </w:p>
        </w:tc>
        <w:tc>
          <w:tcPr>
            <w:tcW w:w="236" w:type="dxa"/>
          </w:tcPr>
          <w:p w14:paraId="7CB8CD94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30" w:type="dxa"/>
            <w:gridSpan w:val="3"/>
          </w:tcPr>
          <w:p w14:paraId="58B3937D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36" w:type="dxa"/>
          </w:tcPr>
          <w:p w14:paraId="7C2DF700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gridSpan w:val="3"/>
          </w:tcPr>
          <w:p w14:paraId="0A69BDFA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ส่วนงานอื่น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</w:tcPr>
          <w:p w14:paraId="15A9E6C8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108" w:type="dxa"/>
            <w:gridSpan w:val="3"/>
          </w:tcPr>
          <w:p w14:paraId="32073AA8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5A621B1E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32" w:type="dxa"/>
            <w:gridSpan w:val="3"/>
          </w:tcPr>
          <w:p w14:paraId="00B730CF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239" w:type="dxa"/>
          </w:tcPr>
          <w:p w14:paraId="0ED81FB0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4" w:type="dxa"/>
            <w:gridSpan w:val="3"/>
          </w:tcPr>
          <w:p w14:paraId="1444560B" w14:textId="77777777" w:rsidR="00C07D2C" w:rsidRPr="00C075DE" w:rsidRDefault="00C07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D02E8F" w:rsidRPr="00C075DE" w14:paraId="5A02F5F4" w14:textId="77777777">
        <w:trPr>
          <w:tblHeader/>
        </w:trPr>
        <w:tc>
          <w:tcPr>
            <w:tcW w:w="2340" w:type="dxa"/>
            <w:vAlign w:val="bottom"/>
          </w:tcPr>
          <w:p w14:paraId="18B7D2CC" w14:textId="322723AC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15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สิ้นสุดวันที่ </w:t>
            </w:r>
            <w:r w:rsidR="00F847A7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F847A7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0" w:type="dxa"/>
            <w:vAlign w:val="bottom"/>
          </w:tcPr>
          <w:p w14:paraId="5F1EA8DF" w14:textId="786409A9" w:rsidR="00D02E8F" w:rsidRPr="00C075DE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36416384" w14:textId="77777777" w:rsidR="00D02E8F" w:rsidRPr="00C075DE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0593A1B6" w14:textId="7933C184" w:rsidR="00D02E8F" w:rsidRPr="00C075DE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0BAF8608" w14:textId="77777777" w:rsidR="00D02E8F" w:rsidRPr="00C075DE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67B59C3F" w14:textId="3DDD3692" w:rsidR="00D02E8F" w:rsidRPr="00C075DE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3D3817B2" w14:textId="77777777" w:rsidR="00D02E8F" w:rsidRPr="00C075DE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2BF1D657" w14:textId="3035B397" w:rsidR="00D02E8F" w:rsidRPr="00C075DE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7B896CD" w14:textId="77777777" w:rsidR="00D02E8F" w:rsidRPr="00C075DE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7F7E3672" w14:textId="4D571181" w:rsidR="00D02E8F" w:rsidRPr="00C075DE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27FBBCE9" w14:textId="77777777" w:rsidR="00D02E8F" w:rsidRPr="00C075DE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7F8AF61B" w14:textId="44949C93" w:rsidR="00D02E8F" w:rsidRPr="00C075DE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1110643F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3CE270DF" w14:textId="6B4B48EF" w:rsidR="00D02E8F" w:rsidRPr="00C075DE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5610E663" w14:textId="77777777" w:rsidR="00D02E8F" w:rsidRPr="00C075DE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616359D3" w14:textId="15AF4FF8" w:rsidR="00D02E8F" w:rsidRPr="00C075DE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3B79E924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4EF1DCB9" w14:textId="414A9EF3" w:rsidR="00D02E8F" w:rsidRPr="00C075DE" w:rsidRDefault="008C2EBE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 w:firstLine="2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2FAD8C76" w14:textId="77777777" w:rsidR="00D02E8F" w:rsidRPr="00C075DE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2FF249E2" w14:textId="495093D7" w:rsidR="00D02E8F" w:rsidRPr="00C075DE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9" w:type="dxa"/>
          </w:tcPr>
          <w:p w14:paraId="7D0933B9" w14:textId="77777777" w:rsidR="00D02E8F" w:rsidRPr="00C075DE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65122B21" w14:textId="05B8D031" w:rsidR="00D02E8F" w:rsidRPr="00C075DE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7" w:type="dxa"/>
            <w:vAlign w:val="bottom"/>
          </w:tcPr>
          <w:p w14:paraId="050D72A0" w14:textId="77777777" w:rsidR="00D02E8F" w:rsidRPr="00C075DE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6FF30B3C" w14:textId="62C7313B" w:rsidR="00D02E8F" w:rsidRPr="00C075DE" w:rsidRDefault="008C2EBE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sz w:val="28"/>
                <w:szCs w:val="28"/>
              </w:rPr>
              <w:t>2567</w:t>
            </w:r>
          </w:p>
        </w:tc>
      </w:tr>
      <w:tr w:rsidR="00D02E8F" w:rsidRPr="00C075DE" w14:paraId="2D25236F" w14:textId="77777777">
        <w:trPr>
          <w:tblHeader/>
        </w:trPr>
        <w:tc>
          <w:tcPr>
            <w:tcW w:w="2340" w:type="dxa"/>
          </w:tcPr>
          <w:p w14:paraId="3EA286E7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879" w:type="dxa"/>
            <w:gridSpan w:val="23"/>
          </w:tcPr>
          <w:p w14:paraId="7C1E3005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02E8F" w:rsidRPr="00C075DE" w14:paraId="374F725D" w14:textId="77777777">
        <w:tc>
          <w:tcPr>
            <w:tcW w:w="2340" w:type="dxa"/>
            <w:vAlign w:val="bottom"/>
          </w:tcPr>
          <w:p w14:paraId="04CD174B" w14:textId="77777777" w:rsidR="00D02E8F" w:rsidRPr="001C6B90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</w:t>
            </w:r>
          </w:p>
        </w:tc>
        <w:tc>
          <w:tcPr>
            <w:tcW w:w="900" w:type="dxa"/>
            <w:vAlign w:val="bottom"/>
          </w:tcPr>
          <w:p w14:paraId="4B03540A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59BBDB86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3" w:type="dxa"/>
            <w:vAlign w:val="bottom"/>
          </w:tcPr>
          <w:p w14:paraId="16E17FFF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63F804B8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91" w:type="dxa"/>
            <w:vAlign w:val="bottom"/>
          </w:tcPr>
          <w:p w14:paraId="3CD9F1B1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1019EDE4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03" w:type="dxa"/>
            <w:vAlign w:val="bottom"/>
          </w:tcPr>
          <w:p w14:paraId="4DC80E75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0EDF750D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2D9A1F55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CB0CEC8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75" w:type="dxa"/>
            <w:vAlign w:val="bottom"/>
          </w:tcPr>
          <w:p w14:paraId="75F98C65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018BF24F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vAlign w:val="bottom"/>
          </w:tcPr>
          <w:p w14:paraId="70DB7EAA" w14:textId="77777777" w:rsidR="00D02E8F" w:rsidRPr="00C075DE" w:rsidRDefault="00D02E8F" w:rsidP="00D02E8F">
            <w:pPr>
              <w:tabs>
                <w:tab w:val="clear" w:pos="680"/>
                <w:tab w:val="left" w:pos="540"/>
              </w:tabs>
              <w:ind w:left="-121" w:right="-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2F9721EB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1" w:type="dxa"/>
            <w:vAlign w:val="bottom"/>
          </w:tcPr>
          <w:p w14:paraId="53FCF170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Theme="majorBidi" w:eastAsia="Calibr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29C730F4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18" w:type="dxa"/>
            <w:vAlign w:val="bottom"/>
          </w:tcPr>
          <w:p w14:paraId="59ADBD42" w14:textId="77777777" w:rsidR="00D02E8F" w:rsidRPr="00C075DE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794264CA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78" w:type="dxa"/>
            <w:vAlign w:val="bottom"/>
          </w:tcPr>
          <w:p w14:paraId="03219518" w14:textId="77777777" w:rsidR="00D02E8F" w:rsidRPr="00C075DE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vAlign w:val="bottom"/>
          </w:tcPr>
          <w:p w14:paraId="3A616900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vAlign w:val="bottom"/>
          </w:tcPr>
          <w:p w14:paraId="4605F015" w14:textId="77777777" w:rsidR="00D02E8F" w:rsidRPr="00C075DE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7" w:type="dxa"/>
            <w:vAlign w:val="bottom"/>
          </w:tcPr>
          <w:p w14:paraId="6CD82041" w14:textId="77777777" w:rsidR="00D02E8F" w:rsidRPr="00C075DE" w:rsidRDefault="00D02E8F" w:rsidP="00D02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9" w:type="dxa"/>
            <w:vAlign w:val="bottom"/>
          </w:tcPr>
          <w:p w14:paraId="3A5A5A85" w14:textId="77777777" w:rsidR="00D02E8F" w:rsidRPr="00C075DE" w:rsidRDefault="00D02E8F" w:rsidP="00D02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2A27AA" w:rsidRPr="00C075DE" w14:paraId="28FEAC92" w14:textId="77777777">
        <w:tc>
          <w:tcPr>
            <w:tcW w:w="2340" w:type="dxa"/>
            <w:vAlign w:val="bottom"/>
          </w:tcPr>
          <w:p w14:paraId="7DE32FA6" w14:textId="77777777" w:rsidR="002A27AA" w:rsidRPr="001C6B9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ผลิตภัณฑ์น้ำ</w:t>
            </w:r>
          </w:p>
        </w:tc>
        <w:tc>
          <w:tcPr>
            <w:tcW w:w="900" w:type="dxa"/>
            <w:vAlign w:val="bottom"/>
          </w:tcPr>
          <w:p w14:paraId="0FA7F9A8" w14:textId="02F78048" w:rsidR="002A27AA" w:rsidRPr="001E0B80" w:rsidRDefault="008638EB" w:rsidP="000D4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3,392</w:t>
            </w:r>
            <w:r w:rsidR="00663C02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,054</w:t>
            </w:r>
          </w:p>
        </w:tc>
        <w:tc>
          <w:tcPr>
            <w:tcW w:w="236" w:type="dxa"/>
            <w:vAlign w:val="bottom"/>
          </w:tcPr>
          <w:p w14:paraId="3A21495F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2A0882DA" w14:textId="650EC7E4" w:rsidR="002A27AA" w:rsidRPr="001E0B80" w:rsidRDefault="002A27AA" w:rsidP="000D4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4,758,307</w:t>
            </w:r>
          </w:p>
        </w:tc>
        <w:tc>
          <w:tcPr>
            <w:tcW w:w="236" w:type="dxa"/>
            <w:vAlign w:val="bottom"/>
          </w:tcPr>
          <w:p w14:paraId="2390A7A9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7F7CB64A" w14:textId="332FEE91" w:rsidR="002A27AA" w:rsidRPr="001E0B80" w:rsidRDefault="007037B5" w:rsidP="000D4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338</w:t>
            </w:r>
            <w:r w:rsidR="00257E6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="00563E7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503</w:t>
            </w:r>
          </w:p>
        </w:tc>
        <w:tc>
          <w:tcPr>
            <w:tcW w:w="236" w:type="dxa"/>
            <w:vAlign w:val="bottom"/>
          </w:tcPr>
          <w:p w14:paraId="6E6A220D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78A93F96" w14:textId="644E1AC6" w:rsidR="002A27AA" w:rsidRPr="001E0B80" w:rsidRDefault="002A27AA" w:rsidP="000D4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259,320</w:t>
            </w:r>
          </w:p>
        </w:tc>
        <w:tc>
          <w:tcPr>
            <w:tcW w:w="236" w:type="dxa"/>
            <w:vAlign w:val="bottom"/>
          </w:tcPr>
          <w:p w14:paraId="0FF948DE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96D2B5C" w14:textId="13B76FA3" w:rsidR="002A27AA" w:rsidRPr="001E0B80" w:rsidRDefault="00101FE9" w:rsidP="000D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14" w:lineRule="atLeast"/>
              <w:ind w:left="-131" w:right="-74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5,925</w:t>
            </w:r>
          </w:p>
        </w:tc>
        <w:tc>
          <w:tcPr>
            <w:tcW w:w="270" w:type="dxa"/>
            <w:vAlign w:val="bottom"/>
          </w:tcPr>
          <w:p w14:paraId="1C2569E7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625C7199" w14:textId="4A9C2F76" w:rsidR="002A27AA" w:rsidRPr="001E0B80" w:rsidRDefault="002A27AA" w:rsidP="000D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3,569</w:t>
            </w:r>
          </w:p>
        </w:tc>
        <w:tc>
          <w:tcPr>
            <w:tcW w:w="270" w:type="dxa"/>
            <w:vAlign w:val="bottom"/>
          </w:tcPr>
          <w:p w14:paraId="0F7EDAA5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10969A2D" w14:textId="558F6190" w:rsidR="002A27AA" w:rsidRPr="001E0B80" w:rsidRDefault="00CA2EAD" w:rsidP="000D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</w:t>
            </w:r>
            <w:r w:rsidR="00D57A7C">
              <w:rPr>
                <w:rFonts w:asciiTheme="majorBidi" w:hAnsiTheme="majorBidi" w:cstheme="majorBidi"/>
                <w:sz w:val="28"/>
                <w:szCs w:val="28"/>
              </w:rPr>
              <w:t>36,482</w:t>
            </w:r>
          </w:p>
        </w:tc>
        <w:tc>
          <w:tcPr>
            <w:tcW w:w="236" w:type="dxa"/>
            <w:vAlign w:val="bottom"/>
          </w:tcPr>
          <w:p w14:paraId="7CA56698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705DC289" w14:textId="765CD7C4" w:rsidR="002A27AA" w:rsidRPr="001E0B80" w:rsidRDefault="002A27AA" w:rsidP="000D4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5,021,196</w:t>
            </w:r>
          </w:p>
        </w:tc>
        <w:tc>
          <w:tcPr>
            <w:tcW w:w="236" w:type="dxa"/>
            <w:vAlign w:val="bottom"/>
          </w:tcPr>
          <w:p w14:paraId="57FD0292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20587E2C" w14:textId="66A58D85" w:rsidR="002A27AA" w:rsidRPr="001E0B80" w:rsidRDefault="00136BE5" w:rsidP="000D4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="00890A73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54,246)</w:t>
            </w:r>
          </w:p>
        </w:tc>
        <w:tc>
          <w:tcPr>
            <w:tcW w:w="236" w:type="dxa"/>
            <w:vAlign w:val="bottom"/>
          </w:tcPr>
          <w:p w14:paraId="7DED1D5F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0C8CB8FB" w14:textId="4EBF6073" w:rsidR="002A27AA" w:rsidRPr="001E0B80" w:rsidRDefault="002A27AA" w:rsidP="000D4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(28,926)</w:t>
            </w:r>
          </w:p>
        </w:tc>
        <w:tc>
          <w:tcPr>
            <w:tcW w:w="239" w:type="dxa"/>
            <w:vAlign w:val="bottom"/>
          </w:tcPr>
          <w:p w14:paraId="0DA12537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7A1D7303" w14:textId="1F243B18" w:rsidR="002A27AA" w:rsidRPr="001E0B80" w:rsidRDefault="00225B7B" w:rsidP="000D4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3,682</w:t>
            </w:r>
            <w:r w:rsidR="009C297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,236</w:t>
            </w:r>
          </w:p>
        </w:tc>
        <w:tc>
          <w:tcPr>
            <w:tcW w:w="237" w:type="dxa"/>
            <w:vAlign w:val="bottom"/>
          </w:tcPr>
          <w:p w14:paraId="56D23798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59ABA5A6" w14:textId="7E555129" w:rsidR="002A27AA" w:rsidRPr="001E0B80" w:rsidRDefault="002A27AA" w:rsidP="000D4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4,992,270</w:t>
            </w:r>
          </w:p>
        </w:tc>
      </w:tr>
      <w:tr w:rsidR="002A27AA" w:rsidRPr="00C075DE" w14:paraId="466A50FE" w14:textId="77777777">
        <w:tc>
          <w:tcPr>
            <w:tcW w:w="2340" w:type="dxa"/>
            <w:vAlign w:val="bottom"/>
          </w:tcPr>
          <w:p w14:paraId="4D2F19A8" w14:textId="77777777" w:rsidR="002A27AA" w:rsidRPr="001C6B9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อาหารเพื่อสุขภาพ</w:t>
            </w:r>
          </w:p>
        </w:tc>
        <w:tc>
          <w:tcPr>
            <w:tcW w:w="900" w:type="dxa"/>
            <w:vAlign w:val="bottom"/>
          </w:tcPr>
          <w:p w14:paraId="22F819D9" w14:textId="73F37E5F" w:rsidR="002A27AA" w:rsidRPr="001E0B80" w:rsidRDefault="00201106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105,073</w:t>
            </w:r>
          </w:p>
        </w:tc>
        <w:tc>
          <w:tcPr>
            <w:tcW w:w="236" w:type="dxa"/>
            <w:vAlign w:val="bottom"/>
          </w:tcPr>
          <w:p w14:paraId="23046F2D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7C29E6EA" w14:textId="03175331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144,867</w:t>
            </w:r>
          </w:p>
        </w:tc>
        <w:tc>
          <w:tcPr>
            <w:tcW w:w="236" w:type="dxa"/>
            <w:vAlign w:val="bottom"/>
          </w:tcPr>
          <w:p w14:paraId="6E8C897A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208311DF" w14:textId="50E00126" w:rsidR="002A27AA" w:rsidRPr="001E0B80" w:rsidRDefault="00563E7F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/>
              <w:ind w:left="-156" w:right="-9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F5157ED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4EA6F69D" w14:textId="23660303" w:rsidR="002A27AA" w:rsidRPr="001E0B80" w:rsidRDefault="002A27AA" w:rsidP="000D4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64FC4DE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D405EB3" w14:textId="748DE623" w:rsidR="002A27AA" w:rsidRPr="001E0B80" w:rsidRDefault="00BF6D36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97DE227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4D59C603" w14:textId="64D5AA3E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after="0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0E44C0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26701D31" w14:textId="4A5CD09D" w:rsidR="002A27AA" w:rsidRPr="001E0B80" w:rsidRDefault="000F6DDF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105,073</w:t>
            </w:r>
          </w:p>
        </w:tc>
        <w:tc>
          <w:tcPr>
            <w:tcW w:w="236" w:type="dxa"/>
            <w:vAlign w:val="bottom"/>
          </w:tcPr>
          <w:p w14:paraId="361CB76B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06B55CD1" w14:textId="62CE81AC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144,867</w:t>
            </w:r>
          </w:p>
        </w:tc>
        <w:tc>
          <w:tcPr>
            <w:tcW w:w="236" w:type="dxa"/>
            <w:vAlign w:val="bottom"/>
          </w:tcPr>
          <w:p w14:paraId="76B66257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4DE78815" w14:textId="1454AE4A" w:rsidR="002A27AA" w:rsidRPr="001E0B80" w:rsidRDefault="000E0870" w:rsidP="000D4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65C7DCC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6552D1B9" w14:textId="1EE3E9A1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3544A583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258E5D5F" w14:textId="6FFC62A2" w:rsidR="002A27AA" w:rsidRPr="001E0B80" w:rsidRDefault="009C297C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105,073</w:t>
            </w:r>
          </w:p>
        </w:tc>
        <w:tc>
          <w:tcPr>
            <w:tcW w:w="237" w:type="dxa"/>
            <w:vAlign w:val="bottom"/>
          </w:tcPr>
          <w:p w14:paraId="61A0C3A0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6F7DC137" w14:textId="2A178882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144,867</w:t>
            </w:r>
          </w:p>
        </w:tc>
      </w:tr>
      <w:tr w:rsidR="002A27AA" w:rsidRPr="00C075DE" w14:paraId="6CBB4A76" w14:textId="77777777">
        <w:tc>
          <w:tcPr>
            <w:tcW w:w="2340" w:type="dxa"/>
            <w:vAlign w:val="bottom"/>
          </w:tcPr>
          <w:p w14:paraId="77B1FD68" w14:textId="77777777" w:rsidR="002A27AA" w:rsidRPr="001C6B9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2537685" w14:textId="1DBC7B14" w:rsidR="002A27AA" w:rsidRPr="001E0B80" w:rsidRDefault="00741DD9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233,033</w:t>
            </w:r>
          </w:p>
        </w:tc>
        <w:tc>
          <w:tcPr>
            <w:tcW w:w="236" w:type="dxa"/>
            <w:vAlign w:val="bottom"/>
          </w:tcPr>
          <w:p w14:paraId="56F689FB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4B184ED5" w14:textId="30DF3EB7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243,396</w:t>
            </w:r>
          </w:p>
        </w:tc>
        <w:tc>
          <w:tcPr>
            <w:tcW w:w="236" w:type="dxa"/>
            <w:vAlign w:val="bottom"/>
          </w:tcPr>
          <w:p w14:paraId="7E951A64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39226670" w14:textId="2C16239B" w:rsidR="002A27AA" w:rsidRPr="001E0B80" w:rsidRDefault="00E24FC9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79,818</w:t>
            </w:r>
          </w:p>
        </w:tc>
        <w:tc>
          <w:tcPr>
            <w:tcW w:w="236" w:type="dxa"/>
            <w:vAlign w:val="bottom"/>
          </w:tcPr>
          <w:p w14:paraId="77C0B71E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373DF156" w14:textId="1B8E3ED8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69,094</w:t>
            </w:r>
          </w:p>
        </w:tc>
        <w:tc>
          <w:tcPr>
            <w:tcW w:w="236" w:type="dxa"/>
            <w:vAlign w:val="bottom"/>
          </w:tcPr>
          <w:p w14:paraId="5E603866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2C6077D3" w14:textId="0602A7B5" w:rsidR="002A27AA" w:rsidRPr="001E0B80" w:rsidRDefault="00BF6D36" w:rsidP="000D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14" w:lineRule="atLeast"/>
              <w:ind w:left="-131" w:right="-74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70" w:type="dxa"/>
            <w:vAlign w:val="bottom"/>
          </w:tcPr>
          <w:p w14:paraId="0BE19A2B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68E42628" w14:textId="73F0E755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after="0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398B1C3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63E84886" w14:textId="2540A131" w:rsidR="002A27AA" w:rsidRPr="001E0B80" w:rsidRDefault="00BB785B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312,872</w:t>
            </w:r>
          </w:p>
        </w:tc>
        <w:tc>
          <w:tcPr>
            <w:tcW w:w="236" w:type="dxa"/>
            <w:vAlign w:val="bottom"/>
          </w:tcPr>
          <w:p w14:paraId="61332FD8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03BF5248" w14:textId="27518CE9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312,490</w:t>
            </w:r>
          </w:p>
        </w:tc>
        <w:tc>
          <w:tcPr>
            <w:tcW w:w="236" w:type="dxa"/>
            <w:vAlign w:val="bottom"/>
          </w:tcPr>
          <w:p w14:paraId="5DC43B58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4C2578BC" w14:textId="26B654E5" w:rsidR="002A27AA" w:rsidRPr="001E0B80" w:rsidRDefault="000E0870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(61,274)</w:t>
            </w:r>
          </w:p>
        </w:tc>
        <w:tc>
          <w:tcPr>
            <w:tcW w:w="236" w:type="dxa"/>
            <w:vAlign w:val="bottom"/>
          </w:tcPr>
          <w:p w14:paraId="54958F00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089BD084" w14:textId="288694C4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(51,170)</w:t>
            </w:r>
          </w:p>
        </w:tc>
        <w:tc>
          <w:tcPr>
            <w:tcW w:w="239" w:type="dxa"/>
            <w:vAlign w:val="bottom"/>
          </w:tcPr>
          <w:p w14:paraId="5C9AFF70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41466153" w14:textId="4369939A" w:rsidR="002A27AA" w:rsidRPr="001E0B80" w:rsidRDefault="009C297C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251,598</w:t>
            </w:r>
          </w:p>
        </w:tc>
        <w:tc>
          <w:tcPr>
            <w:tcW w:w="237" w:type="dxa"/>
            <w:vAlign w:val="bottom"/>
          </w:tcPr>
          <w:p w14:paraId="44108DBC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4A1A444E" w14:textId="63DCAB61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261,320</w:t>
            </w:r>
          </w:p>
        </w:tc>
      </w:tr>
      <w:tr w:rsidR="002A27AA" w:rsidRPr="00C075DE" w14:paraId="20E4B552" w14:textId="77777777">
        <w:tc>
          <w:tcPr>
            <w:tcW w:w="2340" w:type="dxa"/>
            <w:vAlign w:val="bottom"/>
          </w:tcPr>
          <w:p w14:paraId="682480CF" w14:textId="77777777" w:rsidR="002A27AA" w:rsidRPr="001C6B9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E6D6C" w14:textId="37BC2E9E" w:rsidR="002A27AA" w:rsidRPr="001E0B80" w:rsidRDefault="0027070C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3,7</w:t>
            </w:r>
            <w:r w:rsidR="005D0A86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30,160</w:t>
            </w:r>
          </w:p>
        </w:tc>
        <w:tc>
          <w:tcPr>
            <w:tcW w:w="236" w:type="dxa"/>
            <w:vAlign w:val="bottom"/>
          </w:tcPr>
          <w:p w14:paraId="3668BB7A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CF8BB" w14:textId="7F75C9FF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5,146,570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200F0DBB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8E72B5" w14:textId="5B622F8B" w:rsidR="002A27AA" w:rsidRPr="001E0B80" w:rsidRDefault="00AF3949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418</w:t>
            </w:r>
            <w:r w:rsidR="00101FE9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,321</w:t>
            </w:r>
          </w:p>
        </w:tc>
        <w:tc>
          <w:tcPr>
            <w:tcW w:w="236" w:type="dxa"/>
            <w:vAlign w:val="bottom"/>
          </w:tcPr>
          <w:p w14:paraId="7FD3774C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948E06" w14:textId="3B0D9326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328,414</w:t>
            </w:r>
          </w:p>
        </w:tc>
        <w:tc>
          <w:tcPr>
            <w:tcW w:w="236" w:type="dxa"/>
            <w:vAlign w:val="bottom"/>
          </w:tcPr>
          <w:p w14:paraId="54198047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B069F" w14:textId="34458380" w:rsidR="002A27AA" w:rsidRPr="000D4955" w:rsidRDefault="00EE423D" w:rsidP="000D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14" w:lineRule="atLeast"/>
              <w:ind w:left="-131" w:right="-74" w:hanging="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D4955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5,946</w:t>
            </w:r>
          </w:p>
        </w:tc>
        <w:tc>
          <w:tcPr>
            <w:tcW w:w="270" w:type="dxa"/>
            <w:vAlign w:val="bottom"/>
          </w:tcPr>
          <w:p w14:paraId="4C19F201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5EE1A" w14:textId="7BE7ADC6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3,569</w:t>
            </w:r>
          </w:p>
        </w:tc>
        <w:tc>
          <w:tcPr>
            <w:tcW w:w="270" w:type="dxa"/>
            <w:vAlign w:val="bottom"/>
          </w:tcPr>
          <w:p w14:paraId="536C17D6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B5603" w14:textId="3E0CE9A7" w:rsidR="002A27AA" w:rsidRPr="001E0B80" w:rsidRDefault="005C416F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4,154</w:t>
            </w:r>
            <w:r w:rsidR="00436A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,427</w:t>
            </w:r>
          </w:p>
        </w:tc>
        <w:tc>
          <w:tcPr>
            <w:tcW w:w="236" w:type="dxa"/>
            <w:vAlign w:val="bottom"/>
          </w:tcPr>
          <w:p w14:paraId="1D7FB929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EF2E57" w14:textId="7E978FEC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5,478,553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3DD18E48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4C2F5B" w14:textId="42AFEF6B" w:rsidR="002A27AA" w:rsidRPr="001E0B80" w:rsidRDefault="008B4CB4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(115</w:t>
            </w:r>
            <w:r w:rsidR="00225B7B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,520)</w:t>
            </w:r>
          </w:p>
        </w:tc>
        <w:tc>
          <w:tcPr>
            <w:tcW w:w="236" w:type="dxa"/>
            <w:vAlign w:val="bottom"/>
          </w:tcPr>
          <w:p w14:paraId="24C18FAD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B19C9E" w14:textId="4E05DD6C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(80,096)</w:t>
            </w:r>
          </w:p>
        </w:tc>
        <w:tc>
          <w:tcPr>
            <w:tcW w:w="239" w:type="dxa"/>
            <w:vAlign w:val="bottom"/>
          </w:tcPr>
          <w:p w14:paraId="28D218CA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DCA7D" w14:textId="1A0DFAC2" w:rsidR="002A27AA" w:rsidRPr="001E0B80" w:rsidRDefault="009C297C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4,038,907</w:t>
            </w:r>
          </w:p>
        </w:tc>
        <w:tc>
          <w:tcPr>
            <w:tcW w:w="237" w:type="dxa"/>
            <w:vAlign w:val="bottom"/>
          </w:tcPr>
          <w:p w14:paraId="6F1DCD5D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C4C37" w14:textId="23A7A55F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5,398,457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</w:tr>
      <w:tr w:rsidR="002A27AA" w:rsidRPr="006B1DD4" w14:paraId="2D757796" w14:textId="77777777">
        <w:tc>
          <w:tcPr>
            <w:tcW w:w="2340" w:type="dxa"/>
            <w:vAlign w:val="bottom"/>
          </w:tcPr>
          <w:p w14:paraId="010CCE61" w14:textId="77777777" w:rsidR="002A27AA" w:rsidRPr="001C6B9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3560C91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75" w:right="-49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2D12C1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173579FD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95ACC2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vAlign w:val="bottom"/>
          </w:tcPr>
          <w:p w14:paraId="7E11841C" w14:textId="77777777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1062D46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vAlign w:val="bottom"/>
          </w:tcPr>
          <w:p w14:paraId="650376B9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EE7C10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14:paraId="681A437B" w14:textId="77777777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 w:line="240" w:lineRule="auto"/>
              <w:ind w:left="-121" w:right="-108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29BC56F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vAlign w:val="bottom"/>
          </w:tcPr>
          <w:p w14:paraId="3CF227EA" w14:textId="77777777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ind w:left="-30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F207C3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vAlign w:val="bottom"/>
          </w:tcPr>
          <w:p w14:paraId="50208FD1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3A25D0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double" w:sz="4" w:space="0" w:color="auto"/>
            </w:tcBorders>
            <w:vAlign w:val="bottom"/>
          </w:tcPr>
          <w:p w14:paraId="2DC94AB8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6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E444A7D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  <w:vAlign w:val="bottom"/>
          </w:tcPr>
          <w:p w14:paraId="3CEA687D" w14:textId="77777777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60" w:lineRule="atLeast"/>
              <w:ind w:left="-158" w:right="-144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7B75D67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  <w:vAlign w:val="bottom"/>
          </w:tcPr>
          <w:p w14:paraId="2086F1AA" w14:textId="77777777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3F1D7E7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vAlign w:val="bottom"/>
          </w:tcPr>
          <w:p w14:paraId="1FF4AE42" w14:textId="77777777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8CDDED7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vAlign w:val="bottom"/>
          </w:tcPr>
          <w:p w14:paraId="5CEA8ECF" w14:textId="77777777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A27AA" w:rsidRPr="00C075DE" w14:paraId="3B715E95" w14:textId="77777777">
        <w:tc>
          <w:tcPr>
            <w:tcW w:w="2340" w:type="dxa"/>
            <w:vAlign w:val="bottom"/>
          </w:tcPr>
          <w:p w14:paraId="0E798DE9" w14:textId="77777777" w:rsidR="002A27AA" w:rsidRPr="001C6B9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ส่วนแบ่ง</w:t>
            </w: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กำไร (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   จาก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เงินลงทุนในบริษัทร่วม</w:t>
            </w: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900" w:type="dxa"/>
            <w:vAlign w:val="bottom"/>
          </w:tcPr>
          <w:p w14:paraId="6845E401" w14:textId="0BDAFDB2" w:rsidR="002A27AA" w:rsidRPr="001E0B80" w:rsidRDefault="00CD4FC8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0" w:lineRule="atLeast"/>
              <w:ind w:right="-142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667</w:t>
            </w:r>
          </w:p>
        </w:tc>
        <w:tc>
          <w:tcPr>
            <w:tcW w:w="236" w:type="dxa"/>
            <w:vAlign w:val="bottom"/>
          </w:tcPr>
          <w:p w14:paraId="5C48FBB0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2A571B7A" w14:textId="64D33279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0" w:lineRule="atLeast"/>
              <w:ind w:right="-142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(61)</w:t>
            </w:r>
          </w:p>
        </w:tc>
        <w:tc>
          <w:tcPr>
            <w:tcW w:w="236" w:type="dxa"/>
            <w:vAlign w:val="bottom"/>
          </w:tcPr>
          <w:p w14:paraId="6AC5D49C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427A54D7" w14:textId="7CB5AEA1" w:rsidR="002A27AA" w:rsidRPr="001E0B80" w:rsidRDefault="007C72D0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/>
              <w:ind w:left="-156" w:right="-9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A1592CC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29AF10D0" w14:textId="12D2F8DE" w:rsidR="002A27AA" w:rsidRPr="001E0B80" w:rsidRDefault="002A27AA" w:rsidP="000D4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C24C1C5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92A83F9" w14:textId="6E2FFE2E" w:rsidR="002A27AA" w:rsidRPr="001E0B80" w:rsidRDefault="0095605A" w:rsidP="000D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14" w:lineRule="atLeast"/>
              <w:ind w:left="-131" w:right="-74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994</w:t>
            </w:r>
          </w:p>
        </w:tc>
        <w:tc>
          <w:tcPr>
            <w:tcW w:w="270" w:type="dxa"/>
            <w:vAlign w:val="bottom"/>
          </w:tcPr>
          <w:p w14:paraId="1F15C665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3286AFE0" w14:textId="0202758D" w:rsidR="002A27AA" w:rsidRPr="001E0B80" w:rsidRDefault="002A27AA" w:rsidP="000D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1,530</w:t>
            </w:r>
          </w:p>
        </w:tc>
        <w:tc>
          <w:tcPr>
            <w:tcW w:w="270" w:type="dxa"/>
            <w:vAlign w:val="bottom"/>
          </w:tcPr>
          <w:p w14:paraId="7415E6D5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07457E01" w14:textId="4AF536B5" w:rsidR="002A27AA" w:rsidRPr="001E0B80" w:rsidRDefault="00466DC3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0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 w:rsidR="005E0E9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,661</w:t>
            </w:r>
          </w:p>
        </w:tc>
        <w:tc>
          <w:tcPr>
            <w:tcW w:w="236" w:type="dxa"/>
            <w:vAlign w:val="bottom"/>
          </w:tcPr>
          <w:p w14:paraId="0FFFB353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06C1C786" w14:textId="1779434D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0" w:lineRule="atLeast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1,469</w:t>
            </w:r>
          </w:p>
        </w:tc>
        <w:tc>
          <w:tcPr>
            <w:tcW w:w="236" w:type="dxa"/>
            <w:vAlign w:val="bottom"/>
          </w:tcPr>
          <w:p w14:paraId="53100A2A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2962C6B9" w14:textId="73B03C7D" w:rsidR="002A27AA" w:rsidRPr="001E0B80" w:rsidRDefault="002E6207" w:rsidP="000D4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D6E7C66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3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4E8FB443" w14:textId="520C573E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A03549D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3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6CD208EA" w14:textId="607925F9" w:rsidR="002A27AA" w:rsidRPr="001E0B80" w:rsidRDefault="003D7B21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1,661</w:t>
            </w:r>
          </w:p>
        </w:tc>
        <w:tc>
          <w:tcPr>
            <w:tcW w:w="237" w:type="dxa"/>
            <w:vAlign w:val="bottom"/>
          </w:tcPr>
          <w:p w14:paraId="50ACD8D7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59415BF3" w14:textId="717FEE06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1,469</w:t>
            </w:r>
          </w:p>
        </w:tc>
      </w:tr>
      <w:tr w:rsidR="002A27AA" w:rsidRPr="00C075DE" w14:paraId="5182B398" w14:textId="77777777">
        <w:tc>
          <w:tcPr>
            <w:tcW w:w="2340" w:type="dxa"/>
            <w:vAlign w:val="bottom"/>
          </w:tcPr>
          <w:p w14:paraId="074643CA" w14:textId="77777777" w:rsidR="002A27AA" w:rsidRPr="001C6B9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กำไร (ขาดทุน) ตามส่วนงาน 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900" w:type="dxa"/>
            <w:vAlign w:val="bottom"/>
          </w:tcPr>
          <w:p w14:paraId="2DA33EB4" w14:textId="7CB2DACC" w:rsidR="002A27AA" w:rsidRPr="001E0B80" w:rsidRDefault="00E91E0E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768,393</w:t>
            </w:r>
          </w:p>
        </w:tc>
        <w:tc>
          <w:tcPr>
            <w:tcW w:w="236" w:type="dxa"/>
            <w:vAlign w:val="bottom"/>
          </w:tcPr>
          <w:p w14:paraId="6AA93A35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7FD1EC76" w14:textId="15442919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1,324,814</w:t>
            </w:r>
          </w:p>
        </w:tc>
        <w:tc>
          <w:tcPr>
            <w:tcW w:w="236" w:type="dxa"/>
            <w:vAlign w:val="bottom"/>
          </w:tcPr>
          <w:p w14:paraId="33695DE2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6C437A0B" w14:textId="5CE2202D" w:rsidR="002A27AA" w:rsidRPr="001E0B80" w:rsidRDefault="00C35E4C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40,491</w:t>
            </w:r>
          </w:p>
        </w:tc>
        <w:tc>
          <w:tcPr>
            <w:tcW w:w="236" w:type="dxa"/>
            <w:vAlign w:val="bottom"/>
          </w:tcPr>
          <w:p w14:paraId="73ADFB1E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1376F579" w14:textId="42A20AE1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17,522</w:t>
            </w:r>
          </w:p>
        </w:tc>
        <w:tc>
          <w:tcPr>
            <w:tcW w:w="236" w:type="dxa"/>
            <w:vAlign w:val="bottom"/>
          </w:tcPr>
          <w:p w14:paraId="55B3D83B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F7B2EE4" w14:textId="63FF88ED" w:rsidR="002A27AA" w:rsidRPr="001E0B80" w:rsidRDefault="0095605A" w:rsidP="000D4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after="0" w:line="14" w:lineRule="atLeast"/>
              <w:ind w:left="-240" w:right="-1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</w:t>
            </w:r>
            <w:r w:rsidRPr="000D4955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3C2CA66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7FE4190B" w14:textId="33645600" w:rsidR="002A27AA" w:rsidRPr="001E0B80" w:rsidRDefault="002A27AA" w:rsidP="000D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0D4955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459</w:t>
            </w:r>
          </w:p>
        </w:tc>
        <w:tc>
          <w:tcPr>
            <w:tcW w:w="270" w:type="dxa"/>
            <w:vAlign w:val="bottom"/>
          </w:tcPr>
          <w:p w14:paraId="6CA1AD69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11867D13" w14:textId="6C587E3F" w:rsidR="002A27AA" w:rsidRPr="001E0B80" w:rsidRDefault="005E0E9B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4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800,826</w:t>
            </w:r>
          </w:p>
        </w:tc>
        <w:tc>
          <w:tcPr>
            <w:tcW w:w="236" w:type="dxa"/>
            <w:vAlign w:val="bottom"/>
          </w:tcPr>
          <w:p w14:paraId="6F78F2FA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588796AE" w14:textId="2217B079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1,351,795</w:t>
            </w:r>
          </w:p>
        </w:tc>
        <w:tc>
          <w:tcPr>
            <w:tcW w:w="236" w:type="dxa"/>
            <w:vAlign w:val="bottom"/>
          </w:tcPr>
          <w:p w14:paraId="64AC87BF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49E091DD" w14:textId="7BAA706F" w:rsidR="002A27AA" w:rsidRPr="001E0B80" w:rsidRDefault="00722D60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1,2</w:t>
            </w:r>
            <w:r w:rsidR="0000393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51</w:t>
            </w:r>
          </w:p>
        </w:tc>
        <w:tc>
          <w:tcPr>
            <w:tcW w:w="236" w:type="dxa"/>
            <w:vAlign w:val="bottom"/>
          </w:tcPr>
          <w:p w14:paraId="47489F34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3AEC25A3" w14:textId="3E7BCBA7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14" w:lineRule="atLeast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(14,829)</w:t>
            </w:r>
          </w:p>
        </w:tc>
        <w:tc>
          <w:tcPr>
            <w:tcW w:w="239" w:type="dxa"/>
            <w:vAlign w:val="bottom"/>
          </w:tcPr>
          <w:p w14:paraId="106CB536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357087AC" w14:textId="6AB9E264" w:rsidR="002A27AA" w:rsidRPr="001E0B80" w:rsidRDefault="003A1053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802</w:t>
            </w:r>
            <w:r w:rsidR="005311B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,077</w:t>
            </w:r>
          </w:p>
        </w:tc>
        <w:tc>
          <w:tcPr>
            <w:tcW w:w="237" w:type="dxa"/>
            <w:vAlign w:val="bottom"/>
          </w:tcPr>
          <w:p w14:paraId="3911AE06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24043C1C" w14:textId="53DB4514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1,336,966</w:t>
            </w:r>
          </w:p>
        </w:tc>
      </w:tr>
      <w:tr w:rsidR="002A27AA" w:rsidRPr="006B1DD4" w14:paraId="045638DA" w14:textId="77777777">
        <w:tc>
          <w:tcPr>
            <w:tcW w:w="2340" w:type="dxa"/>
            <w:vAlign w:val="bottom"/>
          </w:tcPr>
          <w:p w14:paraId="1E30BB9E" w14:textId="77777777" w:rsidR="002A27AA" w:rsidRPr="001C6B9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E9A575E" w14:textId="77777777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16891E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059700D2" w14:textId="77777777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071F41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6546C578" w14:textId="77777777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7128A06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4D45E491" w14:textId="77777777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5E6718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79A5C414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14" w:lineRule="atLeast"/>
              <w:ind w:left="-131" w:right="-74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603497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70CE7279" w14:textId="77777777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14" w:lineRule="atLeast"/>
              <w:ind w:left="-300" w:right="-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0A8232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1D3183EB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4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F9E9A5A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52942937" w14:textId="77777777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FDF781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620CBF24" w14:textId="77777777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E0DB986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0F92FD4F" w14:textId="77777777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50C78F3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1A88AD10" w14:textId="77777777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8640DCA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0171C319" w14:textId="77777777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A27AA" w:rsidRPr="00C075DE" w14:paraId="5E2DDCC0" w14:textId="77777777">
        <w:tc>
          <w:tcPr>
            <w:tcW w:w="2340" w:type="dxa"/>
            <w:vAlign w:val="bottom"/>
          </w:tcPr>
          <w:p w14:paraId="7ACFC175" w14:textId="176731D6" w:rsidR="002A27AA" w:rsidRPr="001C6B9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สินทรัพย์ส่วนงาน ณ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  <w:t xml:space="preserve">   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กันยายน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 / 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31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0F3DAF09" w14:textId="1413D912" w:rsidR="002A27AA" w:rsidRPr="001E0B80" w:rsidRDefault="00981CC6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5,409</w:t>
            </w:r>
            <w:r w:rsidR="00D65105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,405</w:t>
            </w:r>
          </w:p>
        </w:tc>
        <w:tc>
          <w:tcPr>
            <w:tcW w:w="236" w:type="dxa"/>
            <w:vAlign w:val="bottom"/>
          </w:tcPr>
          <w:p w14:paraId="4C70945B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70E41D75" w14:textId="0288B12A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</w:t>
            </w: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893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429</w:t>
            </w:r>
          </w:p>
        </w:tc>
        <w:tc>
          <w:tcPr>
            <w:tcW w:w="236" w:type="dxa"/>
            <w:vAlign w:val="bottom"/>
          </w:tcPr>
          <w:p w14:paraId="7A4AF382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286CB28C" w14:textId="59CAED39" w:rsidR="002A27AA" w:rsidRPr="001E0B80" w:rsidRDefault="00C62589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304</w:t>
            </w:r>
            <w:r w:rsidR="00835B6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,108</w:t>
            </w:r>
          </w:p>
        </w:tc>
        <w:tc>
          <w:tcPr>
            <w:tcW w:w="236" w:type="dxa"/>
            <w:vAlign w:val="bottom"/>
          </w:tcPr>
          <w:p w14:paraId="6D0A631F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42899A4B" w14:textId="0581E20F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256</w:t>
            </w: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755</w:t>
            </w:r>
          </w:p>
        </w:tc>
        <w:tc>
          <w:tcPr>
            <w:tcW w:w="236" w:type="dxa"/>
            <w:vAlign w:val="bottom"/>
          </w:tcPr>
          <w:p w14:paraId="33F0F6CE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3E390238" w14:textId="519F684E" w:rsidR="002A27AA" w:rsidRPr="001E0B80" w:rsidRDefault="00D7416A" w:rsidP="000D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14" w:lineRule="atLeast"/>
              <w:ind w:left="-131" w:right="-74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217</w:t>
            </w:r>
            <w:r w:rsidR="00215839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,568</w:t>
            </w:r>
          </w:p>
        </w:tc>
        <w:tc>
          <w:tcPr>
            <w:tcW w:w="270" w:type="dxa"/>
            <w:vAlign w:val="bottom"/>
          </w:tcPr>
          <w:p w14:paraId="2C16FFD4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6F374D9F" w14:textId="0F2EB939" w:rsidR="002A27AA" w:rsidRPr="001E0B80" w:rsidRDefault="002A27AA" w:rsidP="000D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237</w:t>
            </w: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208</w:t>
            </w:r>
          </w:p>
        </w:tc>
        <w:tc>
          <w:tcPr>
            <w:tcW w:w="270" w:type="dxa"/>
            <w:vAlign w:val="bottom"/>
          </w:tcPr>
          <w:p w14:paraId="37A9C133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0665A5DC" w14:textId="2C0B10C9" w:rsidR="002A27AA" w:rsidRPr="001E0B80" w:rsidRDefault="005E0E9B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4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5,</w:t>
            </w:r>
            <w:r w:rsidR="007F06C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</w:t>
            </w:r>
            <w:r w:rsidR="0030663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31,081</w:t>
            </w:r>
          </w:p>
        </w:tc>
        <w:tc>
          <w:tcPr>
            <w:tcW w:w="236" w:type="dxa"/>
            <w:vAlign w:val="bottom"/>
          </w:tcPr>
          <w:p w14:paraId="0498A4B8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1BC090D3" w14:textId="5F3DC19C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</w:t>
            </w: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387</w:t>
            </w: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392</w:t>
            </w:r>
          </w:p>
        </w:tc>
        <w:tc>
          <w:tcPr>
            <w:tcW w:w="236" w:type="dxa"/>
            <w:vAlign w:val="bottom"/>
          </w:tcPr>
          <w:p w14:paraId="4580C019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775669ED" w14:textId="7223F67A" w:rsidR="002A27AA" w:rsidRPr="001E0B80" w:rsidRDefault="00BC5C18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(441,189)</w:t>
            </w:r>
          </w:p>
        </w:tc>
        <w:tc>
          <w:tcPr>
            <w:tcW w:w="236" w:type="dxa"/>
            <w:vAlign w:val="bottom"/>
          </w:tcPr>
          <w:p w14:paraId="492AAA0D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6787561B" w14:textId="293132C9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466</w:t>
            </w: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552</w:t>
            </w: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4DFF3E06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53FB3B74" w14:textId="639A0F58" w:rsidR="002A27AA" w:rsidRPr="001E0B80" w:rsidRDefault="00036301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5,</w:t>
            </w:r>
            <w:r w:rsidR="00BB14B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489</w:t>
            </w:r>
            <w:r w:rsidR="00EA425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,892</w:t>
            </w:r>
          </w:p>
        </w:tc>
        <w:tc>
          <w:tcPr>
            <w:tcW w:w="237" w:type="dxa"/>
            <w:vAlign w:val="bottom"/>
          </w:tcPr>
          <w:p w14:paraId="6824B1B9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69E0551B" w14:textId="37773BE6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</w:t>
            </w: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920</w:t>
            </w: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840</w:t>
            </w:r>
          </w:p>
        </w:tc>
      </w:tr>
      <w:tr w:rsidR="002A27AA" w:rsidRPr="00C075DE" w14:paraId="70647FAA" w14:textId="77777777">
        <w:tc>
          <w:tcPr>
            <w:tcW w:w="2340" w:type="dxa"/>
            <w:vAlign w:val="bottom"/>
          </w:tcPr>
          <w:p w14:paraId="207A99D4" w14:textId="3CF76975" w:rsidR="002A27AA" w:rsidRPr="001C6B9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หนี้สินส่วนงาน ณ วันที่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  <w:t xml:space="preserve">   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กันยายน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 / 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31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1A6C18F5" w14:textId="712B9425" w:rsidR="002A27AA" w:rsidRPr="001E0B80" w:rsidRDefault="00DE17A6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1,028,177</w:t>
            </w:r>
          </w:p>
        </w:tc>
        <w:tc>
          <w:tcPr>
            <w:tcW w:w="236" w:type="dxa"/>
            <w:vAlign w:val="bottom"/>
          </w:tcPr>
          <w:p w14:paraId="400638A9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4449DE16" w14:textId="31FD79E0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385</w:t>
            </w: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043</w:t>
            </w:r>
          </w:p>
        </w:tc>
        <w:tc>
          <w:tcPr>
            <w:tcW w:w="236" w:type="dxa"/>
            <w:vAlign w:val="bottom"/>
          </w:tcPr>
          <w:p w14:paraId="60D9BC05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1C0EF757" w14:textId="37710AC6" w:rsidR="002A27AA" w:rsidRPr="001E0B80" w:rsidRDefault="00835B60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76,131</w:t>
            </w:r>
          </w:p>
        </w:tc>
        <w:tc>
          <w:tcPr>
            <w:tcW w:w="236" w:type="dxa"/>
            <w:vAlign w:val="bottom"/>
          </w:tcPr>
          <w:p w14:paraId="05339130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265583FA" w14:textId="17F7C5F4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63</w:t>
            </w: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469</w:t>
            </w:r>
          </w:p>
        </w:tc>
        <w:tc>
          <w:tcPr>
            <w:tcW w:w="236" w:type="dxa"/>
            <w:vAlign w:val="bottom"/>
          </w:tcPr>
          <w:p w14:paraId="39B4E7BC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6C2AEFEF" w14:textId="0E20F06D" w:rsidR="002A27AA" w:rsidRPr="001E0B80" w:rsidRDefault="00931849" w:rsidP="000D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14" w:lineRule="atLeast"/>
              <w:ind w:left="-131" w:right="-74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19,444</w:t>
            </w:r>
          </w:p>
        </w:tc>
        <w:tc>
          <w:tcPr>
            <w:tcW w:w="270" w:type="dxa"/>
            <w:vAlign w:val="bottom"/>
          </w:tcPr>
          <w:p w14:paraId="46439F75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vAlign w:val="bottom"/>
          </w:tcPr>
          <w:p w14:paraId="2E8105C8" w14:textId="226883A5" w:rsidR="002A27AA" w:rsidRPr="001E0B80" w:rsidRDefault="002A27AA" w:rsidP="000D4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36</w:t>
            </w: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803</w:t>
            </w:r>
          </w:p>
        </w:tc>
        <w:tc>
          <w:tcPr>
            <w:tcW w:w="270" w:type="dxa"/>
            <w:vAlign w:val="bottom"/>
          </w:tcPr>
          <w:p w14:paraId="26C79F27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vAlign w:val="bottom"/>
          </w:tcPr>
          <w:p w14:paraId="5331584F" w14:textId="2A43FD57" w:rsidR="002A27AA" w:rsidRPr="001E0B80" w:rsidRDefault="0030663C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4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1,123,752</w:t>
            </w:r>
          </w:p>
        </w:tc>
        <w:tc>
          <w:tcPr>
            <w:tcW w:w="236" w:type="dxa"/>
            <w:vAlign w:val="bottom"/>
          </w:tcPr>
          <w:p w14:paraId="2715B0EF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vAlign w:val="bottom"/>
          </w:tcPr>
          <w:p w14:paraId="330816FB" w14:textId="6F924F93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485</w:t>
            </w: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315</w:t>
            </w:r>
          </w:p>
        </w:tc>
        <w:tc>
          <w:tcPr>
            <w:tcW w:w="236" w:type="dxa"/>
            <w:vAlign w:val="bottom"/>
          </w:tcPr>
          <w:p w14:paraId="58666D01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vAlign w:val="bottom"/>
          </w:tcPr>
          <w:p w14:paraId="6C70A6B0" w14:textId="2A979BB8" w:rsidR="002A27AA" w:rsidRPr="001E0B80" w:rsidRDefault="00BC5C18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(27,055)</w:t>
            </w:r>
          </w:p>
        </w:tc>
        <w:tc>
          <w:tcPr>
            <w:tcW w:w="236" w:type="dxa"/>
            <w:vAlign w:val="bottom"/>
          </w:tcPr>
          <w:p w14:paraId="38B79A49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739AFDDA" w14:textId="417053A3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55</w:t>
            </w: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397</w:t>
            </w: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9" w:type="dxa"/>
            <w:vAlign w:val="bottom"/>
          </w:tcPr>
          <w:p w14:paraId="1C099081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35F96587" w14:textId="0A90577E" w:rsidR="002A27AA" w:rsidRPr="001E0B80" w:rsidRDefault="00EA425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1,096</w:t>
            </w:r>
            <w:r w:rsidR="006E7A9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,697</w:t>
            </w:r>
          </w:p>
        </w:tc>
        <w:tc>
          <w:tcPr>
            <w:tcW w:w="237" w:type="dxa"/>
            <w:vAlign w:val="bottom"/>
          </w:tcPr>
          <w:p w14:paraId="3BB8BC84" w14:textId="77777777" w:rsidR="002A27AA" w:rsidRPr="001E0B80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593C10FC" w14:textId="087936C1" w:rsidR="002A27AA" w:rsidRPr="001E0B80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429</w:t>
            </w:r>
            <w:r w:rsidRPr="001E0B8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8C2EBE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918</w:t>
            </w:r>
          </w:p>
        </w:tc>
      </w:tr>
    </w:tbl>
    <w:p w14:paraId="3F752444" w14:textId="67876C39" w:rsidR="005F4B69" w:rsidRDefault="005F4B69" w:rsidP="005303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4E648719" w14:textId="77777777" w:rsidR="008E3155" w:rsidRPr="00C075DE" w:rsidRDefault="008E3155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8E3155" w:rsidRPr="00C075DE" w:rsidSect="00E1615A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512"/>
        <w:gridCol w:w="262"/>
        <w:gridCol w:w="1527"/>
      </w:tblGrid>
      <w:tr w:rsidR="00A55E75" w:rsidRPr="00C075DE" w14:paraId="0CE5D733" w14:textId="77777777" w:rsidTr="00563D68">
        <w:trPr>
          <w:tblHeader/>
        </w:trPr>
        <w:tc>
          <w:tcPr>
            <w:tcW w:w="5850" w:type="dxa"/>
            <w:vAlign w:val="bottom"/>
          </w:tcPr>
          <w:p w14:paraId="7C839C11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01" w:type="dxa"/>
            <w:gridSpan w:val="3"/>
          </w:tcPr>
          <w:p w14:paraId="60072366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A55E7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5E75" w:rsidRPr="00C075DE" w14:paraId="05E91DC7" w14:textId="77777777" w:rsidTr="00563D68">
        <w:trPr>
          <w:trHeight w:val="227"/>
          <w:tblHeader/>
        </w:trPr>
        <w:tc>
          <w:tcPr>
            <w:tcW w:w="5850" w:type="dxa"/>
            <w:vAlign w:val="bottom"/>
          </w:tcPr>
          <w:p w14:paraId="687D7C84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01" w:type="dxa"/>
            <w:gridSpan w:val="3"/>
          </w:tcPr>
          <w:p w14:paraId="311ECE9D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A55E7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235D5E" w:rsidRPr="00C075DE" w14:paraId="08FEB4BA" w14:textId="77777777" w:rsidTr="00563D68">
        <w:trPr>
          <w:tblHeader/>
        </w:trPr>
        <w:tc>
          <w:tcPr>
            <w:tcW w:w="5850" w:type="dxa"/>
            <w:vAlign w:val="bottom"/>
          </w:tcPr>
          <w:p w14:paraId="5B280C5F" w14:textId="547ED7C3" w:rsidR="00235D5E" w:rsidRPr="00A55E75" w:rsidRDefault="00F847A7" w:rsidP="0023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สำหรับงวดเก้าเดือน</w:t>
            </w:r>
            <w:r w:rsidR="00235D5E" w:rsidRPr="00A55E75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2" w:type="dxa"/>
          </w:tcPr>
          <w:p w14:paraId="2A6F7161" w14:textId="04ABFF2C" w:rsidR="00235D5E" w:rsidRPr="00A55E75" w:rsidRDefault="008C2EBE" w:rsidP="00235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8C2EBE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262" w:type="dxa"/>
          </w:tcPr>
          <w:p w14:paraId="105D5A0D" w14:textId="77777777" w:rsidR="00235D5E" w:rsidRPr="00A55E75" w:rsidRDefault="00235D5E" w:rsidP="00235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27" w:type="dxa"/>
          </w:tcPr>
          <w:p w14:paraId="685466F5" w14:textId="4D856F59" w:rsidR="00235D5E" w:rsidRPr="00A55E75" w:rsidRDefault="008C2EBE" w:rsidP="00235D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8C2EBE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A55E75" w:rsidRPr="00C075DE" w14:paraId="3E529107" w14:textId="77777777" w:rsidTr="00563D68">
        <w:trPr>
          <w:tblHeader/>
        </w:trPr>
        <w:tc>
          <w:tcPr>
            <w:tcW w:w="5850" w:type="dxa"/>
            <w:vAlign w:val="bottom"/>
          </w:tcPr>
          <w:p w14:paraId="2E67F061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01" w:type="dxa"/>
            <w:gridSpan w:val="3"/>
          </w:tcPr>
          <w:p w14:paraId="647D848A" w14:textId="77777777" w:rsidR="00A55E75" w:rsidRPr="00A55E75" w:rsidRDefault="00A55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A55E75">
              <w:rPr>
                <w:rFonts w:ascii="Angsana New" w:eastAsia="Calibri" w:hAnsi="Angsana New" w:hint="cs"/>
                <w:i/>
                <w:iCs/>
                <w:sz w:val="30"/>
                <w:szCs w:val="30"/>
              </w:rPr>
              <w:t>(</w:t>
            </w:r>
            <w:r w:rsidRPr="00A55E75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55E75">
              <w:rPr>
                <w:rFonts w:ascii="Angsana New" w:eastAsia="Calibri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55E75" w:rsidRPr="00C075DE" w14:paraId="18FA436C" w14:textId="77777777" w:rsidTr="00563D68">
        <w:tc>
          <w:tcPr>
            <w:tcW w:w="5850" w:type="dxa"/>
            <w:vAlign w:val="bottom"/>
          </w:tcPr>
          <w:p w14:paraId="00928CCB" w14:textId="77777777" w:rsidR="00A55E75" w:rsidRPr="00A55E75" w:rsidRDefault="00A55E75" w:rsidP="0073031F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55E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512" w:type="dxa"/>
            <w:vAlign w:val="bottom"/>
          </w:tcPr>
          <w:p w14:paraId="112FF3A8" w14:textId="77777777" w:rsidR="00A55E75" w:rsidRPr="00A55E75" w:rsidRDefault="00A55E75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77A33870" w14:textId="77777777" w:rsidR="00A55E75" w:rsidRPr="00A55E75" w:rsidRDefault="00A55E75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4BB9262C" w14:textId="77777777" w:rsidR="00A55E75" w:rsidRPr="00A55E75" w:rsidRDefault="00A55E75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A55E75" w:rsidRPr="00C075DE" w14:paraId="4B7E8AEE" w14:textId="77777777" w:rsidTr="00563D68">
        <w:tc>
          <w:tcPr>
            <w:tcW w:w="5850" w:type="dxa"/>
            <w:vAlign w:val="bottom"/>
          </w:tcPr>
          <w:p w14:paraId="53F94D1E" w14:textId="77777777" w:rsidR="00A55E75" w:rsidRPr="00A55E75" w:rsidRDefault="00A55E75" w:rsidP="0073031F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1E104B4C" w14:textId="77777777" w:rsidR="00A55E75" w:rsidRPr="00A55E75" w:rsidRDefault="00A55E75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72255C74" w14:textId="77777777" w:rsidR="00A55E75" w:rsidRPr="00A55E75" w:rsidRDefault="00A55E75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1E58B0AC" w14:textId="77777777" w:rsidR="00A55E75" w:rsidRPr="00A55E75" w:rsidRDefault="00A55E75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  <w:tr w:rsidR="002A27AA" w:rsidRPr="00E073CF" w14:paraId="5AAED624" w14:textId="77777777">
        <w:tc>
          <w:tcPr>
            <w:tcW w:w="5850" w:type="dxa"/>
            <w:vAlign w:val="bottom"/>
          </w:tcPr>
          <w:p w14:paraId="22C58BE1" w14:textId="77777777" w:rsidR="002A27AA" w:rsidRPr="00985190" w:rsidRDefault="002A27AA" w:rsidP="002A27AA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512" w:type="dxa"/>
          </w:tcPr>
          <w:p w14:paraId="0F9401AB" w14:textId="5059AA63" w:rsidR="002A27AA" w:rsidRPr="006319D5" w:rsidRDefault="00724354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967,639</w:t>
            </w:r>
          </w:p>
        </w:tc>
        <w:tc>
          <w:tcPr>
            <w:tcW w:w="262" w:type="dxa"/>
            <w:vAlign w:val="bottom"/>
          </w:tcPr>
          <w:p w14:paraId="3C10C92D" w14:textId="77777777" w:rsidR="002A27AA" w:rsidRPr="0073031F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6B0284D5" w14:textId="664C7D81" w:rsidR="002A27AA" w:rsidRPr="0073031F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839,301</w:t>
            </w:r>
          </w:p>
        </w:tc>
      </w:tr>
      <w:tr w:rsidR="002A27AA" w:rsidRPr="00E073CF" w14:paraId="702B7652" w14:textId="77777777" w:rsidTr="00563D68">
        <w:tc>
          <w:tcPr>
            <w:tcW w:w="5850" w:type="dxa"/>
            <w:vAlign w:val="bottom"/>
          </w:tcPr>
          <w:p w14:paraId="0059F92D" w14:textId="77777777" w:rsidR="002A27AA" w:rsidRPr="00C075DE" w:rsidRDefault="002A27AA" w:rsidP="002A27AA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8519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เอเชีย</w:t>
            </w:r>
          </w:p>
        </w:tc>
        <w:tc>
          <w:tcPr>
            <w:tcW w:w="1512" w:type="dxa"/>
          </w:tcPr>
          <w:p w14:paraId="16B8DB83" w14:textId="51A401B1" w:rsidR="002A27AA" w:rsidRPr="006319D5" w:rsidRDefault="00032BDF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1,766,631</w:t>
            </w:r>
          </w:p>
        </w:tc>
        <w:tc>
          <w:tcPr>
            <w:tcW w:w="262" w:type="dxa"/>
            <w:vAlign w:val="bottom"/>
          </w:tcPr>
          <w:p w14:paraId="4CC9F1DA" w14:textId="77777777" w:rsidR="002A27AA" w:rsidRPr="0073031F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</w:tcPr>
          <w:p w14:paraId="7A50286A" w14:textId="1F77B155" w:rsidR="002A27AA" w:rsidRPr="003A08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2,658,892</w:t>
            </w:r>
          </w:p>
        </w:tc>
      </w:tr>
      <w:tr w:rsidR="002A27AA" w:rsidRPr="00E073CF" w14:paraId="3C17E8F0" w14:textId="77777777" w:rsidTr="00563D68">
        <w:tc>
          <w:tcPr>
            <w:tcW w:w="5850" w:type="dxa"/>
            <w:vAlign w:val="bottom"/>
          </w:tcPr>
          <w:p w14:paraId="4E6725E5" w14:textId="77777777" w:rsidR="002A27AA" w:rsidRPr="00985190" w:rsidRDefault="002A27AA" w:rsidP="002A27AA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8519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ยุโรป</w:t>
            </w:r>
          </w:p>
        </w:tc>
        <w:tc>
          <w:tcPr>
            <w:tcW w:w="1512" w:type="dxa"/>
          </w:tcPr>
          <w:p w14:paraId="662590A4" w14:textId="563F4C31" w:rsidR="002A27AA" w:rsidRPr="006319D5" w:rsidRDefault="00032BDF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614,380</w:t>
            </w:r>
          </w:p>
        </w:tc>
        <w:tc>
          <w:tcPr>
            <w:tcW w:w="262" w:type="dxa"/>
            <w:vAlign w:val="bottom"/>
          </w:tcPr>
          <w:p w14:paraId="4A2AC43C" w14:textId="77777777" w:rsidR="002A27AA" w:rsidRPr="0073031F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</w:tcPr>
          <w:p w14:paraId="65B717C6" w14:textId="4DDAB9D5" w:rsidR="002A27AA" w:rsidRPr="003A08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1,152,769</w:t>
            </w:r>
          </w:p>
        </w:tc>
      </w:tr>
      <w:tr w:rsidR="002A27AA" w:rsidRPr="00E073CF" w14:paraId="038507F9" w14:textId="77777777" w:rsidTr="00563D68">
        <w:tc>
          <w:tcPr>
            <w:tcW w:w="5850" w:type="dxa"/>
            <w:vAlign w:val="bottom"/>
          </w:tcPr>
          <w:p w14:paraId="7C500923" w14:textId="77777777" w:rsidR="002A27AA" w:rsidRPr="00E073CF" w:rsidRDefault="002A27AA" w:rsidP="002A27AA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อเมริกา</w:t>
            </w:r>
          </w:p>
        </w:tc>
        <w:tc>
          <w:tcPr>
            <w:tcW w:w="1512" w:type="dxa"/>
          </w:tcPr>
          <w:p w14:paraId="257B8EA2" w14:textId="53B454D1" w:rsidR="002A27AA" w:rsidRPr="006319D5" w:rsidRDefault="00032BDF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259,663</w:t>
            </w:r>
          </w:p>
        </w:tc>
        <w:tc>
          <w:tcPr>
            <w:tcW w:w="262" w:type="dxa"/>
            <w:vAlign w:val="bottom"/>
          </w:tcPr>
          <w:p w14:paraId="101BADB4" w14:textId="77777777" w:rsidR="002A27AA" w:rsidRPr="0073031F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</w:tcPr>
          <w:p w14:paraId="10E3857F" w14:textId="5B1803CF" w:rsidR="002A27AA" w:rsidRPr="003A08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353,137</w:t>
            </w:r>
          </w:p>
        </w:tc>
      </w:tr>
      <w:tr w:rsidR="002A27AA" w:rsidRPr="00C075DE" w14:paraId="3BBDBA27" w14:textId="77777777" w:rsidTr="00563D68">
        <w:tc>
          <w:tcPr>
            <w:tcW w:w="5850" w:type="dxa"/>
            <w:vAlign w:val="bottom"/>
          </w:tcPr>
          <w:p w14:paraId="218F7CBA" w14:textId="77777777" w:rsidR="002A27AA" w:rsidRPr="00E073CF" w:rsidRDefault="002A27AA" w:rsidP="002A27AA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073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E073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8B0B7ED" w14:textId="17647529" w:rsidR="002A27AA" w:rsidRPr="006319D5" w:rsidRDefault="00165119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121,847</w:t>
            </w:r>
          </w:p>
        </w:tc>
        <w:tc>
          <w:tcPr>
            <w:tcW w:w="262" w:type="dxa"/>
            <w:vAlign w:val="bottom"/>
          </w:tcPr>
          <w:p w14:paraId="4E8CB618" w14:textId="77777777" w:rsidR="002A27AA" w:rsidRPr="0073031F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07329D00" w14:textId="4356F776" w:rsidR="002A27AA" w:rsidRPr="003A08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142,471</w:t>
            </w:r>
          </w:p>
        </w:tc>
      </w:tr>
      <w:tr w:rsidR="002A27AA" w:rsidRPr="00C075DE" w14:paraId="2F86A381" w14:textId="77777777" w:rsidTr="00563D68">
        <w:tc>
          <w:tcPr>
            <w:tcW w:w="5850" w:type="dxa"/>
            <w:vAlign w:val="bottom"/>
          </w:tcPr>
          <w:p w14:paraId="789B4A00" w14:textId="77777777" w:rsidR="002A27AA" w:rsidRPr="00A55E75" w:rsidRDefault="002A27AA" w:rsidP="002A27AA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7872C80D" w14:textId="605B44F4" w:rsidR="002A27AA" w:rsidRPr="00481EA4" w:rsidRDefault="00342B03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3,7</w:t>
            </w:r>
            <w:r w:rsidR="007007AF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30,160</w:t>
            </w:r>
          </w:p>
        </w:tc>
        <w:tc>
          <w:tcPr>
            <w:tcW w:w="262" w:type="dxa"/>
            <w:vAlign w:val="bottom"/>
          </w:tcPr>
          <w:p w14:paraId="667183D8" w14:textId="77777777" w:rsidR="002A27AA" w:rsidRPr="0073031F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BEFAE" w14:textId="7A604CD8" w:rsidR="002A27AA" w:rsidRPr="0073031F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fldChar w:fldCharType="separate"/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5,146,570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</w:tr>
      <w:tr w:rsidR="002A27AA" w:rsidRPr="00C075DE" w14:paraId="3A829FF1" w14:textId="77777777" w:rsidTr="00563D68">
        <w:tc>
          <w:tcPr>
            <w:tcW w:w="5850" w:type="dxa"/>
            <w:vAlign w:val="bottom"/>
          </w:tcPr>
          <w:p w14:paraId="54033C08" w14:textId="77777777" w:rsidR="002A27AA" w:rsidRPr="00A55E75" w:rsidRDefault="002A27AA" w:rsidP="002A27AA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B22D8F9" w14:textId="77777777" w:rsidR="002A27AA" w:rsidRPr="00DE12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22EA88AC" w14:textId="77777777" w:rsidR="002A27AA" w:rsidRPr="00DE12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1A89FB83" w14:textId="77777777" w:rsidR="002A27AA" w:rsidRPr="00DE12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A27AA" w:rsidRPr="00C075DE" w14:paraId="2A53EDF1" w14:textId="77777777" w:rsidTr="00563D68">
        <w:tc>
          <w:tcPr>
            <w:tcW w:w="5850" w:type="dxa"/>
            <w:vAlign w:val="bottom"/>
          </w:tcPr>
          <w:p w14:paraId="403EA1BD" w14:textId="77777777" w:rsidR="002A27AA" w:rsidRPr="00A55E75" w:rsidRDefault="002A27AA" w:rsidP="002A27AA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</w:t>
            </w:r>
          </w:p>
        </w:tc>
        <w:tc>
          <w:tcPr>
            <w:tcW w:w="1512" w:type="dxa"/>
            <w:vAlign w:val="bottom"/>
          </w:tcPr>
          <w:p w14:paraId="3DCFAA8C" w14:textId="77777777" w:rsidR="002A27AA" w:rsidRPr="00DE12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62CEA35C" w14:textId="77777777" w:rsidR="002A27AA" w:rsidRPr="00DE12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2C5DECD8" w14:textId="77777777" w:rsidR="002A27AA" w:rsidRPr="00DE12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A27AA" w:rsidRPr="00C075DE" w14:paraId="2DBD809C" w14:textId="77777777">
        <w:tc>
          <w:tcPr>
            <w:tcW w:w="5850" w:type="dxa"/>
            <w:vAlign w:val="bottom"/>
          </w:tcPr>
          <w:p w14:paraId="1D0D9251" w14:textId="77777777" w:rsidR="002A27AA" w:rsidRPr="00A55E75" w:rsidRDefault="002A27AA" w:rsidP="002A27AA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55E7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ผลิตภัณฑ์น้ำ</w:t>
            </w:r>
          </w:p>
        </w:tc>
        <w:tc>
          <w:tcPr>
            <w:tcW w:w="1512" w:type="dxa"/>
            <w:vAlign w:val="bottom"/>
          </w:tcPr>
          <w:p w14:paraId="2CB2DE21" w14:textId="105A1908" w:rsidR="002A27AA" w:rsidRPr="006319D5" w:rsidRDefault="00470668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3,392,054</w:t>
            </w:r>
          </w:p>
        </w:tc>
        <w:tc>
          <w:tcPr>
            <w:tcW w:w="262" w:type="dxa"/>
            <w:vAlign w:val="bottom"/>
          </w:tcPr>
          <w:p w14:paraId="6500745F" w14:textId="77777777" w:rsidR="002A27AA" w:rsidRPr="00DE122C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5D7D5F4A" w14:textId="5B70F8A6" w:rsidR="002A27AA" w:rsidRPr="00DE12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4,758,307</w:t>
            </w:r>
          </w:p>
        </w:tc>
      </w:tr>
      <w:tr w:rsidR="002A27AA" w:rsidRPr="0064004A" w14:paraId="1C2EE730" w14:textId="77777777">
        <w:tc>
          <w:tcPr>
            <w:tcW w:w="5850" w:type="dxa"/>
            <w:vAlign w:val="bottom"/>
          </w:tcPr>
          <w:p w14:paraId="59FBBBA2" w14:textId="77777777" w:rsidR="002A27AA" w:rsidRPr="0064004A" w:rsidRDefault="002A27AA" w:rsidP="002A27AA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4004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อาหารเพื่อสุขภาพ</w:t>
            </w:r>
          </w:p>
        </w:tc>
        <w:tc>
          <w:tcPr>
            <w:tcW w:w="1512" w:type="dxa"/>
            <w:vAlign w:val="bottom"/>
          </w:tcPr>
          <w:p w14:paraId="295A2353" w14:textId="0D1B2C9D" w:rsidR="002A27AA" w:rsidRPr="0064004A" w:rsidRDefault="006924B1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105</w:t>
            </w:r>
            <w:r w:rsidR="00724354">
              <w:rPr>
                <w:rFonts w:ascii="Angsana New" w:eastAsia="Calibri" w:hAnsi="Angsana New"/>
                <w:color w:val="000000"/>
                <w:sz w:val="30"/>
                <w:szCs w:val="30"/>
              </w:rPr>
              <w:t>,073</w:t>
            </w:r>
          </w:p>
        </w:tc>
        <w:tc>
          <w:tcPr>
            <w:tcW w:w="262" w:type="dxa"/>
            <w:vAlign w:val="bottom"/>
          </w:tcPr>
          <w:p w14:paraId="0209E918" w14:textId="77777777" w:rsidR="002A27AA" w:rsidRPr="0064004A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513FEB33" w14:textId="17FFCDA7" w:rsidR="002A27AA" w:rsidRPr="0064004A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144,867</w:t>
            </w:r>
          </w:p>
        </w:tc>
      </w:tr>
      <w:tr w:rsidR="002A27AA" w:rsidRPr="0064004A" w14:paraId="326A7B85" w14:textId="77777777">
        <w:tc>
          <w:tcPr>
            <w:tcW w:w="5850" w:type="dxa"/>
            <w:vAlign w:val="bottom"/>
          </w:tcPr>
          <w:p w14:paraId="4E67D6E2" w14:textId="77777777" w:rsidR="002A27AA" w:rsidRPr="0064004A" w:rsidRDefault="002A27AA" w:rsidP="002A27AA">
            <w:pPr>
              <w:ind w:right="-115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64004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อื่น</w:t>
            </w:r>
            <w:r w:rsidRPr="0064004A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64004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0AB69A8" w14:textId="691107CB" w:rsidR="002A27AA" w:rsidRPr="0064004A" w:rsidRDefault="00724354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233,033</w:t>
            </w:r>
          </w:p>
        </w:tc>
        <w:tc>
          <w:tcPr>
            <w:tcW w:w="262" w:type="dxa"/>
            <w:vAlign w:val="bottom"/>
          </w:tcPr>
          <w:p w14:paraId="4B01056F" w14:textId="77777777" w:rsidR="002A27AA" w:rsidRPr="0064004A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013A3E08" w14:textId="4B812EDF" w:rsidR="002A27AA" w:rsidRPr="0064004A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243,396</w:t>
            </w:r>
          </w:p>
        </w:tc>
      </w:tr>
      <w:tr w:rsidR="002A27AA" w:rsidRPr="00C075DE" w14:paraId="502C5AFA" w14:textId="77777777">
        <w:tc>
          <w:tcPr>
            <w:tcW w:w="5850" w:type="dxa"/>
            <w:vAlign w:val="bottom"/>
          </w:tcPr>
          <w:p w14:paraId="3A116327" w14:textId="77777777" w:rsidR="002A27AA" w:rsidRPr="0064004A" w:rsidRDefault="002A27AA" w:rsidP="002A27AA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64004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5993C" w14:textId="120922CA" w:rsidR="002A27AA" w:rsidRPr="00481EA4" w:rsidRDefault="00724354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3,730,160</w:t>
            </w:r>
          </w:p>
        </w:tc>
        <w:tc>
          <w:tcPr>
            <w:tcW w:w="262" w:type="dxa"/>
            <w:vAlign w:val="bottom"/>
          </w:tcPr>
          <w:p w14:paraId="7FA46EA8" w14:textId="77777777" w:rsidR="002A27AA" w:rsidRPr="0064004A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61765" w14:textId="35F00B7C" w:rsidR="002A27AA" w:rsidRPr="00DE122C" w:rsidRDefault="002A27AA" w:rsidP="002A2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fldChar w:fldCharType="begin"/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fldChar w:fldCharType="separate"/>
            </w:r>
            <w:r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30"/>
                <w:szCs w:val="30"/>
              </w:rPr>
              <w:t>5,146,570</w:t>
            </w:r>
            <w:r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</w:tr>
    </w:tbl>
    <w:p w14:paraId="3236DCDE" w14:textId="67C960FB" w:rsidR="0043418E" w:rsidRDefault="0043418E" w:rsidP="0043418E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9A681B" w14:textId="77777777" w:rsidR="0043418E" w:rsidRDefault="00434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205CCFF" w14:textId="1DBCFF34" w:rsidR="0005732A" w:rsidRDefault="0043418E" w:rsidP="00563D68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กำไรต่อหุ้น</w:t>
      </w:r>
    </w:p>
    <w:p w14:paraId="19222DB7" w14:textId="77777777" w:rsidR="0043418E" w:rsidRDefault="0043418E" w:rsidP="00A54FF0">
      <w:pPr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084"/>
        <w:gridCol w:w="260"/>
        <w:gridCol w:w="1176"/>
        <w:gridCol w:w="360"/>
        <w:gridCol w:w="1215"/>
        <w:gridCol w:w="243"/>
        <w:gridCol w:w="1095"/>
      </w:tblGrid>
      <w:tr w:rsidR="0043418E" w:rsidRPr="0087049C" w14:paraId="289C04FD" w14:textId="77777777" w:rsidTr="005F15E2">
        <w:trPr>
          <w:tblHeader/>
        </w:trPr>
        <w:tc>
          <w:tcPr>
            <w:tcW w:w="3780" w:type="dxa"/>
          </w:tcPr>
          <w:p w14:paraId="54F5EED5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9D83BAA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7775E43D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3" w:type="dxa"/>
            <w:gridSpan w:val="3"/>
          </w:tcPr>
          <w:p w14:paraId="00C1DF31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418E" w:rsidRPr="0087049C" w14:paraId="54F138ED" w14:textId="77777777" w:rsidTr="005F15E2">
        <w:trPr>
          <w:tblHeader/>
        </w:trPr>
        <w:tc>
          <w:tcPr>
            <w:tcW w:w="3780" w:type="dxa"/>
          </w:tcPr>
          <w:p w14:paraId="04781B82" w14:textId="1EBAAEE2" w:rsidR="0043418E" w:rsidRPr="00FA29E5" w:rsidRDefault="00F84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สำหรับงวดเก้าเดือน</w:t>
            </w:r>
            <w:r w:rsidR="00FA29E5" w:rsidRPr="00FA29E5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="00FA29E5" w:rsidRPr="00B620EB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FA29E5" w:rsidRPr="00923852">
              <w:rPr>
                <w:rFonts w:asciiTheme="majorBidi" w:hAnsiTheme="majorBidi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923852">
              <w:rPr>
                <w:rFonts w:asciiTheme="majorBidi" w:hAnsiTheme="majorBidi"/>
                <w:b/>
                <w:i/>
                <w:iCs/>
                <w:sz w:val="30"/>
                <w:szCs w:val="30"/>
              </w:rPr>
              <w:t>30</w:t>
            </w:r>
            <w:r w:rsidRPr="00B620EB">
              <w:rPr>
                <w:rFonts w:asciiTheme="majorBidi" w:hAnsi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B620EB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4" w:type="dxa"/>
            <w:vAlign w:val="center"/>
          </w:tcPr>
          <w:p w14:paraId="0EC3EEAF" w14:textId="1EEB523C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29E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0" w:type="dxa"/>
            <w:vAlign w:val="center"/>
          </w:tcPr>
          <w:p w14:paraId="0DA85DFF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vAlign w:val="center"/>
          </w:tcPr>
          <w:p w14:paraId="0F2AB421" w14:textId="5F4EC744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29E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744CFF75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</w:tcPr>
          <w:p w14:paraId="48F12D2B" w14:textId="574B29F0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29E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  <w:vAlign w:val="center"/>
          </w:tcPr>
          <w:p w14:paraId="675E9E04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center"/>
          </w:tcPr>
          <w:p w14:paraId="33E0DFAA" w14:textId="5D2E4D24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A29E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3418E" w:rsidRPr="0087049C" w14:paraId="7C9A644A" w14:textId="77777777" w:rsidTr="005F15E2">
        <w:trPr>
          <w:tblHeader/>
        </w:trPr>
        <w:tc>
          <w:tcPr>
            <w:tcW w:w="3780" w:type="dxa"/>
          </w:tcPr>
          <w:p w14:paraId="4521B078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33" w:type="dxa"/>
            <w:gridSpan w:val="7"/>
          </w:tcPr>
          <w:p w14:paraId="387BB34D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43418E" w:rsidRPr="0087049C" w14:paraId="58E8BBE9" w14:textId="77777777" w:rsidTr="005F15E2">
        <w:tc>
          <w:tcPr>
            <w:tcW w:w="3780" w:type="dxa"/>
          </w:tcPr>
          <w:p w14:paraId="4A066A7C" w14:textId="77777777" w:rsidR="0043418E" w:rsidRPr="000E4B50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084" w:type="dxa"/>
            <w:vAlign w:val="bottom"/>
          </w:tcPr>
          <w:p w14:paraId="732FFDC5" w14:textId="77777777" w:rsidR="0043418E" w:rsidRPr="0087049C" w:rsidRDefault="0043418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13276FE5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6AFC6B72" w14:textId="77777777" w:rsidR="0043418E" w:rsidRPr="0087049C" w:rsidRDefault="0043418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0B2EAA6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1AE0D46C" w14:textId="77777777" w:rsidR="0043418E" w:rsidRPr="0087049C" w:rsidRDefault="0043418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E41FF49" w14:textId="77777777" w:rsidR="0043418E" w:rsidRPr="0087049C" w:rsidRDefault="004341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04EB7B60" w14:textId="77777777" w:rsidR="0043418E" w:rsidRPr="0087049C" w:rsidRDefault="0043418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2677" w:rsidRPr="0087049C" w14:paraId="0B52C72F" w14:textId="77777777" w:rsidTr="005F15E2">
        <w:tc>
          <w:tcPr>
            <w:tcW w:w="3780" w:type="dxa"/>
          </w:tcPr>
          <w:p w14:paraId="737DAFA9" w14:textId="77777777" w:rsidR="009F2677" w:rsidRPr="0087049C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37C8D451" w14:textId="3DCCBA62" w:rsidR="009F2677" w:rsidRPr="005F15E2" w:rsidRDefault="00F56947" w:rsidP="009F2677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654</w:t>
            </w:r>
            <w:r w:rsidR="006D3E6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,945</w:t>
            </w:r>
          </w:p>
        </w:tc>
        <w:tc>
          <w:tcPr>
            <w:tcW w:w="260" w:type="dxa"/>
          </w:tcPr>
          <w:p w14:paraId="2E85ECE3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62DD828D" w14:textId="682F2FB9" w:rsidR="009F2677" w:rsidRPr="005F15E2" w:rsidRDefault="00ED37F0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1,063,425</w:t>
            </w:r>
          </w:p>
        </w:tc>
        <w:tc>
          <w:tcPr>
            <w:tcW w:w="360" w:type="dxa"/>
          </w:tcPr>
          <w:p w14:paraId="66E63D01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34BE1158" w14:textId="77777777" w:rsidR="005F15E2" w:rsidRDefault="005F15E2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5D8DED9" w14:textId="35533FF7" w:rsidR="005F15E2" w:rsidRPr="005F15E2" w:rsidRDefault="00ED37F0" w:rsidP="001160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7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643,392</w:t>
            </w:r>
          </w:p>
        </w:tc>
        <w:tc>
          <w:tcPr>
            <w:tcW w:w="243" w:type="dxa"/>
          </w:tcPr>
          <w:p w14:paraId="0BE9FA69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34D41668" w14:textId="77777777" w:rsidR="005F15E2" w:rsidRDefault="005F15E2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AAA88E6" w14:textId="7F81E72C" w:rsidR="005F15E2" w:rsidRPr="005F15E2" w:rsidRDefault="00ED37F0" w:rsidP="001160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37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1,060,684</w:t>
            </w:r>
          </w:p>
        </w:tc>
      </w:tr>
      <w:tr w:rsidR="009F2677" w:rsidRPr="00C438F1" w14:paraId="6C4B151C" w14:textId="77777777" w:rsidTr="005F15E2">
        <w:tc>
          <w:tcPr>
            <w:tcW w:w="3780" w:type="dxa"/>
          </w:tcPr>
          <w:p w14:paraId="01B01192" w14:textId="77777777" w:rsidR="009F2677" w:rsidRPr="00C438F1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5A9ECA0E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0" w:type="dxa"/>
          </w:tcPr>
          <w:p w14:paraId="18BA67E3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vAlign w:val="bottom"/>
          </w:tcPr>
          <w:p w14:paraId="4230300E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360" w:type="dxa"/>
          </w:tcPr>
          <w:p w14:paraId="4DB05297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005D4BF7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3" w:type="dxa"/>
          </w:tcPr>
          <w:p w14:paraId="163805CB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vAlign w:val="bottom"/>
          </w:tcPr>
          <w:p w14:paraId="7E430606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9F2677" w:rsidRPr="0027468D" w14:paraId="2D5D6889" w14:textId="77777777" w:rsidTr="005F15E2">
        <w:tc>
          <w:tcPr>
            <w:tcW w:w="3780" w:type="dxa"/>
          </w:tcPr>
          <w:p w14:paraId="1775CC09" w14:textId="77777777" w:rsidR="009F2677" w:rsidRPr="0087049C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4" w:type="dxa"/>
            <w:vAlign w:val="bottom"/>
          </w:tcPr>
          <w:p w14:paraId="1D21284C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1C13B9D6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3BCD127F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54B5E1D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7665F6A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D676064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71E9B1F8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2677" w:rsidRPr="0087049C" w14:paraId="74DE35A4" w14:textId="77777777" w:rsidTr="005F15E2">
        <w:tc>
          <w:tcPr>
            <w:tcW w:w="3780" w:type="dxa"/>
            <w:vAlign w:val="bottom"/>
          </w:tcPr>
          <w:p w14:paraId="738029E8" w14:textId="77777777" w:rsidR="009F2677" w:rsidRPr="0087049C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4" w:type="dxa"/>
          </w:tcPr>
          <w:p w14:paraId="16D496D4" w14:textId="7CDC80C4" w:rsidR="009F2677" w:rsidRPr="005F15E2" w:rsidRDefault="005F15E2" w:rsidP="009F2677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5E2">
              <w:rPr>
                <w:rFonts w:asciiTheme="majorBidi" w:hAnsiTheme="majorBidi" w:cstheme="majorBidi"/>
                <w:sz w:val="30"/>
                <w:szCs w:val="30"/>
              </w:rPr>
              <w:t>308,289</w:t>
            </w:r>
          </w:p>
        </w:tc>
        <w:tc>
          <w:tcPr>
            <w:tcW w:w="260" w:type="dxa"/>
          </w:tcPr>
          <w:p w14:paraId="74AB0C11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60FAEC33" w14:textId="69798016" w:rsidR="009F2677" w:rsidRPr="005F15E2" w:rsidRDefault="005F15E2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5E2">
              <w:rPr>
                <w:rFonts w:asciiTheme="majorBidi" w:hAnsiTheme="majorBidi" w:cstheme="majorBidi"/>
                <w:sz w:val="30"/>
                <w:szCs w:val="30"/>
              </w:rPr>
              <w:t>308,289</w:t>
            </w:r>
          </w:p>
        </w:tc>
        <w:tc>
          <w:tcPr>
            <w:tcW w:w="360" w:type="dxa"/>
          </w:tcPr>
          <w:p w14:paraId="15443C78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5D07632" w14:textId="7533C260" w:rsidR="009F2677" w:rsidRPr="005F15E2" w:rsidRDefault="005F15E2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5E2">
              <w:rPr>
                <w:rFonts w:asciiTheme="majorBidi" w:hAnsiTheme="majorBidi" w:cstheme="majorBidi"/>
                <w:sz w:val="30"/>
                <w:szCs w:val="30"/>
              </w:rPr>
              <w:t>308,289</w:t>
            </w:r>
          </w:p>
        </w:tc>
        <w:tc>
          <w:tcPr>
            <w:tcW w:w="243" w:type="dxa"/>
          </w:tcPr>
          <w:p w14:paraId="59535B9E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6DEE9530" w14:textId="5DB4DCC7" w:rsidR="009F2677" w:rsidRPr="005F15E2" w:rsidRDefault="005F15E2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F15E2">
              <w:rPr>
                <w:rFonts w:asciiTheme="majorBidi" w:hAnsiTheme="majorBidi" w:cstheme="majorBidi"/>
                <w:sz w:val="30"/>
                <w:szCs w:val="30"/>
              </w:rPr>
              <w:t>308,289</w:t>
            </w:r>
          </w:p>
        </w:tc>
      </w:tr>
      <w:tr w:rsidR="009F2677" w:rsidRPr="0087049C" w14:paraId="61939FC4" w14:textId="77777777" w:rsidTr="005F15E2">
        <w:tc>
          <w:tcPr>
            <w:tcW w:w="3780" w:type="dxa"/>
            <w:vAlign w:val="bottom"/>
          </w:tcPr>
          <w:p w14:paraId="0BBCC14D" w14:textId="77777777" w:rsidR="009F2677" w:rsidRPr="0087049C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การซื้อคืนหุ้นทุน</w:t>
            </w:r>
          </w:p>
        </w:tc>
        <w:tc>
          <w:tcPr>
            <w:tcW w:w="1084" w:type="dxa"/>
          </w:tcPr>
          <w:p w14:paraId="63507007" w14:textId="2A0EDBE4" w:rsidR="009F2677" w:rsidRPr="005F15E2" w:rsidRDefault="00BF192D" w:rsidP="009F2677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(1,073)</w:t>
            </w:r>
          </w:p>
        </w:tc>
        <w:tc>
          <w:tcPr>
            <w:tcW w:w="260" w:type="dxa"/>
          </w:tcPr>
          <w:p w14:paraId="1FE69A35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6CB698AD" w14:textId="7A418D21" w:rsidR="009F2677" w:rsidRPr="005F15E2" w:rsidRDefault="004215E9" w:rsidP="001160B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(239)</w:t>
            </w:r>
          </w:p>
        </w:tc>
        <w:tc>
          <w:tcPr>
            <w:tcW w:w="360" w:type="dxa"/>
          </w:tcPr>
          <w:p w14:paraId="340C123E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E24B5DB" w14:textId="62427BF3" w:rsidR="009F2677" w:rsidRPr="005F15E2" w:rsidRDefault="004215E9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(1,073)</w:t>
            </w:r>
          </w:p>
        </w:tc>
        <w:tc>
          <w:tcPr>
            <w:tcW w:w="243" w:type="dxa"/>
          </w:tcPr>
          <w:p w14:paraId="71616A86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414079F6" w14:textId="18FDBAA7" w:rsidR="009F2677" w:rsidRPr="005F15E2" w:rsidRDefault="004215E9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(239)</w:t>
            </w:r>
          </w:p>
        </w:tc>
      </w:tr>
      <w:tr w:rsidR="009F2677" w:rsidRPr="0087049C" w14:paraId="5DDE1A6C" w14:textId="77777777" w:rsidTr="005F15E2">
        <w:tc>
          <w:tcPr>
            <w:tcW w:w="3780" w:type="dxa"/>
          </w:tcPr>
          <w:p w14:paraId="77651464" w14:textId="77777777" w:rsidR="009F2677" w:rsidRPr="0087049C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7BCC39A2" w14:textId="2CA46785" w:rsidR="009F2677" w:rsidRPr="00EA545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 ณ วันที่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F847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F847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  <w:r w:rsidR="003008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BF0AB6B" w14:textId="77777777" w:rsidR="00BA1632" w:rsidRDefault="00BA1632" w:rsidP="00BA1632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10471AA" w14:textId="5CFC73BB" w:rsidR="005F15E2" w:rsidRPr="005F15E2" w:rsidRDefault="00BA1632" w:rsidP="009F2677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307,216</w:t>
            </w:r>
          </w:p>
        </w:tc>
        <w:tc>
          <w:tcPr>
            <w:tcW w:w="260" w:type="dxa"/>
          </w:tcPr>
          <w:p w14:paraId="2289355E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62D3BEE0" w14:textId="77777777" w:rsidR="00BA1632" w:rsidRDefault="00BA1632" w:rsidP="00BA163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274BA97" w14:textId="1F5389A2" w:rsidR="005F15E2" w:rsidRPr="00521EF9" w:rsidRDefault="00521EF9" w:rsidP="001160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308,050</w:t>
            </w:r>
          </w:p>
        </w:tc>
        <w:tc>
          <w:tcPr>
            <w:tcW w:w="360" w:type="dxa"/>
          </w:tcPr>
          <w:p w14:paraId="33271DBE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31177A5F" w14:textId="77777777" w:rsidR="00BA1632" w:rsidRDefault="00BA1632" w:rsidP="00521EF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63F78B1" w14:textId="5C54824C" w:rsidR="005F15E2" w:rsidRPr="00521EF9" w:rsidRDefault="00521EF9" w:rsidP="001160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307,216</w:t>
            </w:r>
          </w:p>
        </w:tc>
        <w:tc>
          <w:tcPr>
            <w:tcW w:w="243" w:type="dxa"/>
          </w:tcPr>
          <w:p w14:paraId="0C06063B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6B8271A6" w14:textId="77777777" w:rsidR="00BA1632" w:rsidRDefault="00BA1632" w:rsidP="00521EF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148B897" w14:textId="46349D46" w:rsidR="005F15E2" w:rsidRPr="00521EF9" w:rsidRDefault="00521EF9" w:rsidP="001160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98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308,050</w:t>
            </w:r>
          </w:p>
        </w:tc>
      </w:tr>
      <w:tr w:rsidR="009F2677" w:rsidRPr="00C438F1" w14:paraId="647DE5CA" w14:textId="77777777" w:rsidTr="005F15E2">
        <w:tc>
          <w:tcPr>
            <w:tcW w:w="3780" w:type="dxa"/>
          </w:tcPr>
          <w:p w14:paraId="2CA88976" w14:textId="77777777" w:rsidR="009F2677" w:rsidRPr="00C438F1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58AE4C35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0" w:type="dxa"/>
          </w:tcPr>
          <w:p w14:paraId="31AE6D03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vAlign w:val="bottom"/>
          </w:tcPr>
          <w:p w14:paraId="0B98EB2D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60" w:type="dxa"/>
          </w:tcPr>
          <w:p w14:paraId="0482E415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2C74BF17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15D39772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  <w:vAlign w:val="bottom"/>
          </w:tcPr>
          <w:p w14:paraId="7165ABD4" w14:textId="77777777" w:rsidR="009F2677" w:rsidRPr="005F15E2" w:rsidRDefault="009F2677" w:rsidP="009F267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9F2677" w:rsidRPr="0087049C" w14:paraId="6087CA00" w14:textId="77777777" w:rsidTr="005F15E2">
        <w:tc>
          <w:tcPr>
            <w:tcW w:w="3780" w:type="dxa"/>
          </w:tcPr>
          <w:p w14:paraId="4CE5674D" w14:textId="77777777" w:rsidR="009F2677" w:rsidRPr="0087049C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17B8C48D" w14:textId="2EB28881" w:rsidR="009F2677" w:rsidRPr="005F15E2" w:rsidRDefault="00770499" w:rsidP="009F2677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2.13</w:t>
            </w:r>
          </w:p>
        </w:tc>
        <w:tc>
          <w:tcPr>
            <w:tcW w:w="260" w:type="dxa"/>
          </w:tcPr>
          <w:p w14:paraId="265904F4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401FD32A" w14:textId="57AC8301" w:rsidR="009F2677" w:rsidRPr="005F15E2" w:rsidRDefault="004215E9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3.45</w:t>
            </w:r>
          </w:p>
        </w:tc>
        <w:tc>
          <w:tcPr>
            <w:tcW w:w="360" w:type="dxa"/>
            <w:vAlign w:val="bottom"/>
          </w:tcPr>
          <w:p w14:paraId="1FF4D9E3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0F5794F6" w14:textId="6D358CDB" w:rsidR="009F2677" w:rsidRPr="005F15E2" w:rsidRDefault="004215E9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2.09</w:t>
            </w:r>
          </w:p>
        </w:tc>
        <w:tc>
          <w:tcPr>
            <w:tcW w:w="243" w:type="dxa"/>
            <w:vAlign w:val="bottom"/>
          </w:tcPr>
          <w:p w14:paraId="2DFA5D63" w14:textId="77777777" w:rsidR="009F2677" w:rsidRPr="005F15E2" w:rsidRDefault="009F2677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vAlign w:val="bottom"/>
          </w:tcPr>
          <w:p w14:paraId="78DD6565" w14:textId="1D547AD2" w:rsidR="009F2677" w:rsidRPr="005F15E2" w:rsidRDefault="00521EF9" w:rsidP="009F267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3.44</w:t>
            </w:r>
          </w:p>
        </w:tc>
      </w:tr>
    </w:tbl>
    <w:p w14:paraId="3C459871" w14:textId="77777777" w:rsidR="0043418E" w:rsidRDefault="0043418E" w:rsidP="0043418E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p w14:paraId="630C15B2" w14:textId="055E2CA4" w:rsidR="0043418E" w:rsidRPr="00563D68" w:rsidRDefault="0043418E" w:rsidP="0043418E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เงินปันผล</w:t>
      </w:r>
    </w:p>
    <w:p w14:paraId="6D7928F0" w14:textId="77777777" w:rsidR="0005732A" w:rsidRPr="005A47D3" w:rsidRDefault="0005732A" w:rsidP="0043418E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189" w:type="dxa"/>
        <w:tblInd w:w="450" w:type="dxa"/>
        <w:tblLook w:val="04A0" w:firstRow="1" w:lastRow="0" w:firstColumn="1" w:lastColumn="0" w:noHBand="0" w:noVBand="1"/>
      </w:tblPr>
      <w:tblGrid>
        <w:gridCol w:w="2340"/>
        <w:gridCol w:w="1800"/>
        <w:gridCol w:w="2430"/>
        <w:gridCol w:w="1080"/>
        <w:gridCol w:w="270"/>
        <w:gridCol w:w="1269"/>
      </w:tblGrid>
      <w:tr w:rsidR="000A6D0A" w:rsidRPr="00C075DE" w:rsidDel="00D43E7A" w14:paraId="54523F9F" w14:textId="77777777" w:rsidTr="005F15E2">
        <w:trPr>
          <w:tblHeader/>
        </w:trPr>
        <w:tc>
          <w:tcPr>
            <w:tcW w:w="2340" w:type="dxa"/>
            <w:vAlign w:val="bottom"/>
          </w:tcPr>
          <w:p w14:paraId="5C601D7B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E57EAEC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430" w:type="dxa"/>
            <w:vAlign w:val="bottom"/>
          </w:tcPr>
          <w:p w14:paraId="3DDC4783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80" w:type="dxa"/>
            <w:vAlign w:val="bottom"/>
          </w:tcPr>
          <w:p w14:paraId="46B03618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711817D3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  <w:vAlign w:val="bottom"/>
          </w:tcPr>
          <w:p w14:paraId="4456E314" w14:textId="77777777" w:rsidR="000A6D0A" w:rsidRPr="00C075DE" w:rsidDel="00D43E7A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A6D0A" w:rsidRPr="00C075DE" w14:paraId="111430C8" w14:textId="77777777" w:rsidTr="005F15E2">
        <w:trPr>
          <w:tblHeader/>
        </w:trPr>
        <w:tc>
          <w:tcPr>
            <w:tcW w:w="2340" w:type="dxa"/>
          </w:tcPr>
          <w:p w14:paraId="725F89EE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63B6120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3F09F798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6C5C6E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6422DC79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2870F92E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6D0A" w:rsidRPr="00C075DE" w14:paraId="02093D06" w14:textId="77777777" w:rsidTr="005F15E2">
        <w:tc>
          <w:tcPr>
            <w:tcW w:w="2340" w:type="dxa"/>
          </w:tcPr>
          <w:p w14:paraId="4EA01EAE" w14:textId="6DAB7D3C" w:rsidR="000A6D0A" w:rsidRPr="005A48E2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00" w:type="dxa"/>
          </w:tcPr>
          <w:p w14:paraId="6FC5D1A0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1307CDDB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0FF3C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FC6EDF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9364532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6D0A" w:rsidRPr="00C075DE" w14:paraId="6B8DDDE8" w14:textId="77777777" w:rsidTr="005F15E2">
        <w:tc>
          <w:tcPr>
            <w:tcW w:w="2340" w:type="dxa"/>
          </w:tcPr>
          <w:p w14:paraId="3776C8F3" w14:textId="42D208A2" w:rsidR="000A6D0A" w:rsidRPr="005A48E2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A4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A48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6307EDD7" w14:textId="3013B818" w:rsidR="000A6D0A" w:rsidRPr="00C075DE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A6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A6D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0" w:type="dxa"/>
          </w:tcPr>
          <w:p w14:paraId="423C4099" w14:textId="6C946FF3" w:rsidR="000A6D0A" w:rsidRPr="00C075DE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0A6D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Pr="008C2EBE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14:paraId="1C871237" w14:textId="540AB078" w:rsidR="000A6D0A" w:rsidRPr="00C075DE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A6D0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04D2794A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983ACEE" w14:textId="0BA59DEA" w:rsidR="000A6D0A" w:rsidRPr="00C075DE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693</w:t>
            </w:r>
            <w:r w:rsidR="004822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</w:tr>
      <w:tr w:rsidR="000A6D0A" w:rsidRPr="00C075DE" w14:paraId="2D792DED" w14:textId="77777777" w:rsidTr="005F15E2">
        <w:tc>
          <w:tcPr>
            <w:tcW w:w="2340" w:type="dxa"/>
          </w:tcPr>
          <w:p w14:paraId="3C86F701" w14:textId="77777777" w:rsidR="000A6D0A" w:rsidRPr="005A48E2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0BEC698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51D577E7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65CC16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532270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695CF03C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6D0A" w:rsidRPr="00C075DE" w14:paraId="2F03467C" w14:textId="77777777" w:rsidTr="005F15E2">
        <w:tc>
          <w:tcPr>
            <w:tcW w:w="2340" w:type="dxa"/>
          </w:tcPr>
          <w:p w14:paraId="1CE3A7CE" w14:textId="7BB54321" w:rsidR="000A6D0A" w:rsidRPr="005A48E2" w:rsidRDefault="008C2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088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64A940FB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4C2ED166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240554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ED4818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CF3C616" w14:textId="77777777" w:rsidR="000A6D0A" w:rsidRPr="00C075DE" w:rsidRDefault="000A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27AA" w:rsidRPr="00C075DE" w14:paraId="6048E90D" w14:textId="77777777" w:rsidTr="005F15E2">
        <w:tc>
          <w:tcPr>
            <w:tcW w:w="2340" w:type="dxa"/>
          </w:tcPr>
          <w:p w14:paraId="2BB3CCB4" w14:textId="3EE1E529" w:rsidR="002A27AA" w:rsidRPr="00C075DE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4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A48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2BC0DE13" w14:textId="452DDA14" w:rsidR="002A27AA" w:rsidRPr="00C075DE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FB1C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0" w:type="dxa"/>
          </w:tcPr>
          <w:p w14:paraId="211439B9" w14:textId="1AD85E09" w:rsidR="002A27AA" w:rsidRPr="00C075DE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Pr="00FB1C5B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1FF7383D" w14:textId="79EBC8B1" w:rsidR="002A27AA" w:rsidRPr="00C075DE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2.18</w:t>
            </w:r>
          </w:p>
        </w:tc>
        <w:tc>
          <w:tcPr>
            <w:tcW w:w="270" w:type="dxa"/>
          </w:tcPr>
          <w:p w14:paraId="6A354151" w14:textId="77777777" w:rsidR="002A27AA" w:rsidRPr="00C075DE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817B35E" w14:textId="59A0EE32" w:rsidR="002A27AA" w:rsidRPr="00C075DE" w:rsidRDefault="002A27AA" w:rsidP="002A2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7022">
              <w:rPr>
                <w:rFonts w:asciiTheme="majorBidi" w:hAnsiTheme="majorBidi" w:cstheme="majorBidi"/>
                <w:sz w:val="30"/>
                <w:szCs w:val="30"/>
              </w:rPr>
              <w:t>670,73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</w:tbl>
    <w:p w14:paraId="007E3FB2" w14:textId="77777777" w:rsidR="0043418E" w:rsidRDefault="0043418E" w:rsidP="0043418E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AF36460" w14:textId="7A088B4A" w:rsidR="00A54FF0" w:rsidRDefault="00A54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6517C59" w14:textId="69789555" w:rsidR="00000099" w:rsidRPr="00563D68" w:rsidRDefault="00000099" w:rsidP="00563D68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563D6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7B3C1909" w14:textId="77777777" w:rsidR="00701E04" w:rsidRPr="00563D68" w:rsidRDefault="00701E04" w:rsidP="00701E04">
      <w:pPr>
        <w:rPr>
          <w:sz w:val="30"/>
          <w:szCs w:val="30"/>
          <w:lang w:val="th-TH"/>
        </w:rPr>
      </w:pPr>
    </w:p>
    <w:p w14:paraId="1F1C1B81" w14:textId="77777777" w:rsidR="00000099" w:rsidRPr="00563D68" w:rsidRDefault="00000099" w:rsidP="00563D68">
      <w:pPr>
        <w:tabs>
          <w:tab w:val="clear" w:pos="227"/>
          <w:tab w:val="clear" w:pos="454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63D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457EE0C" w14:textId="77777777" w:rsidR="00000099" w:rsidRPr="00563D68" w:rsidRDefault="00000099" w:rsidP="00563D68">
      <w:pPr>
        <w:tabs>
          <w:tab w:val="clear" w:pos="227"/>
          <w:tab w:val="clear" w:pos="454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53EF18" w14:textId="31DEA160" w:rsidR="00000099" w:rsidRPr="00563D68" w:rsidRDefault="00000099" w:rsidP="00563D68">
      <w:pPr>
        <w:pStyle w:val="block"/>
        <w:spacing w:after="0" w:line="240" w:lineRule="auto"/>
        <w:ind w:left="540" w:right="-7" w:hanging="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63D68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</w:t>
      </w:r>
      <w:r w:rsidRPr="00563D68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ลำดับชั้นมูลค่ายุติธรรม</w:t>
      </w:r>
      <w:r w:rsidR="00A5589F" w:rsidRPr="00563D68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="00A5589F" w:rsidRPr="00563D68">
        <w:rPr>
          <w:rFonts w:asciiTheme="majorBidi" w:hAnsiTheme="majorBidi" w:cstheme="majorBidi"/>
          <w:spacing w:val="-2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="00A5589F" w:rsidRPr="00563D68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B08300F" w14:textId="77777777" w:rsidR="00000099" w:rsidRPr="00563D68" w:rsidRDefault="00000099" w:rsidP="00000099">
      <w:pPr>
        <w:ind w:firstLine="443"/>
        <w:rPr>
          <w:rFonts w:asciiTheme="majorBidi" w:hAnsiTheme="majorBidi" w:cstheme="majorBidi"/>
          <w:sz w:val="30"/>
          <w:szCs w:val="30"/>
        </w:rPr>
      </w:pPr>
    </w:p>
    <w:p w14:paraId="711F0231" w14:textId="77777777" w:rsidR="00000099" w:rsidRPr="00000099" w:rsidRDefault="00000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9FDF4E7" w14:textId="7F801E80" w:rsidR="006D0B3F" w:rsidRDefault="006B1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  <w:sectPr w:rsidR="006D0B3F" w:rsidSect="00563D68">
          <w:headerReference w:type="default" r:id="rId15"/>
          <w:footerReference w:type="default" r:id="rId16"/>
          <w:pgSz w:w="11909" w:h="16834" w:code="9"/>
          <w:pgMar w:top="691" w:right="1199" w:bottom="576" w:left="1152" w:header="720" w:footer="720" w:gutter="0"/>
          <w:cols w:space="720"/>
          <w:docGrid w:linePitch="245"/>
        </w:sect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tbl>
      <w:tblPr>
        <w:tblW w:w="14723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420"/>
        <w:gridCol w:w="270"/>
        <w:gridCol w:w="1530"/>
        <w:gridCol w:w="270"/>
        <w:gridCol w:w="1530"/>
        <w:gridCol w:w="270"/>
        <w:gridCol w:w="1260"/>
        <w:gridCol w:w="270"/>
        <w:gridCol w:w="1263"/>
        <w:gridCol w:w="270"/>
        <w:gridCol w:w="897"/>
        <w:gridCol w:w="270"/>
        <w:gridCol w:w="990"/>
        <w:gridCol w:w="270"/>
        <w:gridCol w:w="773"/>
        <w:gridCol w:w="236"/>
        <w:gridCol w:w="934"/>
      </w:tblGrid>
      <w:tr w:rsidR="004347BB" w:rsidRPr="0087049C" w14:paraId="569EBBDF" w14:textId="77777777" w:rsidTr="00C83AFB">
        <w:trPr>
          <w:trHeight w:val="261"/>
        </w:trPr>
        <w:tc>
          <w:tcPr>
            <w:tcW w:w="3420" w:type="dxa"/>
            <w:vAlign w:val="bottom"/>
          </w:tcPr>
          <w:p w14:paraId="76A18FCE" w14:textId="77777777" w:rsidR="004347BB" w:rsidRPr="0087049C" w:rsidRDefault="004347BB" w:rsidP="0043457D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16B92A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033" w:type="dxa"/>
            <w:gridSpan w:val="15"/>
          </w:tcPr>
          <w:p w14:paraId="7B5DC014" w14:textId="26D09E1C" w:rsidR="004347BB" w:rsidRPr="002C56F1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47BB" w:rsidRPr="0087049C" w14:paraId="2A4331E6" w14:textId="77777777" w:rsidTr="00C83AFB">
        <w:trPr>
          <w:trHeight w:val="128"/>
        </w:trPr>
        <w:tc>
          <w:tcPr>
            <w:tcW w:w="3420" w:type="dxa"/>
            <w:vAlign w:val="bottom"/>
          </w:tcPr>
          <w:p w14:paraId="09890085" w14:textId="77777777" w:rsidR="004347BB" w:rsidRPr="0087049C" w:rsidRDefault="004347BB" w:rsidP="0043457D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E5B100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93" w:type="dxa"/>
            <w:gridSpan w:val="7"/>
            <w:vAlign w:val="bottom"/>
          </w:tcPr>
          <w:p w14:paraId="2AA23773" w14:textId="606EB404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C36060E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70" w:type="dxa"/>
            <w:gridSpan w:val="7"/>
          </w:tcPr>
          <w:p w14:paraId="08AE8579" w14:textId="5498FB61" w:rsidR="004347BB" w:rsidRPr="002C56F1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C56F1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347BB" w:rsidRPr="0087049C" w14:paraId="54BF1336" w14:textId="77777777" w:rsidTr="001160B8">
        <w:trPr>
          <w:trHeight w:val="261"/>
        </w:trPr>
        <w:tc>
          <w:tcPr>
            <w:tcW w:w="3420" w:type="dxa"/>
            <w:vAlign w:val="bottom"/>
          </w:tcPr>
          <w:p w14:paraId="36DC538A" w14:textId="77777777" w:rsidR="004347BB" w:rsidRPr="0087049C" w:rsidRDefault="004347BB" w:rsidP="0043457D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7D94BF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5C04565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C32FDA6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1B39877F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7B8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090FE3D7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1A45445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5841B880" w14:textId="77777777" w:rsidR="004347BB" w:rsidRPr="0087049C" w:rsidRDefault="004347BB" w:rsidP="0043457D">
            <w:pPr>
              <w:ind w:left="-43" w:right="-86" w:hanging="6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C4FF3BE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246B9C8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322DC530" w14:textId="66D1B8C6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0F28A85" w14:textId="77777777" w:rsidR="004347BB" w:rsidRPr="0087049C" w:rsidRDefault="004347BB" w:rsidP="0043457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CE5405C" w14:textId="77777777" w:rsidR="004347BB" w:rsidRDefault="004347BB" w:rsidP="0043457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96B7AB" w14:textId="77777777" w:rsidR="004347BB" w:rsidRDefault="004347BB" w:rsidP="0043457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D9D8CA" w14:textId="77777777" w:rsidR="004347BB" w:rsidRDefault="004347BB" w:rsidP="0043457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27CD92" w14:textId="77777777" w:rsidR="004347BB" w:rsidRDefault="004347BB" w:rsidP="0043457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D49299" w14:textId="1F5EB72F" w:rsidR="004347BB" w:rsidRPr="0087049C" w:rsidRDefault="004347BB" w:rsidP="0043457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75C59D7" w14:textId="77777777" w:rsidR="004347BB" w:rsidRPr="0087049C" w:rsidRDefault="004347BB" w:rsidP="0043457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73" w:type="dxa"/>
            <w:vAlign w:val="bottom"/>
          </w:tcPr>
          <w:p w14:paraId="13B8E01E" w14:textId="19858638" w:rsidR="004347BB" w:rsidRPr="0087049C" w:rsidRDefault="004347BB" w:rsidP="0043457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67AA389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19E080EF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83AFB" w:rsidRPr="0087049C" w14:paraId="23FF3561" w14:textId="77777777" w:rsidTr="00C83AFB">
        <w:trPr>
          <w:trHeight w:val="261"/>
        </w:trPr>
        <w:tc>
          <w:tcPr>
            <w:tcW w:w="3420" w:type="dxa"/>
            <w:vAlign w:val="bottom"/>
          </w:tcPr>
          <w:p w14:paraId="7BF6C3CE" w14:textId="77777777" w:rsidR="00C83AFB" w:rsidRPr="0087049C" w:rsidRDefault="00C83AFB" w:rsidP="0043457D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C2C16D" w14:textId="77777777" w:rsidR="00C83AFB" w:rsidRPr="0087049C" w:rsidRDefault="00C83AF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033" w:type="dxa"/>
            <w:gridSpan w:val="15"/>
          </w:tcPr>
          <w:p w14:paraId="15EC4426" w14:textId="2CEF8B10" w:rsidR="00C83AFB" w:rsidRPr="0087049C" w:rsidRDefault="00C83AF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347BB" w:rsidRPr="0087049C" w14:paraId="670ACEE8" w14:textId="77777777" w:rsidTr="001160B8">
        <w:trPr>
          <w:trHeight w:val="261"/>
        </w:trPr>
        <w:tc>
          <w:tcPr>
            <w:tcW w:w="3420" w:type="dxa"/>
          </w:tcPr>
          <w:p w14:paraId="68A270D5" w14:textId="19B4583E" w:rsidR="004347BB" w:rsidRPr="0087049C" w:rsidRDefault="004347BB" w:rsidP="0043457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847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847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C2EBE"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ACF82C8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45D8FF9C" w14:textId="2B2FEEC2" w:rsidR="004347BB" w:rsidRPr="0087049C" w:rsidRDefault="004347BB" w:rsidP="0043457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0D2CC0E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21EAFA66" w14:textId="578A329B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E94CF34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3DDDE7EA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516D6AD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3" w:type="dxa"/>
          </w:tcPr>
          <w:p w14:paraId="58365615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791360D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97" w:type="dxa"/>
          </w:tcPr>
          <w:p w14:paraId="676E2ADE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86F7C24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539477B5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4B2B9F4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73" w:type="dxa"/>
          </w:tcPr>
          <w:p w14:paraId="37FA1D5D" w14:textId="05F14A0E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14539AD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34" w:type="dxa"/>
          </w:tcPr>
          <w:p w14:paraId="27C260DD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4347BB" w:rsidRPr="0087049C" w14:paraId="1B73B77A" w14:textId="77777777" w:rsidTr="001160B8">
        <w:trPr>
          <w:trHeight w:val="261"/>
        </w:trPr>
        <w:tc>
          <w:tcPr>
            <w:tcW w:w="3420" w:type="dxa"/>
          </w:tcPr>
          <w:p w14:paraId="24B08535" w14:textId="77777777" w:rsidR="004347BB" w:rsidRPr="0087049C" w:rsidRDefault="004347BB" w:rsidP="0043457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22F2FD73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5EF1EB49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1DC2671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75BB6522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123D060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45FDC991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42A9F96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3" w:type="dxa"/>
          </w:tcPr>
          <w:p w14:paraId="62390426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0610AA9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97" w:type="dxa"/>
          </w:tcPr>
          <w:p w14:paraId="359C2FA1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3DC12A6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6C4D99EA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83ECB52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73" w:type="dxa"/>
          </w:tcPr>
          <w:p w14:paraId="6CC43801" w14:textId="27948854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EA56610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34" w:type="dxa"/>
          </w:tcPr>
          <w:p w14:paraId="6A495CA3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4347BB" w:rsidRPr="0087049C" w14:paraId="50C323FE" w14:textId="77777777" w:rsidTr="001160B8">
        <w:trPr>
          <w:trHeight w:val="261"/>
        </w:trPr>
        <w:tc>
          <w:tcPr>
            <w:tcW w:w="3420" w:type="dxa"/>
          </w:tcPr>
          <w:p w14:paraId="41528A21" w14:textId="77777777" w:rsidR="004347BB" w:rsidRPr="0087049C" w:rsidRDefault="004347BB" w:rsidP="0043457D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689E06B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427326D6" w14:textId="3618569F" w:rsidR="004347BB" w:rsidRPr="00126F05" w:rsidRDefault="004347BB" w:rsidP="00C64EBB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A5C1E6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0C6C72" w14:textId="42363EE9" w:rsidR="004347BB" w:rsidRPr="0087049C" w:rsidRDefault="004347BB" w:rsidP="00C64EB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A92DB9" w14:textId="77777777" w:rsidR="004347BB" w:rsidRPr="0087049C" w:rsidRDefault="004347BB" w:rsidP="00C64EBB">
            <w:pPr>
              <w:pStyle w:val="acctfourfigures"/>
              <w:tabs>
                <w:tab w:val="clear" w:pos="765"/>
                <w:tab w:val="decimal" w:pos="79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4C0A04" w14:textId="1B165136" w:rsidR="004347BB" w:rsidRPr="0087049C" w:rsidRDefault="004347BB" w:rsidP="004345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29264D" w14:textId="77777777" w:rsidR="004347BB" w:rsidRPr="0087049C" w:rsidRDefault="004347BB" w:rsidP="004345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25AF3290" w14:textId="117D9DAB" w:rsidR="004347BB" w:rsidRPr="0087049C" w:rsidRDefault="004347BB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388F1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45AF1333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06FA1" w14:textId="77777777" w:rsidR="004347BB" w:rsidRPr="0087049C" w:rsidRDefault="004347BB" w:rsidP="004345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2D4E50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F0A258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dxa"/>
          </w:tcPr>
          <w:p w14:paraId="2247671B" w14:textId="6C0AC33B" w:rsidR="004347BB" w:rsidRPr="0087049C" w:rsidRDefault="004347BB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B34B3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8319237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0692" w:rsidRPr="0087049C" w14:paraId="12A54517" w14:textId="77777777" w:rsidTr="001160B8">
        <w:trPr>
          <w:trHeight w:val="64"/>
        </w:trPr>
        <w:tc>
          <w:tcPr>
            <w:tcW w:w="3420" w:type="dxa"/>
          </w:tcPr>
          <w:p w14:paraId="391268A9" w14:textId="47946026" w:rsidR="00B30692" w:rsidRPr="0087049C" w:rsidRDefault="00B30692" w:rsidP="00B30692">
            <w:pPr>
              <w:ind w:left="160" w:right="-90" w:firstLine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02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270" w:type="dxa"/>
          </w:tcPr>
          <w:p w14:paraId="1245FAB5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21AFA708" w14:textId="28749404" w:rsidR="00B30692" w:rsidRPr="00126F05" w:rsidRDefault="00A91071" w:rsidP="00B30692">
            <w:pPr>
              <w:pStyle w:val="acctfourfigures"/>
              <w:tabs>
                <w:tab w:val="clear" w:pos="765"/>
                <w:tab w:val="decimal" w:pos="8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A79700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A58C493" w14:textId="0A206131" w:rsidR="00B30692" w:rsidRPr="0087049C" w:rsidRDefault="004C76FE" w:rsidP="00B3069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7A129E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2921B9" w14:textId="7D4CA57E" w:rsidR="00B30692" w:rsidRDefault="00F06FC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10,141</w:t>
            </w:r>
          </w:p>
        </w:tc>
        <w:tc>
          <w:tcPr>
            <w:tcW w:w="270" w:type="dxa"/>
          </w:tcPr>
          <w:p w14:paraId="1CFF8675" w14:textId="77777777" w:rsidR="00B30692" w:rsidRPr="0087049C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1D5FE97" w14:textId="46361944" w:rsidR="00B30692" w:rsidRDefault="00252C5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10,141</w:t>
            </w:r>
          </w:p>
        </w:tc>
        <w:tc>
          <w:tcPr>
            <w:tcW w:w="270" w:type="dxa"/>
          </w:tcPr>
          <w:p w14:paraId="5994904A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337051E2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020D43" w14:textId="77777777" w:rsidR="00B30692" w:rsidRPr="0087049C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C3AC17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400BBB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dxa"/>
          </w:tcPr>
          <w:p w14:paraId="01ADC5CD" w14:textId="71910A2B" w:rsidR="00B30692" w:rsidRPr="0087049C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89FBFA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29469A3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0692" w:rsidRPr="0087049C" w14:paraId="71D29A80" w14:textId="77777777" w:rsidTr="001160B8">
        <w:trPr>
          <w:trHeight w:val="261"/>
        </w:trPr>
        <w:tc>
          <w:tcPr>
            <w:tcW w:w="3420" w:type="dxa"/>
          </w:tcPr>
          <w:p w14:paraId="6948A335" w14:textId="77777777" w:rsidR="00B30692" w:rsidRPr="0087049C" w:rsidRDefault="00B30692" w:rsidP="00B30692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22AA2397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74240A94" w14:textId="187CD93F" w:rsidR="00B30692" w:rsidRPr="00163A58" w:rsidRDefault="00157F91" w:rsidP="00B3069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402</w:t>
            </w:r>
            <w:r w:rsidR="00FF7FC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,829</w:t>
            </w:r>
          </w:p>
        </w:tc>
        <w:tc>
          <w:tcPr>
            <w:tcW w:w="270" w:type="dxa"/>
          </w:tcPr>
          <w:p w14:paraId="25B6CED9" w14:textId="77777777" w:rsidR="00B30692" w:rsidRPr="00163A58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12A10B4" w14:textId="173D54F1" w:rsidR="00B30692" w:rsidRPr="00163A58" w:rsidRDefault="004C76FE" w:rsidP="00B3069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CFBA3B" w14:textId="77777777" w:rsidR="00B30692" w:rsidRPr="00163A58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D28588E" w14:textId="4E8F7646" w:rsidR="00B30692" w:rsidRPr="00394FA8" w:rsidRDefault="007F33DB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19,996</w:t>
            </w:r>
          </w:p>
        </w:tc>
        <w:tc>
          <w:tcPr>
            <w:tcW w:w="270" w:type="dxa"/>
          </w:tcPr>
          <w:p w14:paraId="4FDA0173" w14:textId="77777777" w:rsidR="00B30692" w:rsidRPr="00163A58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97665A7" w14:textId="2385519C" w:rsidR="00B30692" w:rsidRPr="00163A58" w:rsidRDefault="00252C5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422,825</w:t>
            </w:r>
          </w:p>
        </w:tc>
        <w:tc>
          <w:tcPr>
            <w:tcW w:w="270" w:type="dxa"/>
          </w:tcPr>
          <w:p w14:paraId="4E269F71" w14:textId="77777777" w:rsidR="00B30692" w:rsidRPr="00163A58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587A52BE" w14:textId="3DD11640" w:rsidR="00B30692" w:rsidRPr="00163A58" w:rsidRDefault="00E92CA1" w:rsidP="00B3069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C532AA" w14:textId="77777777" w:rsidR="00B30692" w:rsidRPr="0087049C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138EC4" w14:textId="0B630E6A" w:rsidR="00B30692" w:rsidRPr="0087049C" w:rsidRDefault="00E92CA1" w:rsidP="00B30692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422,825</w:t>
            </w:r>
          </w:p>
        </w:tc>
        <w:tc>
          <w:tcPr>
            <w:tcW w:w="270" w:type="dxa"/>
          </w:tcPr>
          <w:p w14:paraId="3E821839" w14:textId="77777777" w:rsidR="00B30692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dxa"/>
          </w:tcPr>
          <w:p w14:paraId="13359654" w14:textId="34BAEC25" w:rsidR="00B30692" w:rsidRPr="0087049C" w:rsidRDefault="00E92CA1" w:rsidP="00B30692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D4BD94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1799EEC" w14:textId="102286FB" w:rsidR="00B30692" w:rsidRPr="0087049C" w:rsidRDefault="00E92CA1" w:rsidP="00B3069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422,825</w:t>
            </w:r>
          </w:p>
        </w:tc>
      </w:tr>
      <w:tr w:rsidR="00B30692" w:rsidRPr="0087049C" w14:paraId="4F325A4F" w14:textId="77777777" w:rsidTr="001160B8">
        <w:trPr>
          <w:trHeight w:val="261"/>
        </w:trPr>
        <w:tc>
          <w:tcPr>
            <w:tcW w:w="3420" w:type="dxa"/>
          </w:tcPr>
          <w:p w14:paraId="377E0761" w14:textId="77777777" w:rsidR="00B30692" w:rsidRDefault="00B30692" w:rsidP="00B3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 w:right="-90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เงินลงทุนในกองทุนรวมหน่วยลงทุนที่ไม่อยู่ในความต้องการของตลาด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78EDD6D9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7BB2F81" w14:textId="08A5CB42" w:rsidR="00A17F7F" w:rsidRDefault="00A17F7F" w:rsidP="00B3069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0E56322" w14:textId="0135941A" w:rsidR="00A17F7F" w:rsidRPr="007763AB" w:rsidRDefault="007763AB" w:rsidP="007763A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18ECCA" w14:textId="77777777" w:rsidR="00B30692" w:rsidRPr="002C0B91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8EE2C94" w14:textId="0B24A13D" w:rsidR="00A17F7F" w:rsidRDefault="00A17F7F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18A1B4B" w14:textId="14312912" w:rsidR="007763AB" w:rsidRPr="007763AB" w:rsidRDefault="007763AB" w:rsidP="007763A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21,126</w:t>
            </w:r>
          </w:p>
        </w:tc>
        <w:tc>
          <w:tcPr>
            <w:tcW w:w="270" w:type="dxa"/>
          </w:tcPr>
          <w:p w14:paraId="7A45C869" w14:textId="77777777" w:rsidR="00B30692" w:rsidRPr="007511F5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20D249" w14:textId="6D5642E7" w:rsidR="00A17F7F" w:rsidRDefault="00A17F7F" w:rsidP="007763A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7679979" w14:textId="2F301D6D" w:rsidR="007763AB" w:rsidRPr="007763AB" w:rsidRDefault="007763AB" w:rsidP="001160B8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77AE79" w14:textId="77777777" w:rsidR="00B30692" w:rsidRPr="0087049C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8C28B4A" w14:textId="18E8BA47" w:rsidR="00A17F7F" w:rsidRDefault="00A17F7F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FD27FE0" w14:textId="7A66539F" w:rsidR="007763AB" w:rsidRPr="007763AB" w:rsidRDefault="007763AB" w:rsidP="007763A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21,126</w:t>
            </w:r>
          </w:p>
        </w:tc>
        <w:tc>
          <w:tcPr>
            <w:tcW w:w="270" w:type="dxa"/>
          </w:tcPr>
          <w:p w14:paraId="4980BF5E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7847867C" w14:textId="1AC4B50F" w:rsidR="009E2126" w:rsidRDefault="009E2126" w:rsidP="00B3069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8605D5D" w14:textId="6AFF4977" w:rsidR="007763AB" w:rsidRPr="007763AB" w:rsidRDefault="007763AB" w:rsidP="007763A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EAAB21" w14:textId="77777777" w:rsidR="00B30692" w:rsidRPr="0087049C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7D5989" w14:textId="5F36AF80" w:rsidR="00CE6445" w:rsidRDefault="00CE6445" w:rsidP="00B30692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3C5CF5" w14:textId="01E0A7DA" w:rsidR="007763AB" w:rsidRPr="007763AB" w:rsidRDefault="007763AB" w:rsidP="001160B8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43" w:right="-86"/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EFD750" w14:textId="77777777" w:rsidR="00B30692" w:rsidRDefault="00B30692" w:rsidP="00B3069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dxa"/>
          </w:tcPr>
          <w:p w14:paraId="335E6810" w14:textId="00EEF1CD" w:rsidR="00E26110" w:rsidRDefault="00E26110" w:rsidP="00B3069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A98B08" w14:textId="47CAED21" w:rsidR="007763AB" w:rsidRPr="007763AB" w:rsidRDefault="007763AB" w:rsidP="007763AB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763AB">
              <w:rPr>
                <w:rFonts w:asciiTheme="majorBidi" w:hAnsiTheme="majorBidi" w:cstheme="majorBidi"/>
                <w:sz w:val="30"/>
                <w:szCs w:val="30"/>
              </w:rPr>
              <w:t>21,126</w:t>
            </w:r>
          </w:p>
        </w:tc>
        <w:tc>
          <w:tcPr>
            <w:tcW w:w="236" w:type="dxa"/>
          </w:tcPr>
          <w:p w14:paraId="4F477D0F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74D6D22" w14:textId="5AE0F5E5" w:rsidR="00B30692" w:rsidRDefault="00B30692" w:rsidP="00B3069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BFC696" w14:textId="5060A02B" w:rsidR="007763AB" w:rsidRPr="007763AB" w:rsidRDefault="007763AB" w:rsidP="007763AB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21,126</w:t>
            </w:r>
          </w:p>
        </w:tc>
      </w:tr>
      <w:tr w:rsidR="00B30692" w:rsidRPr="00776BE7" w14:paraId="37E4EB27" w14:textId="77777777" w:rsidTr="001160B8">
        <w:trPr>
          <w:trHeight w:val="261"/>
        </w:trPr>
        <w:tc>
          <w:tcPr>
            <w:tcW w:w="3420" w:type="dxa"/>
          </w:tcPr>
          <w:p w14:paraId="59BF5F2A" w14:textId="77777777" w:rsidR="00B30692" w:rsidRPr="00A50D1D" w:rsidRDefault="00B30692" w:rsidP="00B3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9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1DB2BFA0" w14:textId="77777777" w:rsidR="00B30692" w:rsidRPr="00776BE7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D6E3025" w14:textId="294D00B1" w:rsidR="00B30692" w:rsidRPr="004E7ABF" w:rsidRDefault="004C76FE" w:rsidP="00B30692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402,829</w:t>
            </w:r>
          </w:p>
        </w:tc>
        <w:tc>
          <w:tcPr>
            <w:tcW w:w="270" w:type="dxa"/>
          </w:tcPr>
          <w:p w14:paraId="3739DF2C" w14:textId="77777777" w:rsidR="00B30692" w:rsidRPr="004E7ABF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2336BD5" w14:textId="7BC68EFF" w:rsidR="00B30692" w:rsidRPr="004E7ABF" w:rsidRDefault="00F06FC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21,126</w:t>
            </w:r>
          </w:p>
        </w:tc>
        <w:tc>
          <w:tcPr>
            <w:tcW w:w="270" w:type="dxa"/>
          </w:tcPr>
          <w:p w14:paraId="49BCA3D8" w14:textId="77777777" w:rsidR="00B30692" w:rsidRPr="004E7ABF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E66AA9" w14:textId="3EE58461" w:rsidR="00B30692" w:rsidRPr="004E7ABF" w:rsidRDefault="00A92530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30,137</w:t>
            </w:r>
          </w:p>
        </w:tc>
        <w:tc>
          <w:tcPr>
            <w:tcW w:w="270" w:type="dxa"/>
          </w:tcPr>
          <w:p w14:paraId="7696C363" w14:textId="77777777" w:rsidR="00B30692" w:rsidRPr="004E7ABF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0D29FAF" w14:textId="747EC178" w:rsidR="00B30692" w:rsidRPr="00B90F3A" w:rsidRDefault="00E92CA1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454,092</w:t>
            </w:r>
          </w:p>
        </w:tc>
        <w:tc>
          <w:tcPr>
            <w:tcW w:w="270" w:type="dxa"/>
          </w:tcPr>
          <w:p w14:paraId="7B44B3A5" w14:textId="77777777" w:rsidR="00B30692" w:rsidRPr="00776BE7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3D1A9D54" w14:textId="77777777" w:rsidR="00B30692" w:rsidRPr="00776BE7" w:rsidRDefault="00B30692" w:rsidP="00B30692">
            <w:pPr>
              <w:pStyle w:val="acctfourfigures"/>
              <w:tabs>
                <w:tab w:val="clear" w:pos="765"/>
                <w:tab w:val="decimal" w:pos="430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1279CE" w14:textId="77777777" w:rsidR="00B30692" w:rsidRPr="00776BE7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541462" w14:textId="77777777" w:rsidR="00B30692" w:rsidRPr="00776BE7" w:rsidRDefault="00B30692" w:rsidP="00B306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749A13" w14:textId="77777777" w:rsidR="00B30692" w:rsidRPr="00776BE7" w:rsidRDefault="00B30692" w:rsidP="00B306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dxa"/>
          </w:tcPr>
          <w:p w14:paraId="7CD7A8F3" w14:textId="4323E0D1" w:rsidR="00B30692" w:rsidRPr="00776BE7" w:rsidRDefault="00B30692" w:rsidP="00B306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797FAA" w14:textId="77777777" w:rsidR="00B30692" w:rsidRPr="00776BE7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82393AB" w14:textId="77777777" w:rsidR="00B30692" w:rsidRPr="00776BE7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30692" w:rsidRPr="00D80562" w14:paraId="2EBDD412" w14:textId="77777777" w:rsidTr="001160B8">
        <w:trPr>
          <w:trHeight w:val="64"/>
        </w:trPr>
        <w:tc>
          <w:tcPr>
            <w:tcW w:w="3420" w:type="dxa"/>
          </w:tcPr>
          <w:p w14:paraId="641DFD73" w14:textId="77777777" w:rsidR="00B30692" w:rsidRPr="00D80562" w:rsidRDefault="00B30692" w:rsidP="00B30692">
            <w:pPr>
              <w:spacing w:line="240" w:lineRule="auto"/>
              <w:ind w:right="-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6D910D26" w14:textId="77777777" w:rsidR="00B30692" w:rsidRPr="00D80562" w:rsidRDefault="00B30692" w:rsidP="00B30692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70B26BFA" w14:textId="77777777" w:rsidR="00B30692" w:rsidRPr="00D80562" w:rsidRDefault="00B30692" w:rsidP="00B3069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7E55BB9" w14:textId="77777777" w:rsidR="00B30692" w:rsidRPr="00D80562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530" w:type="dxa"/>
          </w:tcPr>
          <w:p w14:paraId="04FC6C1A" w14:textId="77777777" w:rsidR="00B30692" w:rsidRPr="00D80562" w:rsidRDefault="00B30692" w:rsidP="00B3069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2CBD525" w14:textId="77777777" w:rsidR="00B30692" w:rsidRPr="00D80562" w:rsidRDefault="00B30692" w:rsidP="00B3069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</w:tcPr>
          <w:p w14:paraId="40BCD305" w14:textId="77777777" w:rsidR="00B30692" w:rsidRPr="00D80562" w:rsidRDefault="00B30692" w:rsidP="00B3069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6F833D8" w14:textId="77777777" w:rsidR="00B30692" w:rsidRPr="00D80562" w:rsidRDefault="00B30692" w:rsidP="00B3069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3" w:type="dxa"/>
          </w:tcPr>
          <w:p w14:paraId="1AE9B4D2" w14:textId="77777777" w:rsidR="00B30692" w:rsidRPr="00D80562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2CA9D7B" w14:textId="77777777" w:rsidR="00B30692" w:rsidRPr="00D80562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7" w:type="dxa"/>
          </w:tcPr>
          <w:p w14:paraId="7E8C7F89" w14:textId="77777777" w:rsidR="00B30692" w:rsidRPr="00D80562" w:rsidRDefault="00B30692" w:rsidP="00B30692">
            <w:pPr>
              <w:pStyle w:val="acctfourfigures"/>
              <w:tabs>
                <w:tab w:val="clear" w:pos="765"/>
                <w:tab w:val="decimal" w:pos="430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F05953D" w14:textId="77777777" w:rsidR="00B30692" w:rsidRPr="00D80562" w:rsidRDefault="00B30692" w:rsidP="00B3069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06B7D42A" w14:textId="77777777" w:rsidR="00B30692" w:rsidRPr="00D80562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4AFEE3" w14:textId="77777777" w:rsidR="00B30692" w:rsidRPr="00D80562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73" w:type="dxa"/>
          </w:tcPr>
          <w:p w14:paraId="443B49B5" w14:textId="5E47B72C" w:rsidR="00B30692" w:rsidRPr="00D80562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1878B08" w14:textId="77777777" w:rsidR="00B30692" w:rsidRPr="00D80562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</w:tcPr>
          <w:p w14:paraId="37ED896C" w14:textId="77777777" w:rsidR="00B30692" w:rsidRPr="00D80562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30692" w:rsidRPr="0087049C" w14:paraId="12313E89" w14:textId="77777777" w:rsidTr="001160B8">
        <w:trPr>
          <w:trHeight w:val="261"/>
        </w:trPr>
        <w:tc>
          <w:tcPr>
            <w:tcW w:w="3420" w:type="dxa"/>
          </w:tcPr>
          <w:p w14:paraId="179F3ADB" w14:textId="261BD380" w:rsidR="00B30692" w:rsidRPr="0087049C" w:rsidRDefault="00B30692" w:rsidP="00B3069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52A199BB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1C93814A" w14:textId="2E1A0843" w:rsidR="00B30692" w:rsidRPr="00855C32" w:rsidRDefault="00B30692" w:rsidP="00B3069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1D3AC01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07A7E14" w14:textId="3562E5E3" w:rsidR="00B30692" w:rsidRPr="0087049C" w:rsidRDefault="00B30692" w:rsidP="00B3069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438554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5ECCF8" w14:textId="06C1017E" w:rsidR="00B30692" w:rsidRPr="0087049C" w:rsidRDefault="00B30692" w:rsidP="00B3069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EA1DAF" w14:textId="77777777" w:rsidR="00B30692" w:rsidRPr="0087049C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0281A961" w14:textId="135D8B98" w:rsidR="00B30692" w:rsidRPr="00763AB2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4BA9CE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0277AA60" w14:textId="0A525397" w:rsidR="00B30692" w:rsidRPr="00730ED1" w:rsidRDefault="00B30692" w:rsidP="00B30692">
            <w:pPr>
              <w:pStyle w:val="acctfourfigures"/>
              <w:tabs>
                <w:tab w:val="clear" w:pos="765"/>
                <w:tab w:val="decimal" w:pos="430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CFCE63" w14:textId="77777777" w:rsidR="00B30692" w:rsidRPr="00730ED1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BBFF86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36F532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73" w:type="dxa"/>
          </w:tcPr>
          <w:p w14:paraId="162D7793" w14:textId="5820ED28" w:rsidR="00B30692" w:rsidRPr="00730ED1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950F115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</w:tcPr>
          <w:p w14:paraId="613D92AF" w14:textId="5BC843D5" w:rsidR="00B30692" w:rsidRPr="00730ED1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30692" w:rsidRPr="0087049C" w14:paraId="4FA9D354" w14:textId="77777777" w:rsidTr="001160B8">
        <w:trPr>
          <w:trHeight w:val="261"/>
        </w:trPr>
        <w:tc>
          <w:tcPr>
            <w:tcW w:w="3420" w:type="dxa"/>
          </w:tcPr>
          <w:p w14:paraId="19C2ECFA" w14:textId="148D909F" w:rsidR="00B30692" w:rsidRDefault="00B30692" w:rsidP="00B3069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6609F907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27A362F4" w14:textId="77777777" w:rsidR="00B30692" w:rsidRPr="00855C32" w:rsidRDefault="00B30692" w:rsidP="00B3069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217E336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9746DC7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A438FE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2B4FFA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A7EC49" w14:textId="77777777" w:rsidR="00B30692" w:rsidRPr="0087049C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6620646A" w14:textId="77777777" w:rsidR="00B30692" w:rsidRPr="00763AB2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3B923AF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709A96A3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430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91CF8A" w14:textId="77777777" w:rsidR="00B30692" w:rsidRPr="00730ED1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D3E9B9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E3B3310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73" w:type="dxa"/>
          </w:tcPr>
          <w:p w14:paraId="5DBA6381" w14:textId="116942FA" w:rsidR="00B30692" w:rsidRPr="00730ED1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2882B19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</w:tcPr>
          <w:p w14:paraId="4CEA32C0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30692" w:rsidRPr="0087049C" w14:paraId="56042B5C" w14:textId="77777777" w:rsidTr="001160B8">
        <w:trPr>
          <w:trHeight w:val="261"/>
        </w:trPr>
        <w:tc>
          <w:tcPr>
            <w:tcW w:w="3420" w:type="dxa"/>
          </w:tcPr>
          <w:p w14:paraId="21A875DB" w14:textId="15F1E34E" w:rsidR="00B30692" w:rsidRDefault="00B30692" w:rsidP="00B30692">
            <w:pPr>
              <w:ind w:left="-14" w:right="-9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6BE056F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52E359FA" w14:textId="4771AF3B" w:rsidR="00B30692" w:rsidRPr="00855C32" w:rsidRDefault="00B30692" w:rsidP="00B3069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FF9FD0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7A2E027" w14:textId="0B75F62C" w:rsidR="00B30692" w:rsidRPr="0087049C" w:rsidRDefault="00B30692" w:rsidP="00B3069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7E2018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A21016" w14:textId="0059AE0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4FEDE3" w14:textId="77777777" w:rsidR="00B30692" w:rsidRPr="0087049C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38660BC3" w14:textId="3F321B9A" w:rsidR="00B30692" w:rsidRPr="00763AB2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DDDF9B4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07C13B45" w14:textId="30657479" w:rsidR="00B30692" w:rsidRPr="00730ED1" w:rsidRDefault="00B30692" w:rsidP="00B3069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0B877B" w14:textId="77777777" w:rsidR="00B30692" w:rsidRPr="00730ED1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59431E" w14:textId="215AB884" w:rsidR="00B30692" w:rsidRPr="00730ED1" w:rsidRDefault="00B30692" w:rsidP="00B30692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C661D4E" w14:textId="77777777" w:rsidR="00B30692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73" w:type="dxa"/>
          </w:tcPr>
          <w:p w14:paraId="0F7089AD" w14:textId="4708380A" w:rsidR="00B30692" w:rsidRPr="00730ED1" w:rsidRDefault="00B30692" w:rsidP="00B30692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B5E7907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</w:tcPr>
          <w:p w14:paraId="2255F0D0" w14:textId="4DF83B50" w:rsidR="00B30692" w:rsidRPr="00730ED1" w:rsidRDefault="00B30692" w:rsidP="00B3069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30692" w:rsidRPr="0087049C" w14:paraId="2E68B012" w14:textId="77777777" w:rsidTr="00C83AFB">
        <w:trPr>
          <w:trHeight w:val="261"/>
        </w:trPr>
        <w:tc>
          <w:tcPr>
            <w:tcW w:w="3420" w:type="dxa"/>
            <w:vAlign w:val="bottom"/>
          </w:tcPr>
          <w:p w14:paraId="64259CC3" w14:textId="77777777" w:rsidR="00B30692" w:rsidRPr="0087049C" w:rsidRDefault="00B30692" w:rsidP="00B3069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FBE08D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033" w:type="dxa"/>
            <w:gridSpan w:val="15"/>
          </w:tcPr>
          <w:p w14:paraId="06E2306E" w14:textId="77777777" w:rsidR="00B30692" w:rsidRPr="002C56F1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0692" w:rsidRPr="0087049C" w14:paraId="6ED9941D" w14:textId="77777777" w:rsidTr="00C83AFB">
        <w:trPr>
          <w:trHeight w:val="128"/>
        </w:trPr>
        <w:tc>
          <w:tcPr>
            <w:tcW w:w="3420" w:type="dxa"/>
            <w:vAlign w:val="bottom"/>
          </w:tcPr>
          <w:p w14:paraId="013780A7" w14:textId="77777777" w:rsidR="00B30692" w:rsidRPr="0087049C" w:rsidRDefault="00B30692" w:rsidP="00B3069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4F3F8A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93" w:type="dxa"/>
            <w:gridSpan w:val="7"/>
            <w:vAlign w:val="bottom"/>
          </w:tcPr>
          <w:p w14:paraId="004565CF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15F5885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70" w:type="dxa"/>
            <w:gridSpan w:val="7"/>
          </w:tcPr>
          <w:p w14:paraId="41D3A123" w14:textId="77777777" w:rsidR="00B30692" w:rsidRPr="002C56F1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C56F1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30692" w:rsidRPr="0087049C" w14:paraId="53312A69" w14:textId="77777777" w:rsidTr="001160B8">
        <w:trPr>
          <w:trHeight w:val="261"/>
        </w:trPr>
        <w:tc>
          <w:tcPr>
            <w:tcW w:w="3420" w:type="dxa"/>
            <w:vAlign w:val="bottom"/>
          </w:tcPr>
          <w:p w14:paraId="2C141E3D" w14:textId="77777777" w:rsidR="00B30692" w:rsidRPr="0087049C" w:rsidRDefault="00B30692" w:rsidP="00B3069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D8CDD3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A5CCBF5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509213D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6A4CF394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7B8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5296D7A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159ACB3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28431E87" w14:textId="77777777" w:rsidR="00B30692" w:rsidRPr="0087049C" w:rsidRDefault="00B30692" w:rsidP="00B30692">
            <w:pPr>
              <w:ind w:left="-43" w:right="-86" w:hanging="6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1F6F02B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9687444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67413BF4" w14:textId="4BE70D2A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CA5E505" w14:textId="77777777" w:rsidR="00B30692" w:rsidRPr="0087049C" w:rsidRDefault="00B30692" w:rsidP="00B3069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34FC171" w14:textId="77777777" w:rsidR="00B30692" w:rsidRDefault="00B30692" w:rsidP="00B3069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BCD09B" w14:textId="77777777" w:rsidR="00B30692" w:rsidRDefault="00B30692" w:rsidP="00B3069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9BD23A" w14:textId="77777777" w:rsidR="00B30692" w:rsidRDefault="00B30692" w:rsidP="00B3069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DCE817" w14:textId="77777777" w:rsidR="00B30692" w:rsidRDefault="00B30692" w:rsidP="00B3069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C09F36" w14:textId="3C01B4BB" w:rsidR="00B30692" w:rsidRPr="0087049C" w:rsidRDefault="00B30692" w:rsidP="00B3069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0A8A0D3" w14:textId="77777777" w:rsidR="00B30692" w:rsidRPr="0087049C" w:rsidRDefault="00B30692" w:rsidP="00B3069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73" w:type="dxa"/>
            <w:vAlign w:val="bottom"/>
          </w:tcPr>
          <w:p w14:paraId="702EA00E" w14:textId="66E342B9" w:rsidR="00B30692" w:rsidRPr="0087049C" w:rsidRDefault="00B30692" w:rsidP="00B3069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7BF3E62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EC914D7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30692" w:rsidRPr="0087049C" w14:paraId="41670DE2" w14:textId="77777777" w:rsidTr="00C83AFB">
        <w:trPr>
          <w:trHeight w:val="261"/>
        </w:trPr>
        <w:tc>
          <w:tcPr>
            <w:tcW w:w="3420" w:type="dxa"/>
            <w:vAlign w:val="bottom"/>
          </w:tcPr>
          <w:p w14:paraId="2034E1BA" w14:textId="77777777" w:rsidR="00B30692" w:rsidRPr="0087049C" w:rsidRDefault="00B30692" w:rsidP="00B3069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C45F68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033" w:type="dxa"/>
            <w:gridSpan w:val="15"/>
          </w:tcPr>
          <w:p w14:paraId="338CF385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0692" w:rsidRPr="0087049C" w14:paraId="09535B0B" w14:textId="77777777" w:rsidTr="001160B8">
        <w:trPr>
          <w:trHeight w:val="261"/>
        </w:trPr>
        <w:tc>
          <w:tcPr>
            <w:tcW w:w="3420" w:type="dxa"/>
          </w:tcPr>
          <w:p w14:paraId="298C6567" w14:textId="48C28901" w:rsidR="00B30692" w:rsidRPr="0064004A" w:rsidRDefault="00B30692" w:rsidP="00B3069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64004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C2EBE"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400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4004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8C2EBE"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A1AF324" w14:textId="77777777" w:rsidR="00B30692" w:rsidRPr="0064004A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6EE73EF" w14:textId="77777777" w:rsidR="00B30692" w:rsidRPr="0064004A" w:rsidRDefault="00B30692" w:rsidP="00B3069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E27915" w14:textId="77777777" w:rsidR="00B30692" w:rsidRPr="0064004A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F4BEBA0" w14:textId="77777777" w:rsidR="00B30692" w:rsidRPr="0064004A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9B4086" w14:textId="77777777" w:rsidR="00B30692" w:rsidRPr="0064004A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074800" w14:textId="77777777" w:rsidR="00B30692" w:rsidRPr="0064004A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61CA05" w14:textId="77777777" w:rsidR="00B30692" w:rsidRPr="0064004A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598FE720" w14:textId="77777777" w:rsidR="00B30692" w:rsidRPr="0064004A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A29124" w14:textId="77777777" w:rsidR="00B30692" w:rsidRPr="0064004A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77A6D5BC" w14:textId="77777777" w:rsidR="00B30692" w:rsidRPr="0064004A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28E53" w14:textId="77777777" w:rsidR="00B30692" w:rsidRPr="0064004A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FAE34A" w14:textId="77777777" w:rsidR="00B30692" w:rsidRPr="0064004A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EE5F41" w14:textId="77777777" w:rsidR="00B30692" w:rsidRPr="0064004A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dxa"/>
          </w:tcPr>
          <w:p w14:paraId="1FC9247F" w14:textId="77777777" w:rsidR="00B30692" w:rsidRPr="0064004A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89D47D" w14:textId="77777777" w:rsidR="00B30692" w:rsidRPr="0064004A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CA9634C" w14:textId="77777777" w:rsidR="00B30692" w:rsidRPr="0064004A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0692" w:rsidRPr="0087049C" w14:paraId="6BB0019B" w14:textId="77777777" w:rsidTr="001160B8">
        <w:trPr>
          <w:trHeight w:val="261"/>
        </w:trPr>
        <w:tc>
          <w:tcPr>
            <w:tcW w:w="3420" w:type="dxa"/>
          </w:tcPr>
          <w:p w14:paraId="5DD865EC" w14:textId="77777777" w:rsidR="00B30692" w:rsidRPr="0087049C" w:rsidRDefault="00B30692" w:rsidP="00B3069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1CB0006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73CCD898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49E2713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124DAE17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91C65F2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14:paraId="617FDA97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0F1BF5B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3" w:type="dxa"/>
          </w:tcPr>
          <w:p w14:paraId="5546BA22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55F8D69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97" w:type="dxa"/>
          </w:tcPr>
          <w:p w14:paraId="0DC0B908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587311D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1E73EAC5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60025B1C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73" w:type="dxa"/>
          </w:tcPr>
          <w:p w14:paraId="556E2F51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F1A10B6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34" w:type="dxa"/>
          </w:tcPr>
          <w:p w14:paraId="2600119A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B30692" w:rsidRPr="0087049C" w14:paraId="2525675C" w14:textId="77777777" w:rsidTr="001160B8">
        <w:trPr>
          <w:trHeight w:val="261"/>
        </w:trPr>
        <w:tc>
          <w:tcPr>
            <w:tcW w:w="3420" w:type="dxa"/>
          </w:tcPr>
          <w:p w14:paraId="5A3A8E25" w14:textId="77777777" w:rsidR="00B30692" w:rsidRPr="0087049C" w:rsidRDefault="00B30692" w:rsidP="00B30692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36BFE95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31124524" w14:textId="77777777" w:rsidR="00B30692" w:rsidRPr="00126F05" w:rsidRDefault="00B30692" w:rsidP="00B3069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F33399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0F2CEE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B70B7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5FF68C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21912" w14:textId="77777777" w:rsidR="00B30692" w:rsidRPr="0087049C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5708BAED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80BD0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3AE9EBC0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05FFA3" w14:textId="77777777" w:rsidR="00B30692" w:rsidRPr="0087049C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2CF6B7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01B6E8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dxa"/>
          </w:tcPr>
          <w:p w14:paraId="44D28F77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D69003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E5F9D61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0692" w:rsidRPr="0087049C" w14:paraId="3A5F75DC" w14:textId="77777777" w:rsidTr="001160B8">
        <w:trPr>
          <w:trHeight w:val="261"/>
        </w:trPr>
        <w:tc>
          <w:tcPr>
            <w:tcW w:w="3420" w:type="dxa"/>
          </w:tcPr>
          <w:p w14:paraId="26FAF516" w14:textId="77777777" w:rsidR="00B30692" w:rsidRPr="0087049C" w:rsidRDefault="00B30692" w:rsidP="00B30692">
            <w:pPr>
              <w:ind w:left="160" w:right="-90" w:firstLine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02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270" w:type="dxa"/>
          </w:tcPr>
          <w:p w14:paraId="04991D78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010C3B38" w14:textId="45D00F16" w:rsidR="00B30692" w:rsidRPr="00C83AFB" w:rsidRDefault="00B30692" w:rsidP="00B3069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4896C7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4CD3C6A" w14:textId="6FC66E44" w:rsidR="00B30692" w:rsidRPr="00C83AFB" w:rsidRDefault="00B30692" w:rsidP="00B30692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9397F0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38752E" w14:textId="6E4A3C46" w:rsidR="00B30692" w:rsidRPr="00C83AFB" w:rsidRDefault="008C2EBE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B30692"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051</w:t>
            </w:r>
          </w:p>
        </w:tc>
        <w:tc>
          <w:tcPr>
            <w:tcW w:w="270" w:type="dxa"/>
          </w:tcPr>
          <w:p w14:paraId="45F438E2" w14:textId="77777777" w:rsidR="00B30692" w:rsidRPr="00C83AFB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5370CDE" w14:textId="187A8CEA" w:rsidR="00B30692" w:rsidRPr="00C83AFB" w:rsidRDefault="008C2EBE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B30692"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051</w:t>
            </w:r>
          </w:p>
        </w:tc>
        <w:tc>
          <w:tcPr>
            <w:tcW w:w="270" w:type="dxa"/>
          </w:tcPr>
          <w:p w14:paraId="6BF58786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455D0894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1EFAFF" w14:textId="77777777" w:rsidR="00B30692" w:rsidRPr="00C83AFB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8FCB53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77FBF4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dxa"/>
          </w:tcPr>
          <w:p w14:paraId="4909A073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5D2955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E075548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0692" w:rsidRPr="0087049C" w14:paraId="3568A652" w14:textId="77777777" w:rsidTr="001160B8">
        <w:trPr>
          <w:trHeight w:val="261"/>
        </w:trPr>
        <w:tc>
          <w:tcPr>
            <w:tcW w:w="3420" w:type="dxa"/>
          </w:tcPr>
          <w:p w14:paraId="7B39566E" w14:textId="77777777" w:rsidR="00B30692" w:rsidRPr="0087049C" w:rsidRDefault="00B30692" w:rsidP="00B30692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61B5AE2C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11E7C3B3" w14:textId="38FE7EF3" w:rsidR="00B30692" w:rsidRPr="00C83AFB" w:rsidRDefault="008C2EBE" w:rsidP="00B30692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992</w:t>
            </w:r>
            <w:r w:rsidR="00B30692"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270" w:type="dxa"/>
          </w:tcPr>
          <w:p w14:paraId="034B6B38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F5CF7DD" w14:textId="16AE2C49" w:rsidR="00B30692" w:rsidRPr="00C83AFB" w:rsidRDefault="00B30692" w:rsidP="00B3069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9DE627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093434E" w14:textId="1B237E6F" w:rsidR="00B30692" w:rsidRPr="00C83AFB" w:rsidRDefault="008C2EBE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="00B30692"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965</w:t>
            </w:r>
          </w:p>
        </w:tc>
        <w:tc>
          <w:tcPr>
            <w:tcW w:w="270" w:type="dxa"/>
          </w:tcPr>
          <w:p w14:paraId="6C89D8B5" w14:textId="77777777" w:rsidR="00B30692" w:rsidRPr="00C83AFB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7F4B7BA1" w14:textId="55BE35E5" w:rsidR="00B30692" w:rsidRPr="00C83AFB" w:rsidRDefault="008C2EBE" w:rsidP="00120E0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30692"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022</w:t>
            </w:r>
            <w:r w:rsidR="00B30692"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</w:p>
        </w:tc>
        <w:tc>
          <w:tcPr>
            <w:tcW w:w="270" w:type="dxa"/>
          </w:tcPr>
          <w:p w14:paraId="0DD2D4A4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6C344282" w14:textId="5D980E8B" w:rsidR="00B30692" w:rsidRPr="00C83AFB" w:rsidRDefault="00B30692" w:rsidP="00B3069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E87881" w14:textId="77777777" w:rsidR="00B30692" w:rsidRPr="00C83AFB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63A955" w14:textId="5B1561BD" w:rsidR="00B30692" w:rsidRPr="00C83AFB" w:rsidRDefault="008C2EBE" w:rsidP="001160B8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30692"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022</w:t>
            </w:r>
            <w:r w:rsidR="00B30692"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70" w:type="dxa"/>
          </w:tcPr>
          <w:p w14:paraId="5A63EBC2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dxa"/>
          </w:tcPr>
          <w:p w14:paraId="46584F10" w14:textId="3E507930" w:rsidR="00B30692" w:rsidRPr="00C83AFB" w:rsidRDefault="00B30692" w:rsidP="001160B8">
            <w:pPr>
              <w:pStyle w:val="acctfourfigures"/>
              <w:tabs>
                <w:tab w:val="clear" w:pos="765"/>
                <w:tab w:val="decimal" w:pos="3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3A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DDEDA2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0F22B02" w14:textId="4095EA16" w:rsidR="00B30692" w:rsidRPr="00C83AFB" w:rsidRDefault="008C2EBE" w:rsidP="00120E0A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30692"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022</w:t>
            </w:r>
            <w:r w:rsidR="00B30692"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</w:p>
        </w:tc>
      </w:tr>
      <w:tr w:rsidR="00B30692" w:rsidRPr="0087049C" w14:paraId="1A967A8C" w14:textId="77777777" w:rsidTr="001160B8">
        <w:trPr>
          <w:trHeight w:val="261"/>
        </w:trPr>
        <w:tc>
          <w:tcPr>
            <w:tcW w:w="3420" w:type="dxa"/>
          </w:tcPr>
          <w:p w14:paraId="0AC17348" w14:textId="77777777" w:rsidR="00B30692" w:rsidRDefault="00B30692" w:rsidP="00B3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 w:right="-90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เงินลงทุนในกองทุนรวมหน่วยลงทุนที่ไม่อยู่ในความต้องการของตลาด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3A703C51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EC6BAE0" w14:textId="77777777" w:rsidR="00B30692" w:rsidRDefault="00B30692" w:rsidP="00B3069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8FC2035" w14:textId="77777777" w:rsidR="00B30692" w:rsidRPr="00AE3517" w:rsidRDefault="00B30692" w:rsidP="00B30692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6C5C68" w14:textId="77777777" w:rsidR="00B30692" w:rsidRPr="002C0B91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721E2BD" w14:textId="77777777" w:rsidR="00B30692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A04484D" w14:textId="47F10AB9" w:rsidR="00B30692" w:rsidRPr="00AE3517" w:rsidRDefault="008C2EBE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B306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70" w:type="dxa"/>
          </w:tcPr>
          <w:p w14:paraId="01566B12" w14:textId="77777777" w:rsidR="00B30692" w:rsidRPr="007511F5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5654BF" w14:textId="77777777" w:rsidR="00B30692" w:rsidRDefault="00B30692" w:rsidP="00B3069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9FE20F7" w14:textId="77777777" w:rsidR="00B30692" w:rsidRDefault="00B30692" w:rsidP="001160B8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439997" w14:textId="77777777" w:rsidR="00B30692" w:rsidRPr="0087049C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1D682B58" w14:textId="77777777" w:rsidR="00B30692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053A19D" w14:textId="644F69E5" w:rsidR="00B30692" w:rsidRPr="00AE3517" w:rsidRDefault="008C2EBE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B306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70" w:type="dxa"/>
          </w:tcPr>
          <w:p w14:paraId="636BEB49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3E2E34E6" w14:textId="77777777" w:rsidR="00B30692" w:rsidRDefault="00B30692" w:rsidP="00B3069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DB02C2E" w14:textId="77777777" w:rsidR="00B30692" w:rsidRPr="00AE3517" w:rsidRDefault="00B30692" w:rsidP="00B3069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9BA545" w14:textId="77777777" w:rsidR="00B30692" w:rsidRPr="0087049C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2029A1" w14:textId="77777777" w:rsidR="00B30692" w:rsidRDefault="00B30692" w:rsidP="00B30692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E9A5A1" w14:textId="77777777" w:rsidR="00B30692" w:rsidRDefault="00B30692" w:rsidP="001160B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840EC5" w14:textId="77777777" w:rsidR="00B30692" w:rsidRDefault="00B30692" w:rsidP="00B3069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dxa"/>
          </w:tcPr>
          <w:p w14:paraId="17377868" w14:textId="77777777" w:rsidR="00B30692" w:rsidRDefault="00B30692" w:rsidP="00B30692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12E348" w14:textId="358253CE" w:rsidR="00B30692" w:rsidRDefault="008C2EBE" w:rsidP="001160B8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B306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36" w:type="dxa"/>
          </w:tcPr>
          <w:p w14:paraId="5DA60F28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6A04EBE" w14:textId="77777777" w:rsidR="00B30692" w:rsidRDefault="00B30692" w:rsidP="00B30692">
            <w:pPr>
              <w:pStyle w:val="acctfourfigures"/>
              <w:tabs>
                <w:tab w:val="clear" w:pos="765"/>
                <w:tab w:val="decimal" w:pos="703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F9A75E" w14:textId="1B2CECFA" w:rsidR="00B30692" w:rsidRPr="004347BB" w:rsidRDefault="008C2EBE" w:rsidP="001160B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B306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</w:p>
        </w:tc>
      </w:tr>
      <w:tr w:rsidR="00B30692" w:rsidRPr="00776BE7" w14:paraId="4C05AE9C" w14:textId="77777777" w:rsidTr="001160B8">
        <w:trPr>
          <w:trHeight w:val="261"/>
        </w:trPr>
        <w:tc>
          <w:tcPr>
            <w:tcW w:w="3420" w:type="dxa"/>
          </w:tcPr>
          <w:p w14:paraId="19E80595" w14:textId="77777777" w:rsidR="00B30692" w:rsidRPr="00A50D1D" w:rsidRDefault="00B30692" w:rsidP="00B30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9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752AEBDC" w14:textId="77777777" w:rsidR="00B30692" w:rsidRPr="00776BE7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AA742BF" w14:textId="4D0B2683" w:rsidR="00B30692" w:rsidRPr="004E7ABF" w:rsidRDefault="008C2EBE" w:rsidP="00B30692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992</w:t>
            </w:r>
            <w:r w:rsidR="00B30692" w:rsidRPr="00D72C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270" w:type="dxa"/>
          </w:tcPr>
          <w:p w14:paraId="4DB85B8C" w14:textId="77777777" w:rsidR="00B30692" w:rsidRPr="004E7ABF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49CF29C" w14:textId="03877DDB" w:rsidR="00B30692" w:rsidRPr="004E7ABF" w:rsidRDefault="008C2EBE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B306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70" w:type="dxa"/>
          </w:tcPr>
          <w:p w14:paraId="041421F8" w14:textId="77777777" w:rsidR="00B30692" w:rsidRPr="004E7ABF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67CBA9" w14:textId="2B464C0B" w:rsidR="00B30692" w:rsidRPr="004E7ABF" w:rsidRDefault="008C2EBE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B306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016</w:t>
            </w:r>
          </w:p>
        </w:tc>
        <w:tc>
          <w:tcPr>
            <w:tcW w:w="270" w:type="dxa"/>
          </w:tcPr>
          <w:p w14:paraId="0FFCDE73" w14:textId="77777777" w:rsidR="00B30692" w:rsidRPr="004E7ABF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72EEA343" w14:textId="1D96C651" w:rsidR="00B30692" w:rsidRPr="00B90F3A" w:rsidRDefault="008C2EBE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306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049</w:t>
            </w:r>
            <w:r w:rsidR="00B306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599</w:t>
            </w:r>
          </w:p>
        </w:tc>
        <w:tc>
          <w:tcPr>
            <w:tcW w:w="270" w:type="dxa"/>
          </w:tcPr>
          <w:p w14:paraId="47FA381A" w14:textId="77777777" w:rsidR="00B30692" w:rsidRPr="00776BE7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65471389" w14:textId="77777777" w:rsidR="00B30692" w:rsidRPr="00776BE7" w:rsidRDefault="00B30692" w:rsidP="00B30692">
            <w:pPr>
              <w:pStyle w:val="acctfourfigures"/>
              <w:tabs>
                <w:tab w:val="clear" w:pos="765"/>
                <w:tab w:val="decimal" w:pos="430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C563A8" w14:textId="77777777" w:rsidR="00B30692" w:rsidRPr="00776BE7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8D0BA9" w14:textId="77777777" w:rsidR="00B30692" w:rsidRPr="00776BE7" w:rsidRDefault="00B30692" w:rsidP="00B306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50DF6" w14:textId="77777777" w:rsidR="00B30692" w:rsidRPr="00776BE7" w:rsidRDefault="00B30692" w:rsidP="00B306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3" w:type="dxa"/>
          </w:tcPr>
          <w:p w14:paraId="03F57FB8" w14:textId="77777777" w:rsidR="00B30692" w:rsidRPr="00776BE7" w:rsidRDefault="00B30692" w:rsidP="00B306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317827" w14:textId="77777777" w:rsidR="00B30692" w:rsidRPr="00776BE7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0DB66DC" w14:textId="77777777" w:rsidR="00B30692" w:rsidRPr="00776BE7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30692" w:rsidRPr="0087049C" w14:paraId="4428AC19" w14:textId="77777777" w:rsidTr="001160B8">
        <w:trPr>
          <w:trHeight w:val="66"/>
        </w:trPr>
        <w:tc>
          <w:tcPr>
            <w:tcW w:w="3420" w:type="dxa"/>
          </w:tcPr>
          <w:p w14:paraId="1108625A" w14:textId="77777777" w:rsidR="00B30692" w:rsidRPr="00C83AFB" w:rsidRDefault="00B30692" w:rsidP="00B30692">
            <w:pPr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9B1DBB5" w14:textId="77777777" w:rsidR="00B30692" w:rsidRPr="00C83AFB" w:rsidRDefault="00B30692" w:rsidP="00B30692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07466D66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3DF8FD6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229DDDE9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D56ECF8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ACD97D9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C472AB0" w14:textId="77777777" w:rsidR="00B30692" w:rsidRPr="00C83AFB" w:rsidRDefault="00B30692" w:rsidP="00B3069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413D6706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BA616C9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5DC51368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430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C865651" w14:textId="77777777" w:rsidR="00B30692" w:rsidRPr="00C83AFB" w:rsidRDefault="00B30692" w:rsidP="00B3069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AA63F3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C94B4D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3" w:type="dxa"/>
          </w:tcPr>
          <w:p w14:paraId="345AA3B6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4755AF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FAEE8E1" w14:textId="77777777" w:rsidR="00B30692" w:rsidRPr="00C83AFB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0692" w:rsidRPr="0087049C" w14:paraId="0F9AB351" w14:textId="77777777" w:rsidTr="001160B8">
        <w:trPr>
          <w:trHeight w:val="261"/>
        </w:trPr>
        <w:tc>
          <w:tcPr>
            <w:tcW w:w="3420" w:type="dxa"/>
          </w:tcPr>
          <w:p w14:paraId="675F02F0" w14:textId="77777777" w:rsidR="00B30692" w:rsidRPr="0087049C" w:rsidRDefault="00B30692" w:rsidP="00B3069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270" w:type="dxa"/>
          </w:tcPr>
          <w:p w14:paraId="43009272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07FEF06A" w14:textId="77777777" w:rsidR="00B30692" w:rsidRPr="00855C32" w:rsidRDefault="00B30692" w:rsidP="00B3069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59D38B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3156ED0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48E9F2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43AE3A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7F9B39" w14:textId="77777777" w:rsidR="00B30692" w:rsidRPr="0087049C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2D729D5E" w14:textId="77777777" w:rsidR="00B30692" w:rsidRPr="00763AB2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10BF9D0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637B7228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430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1D76152" w14:textId="77777777" w:rsidR="00B30692" w:rsidRPr="00730ED1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BD32C6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B51A150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73" w:type="dxa"/>
          </w:tcPr>
          <w:p w14:paraId="55A62332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1A12AA6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</w:tcPr>
          <w:p w14:paraId="7EEE1B4F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30692" w:rsidRPr="0087049C" w14:paraId="29E67962" w14:textId="77777777" w:rsidTr="001160B8">
        <w:trPr>
          <w:trHeight w:val="261"/>
        </w:trPr>
        <w:tc>
          <w:tcPr>
            <w:tcW w:w="3420" w:type="dxa"/>
          </w:tcPr>
          <w:p w14:paraId="3CDDE997" w14:textId="77777777" w:rsidR="00B30692" w:rsidRDefault="00B30692" w:rsidP="00B3069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83AFB">
              <w:rPr>
                <w:rFonts w:asciiTheme="majorBidi" w:hAnsiTheme="majorBidi"/>
                <w:sz w:val="30"/>
                <w:szCs w:val="30"/>
                <w:cs/>
              </w:rPr>
              <w:t>หนี้สิน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ทางการเงินอื่น</w:t>
            </w:r>
          </w:p>
        </w:tc>
        <w:tc>
          <w:tcPr>
            <w:tcW w:w="270" w:type="dxa"/>
          </w:tcPr>
          <w:p w14:paraId="2857246B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321CD931" w14:textId="77777777" w:rsidR="00B30692" w:rsidRPr="00855C32" w:rsidRDefault="00B30692" w:rsidP="00B3069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C4E8BF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821A6D9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0ACD44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717C0D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B0CA19" w14:textId="77777777" w:rsidR="00B30692" w:rsidRPr="0087049C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3C4616F2" w14:textId="77777777" w:rsidR="00B30692" w:rsidRPr="00763AB2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EB111C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3FFC5F26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430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DB17EF" w14:textId="77777777" w:rsidR="00B30692" w:rsidRPr="00730ED1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321194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2D927DE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73" w:type="dxa"/>
          </w:tcPr>
          <w:p w14:paraId="6FDB45F7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A17F829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</w:tcPr>
          <w:p w14:paraId="1498183C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30692" w:rsidRPr="0087049C" w14:paraId="0A92DB75" w14:textId="77777777" w:rsidTr="001160B8">
        <w:trPr>
          <w:trHeight w:val="261"/>
        </w:trPr>
        <w:tc>
          <w:tcPr>
            <w:tcW w:w="3420" w:type="dxa"/>
          </w:tcPr>
          <w:p w14:paraId="09CB784D" w14:textId="18CFE7E0" w:rsidR="00B30692" w:rsidRDefault="00B30692" w:rsidP="00B30692">
            <w:pPr>
              <w:ind w:left="-14" w:right="-9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หนี้สิน</w:t>
            </w:r>
            <w:r w:rsidRPr="00F275D7">
              <w:rPr>
                <w:rFonts w:asciiTheme="majorBidi" w:hAnsi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70" w:type="dxa"/>
          </w:tcPr>
          <w:p w14:paraId="5DD2D153" w14:textId="77777777" w:rsidR="00B30692" w:rsidRPr="0087049C" w:rsidRDefault="00B30692" w:rsidP="00B3069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7BB5558F" w14:textId="0F682D4D" w:rsidR="00B30692" w:rsidRPr="00855C32" w:rsidRDefault="00B30692" w:rsidP="00B3069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6A04B2D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E7103D7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AD511B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0D5858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02F226" w14:textId="77777777" w:rsidR="00B30692" w:rsidRPr="0087049C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1F106EE7" w14:textId="1F551E97" w:rsidR="00B30692" w:rsidRPr="00763AB2" w:rsidRDefault="00B30692" w:rsidP="00B30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47B5840" w14:textId="77777777" w:rsidR="00B30692" w:rsidRPr="0087049C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1AF58244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933D93" w14:textId="77777777" w:rsidR="00B30692" w:rsidRPr="00730ED1" w:rsidRDefault="00B30692" w:rsidP="00B3069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AE0632" w14:textId="0D7AA5D7" w:rsidR="00B30692" w:rsidRPr="00730ED1" w:rsidRDefault="00B30692" w:rsidP="001160B8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D30852E" w14:textId="77777777" w:rsidR="00B30692" w:rsidRDefault="00B30692" w:rsidP="00B30692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73" w:type="dxa"/>
          </w:tcPr>
          <w:p w14:paraId="69720775" w14:textId="77777777" w:rsidR="00B30692" w:rsidRPr="00730ED1" w:rsidRDefault="00B30692" w:rsidP="001160B8">
            <w:pPr>
              <w:pStyle w:val="acctfourfigures"/>
              <w:tabs>
                <w:tab w:val="clear" w:pos="765"/>
                <w:tab w:val="decimal" w:pos="3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694F3DC" w14:textId="77777777" w:rsidR="00B30692" w:rsidRPr="00730ED1" w:rsidRDefault="00B30692" w:rsidP="00B3069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</w:tcPr>
          <w:p w14:paraId="2B5C2F64" w14:textId="62B50351" w:rsidR="00B30692" w:rsidRPr="00730ED1" w:rsidRDefault="00B30692" w:rsidP="001160B8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C2EBE" w:rsidRPr="008C2E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7280618" w14:textId="77777777" w:rsidR="006D0B3F" w:rsidRPr="00D9024C" w:rsidRDefault="006D0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4A73A22B" w14:textId="54831B74" w:rsidR="006D0B3F" w:rsidRDefault="006D0B3F" w:rsidP="002C56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52E918E6" w14:textId="77777777" w:rsidR="00F6642E" w:rsidRDefault="00F6642E">
      <w:pPr>
        <w:sectPr w:rsidR="00F6642E" w:rsidSect="006D0B3F">
          <w:headerReference w:type="default" r:id="rId17"/>
          <w:pgSz w:w="16834" w:h="11909" w:orient="landscape" w:code="9"/>
          <w:pgMar w:top="691" w:right="1152" w:bottom="1019" w:left="1152" w:header="720" w:footer="720" w:gutter="0"/>
          <w:cols w:space="720"/>
          <w:docGrid w:linePitch="245"/>
        </w:sectPr>
      </w:pPr>
    </w:p>
    <w:p w14:paraId="6A705662" w14:textId="49D8B3B1" w:rsidR="001C48D2" w:rsidRDefault="001C48D2" w:rsidP="00733255">
      <w:pPr>
        <w:tabs>
          <w:tab w:val="clear" w:pos="454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รายการเคลื่อนไหวของตราสารหนี้ที่อยู่ในความต้องการของตลาด</w:t>
      </w:r>
    </w:p>
    <w:p w14:paraId="72AED00E" w14:textId="77777777" w:rsidR="001C48D2" w:rsidRDefault="001C48D2" w:rsidP="001C48D2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86"/>
        <w:gridCol w:w="1085"/>
        <w:gridCol w:w="248"/>
        <w:gridCol w:w="1136"/>
        <w:gridCol w:w="238"/>
        <w:gridCol w:w="1112"/>
        <w:gridCol w:w="236"/>
        <w:gridCol w:w="1074"/>
        <w:gridCol w:w="236"/>
        <w:gridCol w:w="1074"/>
      </w:tblGrid>
      <w:tr w:rsidR="001C48D2" w14:paraId="48D54FFF" w14:textId="77777777" w:rsidTr="00F6642E">
        <w:trPr>
          <w:tblHeader/>
        </w:trPr>
        <w:tc>
          <w:tcPr>
            <w:tcW w:w="2786" w:type="dxa"/>
          </w:tcPr>
          <w:p w14:paraId="37709CDA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9" w:type="dxa"/>
            <w:gridSpan w:val="9"/>
            <w:hideMark/>
          </w:tcPr>
          <w:p w14:paraId="763E2318" w14:textId="77777777" w:rsidR="001C48D2" w:rsidRDefault="001C48D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/ </w:t>
            </w:r>
            <w:r>
              <w:rPr>
                <w:rFonts w:ascii="Angsana New" w:eastAsia="AngsanaNew" w:hAnsi="Angsana New"/>
                <w:b/>
                <w:bCs/>
                <w:sz w:val="29"/>
                <w:szCs w:val="29"/>
                <w:cs/>
                <w:lang w:eastAsia="en-GB"/>
              </w:rPr>
              <w:t>งบการเงินเฉพาะกิจการ</w:t>
            </w:r>
          </w:p>
        </w:tc>
      </w:tr>
      <w:tr w:rsidR="001C48D2" w14:paraId="083E63B9" w14:textId="77777777" w:rsidTr="00F6642E">
        <w:trPr>
          <w:tblHeader/>
        </w:trPr>
        <w:tc>
          <w:tcPr>
            <w:tcW w:w="2786" w:type="dxa"/>
            <w:vAlign w:val="bottom"/>
            <w:hideMark/>
          </w:tcPr>
          <w:p w14:paraId="3A6AC247" w14:textId="77777777" w:rsidR="001C48D2" w:rsidRDefault="001C48D2">
            <w:pPr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085" w:type="dxa"/>
            <w:vAlign w:val="bottom"/>
            <w:hideMark/>
          </w:tcPr>
          <w:p w14:paraId="2CABF310" w14:textId="77777777" w:rsidR="001C48D2" w:rsidRDefault="001C48D2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B987B69" w14:textId="3BE5DD6F" w:rsidR="001C48D2" w:rsidRDefault="008C2EBE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48D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48D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8" w:type="dxa"/>
            <w:vAlign w:val="bottom"/>
          </w:tcPr>
          <w:p w14:paraId="03C359BE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36" w:type="dxa"/>
            <w:vAlign w:val="bottom"/>
            <w:hideMark/>
          </w:tcPr>
          <w:p w14:paraId="78568564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38" w:type="dxa"/>
            <w:vAlign w:val="bottom"/>
          </w:tcPr>
          <w:p w14:paraId="2A485673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2" w:type="dxa"/>
            <w:vAlign w:val="bottom"/>
            <w:hideMark/>
          </w:tcPr>
          <w:p w14:paraId="34293CD7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D0FCD63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4" w:type="dxa"/>
            <w:vAlign w:val="bottom"/>
            <w:hideMark/>
          </w:tcPr>
          <w:p w14:paraId="52471B2B" w14:textId="77777777" w:rsidR="001C48D2" w:rsidRDefault="001C48D2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0CEA100C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4" w:type="dxa"/>
            <w:vAlign w:val="bottom"/>
            <w:hideMark/>
          </w:tcPr>
          <w:p w14:paraId="60B48A8F" w14:textId="77777777" w:rsidR="00275638" w:rsidRDefault="00275638" w:rsidP="00275638">
            <w:pPr>
              <w:ind w:left="-10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AFAF2B8" w14:textId="306EF9C3" w:rsidR="001C48D2" w:rsidRDefault="00F847A7" w:rsidP="00275638">
            <w:pPr>
              <w:ind w:left="-100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1C48D2" w14:paraId="057F9232" w14:textId="77777777" w:rsidTr="00F6642E">
        <w:trPr>
          <w:tblHeader/>
        </w:trPr>
        <w:tc>
          <w:tcPr>
            <w:tcW w:w="2786" w:type="dxa"/>
          </w:tcPr>
          <w:p w14:paraId="5C8472D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6439" w:type="dxa"/>
            <w:gridSpan w:val="9"/>
            <w:vAlign w:val="bottom"/>
            <w:hideMark/>
          </w:tcPr>
          <w:p w14:paraId="6035A81F" w14:textId="77777777" w:rsidR="001C48D2" w:rsidRDefault="001C48D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C48D2" w14:paraId="45AAAB10" w14:textId="77777777" w:rsidTr="00F6642E">
        <w:tc>
          <w:tcPr>
            <w:tcW w:w="2786" w:type="dxa"/>
            <w:hideMark/>
          </w:tcPr>
          <w:p w14:paraId="0A182EFB" w14:textId="08D00939" w:rsidR="001C48D2" w:rsidRDefault="008C2EB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085" w:type="dxa"/>
          </w:tcPr>
          <w:p w14:paraId="5CCF0A1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0DC38D1F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209938A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46DCE3A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38D70A4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274128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0FB85D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4AF2BB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224ED769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19679A86" w14:textId="77777777" w:rsidTr="00F6642E">
        <w:tc>
          <w:tcPr>
            <w:tcW w:w="2786" w:type="dxa"/>
            <w:hideMark/>
          </w:tcPr>
          <w:p w14:paraId="3F716F70" w14:textId="77777777" w:rsidR="001C48D2" w:rsidRDefault="001C48D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5" w:type="dxa"/>
          </w:tcPr>
          <w:p w14:paraId="7DCCE15E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</w:tcPr>
          <w:p w14:paraId="37EED08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FC1BA5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617189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F162E8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04695A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514AA040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F28926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1843EBD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6A9985C9" w14:textId="77777777" w:rsidTr="001D27B3">
        <w:tc>
          <w:tcPr>
            <w:tcW w:w="2786" w:type="dxa"/>
            <w:hideMark/>
          </w:tcPr>
          <w:p w14:paraId="369FD38F" w14:textId="77777777" w:rsidR="001C48D2" w:rsidRDefault="001C48D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5" w:type="dxa"/>
          </w:tcPr>
          <w:p w14:paraId="2C83D65D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248" w:type="dxa"/>
          </w:tcPr>
          <w:p w14:paraId="58C37737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DC1531E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C9E937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A8B4552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EF2A83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13EC7A0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7CE50B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26BBF60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5CD0" w14:paraId="2A7548E1" w14:textId="77777777" w:rsidTr="001D27B3">
        <w:tc>
          <w:tcPr>
            <w:tcW w:w="2786" w:type="dxa"/>
            <w:hideMark/>
          </w:tcPr>
          <w:p w14:paraId="57B41F79" w14:textId="63A98282" w:rsidR="00AB5CD0" w:rsidRPr="009E41CF" w:rsidRDefault="009E41CF" w:rsidP="009E41CF">
            <w:pPr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3428586C" w14:textId="1B511060" w:rsidR="00AB5CD0" w:rsidRPr="00D80562" w:rsidRDefault="008C2EBE" w:rsidP="0043457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992</w:t>
            </w:r>
            <w:r w:rsidR="009C63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248" w:type="dxa"/>
            <w:vAlign w:val="bottom"/>
          </w:tcPr>
          <w:p w14:paraId="0AD4FD8E" w14:textId="77777777" w:rsidR="00AB5CD0" w:rsidRPr="001D27B3" w:rsidRDefault="00AB5CD0" w:rsidP="0043457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vAlign w:val="bottom"/>
          </w:tcPr>
          <w:p w14:paraId="280FEDA7" w14:textId="36CBFEAE" w:rsidR="00AB5CD0" w:rsidRPr="00531534" w:rsidRDefault="00496B0F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2,735,916</w:t>
            </w:r>
          </w:p>
        </w:tc>
        <w:tc>
          <w:tcPr>
            <w:tcW w:w="238" w:type="dxa"/>
            <w:vAlign w:val="bottom"/>
          </w:tcPr>
          <w:p w14:paraId="061CFAEF" w14:textId="77777777" w:rsidR="00AB5CD0" w:rsidRPr="00531534" w:rsidRDefault="00AB5CD0" w:rsidP="0043457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vAlign w:val="bottom"/>
          </w:tcPr>
          <w:p w14:paraId="20D35F72" w14:textId="34E4B305" w:rsidR="00AB5CD0" w:rsidRPr="00531534" w:rsidRDefault="00E422AF" w:rsidP="00A2035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(3,33</w:t>
            </w:r>
            <w:r w:rsidR="006545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5,916)</w:t>
            </w:r>
          </w:p>
        </w:tc>
        <w:tc>
          <w:tcPr>
            <w:tcW w:w="236" w:type="dxa"/>
            <w:vAlign w:val="bottom"/>
          </w:tcPr>
          <w:p w14:paraId="680149DD" w14:textId="77777777" w:rsidR="00AB5CD0" w:rsidRPr="00531534" w:rsidRDefault="00AB5CD0" w:rsidP="0043457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  <w:vAlign w:val="bottom"/>
          </w:tcPr>
          <w:p w14:paraId="147B9EFF" w14:textId="4F1EB34C" w:rsidR="00AB5CD0" w:rsidRPr="00531534" w:rsidRDefault="006545F9" w:rsidP="0099682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10,677</w:t>
            </w:r>
          </w:p>
        </w:tc>
        <w:tc>
          <w:tcPr>
            <w:tcW w:w="236" w:type="dxa"/>
            <w:vAlign w:val="bottom"/>
          </w:tcPr>
          <w:p w14:paraId="658F4BD7" w14:textId="77777777" w:rsidR="00AB5CD0" w:rsidRPr="00531534" w:rsidRDefault="00AB5CD0" w:rsidP="0043457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  <w:vAlign w:val="bottom"/>
          </w:tcPr>
          <w:p w14:paraId="455D6194" w14:textId="09859C80" w:rsidR="00AB5CD0" w:rsidRPr="00531534" w:rsidRDefault="004F6C98" w:rsidP="00A758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402,829</w:t>
            </w:r>
          </w:p>
        </w:tc>
      </w:tr>
      <w:tr w:rsidR="000D3F3D" w14:paraId="7A88E3AE" w14:textId="77777777" w:rsidTr="001D27B3">
        <w:tc>
          <w:tcPr>
            <w:tcW w:w="2786" w:type="dxa"/>
          </w:tcPr>
          <w:p w14:paraId="1B5F2308" w14:textId="77777777" w:rsidR="000D3F3D" w:rsidRPr="00270230" w:rsidRDefault="000D3F3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2BCFB463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5A480292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</w:tcPr>
          <w:p w14:paraId="17977541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87A0CC4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6D487FFC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62DD03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double" w:sz="4" w:space="0" w:color="auto"/>
            </w:tcBorders>
          </w:tcPr>
          <w:p w14:paraId="18C57650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5893B5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double" w:sz="4" w:space="0" w:color="auto"/>
            </w:tcBorders>
          </w:tcPr>
          <w:p w14:paraId="63276CE1" w14:textId="77777777" w:rsidR="000D3F3D" w:rsidRDefault="000D3F3D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3F3D" w14:paraId="4DB558C8" w14:textId="77777777" w:rsidTr="00F6642E">
        <w:tc>
          <w:tcPr>
            <w:tcW w:w="2786" w:type="dxa"/>
          </w:tcPr>
          <w:p w14:paraId="07532DFC" w14:textId="04788BDF" w:rsidR="000D3F3D" w:rsidRPr="00270230" w:rsidRDefault="008C2EB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085" w:type="dxa"/>
          </w:tcPr>
          <w:p w14:paraId="1D17C11D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33584197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BD8FF57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EC8A35E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230232A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C1F02D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A27DA19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E6AC5A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6D6EC62B" w14:textId="77777777" w:rsidR="000D3F3D" w:rsidRDefault="000D3F3D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2263339D" w14:textId="77777777" w:rsidTr="00F6642E">
        <w:tc>
          <w:tcPr>
            <w:tcW w:w="2786" w:type="dxa"/>
            <w:hideMark/>
          </w:tcPr>
          <w:p w14:paraId="23EF21AB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5" w:type="dxa"/>
          </w:tcPr>
          <w:p w14:paraId="27EB6D12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0DC41E1D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7C3F875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41F63A3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33E5AD3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2F3F2C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419751D4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2AF97F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CB261EA" w14:textId="77777777" w:rsidR="001C48D2" w:rsidRDefault="001C48D2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00F3E5B2" w14:textId="77777777" w:rsidTr="00F6642E">
        <w:tc>
          <w:tcPr>
            <w:tcW w:w="2786" w:type="dxa"/>
            <w:hideMark/>
          </w:tcPr>
          <w:p w14:paraId="52BFCD33" w14:textId="77777777" w:rsidR="001C48D2" w:rsidRDefault="001C48D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5" w:type="dxa"/>
          </w:tcPr>
          <w:p w14:paraId="232FFC17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02E6BAAD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8943ACA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9A03D37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3592BB1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EDEE6D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8E0D698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953699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5B5C59F5" w14:textId="77777777" w:rsidR="001C48D2" w:rsidRDefault="001C48D2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27AA" w14:paraId="247E21B9" w14:textId="77777777" w:rsidTr="003F6B8D">
        <w:tc>
          <w:tcPr>
            <w:tcW w:w="2786" w:type="dxa"/>
            <w:hideMark/>
          </w:tcPr>
          <w:p w14:paraId="27BFA167" w14:textId="77777777" w:rsidR="002A27AA" w:rsidRDefault="002A27AA" w:rsidP="002A27AA">
            <w:pPr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9FA7AF" w14:textId="40ABE555" w:rsidR="002A27AA" w:rsidRDefault="002A27AA" w:rsidP="002A27A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2EBE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C2E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422</w:t>
            </w:r>
          </w:p>
        </w:tc>
        <w:tc>
          <w:tcPr>
            <w:tcW w:w="248" w:type="dxa"/>
            <w:vAlign w:val="bottom"/>
          </w:tcPr>
          <w:p w14:paraId="70F0E3EA" w14:textId="77777777" w:rsidR="002A27AA" w:rsidRDefault="002A27AA" w:rsidP="002A27A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64697D" w14:textId="1A7EA318" w:rsidR="002A27AA" w:rsidRPr="00E808B0" w:rsidRDefault="002A27AA" w:rsidP="002A27A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42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4,564,847</w:t>
            </w:r>
          </w:p>
        </w:tc>
        <w:tc>
          <w:tcPr>
            <w:tcW w:w="238" w:type="dxa"/>
            <w:vAlign w:val="bottom"/>
          </w:tcPr>
          <w:p w14:paraId="7B2FC662" w14:textId="77777777" w:rsidR="002A27AA" w:rsidRDefault="002A27AA" w:rsidP="002A27A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2DAA5F8" w14:textId="47B03CEF" w:rsidR="002A27AA" w:rsidRDefault="002A27AA" w:rsidP="002A27A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(5,365,939)</w:t>
            </w:r>
          </w:p>
        </w:tc>
        <w:tc>
          <w:tcPr>
            <w:tcW w:w="236" w:type="dxa"/>
            <w:vAlign w:val="bottom"/>
          </w:tcPr>
          <w:p w14:paraId="491E0B69" w14:textId="77777777" w:rsidR="002A27AA" w:rsidRDefault="002A27AA" w:rsidP="002A27A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A89FC7" w14:textId="5FC95D45" w:rsidR="002A27AA" w:rsidRDefault="002A27AA" w:rsidP="002A27AA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2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29,244</w:t>
            </w:r>
          </w:p>
        </w:tc>
        <w:tc>
          <w:tcPr>
            <w:tcW w:w="236" w:type="dxa"/>
            <w:vAlign w:val="bottom"/>
          </w:tcPr>
          <w:p w14:paraId="0006469A" w14:textId="77777777" w:rsidR="002A27AA" w:rsidRDefault="002A27AA" w:rsidP="002A27AA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CF22FE" w14:textId="2A9DCFFB" w:rsidR="002A27AA" w:rsidRDefault="002A27AA" w:rsidP="002A27AA">
            <w:pPr>
              <w:tabs>
                <w:tab w:val="decimal" w:pos="880"/>
              </w:tabs>
              <w:ind w:right="-100" w:firstLine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1,185,574</w:t>
            </w:r>
          </w:p>
        </w:tc>
      </w:tr>
    </w:tbl>
    <w:p w14:paraId="1D37A09A" w14:textId="3BA71A3F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136FE26F" w14:textId="40768411" w:rsidR="005B3B34" w:rsidRPr="00C075DE" w:rsidRDefault="005B3B34" w:rsidP="00733255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5B2FA94" w14:textId="42E29766" w:rsidR="00296496" w:rsidRPr="00BF6B44" w:rsidRDefault="00296496" w:rsidP="000E0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620"/>
      </w:tblGrid>
      <w:tr w:rsidR="00696308" w:rsidRPr="00C075DE" w14:paraId="639D4D08" w14:textId="77777777" w:rsidTr="00E26368">
        <w:trPr>
          <w:tblHeader/>
        </w:trPr>
        <w:tc>
          <w:tcPr>
            <w:tcW w:w="5670" w:type="dxa"/>
          </w:tcPr>
          <w:p w14:paraId="0700383D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9194F4D" w14:textId="706E99C8" w:rsidR="00696308" w:rsidRPr="00C075DE" w:rsidRDefault="0027563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847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847A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C2EBE" w:rsidRPr="008C2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4B040B92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53CCEA1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8CFFA96" w14:textId="77777777" w:rsidR="00696308" w:rsidRPr="00C075DE" w:rsidRDefault="00696308" w:rsidP="00E26368">
            <w:pPr>
              <w:tabs>
                <w:tab w:val="clear" w:pos="907"/>
                <w:tab w:val="decimal" w:pos="1062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CD2F53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696308" w:rsidRPr="00C075DE" w14:paraId="07C1C160" w14:textId="77777777" w:rsidTr="00E26368">
        <w:trPr>
          <w:tblHeader/>
        </w:trPr>
        <w:tc>
          <w:tcPr>
            <w:tcW w:w="5670" w:type="dxa"/>
          </w:tcPr>
          <w:p w14:paraId="24A1097E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50F5FB97" w14:textId="77777777" w:rsidR="00696308" w:rsidRPr="00C075DE" w:rsidRDefault="00696308" w:rsidP="00E26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6308" w:rsidRPr="00C075DE" w14:paraId="2B7B5D3B" w14:textId="77777777" w:rsidTr="00E26368">
        <w:tc>
          <w:tcPr>
            <w:tcW w:w="5670" w:type="dxa"/>
          </w:tcPr>
          <w:p w14:paraId="2F243A78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1BE3E915" w14:textId="77777777" w:rsidR="00696308" w:rsidRPr="00C075DE" w:rsidRDefault="00696308" w:rsidP="00E26368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719C27" w14:textId="77777777" w:rsidR="00696308" w:rsidRPr="00C075DE" w:rsidRDefault="00696308" w:rsidP="00E2636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804F9F" w14:textId="77777777" w:rsidR="00696308" w:rsidRPr="00C075DE" w:rsidRDefault="00696308" w:rsidP="00E2636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224ED" w:rsidRPr="00C075DE" w14:paraId="4237B8C9" w14:textId="77777777" w:rsidTr="00E26368">
        <w:tc>
          <w:tcPr>
            <w:tcW w:w="5670" w:type="dxa"/>
          </w:tcPr>
          <w:p w14:paraId="36B46B70" w14:textId="68558036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24736">
              <w:rPr>
                <w:rFonts w:asciiTheme="majorBid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</w:tcPr>
          <w:p w14:paraId="428A7AB5" w14:textId="24AC4247" w:rsidR="00F224ED" w:rsidRPr="00C075DE" w:rsidRDefault="00C4546F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193,502</w:t>
            </w:r>
          </w:p>
        </w:tc>
        <w:tc>
          <w:tcPr>
            <w:tcW w:w="270" w:type="dxa"/>
          </w:tcPr>
          <w:p w14:paraId="5592557C" w14:textId="77777777" w:rsidR="00F224ED" w:rsidRPr="00C075DE" w:rsidRDefault="00F224ED" w:rsidP="00F224E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69E646D1" w14:textId="1F725736" w:rsidR="00F224ED" w:rsidRPr="00C075DE" w:rsidRDefault="00C4546F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193,502</w:t>
            </w:r>
          </w:p>
        </w:tc>
      </w:tr>
      <w:tr w:rsidR="00F224ED" w:rsidRPr="00C075DE" w14:paraId="4A9FDC9D" w14:textId="77777777" w:rsidTr="00E26368">
        <w:tc>
          <w:tcPr>
            <w:tcW w:w="5670" w:type="dxa"/>
          </w:tcPr>
          <w:p w14:paraId="6EB8D055" w14:textId="77777777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31D3A80" w14:textId="17986175" w:rsidR="00F224ED" w:rsidRPr="00C075DE" w:rsidRDefault="00C4546F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193,502</w:t>
            </w:r>
          </w:p>
        </w:tc>
        <w:tc>
          <w:tcPr>
            <w:tcW w:w="270" w:type="dxa"/>
          </w:tcPr>
          <w:p w14:paraId="535A1073" w14:textId="77777777" w:rsidR="00F224ED" w:rsidRPr="00C075DE" w:rsidRDefault="00F224ED" w:rsidP="00F224E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135DE59" w14:textId="3A7EB9BD" w:rsidR="00F224ED" w:rsidRPr="00C075DE" w:rsidRDefault="00C4546F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193,502</w:t>
            </w:r>
          </w:p>
        </w:tc>
      </w:tr>
      <w:tr w:rsidR="00F224ED" w:rsidRPr="00C075DE" w14:paraId="53266F95" w14:textId="77777777" w:rsidTr="00E26368">
        <w:tblPrEx>
          <w:tblLook w:val="01E0" w:firstRow="1" w:lastRow="1" w:firstColumn="1" w:lastColumn="1" w:noHBand="0" w:noVBand="0"/>
        </w:tblPrEx>
        <w:tc>
          <w:tcPr>
            <w:tcW w:w="5670" w:type="dxa"/>
          </w:tcPr>
          <w:p w14:paraId="71DF5C88" w14:textId="77777777" w:rsidR="00F224ED" w:rsidRPr="00E0093A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20EDC405" w14:textId="77777777" w:rsidR="00F224ED" w:rsidRPr="00E0093A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5BBF9" w14:textId="77777777" w:rsidR="00F224ED" w:rsidRPr="00E0093A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</w:tcPr>
          <w:p w14:paraId="1189163A" w14:textId="77777777" w:rsidR="00F224ED" w:rsidRPr="00E0093A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7B3" w:rsidRPr="00C075DE" w14:paraId="5F0556F6" w14:textId="77777777" w:rsidTr="00E26368">
        <w:tblPrEx>
          <w:tblLook w:val="01E0" w:firstRow="1" w:lastRow="1" w:firstColumn="1" w:lastColumn="1" w:noHBand="0" w:noVBand="0"/>
        </w:tblPrEx>
        <w:tc>
          <w:tcPr>
            <w:tcW w:w="5670" w:type="dxa"/>
          </w:tcPr>
          <w:p w14:paraId="394D1C55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5E44C1E4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CF3FF1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</w:tcPr>
          <w:p w14:paraId="3FD4BA8C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7B3" w:rsidRPr="00C075DE" w14:paraId="5A5815A8" w14:textId="77777777" w:rsidTr="00E26368">
        <w:tblPrEx>
          <w:tblLook w:val="01E0" w:firstRow="1" w:lastRow="1" w:firstColumn="1" w:lastColumn="1" w:noHBand="0" w:noVBand="0"/>
        </w:tblPrEx>
        <w:tc>
          <w:tcPr>
            <w:tcW w:w="5670" w:type="dxa"/>
          </w:tcPr>
          <w:p w14:paraId="499506AF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752E429C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BE4F1D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</w:tcPr>
          <w:p w14:paraId="41EDC980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7B3" w:rsidRPr="00C075DE" w14:paraId="1AA58883" w14:textId="77777777" w:rsidTr="00E26368">
        <w:tblPrEx>
          <w:tblLook w:val="01E0" w:firstRow="1" w:lastRow="1" w:firstColumn="1" w:lastColumn="1" w:noHBand="0" w:noVBand="0"/>
        </w:tblPrEx>
        <w:tc>
          <w:tcPr>
            <w:tcW w:w="5670" w:type="dxa"/>
          </w:tcPr>
          <w:p w14:paraId="47A2C76F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4AC9BEB2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A5968B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</w:tcPr>
          <w:p w14:paraId="438D3135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24ED" w:rsidRPr="00C075DE" w14:paraId="44ED7A69" w14:textId="77777777" w:rsidTr="00E26368">
        <w:tc>
          <w:tcPr>
            <w:tcW w:w="5670" w:type="dxa"/>
          </w:tcPr>
          <w:p w14:paraId="04939008" w14:textId="1D7F8178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620" w:type="dxa"/>
          </w:tcPr>
          <w:p w14:paraId="2C0941C6" w14:textId="77777777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2D0B9D" w14:textId="77777777" w:rsidR="00F224ED" w:rsidRPr="00C075DE" w:rsidRDefault="00F224ED" w:rsidP="00F224E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D237934" w14:textId="16784F88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04A6" w:rsidRPr="00C075DE" w14:paraId="6B595C3B" w14:textId="77777777" w:rsidTr="00D46194">
        <w:tc>
          <w:tcPr>
            <w:tcW w:w="5670" w:type="dxa"/>
          </w:tcPr>
          <w:p w14:paraId="657DE2A9" w14:textId="77777777" w:rsidR="005804A6" w:rsidRPr="00A14E0E" w:rsidRDefault="005804A6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E0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620" w:type="dxa"/>
          </w:tcPr>
          <w:p w14:paraId="296D6967" w14:textId="70E2765E" w:rsidR="005804A6" w:rsidRPr="00773BF2" w:rsidRDefault="00B801D3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5715F7F" w14:textId="77777777" w:rsidR="005804A6" w:rsidRPr="00773BF2" w:rsidRDefault="005804A6" w:rsidP="005804A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696520" w14:textId="40C0FF86" w:rsidR="005804A6" w:rsidRPr="005804A6" w:rsidRDefault="00C4546F" w:rsidP="001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04A6" w:rsidRPr="00C075DE" w14:paraId="4AF6C7C3" w14:textId="77777777" w:rsidTr="00D46194">
        <w:tc>
          <w:tcPr>
            <w:tcW w:w="5670" w:type="dxa"/>
          </w:tcPr>
          <w:p w14:paraId="27F89E21" w14:textId="5C730F47" w:rsidR="005804A6" w:rsidRPr="00C075DE" w:rsidRDefault="005804A6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620" w:type="dxa"/>
          </w:tcPr>
          <w:p w14:paraId="07D72D09" w14:textId="518A4769" w:rsidR="005804A6" w:rsidRPr="00773BF2" w:rsidRDefault="00B801D3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64E76BF6" w14:textId="77777777" w:rsidR="005804A6" w:rsidRPr="00773BF2" w:rsidRDefault="005804A6" w:rsidP="005804A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D25B754" w14:textId="47178322" w:rsidR="005804A6" w:rsidRPr="005804A6" w:rsidRDefault="00C4546F" w:rsidP="00120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04A6" w:rsidRPr="00C075DE" w14:paraId="2080D52C" w14:textId="77777777" w:rsidTr="00E26368">
        <w:tc>
          <w:tcPr>
            <w:tcW w:w="5670" w:type="dxa"/>
          </w:tcPr>
          <w:p w14:paraId="5E343AF1" w14:textId="77777777" w:rsidR="005804A6" w:rsidRPr="00C075DE" w:rsidRDefault="005804A6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620" w:type="dxa"/>
          </w:tcPr>
          <w:p w14:paraId="14C624F7" w14:textId="2829398D" w:rsidR="005804A6" w:rsidRPr="00C075DE" w:rsidRDefault="00B801D3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10,616</w:t>
            </w:r>
          </w:p>
        </w:tc>
        <w:tc>
          <w:tcPr>
            <w:tcW w:w="270" w:type="dxa"/>
          </w:tcPr>
          <w:p w14:paraId="1084E369" w14:textId="77777777" w:rsidR="005804A6" w:rsidRPr="00C075DE" w:rsidRDefault="005804A6" w:rsidP="005804A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514F827" w14:textId="0D3180C9" w:rsidR="005804A6" w:rsidRPr="005804A6" w:rsidRDefault="00C4546F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10,616</w:t>
            </w:r>
          </w:p>
        </w:tc>
      </w:tr>
      <w:tr w:rsidR="005804A6" w:rsidRPr="00C075DE" w14:paraId="7BD161EA" w14:textId="77777777" w:rsidTr="00E26368">
        <w:tc>
          <w:tcPr>
            <w:tcW w:w="5670" w:type="dxa"/>
            <w:vAlign w:val="bottom"/>
          </w:tcPr>
          <w:p w14:paraId="097ECD22" w14:textId="77777777" w:rsidR="005804A6" w:rsidRPr="00C075DE" w:rsidRDefault="005804A6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0904427" w14:textId="04313B60" w:rsidR="005804A6" w:rsidRPr="00C075DE" w:rsidRDefault="00C4546F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10,648</w:t>
            </w:r>
          </w:p>
        </w:tc>
        <w:tc>
          <w:tcPr>
            <w:tcW w:w="270" w:type="dxa"/>
          </w:tcPr>
          <w:p w14:paraId="19936BDB" w14:textId="77777777" w:rsidR="005804A6" w:rsidRPr="00C075DE" w:rsidRDefault="005804A6" w:rsidP="005804A6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79D6250" w14:textId="08B2AF3D" w:rsidR="005804A6" w:rsidRPr="005804A6" w:rsidRDefault="00C4546F" w:rsidP="00580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10,616</w:t>
            </w:r>
          </w:p>
        </w:tc>
      </w:tr>
    </w:tbl>
    <w:p w14:paraId="76149AA3" w14:textId="77777777" w:rsidR="00DC7498" w:rsidRPr="00DC7498" w:rsidRDefault="00DC7498" w:rsidP="00DC7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6E28C0BF" w14:textId="77777777" w:rsidR="00DC7498" w:rsidRPr="008A6230" w:rsidRDefault="00DC7498" w:rsidP="00C325A9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A62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2C775CD2" w14:textId="77777777" w:rsidR="00DC7498" w:rsidRPr="00D53822" w:rsidRDefault="00DC7498" w:rsidP="00DC7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3A5E8C52" w14:textId="5CD2B1E6" w:rsidR="00772118" w:rsidRPr="00772118" w:rsidRDefault="00772118" w:rsidP="00772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2118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772118">
        <w:rPr>
          <w:rFonts w:asciiTheme="majorBidi" w:hAnsiTheme="majorBidi" w:cstheme="majorBidi"/>
          <w:sz w:val="30"/>
          <w:szCs w:val="30"/>
        </w:rPr>
        <w:t xml:space="preserve">13 </w:t>
      </w:r>
      <w:r w:rsidRPr="00772118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772118">
        <w:rPr>
          <w:rFonts w:asciiTheme="majorBidi" w:hAnsiTheme="majorBidi" w:cstheme="majorBidi"/>
          <w:sz w:val="30"/>
          <w:szCs w:val="30"/>
        </w:rPr>
        <w:t xml:space="preserve">2568 </w:t>
      </w:r>
      <w:r w:rsidRPr="00772118">
        <w:rPr>
          <w:rFonts w:asciiTheme="majorBidi" w:hAnsiTheme="majorBidi" w:cstheme="majorBidi"/>
          <w:sz w:val="30"/>
          <w:szCs w:val="30"/>
          <w:cs/>
        </w:rPr>
        <w:t xml:space="preserve">คณะกรรมการบริษัทมีมติอนุมัติให้เลิก </w:t>
      </w:r>
      <w:r w:rsidRPr="00772118">
        <w:rPr>
          <w:rFonts w:asciiTheme="majorBidi" w:hAnsiTheme="majorBidi" w:cstheme="majorBidi"/>
          <w:sz w:val="30"/>
          <w:szCs w:val="30"/>
          <w:cs/>
        </w:rPr>
        <w:br/>
      </w:r>
      <w:r w:rsidRPr="00772118">
        <w:rPr>
          <w:rFonts w:asciiTheme="majorBidi" w:hAnsiTheme="majorBidi" w:cstheme="majorBidi"/>
          <w:sz w:val="30"/>
          <w:szCs w:val="30"/>
        </w:rPr>
        <w:t xml:space="preserve">Sappe Trading (Hong Kong) Company Limited </w:t>
      </w:r>
      <w:r w:rsidRPr="00772118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ซึ่งเป็นบริษัทย่อยทางอ้อมของบริษัท </w:t>
      </w:r>
      <w:r w:rsidRPr="00772118">
        <w:rPr>
          <w:rFonts w:asciiTheme="majorBidi" w:hAnsiTheme="majorBidi" w:cstheme="majorBidi" w:hint="cs"/>
          <w:sz w:val="30"/>
          <w:szCs w:val="30"/>
          <w:cs/>
        </w:rPr>
        <w:t>โดยบริษัท เซ็ปเป้ โฮลดิ้ง (ประเทศไทย) จำกัด ซึ่งเป็นบริษัทย่อยถือหุ้นในสัดส่วนร้อยละ</w:t>
      </w:r>
      <w:r w:rsidRPr="00772118">
        <w:rPr>
          <w:rFonts w:asciiTheme="majorBidi" w:hAnsiTheme="majorBidi" w:cstheme="majorBidi"/>
          <w:sz w:val="30"/>
          <w:szCs w:val="30"/>
        </w:rPr>
        <w:t xml:space="preserve"> 100 </w:t>
      </w:r>
      <w:r w:rsidRPr="00772118">
        <w:rPr>
          <w:rFonts w:asciiTheme="majorBidi" w:hAnsiTheme="majorBidi" w:cstheme="majorBidi" w:hint="cs"/>
          <w:sz w:val="30"/>
          <w:szCs w:val="30"/>
          <w:cs/>
        </w:rPr>
        <w:t>(สัดส่วนการถือหุ้นทางอ้อมของกลุ่มบริษัท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772118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Pr="00772118">
        <w:rPr>
          <w:rFonts w:asciiTheme="majorBidi" w:hAnsiTheme="majorBidi" w:cstheme="majorBidi"/>
          <w:sz w:val="30"/>
          <w:szCs w:val="30"/>
        </w:rPr>
        <w:t>100</w:t>
      </w:r>
      <w:r w:rsidRPr="00772118">
        <w:rPr>
          <w:rFonts w:asciiTheme="majorBidi" w:hAnsiTheme="majorBidi" w:cstheme="majorBidi" w:hint="cs"/>
          <w:sz w:val="30"/>
          <w:szCs w:val="30"/>
          <w:cs/>
        </w:rPr>
        <w:t>) เป็นจำนวนเงินลงทุน</w:t>
      </w:r>
      <w:r w:rsidR="005404D9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7721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72118">
        <w:rPr>
          <w:rFonts w:asciiTheme="majorBidi" w:hAnsiTheme="majorBidi" w:cstheme="majorBidi"/>
          <w:sz w:val="30"/>
          <w:szCs w:val="30"/>
        </w:rPr>
        <w:t xml:space="preserve">0.45 </w:t>
      </w:r>
      <w:r w:rsidRPr="00772118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772118">
        <w:rPr>
          <w:rFonts w:asciiTheme="majorBidi" w:hAnsiTheme="majorBidi" w:cstheme="majorBidi"/>
          <w:sz w:val="30"/>
          <w:szCs w:val="30"/>
          <w:cs/>
        </w:rPr>
        <w:t>บริษัทจะดำเนินการในส่วนที่เกี่ยวข้องกับการจดทะเบียนเลิกบริษัทและชำระบัญชี ให้เป็นไปตามขั้นตอนที่กฎหมายกำหนดต่อไป</w:t>
      </w:r>
    </w:p>
    <w:p w14:paraId="2E4FD857" w14:textId="2BA3ABD2" w:rsidR="0022118B" w:rsidRPr="00EF305B" w:rsidRDefault="0022118B" w:rsidP="00EF3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sectPr w:rsidR="0022118B" w:rsidRPr="00EF305B" w:rsidSect="00C16CB3">
      <w:head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FDC80" w14:textId="77777777" w:rsidR="00422394" w:rsidRDefault="00422394">
      <w:r>
        <w:separator/>
      </w:r>
    </w:p>
  </w:endnote>
  <w:endnote w:type="continuationSeparator" w:id="0">
    <w:p w14:paraId="0E3C38D0" w14:textId="77777777" w:rsidR="00422394" w:rsidRDefault="00422394">
      <w:r>
        <w:continuationSeparator/>
      </w:r>
    </w:p>
  </w:endnote>
  <w:endnote w:type="continuationNotice" w:id="1">
    <w:p w14:paraId="6B44A36F" w14:textId="77777777" w:rsidR="00422394" w:rsidRDefault="0042239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262E8" w14:textId="6C8517B4" w:rsidR="000C6A9E" w:rsidRPr="00106206" w:rsidRDefault="000C6A9E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8C2EBE" w:rsidRPr="008C2EBE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11A85" w14:textId="48F7BE68" w:rsidR="008B2D40" w:rsidRPr="00106206" w:rsidRDefault="008B2D40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8C2EBE" w:rsidRPr="008C2EBE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18CBF" w14:textId="4B727455" w:rsidR="00784CD2" w:rsidRPr="00106206" w:rsidRDefault="00784CD2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8C2EBE" w:rsidRPr="008C2EBE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11B43" w14:textId="77777777" w:rsidR="00422394" w:rsidRDefault="00422394">
      <w:r>
        <w:separator/>
      </w:r>
    </w:p>
  </w:footnote>
  <w:footnote w:type="continuationSeparator" w:id="0">
    <w:p w14:paraId="62818558" w14:textId="77777777" w:rsidR="00422394" w:rsidRDefault="00422394">
      <w:r>
        <w:continuationSeparator/>
      </w:r>
    </w:p>
  </w:footnote>
  <w:footnote w:type="continuationNotice" w:id="1">
    <w:p w14:paraId="03E4DCD9" w14:textId="77777777" w:rsidR="00422394" w:rsidRDefault="0042239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E3562" w14:textId="77777777" w:rsidR="000C6A9E" w:rsidRPr="00D8594F" w:rsidRDefault="000C6A9E" w:rsidP="009D6D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5C28F2C" w14:textId="77777777" w:rsidR="00713547" w:rsidRPr="00D8594F" w:rsidRDefault="00713547" w:rsidP="0071354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3FB505E" w14:textId="5A867A0B" w:rsidR="00713547" w:rsidRPr="00D8594F" w:rsidRDefault="00F847A7" w:rsidP="00713547">
    <w:pPr>
      <w:pStyle w:val="acctmainheading"/>
      <w:spacing w:after="0" w:line="240" w:lineRule="auto"/>
      <w:rPr>
        <w:rFonts w:ascii="Angsana New" w:hAnsi="Angsana New"/>
        <w:bCs/>
        <w:sz w:val="32"/>
        <w:szCs w:val="32"/>
        <w:lang w:bidi="th-TH"/>
      </w:rPr>
    </w:pPr>
    <w:r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="00CC00CE" w:rsidRPr="00CC00CE">
      <w:rPr>
        <w:rFonts w:ascii="Angsana New" w:hAnsi="Angsana New" w:hint="cs"/>
        <w:bCs/>
        <w:sz w:val="32"/>
        <w:szCs w:val="32"/>
        <w:lang w:val="en-US" w:bidi="th-TH"/>
      </w:rPr>
      <w:t>30</w:t>
    </w:r>
    <w:r>
      <w:rPr>
        <w:rFonts w:ascii="Angsana New" w:hAnsi="Angsana New" w:hint="cs"/>
        <w:bCs/>
        <w:sz w:val="32"/>
        <w:szCs w:val="32"/>
        <w:cs/>
        <w:lang w:bidi="th-TH"/>
      </w:rPr>
      <w:t xml:space="preserve"> กันยายน</w:t>
    </w:r>
    <w:r w:rsidR="00713547" w:rsidRPr="00D8594F">
      <w:rPr>
        <w:rFonts w:ascii="Angsana New" w:hAnsi="Angsana New" w:hint="cs"/>
        <w:bCs/>
        <w:sz w:val="32"/>
        <w:szCs w:val="32"/>
        <w:cs/>
        <w:lang w:bidi="th-TH"/>
      </w:rPr>
      <w:t xml:space="preserve"> </w:t>
    </w:r>
    <w:r w:rsidR="008C2EBE" w:rsidRPr="008C2EBE">
      <w:rPr>
        <w:rFonts w:ascii="Angsana New" w:hAnsi="Angsana New" w:hint="cs"/>
        <w:bCs/>
        <w:sz w:val="32"/>
        <w:szCs w:val="32"/>
        <w:lang w:val="en-US" w:bidi="th-TH"/>
      </w:rPr>
      <w:t>256</w:t>
    </w:r>
    <w:r w:rsidR="008C2EBE" w:rsidRPr="008C2EBE">
      <w:rPr>
        <w:rFonts w:ascii="Angsana New" w:hAnsi="Angsana New"/>
        <w:bCs/>
        <w:sz w:val="32"/>
        <w:szCs w:val="32"/>
        <w:lang w:val="en-US" w:bidi="th-TH"/>
      </w:rPr>
      <w:t>8</w:t>
    </w:r>
    <w:r w:rsidR="00713547" w:rsidRPr="00D8594F">
      <w:rPr>
        <w:rFonts w:ascii="Angsana New" w:hAnsi="Angsana New" w:hint="cs"/>
        <w:bCs/>
        <w:sz w:val="32"/>
        <w:szCs w:val="32"/>
        <w:lang w:bidi="th-TH"/>
      </w:rPr>
      <w:t xml:space="preserve"> (</w:t>
    </w:r>
    <w:r w:rsidR="00713547" w:rsidRPr="00D8594F">
      <w:rPr>
        <w:rFonts w:ascii="Angsana New" w:hAnsi="Angsana New" w:hint="cs"/>
        <w:bCs/>
        <w:sz w:val="32"/>
        <w:szCs w:val="32"/>
        <w:cs/>
        <w:lang w:bidi="th-TH"/>
      </w:rPr>
      <w:t>ไม่ได้ตรวจสอบ</w:t>
    </w:r>
    <w:r w:rsidR="00713547" w:rsidRPr="00D8594F">
      <w:rPr>
        <w:rFonts w:ascii="Angsana New" w:hAnsi="Angsana New" w:hint="cs"/>
        <w:bCs/>
        <w:sz w:val="32"/>
        <w:szCs w:val="32"/>
        <w:lang w:bidi="th-TH"/>
      </w:rPr>
      <w:t>)</w:t>
    </w:r>
  </w:p>
  <w:p w14:paraId="647E396F" w14:textId="77777777" w:rsidR="000C6A9E" w:rsidRPr="00713547" w:rsidRDefault="000C6A9E" w:rsidP="009D6D7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AB1D3" w14:textId="77777777" w:rsidR="0002329A" w:rsidRPr="00D8594F" w:rsidRDefault="0002329A" w:rsidP="000232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9C4CC29" w14:textId="77777777" w:rsidR="0002329A" w:rsidRPr="00D8594F" w:rsidRDefault="0002329A" w:rsidP="000232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DD918EF" w14:textId="78434CCA" w:rsidR="0002329A" w:rsidRPr="00D8594F" w:rsidRDefault="00F847A7" w:rsidP="0002329A">
    <w:pPr>
      <w:pStyle w:val="acctmainheading"/>
      <w:spacing w:after="0" w:line="240" w:lineRule="auto"/>
      <w:rPr>
        <w:rFonts w:ascii="Angsana New" w:hAnsi="Angsana New"/>
        <w:bCs/>
        <w:sz w:val="32"/>
        <w:szCs w:val="32"/>
        <w:lang w:bidi="th-TH"/>
      </w:rPr>
    </w:pPr>
    <w:r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="00CC00CE" w:rsidRPr="00CC00CE">
      <w:rPr>
        <w:rFonts w:ascii="Angsana New" w:hAnsi="Angsana New" w:hint="cs"/>
        <w:bCs/>
        <w:sz w:val="32"/>
        <w:szCs w:val="32"/>
        <w:lang w:val="en-US" w:bidi="th-TH"/>
      </w:rPr>
      <w:t>30</w:t>
    </w:r>
    <w:r>
      <w:rPr>
        <w:rFonts w:ascii="Angsana New" w:hAnsi="Angsana New" w:hint="cs"/>
        <w:bCs/>
        <w:sz w:val="32"/>
        <w:szCs w:val="32"/>
        <w:cs/>
        <w:lang w:bidi="th-TH"/>
      </w:rPr>
      <w:t xml:space="preserve"> กันยายน</w:t>
    </w:r>
    <w:r w:rsidR="0002329A" w:rsidRPr="00D8594F">
      <w:rPr>
        <w:rFonts w:ascii="Angsana New" w:hAnsi="Angsana New" w:hint="cs"/>
        <w:bCs/>
        <w:sz w:val="32"/>
        <w:szCs w:val="32"/>
        <w:cs/>
        <w:lang w:bidi="th-TH"/>
      </w:rPr>
      <w:t xml:space="preserve"> </w:t>
    </w:r>
    <w:r w:rsidR="008C2EBE" w:rsidRPr="008C2EBE">
      <w:rPr>
        <w:rFonts w:ascii="Angsana New" w:hAnsi="Angsana New" w:hint="cs"/>
        <w:bCs/>
        <w:sz w:val="32"/>
        <w:szCs w:val="32"/>
        <w:lang w:val="en-US" w:bidi="th-TH"/>
      </w:rPr>
      <w:t>256</w:t>
    </w:r>
    <w:r w:rsidR="008C2EBE" w:rsidRPr="008C2EBE">
      <w:rPr>
        <w:rFonts w:ascii="Angsana New" w:hAnsi="Angsana New"/>
        <w:bCs/>
        <w:sz w:val="32"/>
        <w:szCs w:val="32"/>
        <w:lang w:val="en-US" w:bidi="th-TH"/>
      </w:rPr>
      <w:t>8</w:t>
    </w:r>
    <w:r w:rsidR="0002329A" w:rsidRPr="00D8594F">
      <w:rPr>
        <w:rFonts w:ascii="Angsana New" w:hAnsi="Angsana New" w:hint="cs"/>
        <w:bCs/>
        <w:sz w:val="32"/>
        <w:szCs w:val="32"/>
        <w:lang w:bidi="th-TH"/>
      </w:rPr>
      <w:t xml:space="preserve"> (</w:t>
    </w:r>
    <w:r w:rsidR="0002329A" w:rsidRPr="00D8594F">
      <w:rPr>
        <w:rFonts w:ascii="Angsana New" w:hAnsi="Angsana New" w:hint="cs"/>
        <w:bCs/>
        <w:sz w:val="32"/>
        <w:szCs w:val="32"/>
        <w:cs/>
        <w:lang w:bidi="th-TH"/>
      </w:rPr>
      <w:t>ไม่ได้ตรวจสอบ</w:t>
    </w:r>
    <w:r w:rsidR="0002329A" w:rsidRPr="00D8594F">
      <w:rPr>
        <w:rFonts w:ascii="Angsana New" w:hAnsi="Angsana New" w:hint="cs"/>
        <w:bCs/>
        <w:sz w:val="32"/>
        <w:szCs w:val="32"/>
        <w:lang w:bidi="th-TH"/>
      </w:rPr>
      <w:t>)</w:t>
    </w:r>
  </w:p>
  <w:p w14:paraId="1A53D2BF" w14:textId="77777777" w:rsidR="000C6A9E" w:rsidRPr="0002329A" w:rsidRDefault="000C6A9E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BE615" w14:textId="77777777" w:rsidR="00713547" w:rsidRPr="00D8594F" w:rsidRDefault="00713547" w:rsidP="0071354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2C86A539" w14:textId="77777777" w:rsidR="00713547" w:rsidRPr="00D8594F" w:rsidRDefault="00713547" w:rsidP="0071354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47D3D45" w14:textId="35F50A46" w:rsidR="00713547" w:rsidRPr="00D8594F" w:rsidRDefault="00F847A7" w:rsidP="00713547">
    <w:pPr>
      <w:pStyle w:val="acctmainheading"/>
      <w:spacing w:after="0" w:line="240" w:lineRule="auto"/>
      <w:rPr>
        <w:rFonts w:ascii="Angsana New" w:hAnsi="Angsana New"/>
        <w:bCs/>
        <w:sz w:val="32"/>
        <w:szCs w:val="32"/>
        <w:lang w:bidi="th-TH"/>
      </w:rPr>
    </w:pPr>
    <w:r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="00CC00CE" w:rsidRPr="00CC00CE">
      <w:rPr>
        <w:rFonts w:ascii="Angsana New" w:hAnsi="Angsana New" w:hint="cs"/>
        <w:bCs/>
        <w:sz w:val="32"/>
        <w:szCs w:val="32"/>
        <w:lang w:val="en-US" w:bidi="th-TH"/>
      </w:rPr>
      <w:t>30</w:t>
    </w:r>
    <w:r>
      <w:rPr>
        <w:rFonts w:ascii="Angsana New" w:hAnsi="Angsana New" w:hint="cs"/>
        <w:bCs/>
        <w:sz w:val="32"/>
        <w:szCs w:val="32"/>
        <w:cs/>
        <w:lang w:bidi="th-TH"/>
      </w:rPr>
      <w:t xml:space="preserve"> กันยายน</w:t>
    </w:r>
    <w:r w:rsidR="00713547" w:rsidRPr="00D8594F">
      <w:rPr>
        <w:rFonts w:ascii="Angsana New" w:hAnsi="Angsana New" w:hint="cs"/>
        <w:bCs/>
        <w:sz w:val="32"/>
        <w:szCs w:val="32"/>
        <w:cs/>
        <w:lang w:bidi="th-TH"/>
      </w:rPr>
      <w:t xml:space="preserve"> </w:t>
    </w:r>
    <w:r w:rsidR="008C2EBE" w:rsidRPr="008C2EBE">
      <w:rPr>
        <w:rFonts w:ascii="Angsana New" w:hAnsi="Angsana New" w:hint="cs"/>
        <w:bCs/>
        <w:sz w:val="32"/>
        <w:szCs w:val="32"/>
        <w:lang w:val="en-US" w:bidi="th-TH"/>
      </w:rPr>
      <w:t>256</w:t>
    </w:r>
    <w:r w:rsidR="008C2EBE" w:rsidRPr="008C2EBE">
      <w:rPr>
        <w:rFonts w:ascii="Angsana New" w:hAnsi="Angsana New"/>
        <w:bCs/>
        <w:sz w:val="32"/>
        <w:szCs w:val="32"/>
        <w:lang w:val="en-US" w:bidi="th-TH"/>
      </w:rPr>
      <w:t>8</w:t>
    </w:r>
    <w:r w:rsidR="00713547" w:rsidRPr="00D8594F">
      <w:rPr>
        <w:rFonts w:ascii="Angsana New" w:hAnsi="Angsana New" w:hint="cs"/>
        <w:bCs/>
        <w:sz w:val="32"/>
        <w:szCs w:val="32"/>
        <w:lang w:bidi="th-TH"/>
      </w:rPr>
      <w:t xml:space="preserve"> (</w:t>
    </w:r>
    <w:r w:rsidR="00713547" w:rsidRPr="00D8594F">
      <w:rPr>
        <w:rFonts w:ascii="Angsana New" w:hAnsi="Angsana New" w:hint="cs"/>
        <w:bCs/>
        <w:sz w:val="32"/>
        <w:szCs w:val="32"/>
        <w:cs/>
        <w:lang w:bidi="th-TH"/>
      </w:rPr>
      <w:t>ไม่ได้ตรวจสอบ</w:t>
    </w:r>
    <w:r w:rsidR="00713547" w:rsidRPr="00D8594F">
      <w:rPr>
        <w:rFonts w:ascii="Angsana New" w:hAnsi="Angsana New" w:hint="cs"/>
        <w:bCs/>
        <w:sz w:val="32"/>
        <w:szCs w:val="32"/>
        <w:lang w:bidi="th-TH"/>
      </w:rPr>
      <w:t>)</w:t>
    </w:r>
  </w:p>
  <w:p w14:paraId="3FA00A41" w14:textId="77777777" w:rsidR="00784CD2" w:rsidRPr="00713547" w:rsidRDefault="00784CD2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E8F1B" w14:textId="77777777" w:rsidR="00713547" w:rsidRPr="00D8594F" w:rsidRDefault="00713547" w:rsidP="0071354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2954D80D" w14:textId="77777777" w:rsidR="00713547" w:rsidRPr="00D8594F" w:rsidRDefault="00713547" w:rsidP="0071354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6F12B03" w14:textId="256DBBCD" w:rsidR="00713547" w:rsidRPr="00D8594F" w:rsidRDefault="00F847A7" w:rsidP="00713547">
    <w:pPr>
      <w:pStyle w:val="acctmainheading"/>
      <w:spacing w:after="0" w:line="240" w:lineRule="auto"/>
      <w:rPr>
        <w:rFonts w:ascii="Angsana New" w:hAnsi="Angsana New"/>
        <w:bCs/>
        <w:sz w:val="32"/>
        <w:szCs w:val="32"/>
        <w:lang w:bidi="th-TH"/>
      </w:rPr>
    </w:pPr>
    <w:r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="00CC00CE" w:rsidRPr="00CC00CE">
      <w:rPr>
        <w:rFonts w:ascii="Angsana New" w:hAnsi="Angsana New" w:hint="cs"/>
        <w:bCs/>
        <w:sz w:val="32"/>
        <w:szCs w:val="32"/>
        <w:lang w:val="en-US" w:bidi="th-TH"/>
      </w:rPr>
      <w:t>30</w:t>
    </w:r>
    <w:r>
      <w:rPr>
        <w:rFonts w:ascii="Angsana New" w:hAnsi="Angsana New" w:hint="cs"/>
        <w:bCs/>
        <w:sz w:val="32"/>
        <w:szCs w:val="32"/>
        <w:cs/>
        <w:lang w:bidi="th-TH"/>
      </w:rPr>
      <w:t xml:space="preserve"> กันยายน</w:t>
    </w:r>
    <w:r w:rsidR="00713547" w:rsidRPr="00D8594F">
      <w:rPr>
        <w:rFonts w:ascii="Angsana New" w:hAnsi="Angsana New" w:hint="cs"/>
        <w:bCs/>
        <w:sz w:val="32"/>
        <w:szCs w:val="32"/>
        <w:cs/>
        <w:lang w:bidi="th-TH"/>
      </w:rPr>
      <w:t xml:space="preserve"> </w:t>
    </w:r>
    <w:r w:rsidR="008C2EBE" w:rsidRPr="008C2EBE">
      <w:rPr>
        <w:rFonts w:ascii="Angsana New" w:hAnsi="Angsana New" w:hint="cs"/>
        <w:bCs/>
        <w:sz w:val="32"/>
        <w:szCs w:val="32"/>
        <w:lang w:val="en-US" w:bidi="th-TH"/>
      </w:rPr>
      <w:t>256</w:t>
    </w:r>
    <w:r w:rsidR="008C2EBE" w:rsidRPr="008C2EBE">
      <w:rPr>
        <w:rFonts w:ascii="Angsana New" w:hAnsi="Angsana New"/>
        <w:bCs/>
        <w:sz w:val="32"/>
        <w:szCs w:val="32"/>
        <w:lang w:val="en-US" w:bidi="th-TH"/>
      </w:rPr>
      <w:t>8</w:t>
    </w:r>
    <w:r w:rsidR="00713547" w:rsidRPr="00D8594F">
      <w:rPr>
        <w:rFonts w:ascii="Angsana New" w:hAnsi="Angsana New" w:hint="cs"/>
        <w:bCs/>
        <w:sz w:val="32"/>
        <w:szCs w:val="32"/>
        <w:lang w:bidi="th-TH"/>
      </w:rPr>
      <w:t xml:space="preserve"> (</w:t>
    </w:r>
    <w:r w:rsidR="00713547" w:rsidRPr="00D8594F">
      <w:rPr>
        <w:rFonts w:ascii="Angsana New" w:hAnsi="Angsana New" w:hint="cs"/>
        <w:bCs/>
        <w:sz w:val="32"/>
        <w:szCs w:val="32"/>
        <w:cs/>
        <w:lang w:bidi="th-TH"/>
      </w:rPr>
      <w:t>ไม่ได้ตรวจสอบ</w:t>
    </w:r>
    <w:r w:rsidR="00713547" w:rsidRPr="00D8594F">
      <w:rPr>
        <w:rFonts w:ascii="Angsana New" w:hAnsi="Angsana New" w:hint="cs"/>
        <w:bCs/>
        <w:sz w:val="32"/>
        <w:szCs w:val="32"/>
        <w:lang w:bidi="th-TH"/>
      </w:rPr>
      <w:t>)</w:t>
    </w:r>
  </w:p>
  <w:p w14:paraId="7195C3B8" w14:textId="77777777" w:rsidR="005A22E3" w:rsidRPr="00713547" w:rsidRDefault="005A22E3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0A09B" w14:textId="77777777" w:rsidR="00713547" w:rsidRPr="00D8594F" w:rsidRDefault="00713547" w:rsidP="0071354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BFE1F52" w14:textId="77777777" w:rsidR="00713547" w:rsidRPr="00D8594F" w:rsidRDefault="00713547" w:rsidP="0071354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F044B6D" w14:textId="593AB4FD" w:rsidR="00713547" w:rsidRPr="00D8594F" w:rsidRDefault="00F847A7" w:rsidP="00713547">
    <w:pPr>
      <w:pStyle w:val="acctmainheading"/>
      <w:spacing w:after="0" w:line="240" w:lineRule="auto"/>
      <w:rPr>
        <w:rFonts w:ascii="Angsana New" w:hAnsi="Angsana New"/>
        <w:bCs/>
        <w:sz w:val="32"/>
        <w:szCs w:val="32"/>
        <w:lang w:bidi="th-TH"/>
      </w:rPr>
    </w:pPr>
    <w:r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สำหรับงวดสามเดือนและเก้าเดือนสิ้นสุดวันที่ </w:t>
    </w:r>
    <w:r w:rsidR="00CC00CE" w:rsidRPr="00CC00CE">
      <w:rPr>
        <w:rFonts w:ascii="Angsana New" w:hAnsi="Angsana New" w:hint="cs"/>
        <w:bCs/>
        <w:sz w:val="32"/>
        <w:szCs w:val="32"/>
        <w:lang w:val="en-US" w:bidi="th-TH"/>
      </w:rPr>
      <w:t>30</w:t>
    </w:r>
    <w:r>
      <w:rPr>
        <w:rFonts w:ascii="Angsana New" w:hAnsi="Angsana New" w:hint="cs"/>
        <w:bCs/>
        <w:sz w:val="32"/>
        <w:szCs w:val="32"/>
        <w:cs/>
        <w:lang w:bidi="th-TH"/>
      </w:rPr>
      <w:t xml:space="preserve"> กันยายน</w:t>
    </w:r>
    <w:r w:rsidR="00713547" w:rsidRPr="00D8594F">
      <w:rPr>
        <w:rFonts w:ascii="Angsana New" w:hAnsi="Angsana New" w:hint="cs"/>
        <w:bCs/>
        <w:sz w:val="32"/>
        <w:szCs w:val="32"/>
        <w:cs/>
        <w:lang w:bidi="th-TH"/>
      </w:rPr>
      <w:t xml:space="preserve"> </w:t>
    </w:r>
    <w:r w:rsidR="008C2EBE" w:rsidRPr="008C2EBE">
      <w:rPr>
        <w:rFonts w:ascii="Angsana New" w:hAnsi="Angsana New" w:hint="cs"/>
        <w:bCs/>
        <w:sz w:val="32"/>
        <w:szCs w:val="32"/>
        <w:lang w:val="en-US" w:bidi="th-TH"/>
      </w:rPr>
      <w:t>256</w:t>
    </w:r>
    <w:r w:rsidR="008C2EBE" w:rsidRPr="008C2EBE">
      <w:rPr>
        <w:rFonts w:ascii="Angsana New" w:hAnsi="Angsana New"/>
        <w:bCs/>
        <w:sz w:val="32"/>
        <w:szCs w:val="32"/>
        <w:lang w:val="en-US" w:bidi="th-TH"/>
      </w:rPr>
      <w:t>8</w:t>
    </w:r>
    <w:r w:rsidR="00713547" w:rsidRPr="00D8594F">
      <w:rPr>
        <w:rFonts w:ascii="Angsana New" w:hAnsi="Angsana New" w:hint="cs"/>
        <w:bCs/>
        <w:sz w:val="32"/>
        <w:szCs w:val="32"/>
        <w:lang w:bidi="th-TH"/>
      </w:rPr>
      <w:t xml:space="preserve"> (</w:t>
    </w:r>
    <w:r w:rsidR="00713547" w:rsidRPr="00D8594F">
      <w:rPr>
        <w:rFonts w:ascii="Angsana New" w:hAnsi="Angsana New" w:hint="cs"/>
        <w:bCs/>
        <w:sz w:val="32"/>
        <w:szCs w:val="32"/>
        <w:cs/>
        <w:lang w:bidi="th-TH"/>
      </w:rPr>
      <w:t>ไม่ได้ตรวจสอบ</w:t>
    </w:r>
    <w:r w:rsidR="00713547" w:rsidRPr="00D8594F">
      <w:rPr>
        <w:rFonts w:ascii="Angsana New" w:hAnsi="Angsana New" w:hint="cs"/>
        <w:bCs/>
        <w:sz w:val="32"/>
        <w:szCs w:val="32"/>
        <w:lang w:bidi="th-TH"/>
      </w:rPr>
      <w:t>)</w:t>
    </w:r>
  </w:p>
  <w:p w14:paraId="4B1E9D25" w14:textId="77777777" w:rsidR="004D1173" w:rsidRDefault="004D1173" w:rsidP="00FC166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10FCF2B2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DFD2A91"/>
    <w:multiLevelType w:val="hybridMultilevel"/>
    <w:tmpl w:val="6DA03592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D93690A"/>
    <w:multiLevelType w:val="hybridMultilevel"/>
    <w:tmpl w:val="6DA03592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452970EF"/>
    <w:multiLevelType w:val="hybridMultilevel"/>
    <w:tmpl w:val="6DA03592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F466A7"/>
    <w:multiLevelType w:val="multilevel"/>
    <w:tmpl w:val="0FD0041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8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B63C50"/>
    <w:multiLevelType w:val="hybridMultilevel"/>
    <w:tmpl w:val="6DA03592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9BE6A72"/>
    <w:multiLevelType w:val="hybridMultilevel"/>
    <w:tmpl w:val="74545B0C"/>
    <w:lvl w:ilvl="0" w:tplc="B262CE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6A73BAD"/>
    <w:multiLevelType w:val="hybridMultilevel"/>
    <w:tmpl w:val="032E5A44"/>
    <w:lvl w:ilvl="0" w:tplc="A180173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6" w15:restartNumberingAfterBreak="0">
    <w:nsid w:val="7B3A2FBB"/>
    <w:multiLevelType w:val="hybridMultilevel"/>
    <w:tmpl w:val="8EC81FFC"/>
    <w:lvl w:ilvl="0" w:tplc="929046D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003735">
    <w:abstractNumId w:val="6"/>
  </w:num>
  <w:num w:numId="2" w16cid:durableId="1602451310">
    <w:abstractNumId w:val="5"/>
  </w:num>
  <w:num w:numId="3" w16cid:durableId="718363086">
    <w:abstractNumId w:val="9"/>
  </w:num>
  <w:num w:numId="4" w16cid:durableId="1330671171">
    <w:abstractNumId w:val="7"/>
  </w:num>
  <w:num w:numId="5" w16cid:durableId="198014437">
    <w:abstractNumId w:val="8"/>
  </w:num>
  <w:num w:numId="6" w16cid:durableId="146435814">
    <w:abstractNumId w:val="3"/>
  </w:num>
  <w:num w:numId="7" w16cid:durableId="1124229540">
    <w:abstractNumId w:val="2"/>
  </w:num>
  <w:num w:numId="8" w16cid:durableId="823665596">
    <w:abstractNumId w:val="0"/>
  </w:num>
  <w:num w:numId="9" w16cid:durableId="2134902355">
    <w:abstractNumId w:val="1"/>
  </w:num>
  <w:num w:numId="10" w16cid:durableId="508757205">
    <w:abstractNumId w:val="4"/>
  </w:num>
  <w:num w:numId="11" w16cid:durableId="610090566">
    <w:abstractNumId w:val="13"/>
  </w:num>
  <w:num w:numId="12" w16cid:durableId="981884968">
    <w:abstractNumId w:val="11"/>
  </w:num>
  <w:num w:numId="13" w16cid:durableId="1216742572">
    <w:abstractNumId w:val="20"/>
  </w:num>
  <w:num w:numId="14" w16cid:durableId="680739906">
    <w:abstractNumId w:val="12"/>
  </w:num>
  <w:num w:numId="15" w16cid:durableId="1042052798">
    <w:abstractNumId w:val="15"/>
  </w:num>
  <w:num w:numId="16" w16cid:durableId="184293811">
    <w:abstractNumId w:val="22"/>
  </w:num>
  <w:num w:numId="17" w16cid:durableId="1419518935">
    <w:abstractNumId w:val="24"/>
  </w:num>
  <w:num w:numId="18" w16cid:durableId="895622598">
    <w:abstractNumId w:val="18"/>
  </w:num>
  <w:num w:numId="19" w16cid:durableId="1902474938">
    <w:abstractNumId w:val="23"/>
  </w:num>
  <w:num w:numId="20" w16cid:durableId="1594431634">
    <w:abstractNumId w:val="25"/>
  </w:num>
  <w:num w:numId="21" w16cid:durableId="1580367293">
    <w:abstractNumId w:val="17"/>
  </w:num>
  <w:num w:numId="22" w16cid:durableId="527330773">
    <w:abstractNumId w:val="21"/>
  </w:num>
  <w:num w:numId="23" w16cid:durableId="1370639690">
    <w:abstractNumId w:val="16"/>
  </w:num>
  <w:num w:numId="24" w16cid:durableId="2134400029">
    <w:abstractNumId w:val="19"/>
  </w:num>
  <w:num w:numId="25" w16cid:durableId="1717658745">
    <w:abstractNumId w:val="14"/>
  </w:num>
  <w:num w:numId="26" w16cid:durableId="783887211">
    <w:abstractNumId w:val="10"/>
  </w:num>
  <w:num w:numId="27" w16cid:durableId="590044734">
    <w:abstractNumId w:val="2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0F"/>
    <w:rsid w:val="00000099"/>
    <w:rsid w:val="000001C9"/>
    <w:rsid w:val="0000073B"/>
    <w:rsid w:val="000007A6"/>
    <w:rsid w:val="00000A38"/>
    <w:rsid w:val="00000AB1"/>
    <w:rsid w:val="00000B82"/>
    <w:rsid w:val="00000CAE"/>
    <w:rsid w:val="00000D00"/>
    <w:rsid w:val="00000F2B"/>
    <w:rsid w:val="0000111A"/>
    <w:rsid w:val="00001146"/>
    <w:rsid w:val="0000124A"/>
    <w:rsid w:val="00001564"/>
    <w:rsid w:val="000016D7"/>
    <w:rsid w:val="00001828"/>
    <w:rsid w:val="000019FF"/>
    <w:rsid w:val="00001C5C"/>
    <w:rsid w:val="0000218F"/>
    <w:rsid w:val="0000225E"/>
    <w:rsid w:val="00002453"/>
    <w:rsid w:val="000024E1"/>
    <w:rsid w:val="0000253F"/>
    <w:rsid w:val="0000258E"/>
    <w:rsid w:val="000025E7"/>
    <w:rsid w:val="00002775"/>
    <w:rsid w:val="00002D4C"/>
    <w:rsid w:val="00003014"/>
    <w:rsid w:val="0000319B"/>
    <w:rsid w:val="00003931"/>
    <w:rsid w:val="000039F0"/>
    <w:rsid w:val="000042F6"/>
    <w:rsid w:val="00004694"/>
    <w:rsid w:val="000048B2"/>
    <w:rsid w:val="00004A6F"/>
    <w:rsid w:val="0000510D"/>
    <w:rsid w:val="00005144"/>
    <w:rsid w:val="00005218"/>
    <w:rsid w:val="000054F7"/>
    <w:rsid w:val="000057E8"/>
    <w:rsid w:val="00005A01"/>
    <w:rsid w:val="00005DA2"/>
    <w:rsid w:val="00005E97"/>
    <w:rsid w:val="0000618E"/>
    <w:rsid w:val="00006270"/>
    <w:rsid w:val="0000635E"/>
    <w:rsid w:val="00006606"/>
    <w:rsid w:val="0000670A"/>
    <w:rsid w:val="000067AA"/>
    <w:rsid w:val="00006A5A"/>
    <w:rsid w:val="00006A97"/>
    <w:rsid w:val="00006C36"/>
    <w:rsid w:val="00006D8F"/>
    <w:rsid w:val="00006E55"/>
    <w:rsid w:val="00006E83"/>
    <w:rsid w:val="00006F3B"/>
    <w:rsid w:val="00007275"/>
    <w:rsid w:val="000073B9"/>
    <w:rsid w:val="00007514"/>
    <w:rsid w:val="0000758D"/>
    <w:rsid w:val="00007B57"/>
    <w:rsid w:val="00007BE5"/>
    <w:rsid w:val="00007CDE"/>
    <w:rsid w:val="00010063"/>
    <w:rsid w:val="0001022D"/>
    <w:rsid w:val="00010826"/>
    <w:rsid w:val="00010C8C"/>
    <w:rsid w:val="00010E04"/>
    <w:rsid w:val="00011585"/>
    <w:rsid w:val="00011A31"/>
    <w:rsid w:val="00011B02"/>
    <w:rsid w:val="00011DD2"/>
    <w:rsid w:val="0001248C"/>
    <w:rsid w:val="00012981"/>
    <w:rsid w:val="00012DE0"/>
    <w:rsid w:val="000131EC"/>
    <w:rsid w:val="0001330E"/>
    <w:rsid w:val="000135E9"/>
    <w:rsid w:val="000136FE"/>
    <w:rsid w:val="00013BE5"/>
    <w:rsid w:val="00013EA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125"/>
    <w:rsid w:val="00016448"/>
    <w:rsid w:val="0001649A"/>
    <w:rsid w:val="0001680B"/>
    <w:rsid w:val="00016C28"/>
    <w:rsid w:val="00016C76"/>
    <w:rsid w:val="00016D60"/>
    <w:rsid w:val="000170CE"/>
    <w:rsid w:val="000171A8"/>
    <w:rsid w:val="0001721D"/>
    <w:rsid w:val="000172D9"/>
    <w:rsid w:val="000178B6"/>
    <w:rsid w:val="000178E4"/>
    <w:rsid w:val="00017C4C"/>
    <w:rsid w:val="00017CEF"/>
    <w:rsid w:val="00020079"/>
    <w:rsid w:val="000201AE"/>
    <w:rsid w:val="000205E4"/>
    <w:rsid w:val="000206F9"/>
    <w:rsid w:val="0002076D"/>
    <w:rsid w:val="00020800"/>
    <w:rsid w:val="00020AC3"/>
    <w:rsid w:val="00020FC6"/>
    <w:rsid w:val="00020FF8"/>
    <w:rsid w:val="0002105A"/>
    <w:rsid w:val="000212FC"/>
    <w:rsid w:val="00021ADD"/>
    <w:rsid w:val="00021DDE"/>
    <w:rsid w:val="0002214E"/>
    <w:rsid w:val="00022187"/>
    <w:rsid w:val="000221D5"/>
    <w:rsid w:val="00022270"/>
    <w:rsid w:val="000222A1"/>
    <w:rsid w:val="00022510"/>
    <w:rsid w:val="000226A2"/>
    <w:rsid w:val="00022C35"/>
    <w:rsid w:val="00022CE6"/>
    <w:rsid w:val="0002303C"/>
    <w:rsid w:val="00023061"/>
    <w:rsid w:val="00023093"/>
    <w:rsid w:val="0002329A"/>
    <w:rsid w:val="000233EE"/>
    <w:rsid w:val="000234A2"/>
    <w:rsid w:val="00023A10"/>
    <w:rsid w:val="00023F6B"/>
    <w:rsid w:val="00023F99"/>
    <w:rsid w:val="00023FAB"/>
    <w:rsid w:val="000240EC"/>
    <w:rsid w:val="000241F4"/>
    <w:rsid w:val="000243C2"/>
    <w:rsid w:val="00024486"/>
    <w:rsid w:val="0002477D"/>
    <w:rsid w:val="00024BA6"/>
    <w:rsid w:val="00024C02"/>
    <w:rsid w:val="00024C6E"/>
    <w:rsid w:val="00024D62"/>
    <w:rsid w:val="00024DCE"/>
    <w:rsid w:val="00024E00"/>
    <w:rsid w:val="00024E82"/>
    <w:rsid w:val="00024E86"/>
    <w:rsid w:val="00025587"/>
    <w:rsid w:val="0002571E"/>
    <w:rsid w:val="000257B8"/>
    <w:rsid w:val="00025800"/>
    <w:rsid w:val="00025D88"/>
    <w:rsid w:val="00025DA7"/>
    <w:rsid w:val="00025E28"/>
    <w:rsid w:val="00025FF4"/>
    <w:rsid w:val="000261DB"/>
    <w:rsid w:val="0002657C"/>
    <w:rsid w:val="000266BF"/>
    <w:rsid w:val="0002676B"/>
    <w:rsid w:val="000267D5"/>
    <w:rsid w:val="000267F3"/>
    <w:rsid w:val="00026866"/>
    <w:rsid w:val="000268B4"/>
    <w:rsid w:val="00026E5A"/>
    <w:rsid w:val="00027133"/>
    <w:rsid w:val="00027732"/>
    <w:rsid w:val="00027A4F"/>
    <w:rsid w:val="00027EB2"/>
    <w:rsid w:val="000300B8"/>
    <w:rsid w:val="000302CA"/>
    <w:rsid w:val="00030326"/>
    <w:rsid w:val="00030392"/>
    <w:rsid w:val="000307A1"/>
    <w:rsid w:val="0003082D"/>
    <w:rsid w:val="00030A1B"/>
    <w:rsid w:val="00030A78"/>
    <w:rsid w:val="00030B96"/>
    <w:rsid w:val="00030C5B"/>
    <w:rsid w:val="00030DC1"/>
    <w:rsid w:val="0003115F"/>
    <w:rsid w:val="000319E2"/>
    <w:rsid w:val="00031A11"/>
    <w:rsid w:val="00031B6D"/>
    <w:rsid w:val="00031BFF"/>
    <w:rsid w:val="000321ED"/>
    <w:rsid w:val="0003233B"/>
    <w:rsid w:val="00032437"/>
    <w:rsid w:val="0003291E"/>
    <w:rsid w:val="00032BC1"/>
    <w:rsid w:val="00032BDF"/>
    <w:rsid w:val="00032CDA"/>
    <w:rsid w:val="00032E07"/>
    <w:rsid w:val="000331C1"/>
    <w:rsid w:val="0003361F"/>
    <w:rsid w:val="000337A0"/>
    <w:rsid w:val="00033C9A"/>
    <w:rsid w:val="00033E5D"/>
    <w:rsid w:val="000341ED"/>
    <w:rsid w:val="0003438B"/>
    <w:rsid w:val="000343FB"/>
    <w:rsid w:val="00034CC4"/>
    <w:rsid w:val="0003538F"/>
    <w:rsid w:val="000355EA"/>
    <w:rsid w:val="0003578C"/>
    <w:rsid w:val="00035D92"/>
    <w:rsid w:val="00035EE9"/>
    <w:rsid w:val="00036301"/>
    <w:rsid w:val="00036425"/>
    <w:rsid w:val="00036459"/>
    <w:rsid w:val="000370C0"/>
    <w:rsid w:val="00037211"/>
    <w:rsid w:val="00037627"/>
    <w:rsid w:val="000377B6"/>
    <w:rsid w:val="00037B7C"/>
    <w:rsid w:val="00040205"/>
    <w:rsid w:val="00040229"/>
    <w:rsid w:val="000402FB"/>
    <w:rsid w:val="0004048C"/>
    <w:rsid w:val="000406AC"/>
    <w:rsid w:val="00040C19"/>
    <w:rsid w:val="00040CD2"/>
    <w:rsid w:val="00040CEA"/>
    <w:rsid w:val="00040FA9"/>
    <w:rsid w:val="00041035"/>
    <w:rsid w:val="00041059"/>
    <w:rsid w:val="00041102"/>
    <w:rsid w:val="0004180D"/>
    <w:rsid w:val="00041861"/>
    <w:rsid w:val="000418D1"/>
    <w:rsid w:val="00041956"/>
    <w:rsid w:val="00041976"/>
    <w:rsid w:val="00041B2A"/>
    <w:rsid w:val="00041C99"/>
    <w:rsid w:val="00041D84"/>
    <w:rsid w:val="00041EE6"/>
    <w:rsid w:val="000424B7"/>
    <w:rsid w:val="0004267C"/>
    <w:rsid w:val="00042A47"/>
    <w:rsid w:val="00042BD3"/>
    <w:rsid w:val="00043306"/>
    <w:rsid w:val="0004371C"/>
    <w:rsid w:val="0004379D"/>
    <w:rsid w:val="00043984"/>
    <w:rsid w:val="00043D2E"/>
    <w:rsid w:val="00043D9B"/>
    <w:rsid w:val="00043F2A"/>
    <w:rsid w:val="000442A4"/>
    <w:rsid w:val="00044386"/>
    <w:rsid w:val="000444DD"/>
    <w:rsid w:val="0004479A"/>
    <w:rsid w:val="000447FC"/>
    <w:rsid w:val="00044C40"/>
    <w:rsid w:val="00045126"/>
    <w:rsid w:val="000451DD"/>
    <w:rsid w:val="0004539A"/>
    <w:rsid w:val="0004542F"/>
    <w:rsid w:val="0004560C"/>
    <w:rsid w:val="000459ED"/>
    <w:rsid w:val="00045DD1"/>
    <w:rsid w:val="00045EBB"/>
    <w:rsid w:val="00045F06"/>
    <w:rsid w:val="000460E9"/>
    <w:rsid w:val="0004662B"/>
    <w:rsid w:val="00046978"/>
    <w:rsid w:val="00046CD4"/>
    <w:rsid w:val="00046D1C"/>
    <w:rsid w:val="0004704C"/>
    <w:rsid w:val="00047454"/>
    <w:rsid w:val="000475D1"/>
    <w:rsid w:val="0004764A"/>
    <w:rsid w:val="0004768C"/>
    <w:rsid w:val="00050115"/>
    <w:rsid w:val="00050237"/>
    <w:rsid w:val="0005055E"/>
    <w:rsid w:val="000505F9"/>
    <w:rsid w:val="00050AAC"/>
    <w:rsid w:val="00050BC8"/>
    <w:rsid w:val="00050E37"/>
    <w:rsid w:val="00050E8A"/>
    <w:rsid w:val="00050EAD"/>
    <w:rsid w:val="0005123C"/>
    <w:rsid w:val="00051443"/>
    <w:rsid w:val="00051E12"/>
    <w:rsid w:val="00051EFB"/>
    <w:rsid w:val="00051FBC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164"/>
    <w:rsid w:val="00053864"/>
    <w:rsid w:val="00053BCF"/>
    <w:rsid w:val="00053ED3"/>
    <w:rsid w:val="00054549"/>
    <w:rsid w:val="000546D7"/>
    <w:rsid w:val="0005502B"/>
    <w:rsid w:val="000556DB"/>
    <w:rsid w:val="00055706"/>
    <w:rsid w:val="00055E40"/>
    <w:rsid w:val="00055FE1"/>
    <w:rsid w:val="00056061"/>
    <w:rsid w:val="00056506"/>
    <w:rsid w:val="0005698B"/>
    <w:rsid w:val="00056B68"/>
    <w:rsid w:val="00056BB6"/>
    <w:rsid w:val="00056CB8"/>
    <w:rsid w:val="00057200"/>
    <w:rsid w:val="000572E0"/>
    <w:rsid w:val="0005732A"/>
    <w:rsid w:val="0005738A"/>
    <w:rsid w:val="0005753E"/>
    <w:rsid w:val="000578CD"/>
    <w:rsid w:val="0005792F"/>
    <w:rsid w:val="000579DC"/>
    <w:rsid w:val="0006031C"/>
    <w:rsid w:val="000605C1"/>
    <w:rsid w:val="00060600"/>
    <w:rsid w:val="0006062C"/>
    <w:rsid w:val="000606C8"/>
    <w:rsid w:val="000607A1"/>
    <w:rsid w:val="00060806"/>
    <w:rsid w:val="0006085C"/>
    <w:rsid w:val="00060A35"/>
    <w:rsid w:val="00060AA7"/>
    <w:rsid w:val="00060AD0"/>
    <w:rsid w:val="00060B1F"/>
    <w:rsid w:val="000610FD"/>
    <w:rsid w:val="000614E8"/>
    <w:rsid w:val="00061503"/>
    <w:rsid w:val="0006154C"/>
    <w:rsid w:val="000616EC"/>
    <w:rsid w:val="000616FE"/>
    <w:rsid w:val="00061AA4"/>
    <w:rsid w:val="00061CF8"/>
    <w:rsid w:val="00061D50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8D7"/>
    <w:rsid w:val="00063967"/>
    <w:rsid w:val="00063A35"/>
    <w:rsid w:val="00063E0D"/>
    <w:rsid w:val="00063E61"/>
    <w:rsid w:val="00063E92"/>
    <w:rsid w:val="00063FCE"/>
    <w:rsid w:val="00063FFE"/>
    <w:rsid w:val="000643F0"/>
    <w:rsid w:val="000644E0"/>
    <w:rsid w:val="00064540"/>
    <w:rsid w:val="00064635"/>
    <w:rsid w:val="000646DB"/>
    <w:rsid w:val="00064784"/>
    <w:rsid w:val="0006499C"/>
    <w:rsid w:val="00064ABA"/>
    <w:rsid w:val="00064FCF"/>
    <w:rsid w:val="00065001"/>
    <w:rsid w:val="0006531A"/>
    <w:rsid w:val="000653B7"/>
    <w:rsid w:val="000655C8"/>
    <w:rsid w:val="00065749"/>
    <w:rsid w:val="000659EA"/>
    <w:rsid w:val="00065D3D"/>
    <w:rsid w:val="00065E32"/>
    <w:rsid w:val="00065F53"/>
    <w:rsid w:val="00066139"/>
    <w:rsid w:val="00066571"/>
    <w:rsid w:val="00066B52"/>
    <w:rsid w:val="00066B57"/>
    <w:rsid w:val="00066EAF"/>
    <w:rsid w:val="0006701B"/>
    <w:rsid w:val="0006712A"/>
    <w:rsid w:val="00067305"/>
    <w:rsid w:val="00067306"/>
    <w:rsid w:val="00067E27"/>
    <w:rsid w:val="00067FA5"/>
    <w:rsid w:val="00070180"/>
    <w:rsid w:val="00070190"/>
    <w:rsid w:val="00070339"/>
    <w:rsid w:val="00070419"/>
    <w:rsid w:val="00070507"/>
    <w:rsid w:val="000705B2"/>
    <w:rsid w:val="00070746"/>
    <w:rsid w:val="00070792"/>
    <w:rsid w:val="000707C9"/>
    <w:rsid w:val="00071180"/>
    <w:rsid w:val="0007154C"/>
    <w:rsid w:val="00071703"/>
    <w:rsid w:val="0007177D"/>
    <w:rsid w:val="00071852"/>
    <w:rsid w:val="0007191E"/>
    <w:rsid w:val="00071962"/>
    <w:rsid w:val="00072412"/>
    <w:rsid w:val="000729D0"/>
    <w:rsid w:val="00072B42"/>
    <w:rsid w:val="00072CBA"/>
    <w:rsid w:val="00073583"/>
    <w:rsid w:val="00073951"/>
    <w:rsid w:val="00073B38"/>
    <w:rsid w:val="00073E18"/>
    <w:rsid w:val="00074067"/>
    <w:rsid w:val="00074377"/>
    <w:rsid w:val="000748E9"/>
    <w:rsid w:val="00074A2B"/>
    <w:rsid w:val="00074D9C"/>
    <w:rsid w:val="00074FF3"/>
    <w:rsid w:val="000750CF"/>
    <w:rsid w:val="0007515B"/>
    <w:rsid w:val="00075675"/>
    <w:rsid w:val="00075D4E"/>
    <w:rsid w:val="00075E10"/>
    <w:rsid w:val="00076223"/>
    <w:rsid w:val="000763DA"/>
    <w:rsid w:val="000764A8"/>
    <w:rsid w:val="000764EB"/>
    <w:rsid w:val="00076516"/>
    <w:rsid w:val="00076772"/>
    <w:rsid w:val="0007677A"/>
    <w:rsid w:val="00076E56"/>
    <w:rsid w:val="000773EC"/>
    <w:rsid w:val="000774D8"/>
    <w:rsid w:val="0007786B"/>
    <w:rsid w:val="000778C5"/>
    <w:rsid w:val="000779B6"/>
    <w:rsid w:val="00077C24"/>
    <w:rsid w:val="00077D2D"/>
    <w:rsid w:val="00077E7D"/>
    <w:rsid w:val="00080260"/>
    <w:rsid w:val="00080273"/>
    <w:rsid w:val="000802CE"/>
    <w:rsid w:val="0008043A"/>
    <w:rsid w:val="0008054F"/>
    <w:rsid w:val="00080DA6"/>
    <w:rsid w:val="00080EF3"/>
    <w:rsid w:val="00081109"/>
    <w:rsid w:val="00081618"/>
    <w:rsid w:val="00081670"/>
    <w:rsid w:val="000816DE"/>
    <w:rsid w:val="00081DD1"/>
    <w:rsid w:val="00082551"/>
    <w:rsid w:val="000825E2"/>
    <w:rsid w:val="000826FD"/>
    <w:rsid w:val="00082D49"/>
    <w:rsid w:val="00083029"/>
    <w:rsid w:val="00083062"/>
    <w:rsid w:val="00083356"/>
    <w:rsid w:val="000838CE"/>
    <w:rsid w:val="00083ABE"/>
    <w:rsid w:val="00083B51"/>
    <w:rsid w:val="00083D27"/>
    <w:rsid w:val="0008427E"/>
    <w:rsid w:val="00084B65"/>
    <w:rsid w:val="00084CCE"/>
    <w:rsid w:val="00084EC4"/>
    <w:rsid w:val="000851AC"/>
    <w:rsid w:val="0008540D"/>
    <w:rsid w:val="00085E28"/>
    <w:rsid w:val="00085E71"/>
    <w:rsid w:val="000865FF"/>
    <w:rsid w:val="00086650"/>
    <w:rsid w:val="00086BE2"/>
    <w:rsid w:val="00086E2D"/>
    <w:rsid w:val="0008719C"/>
    <w:rsid w:val="0008746E"/>
    <w:rsid w:val="000874F9"/>
    <w:rsid w:val="0008765C"/>
    <w:rsid w:val="00087771"/>
    <w:rsid w:val="000879A9"/>
    <w:rsid w:val="00087A96"/>
    <w:rsid w:val="00087CF8"/>
    <w:rsid w:val="00087EA8"/>
    <w:rsid w:val="00087F50"/>
    <w:rsid w:val="0009010F"/>
    <w:rsid w:val="0009039C"/>
    <w:rsid w:val="00090466"/>
    <w:rsid w:val="00090485"/>
    <w:rsid w:val="00090C66"/>
    <w:rsid w:val="00090C89"/>
    <w:rsid w:val="00090D04"/>
    <w:rsid w:val="00090E86"/>
    <w:rsid w:val="000917E6"/>
    <w:rsid w:val="000918BC"/>
    <w:rsid w:val="00091A53"/>
    <w:rsid w:val="00091B39"/>
    <w:rsid w:val="00091DFD"/>
    <w:rsid w:val="00091FE0"/>
    <w:rsid w:val="00092009"/>
    <w:rsid w:val="000924E2"/>
    <w:rsid w:val="00092851"/>
    <w:rsid w:val="00092C74"/>
    <w:rsid w:val="00093070"/>
    <w:rsid w:val="0009309D"/>
    <w:rsid w:val="0009317C"/>
    <w:rsid w:val="0009325E"/>
    <w:rsid w:val="000934A0"/>
    <w:rsid w:val="00093881"/>
    <w:rsid w:val="0009390D"/>
    <w:rsid w:val="00093B22"/>
    <w:rsid w:val="00094399"/>
    <w:rsid w:val="000944F9"/>
    <w:rsid w:val="00094AC2"/>
    <w:rsid w:val="00094B0E"/>
    <w:rsid w:val="00094BE8"/>
    <w:rsid w:val="00094E7B"/>
    <w:rsid w:val="000952DB"/>
    <w:rsid w:val="00095610"/>
    <w:rsid w:val="000956F6"/>
    <w:rsid w:val="00095761"/>
    <w:rsid w:val="000959CE"/>
    <w:rsid w:val="00095B40"/>
    <w:rsid w:val="00095CD4"/>
    <w:rsid w:val="00095F41"/>
    <w:rsid w:val="000960D5"/>
    <w:rsid w:val="00096333"/>
    <w:rsid w:val="00096528"/>
    <w:rsid w:val="00096869"/>
    <w:rsid w:val="000969DB"/>
    <w:rsid w:val="00096B35"/>
    <w:rsid w:val="00096BD0"/>
    <w:rsid w:val="00096D64"/>
    <w:rsid w:val="00096D6C"/>
    <w:rsid w:val="000970D5"/>
    <w:rsid w:val="00097373"/>
    <w:rsid w:val="000973FC"/>
    <w:rsid w:val="0009763E"/>
    <w:rsid w:val="000976AB"/>
    <w:rsid w:val="00097AC8"/>
    <w:rsid w:val="00097E2B"/>
    <w:rsid w:val="00097EA6"/>
    <w:rsid w:val="00097F05"/>
    <w:rsid w:val="00097FBE"/>
    <w:rsid w:val="000A00FC"/>
    <w:rsid w:val="000A0157"/>
    <w:rsid w:val="000A0496"/>
    <w:rsid w:val="000A04A1"/>
    <w:rsid w:val="000A0532"/>
    <w:rsid w:val="000A0AA5"/>
    <w:rsid w:val="000A13E5"/>
    <w:rsid w:val="000A1403"/>
    <w:rsid w:val="000A1729"/>
    <w:rsid w:val="000A1865"/>
    <w:rsid w:val="000A198C"/>
    <w:rsid w:val="000A1B32"/>
    <w:rsid w:val="000A1BE3"/>
    <w:rsid w:val="000A1F92"/>
    <w:rsid w:val="000A1FC2"/>
    <w:rsid w:val="000A20AF"/>
    <w:rsid w:val="000A22D2"/>
    <w:rsid w:val="000A2457"/>
    <w:rsid w:val="000A26C2"/>
    <w:rsid w:val="000A2AD8"/>
    <w:rsid w:val="000A2B0B"/>
    <w:rsid w:val="000A2C19"/>
    <w:rsid w:val="000A2C33"/>
    <w:rsid w:val="000A2C63"/>
    <w:rsid w:val="000A2C74"/>
    <w:rsid w:val="000A2E8A"/>
    <w:rsid w:val="000A2FC6"/>
    <w:rsid w:val="000A305A"/>
    <w:rsid w:val="000A31FF"/>
    <w:rsid w:val="000A33B3"/>
    <w:rsid w:val="000A35A3"/>
    <w:rsid w:val="000A3663"/>
    <w:rsid w:val="000A3A4C"/>
    <w:rsid w:val="000A3A99"/>
    <w:rsid w:val="000A3EEE"/>
    <w:rsid w:val="000A435D"/>
    <w:rsid w:val="000A45E8"/>
    <w:rsid w:val="000A4A3B"/>
    <w:rsid w:val="000A4D51"/>
    <w:rsid w:val="000A4E75"/>
    <w:rsid w:val="000A4E9B"/>
    <w:rsid w:val="000A4F1C"/>
    <w:rsid w:val="000A4F59"/>
    <w:rsid w:val="000A4FB1"/>
    <w:rsid w:val="000A5697"/>
    <w:rsid w:val="000A5B00"/>
    <w:rsid w:val="000A5CF8"/>
    <w:rsid w:val="000A60D4"/>
    <w:rsid w:val="000A629F"/>
    <w:rsid w:val="000A62F9"/>
    <w:rsid w:val="000A65E2"/>
    <w:rsid w:val="000A6A80"/>
    <w:rsid w:val="000A6D0A"/>
    <w:rsid w:val="000A6F36"/>
    <w:rsid w:val="000A70BC"/>
    <w:rsid w:val="000A7164"/>
    <w:rsid w:val="000A75C3"/>
    <w:rsid w:val="000A75CB"/>
    <w:rsid w:val="000A7C3D"/>
    <w:rsid w:val="000A7C63"/>
    <w:rsid w:val="000A7CA8"/>
    <w:rsid w:val="000A7DEB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1B9"/>
    <w:rsid w:val="000B1370"/>
    <w:rsid w:val="000B16A3"/>
    <w:rsid w:val="000B16D9"/>
    <w:rsid w:val="000B208F"/>
    <w:rsid w:val="000B20EB"/>
    <w:rsid w:val="000B24A0"/>
    <w:rsid w:val="000B2942"/>
    <w:rsid w:val="000B29B7"/>
    <w:rsid w:val="000B2B00"/>
    <w:rsid w:val="000B2BDA"/>
    <w:rsid w:val="000B33AB"/>
    <w:rsid w:val="000B3507"/>
    <w:rsid w:val="000B354D"/>
    <w:rsid w:val="000B35BC"/>
    <w:rsid w:val="000B3794"/>
    <w:rsid w:val="000B3B42"/>
    <w:rsid w:val="000B3C79"/>
    <w:rsid w:val="000B3D80"/>
    <w:rsid w:val="000B3DB3"/>
    <w:rsid w:val="000B3EC4"/>
    <w:rsid w:val="000B4453"/>
    <w:rsid w:val="000B44CE"/>
    <w:rsid w:val="000B4515"/>
    <w:rsid w:val="000B46A3"/>
    <w:rsid w:val="000B47E1"/>
    <w:rsid w:val="000B4989"/>
    <w:rsid w:val="000B5568"/>
    <w:rsid w:val="000B56EC"/>
    <w:rsid w:val="000B57CC"/>
    <w:rsid w:val="000B595C"/>
    <w:rsid w:val="000B5ADF"/>
    <w:rsid w:val="000B5EE4"/>
    <w:rsid w:val="000B5F3F"/>
    <w:rsid w:val="000B65BB"/>
    <w:rsid w:val="000B6B1C"/>
    <w:rsid w:val="000B6B81"/>
    <w:rsid w:val="000B6E49"/>
    <w:rsid w:val="000B760E"/>
    <w:rsid w:val="000B7959"/>
    <w:rsid w:val="000B79C7"/>
    <w:rsid w:val="000B7ADB"/>
    <w:rsid w:val="000B7BA7"/>
    <w:rsid w:val="000B7BDD"/>
    <w:rsid w:val="000B7CAE"/>
    <w:rsid w:val="000B7D9A"/>
    <w:rsid w:val="000B7EB3"/>
    <w:rsid w:val="000C0AE1"/>
    <w:rsid w:val="000C0B73"/>
    <w:rsid w:val="000C0F68"/>
    <w:rsid w:val="000C1031"/>
    <w:rsid w:val="000C1095"/>
    <w:rsid w:val="000C11BF"/>
    <w:rsid w:val="000C1261"/>
    <w:rsid w:val="000C163C"/>
    <w:rsid w:val="000C17B8"/>
    <w:rsid w:val="000C1C6C"/>
    <w:rsid w:val="000C1CB1"/>
    <w:rsid w:val="000C21E9"/>
    <w:rsid w:val="000C260D"/>
    <w:rsid w:val="000C2713"/>
    <w:rsid w:val="000C2752"/>
    <w:rsid w:val="000C2773"/>
    <w:rsid w:val="000C2855"/>
    <w:rsid w:val="000C2B2F"/>
    <w:rsid w:val="000C2D7A"/>
    <w:rsid w:val="000C2E23"/>
    <w:rsid w:val="000C2E5A"/>
    <w:rsid w:val="000C3306"/>
    <w:rsid w:val="000C3816"/>
    <w:rsid w:val="000C3D63"/>
    <w:rsid w:val="000C3FAF"/>
    <w:rsid w:val="000C3FB1"/>
    <w:rsid w:val="000C40DF"/>
    <w:rsid w:val="000C44E6"/>
    <w:rsid w:val="000C4521"/>
    <w:rsid w:val="000C4840"/>
    <w:rsid w:val="000C48BB"/>
    <w:rsid w:val="000C4F13"/>
    <w:rsid w:val="000C524B"/>
    <w:rsid w:val="000C52F3"/>
    <w:rsid w:val="000C539E"/>
    <w:rsid w:val="000C563D"/>
    <w:rsid w:val="000C565B"/>
    <w:rsid w:val="000C57E3"/>
    <w:rsid w:val="000C588A"/>
    <w:rsid w:val="000C58EE"/>
    <w:rsid w:val="000C6363"/>
    <w:rsid w:val="000C63DB"/>
    <w:rsid w:val="000C648A"/>
    <w:rsid w:val="000C6A9E"/>
    <w:rsid w:val="000C70FE"/>
    <w:rsid w:val="000C7D2C"/>
    <w:rsid w:val="000C7F23"/>
    <w:rsid w:val="000D013B"/>
    <w:rsid w:val="000D09A8"/>
    <w:rsid w:val="000D0F86"/>
    <w:rsid w:val="000D10C6"/>
    <w:rsid w:val="000D186A"/>
    <w:rsid w:val="000D1949"/>
    <w:rsid w:val="000D1A74"/>
    <w:rsid w:val="000D1EB8"/>
    <w:rsid w:val="000D1FA2"/>
    <w:rsid w:val="000D2206"/>
    <w:rsid w:val="000D2316"/>
    <w:rsid w:val="000D23E4"/>
    <w:rsid w:val="000D266C"/>
    <w:rsid w:val="000D27EE"/>
    <w:rsid w:val="000D2864"/>
    <w:rsid w:val="000D287A"/>
    <w:rsid w:val="000D29AE"/>
    <w:rsid w:val="000D2B9B"/>
    <w:rsid w:val="000D2FD5"/>
    <w:rsid w:val="000D3189"/>
    <w:rsid w:val="000D325C"/>
    <w:rsid w:val="000D356E"/>
    <w:rsid w:val="000D364A"/>
    <w:rsid w:val="000D3C8D"/>
    <w:rsid w:val="000D3F3D"/>
    <w:rsid w:val="000D4336"/>
    <w:rsid w:val="000D4405"/>
    <w:rsid w:val="000D4785"/>
    <w:rsid w:val="000D48FE"/>
    <w:rsid w:val="000D4955"/>
    <w:rsid w:val="000D4C0A"/>
    <w:rsid w:val="000D4D18"/>
    <w:rsid w:val="000D4DCF"/>
    <w:rsid w:val="000D5675"/>
    <w:rsid w:val="000D56A0"/>
    <w:rsid w:val="000D5970"/>
    <w:rsid w:val="000D5CC1"/>
    <w:rsid w:val="000D5EB8"/>
    <w:rsid w:val="000D670D"/>
    <w:rsid w:val="000D689A"/>
    <w:rsid w:val="000D69DF"/>
    <w:rsid w:val="000D6A69"/>
    <w:rsid w:val="000D6B87"/>
    <w:rsid w:val="000D6DC1"/>
    <w:rsid w:val="000D78DD"/>
    <w:rsid w:val="000D78E0"/>
    <w:rsid w:val="000D7924"/>
    <w:rsid w:val="000D7943"/>
    <w:rsid w:val="000D7E13"/>
    <w:rsid w:val="000E004C"/>
    <w:rsid w:val="000E0060"/>
    <w:rsid w:val="000E022C"/>
    <w:rsid w:val="000E049A"/>
    <w:rsid w:val="000E07F4"/>
    <w:rsid w:val="000E0844"/>
    <w:rsid w:val="000E0870"/>
    <w:rsid w:val="000E088C"/>
    <w:rsid w:val="000E09B2"/>
    <w:rsid w:val="000E0CEC"/>
    <w:rsid w:val="000E0ED5"/>
    <w:rsid w:val="000E15DD"/>
    <w:rsid w:val="000E1D43"/>
    <w:rsid w:val="000E22B4"/>
    <w:rsid w:val="000E23DF"/>
    <w:rsid w:val="000E263E"/>
    <w:rsid w:val="000E27E1"/>
    <w:rsid w:val="000E291D"/>
    <w:rsid w:val="000E3180"/>
    <w:rsid w:val="000E38D2"/>
    <w:rsid w:val="000E3E25"/>
    <w:rsid w:val="000E40A1"/>
    <w:rsid w:val="000E4294"/>
    <w:rsid w:val="000E4351"/>
    <w:rsid w:val="000E483C"/>
    <w:rsid w:val="000E48A1"/>
    <w:rsid w:val="000E48A5"/>
    <w:rsid w:val="000E492F"/>
    <w:rsid w:val="000E4CB7"/>
    <w:rsid w:val="000E4DF1"/>
    <w:rsid w:val="000E50E5"/>
    <w:rsid w:val="000E51FA"/>
    <w:rsid w:val="000E6210"/>
    <w:rsid w:val="000E6AC0"/>
    <w:rsid w:val="000E7866"/>
    <w:rsid w:val="000E79C3"/>
    <w:rsid w:val="000E7AEA"/>
    <w:rsid w:val="000E7D05"/>
    <w:rsid w:val="000E7D75"/>
    <w:rsid w:val="000E7E2D"/>
    <w:rsid w:val="000F003F"/>
    <w:rsid w:val="000F015A"/>
    <w:rsid w:val="000F02B9"/>
    <w:rsid w:val="000F03A4"/>
    <w:rsid w:val="000F0930"/>
    <w:rsid w:val="000F0F93"/>
    <w:rsid w:val="000F0FF5"/>
    <w:rsid w:val="000F1100"/>
    <w:rsid w:val="000F1215"/>
    <w:rsid w:val="000F13D7"/>
    <w:rsid w:val="000F1499"/>
    <w:rsid w:val="000F18AE"/>
    <w:rsid w:val="000F1E93"/>
    <w:rsid w:val="000F2333"/>
    <w:rsid w:val="000F2414"/>
    <w:rsid w:val="000F242D"/>
    <w:rsid w:val="000F25C9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03"/>
    <w:rsid w:val="000F31B9"/>
    <w:rsid w:val="000F33A2"/>
    <w:rsid w:val="000F39E1"/>
    <w:rsid w:val="000F3FBE"/>
    <w:rsid w:val="000F4025"/>
    <w:rsid w:val="000F415B"/>
    <w:rsid w:val="000F41D2"/>
    <w:rsid w:val="000F4245"/>
    <w:rsid w:val="000F4D17"/>
    <w:rsid w:val="000F4E2C"/>
    <w:rsid w:val="000F5440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856"/>
    <w:rsid w:val="000F6884"/>
    <w:rsid w:val="000F6DD9"/>
    <w:rsid w:val="000F6DDF"/>
    <w:rsid w:val="000F6FF9"/>
    <w:rsid w:val="000F72D8"/>
    <w:rsid w:val="000F72EF"/>
    <w:rsid w:val="000F75AB"/>
    <w:rsid w:val="000F7A22"/>
    <w:rsid w:val="000F7E27"/>
    <w:rsid w:val="001000D4"/>
    <w:rsid w:val="001000DB"/>
    <w:rsid w:val="001005AD"/>
    <w:rsid w:val="00100A18"/>
    <w:rsid w:val="00100ED9"/>
    <w:rsid w:val="00100FAF"/>
    <w:rsid w:val="001011AA"/>
    <w:rsid w:val="001016EB"/>
    <w:rsid w:val="001017E7"/>
    <w:rsid w:val="00101DB1"/>
    <w:rsid w:val="00101FE9"/>
    <w:rsid w:val="001022EC"/>
    <w:rsid w:val="001023CB"/>
    <w:rsid w:val="001027A3"/>
    <w:rsid w:val="00102BE5"/>
    <w:rsid w:val="00102EF9"/>
    <w:rsid w:val="00102F41"/>
    <w:rsid w:val="00102F7E"/>
    <w:rsid w:val="0010303D"/>
    <w:rsid w:val="0010324A"/>
    <w:rsid w:val="001037FC"/>
    <w:rsid w:val="00103AD6"/>
    <w:rsid w:val="00103BC3"/>
    <w:rsid w:val="0010429A"/>
    <w:rsid w:val="00104377"/>
    <w:rsid w:val="00104378"/>
    <w:rsid w:val="00104564"/>
    <w:rsid w:val="00104ADD"/>
    <w:rsid w:val="0010521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08D"/>
    <w:rsid w:val="00106206"/>
    <w:rsid w:val="00106223"/>
    <w:rsid w:val="00106323"/>
    <w:rsid w:val="001067BB"/>
    <w:rsid w:val="00106C19"/>
    <w:rsid w:val="00106C33"/>
    <w:rsid w:val="00106C99"/>
    <w:rsid w:val="00106D6F"/>
    <w:rsid w:val="00106E95"/>
    <w:rsid w:val="00107306"/>
    <w:rsid w:val="001074DD"/>
    <w:rsid w:val="0010755E"/>
    <w:rsid w:val="001078C7"/>
    <w:rsid w:val="001101D4"/>
    <w:rsid w:val="0011062F"/>
    <w:rsid w:val="00111149"/>
    <w:rsid w:val="001111BE"/>
    <w:rsid w:val="00111614"/>
    <w:rsid w:val="00111B28"/>
    <w:rsid w:val="00111C40"/>
    <w:rsid w:val="00111DC4"/>
    <w:rsid w:val="00111FAC"/>
    <w:rsid w:val="00111FF6"/>
    <w:rsid w:val="001123EB"/>
    <w:rsid w:val="001127B2"/>
    <w:rsid w:val="00112BC6"/>
    <w:rsid w:val="00112EA5"/>
    <w:rsid w:val="00112F85"/>
    <w:rsid w:val="00113319"/>
    <w:rsid w:val="00113339"/>
    <w:rsid w:val="0011438E"/>
    <w:rsid w:val="001143F8"/>
    <w:rsid w:val="001144F9"/>
    <w:rsid w:val="0011460E"/>
    <w:rsid w:val="00114D9C"/>
    <w:rsid w:val="0011597A"/>
    <w:rsid w:val="00115C2B"/>
    <w:rsid w:val="00115D4D"/>
    <w:rsid w:val="00115D81"/>
    <w:rsid w:val="001160B8"/>
    <w:rsid w:val="00116284"/>
    <w:rsid w:val="001164B9"/>
    <w:rsid w:val="00116688"/>
    <w:rsid w:val="001168C2"/>
    <w:rsid w:val="001169FA"/>
    <w:rsid w:val="00116D79"/>
    <w:rsid w:val="00116E11"/>
    <w:rsid w:val="0011705F"/>
    <w:rsid w:val="00117119"/>
    <w:rsid w:val="001171FA"/>
    <w:rsid w:val="001173BE"/>
    <w:rsid w:val="001174E6"/>
    <w:rsid w:val="00117D97"/>
    <w:rsid w:val="00117F07"/>
    <w:rsid w:val="00120006"/>
    <w:rsid w:val="001201C4"/>
    <w:rsid w:val="001202DC"/>
    <w:rsid w:val="0012039E"/>
    <w:rsid w:val="0012039F"/>
    <w:rsid w:val="001203C7"/>
    <w:rsid w:val="0012048B"/>
    <w:rsid w:val="001206B8"/>
    <w:rsid w:val="001208E5"/>
    <w:rsid w:val="00120E0A"/>
    <w:rsid w:val="00120F25"/>
    <w:rsid w:val="00120F74"/>
    <w:rsid w:val="0012118B"/>
    <w:rsid w:val="00121866"/>
    <w:rsid w:val="0012188E"/>
    <w:rsid w:val="00121998"/>
    <w:rsid w:val="00121B00"/>
    <w:rsid w:val="00121DA7"/>
    <w:rsid w:val="00122359"/>
    <w:rsid w:val="0012283D"/>
    <w:rsid w:val="00122889"/>
    <w:rsid w:val="001229C5"/>
    <w:rsid w:val="00122B03"/>
    <w:rsid w:val="00122C75"/>
    <w:rsid w:val="0012305C"/>
    <w:rsid w:val="00123384"/>
    <w:rsid w:val="00123745"/>
    <w:rsid w:val="00123A62"/>
    <w:rsid w:val="001240D8"/>
    <w:rsid w:val="0012453A"/>
    <w:rsid w:val="00124597"/>
    <w:rsid w:val="00124736"/>
    <w:rsid w:val="001247C1"/>
    <w:rsid w:val="0012494D"/>
    <w:rsid w:val="00124BAC"/>
    <w:rsid w:val="00124DF3"/>
    <w:rsid w:val="00124EEF"/>
    <w:rsid w:val="00124F2E"/>
    <w:rsid w:val="00124F3A"/>
    <w:rsid w:val="001252AE"/>
    <w:rsid w:val="0012558C"/>
    <w:rsid w:val="00125673"/>
    <w:rsid w:val="00125753"/>
    <w:rsid w:val="001258A5"/>
    <w:rsid w:val="00125905"/>
    <w:rsid w:val="00125CA7"/>
    <w:rsid w:val="00125DA7"/>
    <w:rsid w:val="0012600D"/>
    <w:rsid w:val="00126133"/>
    <w:rsid w:val="0012630F"/>
    <w:rsid w:val="001266AA"/>
    <w:rsid w:val="001266D2"/>
    <w:rsid w:val="001269B3"/>
    <w:rsid w:val="00126B08"/>
    <w:rsid w:val="00126E04"/>
    <w:rsid w:val="001271BE"/>
    <w:rsid w:val="0012733D"/>
    <w:rsid w:val="001273E7"/>
    <w:rsid w:val="00127DC9"/>
    <w:rsid w:val="00127E25"/>
    <w:rsid w:val="00127ED4"/>
    <w:rsid w:val="00130058"/>
    <w:rsid w:val="001306A1"/>
    <w:rsid w:val="0013075F"/>
    <w:rsid w:val="001308EA"/>
    <w:rsid w:val="0013090A"/>
    <w:rsid w:val="00130CF7"/>
    <w:rsid w:val="00130F88"/>
    <w:rsid w:val="00130F99"/>
    <w:rsid w:val="00130FE6"/>
    <w:rsid w:val="00130FF9"/>
    <w:rsid w:val="0013101C"/>
    <w:rsid w:val="00131236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B99"/>
    <w:rsid w:val="00132D45"/>
    <w:rsid w:val="001330D0"/>
    <w:rsid w:val="001330EB"/>
    <w:rsid w:val="00133304"/>
    <w:rsid w:val="001333A2"/>
    <w:rsid w:val="00133523"/>
    <w:rsid w:val="0013375E"/>
    <w:rsid w:val="00133B42"/>
    <w:rsid w:val="00133FE0"/>
    <w:rsid w:val="00133FFF"/>
    <w:rsid w:val="0013443B"/>
    <w:rsid w:val="0013467C"/>
    <w:rsid w:val="001349D3"/>
    <w:rsid w:val="00134CEC"/>
    <w:rsid w:val="00135537"/>
    <w:rsid w:val="001356DA"/>
    <w:rsid w:val="00135BE8"/>
    <w:rsid w:val="00135F9C"/>
    <w:rsid w:val="00135FA9"/>
    <w:rsid w:val="00136469"/>
    <w:rsid w:val="001368DD"/>
    <w:rsid w:val="00136BE5"/>
    <w:rsid w:val="00136E62"/>
    <w:rsid w:val="00136EA3"/>
    <w:rsid w:val="00137091"/>
    <w:rsid w:val="0013740A"/>
    <w:rsid w:val="001374C4"/>
    <w:rsid w:val="00137748"/>
    <w:rsid w:val="00137C8C"/>
    <w:rsid w:val="00137E32"/>
    <w:rsid w:val="00140083"/>
    <w:rsid w:val="00140590"/>
    <w:rsid w:val="001405D6"/>
    <w:rsid w:val="00140858"/>
    <w:rsid w:val="00140DF2"/>
    <w:rsid w:val="00140EE1"/>
    <w:rsid w:val="0014139E"/>
    <w:rsid w:val="00141594"/>
    <w:rsid w:val="001417AA"/>
    <w:rsid w:val="00141904"/>
    <w:rsid w:val="00141A86"/>
    <w:rsid w:val="00141EAA"/>
    <w:rsid w:val="001420ED"/>
    <w:rsid w:val="00142355"/>
    <w:rsid w:val="001427D0"/>
    <w:rsid w:val="00142C19"/>
    <w:rsid w:val="00142EAB"/>
    <w:rsid w:val="00142F61"/>
    <w:rsid w:val="0014301C"/>
    <w:rsid w:val="001434F3"/>
    <w:rsid w:val="001436EA"/>
    <w:rsid w:val="001437BF"/>
    <w:rsid w:val="00143858"/>
    <w:rsid w:val="001439C9"/>
    <w:rsid w:val="00144355"/>
    <w:rsid w:val="0014452B"/>
    <w:rsid w:val="00144823"/>
    <w:rsid w:val="0014551A"/>
    <w:rsid w:val="001458F1"/>
    <w:rsid w:val="00145A0B"/>
    <w:rsid w:val="00145AA5"/>
    <w:rsid w:val="00146100"/>
    <w:rsid w:val="001462C3"/>
    <w:rsid w:val="00146509"/>
    <w:rsid w:val="001469DE"/>
    <w:rsid w:val="00146C24"/>
    <w:rsid w:val="00146C46"/>
    <w:rsid w:val="00146F69"/>
    <w:rsid w:val="0014748A"/>
    <w:rsid w:val="00147634"/>
    <w:rsid w:val="00147715"/>
    <w:rsid w:val="00147814"/>
    <w:rsid w:val="001478E7"/>
    <w:rsid w:val="00150506"/>
    <w:rsid w:val="001506FF"/>
    <w:rsid w:val="00150A10"/>
    <w:rsid w:val="00150C7B"/>
    <w:rsid w:val="00150E96"/>
    <w:rsid w:val="00150EBB"/>
    <w:rsid w:val="001514D9"/>
    <w:rsid w:val="00151807"/>
    <w:rsid w:val="00151C30"/>
    <w:rsid w:val="00151DCE"/>
    <w:rsid w:val="001525CC"/>
    <w:rsid w:val="00152663"/>
    <w:rsid w:val="0015274F"/>
    <w:rsid w:val="00152814"/>
    <w:rsid w:val="00152E04"/>
    <w:rsid w:val="00152EEF"/>
    <w:rsid w:val="001530CB"/>
    <w:rsid w:val="00153378"/>
    <w:rsid w:val="0015368B"/>
    <w:rsid w:val="00153772"/>
    <w:rsid w:val="00153811"/>
    <w:rsid w:val="00153931"/>
    <w:rsid w:val="00153D01"/>
    <w:rsid w:val="00153D66"/>
    <w:rsid w:val="00153E0E"/>
    <w:rsid w:val="00153FDA"/>
    <w:rsid w:val="00153FF6"/>
    <w:rsid w:val="00154305"/>
    <w:rsid w:val="0015451E"/>
    <w:rsid w:val="0015452A"/>
    <w:rsid w:val="0015473B"/>
    <w:rsid w:val="001548DC"/>
    <w:rsid w:val="00154940"/>
    <w:rsid w:val="00154B5C"/>
    <w:rsid w:val="00154E30"/>
    <w:rsid w:val="001551B3"/>
    <w:rsid w:val="001552AD"/>
    <w:rsid w:val="0015535B"/>
    <w:rsid w:val="00155559"/>
    <w:rsid w:val="00155762"/>
    <w:rsid w:val="00155797"/>
    <w:rsid w:val="00155C47"/>
    <w:rsid w:val="001562C6"/>
    <w:rsid w:val="00156752"/>
    <w:rsid w:val="0015735B"/>
    <w:rsid w:val="001573BA"/>
    <w:rsid w:val="0015798D"/>
    <w:rsid w:val="00157D3B"/>
    <w:rsid w:val="00157DDD"/>
    <w:rsid w:val="00157E43"/>
    <w:rsid w:val="00157E5C"/>
    <w:rsid w:val="00157F91"/>
    <w:rsid w:val="0016048D"/>
    <w:rsid w:val="00160490"/>
    <w:rsid w:val="001604CE"/>
    <w:rsid w:val="001606EB"/>
    <w:rsid w:val="00160860"/>
    <w:rsid w:val="0016090C"/>
    <w:rsid w:val="00160B35"/>
    <w:rsid w:val="00160CBE"/>
    <w:rsid w:val="00160E20"/>
    <w:rsid w:val="001610F5"/>
    <w:rsid w:val="0016116E"/>
    <w:rsid w:val="0016156F"/>
    <w:rsid w:val="00161623"/>
    <w:rsid w:val="001617CE"/>
    <w:rsid w:val="0016183E"/>
    <w:rsid w:val="001618A7"/>
    <w:rsid w:val="00161CE6"/>
    <w:rsid w:val="00162713"/>
    <w:rsid w:val="00162D14"/>
    <w:rsid w:val="0016304D"/>
    <w:rsid w:val="001635C3"/>
    <w:rsid w:val="0016364A"/>
    <w:rsid w:val="00163A58"/>
    <w:rsid w:val="00163A71"/>
    <w:rsid w:val="00163C55"/>
    <w:rsid w:val="00163E61"/>
    <w:rsid w:val="00163FDB"/>
    <w:rsid w:val="001641D9"/>
    <w:rsid w:val="0016460B"/>
    <w:rsid w:val="00164A74"/>
    <w:rsid w:val="00164DED"/>
    <w:rsid w:val="00165119"/>
    <w:rsid w:val="00165337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56D"/>
    <w:rsid w:val="0016792D"/>
    <w:rsid w:val="0016793B"/>
    <w:rsid w:val="00167B0C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46B"/>
    <w:rsid w:val="0017158F"/>
    <w:rsid w:val="00171986"/>
    <w:rsid w:val="00171B30"/>
    <w:rsid w:val="00171BBA"/>
    <w:rsid w:val="00171C6F"/>
    <w:rsid w:val="00171F6F"/>
    <w:rsid w:val="001722EC"/>
    <w:rsid w:val="001723E0"/>
    <w:rsid w:val="0017248E"/>
    <w:rsid w:val="00172535"/>
    <w:rsid w:val="001726D4"/>
    <w:rsid w:val="00172BF0"/>
    <w:rsid w:val="0017314A"/>
    <w:rsid w:val="001731BE"/>
    <w:rsid w:val="00173402"/>
    <w:rsid w:val="00173854"/>
    <w:rsid w:val="00173970"/>
    <w:rsid w:val="00173A32"/>
    <w:rsid w:val="00173ECA"/>
    <w:rsid w:val="0017408A"/>
    <w:rsid w:val="00174134"/>
    <w:rsid w:val="0017419C"/>
    <w:rsid w:val="001741DA"/>
    <w:rsid w:val="0017436B"/>
    <w:rsid w:val="001743A2"/>
    <w:rsid w:val="00174643"/>
    <w:rsid w:val="001749BA"/>
    <w:rsid w:val="00174A6E"/>
    <w:rsid w:val="00174B85"/>
    <w:rsid w:val="00174D46"/>
    <w:rsid w:val="00174D49"/>
    <w:rsid w:val="001751E6"/>
    <w:rsid w:val="0017539E"/>
    <w:rsid w:val="001753DF"/>
    <w:rsid w:val="0017549F"/>
    <w:rsid w:val="001756AB"/>
    <w:rsid w:val="001756AC"/>
    <w:rsid w:val="0017591B"/>
    <w:rsid w:val="00175B6C"/>
    <w:rsid w:val="00175BFA"/>
    <w:rsid w:val="00175C01"/>
    <w:rsid w:val="00175EC3"/>
    <w:rsid w:val="00175EEE"/>
    <w:rsid w:val="00176205"/>
    <w:rsid w:val="001762A6"/>
    <w:rsid w:val="00176402"/>
    <w:rsid w:val="00176625"/>
    <w:rsid w:val="0017663A"/>
    <w:rsid w:val="00176A83"/>
    <w:rsid w:val="00176BC8"/>
    <w:rsid w:val="00176E02"/>
    <w:rsid w:val="00176FFA"/>
    <w:rsid w:val="00177024"/>
    <w:rsid w:val="00177041"/>
    <w:rsid w:val="00177440"/>
    <w:rsid w:val="001775D3"/>
    <w:rsid w:val="0017767C"/>
    <w:rsid w:val="00177BB9"/>
    <w:rsid w:val="00177BE7"/>
    <w:rsid w:val="00177CEB"/>
    <w:rsid w:val="00177D31"/>
    <w:rsid w:val="00177F57"/>
    <w:rsid w:val="001801EC"/>
    <w:rsid w:val="00180213"/>
    <w:rsid w:val="0018034B"/>
    <w:rsid w:val="0018090B"/>
    <w:rsid w:val="0018131E"/>
    <w:rsid w:val="001815B4"/>
    <w:rsid w:val="00181696"/>
    <w:rsid w:val="00181840"/>
    <w:rsid w:val="00181B18"/>
    <w:rsid w:val="00181CF0"/>
    <w:rsid w:val="00182473"/>
    <w:rsid w:val="00182680"/>
    <w:rsid w:val="00182927"/>
    <w:rsid w:val="00182D1C"/>
    <w:rsid w:val="0018327C"/>
    <w:rsid w:val="001833EC"/>
    <w:rsid w:val="001836E5"/>
    <w:rsid w:val="00183C55"/>
    <w:rsid w:val="00183C6D"/>
    <w:rsid w:val="00183D2F"/>
    <w:rsid w:val="00183D85"/>
    <w:rsid w:val="001840BD"/>
    <w:rsid w:val="001840C6"/>
    <w:rsid w:val="0018434C"/>
    <w:rsid w:val="001843E9"/>
    <w:rsid w:val="0018473D"/>
    <w:rsid w:val="001852C6"/>
    <w:rsid w:val="0018538C"/>
    <w:rsid w:val="0018543B"/>
    <w:rsid w:val="00185813"/>
    <w:rsid w:val="001859F1"/>
    <w:rsid w:val="00185B11"/>
    <w:rsid w:val="00185C47"/>
    <w:rsid w:val="00186501"/>
    <w:rsid w:val="00186906"/>
    <w:rsid w:val="00186A30"/>
    <w:rsid w:val="00186AF1"/>
    <w:rsid w:val="00186BC1"/>
    <w:rsid w:val="00186EEE"/>
    <w:rsid w:val="00186F41"/>
    <w:rsid w:val="0018714E"/>
    <w:rsid w:val="00187375"/>
    <w:rsid w:val="001878D5"/>
    <w:rsid w:val="00190127"/>
    <w:rsid w:val="0019021F"/>
    <w:rsid w:val="00190481"/>
    <w:rsid w:val="0019049C"/>
    <w:rsid w:val="001904AF"/>
    <w:rsid w:val="0019068E"/>
    <w:rsid w:val="00190C33"/>
    <w:rsid w:val="00191216"/>
    <w:rsid w:val="00191547"/>
    <w:rsid w:val="0019200C"/>
    <w:rsid w:val="001920DC"/>
    <w:rsid w:val="00192366"/>
    <w:rsid w:val="001923A1"/>
    <w:rsid w:val="00192590"/>
    <w:rsid w:val="00192780"/>
    <w:rsid w:val="0019279A"/>
    <w:rsid w:val="001928FE"/>
    <w:rsid w:val="00192995"/>
    <w:rsid w:val="001929FB"/>
    <w:rsid w:val="0019345E"/>
    <w:rsid w:val="0019384A"/>
    <w:rsid w:val="00193B1C"/>
    <w:rsid w:val="00193B2C"/>
    <w:rsid w:val="00193D43"/>
    <w:rsid w:val="00193E41"/>
    <w:rsid w:val="00193EE2"/>
    <w:rsid w:val="001940B5"/>
    <w:rsid w:val="0019429C"/>
    <w:rsid w:val="0019436B"/>
    <w:rsid w:val="00194497"/>
    <w:rsid w:val="0019483B"/>
    <w:rsid w:val="001949A1"/>
    <w:rsid w:val="00194B31"/>
    <w:rsid w:val="00194C70"/>
    <w:rsid w:val="00194ED0"/>
    <w:rsid w:val="00194F81"/>
    <w:rsid w:val="00195014"/>
    <w:rsid w:val="001950D7"/>
    <w:rsid w:val="001956DD"/>
    <w:rsid w:val="00195E4D"/>
    <w:rsid w:val="0019623E"/>
    <w:rsid w:val="001962AA"/>
    <w:rsid w:val="001965C4"/>
    <w:rsid w:val="001967E5"/>
    <w:rsid w:val="00197472"/>
    <w:rsid w:val="001974A6"/>
    <w:rsid w:val="001977E1"/>
    <w:rsid w:val="00197BAA"/>
    <w:rsid w:val="00197BE1"/>
    <w:rsid w:val="001A04A6"/>
    <w:rsid w:val="001A0571"/>
    <w:rsid w:val="001A05D4"/>
    <w:rsid w:val="001A088A"/>
    <w:rsid w:val="001A0C2C"/>
    <w:rsid w:val="001A0F64"/>
    <w:rsid w:val="001A0F79"/>
    <w:rsid w:val="001A0FC5"/>
    <w:rsid w:val="001A1368"/>
    <w:rsid w:val="001A1436"/>
    <w:rsid w:val="001A1B08"/>
    <w:rsid w:val="001A1C7D"/>
    <w:rsid w:val="001A23F3"/>
    <w:rsid w:val="001A2BA6"/>
    <w:rsid w:val="001A2BAB"/>
    <w:rsid w:val="001A2CB3"/>
    <w:rsid w:val="001A2CBB"/>
    <w:rsid w:val="001A2DBA"/>
    <w:rsid w:val="001A2EE7"/>
    <w:rsid w:val="001A2F00"/>
    <w:rsid w:val="001A3123"/>
    <w:rsid w:val="001A3205"/>
    <w:rsid w:val="001A3484"/>
    <w:rsid w:val="001A3B39"/>
    <w:rsid w:val="001A3BE9"/>
    <w:rsid w:val="001A432C"/>
    <w:rsid w:val="001A43B3"/>
    <w:rsid w:val="001A44BE"/>
    <w:rsid w:val="001A4547"/>
    <w:rsid w:val="001A471F"/>
    <w:rsid w:val="001A49F1"/>
    <w:rsid w:val="001A4FC8"/>
    <w:rsid w:val="001A52E9"/>
    <w:rsid w:val="001A55D4"/>
    <w:rsid w:val="001A56AD"/>
    <w:rsid w:val="001A579F"/>
    <w:rsid w:val="001A593B"/>
    <w:rsid w:val="001A5B87"/>
    <w:rsid w:val="001A5D5F"/>
    <w:rsid w:val="001A5DE6"/>
    <w:rsid w:val="001A5F5B"/>
    <w:rsid w:val="001A5FC2"/>
    <w:rsid w:val="001A5FF0"/>
    <w:rsid w:val="001A6190"/>
    <w:rsid w:val="001A6439"/>
    <w:rsid w:val="001A7240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85F"/>
    <w:rsid w:val="001B09E7"/>
    <w:rsid w:val="001B0EC3"/>
    <w:rsid w:val="001B13AD"/>
    <w:rsid w:val="001B1697"/>
    <w:rsid w:val="001B1A81"/>
    <w:rsid w:val="001B22F8"/>
    <w:rsid w:val="001B27B5"/>
    <w:rsid w:val="001B27E7"/>
    <w:rsid w:val="001B3178"/>
    <w:rsid w:val="001B319E"/>
    <w:rsid w:val="001B3206"/>
    <w:rsid w:val="001B3691"/>
    <w:rsid w:val="001B36C3"/>
    <w:rsid w:val="001B426C"/>
    <w:rsid w:val="001B45DF"/>
    <w:rsid w:val="001B4703"/>
    <w:rsid w:val="001B4BA2"/>
    <w:rsid w:val="001B4C02"/>
    <w:rsid w:val="001B4C11"/>
    <w:rsid w:val="001B56F0"/>
    <w:rsid w:val="001B58EA"/>
    <w:rsid w:val="001B5B0B"/>
    <w:rsid w:val="001B5B38"/>
    <w:rsid w:val="001B5FE1"/>
    <w:rsid w:val="001B60F9"/>
    <w:rsid w:val="001B6127"/>
    <w:rsid w:val="001B6601"/>
    <w:rsid w:val="001B6868"/>
    <w:rsid w:val="001B6B79"/>
    <w:rsid w:val="001B6DD4"/>
    <w:rsid w:val="001B77E9"/>
    <w:rsid w:val="001B7A74"/>
    <w:rsid w:val="001B7B72"/>
    <w:rsid w:val="001B7BAF"/>
    <w:rsid w:val="001B7C22"/>
    <w:rsid w:val="001B7C8F"/>
    <w:rsid w:val="001B7CD7"/>
    <w:rsid w:val="001C009A"/>
    <w:rsid w:val="001C00B0"/>
    <w:rsid w:val="001C0203"/>
    <w:rsid w:val="001C02E7"/>
    <w:rsid w:val="001C0488"/>
    <w:rsid w:val="001C0959"/>
    <w:rsid w:val="001C0B5B"/>
    <w:rsid w:val="001C0FC2"/>
    <w:rsid w:val="001C1134"/>
    <w:rsid w:val="001C130E"/>
    <w:rsid w:val="001C1870"/>
    <w:rsid w:val="001C1987"/>
    <w:rsid w:val="001C22D3"/>
    <w:rsid w:val="001C25FC"/>
    <w:rsid w:val="001C2EFB"/>
    <w:rsid w:val="001C3345"/>
    <w:rsid w:val="001C3741"/>
    <w:rsid w:val="001C380A"/>
    <w:rsid w:val="001C3B3F"/>
    <w:rsid w:val="001C3C37"/>
    <w:rsid w:val="001C4527"/>
    <w:rsid w:val="001C455C"/>
    <w:rsid w:val="001C48D2"/>
    <w:rsid w:val="001C4AAC"/>
    <w:rsid w:val="001C4CFA"/>
    <w:rsid w:val="001C4FBC"/>
    <w:rsid w:val="001C51A2"/>
    <w:rsid w:val="001C5256"/>
    <w:rsid w:val="001C5455"/>
    <w:rsid w:val="001C5742"/>
    <w:rsid w:val="001C5978"/>
    <w:rsid w:val="001C5A1B"/>
    <w:rsid w:val="001C63B5"/>
    <w:rsid w:val="001C6617"/>
    <w:rsid w:val="001C66CA"/>
    <w:rsid w:val="001C6B90"/>
    <w:rsid w:val="001C6D02"/>
    <w:rsid w:val="001C70E5"/>
    <w:rsid w:val="001C72CB"/>
    <w:rsid w:val="001C7527"/>
    <w:rsid w:val="001C77BC"/>
    <w:rsid w:val="001C7C30"/>
    <w:rsid w:val="001D016A"/>
    <w:rsid w:val="001D01A1"/>
    <w:rsid w:val="001D07B2"/>
    <w:rsid w:val="001D0E48"/>
    <w:rsid w:val="001D0EA2"/>
    <w:rsid w:val="001D0EC4"/>
    <w:rsid w:val="001D1175"/>
    <w:rsid w:val="001D11DA"/>
    <w:rsid w:val="001D124B"/>
    <w:rsid w:val="001D1563"/>
    <w:rsid w:val="001D15CD"/>
    <w:rsid w:val="001D17D5"/>
    <w:rsid w:val="001D1A59"/>
    <w:rsid w:val="001D1B36"/>
    <w:rsid w:val="001D1EDC"/>
    <w:rsid w:val="001D2017"/>
    <w:rsid w:val="001D21CA"/>
    <w:rsid w:val="001D23BA"/>
    <w:rsid w:val="001D272C"/>
    <w:rsid w:val="001D27B3"/>
    <w:rsid w:val="001D29BC"/>
    <w:rsid w:val="001D2AA0"/>
    <w:rsid w:val="001D2F62"/>
    <w:rsid w:val="001D311E"/>
    <w:rsid w:val="001D3802"/>
    <w:rsid w:val="001D38D6"/>
    <w:rsid w:val="001D3AEA"/>
    <w:rsid w:val="001D3DC7"/>
    <w:rsid w:val="001D3F5B"/>
    <w:rsid w:val="001D400F"/>
    <w:rsid w:val="001D43A5"/>
    <w:rsid w:val="001D444F"/>
    <w:rsid w:val="001D482B"/>
    <w:rsid w:val="001D48CF"/>
    <w:rsid w:val="001D4E3D"/>
    <w:rsid w:val="001D540F"/>
    <w:rsid w:val="001D54D5"/>
    <w:rsid w:val="001D5655"/>
    <w:rsid w:val="001D5850"/>
    <w:rsid w:val="001D5B12"/>
    <w:rsid w:val="001D5B13"/>
    <w:rsid w:val="001D680B"/>
    <w:rsid w:val="001D6BF1"/>
    <w:rsid w:val="001D7046"/>
    <w:rsid w:val="001D7187"/>
    <w:rsid w:val="001D7270"/>
    <w:rsid w:val="001D7302"/>
    <w:rsid w:val="001D78A3"/>
    <w:rsid w:val="001D7B03"/>
    <w:rsid w:val="001D7C0C"/>
    <w:rsid w:val="001D7C8F"/>
    <w:rsid w:val="001D7D35"/>
    <w:rsid w:val="001E01CB"/>
    <w:rsid w:val="001E0266"/>
    <w:rsid w:val="001E036B"/>
    <w:rsid w:val="001E0542"/>
    <w:rsid w:val="001E069E"/>
    <w:rsid w:val="001E06A6"/>
    <w:rsid w:val="001E091B"/>
    <w:rsid w:val="001E0A87"/>
    <w:rsid w:val="001E0B80"/>
    <w:rsid w:val="001E0E6A"/>
    <w:rsid w:val="001E11DE"/>
    <w:rsid w:val="001E1301"/>
    <w:rsid w:val="001E1609"/>
    <w:rsid w:val="001E1633"/>
    <w:rsid w:val="001E1B56"/>
    <w:rsid w:val="001E1ED0"/>
    <w:rsid w:val="001E21C4"/>
    <w:rsid w:val="001E2202"/>
    <w:rsid w:val="001E29DD"/>
    <w:rsid w:val="001E2A3C"/>
    <w:rsid w:val="001E2D32"/>
    <w:rsid w:val="001E31A0"/>
    <w:rsid w:val="001E3A07"/>
    <w:rsid w:val="001E3CEE"/>
    <w:rsid w:val="001E42A1"/>
    <w:rsid w:val="001E4365"/>
    <w:rsid w:val="001E4485"/>
    <w:rsid w:val="001E4514"/>
    <w:rsid w:val="001E4573"/>
    <w:rsid w:val="001E473B"/>
    <w:rsid w:val="001E47F9"/>
    <w:rsid w:val="001E49D9"/>
    <w:rsid w:val="001E4B10"/>
    <w:rsid w:val="001E4D14"/>
    <w:rsid w:val="001E50AF"/>
    <w:rsid w:val="001E5173"/>
    <w:rsid w:val="001E51E8"/>
    <w:rsid w:val="001E52AE"/>
    <w:rsid w:val="001E536A"/>
    <w:rsid w:val="001E5764"/>
    <w:rsid w:val="001E5806"/>
    <w:rsid w:val="001E5870"/>
    <w:rsid w:val="001E61F0"/>
    <w:rsid w:val="001E6544"/>
    <w:rsid w:val="001E6749"/>
    <w:rsid w:val="001E6C02"/>
    <w:rsid w:val="001E6E89"/>
    <w:rsid w:val="001E7392"/>
    <w:rsid w:val="001E7697"/>
    <w:rsid w:val="001E7722"/>
    <w:rsid w:val="001E7729"/>
    <w:rsid w:val="001E7BD9"/>
    <w:rsid w:val="001E7D61"/>
    <w:rsid w:val="001F00F2"/>
    <w:rsid w:val="001F02CB"/>
    <w:rsid w:val="001F0533"/>
    <w:rsid w:val="001F05F8"/>
    <w:rsid w:val="001F0A31"/>
    <w:rsid w:val="001F0EE5"/>
    <w:rsid w:val="001F113E"/>
    <w:rsid w:val="001F1140"/>
    <w:rsid w:val="001F13D3"/>
    <w:rsid w:val="001F1405"/>
    <w:rsid w:val="001F1A1C"/>
    <w:rsid w:val="001F1B33"/>
    <w:rsid w:val="001F1B69"/>
    <w:rsid w:val="001F208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8B"/>
    <w:rsid w:val="001F4490"/>
    <w:rsid w:val="001F48EE"/>
    <w:rsid w:val="001F4A2B"/>
    <w:rsid w:val="001F4A6B"/>
    <w:rsid w:val="001F4D0C"/>
    <w:rsid w:val="001F4D3F"/>
    <w:rsid w:val="001F512A"/>
    <w:rsid w:val="001F5703"/>
    <w:rsid w:val="001F57D1"/>
    <w:rsid w:val="001F5D18"/>
    <w:rsid w:val="001F5EEF"/>
    <w:rsid w:val="001F63C6"/>
    <w:rsid w:val="001F63DA"/>
    <w:rsid w:val="001F6966"/>
    <w:rsid w:val="001F6B10"/>
    <w:rsid w:val="001F6BEA"/>
    <w:rsid w:val="001F6D94"/>
    <w:rsid w:val="001F70FB"/>
    <w:rsid w:val="001F71AF"/>
    <w:rsid w:val="001F75B2"/>
    <w:rsid w:val="001F7FCF"/>
    <w:rsid w:val="002002F2"/>
    <w:rsid w:val="0020039A"/>
    <w:rsid w:val="002003E3"/>
    <w:rsid w:val="00200BC3"/>
    <w:rsid w:val="00200BD6"/>
    <w:rsid w:val="00200D65"/>
    <w:rsid w:val="00200F14"/>
    <w:rsid w:val="00201106"/>
    <w:rsid w:val="00201230"/>
    <w:rsid w:val="00201502"/>
    <w:rsid w:val="00201C90"/>
    <w:rsid w:val="00201E47"/>
    <w:rsid w:val="00201E5F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2B5"/>
    <w:rsid w:val="00203728"/>
    <w:rsid w:val="00203744"/>
    <w:rsid w:val="00203886"/>
    <w:rsid w:val="00203C8D"/>
    <w:rsid w:val="00203CA9"/>
    <w:rsid w:val="00203F8A"/>
    <w:rsid w:val="00204691"/>
    <w:rsid w:val="002046FA"/>
    <w:rsid w:val="0020474D"/>
    <w:rsid w:val="00204B0C"/>
    <w:rsid w:val="00204B1E"/>
    <w:rsid w:val="00204BCD"/>
    <w:rsid w:val="00204E83"/>
    <w:rsid w:val="002053E4"/>
    <w:rsid w:val="002056AA"/>
    <w:rsid w:val="0020571B"/>
    <w:rsid w:val="00205812"/>
    <w:rsid w:val="00205868"/>
    <w:rsid w:val="002058E1"/>
    <w:rsid w:val="00205B37"/>
    <w:rsid w:val="00206192"/>
    <w:rsid w:val="002065C1"/>
    <w:rsid w:val="00206E21"/>
    <w:rsid w:val="00206E3E"/>
    <w:rsid w:val="0020735A"/>
    <w:rsid w:val="0020741F"/>
    <w:rsid w:val="00207466"/>
    <w:rsid w:val="00207479"/>
    <w:rsid w:val="00207B06"/>
    <w:rsid w:val="00207CB8"/>
    <w:rsid w:val="00207D7F"/>
    <w:rsid w:val="00207F12"/>
    <w:rsid w:val="0021006E"/>
    <w:rsid w:val="0021021C"/>
    <w:rsid w:val="0021029C"/>
    <w:rsid w:val="002102E6"/>
    <w:rsid w:val="0021057C"/>
    <w:rsid w:val="00210625"/>
    <w:rsid w:val="00210AC7"/>
    <w:rsid w:val="00211098"/>
    <w:rsid w:val="002110E7"/>
    <w:rsid w:val="0021142B"/>
    <w:rsid w:val="00211644"/>
    <w:rsid w:val="00211791"/>
    <w:rsid w:val="00211890"/>
    <w:rsid w:val="00211BE8"/>
    <w:rsid w:val="00211E6A"/>
    <w:rsid w:val="00211EB2"/>
    <w:rsid w:val="00211FCE"/>
    <w:rsid w:val="002120BD"/>
    <w:rsid w:val="00212790"/>
    <w:rsid w:val="0021288D"/>
    <w:rsid w:val="002129D2"/>
    <w:rsid w:val="00212A50"/>
    <w:rsid w:val="00212CD3"/>
    <w:rsid w:val="00213191"/>
    <w:rsid w:val="00213245"/>
    <w:rsid w:val="002133D3"/>
    <w:rsid w:val="00213493"/>
    <w:rsid w:val="0021384F"/>
    <w:rsid w:val="00213A79"/>
    <w:rsid w:val="00213AB4"/>
    <w:rsid w:val="00213BDA"/>
    <w:rsid w:val="00213E67"/>
    <w:rsid w:val="00213F1D"/>
    <w:rsid w:val="00213F76"/>
    <w:rsid w:val="0021412D"/>
    <w:rsid w:val="002144E8"/>
    <w:rsid w:val="00214702"/>
    <w:rsid w:val="00214748"/>
    <w:rsid w:val="00214809"/>
    <w:rsid w:val="00214FF5"/>
    <w:rsid w:val="00215342"/>
    <w:rsid w:val="002154CD"/>
    <w:rsid w:val="0021551A"/>
    <w:rsid w:val="002156A4"/>
    <w:rsid w:val="0021580A"/>
    <w:rsid w:val="0021580C"/>
    <w:rsid w:val="00215839"/>
    <w:rsid w:val="00215981"/>
    <w:rsid w:val="00215BD0"/>
    <w:rsid w:val="00215E1C"/>
    <w:rsid w:val="00215E2A"/>
    <w:rsid w:val="0021634A"/>
    <w:rsid w:val="00216712"/>
    <w:rsid w:val="0021699A"/>
    <w:rsid w:val="00216B2C"/>
    <w:rsid w:val="00216D01"/>
    <w:rsid w:val="00216E71"/>
    <w:rsid w:val="002170EC"/>
    <w:rsid w:val="002171A7"/>
    <w:rsid w:val="0021730B"/>
    <w:rsid w:val="00217312"/>
    <w:rsid w:val="002176F3"/>
    <w:rsid w:val="0021792C"/>
    <w:rsid w:val="00217A67"/>
    <w:rsid w:val="00217B9D"/>
    <w:rsid w:val="00217BD8"/>
    <w:rsid w:val="00217BDE"/>
    <w:rsid w:val="00217C27"/>
    <w:rsid w:val="00217E18"/>
    <w:rsid w:val="0022006F"/>
    <w:rsid w:val="0022008C"/>
    <w:rsid w:val="002205B5"/>
    <w:rsid w:val="002205D4"/>
    <w:rsid w:val="00220645"/>
    <w:rsid w:val="002206C2"/>
    <w:rsid w:val="002206DA"/>
    <w:rsid w:val="002206F7"/>
    <w:rsid w:val="00220726"/>
    <w:rsid w:val="002207B1"/>
    <w:rsid w:val="002209B2"/>
    <w:rsid w:val="00220D7F"/>
    <w:rsid w:val="00220D8C"/>
    <w:rsid w:val="00220F42"/>
    <w:rsid w:val="0022102C"/>
    <w:rsid w:val="0022118B"/>
    <w:rsid w:val="0022124D"/>
    <w:rsid w:val="00221282"/>
    <w:rsid w:val="002214A7"/>
    <w:rsid w:val="002218A8"/>
    <w:rsid w:val="00221A28"/>
    <w:rsid w:val="00221BFA"/>
    <w:rsid w:val="00221E29"/>
    <w:rsid w:val="00222040"/>
    <w:rsid w:val="002222E4"/>
    <w:rsid w:val="002223BF"/>
    <w:rsid w:val="0022256D"/>
    <w:rsid w:val="0022270C"/>
    <w:rsid w:val="002232EE"/>
    <w:rsid w:val="00223651"/>
    <w:rsid w:val="00223A1A"/>
    <w:rsid w:val="002240AD"/>
    <w:rsid w:val="00224965"/>
    <w:rsid w:val="00224C4B"/>
    <w:rsid w:val="00225213"/>
    <w:rsid w:val="00225737"/>
    <w:rsid w:val="00225786"/>
    <w:rsid w:val="00225941"/>
    <w:rsid w:val="00225B7B"/>
    <w:rsid w:val="00225B7E"/>
    <w:rsid w:val="00225D03"/>
    <w:rsid w:val="00225D32"/>
    <w:rsid w:val="00225EC1"/>
    <w:rsid w:val="002262AE"/>
    <w:rsid w:val="0022639F"/>
    <w:rsid w:val="002265F1"/>
    <w:rsid w:val="0022669E"/>
    <w:rsid w:val="00226B38"/>
    <w:rsid w:val="00226E45"/>
    <w:rsid w:val="0022735E"/>
    <w:rsid w:val="002273BA"/>
    <w:rsid w:val="0022762D"/>
    <w:rsid w:val="00227716"/>
    <w:rsid w:val="002278BE"/>
    <w:rsid w:val="00227A40"/>
    <w:rsid w:val="00227BF4"/>
    <w:rsid w:val="00227DEB"/>
    <w:rsid w:val="00227DF2"/>
    <w:rsid w:val="002302EF"/>
    <w:rsid w:val="00230B0F"/>
    <w:rsid w:val="00230C61"/>
    <w:rsid w:val="00231698"/>
    <w:rsid w:val="00231A71"/>
    <w:rsid w:val="00231A97"/>
    <w:rsid w:val="002320E8"/>
    <w:rsid w:val="00232181"/>
    <w:rsid w:val="002322EE"/>
    <w:rsid w:val="0023249E"/>
    <w:rsid w:val="00232636"/>
    <w:rsid w:val="00232AFE"/>
    <w:rsid w:val="00232B69"/>
    <w:rsid w:val="00232B89"/>
    <w:rsid w:val="0023345B"/>
    <w:rsid w:val="00233473"/>
    <w:rsid w:val="002337A5"/>
    <w:rsid w:val="00233A4F"/>
    <w:rsid w:val="00233B60"/>
    <w:rsid w:val="00233C4E"/>
    <w:rsid w:val="00233D1D"/>
    <w:rsid w:val="00233E0D"/>
    <w:rsid w:val="00233F52"/>
    <w:rsid w:val="00234074"/>
    <w:rsid w:val="002341D8"/>
    <w:rsid w:val="0023422E"/>
    <w:rsid w:val="002343EE"/>
    <w:rsid w:val="002343FF"/>
    <w:rsid w:val="002344FA"/>
    <w:rsid w:val="00234669"/>
    <w:rsid w:val="00234822"/>
    <w:rsid w:val="00234865"/>
    <w:rsid w:val="00234880"/>
    <w:rsid w:val="00234BC5"/>
    <w:rsid w:val="00234F4A"/>
    <w:rsid w:val="0023518F"/>
    <w:rsid w:val="002354D1"/>
    <w:rsid w:val="002355A5"/>
    <w:rsid w:val="002356EF"/>
    <w:rsid w:val="002359F4"/>
    <w:rsid w:val="00235A68"/>
    <w:rsid w:val="00235D5E"/>
    <w:rsid w:val="00235EED"/>
    <w:rsid w:val="002360DC"/>
    <w:rsid w:val="00236151"/>
    <w:rsid w:val="002361D6"/>
    <w:rsid w:val="00236288"/>
    <w:rsid w:val="0023640F"/>
    <w:rsid w:val="00236524"/>
    <w:rsid w:val="002365DF"/>
    <w:rsid w:val="002367E8"/>
    <w:rsid w:val="00236D96"/>
    <w:rsid w:val="00236E3D"/>
    <w:rsid w:val="00236FB8"/>
    <w:rsid w:val="0023730E"/>
    <w:rsid w:val="00237527"/>
    <w:rsid w:val="00237973"/>
    <w:rsid w:val="00237C16"/>
    <w:rsid w:val="00237C8C"/>
    <w:rsid w:val="00237EF0"/>
    <w:rsid w:val="00240062"/>
    <w:rsid w:val="00240758"/>
    <w:rsid w:val="00240902"/>
    <w:rsid w:val="00240C10"/>
    <w:rsid w:val="00240CFF"/>
    <w:rsid w:val="00240E75"/>
    <w:rsid w:val="00241356"/>
    <w:rsid w:val="002418A2"/>
    <w:rsid w:val="00241B1F"/>
    <w:rsid w:val="00241B2D"/>
    <w:rsid w:val="00241B73"/>
    <w:rsid w:val="00241C5C"/>
    <w:rsid w:val="00241E5E"/>
    <w:rsid w:val="0024217D"/>
    <w:rsid w:val="002421FE"/>
    <w:rsid w:val="00242217"/>
    <w:rsid w:val="0024231F"/>
    <w:rsid w:val="002424D1"/>
    <w:rsid w:val="002425C9"/>
    <w:rsid w:val="00242616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6F2"/>
    <w:rsid w:val="002447B8"/>
    <w:rsid w:val="002447DF"/>
    <w:rsid w:val="002447F5"/>
    <w:rsid w:val="0024485C"/>
    <w:rsid w:val="002448B9"/>
    <w:rsid w:val="00244A57"/>
    <w:rsid w:val="00244AA1"/>
    <w:rsid w:val="00244BF9"/>
    <w:rsid w:val="00244F2E"/>
    <w:rsid w:val="00245146"/>
    <w:rsid w:val="00245169"/>
    <w:rsid w:val="002454DF"/>
    <w:rsid w:val="00245797"/>
    <w:rsid w:val="00245E4B"/>
    <w:rsid w:val="00245E95"/>
    <w:rsid w:val="00245EDE"/>
    <w:rsid w:val="002461D3"/>
    <w:rsid w:val="002461D5"/>
    <w:rsid w:val="00246281"/>
    <w:rsid w:val="00246708"/>
    <w:rsid w:val="00246764"/>
    <w:rsid w:val="00246BD4"/>
    <w:rsid w:val="00246D4A"/>
    <w:rsid w:val="00246DE7"/>
    <w:rsid w:val="00246DED"/>
    <w:rsid w:val="002471C7"/>
    <w:rsid w:val="002471F6"/>
    <w:rsid w:val="0024753A"/>
    <w:rsid w:val="00247549"/>
    <w:rsid w:val="00247932"/>
    <w:rsid w:val="00247BBC"/>
    <w:rsid w:val="00247C74"/>
    <w:rsid w:val="00247D90"/>
    <w:rsid w:val="00247FEE"/>
    <w:rsid w:val="00250004"/>
    <w:rsid w:val="00250255"/>
    <w:rsid w:val="00250855"/>
    <w:rsid w:val="00250897"/>
    <w:rsid w:val="00250943"/>
    <w:rsid w:val="00250BCB"/>
    <w:rsid w:val="00250CA7"/>
    <w:rsid w:val="00250FDF"/>
    <w:rsid w:val="0025127C"/>
    <w:rsid w:val="00251430"/>
    <w:rsid w:val="002514B8"/>
    <w:rsid w:val="002515A4"/>
    <w:rsid w:val="002518CC"/>
    <w:rsid w:val="002518ED"/>
    <w:rsid w:val="00251FC2"/>
    <w:rsid w:val="00251FDD"/>
    <w:rsid w:val="0025227E"/>
    <w:rsid w:val="00252290"/>
    <w:rsid w:val="00252395"/>
    <w:rsid w:val="002523BA"/>
    <w:rsid w:val="002523DA"/>
    <w:rsid w:val="00252490"/>
    <w:rsid w:val="00252665"/>
    <w:rsid w:val="00252763"/>
    <w:rsid w:val="0025294D"/>
    <w:rsid w:val="002529C3"/>
    <w:rsid w:val="002529CE"/>
    <w:rsid w:val="00252A32"/>
    <w:rsid w:val="00252BBC"/>
    <w:rsid w:val="00252C52"/>
    <w:rsid w:val="00252F65"/>
    <w:rsid w:val="002531A2"/>
    <w:rsid w:val="00253498"/>
    <w:rsid w:val="002535D2"/>
    <w:rsid w:val="002535EA"/>
    <w:rsid w:val="002536BB"/>
    <w:rsid w:val="002538EC"/>
    <w:rsid w:val="002539E2"/>
    <w:rsid w:val="00253B32"/>
    <w:rsid w:val="00253C53"/>
    <w:rsid w:val="00253ED5"/>
    <w:rsid w:val="00253EDE"/>
    <w:rsid w:val="002546F3"/>
    <w:rsid w:val="002548A1"/>
    <w:rsid w:val="00254D67"/>
    <w:rsid w:val="00254DC2"/>
    <w:rsid w:val="0025511F"/>
    <w:rsid w:val="002551A9"/>
    <w:rsid w:val="0025525A"/>
    <w:rsid w:val="00255310"/>
    <w:rsid w:val="00255698"/>
    <w:rsid w:val="0025575D"/>
    <w:rsid w:val="00255864"/>
    <w:rsid w:val="00255BF2"/>
    <w:rsid w:val="00255BF5"/>
    <w:rsid w:val="00255EEA"/>
    <w:rsid w:val="0025673C"/>
    <w:rsid w:val="00256791"/>
    <w:rsid w:val="00256D4A"/>
    <w:rsid w:val="00256F4D"/>
    <w:rsid w:val="00257261"/>
    <w:rsid w:val="002577D1"/>
    <w:rsid w:val="00257B5B"/>
    <w:rsid w:val="00257E60"/>
    <w:rsid w:val="00257F3E"/>
    <w:rsid w:val="00257FE9"/>
    <w:rsid w:val="00260073"/>
    <w:rsid w:val="0026055E"/>
    <w:rsid w:val="00260C30"/>
    <w:rsid w:val="00260D8B"/>
    <w:rsid w:val="00260EAA"/>
    <w:rsid w:val="00260FBF"/>
    <w:rsid w:val="002610A8"/>
    <w:rsid w:val="0026144B"/>
    <w:rsid w:val="002617AE"/>
    <w:rsid w:val="002619D8"/>
    <w:rsid w:val="00261A21"/>
    <w:rsid w:val="00261E09"/>
    <w:rsid w:val="002621A6"/>
    <w:rsid w:val="002623C2"/>
    <w:rsid w:val="00262626"/>
    <w:rsid w:val="0026268F"/>
    <w:rsid w:val="0026289D"/>
    <w:rsid w:val="00262BDE"/>
    <w:rsid w:val="00262DD8"/>
    <w:rsid w:val="00262EC5"/>
    <w:rsid w:val="002630F6"/>
    <w:rsid w:val="00263117"/>
    <w:rsid w:val="002632B5"/>
    <w:rsid w:val="0026347B"/>
    <w:rsid w:val="0026361B"/>
    <w:rsid w:val="00263944"/>
    <w:rsid w:val="00263B93"/>
    <w:rsid w:val="002643A0"/>
    <w:rsid w:val="002648A6"/>
    <w:rsid w:val="002650C7"/>
    <w:rsid w:val="0026526B"/>
    <w:rsid w:val="00265413"/>
    <w:rsid w:val="00265584"/>
    <w:rsid w:val="00265D4E"/>
    <w:rsid w:val="0026624D"/>
    <w:rsid w:val="00266D0C"/>
    <w:rsid w:val="00267132"/>
    <w:rsid w:val="00267586"/>
    <w:rsid w:val="00267872"/>
    <w:rsid w:val="00267A91"/>
    <w:rsid w:val="00267A9B"/>
    <w:rsid w:val="00267BA3"/>
    <w:rsid w:val="00267C9D"/>
    <w:rsid w:val="00270230"/>
    <w:rsid w:val="00270238"/>
    <w:rsid w:val="0027046C"/>
    <w:rsid w:val="002704C8"/>
    <w:rsid w:val="002704F7"/>
    <w:rsid w:val="002705CC"/>
    <w:rsid w:val="0027070C"/>
    <w:rsid w:val="00270CFA"/>
    <w:rsid w:val="00270EBE"/>
    <w:rsid w:val="002712A4"/>
    <w:rsid w:val="00271A43"/>
    <w:rsid w:val="0027221C"/>
    <w:rsid w:val="00272300"/>
    <w:rsid w:val="0027235D"/>
    <w:rsid w:val="002723D0"/>
    <w:rsid w:val="00272574"/>
    <w:rsid w:val="0027257C"/>
    <w:rsid w:val="002725A2"/>
    <w:rsid w:val="002730A6"/>
    <w:rsid w:val="002732F0"/>
    <w:rsid w:val="0027330C"/>
    <w:rsid w:val="002734B1"/>
    <w:rsid w:val="00273738"/>
    <w:rsid w:val="00273860"/>
    <w:rsid w:val="00273A00"/>
    <w:rsid w:val="00273A8A"/>
    <w:rsid w:val="00273CA4"/>
    <w:rsid w:val="0027401E"/>
    <w:rsid w:val="00274035"/>
    <w:rsid w:val="0027405A"/>
    <w:rsid w:val="002740C5"/>
    <w:rsid w:val="002740DA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638"/>
    <w:rsid w:val="00275857"/>
    <w:rsid w:val="00275A96"/>
    <w:rsid w:val="00275B9A"/>
    <w:rsid w:val="00275F61"/>
    <w:rsid w:val="00275FBB"/>
    <w:rsid w:val="0027616E"/>
    <w:rsid w:val="002761D4"/>
    <w:rsid w:val="00276581"/>
    <w:rsid w:val="00276725"/>
    <w:rsid w:val="00276BAB"/>
    <w:rsid w:val="00276E2F"/>
    <w:rsid w:val="00276EC8"/>
    <w:rsid w:val="00276F4D"/>
    <w:rsid w:val="00277387"/>
    <w:rsid w:val="002775CE"/>
    <w:rsid w:val="0027765B"/>
    <w:rsid w:val="00277D9A"/>
    <w:rsid w:val="00277F2D"/>
    <w:rsid w:val="00280116"/>
    <w:rsid w:val="00280549"/>
    <w:rsid w:val="00280608"/>
    <w:rsid w:val="00280709"/>
    <w:rsid w:val="00280807"/>
    <w:rsid w:val="00280A28"/>
    <w:rsid w:val="00280C86"/>
    <w:rsid w:val="0028162C"/>
    <w:rsid w:val="00281660"/>
    <w:rsid w:val="0028216C"/>
    <w:rsid w:val="0028271E"/>
    <w:rsid w:val="00282831"/>
    <w:rsid w:val="002828D7"/>
    <w:rsid w:val="00282A7E"/>
    <w:rsid w:val="00282B2A"/>
    <w:rsid w:val="00283361"/>
    <w:rsid w:val="002833A1"/>
    <w:rsid w:val="002834A7"/>
    <w:rsid w:val="002835BA"/>
    <w:rsid w:val="002837F3"/>
    <w:rsid w:val="002839DB"/>
    <w:rsid w:val="00283C4F"/>
    <w:rsid w:val="00283C91"/>
    <w:rsid w:val="002847AE"/>
    <w:rsid w:val="00284826"/>
    <w:rsid w:val="00284AF5"/>
    <w:rsid w:val="00284DD1"/>
    <w:rsid w:val="00284F20"/>
    <w:rsid w:val="002858EF"/>
    <w:rsid w:val="00285AF1"/>
    <w:rsid w:val="00285D88"/>
    <w:rsid w:val="00285D99"/>
    <w:rsid w:val="00285E5E"/>
    <w:rsid w:val="00286159"/>
    <w:rsid w:val="00286880"/>
    <w:rsid w:val="00286D31"/>
    <w:rsid w:val="00286E0F"/>
    <w:rsid w:val="00287010"/>
    <w:rsid w:val="002870E2"/>
    <w:rsid w:val="0028722F"/>
    <w:rsid w:val="002872C5"/>
    <w:rsid w:val="00287408"/>
    <w:rsid w:val="002874EC"/>
    <w:rsid w:val="002876F6"/>
    <w:rsid w:val="00287896"/>
    <w:rsid w:val="00287A26"/>
    <w:rsid w:val="00287A89"/>
    <w:rsid w:val="00287CAB"/>
    <w:rsid w:val="00290135"/>
    <w:rsid w:val="00290974"/>
    <w:rsid w:val="00290988"/>
    <w:rsid w:val="00290C21"/>
    <w:rsid w:val="00290C70"/>
    <w:rsid w:val="00290F1F"/>
    <w:rsid w:val="00290F20"/>
    <w:rsid w:val="002914D2"/>
    <w:rsid w:val="00291ABA"/>
    <w:rsid w:val="00291CA1"/>
    <w:rsid w:val="00292071"/>
    <w:rsid w:val="00292183"/>
    <w:rsid w:val="002921FD"/>
    <w:rsid w:val="002925CB"/>
    <w:rsid w:val="002928E2"/>
    <w:rsid w:val="00292FAA"/>
    <w:rsid w:val="00293227"/>
    <w:rsid w:val="002934E8"/>
    <w:rsid w:val="00293D54"/>
    <w:rsid w:val="00293E62"/>
    <w:rsid w:val="00293EB6"/>
    <w:rsid w:val="00294125"/>
    <w:rsid w:val="002941ED"/>
    <w:rsid w:val="00294458"/>
    <w:rsid w:val="00294518"/>
    <w:rsid w:val="00294629"/>
    <w:rsid w:val="002948B1"/>
    <w:rsid w:val="00294A13"/>
    <w:rsid w:val="00294A7D"/>
    <w:rsid w:val="00294B1B"/>
    <w:rsid w:val="00294DEC"/>
    <w:rsid w:val="00294FF7"/>
    <w:rsid w:val="00294FFA"/>
    <w:rsid w:val="002954A4"/>
    <w:rsid w:val="002955BB"/>
    <w:rsid w:val="00295993"/>
    <w:rsid w:val="00295DB3"/>
    <w:rsid w:val="0029602D"/>
    <w:rsid w:val="0029643C"/>
    <w:rsid w:val="00296496"/>
    <w:rsid w:val="00296680"/>
    <w:rsid w:val="00296771"/>
    <w:rsid w:val="00296BA7"/>
    <w:rsid w:val="0029710C"/>
    <w:rsid w:val="00297307"/>
    <w:rsid w:val="0029732F"/>
    <w:rsid w:val="00297624"/>
    <w:rsid w:val="002977FD"/>
    <w:rsid w:val="002978C6"/>
    <w:rsid w:val="00297BC2"/>
    <w:rsid w:val="00297D15"/>
    <w:rsid w:val="002A0170"/>
    <w:rsid w:val="002A0213"/>
    <w:rsid w:val="002A0312"/>
    <w:rsid w:val="002A03BF"/>
    <w:rsid w:val="002A0707"/>
    <w:rsid w:val="002A10FE"/>
    <w:rsid w:val="002A1329"/>
    <w:rsid w:val="002A15F4"/>
    <w:rsid w:val="002A161C"/>
    <w:rsid w:val="002A1959"/>
    <w:rsid w:val="002A1BBA"/>
    <w:rsid w:val="002A2055"/>
    <w:rsid w:val="002A266D"/>
    <w:rsid w:val="002A27AA"/>
    <w:rsid w:val="002A28CB"/>
    <w:rsid w:val="002A29DA"/>
    <w:rsid w:val="002A2B88"/>
    <w:rsid w:val="002A2BAC"/>
    <w:rsid w:val="002A2D1B"/>
    <w:rsid w:val="002A30D4"/>
    <w:rsid w:val="002A318B"/>
    <w:rsid w:val="002A322E"/>
    <w:rsid w:val="002A3556"/>
    <w:rsid w:val="002A3799"/>
    <w:rsid w:val="002A39BD"/>
    <w:rsid w:val="002A3C6F"/>
    <w:rsid w:val="002A3DFC"/>
    <w:rsid w:val="002A3E7E"/>
    <w:rsid w:val="002A3EE6"/>
    <w:rsid w:val="002A44B5"/>
    <w:rsid w:val="002A4625"/>
    <w:rsid w:val="002A467C"/>
    <w:rsid w:val="002A48FF"/>
    <w:rsid w:val="002A4C69"/>
    <w:rsid w:val="002A4D2F"/>
    <w:rsid w:val="002A4F2E"/>
    <w:rsid w:val="002A5500"/>
    <w:rsid w:val="002A565A"/>
    <w:rsid w:val="002A5899"/>
    <w:rsid w:val="002A58EE"/>
    <w:rsid w:val="002A599C"/>
    <w:rsid w:val="002A5A8E"/>
    <w:rsid w:val="002A5C4E"/>
    <w:rsid w:val="002A5E04"/>
    <w:rsid w:val="002A5E8B"/>
    <w:rsid w:val="002A6180"/>
    <w:rsid w:val="002A62DD"/>
    <w:rsid w:val="002A6429"/>
    <w:rsid w:val="002A642B"/>
    <w:rsid w:val="002A6525"/>
    <w:rsid w:val="002A658D"/>
    <w:rsid w:val="002A6818"/>
    <w:rsid w:val="002A6CCC"/>
    <w:rsid w:val="002A7556"/>
    <w:rsid w:val="002A7969"/>
    <w:rsid w:val="002B0434"/>
    <w:rsid w:val="002B052B"/>
    <w:rsid w:val="002B07CE"/>
    <w:rsid w:val="002B0A5D"/>
    <w:rsid w:val="002B0E3D"/>
    <w:rsid w:val="002B10B9"/>
    <w:rsid w:val="002B152F"/>
    <w:rsid w:val="002B15A7"/>
    <w:rsid w:val="002B16CA"/>
    <w:rsid w:val="002B1777"/>
    <w:rsid w:val="002B1975"/>
    <w:rsid w:val="002B1A10"/>
    <w:rsid w:val="002B1AAF"/>
    <w:rsid w:val="002B1EFD"/>
    <w:rsid w:val="002B20CD"/>
    <w:rsid w:val="002B2723"/>
    <w:rsid w:val="002B27A1"/>
    <w:rsid w:val="002B292A"/>
    <w:rsid w:val="002B292F"/>
    <w:rsid w:val="002B2A2C"/>
    <w:rsid w:val="002B33D7"/>
    <w:rsid w:val="002B3B3B"/>
    <w:rsid w:val="002B3C94"/>
    <w:rsid w:val="002B3D95"/>
    <w:rsid w:val="002B3F9C"/>
    <w:rsid w:val="002B40D8"/>
    <w:rsid w:val="002B4472"/>
    <w:rsid w:val="002B4893"/>
    <w:rsid w:val="002B4E9E"/>
    <w:rsid w:val="002B528A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AD2"/>
    <w:rsid w:val="002B6D08"/>
    <w:rsid w:val="002B72A3"/>
    <w:rsid w:val="002B76F2"/>
    <w:rsid w:val="002B77CD"/>
    <w:rsid w:val="002B77D6"/>
    <w:rsid w:val="002B7A60"/>
    <w:rsid w:val="002B7DB5"/>
    <w:rsid w:val="002B7EC7"/>
    <w:rsid w:val="002C00C8"/>
    <w:rsid w:val="002C020F"/>
    <w:rsid w:val="002C0265"/>
    <w:rsid w:val="002C0435"/>
    <w:rsid w:val="002C06DD"/>
    <w:rsid w:val="002C0B8D"/>
    <w:rsid w:val="002C0D1E"/>
    <w:rsid w:val="002C0FEE"/>
    <w:rsid w:val="002C158D"/>
    <w:rsid w:val="002C16B6"/>
    <w:rsid w:val="002C1846"/>
    <w:rsid w:val="002C1939"/>
    <w:rsid w:val="002C2031"/>
    <w:rsid w:val="002C25CB"/>
    <w:rsid w:val="002C273C"/>
    <w:rsid w:val="002C2896"/>
    <w:rsid w:val="002C29C6"/>
    <w:rsid w:val="002C29EE"/>
    <w:rsid w:val="002C2ED6"/>
    <w:rsid w:val="002C2F4A"/>
    <w:rsid w:val="002C2F80"/>
    <w:rsid w:val="002C351B"/>
    <w:rsid w:val="002C39A3"/>
    <w:rsid w:val="002C3BE3"/>
    <w:rsid w:val="002C3EB3"/>
    <w:rsid w:val="002C3ED4"/>
    <w:rsid w:val="002C423E"/>
    <w:rsid w:val="002C47FB"/>
    <w:rsid w:val="002C4818"/>
    <w:rsid w:val="002C4C10"/>
    <w:rsid w:val="002C4C1B"/>
    <w:rsid w:val="002C4D7A"/>
    <w:rsid w:val="002C4E26"/>
    <w:rsid w:val="002C4F67"/>
    <w:rsid w:val="002C5163"/>
    <w:rsid w:val="002C525B"/>
    <w:rsid w:val="002C5689"/>
    <w:rsid w:val="002C56D6"/>
    <w:rsid w:val="002C56F1"/>
    <w:rsid w:val="002C5BE2"/>
    <w:rsid w:val="002C5CA6"/>
    <w:rsid w:val="002C5CE7"/>
    <w:rsid w:val="002C6077"/>
    <w:rsid w:val="002C61DB"/>
    <w:rsid w:val="002C6226"/>
    <w:rsid w:val="002C644E"/>
    <w:rsid w:val="002C64A8"/>
    <w:rsid w:val="002C65AB"/>
    <w:rsid w:val="002C65B6"/>
    <w:rsid w:val="002C6CA2"/>
    <w:rsid w:val="002C6F0A"/>
    <w:rsid w:val="002C705B"/>
    <w:rsid w:val="002C70F4"/>
    <w:rsid w:val="002C7145"/>
    <w:rsid w:val="002C72A6"/>
    <w:rsid w:val="002C7BE1"/>
    <w:rsid w:val="002C7DA7"/>
    <w:rsid w:val="002C7DDF"/>
    <w:rsid w:val="002C7E94"/>
    <w:rsid w:val="002C7FD1"/>
    <w:rsid w:val="002D013D"/>
    <w:rsid w:val="002D026E"/>
    <w:rsid w:val="002D039F"/>
    <w:rsid w:val="002D0580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194F"/>
    <w:rsid w:val="002D2003"/>
    <w:rsid w:val="002D2167"/>
    <w:rsid w:val="002D2274"/>
    <w:rsid w:val="002D2793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3D8D"/>
    <w:rsid w:val="002D40CB"/>
    <w:rsid w:val="002D4166"/>
    <w:rsid w:val="002D4A06"/>
    <w:rsid w:val="002D4A63"/>
    <w:rsid w:val="002D4BE4"/>
    <w:rsid w:val="002D4D97"/>
    <w:rsid w:val="002D5161"/>
    <w:rsid w:val="002D5395"/>
    <w:rsid w:val="002D54A9"/>
    <w:rsid w:val="002D5671"/>
    <w:rsid w:val="002D5717"/>
    <w:rsid w:val="002D5D9D"/>
    <w:rsid w:val="002D61B1"/>
    <w:rsid w:val="002D61CF"/>
    <w:rsid w:val="002D6495"/>
    <w:rsid w:val="002D6641"/>
    <w:rsid w:val="002D6909"/>
    <w:rsid w:val="002D69C9"/>
    <w:rsid w:val="002D6FD9"/>
    <w:rsid w:val="002D6FDC"/>
    <w:rsid w:val="002D6FEB"/>
    <w:rsid w:val="002D70EA"/>
    <w:rsid w:val="002D71C0"/>
    <w:rsid w:val="002D7257"/>
    <w:rsid w:val="002D7611"/>
    <w:rsid w:val="002D7632"/>
    <w:rsid w:val="002D76BB"/>
    <w:rsid w:val="002D77D0"/>
    <w:rsid w:val="002D77EF"/>
    <w:rsid w:val="002D7A55"/>
    <w:rsid w:val="002D7E41"/>
    <w:rsid w:val="002E02CE"/>
    <w:rsid w:val="002E050A"/>
    <w:rsid w:val="002E0630"/>
    <w:rsid w:val="002E07B0"/>
    <w:rsid w:val="002E0F36"/>
    <w:rsid w:val="002E1433"/>
    <w:rsid w:val="002E1489"/>
    <w:rsid w:val="002E1639"/>
    <w:rsid w:val="002E1692"/>
    <w:rsid w:val="002E1A50"/>
    <w:rsid w:val="002E2174"/>
    <w:rsid w:val="002E21B3"/>
    <w:rsid w:val="002E2217"/>
    <w:rsid w:val="002E252E"/>
    <w:rsid w:val="002E29E0"/>
    <w:rsid w:val="002E2AC8"/>
    <w:rsid w:val="002E2B5B"/>
    <w:rsid w:val="002E301E"/>
    <w:rsid w:val="002E34EF"/>
    <w:rsid w:val="002E3714"/>
    <w:rsid w:val="002E37C0"/>
    <w:rsid w:val="002E3876"/>
    <w:rsid w:val="002E38F9"/>
    <w:rsid w:val="002E39E1"/>
    <w:rsid w:val="002E3A50"/>
    <w:rsid w:val="002E3C02"/>
    <w:rsid w:val="002E3CE2"/>
    <w:rsid w:val="002E40C0"/>
    <w:rsid w:val="002E415F"/>
    <w:rsid w:val="002E44A9"/>
    <w:rsid w:val="002E4B88"/>
    <w:rsid w:val="002E4EA0"/>
    <w:rsid w:val="002E4F41"/>
    <w:rsid w:val="002E4FF2"/>
    <w:rsid w:val="002E5025"/>
    <w:rsid w:val="002E5029"/>
    <w:rsid w:val="002E57BE"/>
    <w:rsid w:val="002E5A2A"/>
    <w:rsid w:val="002E5B07"/>
    <w:rsid w:val="002E618B"/>
    <w:rsid w:val="002E6207"/>
    <w:rsid w:val="002E633D"/>
    <w:rsid w:val="002E6375"/>
    <w:rsid w:val="002E659E"/>
    <w:rsid w:val="002E6613"/>
    <w:rsid w:val="002E692B"/>
    <w:rsid w:val="002E6AF1"/>
    <w:rsid w:val="002E6D40"/>
    <w:rsid w:val="002E6E0F"/>
    <w:rsid w:val="002E6EF8"/>
    <w:rsid w:val="002E6FC8"/>
    <w:rsid w:val="002E7284"/>
    <w:rsid w:val="002E78F1"/>
    <w:rsid w:val="002E7A83"/>
    <w:rsid w:val="002F0073"/>
    <w:rsid w:val="002F053E"/>
    <w:rsid w:val="002F0836"/>
    <w:rsid w:val="002F0981"/>
    <w:rsid w:val="002F0994"/>
    <w:rsid w:val="002F0999"/>
    <w:rsid w:val="002F0D2F"/>
    <w:rsid w:val="002F0EA7"/>
    <w:rsid w:val="002F1275"/>
    <w:rsid w:val="002F13D7"/>
    <w:rsid w:val="002F13DE"/>
    <w:rsid w:val="002F18B2"/>
    <w:rsid w:val="002F1C53"/>
    <w:rsid w:val="002F1C94"/>
    <w:rsid w:val="002F2027"/>
    <w:rsid w:val="002F2380"/>
    <w:rsid w:val="002F24EF"/>
    <w:rsid w:val="002F2797"/>
    <w:rsid w:val="002F2815"/>
    <w:rsid w:val="002F2947"/>
    <w:rsid w:val="002F29EC"/>
    <w:rsid w:val="002F2B36"/>
    <w:rsid w:val="002F2BE6"/>
    <w:rsid w:val="002F2CA0"/>
    <w:rsid w:val="002F2F94"/>
    <w:rsid w:val="002F3443"/>
    <w:rsid w:val="002F3523"/>
    <w:rsid w:val="002F3A44"/>
    <w:rsid w:val="002F3D10"/>
    <w:rsid w:val="002F3F8F"/>
    <w:rsid w:val="002F459F"/>
    <w:rsid w:val="002F465A"/>
    <w:rsid w:val="002F48DD"/>
    <w:rsid w:val="002F4BE5"/>
    <w:rsid w:val="002F4FD0"/>
    <w:rsid w:val="002F52B7"/>
    <w:rsid w:val="002F52C8"/>
    <w:rsid w:val="002F57A8"/>
    <w:rsid w:val="002F5980"/>
    <w:rsid w:val="002F5ADB"/>
    <w:rsid w:val="002F5C20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7E8"/>
    <w:rsid w:val="002F7C7D"/>
    <w:rsid w:val="002F7DF1"/>
    <w:rsid w:val="0030014C"/>
    <w:rsid w:val="003001DD"/>
    <w:rsid w:val="0030059F"/>
    <w:rsid w:val="00300899"/>
    <w:rsid w:val="00300CCB"/>
    <w:rsid w:val="00301215"/>
    <w:rsid w:val="00301708"/>
    <w:rsid w:val="0030205B"/>
    <w:rsid w:val="00302218"/>
    <w:rsid w:val="00302395"/>
    <w:rsid w:val="00302411"/>
    <w:rsid w:val="00302FB4"/>
    <w:rsid w:val="00303304"/>
    <w:rsid w:val="0030346F"/>
    <w:rsid w:val="003034F5"/>
    <w:rsid w:val="0030352F"/>
    <w:rsid w:val="00304189"/>
    <w:rsid w:val="00304462"/>
    <w:rsid w:val="0030467B"/>
    <w:rsid w:val="0030478A"/>
    <w:rsid w:val="00304D33"/>
    <w:rsid w:val="00304E36"/>
    <w:rsid w:val="00304EAD"/>
    <w:rsid w:val="003050C2"/>
    <w:rsid w:val="00305127"/>
    <w:rsid w:val="00305253"/>
    <w:rsid w:val="003057A2"/>
    <w:rsid w:val="00305AE6"/>
    <w:rsid w:val="00305F98"/>
    <w:rsid w:val="00306246"/>
    <w:rsid w:val="00306278"/>
    <w:rsid w:val="0030630A"/>
    <w:rsid w:val="00306424"/>
    <w:rsid w:val="0030642E"/>
    <w:rsid w:val="003065B2"/>
    <w:rsid w:val="0030663C"/>
    <w:rsid w:val="003066E0"/>
    <w:rsid w:val="00306743"/>
    <w:rsid w:val="00306DDB"/>
    <w:rsid w:val="00306E2C"/>
    <w:rsid w:val="00307040"/>
    <w:rsid w:val="003070A0"/>
    <w:rsid w:val="00307261"/>
    <w:rsid w:val="00307488"/>
    <w:rsid w:val="0030752C"/>
    <w:rsid w:val="00307553"/>
    <w:rsid w:val="00307586"/>
    <w:rsid w:val="00307BD7"/>
    <w:rsid w:val="00307C90"/>
    <w:rsid w:val="00307EF1"/>
    <w:rsid w:val="00310357"/>
    <w:rsid w:val="00310643"/>
    <w:rsid w:val="003106F7"/>
    <w:rsid w:val="00310A0E"/>
    <w:rsid w:val="00310B36"/>
    <w:rsid w:val="00310B96"/>
    <w:rsid w:val="00310C67"/>
    <w:rsid w:val="00310FAF"/>
    <w:rsid w:val="003112B0"/>
    <w:rsid w:val="00311A1C"/>
    <w:rsid w:val="00311B3A"/>
    <w:rsid w:val="00311D01"/>
    <w:rsid w:val="00311D0A"/>
    <w:rsid w:val="00311F61"/>
    <w:rsid w:val="00312045"/>
    <w:rsid w:val="0031205A"/>
    <w:rsid w:val="0031264A"/>
    <w:rsid w:val="00312977"/>
    <w:rsid w:val="00312B5B"/>
    <w:rsid w:val="00312CEC"/>
    <w:rsid w:val="0031303C"/>
    <w:rsid w:val="003131C0"/>
    <w:rsid w:val="00313523"/>
    <w:rsid w:val="00313690"/>
    <w:rsid w:val="00313837"/>
    <w:rsid w:val="003138CD"/>
    <w:rsid w:val="00313943"/>
    <w:rsid w:val="00313C8E"/>
    <w:rsid w:val="00313E5A"/>
    <w:rsid w:val="00314116"/>
    <w:rsid w:val="0031418A"/>
    <w:rsid w:val="003143D0"/>
    <w:rsid w:val="00314791"/>
    <w:rsid w:val="00314A5B"/>
    <w:rsid w:val="00314A6A"/>
    <w:rsid w:val="00314B0F"/>
    <w:rsid w:val="00314C5A"/>
    <w:rsid w:val="00314D56"/>
    <w:rsid w:val="00314E8E"/>
    <w:rsid w:val="003155DB"/>
    <w:rsid w:val="00315843"/>
    <w:rsid w:val="003159F4"/>
    <w:rsid w:val="00315C54"/>
    <w:rsid w:val="00315D20"/>
    <w:rsid w:val="0031610C"/>
    <w:rsid w:val="0031644A"/>
    <w:rsid w:val="00316595"/>
    <w:rsid w:val="003168F1"/>
    <w:rsid w:val="00316BA3"/>
    <w:rsid w:val="00316D35"/>
    <w:rsid w:val="00316F19"/>
    <w:rsid w:val="003170F2"/>
    <w:rsid w:val="00317706"/>
    <w:rsid w:val="003178E9"/>
    <w:rsid w:val="00317D03"/>
    <w:rsid w:val="0032002C"/>
    <w:rsid w:val="00320213"/>
    <w:rsid w:val="003203BF"/>
    <w:rsid w:val="0032063A"/>
    <w:rsid w:val="0032065D"/>
    <w:rsid w:val="00320918"/>
    <w:rsid w:val="00320A46"/>
    <w:rsid w:val="00320B7D"/>
    <w:rsid w:val="00320D7E"/>
    <w:rsid w:val="00320F65"/>
    <w:rsid w:val="003212A7"/>
    <w:rsid w:val="003214E0"/>
    <w:rsid w:val="003214FF"/>
    <w:rsid w:val="00321518"/>
    <w:rsid w:val="003218DF"/>
    <w:rsid w:val="00321934"/>
    <w:rsid w:val="00321DBC"/>
    <w:rsid w:val="00321FC8"/>
    <w:rsid w:val="00322154"/>
    <w:rsid w:val="00322162"/>
    <w:rsid w:val="0032220C"/>
    <w:rsid w:val="00322352"/>
    <w:rsid w:val="00322553"/>
    <w:rsid w:val="00322C8C"/>
    <w:rsid w:val="00322E17"/>
    <w:rsid w:val="0032307D"/>
    <w:rsid w:val="003230C9"/>
    <w:rsid w:val="003234C3"/>
    <w:rsid w:val="00323690"/>
    <w:rsid w:val="003237AA"/>
    <w:rsid w:val="00323DF1"/>
    <w:rsid w:val="00323E46"/>
    <w:rsid w:val="0032401B"/>
    <w:rsid w:val="00324377"/>
    <w:rsid w:val="003244B5"/>
    <w:rsid w:val="0032452F"/>
    <w:rsid w:val="003247D9"/>
    <w:rsid w:val="003248A2"/>
    <w:rsid w:val="0032505A"/>
    <w:rsid w:val="00325111"/>
    <w:rsid w:val="00325681"/>
    <w:rsid w:val="00325802"/>
    <w:rsid w:val="0032597D"/>
    <w:rsid w:val="00325C97"/>
    <w:rsid w:val="003261E2"/>
    <w:rsid w:val="003262C5"/>
    <w:rsid w:val="00326364"/>
    <w:rsid w:val="00326663"/>
    <w:rsid w:val="003267EF"/>
    <w:rsid w:val="0032687B"/>
    <w:rsid w:val="00326A21"/>
    <w:rsid w:val="00326A90"/>
    <w:rsid w:val="00326EB6"/>
    <w:rsid w:val="00326F36"/>
    <w:rsid w:val="00327230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0F62"/>
    <w:rsid w:val="003311AA"/>
    <w:rsid w:val="003311F9"/>
    <w:rsid w:val="00331213"/>
    <w:rsid w:val="003312FA"/>
    <w:rsid w:val="003314DC"/>
    <w:rsid w:val="003315EC"/>
    <w:rsid w:val="0033167B"/>
    <w:rsid w:val="00331CC0"/>
    <w:rsid w:val="003321C9"/>
    <w:rsid w:val="0033287E"/>
    <w:rsid w:val="0033291F"/>
    <w:rsid w:val="00332D23"/>
    <w:rsid w:val="00332E9A"/>
    <w:rsid w:val="00332FF6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11B"/>
    <w:rsid w:val="003363FA"/>
    <w:rsid w:val="00336474"/>
    <w:rsid w:val="003367B5"/>
    <w:rsid w:val="003367D1"/>
    <w:rsid w:val="00336A9C"/>
    <w:rsid w:val="00337031"/>
    <w:rsid w:val="00337169"/>
    <w:rsid w:val="003372D9"/>
    <w:rsid w:val="003372F0"/>
    <w:rsid w:val="0033733C"/>
    <w:rsid w:val="0033739D"/>
    <w:rsid w:val="0033746E"/>
    <w:rsid w:val="00337519"/>
    <w:rsid w:val="00337522"/>
    <w:rsid w:val="003375D1"/>
    <w:rsid w:val="00337E5B"/>
    <w:rsid w:val="00340248"/>
    <w:rsid w:val="003403D8"/>
    <w:rsid w:val="003405AF"/>
    <w:rsid w:val="00340613"/>
    <w:rsid w:val="00340AC5"/>
    <w:rsid w:val="00340AFD"/>
    <w:rsid w:val="00340D71"/>
    <w:rsid w:val="00340F7F"/>
    <w:rsid w:val="003411B6"/>
    <w:rsid w:val="003414B8"/>
    <w:rsid w:val="003415AE"/>
    <w:rsid w:val="003415E8"/>
    <w:rsid w:val="00341683"/>
    <w:rsid w:val="0034191B"/>
    <w:rsid w:val="00341FCE"/>
    <w:rsid w:val="0034218E"/>
    <w:rsid w:val="003421AB"/>
    <w:rsid w:val="00342443"/>
    <w:rsid w:val="0034272A"/>
    <w:rsid w:val="00342B03"/>
    <w:rsid w:val="00343063"/>
    <w:rsid w:val="003433F1"/>
    <w:rsid w:val="00343876"/>
    <w:rsid w:val="003439A0"/>
    <w:rsid w:val="00343E75"/>
    <w:rsid w:val="00343F03"/>
    <w:rsid w:val="00344491"/>
    <w:rsid w:val="00344545"/>
    <w:rsid w:val="0034460D"/>
    <w:rsid w:val="00344623"/>
    <w:rsid w:val="00344659"/>
    <w:rsid w:val="00344814"/>
    <w:rsid w:val="003448E3"/>
    <w:rsid w:val="00344CAC"/>
    <w:rsid w:val="00344DFC"/>
    <w:rsid w:val="00344EB9"/>
    <w:rsid w:val="0034541E"/>
    <w:rsid w:val="0034567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1EF"/>
    <w:rsid w:val="00346257"/>
    <w:rsid w:val="00346308"/>
    <w:rsid w:val="0034633E"/>
    <w:rsid w:val="00346864"/>
    <w:rsid w:val="003468D6"/>
    <w:rsid w:val="003469F5"/>
    <w:rsid w:val="00346A09"/>
    <w:rsid w:val="00346E38"/>
    <w:rsid w:val="00346EF9"/>
    <w:rsid w:val="00347017"/>
    <w:rsid w:val="003471C3"/>
    <w:rsid w:val="003475C4"/>
    <w:rsid w:val="003475CF"/>
    <w:rsid w:val="0034767A"/>
    <w:rsid w:val="00347707"/>
    <w:rsid w:val="00347B3F"/>
    <w:rsid w:val="00347B8C"/>
    <w:rsid w:val="00347F0F"/>
    <w:rsid w:val="00350055"/>
    <w:rsid w:val="00350314"/>
    <w:rsid w:val="003503A1"/>
    <w:rsid w:val="003508F9"/>
    <w:rsid w:val="00350958"/>
    <w:rsid w:val="00350A26"/>
    <w:rsid w:val="00350B09"/>
    <w:rsid w:val="00350DDD"/>
    <w:rsid w:val="0035119E"/>
    <w:rsid w:val="003515A4"/>
    <w:rsid w:val="00351707"/>
    <w:rsid w:val="00351812"/>
    <w:rsid w:val="003518EB"/>
    <w:rsid w:val="00351A1B"/>
    <w:rsid w:val="00351A87"/>
    <w:rsid w:val="00351BD1"/>
    <w:rsid w:val="003520CE"/>
    <w:rsid w:val="003524BB"/>
    <w:rsid w:val="0035265C"/>
    <w:rsid w:val="003526A1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3BA8"/>
    <w:rsid w:val="00354044"/>
    <w:rsid w:val="00354207"/>
    <w:rsid w:val="00354381"/>
    <w:rsid w:val="0035475C"/>
    <w:rsid w:val="00354841"/>
    <w:rsid w:val="003548E4"/>
    <w:rsid w:val="00354D3D"/>
    <w:rsid w:val="00354D7F"/>
    <w:rsid w:val="00355051"/>
    <w:rsid w:val="00355103"/>
    <w:rsid w:val="003551D7"/>
    <w:rsid w:val="00355224"/>
    <w:rsid w:val="00355524"/>
    <w:rsid w:val="00355C1D"/>
    <w:rsid w:val="00355D2F"/>
    <w:rsid w:val="0035619C"/>
    <w:rsid w:val="00356446"/>
    <w:rsid w:val="00356520"/>
    <w:rsid w:val="003567B5"/>
    <w:rsid w:val="003567DC"/>
    <w:rsid w:val="00356807"/>
    <w:rsid w:val="0035751C"/>
    <w:rsid w:val="0035765A"/>
    <w:rsid w:val="00357F84"/>
    <w:rsid w:val="00357FCD"/>
    <w:rsid w:val="00357FE5"/>
    <w:rsid w:val="003608B5"/>
    <w:rsid w:val="00360929"/>
    <w:rsid w:val="00360AD4"/>
    <w:rsid w:val="00360AFC"/>
    <w:rsid w:val="003615E5"/>
    <w:rsid w:val="00361926"/>
    <w:rsid w:val="00361F12"/>
    <w:rsid w:val="00362047"/>
    <w:rsid w:val="003620B1"/>
    <w:rsid w:val="00362258"/>
    <w:rsid w:val="00362320"/>
    <w:rsid w:val="003623CC"/>
    <w:rsid w:val="003624B6"/>
    <w:rsid w:val="00362919"/>
    <w:rsid w:val="00362C87"/>
    <w:rsid w:val="00362FEF"/>
    <w:rsid w:val="003631CA"/>
    <w:rsid w:val="003639AA"/>
    <w:rsid w:val="00363CC8"/>
    <w:rsid w:val="00363FBB"/>
    <w:rsid w:val="003640CF"/>
    <w:rsid w:val="00364183"/>
    <w:rsid w:val="0036435A"/>
    <w:rsid w:val="0036451C"/>
    <w:rsid w:val="00364561"/>
    <w:rsid w:val="003645EF"/>
    <w:rsid w:val="00364870"/>
    <w:rsid w:val="00364957"/>
    <w:rsid w:val="0036498D"/>
    <w:rsid w:val="00364B6A"/>
    <w:rsid w:val="00364E68"/>
    <w:rsid w:val="00365045"/>
    <w:rsid w:val="00365369"/>
    <w:rsid w:val="00365464"/>
    <w:rsid w:val="003655F2"/>
    <w:rsid w:val="00365665"/>
    <w:rsid w:val="0036573D"/>
    <w:rsid w:val="00365828"/>
    <w:rsid w:val="00365A15"/>
    <w:rsid w:val="00365C3D"/>
    <w:rsid w:val="00365E78"/>
    <w:rsid w:val="0036614C"/>
    <w:rsid w:val="00366334"/>
    <w:rsid w:val="003663FA"/>
    <w:rsid w:val="003664C5"/>
    <w:rsid w:val="00366579"/>
    <w:rsid w:val="00366E1A"/>
    <w:rsid w:val="0036705C"/>
    <w:rsid w:val="003671D4"/>
    <w:rsid w:val="003671D7"/>
    <w:rsid w:val="00367A46"/>
    <w:rsid w:val="00367B71"/>
    <w:rsid w:val="00367CA4"/>
    <w:rsid w:val="00370496"/>
    <w:rsid w:val="0037097C"/>
    <w:rsid w:val="00370A27"/>
    <w:rsid w:val="00370D3D"/>
    <w:rsid w:val="00371135"/>
    <w:rsid w:val="00371173"/>
    <w:rsid w:val="0037123A"/>
    <w:rsid w:val="003716F9"/>
    <w:rsid w:val="003717C3"/>
    <w:rsid w:val="00371938"/>
    <w:rsid w:val="00371996"/>
    <w:rsid w:val="00371BFC"/>
    <w:rsid w:val="00371CC7"/>
    <w:rsid w:val="00371E70"/>
    <w:rsid w:val="00372067"/>
    <w:rsid w:val="00372294"/>
    <w:rsid w:val="00372369"/>
    <w:rsid w:val="00372592"/>
    <w:rsid w:val="00372750"/>
    <w:rsid w:val="00372AFB"/>
    <w:rsid w:val="00372C59"/>
    <w:rsid w:val="00372CC1"/>
    <w:rsid w:val="00373076"/>
    <w:rsid w:val="003730C9"/>
    <w:rsid w:val="003733AA"/>
    <w:rsid w:val="00373460"/>
    <w:rsid w:val="00374584"/>
    <w:rsid w:val="003747B4"/>
    <w:rsid w:val="003749C4"/>
    <w:rsid w:val="00374A47"/>
    <w:rsid w:val="00374BBA"/>
    <w:rsid w:val="00374BFA"/>
    <w:rsid w:val="00374C21"/>
    <w:rsid w:val="00374D27"/>
    <w:rsid w:val="00374DB7"/>
    <w:rsid w:val="00374EC7"/>
    <w:rsid w:val="00374F15"/>
    <w:rsid w:val="00374FC4"/>
    <w:rsid w:val="003752EA"/>
    <w:rsid w:val="0037539F"/>
    <w:rsid w:val="003755FA"/>
    <w:rsid w:val="0037589F"/>
    <w:rsid w:val="00375D60"/>
    <w:rsid w:val="00375DA8"/>
    <w:rsid w:val="003761C4"/>
    <w:rsid w:val="00376633"/>
    <w:rsid w:val="00376AB9"/>
    <w:rsid w:val="00376DCA"/>
    <w:rsid w:val="00376DDE"/>
    <w:rsid w:val="003770A4"/>
    <w:rsid w:val="003772EF"/>
    <w:rsid w:val="0037748A"/>
    <w:rsid w:val="00377882"/>
    <w:rsid w:val="00377AAD"/>
    <w:rsid w:val="00377D52"/>
    <w:rsid w:val="00377F04"/>
    <w:rsid w:val="00380110"/>
    <w:rsid w:val="00380146"/>
    <w:rsid w:val="003801A0"/>
    <w:rsid w:val="0038032E"/>
    <w:rsid w:val="00380385"/>
    <w:rsid w:val="003803DD"/>
    <w:rsid w:val="00380718"/>
    <w:rsid w:val="003807BB"/>
    <w:rsid w:val="003808B1"/>
    <w:rsid w:val="00380C1C"/>
    <w:rsid w:val="0038124D"/>
    <w:rsid w:val="003816BE"/>
    <w:rsid w:val="00381B96"/>
    <w:rsid w:val="00382217"/>
    <w:rsid w:val="00382403"/>
    <w:rsid w:val="003828E3"/>
    <w:rsid w:val="00383013"/>
    <w:rsid w:val="003831EE"/>
    <w:rsid w:val="0038366D"/>
    <w:rsid w:val="003836E9"/>
    <w:rsid w:val="00383743"/>
    <w:rsid w:val="00383777"/>
    <w:rsid w:val="003839D6"/>
    <w:rsid w:val="00383AF2"/>
    <w:rsid w:val="00383B79"/>
    <w:rsid w:val="00383FAC"/>
    <w:rsid w:val="00383FB7"/>
    <w:rsid w:val="003844BE"/>
    <w:rsid w:val="00384775"/>
    <w:rsid w:val="00384909"/>
    <w:rsid w:val="0038496A"/>
    <w:rsid w:val="00385776"/>
    <w:rsid w:val="00385E1C"/>
    <w:rsid w:val="00385FC4"/>
    <w:rsid w:val="00386364"/>
    <w:rsid w:val="00386986"/>
    <w:rsid w:val="00386CE5"/>
    <w:rsid w:val="00387084"/>
    <w:rsid w:val="003875D2"/>
    <w:rsid w:val="003875D8"/>
    <w:rsid w:val="003876B9"/>
    <w:rsid w:val="003876BB"/>
    <w:rsid w:val="0038771C"/>
    <w:rsid w:val="00387856"/>
    <w:rsid w:val="00387C52"/>
    <w:rsid w:val="00387D23"/>
    <w:rsid w:val="0039094F"/>
    <w:rsid w:val="00390C42"/>
    <w:rsid w:val="00390CE1"/>
    <w:rsid w:val="00390D3F"/>
    <w:rsid w:val="00391872"/>
    <w:rsid w:val="00391CDD"/>
    <w:rsid w:val="00392009"/>
    <w:rsid w:val="0039211A"/>
    <w:rsid w:val="0039231A"/>
    <w:rsid w:val="00392376"/>
    <w:rsid w:val="00392511"/>
    <w:rsid w:val="00392DFC"/>
    <w:rsid w:val="0039332D"/>
    <w:rsid w:val="00393349"/>
    <w:rsid w:val="00393775"/>
    <w:rsid w:val="00393993"/>
    <w:rsid w:val="00393A65"/>
    <w:rsid w:val="00393E22"/>
    <w:rsid w:val="003940BF"/>
    <w:rsid w:val="0039452B"/>
    <w:rsid w:val="003945A5"/>
    <w:rsid w:val="003946DC"/>
    <w:rsid w:val="00394CF3"/>
    <w:rsid w:val="00394D10"/>
    <w:rsid w:val="00394D45"/>
    <w:rsid w:val="00394DEB"/>
    <w:rsid w:val="00394E05"/>
    <w:rsid w:val="00394FA8"/>
    <w:rsid w:val="003950C1"/>
    <w:rsid w:val="003951F0"/>
    <w:rsid w:val="003951F2"/>
    <w:rsid w:val="003952E9"/>
    <w:rsid w:val="0039535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6F8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0C8B"/>
    <w:rsid w:val="003A1053"/>
    <w:rsid w:val="003A1264"/>
    <w:rsid w:val="003A1385"/>
    <w:rsid w:val="003A1CB6"/>
    <w:rsid w:val="003A208F"/>
    <w:rsid w:val="003A22AB"/>
    <w:rsid w:val="003A23CF"/>
    <w:rsid w:val="003A27E2"/>
    <w:rsid w:val="003A2C2A"/>
    <w:rsid w:val="003A2C98"/>
    <w:rsid w:val="003A2D70"/>
    <w:rsid w:val="003A3058"/>
    <w:rsid w:val="003A30E6"/>
    <w:rsid w:val="003A3272"/>
    <w:rsid w:val="003A32C8"/>
    <w:rsid w:val="003A3373"/>
    <w:rsid w:val="003A36A2"/>
    <w:rsid w:val="003A376B"/>
    <w:rsid w:val="003A39CF"/>
    <w:rsid w:val="003A3FD3"/>
    <w:rsid w:val="003A4003"/>
    <w:rsid w:val="003A40B6"/>
    <w:rsid w:val="003A43C6"/>
    <w:rsid w:val="003A4886"/>
    <w:rsid w:val="003A4A49"/>
    <w:rsid w:val="003A4BE1"/>
    <w:rsid w:val="003A4CE0"/>
    <w:rsid w:val="003A4F5B"/>
    <w:rsid w:val="003A5494"/>
    <w:rsid w:val="003A58F2"/>
    <w:rsid w:val="003A5D7A"/>
    <w:rsid w:val="003A60CF"/>
    <w:rsid w:val="003A6CD2"/>
    <w:rsid w:val="003A70AC"/>
    <w:rsid w:val="003A7140"/>
    <w:rsid w:val="003A71F1"/>
    <w:rsid w:val="003A7225"/>
    <w:rsid w:val="003A726E"/>
    <w:rsid w:val="003A72CB"/>
    <w:rsid w:val="003A74AE"/>
    <w:rsid w:val="003A7866"/>
    <w:rsid w:val="003A7DA7"/>
    <w:rsid w:val="003B099F"/>
    <w:rsid w:val="003B0A9F"/>
    <w:rsid w:val="003B0D95"/>
    <w:rsid w:val="003B0E8D"/>
    <w:rsid w:val="003B128A"/>
    <w:rsid w:val="003B1347"/>
    <w:rsid w:val="003B1411"/>
    <w:rsid w:val="003B16AD"/>
    <w:rsid w:val="003B174F"/>
    <w:rsid w:val="003B1E10"/>
    <w:rsid w:val="003B206B"/>
    <w:rsid w:val="003B2304"/>
    <w:rsid w:val="003B251D"/>
    <w:rsid w:val="003B25DB"/>
    <w:rsid w:val="003B2762"/>
    <w:rsid w:val="003B28FD"/>
    <w:rsid w:val="003B2905"/>
    <w:rsid w:val="003B2968"/>
    <w:rsid w:val="003B2B55"/>
    <w:rsid w:val="003B2CA1"/>
    <w:rsid w:val="003B3251"/>
    <w:rsid w:val="003B3295"/>
    <w:rsid w:val="003B3672"/>
    <w:rsid w:val="003B36BC"/>
    <w:rsid w:val="003B3B42"/>
    <w:rsid w:val="003B3B88"/>
    <w:rsid w:val="003B3D0D"/>
    <w:rsid w:val="003B403F"/>
    <w:rsid w:val="003B40BF"/>
    <w:rsid w:val="003B44B2"/>
    <w:rsid w:val="003B4673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5E9F"/>
    <w:rsid w:val="003B619A"/>
    <w:rsid w:val="003B61F0"/>
    <w:rsid w:val="003B6768"/>
    <w:rsid w:val="003B6775"/>
    <w:rsid w:val="003B69F5"/>
    <w:rsid w:val="003B6F6A"/>
    <w:rsid w:val="003B71D4"/>
    <w:rsid w:val="003B7279"/>
    <w:rsid w:val="003B7753"/>
    <w:rsid w:val="003B78F5"/>
    <w:rsid w:val="003B7975"/>
    <w:rsid w:val="003C0149"/>
    <w:rsid w:val="003C019A"/>
    <w:rsid w:val="003C021A"/>
    <w:rsid w:val="003C0435"/>
    <w:rsid w:val="003C04FB"/>
    <w:rsid w:val="003C06A7"/>
    <w:rsid w:val="003C073A"/>
    <w:rsid w:val="003C077F"/>
    <w:rsid w:val="003C08E0"/>
    <w:rsid w:val="003C0C5C"/>
    <w:rsid w:val="003C0FA0"/>
    <w:rsid w:val="003C10F0"/>
    <w:rsid w:val="003C129F"/>
    <w:rsid w:val="003C13A2"/>
    <w:rsid w:val="003C14C9"/>
    <w:rsid w:val="003C1531"/>
    <w:rsid w:val="003C286D"/>
    <w:rsid w:val="003C2966"/>
    <w:rsid w:val="003C3416"/>
    <w:rsid w:val="003C3641"/>
    <w:rsid w:val="003C3A3E"/>
    <w:rsid w:val="003C3C79"/>
    <w:rsid w:val="003C3E16"/>
    <w:rsid w:val="003C416A"/>
    <w:rsid w:val="003C4BF3"/>
    <w:rsid w:val="003C4D5E"/>
    <w:rsid w:val="003C50B1"/>
    <w:rsid w:val="003C50FF"/>
    <w:rsid w:val="003C547B"/>
    <w:rsid w:val="003C5880"/>
    <w:rsid w:val="003C5A32"/>
    <w:rsid w:val="003C5BB5"/>
    <w:rsid w:val="003C604C"/>
    <w:rsid w:val="003C60E6"/>
    <w:rsid w:val="003C6798"/>
    <w:rsid w:val="003C67AE"/>
    <w:rsid w:val="003C67ED"/>
    <w:rsid w:val="003C6A3B"/>
    <w:rsid w:val="003C6AF5"/>
    <w:rsid w:val="003C6C2A"/>
    <w:rsid w:val="003C705F"/>
    <w:rsid w:val="003C7480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05"/>
    <w:rsid w:val="003D084A"/>
    <w:rsid w:val="003D0A33"/>
    <w:rsid w:val="003D0D21"/>
    <w:rsid w:val="003D0DE9"/>
    <w:rsid w:val="003D10A1"/>
    <w:rsid w:val="003D13AE"/>
    <w:rsid w:val="003D1410"/>
    <w:rsid w:val="003D189B"/>
    <w:rsid w:val="003D1903"/>
    <w:rsid w:val="003D1BFF"/>
    <w:rsid w:val="003D1D38"/>
    <w:rsid w:val="003D1EAC"/>
    <w:rsid w:val="003D2108"/>
    <w:rsid w:val="003D24ED"/>
    <w:rsid w:val="003D25F8"/>
    <w:rsid w:val="003D2847"/>
    <w:rsid w:val="003D2B40"/>
    <w:rsid w:val="003D2E5D"/>
    <w:rsid w:val="003D2F7B"/>
    <w:rsid w:val="003D326F"/>
    <w:rsid w:val="003D344A"/>
    <w:rsid w:val="003D3473"/>
    <w:rsid w:val="003D3C52"/>
    <w:rsid w:val="003D3ECC"/>
    <w:rsid w:val="003D3FB3"/>
    <w:rsid w:val="003D42C7"/>
    <w:rsid w:val="003D43A8"/>
    <w:rsid w:val="003D43D9"/>
    <w:rsid w:val="003D452E"/>
    <w:rsid w:val="003D46D7"/>
    <w:rsid w:val="003D4A64"/>
    <w:rsid w:val="003D4BCB"/>
    <w:rsid w:val="003D4BD6"/>
    <w:rsid w:val="003D4C62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637"/>
    <w:rsid w:val="003D6675"/>
    <w:rsid w:val="003D68B9"/>
    <w:rsid w:val="003D68E1"/>
    <w:rsid w:val="003D6ABE"/>
    <w:rsid w:val="003D6ACC"/>
    <w:rsid w:val="003D6B52"/>
    <w:rsid w:val="003D6BBA"/>
    <w:rsid w:val="003D6FA0"/>
    <w:rsid w:val="003D70D9"/>
    <w:rsid w:val="003D71C8"/>
    <w:rsid w:val="003D73E8"/>
    <w:rsid w:val="003D74B4"/>
    <w:rsid w:val="003D7B21"/>
    <w:rsid w:val="003D7EAA"/>
    <w:rsid w:val="003E0150"/>
    <w:rsid w:val="003E01C9"/>
    <w:rsid w:val="003E0BC3"/>
    <w:rsid w:val="003E1244"/>
    <w:rsid w:val="003E1BF3"/>
    <w:rsid w:val="003E20E4"/>
    <w:rsid w:val="003E21B6"/>
    <w:rsid w:val="003E2253"/>
    <w:rsid w:val="003E231D"/>
    <w:rsid w:val="003E2380"/>
    <w:rsid w:val="003E250C"/>
    <w:rsid w:val="003E26C0"/>
    <w:rsid w:val="003E286A"/>
    <w:rsid w:val="003E287F"/>
    <w:rsid w:val="003E2A10"/>
    <w:rsid w:val="003E2C86"/>
    <w:rsid w:val="003E2DDE"/>
    <w:rsid w:val="003E2E2E"/>
    <w:rsid w:val="003E3020"/>
    <w:rsid w:val="003E32A8"/>
    <w:rsid w:val="003E32E1"/>
    <w:rsid w:val="003E34FB"/>
    <w:rsid w:val="003E3575"/>
    <w:rsid w:val="003E36B8"/>
    <w:rsid w:val="003E3741"/>
    <w:rsid w:val="003E37BE"/>
    <w:rsid w:val="003E37E6"/>
    <w:rsid w:val="003E399B"/>
    <w:rsid w:val="003E3AF4"/>
    <w:rsid w:val="003E3B8B"/>
    <w:rsid w:val="003E3C59"/>
    <w:rsid w:val="003E4155"/>
    <w:rsid w:val="003E44FF"/>
    <w:rsid w:val="003E4743"/>
    <w:rsid w:val="003E4BC9"/>
    <w:rsid w:val="003E4CCE"/>
    <w:rsid w:val="003E4CD0"/>
    <w:rsid w:val="003E4DF2"/>
    <w:rsid w:val="003E5A42"/>
    <w:rsid w:val="003E660F"/>
    <w:rsid w:val="003E6682"/>
    <w:rsid w:val="003E670E"/>
    <w:rsid w:val="003E6D50"/>
    <w:rsid w:val="003E6DB6"/>
    <w:rsid w:val="003E7852"/>
    <w:rsid w:val="003E7AAE"/>
    <w:rsid w:val="003E7B46"/>
    <w:rsid w:val="003E7D96"/>
    <w:rsid w:val="003F010B"/>
    <w:rsid w:val="003F01E8"/>
    <w:rsid w:val="003F0307"/>
    <w:rsid w:val="003F0853"/>
    <w:rsid w:val="003F09AA"/>
    <w:rsid w:val="003F0B95"/>
    <w:rsid w:val="003F0D5B"/>
    <w:rsid w:val="003F0EDA"/>
    <w:rsid w:val="003F0F4A"/>
    <w:rsid w:val="003F1073"/>
    <w:rsid w:val="003F17D3"/>
    <w:rsid w:val="003F1B4F"/>
    <w:rsid w:val="003F1B86"/>
    <w:rsid w:val="003F1C4B"/>
    <w:rsid w:val="003F1C61"/>
    <w:rsid w:val="003F1F02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56F"/>
    <w:rsid w:val="003F3629"/>
    <w:rsid w:val="003F37C4"/>
    <w:rsid w:val="003F3EB7"/>
    <w:rsid w:val="003F4459"/>
    <w:rsid w:val="003F45B8"/>
    <w:rsid w:val="003F4673"/>
    <w:rsid w:val="003F477B"/>
    <w:rsid w:val="003F4C29"/>
    <w:rsid w:val="003F4DB8"/>
    <w:rsid w:val="003F4FE8"/>
    <w:rsid w:val="003F5296"/>
    <w:rsid w:val="003F5304"/>
    <w:rsid w:val="003F5688"/>
    <w:rsid w:val="003F5DF7"/>
    <w:rsid w:val="003F5E5C"/>
    <w:rsid w:val="003F63C8"/>
    <w:rsid w:val="003F6591"/>
    <w:rsid w:val="003F6649"/>
    <w:rsid w:val="003F6827"/>
    <w:rsid w:val="003F6B71"/>
    <w:rsid w:val="003F6B8D"/>
    <w:rsid w:val="003F6C77"/>
    <w:rsid w:val="003F6EE4"/>
    <w:rsid w:val="003F700F"/>
    <w:rsid w:val="003F7104"/>
    <w:rsid w:val="003F7534"/>
    <w:rsid w:val="003F774F"/>
    <w:rsid w:val="003F779D"/>
    <w:rsid w:val="003F78B7"/>
    <w:rsid w:val="003F7914"/>
    <w:rsid w:val="003F7B76"/>
    <w:rsid w:val="003F7CB4"/>
    <w:rsid w:val="003F7F66"/>
    <w:rsid w:val="0040036C"/>
    <w:rsid w:val="00400435"/>
    <w:rsid w:val="0040074F"/>
    <w:rsid w:val="00400E6B"/>
    <w:rsid w:val="00401054"/>
    <w:rsid w:val="0040129B"/>
    <w:rsid w:val="004015BB"/>
    <w:rsid w:val="0040191B"/>
    <w:rsid w:val="00401940"/>
    <w:rsid w:val="00401A1E"/>
    <w:rsid w:val="00401D36"/>
    <w:rsid w:val="00401EC0"/>
    <w:rsid w:val="00402166"/>
    <w:rsid w:val="00402226"/>
    <w:rsid w:val="004023E6"/>
    <w:rsid w:val="00402843"/>
    <w:rsid w:val="004028C8"/>
    <w:rsid w:val="004029FB"/>
    <w:rsid w:val="00402D95"/>
    <w:rsid w:val="00402EE7"/>
    <w:rsid w:val="0040317D"/>
    <w:rsid w:val="00403491"/>
    <w:rsid w:val="00403C36"/>
    <w:rsid w:val="00403DD9"/>
    <w:rsid w:val="0040411B"/>
    <w:rsid w:val="0040447B"/>
    <w:rsid w:val="004048C8"/>
    <w:rsid w:val="00404FCB"/>
    <w:rsid w:val="004050F5"/>
    <w:rsid w:val="0040515F"/>
    <w:rsid w:val="00405221"/>
    <w:rsid w:val="00405334"/>
    <w:rsid w:val="0040566C"/>
    <w:rsid w:val="0040595E"/>
    <w:rsid w:val="00405A86"/>
    <w:rsid w:val="00405BEF"/>
    <w:rsid w:val="00405E06"/>
    <w:rsid w:val="00405E5A"/>
    <w:rsid w:val="00406070"/>
    <w:rsid w:val="0040614B"/>
    <w:rsid w:val="004064EF"/>
    <w:rsid w:val="004066BF"/>
    <w:rsid w:val="004067EC"/>
    <w:rsid w:val="00406A2E"/>
    <w:rsid w:val="00406E3A"/>
    <w:rsid w:val="00406E4C"/>
    <w:rsid w:val="00407225"/>
    <w:rsid w:val="00407C75"/>
    <w:rsid w:val="00407E1E"/>
    <w:rsid w:val="00407E48"/>
    <w:rsid w:val="00407FA4"/>
    <w:rsid w:val="00410235"/>
    <w:rsid w:val="004104A8"/>
    <w:rsid w:val="00410531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689"/>
    <w:rsid w:val="00411AEB"/>
    <w:rsid w:val="00411AF5"/>
    <w:rsid w:val="00411D84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09B"/>
    <w:rsid w:val="00413468"/>
    <w:rsid w:val="0041346B"/>
    <w:rsid w:val="004139C1"/>
    <w:rsid w:val="00413A8B"/>
    <w:rsid w:val="00413FBA"/>
    <w:rsid w:val="004141D1"/>
    <w:rsid w:val="0041425F"/>
    <w:rsid w:val="004142E9"/>
    <w:rsid w:val="0041434F"/>
    <w:rsid w:val="004143BD"/>
    <w:rsid w:val="00414690"/>
    <w:rsid w:val="00414E7C"/>
    <w:rsid w:val="00414F2D"/>
    <w:rsid w:val="00414FF3"/>
    <w:rsid w:val="004150F4"/>
    <w:rsid w:val="004151FB"/>
    <w:rsid w:val="00415477"/>
    <w:rsid w:val="00415498"/>
    <w:rsid w:val="004159B0"/>
    <w:rsid w:val="00415AA9"/>
    <w:rsid w:val="00415B10"/>
    <w:rsid w:val="00415C3B"/>
    <w:rsid w:val="00415D39"/>
    <w:rsid w:val="00415EC3"/>
    <w:rsid w:val="00416285"/>
    <w:rsid w:val="004164FB"/>
    <w:rsid w:val="004166F8"/>
    <w:rsid w:val="00416A33"/>
    <w:rsid w:val="00416A4A"/>
    <w:rsid w:val="00416AB1"/>
    <w:rsid w:val="00416BFA"/>
    <w:rsid w:val="00417456"/>
    <w:rsid w:val="00417730"/>
    <w:rsid w:val="004177C0"/>
    <w:rsid w:val="00417A05"/>
    <w:rsid w:val="00417A74"/>
    <w:rsid w:val="00417FB9"/>
    <w:rsid w:val="0041A42E"/>
    <w:rsid w:val="0042036F"/>
    <w:rsid w:val="004210E0"/>
    <w:rsid w:val="00421170"/>
    <w:rsid w:val="00421219"/>
    <w:rsid w:val="00421568"/>
    <w:rsid w:val="004215E9"/>
    <w:rsid w:val="00421810"/>
    <w:rsid w:val="004218A6"/>
    <w:rsid w:val="00421AB1"/>
    <w:rsid w:val="00421D1B"/>
    <w:rsid w:val="00421FCD"/>
    <w:rsid w:val="00421FFB"/>
    <w:rsid w:val="004221A5"/>
    <w:rsid w:val="00422394"/>
    <w:rsid w:val="004229AE"/>
    <w:rsid w:val="00422CD0"/>
    <w:rsid w:val="004231DC"/>
    <w:rsid w:val="0042330F"/>
    <w:rsid w:val="004235C8"/>
    <w:rsid w:val="0042361D"/>
    <w:rsid w:val="0042366D"/>
    <w:rsid w:val="0042373B"/>
    <w:rsid w:val="00423998"/>
    <w:rsid w:val="00423AD1"/>
    <w:rsid w:val="00423E0E"/>
    <w:rsid w:val="00423E86"/>
    <w:rsid w:val="00424460"/>
    <w:rsid w:val="0042454E"/>
    <w:rsid w:val="0042466E"/>
    <w:rsid w:val="004246F1"/>
    <w:rsid w:val="00424792"/>
    <w:rsid w:val="00424795"/>
    <w:rsid w:val="0042497A"/>
    <w:rsid w:val="004249E0"/>
    <w:rsid w:val="00424CF8"/>
    <w:rsid w:val="00424EB8"/>
    <w:rsid w:val="00424EBF"/>
    <w:rsid w:val="00424F5D"/>
    <w:rsid w:val="00425163"/>
    <w:rsid w:val="0042518B"/>
    <w:rsid w:val="00425267"/>
    <w:rsid w:val="00425334"/>
    <w:rsid w:val="004253F4"/>
    <w:rsid w:val="0042555A"/>
    <w:rsid w:val="004259D0"/>
    <w:rsid w:val="00425A5E"/>
    <w:rsid w:val="00425B78"/>
    <w:rsid w:val="00425D5E"/>
    <w:rsid w:val="00425EC3"/>
    <w:rsid w:val="00425F76"/>
    <w:rsid w:val="004263B7"/>
    <w:rsid w:val="004263EC"/>
    <w:rsid w:val="00426409"/>
    <w:rsid w:val="00426557"/>
    <w:rsid w:val="004266C2"/>
    <w:rsid w:val="00426F0D"/>
    <w:rsid w:val="00427100"/>
    <w:rsid w:val="004271F7"/>
    <w:rsid w:val="00427392"/>
    <w:rsid w:val="004274D7"/>
    <w:rsid w:val="004277C3"/>
    <w:rsid w:val="00427F92"/>
    <w:rsid w:val="00427FBE"/>
    <w:rsid w:val="0043018D"/>
    <w:rsid w:val="004301F5"/>
    <w:rsid w:val="00430206"/>
    <w:rsid w:val="004303C1"/>
    <w:rsid w:val="004304F1"/>
    <w:rsid w:val="0043069B"/>
    <w:rsid w:val="0043070F"/>
    <w:rsid w:val="0043072E"/>
    <w:rsid w:val="004307E2"/>
    <w:rsid w:val="00430A30"/>
    <w:rsid w:val="00430ABB"/>
    <w:rsid w:val="00430B90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2B2"/>
    <w:rsid w:val="004322DA"/>
    <w:rsid w:val="00432645"/>
    <w:rsid w:val="004326C6"/>
    <w:rsid w:val="00432AAB"/>
    <w:rsid w:val="00432B3E"/>
    <w:rsid w:val="00432D09"/>
    <w:rsid w:val="00432D34"/>
    <w:rsid w:val="0043302E"/>
    <w:rsid w:val="0043315A"/>
    <w:rsid w:val="00433256"/>
    <w:rsid w:val="0043341C"/>
    <w:rsid w:val="004336D0"/>
    <w:rsid w:val="00433C86"/>
    <w:rsid w:val="00433F93"/>
    <w:rsid w:val="00434126"/>
    <w:rsid w:val="00434134"/>
    <w:rsid w:val="0043418E"/>
    <w:rsid w:val="00434236"/>
    <w:rsid w:val="0043457D"/>
    <w:rsid w:val="004346C0"/>
    <w:rsid w:val="004347BB"/>
    <w:rsid w:val="00434A03"/>
    <w:rsid w:val="00434B80"/>
    <w:rsid w:val="00434CC2"/>
    <w:rsid w:val="00435006"/>
    <w:rsid w:val="004352C1"/>
    <w:rsid w:val="00435316"/>
    <w:rsid w:val="00435436"/>
    <w:rsid w:val="00435548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A73"/>
    <w:rsid w:val="00436AEE"/>
    <w:rsid w:val="00436F83"/>
    <w:rsid w:val="00437110"/>
    <w:rsid w:val="00437364"/>
    <w:rsid w:val="0043758D"/>
    <w:rsid w:val="0043775B"/>
    <w:rsid w:val="00437950"/>
    <w:rsid w:val="00437AF5"/>
    <w:rsid w:val="00437C77"/>
    <w:rsid w:val="00437D90"/>
    <w:rsid w:val="0044001E"/>
    <w:rsid w:val="004403A2"/>
    <w:rsid w:val="00440632"/>
    <w:rsid w:val="004407E3"/>
    <w:rsid w:val="00440863"/>
    <w:rsid w:val="00440950"/>
    <w:rsid w:val="00440967"/>
    <w:rsid w:val="00440994"/>
    <w:rsid w:val="00440A24"/>
    <w:rsid w:val="00440CBF"/>
    <w:rsid w:val="00440D50"/>
    <w:rsid w:val="00440D96"/>
    <w:rsid w:val="00440F5B"/>
    <w:rsid w:val="0044110A"/>
    <w:rsid w:val="004411B9"/>
    <w:rsid w:val="0044122C"/>
    <w:rsid w:val="004412CE"/>
    <w:rsid w:val="00441406"/>
    <w:rsid w:val="00441676"/>
    <w:rsid w:val="004416F7"/>
    <w:rsid w:val="00441838"/>
    <w:rsid w:val="004418BC"/>
    <w:rsid w:val="00441A12"/>
    <w:rsid w:val="00441BE8"/>
    <w:rsid w:val="0044212F"/>
    <w:rsid w:val="0044225D"/>
    <w:rsid w:val="00442338"/>
    <w:rsid w:val="00442894"/>
    <w:rsid w:val="00442BA8"/>
    <w:rsid w:val="00442D9D"/>
    <w:rsid w:val="00442EF8"/>
    <w:rsid w:val="004431A6"/>
    <w:rsid w:val="004432A7"/>
    <w:rsid w:val="004432B1"/>
    <w:rsid w:val="00443ECC"/>
    <w:rsid w:val="00443FBB"/>
    <w:rsid w:val="004440E2"/>
    <w:rsid w:val="00444131"/>
    <w:rsid w:val="0044418A"/>
    <w:rsid w:val="0044443D"/>
    <w:rsid w:val="0044451F"/>
    <w:rsid w:val="004445F4"/>
    <w:rsid w:val="0044469F"/>
    <w:rsid w:val="00444870"/>
    <w:rsid w:val="004449A6"/>
    <w:rsid w:val="00444A2F"/>
    <w:rsid w:val="00444C10"/>
    <w:rsid w:val="004450E7"/>
    <w:rsid w:val="004457E0"/>
    <w:rsid w:val="004458CB"/>
    <w:rsid w:val="004459DD"/>
    <w:rsid w:val="00445AD3"/>
    <w:rsid w:val="00445AF4"/>
    <w:rsid w:val="00445E50"/>
    <w:rsid w:val="00445F11"/>
    <w:rsid w:val="0044619B"/>
    <w:rsid w:val="004462FE"/>
    <w:rsid w:val="00446472"/>
    <w:rsid w:val="0044672C"/>
    <w:rsid w:val="004469ED"/>
    <w:rsid w:val="00446CB1"/>
    <w:rsid w:val="00447077"/>
    <w:rsid w:val="004471E4"/>
    <w:rsid w:val="004473C8"/>
    <w:rsid w:val="004473DF"/>
    <w:rsid w:val="004475F3"/>
    <w:rsid w:val="004475FC"/>
    <w:rsid w:val="00447A32"/>
    <w:rsid w:val="00447E61"/>
    <w:rsid w:val="00447F80"/>
    <w:rsid w:val="00447F89"/>
    <w:rsid w:val="004501CE"/>
    <w:rsid w:val="004508F3"/>
    <w:rsid w:val="00450CAE"/>
    <w:rsid w:val="00450CFA"/>
    <w:rsid w:val="00450D2C"/>
    <w:rsid w:val="00450EE7"/>
    <w:rsid w:val="00451068"/>
    <w:rsid w:val="004512D4"/>
    <w:rsid w:val="0045136C"/>
    <w:rsid w:val="004513A9"/>
    <w:rsid w:val="004513BF"/>
    <w:rsid w:val="0045145E"/>
    <w:rsid w:val="00451536"/>
    <w:rsid w:val="004519A1"/>
    <w:rsid w:val="00451E38"/>
    <w:rsid w:val="0045224F"/>
    <w:rsid w:val="004523D8"/>
    <w:rsid w:val="00452635"/>
    <w:rsid w:val="004526A9"/>
    <w:rsid w:val="004528F7"/>
    <w:rsid w:val="0045291C"/>
    <w:rsid w:val="00452A0C"/>
    <w:rsid w:val="00452C45"/>
    <w:rsid w:val="00452C60"/>
    <w:rsid w:val="00452CEB"/>
    <w:rsid w:val="0045324A"/>
    <w:rsid w:val="0045329B"/>
    <w:rsid w:val="004533F9"/>
    <w:rsid w:val="00453554"/>
    <w:rsid w:val="00453991"/>
    <w:rsid w:val="00453BC7"/>
    <w:rsid w:val="00453CB1"/>
    <w:rsid w:val="00453EEF"/>
    <w:rsid w:val="00453FC4"/>
    <w:rsid w:val="00454217"/>
    <w:rsid w:val="004542DA"/>
    <w:rsid w:val="00454542"/>
    <w:rsid w:val="00454877"/>
    <w:rsid w:val="00454886"/>
    <w:rsid w:val="004549C7"/>
    <w:rsid w:val="00454A47"/>
    <w:rsid w:val="00454C81"/>
    <w:rsid w:val="00454D26"/>
    <w:rsid w:val="00454FFC"/>
    <w:rsid w:val="0045511B"/>
    <w:rsid w:val="00455366"/>
    <w:rsid w:val="00455489"/>
    <w:rsid w:val="004555CE"/>
    <w:rsid w:val="00455920"/>
    <w:rsid w:val="00455962"/>
    <w:rsid w:val="00455C22"/>
    <w:rsid w:val="00455EE3"/>
    <w:rsid w:val="00455EFA"/>
    <w:rsid w:val="00456323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44D"/>
    <w:rsid w:val="004614C1"/>
    <w:rsid w:val="004615E1"/>
    <w:rsid w:val="004617A3"/>
    <w:rsid w:val="00462049"/>
    <w:rsid w:val="004620B4"/>
    <w:rsid w:val="004621D1"/>
    <w:rsid w:val="00462422"/>
    <w:rsid w:val="0046242E"/>
    <w:rsid w:val="0046252B"/>
    <w:rsid w:val="00462829"/>
    <w:rsid w:val="00462C64"/>
    <w:rsid w:val="00462C89"/>
    <w:rsid w:val="00462DEB"/>
    <w:rsid w:val="00462EDC"/>
    <w:rsid w:val="0046303E"/>
    <w:rsid w:val="0046308F"/>
    <w:rsid w:val="00463183"/>
    <w:rsid w:val="004635EC"/>
    <w:rsid w:val="004639C8"/>
    <w:rsid w:val="00463CB0"/>
    <w:rsid w:val="004641FB"/>
    <w:rsid w:val="00464388"/>
    <w:rsid w:val="004645B9"/>
    <w:rsid w:val="00464841"/>
    <w:rsid w:val="00464A64"/>
    <w:rsid w:val="00464EDD"/>
    <w:rsid w:val="004650C2"/>
    <w:rsid w:val="00465380"/>
    <w:rsid w:val="00465BAE"/>
    <w:rsid w:val="00465D2E"/>
    <w:rsid w:val="00465DBB"/>
    <w:rsid w:val="00465E00"/>
    <w:rsid w:val="00465F29"/>
    <w:rsid w:val="00465F74"/>
    <w:rsid w:val="0046654C"/>
    <w:rsid w:val="00466563"/>
    <w:rsid w:val="004668EF"/>
    <w:rsid w:val="00466CB7"/>
    <w:rsid w:val="00466DC3"/>
    <w:rsid w:val="00466EE1"/>
    <w:rsid w:val="004670EB"/>
    <w:rsid w:val="004672D6"/>
    <w:rsid w:val="004674E4"/>
    <w:rsid w:val="004676B5"/>
    <w:rsid w:val="004678E3"/>
    <w:rsid w:val="00467CBB"/>
    <w:rsid w:val="00470105"/>
    <w:rsid w:val="00470120"/>
    <w:rsid w:val="0047041F"/>
    <w:rsid w:val="00470668"/>
    <w:rsid w:val="00470839"/>
    <w:rsid w:val="004711B1"/>
    <w:rsid w:val="00471241"/>
    <w:rsid w:val="00471753"/>
    <w:rsid w:val="00471A84"/>
    <w:rsid w:val="00471AD4"/>
    <w:rsid w:val="00471CAA"/>
    <w:rsid w:val="00471E91"/>
    <w:rsid w:val="004721CC"/>
    <w:rsid w:val="0047225E"/>
    <w:rsid w:val="00472C25"/>
    <w:rsid w:val="00472E33"/>
    <w:rsid w:val="004732EC"/>
    <w:rsid w:val="0047339F"/>
    <w:rsid w:val="004733B0"/>
    <w:rsid w:val="00473624"/>
    <w:rsid w:val="00473734"/>
    <w:rsid w:val="004738B1"/>
    <w:rsid w:val="00473D1B"/>
    <w:rsid w:val="0047444B"/>
    <w:rsid w:val="00474910"/>
    <w:rsid w:val="00474A67"/>
    <w:rsid w:val="00474ACB"/>
    <w:rsid w:val="00474C81"/>
    <w:rsid w:val="00474DDE"/>
    <w:rsid w:val="00474F25"/>
    <w:rsid w:val="00474F2F"/>
    <w:rsid w:val="004750DF"/>
    <w:rsid w:val="0047568A"/>
    <w:rsid w:val="00475A34"/>
    <w:rsid w:val="00475AC8"/>
    <w:rsid w:val="00475D34"/>
    <w:rsid w:val="00475F6E"/>
    <w:rsid w:val="00476943"/>
    <w:rsid w:val="00476A49"/>
    <w:rsid w:val="00476A63"/>
    <w:rsid w:val="00476DB9"/>
    <w:rsid w:val="00477201"/>
    <w:rsid w:val="00477579"/>
    <w:rsid w:val="0047768C"/>
    <w:rsid w:val="004777DB"/>
    <w:rsid w:val="00477ABF"/>
    <w:rsid w:val="00477E84"/>
    <w:rsid w:val="00477EC5"/>
    <w:rsid w:val="00477F2D"/>
    <w:rsid w:val="00477FCC"/>
    <w:rsid w:val="00480682"/>
    <w:rsid w:val="004806A3"/>
    <w:rsid w:val="004806F8"/>
    <w:rsid w:val="004808C0"/>
    <w:rsid w:val="00480959"/>
    <w:rsid w:val="004809AE"/>
    <w:rsid w:val="00480B1D"/>
    <w:rsid w:val="00480BFD"/>
    <w:rsid w:val="00481084"/>
    <w:rsid w:val="00481173"/>
    <w:rsid w:val="0048137A"/>
    <w:rsid w:val="004815F9"/>
    <w:rsid w:val="00481726"/>
    <w:rsid w:val="004819E1"/>
    <w:rsid w:val="00481AF2"/>
    <w:rsid w:val="00481C75"/>
    <w:rsid w:val="00481EA4"/>
    <w:rsid w:val="0048224F"/>
    <w:rsid w:val="00482274"/>
    <w:rsid w:val="0048237C"/>
    <w:rsid w:val="004823B1"/>
    <w:rsid w:val="004823C6"/>
    <w:rsid w:val="004823D1"/>
    <w:rsid w:val="00482A05"/>
    <w:rsid w:val="00482B97"/>
    <w:rsid w:val="00482CC4"/>
    <w:rsid w:val="00482DBC"/>
    <w:rsid w:val="00482EA5"/>
    <w:rsid w:val="00482EBE"/>
    <w:rsid w:val="00482EF0"/>
    <w:rsid w:val="004831A8"/>
    <w:rsid w:val="004833F1"/>
    <w:rsid w:val="004834D9"/>
    <w:rsid w:val="00483B18"/>
    <w:rsid w:val="00483D76"/>
    <w:rsid w:val="00484031"/>
    <w:rsid w:val="0048407C"/>
    <w:rsid w:val="00484087"/>
    <w:rsid w:val="00484754"/>
    <w:rsid w:val="0048479F"/>
    <w:rsid w:val="00484928"/>
    <w:rsid w:val="0048496E"/>
    <w:rsid w:val="00484D3E"/>
    <w:rsid w:val="00484D56"/>
    <w:rsid w:val="00484EF3"/>
    <w:rsid w:val="004852B3"/>
    <w:rsid w:val="0048556F"/>
    <w:rsid w:val="004855C4"/>
    <w:rsid w:val="004858D2"/>
    <w:rsid w:val="00485923"/>
    <w:rsid w:val="00485993"/>
    <w:rsid w:val="00485A8C"/>
    <w:rsid w:val="00485C8D"/>
    <w:rsid w:val="00485C9D"/>
    <w:rsid w:val="0048610C"/>
    <w:rsid w:val="0048613D"/>
    <w:rsid w:val="004863C7"/>
    <w:rsid w:val="0048653E"/>
    <w:rsid w:val="0048664B"/>
    <w:rsid w:val="00486A38"/>
    <w:rsid w:val="00486C4B"/>
    <w:rsid w:val="00486C8F"/>
    <w:rsid w:val="00487168"/>
    <w:rsid w:val="004872C7"/>
    <w:rsid w:val="004872F3"/>
    <w:rsid w:val="004876BC"/>
    <w:rsid w:val="0048770E"/>
    <w:rsid w:val="00487B08"/>
    <w:rsid w:val="00487C27"/>
    <w:rsid w:val="00487FFD"/>
    <w:rsid w:val="0049062A"/>
    <w:rsid w:val="004908B5"/>
    <w:rsid w:val="00490B0B"/>
    <w:rsid w:val="00490B6D"/>
    <w:rsid w:val="00490D9F"/>
    <w:rsid w:val="00490FA4"/>
    <w:rsid w:val="00491034"/>
    <w:rsid w:val="004915FD"/>
    <w:rsid w:val="004917C4"/>
    <w:rsid w:val="00491D55"/>
    <w:rsid w:val="00491D71"/>
    <w:rsid w:val="00491E82"/>
    <w:rsid w:val="00491F73"/>
    <w:rsid w:val="00492102"/>
    <w:rsid w:val="00492215"/>
    <w:rsid w:val="004925E3"/>
    <w:rsid w:val="00492A47"/>
    <w:rsid w:val="00492A71"/>
    <w:rsid w:val="00492AB5"/>
    <w:rsid w:val="00492B34"/>
    <w:rsid w:val="00493010"/>
    <w:rsid w:val="00493119"/>
    <w:rsid w:val="0049331C"/>
    <w:rsid w:val="00493411"/>
    <w:rsid w:val="00493669"/>
    <w:rsid w:val="00493731"/>
    <w:rsid w:val="004939F0"/>
    <w:rsid w:val="00493B6A"/>
    <w:rsid w:val="00493DA3"/>
    <w:rsid w:val="00493DEA"/>
    <w:rsid w:val="00493F63"/>
    <w:rsid w:val="00493F69"/>
    <w:rsid w:val="00494485"/>
    <w:rsid w:val="004946BA"/>
    <w:rsid w:val="00494AE8"/>
    <w:rsid w:val="00495388"/>
    <w:rsid w:val="004953E2"/>
    <w:rsid w:val="0049543D"/>
    <w:rsid w:val="004956F7"/>
    <w:rsid w:val="00495870"/>
    <w:rsid w:val="00495BC3"/>
    <w:rsid w:val="00495CE5"/>
    <w:rsid w:val="00495E5D"/>
    <w:rsid w:val="00496082"/>
    <w:rsid w:val="004961D9"/>
    <w:rsid w:val="00496282"/>
    <w:rsid w:val="00496419"/>
    <w:rsid w:val="00496547"/>
    <w:rsid w:val="00496603"/>
    <w:rsid w:val="00496A5A"/>
    <w:rsid w:val="00496B0F"/>
    <w:rsid w:val="00496B25"/>
    <w:rsid w:val="00496BC0"/>
    <w:rsid w:val="00496C44"/>
    <w:rsid w:val="00496DE1"/>
    <w:rsid w:val="0049727D"/>
    <w:rsid w:val="004974AD"/>
    <w:rsid w:val="004A0133"/>
    <w:rsid w:val="004A0278"/>
    <w:rsid w:val="004A0554"/>
    <w:rsid w:val="004A058D"/>
    <w:rsid w:val="004A0852"/>
    <w:rsid w:val="004A08F9"/>
    <w:rsid w:val="004A0A79"/>
    <w:rsid w:val="004A109F"/>
    <w:rsid w:val="004A112A"/>
    <w:rsid w:val="004A11FE"/>
    <w:rsid w:val="004A136E"/>
    <w:rsid w:val="004A13DB"/>
    <w:rsid w:val="004A14C4"/>
    <w:rsid w:val="004A15DE"/>
    <w:rsid w:val="004A1D8F"/>
    <w:rsid w:val="004A1E27"/>
    <w:rsid w:val="004A1E7A"/>
    <w:rsid w:val="004A207F"/>
    <w:rsid w:val="004A20E9"/>
    <w:rsid w:val="004A211A"/>
    <w:rsid w:val="004A23BA"/>
    <w:rsid w:val="004A2583"/>
    <w:rsid w:val="004A2ACC"/>
    <w:rsid w:val="004A2C72"/>
    <w:rsid w:val="004A2CEB"/>
    <w:rsid w:val="004A2EA2"/>
    <w:rsid w:val="004A2FD6"/>
    <w:rsid w:val="004A316A"/>
    <w:rsid w:val="004A35E5"/>
    <w:rsid w:val="004A3887"/>
    <w:rsid w:val="004A3908"/>
    <w:rsid w:val="004A3935"/>
    <w:rsid w:val="004A3960"/>
    <w:rsid w:val="004A3988"/>
    <w:rsid w:val="004A3CB2"/>
    <w:rsid w:val="004A3F3C"/>
    <w:rsid w:val="004A439E"/>
    <w:rsid w:val="004A4404"/>
    <w:rsid w:val="004A45E1"/>
    <w:rsid w:val="004A467E"/>
    <w:rsid w:val="004A48A4"/>
    <w:rsid w:val="004A4958"/>
    <w:rsid w:val="004A4B35"/>
    <w:rsid w:val="004A4D32"/>
    <w:rsid w:val="004A4E47"/>
    <w:rsid w:val="004A521C"/>
    <w:rsid w:val="004A532E"/>
    <w:rsid w:val="004A57CF"/>
    <w:rsid w:val="004A582F"/>
    <w:rsid w:val="004A59C0"/>
    <w:rsid w:val="004A5F47"/>
    <w:rsid w:val="004A5FDA"/>
    <w:rsid w:val="004A6105"/>
    <w:rsid w:val="004A6404"/>
    <w:rsid w:val="004A6985"/>
    <w:rsid w:val="004A6B5F"/>
    <w:rsid w:val="004A6C24"/>
    <w:rsid w:val="004A706C"/>
    <w:rsid w:val="004A72E8"/>
    <w:rsid w:val="004A7787"/>
    <w:rsid w:val="004A7B11"/>
    <w:rsid w:val="004A7CF6"/>
    <w:rsid w:val="004A7EBD"/>
    <w:rsid w:val="004B01BA"/>
    <w:rsid w:val="004B060B"/>
    <w:rsid w:val="004B0A3F"/>
    <w:rsid w:val="004B0C66"/>
    <w:rsid w:val="004B0D3A"/>
    <w:rsid w:val="004B0E4D"/>
    <w:rsid w:val="004B10E8"/>
    <w:rsid w:val="004B1171"/>
    <w:rsid w:val="004B1172"/>
    <w:rsid w:val="004B121A"/>
    <w:rsid w:val="004B1448"/>
    <w:rsid w:val="004B16DD"/>
    <w:rsid w:val="004B1F1A"/>
    <w:rsid w:val="004B1FC0"/>
    <w:rsid w:val="004B2127"/>
    <w:rsid w:val="004B21BE"/>
    <w:rsid w:val="004B226B"/>
    <w:rsid w:val="004B2A65"/>
    <w:rsid w:val="004B2ADD"/>
    <w:rsid w:val="004B2C6C"/>
    <w:rsid w:val="004B2D20"/>
    <w:rsid w:val="004B304A"/>
    <w:rsid w:val="004B3094"/>
    <w:rsid w:val="004B3202"/>
    <w:rsid w:val="004B3356"/>
    <w:rsid w:val="004B382F"/>
    <w:rsid w:val="004B3AC6"/>
    <w:rsid w:val="004B3ECD"/>
    <w:rsid w:val="004B3FFF"/>
    <w:rsid w:val="004B411F"/>
    <w:rsid w:val="004B4167"/>
    <w:rsid w:val="004B421A"/>
    <w:rsid w:val="004B45E1"/>
    <w:rsid w:val="004B47FF"/>
    <w:rsid w:val="004B4DAD"/>
    <w:rsid w:val="004B526A"/>
    <w:rsid w:val="004B5BA4"/>
    <w:rsid w:val="004B5F71"/>
    <w:rsid w:val="004B6009"/>
    <w:rsid w:val="004B66D6"/>
    <w:rsid w:val="004B6887"/>
    <w:rsid w:val="004B6ADA"/>
    <w:rsid w:val="004B7527"/>
    <w:rsid w:val="004B7569"/>
    <w:rsid w:val="004B7744"/>
    <w:rsid w:val="004C0850"/>
    <w:rsid w:val="004C08C2"/>
    <w:rsid w:val="004C0E5B"/>
    <w:rsid w:val="004C0F51"/>
    <w:rsid w:val="004C12AA"/>
    <w:rsid w:val="004C134D"/>
    <w:rsid w:val="004C1DB5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0EF"/>
    <w:rsid w:val="004C541B"/>
    <w:rsid w:val="004C5468"/>
    <w:rsid w:val="004C54B1"/>
    <w:rsid w:val="004C5672"/>
    <w:rsid w:val="004C5697"/>
    <w:rsid w:val="004C5740"/>
    <w:rsid w:val="004C5A95"/>
    <w:rsid w:val="004C5CA1"/>
    <w:rsid w:val="004C6059"/>
    <w:rsid w:val="004C62E2"/>
    <w:rsid w:val="004C65B7"/>
    <w:rsid w:val="004C67A8"/>
    <w:rsid w:val="004C67C3"/>
    <w:rsid w:val="004C6F27"/>
    <w:rsid w:val="004C6F8B"/>
    <w:rsid w:val="004C7398"/>
    <w:rsid w:val="004C76FE"/>
    <w:rsid w:val="004C77AC"/>
    <w:rsid w:val="004C791D"/>
    <w:rsid w:val="004C7986"/>
    <w:rsid w:val="004C7A66"/>
    <w:rsid w:val="004C7B32"/>
    <w:rsid w:val="004D00FA"/>
    <w:rsid w:val="004D0566"/>
    <w:rsid w:val="004D0858"/>
    <w:rsid w:val="004D0AC4"/>
    <w:rsid w:val="004D0D20"/>
    <w:rsid w:val="004D108A"/>
    <w:rsid w:val="004D1173"/>
    <w:rsid w:val="004D1428"/>
    <w:rsid w:val="004D1520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04"/>
    <w:rsid w:val="004D3938"/>
    <w:rsid w:val="004D3BAD"/>
    <w:rsid w:val="004D3DFA"/>
    <w:rsid w:val="004D3E66"/>
    <w:rsid w:val="004D40F8"/>
    <w:rsid w:val="004D422E"/>
    <w:rsid w:val="004D4269"/>
    <w:rsid w:val="004D4A9A"/>
    <w:rsid w:val="004D4BCD"/>
    <w:rsid w:val="004D4CDB"/>
    <w:rsid w:val="004D4CDC"/>
    <w:rsid w:val="004D55A3"/>
    <w:rsid w:val="004D59FC"/>
    <w:rsid w:val="004D5C7B"/>
    <w:rsid w:val="004D5D5A"/>
    <w:rsid w:val="004D5DCF"/>
    <w:rsid w:val="004D5E1A"/>
    <w:rsid w:val="004D5F43"/>
    <w:rsid w:val="004D5F4C"/>
    <w:rsid w:val="004D5FDD"/>
    <w:rsid w:val="004D6251"/>
    <w:rsid w:val="004D6364"/>
    <w:rsid w:val="004D6645"/>
    <w:rsid w:val="004D68B9"/>
    <w:rsid w:val="004D6B04"/>
    <w:rsid w:val="004D6C3F"/>
    <w:rsid w:val="004D6EC2"/>
    <w:rsid w:val="004D6EE1"/>
    <w:rsid w:val="004D73E7"/>
    <w:rsid w:val="004D7617"/>
    <w:rsid w:val="004D76D6"/>
    <w:rsid w:val="004D7A19"/>
    <w:rsid w:val="004D7F87"/>
    <w:rsid w:val="004D7FB1"/>
    <w:rsid w:val="004E0109"/>
    <w:rsid w:val="004E043C"/>
    <w:rsid w:val="004E0750"/>
    <w:rsid w:val="004E0866"/>
    <w:rsid w:val="004E0B03"/>
    <w:rsid w:val="004E1150"/>
    <w:rsid w:val="004E17C7"/>
    <w:rsid w:val="004E191B"/>
    <w:rsid w:val="004E1D09"/>
    <w:rsid w:val="004E2021"/>
    <w:rsid w:val="004E2269"/>
    <w:rsid w:val="004E230D"/>
    <w:rsid w:val="004E2392"/>
    <w:rsid w:val="004E24C1"/>
    <w:rsid w:val="004E2A15"/>
    <w:rsid w:val="004E2B53"/>
    <w:rsid w:val="004E2CA3"/>
    <w:rsid w:val="004E2DC7"/>
    <w:rsid w:val="004E2E03"/>
    <w:rsid w:val="004E2ECF"/>
    <w:rsid w:val="004E2F81"/>
    <w:rsid w:val="004E396C"/>
    <w:rsid w:val="004E3A1F"/>
    <w:rsid w:val="004E3BA7"/>
    <w:rsid w:val="004E3E8F"/>
    <w:rsid w:val="004E4531"/>
    <w:rsid w:val="004E46B0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BA4"/>
    <w:rsid w:val="004E6CC3"/>
    <w:rsid w:val="004E6D36"/>
    <w:rsid w:val="004E70F4"/>
    <w:rsid w:val="004E73B7"/>
    <w:rsid w:val="004E77C8"/>
    <w:rsid w:val="004E77FF"/>
    <w:rsid w:val="004E7ABF"/>
    <w:rsid w:val="004E7B16"/>
    <w:rsid w:val="004F00C4"/>
    <w:rsid w:val="004F0838"/>
    <w:rsid w:val="004F0ACB"/>
    <w:rsid w:val="004F0D58"/>
    <w:rsid w:val="004F11B3"/>
    <w:rsid w:val="004F12A5"/>
    <w:rsid w:val="004F13E5"/>
    <w:rsid w:val="004F1504"/>
    <w:rsid w:val="004F1930"/>
    <w:rsid w:val="004F1E1D"/>
    <w:rsid w:val="004F1EE0"/>
    <w:rsid w:val="004F20A8"/>
    <w:rsid w:val="004F22CC"/>
    <w:rsid w:val="004F287E"/>
    <w:rsid w:val="004F29AD"/>
    <w:rsid w:val="004F2CFD"/>
    <w:rsid w:val="004F2D02"/>
    <w:rsid w:val="004F2DAB"/>
    <w:rsid w:val="004F3243"/>
    <w:rsid w:val="004F3262"/>
    <w:rsid w:val="004F3291"/>
    <w:rsid w:val="004F3846"/>
    <w:rsid w:val="004F388E"/>
    <w:rsid w:val="004F3BF6"/>
    <w:rsid w:val="004F40A5"/>
    <w:rsid w:val="004F4103"/>
    <w:rsid w:val="004F4190"/>
    <w:rsid w:val="004F4531"/>
    <w:rsid w:val="004F46CE"/>
    <w:rsid w:val="004F475B"/>
    <w:rsid w:val="004F4CF3"/>
    <w:rsid w:val="004F4D4A"/>
    <w:rsid w:val="004F4F1F"/>
    <w:rsid w:val="004F4F75"/>
    <w:rsid w:val="004F5327"/>
    <w:rsid w:val="004F558C"/>
    <w:rsid w:val="004F558E"/>
    <w:rsid w:val="004F5B07"/>
    <w:rsid w:val="004F5B2C"/>
    <w:rsid w:val="004F5C31"/>
    <w:rsid w:val="004F5E24"/>
    <w:rsid w:val="004F606E"/>
    <w:rsid w:val="004F6169"/>
    <w:rsid w:val="004F6229"/>
    <w:rsid w:val="004F6384"/>
    <w:rsid w:val="004F6537"/>
    <w:rsid w:val="004F65EE"/>
    <w:rsid w:val="004F669F"/>
    <w:rsid w:val="004F670E"/>
    <w:rsid w:val="004F6AE3"/>
    <w:rsid w:val="004F6B09"/>
    <w:rsid w:val="004F6B56"/>
    <w:rsid w:val="004F6C42"/>
    <w:rsid w:val="004F6C98"/>
    <w:rsid w:val="004F6ECC"/>
    <w:rsid w:val="004F6ED0"/>
    <w:rsid w:val="004F71DD"/>
    <w:rsid w:val="004F75DD"/>
    <w:rsid w:val="004F75E7"/>
    <w:rsid w:val="004F7A82"/>
    <w:rsid w:val="004F7E37"/>
    <w:rsid w:val="005001FC"/>
    <w:rsid w:val="0050035F"/>
    <w:rsid w:val="005003C2"/>
    <w:rsid w:val="0050062D"/>
    <w:rsid w:val="005006EE"/>
    <w:rsid w:val="00500767"/>
    <w:rsid w:val="005007EC"/>
    <w:rsid w:val="005009A9"/>
    <w:rsid w:val="00500A52"/>
    <w:rsid w:val="00500BE8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2FB9"/>
    <w:rsid w:val="005033E5"/>
    <w:rsid w:val="0050374D"/>
    <w:rsid w:val="005037D0"/>
    <w:rsid w:val="00503885"/>
    <w:rsid w:val="005039E5"/>
    <w:rsid w:val="00503CDB"/>
    <w:rsid w:val="00503F56"/>
    <w:rsid w:val="00504049"/>
    <w:rsid w:val="0050409E"/>
    <w:rsid w:val="005040CB"/>
    <w:rsid w:val="0050436B"/>
    <w:rsid w:val="00504636"/>
    <w:rsid w:val="00504862"/>
    <w:rsid w:val="00504915"/>
    <w:rsid w:val="00504C1A"/>
    <w:rsid w:val="00504DB4"/>
    <w:rsid w:val="005052DB"/>
    <w:rsid w:val="00505503"/>
    <w:rsid w:val="00505615"/>
    <w:rsid w:val="00505A25"/>
    <w:rsid w:val="00506500"/>
    <w:rsid w:val="005065A6"/>
    <w:rsid w:val="005068B8"/>
    <w:rsid w:val="00506B67"/>
    <w:rsid w:val="00506E20"/>
    <w:rsid w:val="00506E9B"/>
    <w:rsid w:val="00507453"/>
    <w:rsid w:val="00507496"/>
    <w:rsid w:val="00507DE5"/>
    <w:rsid w:val="0051028D"/>
    <w:rsid w:val="005104AB"/>
    <w:rsid w:val="00510538"/>
    <w:rsid w:val="00510739"/>
    <w:rsid w:val="00510754"/>
    <w:rsid w:val="00510965"/>
    <w:rsid w:val="005109C8"/>
    <w:rsid w:val="005109F1"/>
    <w:rsid w:val="00510B9B"/>
    <w:rsid w:val="005110C6"/>
    <w:rsid w:val="00511142"/>
    <w:rsid w:val="0051147D"/>
    <w:rsid w:val="0051156F"/>
    <w:rsid w:val="0051173E"/>
    <w:rsid w:val="005117E4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2F8B"/>
    <w:rsid w:val="00513628"/>
    <w:rsid w:val="005138A1"/>
    <w:rsid w:val="00514148"/>
    <w:rsid w:val="005141C4"/>
    <w:rsid w:val="00514217"/>
    <w:rsid w:val="00514234"/>
    <w:rsid w:val="00514AFD"/>
    <w:rsid w:val="00514CFA"/>
    <w:rsid w:val="00514DE1"/>
    <w:rsid w:val="00514E3B"/>
    <w:rsid w:val="00514FFE"/>
    <w:rsid w:val="005151A7"/>
    <w:rsid w:val="005151C7"/>
    <w:rsid w:val="005153C8"/>
    <w:rsid w:val="00515690"/>
    <w:rsid w:val="005157DA"/>
    <w:rsid w:val="005159B0"/>
    <w:rsid w:val="005159E9"/>
    <w:rsid w:val="00515BDA"/>
    <w:rsid w:val="00515E19"/>
    <w:rsid w:val="005160BE"/>
    <w:rsid w:val="005161CA"/>
    <w:rsid w:val="005162C1"/>
    <w:rsid w:val="00516459"/>
    <w:rsid w:val="00516511"/>
    <w:rsid w:val="0051651C"/>
    <w:rsid w:val="005170D9"/>
    <w:rsid w:val="005174AE"/>
    <w:rsid w:val="0051782B"/>
    <w:rsid w:val="00517967"/>
    <w:rsid w:val="00517DE0"/>
    <w:rsid w:val="00520328"/>
    <w:rsid w:val="0052044E"/>
    <w:rsid w:val="00520682"/>
    <w:rsid w:val="00520D53"/>
    <w:rsid w:val="00520FA6"/>
    <w:rsid w:val="00521119"/>
    <w:rsid w:val="0052188F"/>
    <w:rsid w:val="00521AC6"/>
    <w:rsid w:val="00521BB1"/>
    <w:rsid w:val="00521C2D"/>
    <w:rsid w:val="00521DAC"/>
    <w:rsid w:val="00521E91"/>
    <w:rsid w:val="00521EF9"/>
    <w:rsid w:val="00522072"/>
    <w:rsid w:val="005222FA"/>
    <w:rsid w:val="0052240B"/>
    <w:rsid w:val="005225E0"/>
    <w:rsid w:val="005228F0"/>
    <w:rsid w:val="005229D0"/>
    <w:rsid w:val="00522C97"/>
    <w:rsid w:val="00522F1D"/>
    <w:rsid w:val="005236F3"/>
    <w:rsid w:val="0052370C"/>
    <w:rsid w:val="00523735"/>
    <w:rsid w:val="00523C95"/>
    <w:rsid w:val="00523E51"/>
    <w:rsid w:val="00523EE0"/>
    <w:rsid w:val="00524CC0"/>
    <w:rsid w:val="00524D20"/>
    <w:rsid w:val="00525094"/>
    <w:rsid w:val="005250B4"/>
    <w:rsid w:val="0052532A"/>
    <w:rsid w:val="005255EA"/>
    <w:rsid w:val="00525720"/>
    <w:rsid w:val="005258B5"/>
    <w:rsid w:val="00525AE9"/>
    <w:rsid w:val="00525FE5"/>
    <w:rsid w:val="005263D1"/>
    <w:rsid w:val="005267B9"/>
    <w:rsid w:val="00526AA4"/>
    <w:rsid w:val="00526B0E"/>
    <w:rsid w:val="00526B51"/>
    <w:rsid w:val="00526C2C"/>
    <w:rsid w:val="00526C55"/>
    <w:rsid w:val="00526C83"/>
    <w:rsid w:val="00526D60"/>
    <w:rsid w:val="00526E7C"/>
    <w:rsid w:val="005271EC"/>
    <w:rsid w:val="00527455"/>
    <w:rsid w:val="005274E5"/>
    <w:rsid w:val="00527A1F"/>
    <w:rsid w:val="00527F9A"/>
    <w:rsid w:val="00530383"/>
    <w:rsid w:val="00530797"/>
    <w:rsid w:val="0053081F"/>
    <w:rsid w:val="00530AEA"/>
    <w:rsid w:val="00530B77"/>
    <w:rsid w:val="00530B9F"/>
    <w:rsid w:val="00530C60"/>
    <w:rsid w:val="00530D3B"/>
    <w:rsid w:val="00530DFD"/>
    <w:rsid w:val="005311B8"/>
    <w:rsid w:val="005311EB"/>
    <w:rsid w:val="00531384"/>
    <w:rsid w:val="00531534"/>
    <w:rsid w:val="00531870"/>
    <w:rsid w:val="00531E3C"/>
    <w:rsid w:val="00531EB3"/>
    <w:rsid w:val="00532198"/>
    <w:rsid w:val="0053282F"/>
    <w:rsid w:val="00532A12"/>
    <w:rsid w:val="00532C74"/>
    <w:rsid w:val="00532FE4"/>
    <w:rsid w:val="0053327F"/>
    <w:rsid w:val="0053346B"/>
    <w:rsid w:val="005334DA"/>
    <w:rsid w:val="005338A7"/>
    <w:rsid w:val="0053418D"/>
    <w:rsid w:val="00534533"/>
    <w:rsid w:val="00534BB6"/>
    <w:rsid w:val="00534D60"/>
    <w:rsid w:val="00534DD7"/>
    <w:rsid w:val="00535767"/>
    <w:rsid w:val="005358EF"/>
    <w:rsid w:val="00535B2C"/>
    <w:rsid w:val="005360EA"/>
    <w:rsid w:val="00536188"/>
    <w:rsid w:val="00536399"/>
    <w:rsid w:val="0053675B"/>
    <w:rsid w:val="005367D0"/>
    <w:rsid w:val="0053692B"/>
    <w:rsid w:val="00536AD6"/>
    <w:rsid w:val="00536D3D"/>
    <w:rsid w:val="005371A3"/>
    <w:rsid w:val="0053754E"/>
    <w:rsid w:val="00537845"/>
    <w:rsid w:val="00537981"/>
    <w:rsid w:val="00537D3B"/>
    <w:rsid w:val="00537D5E"/>
    <w:rsid w:val="0054000F"/>
    <w:rsid w:val="0054029B"/>
    <w:rsid w:val="00540347"/>
    <w:rsid w:val="005404D9"/>
    <w:rsid w:val="005405EA"/>
    <w:rsid w:val="00540957"/>
    <w:rsid w:val="00540A83"/>
    <w:rsid w:val="00540CE9"/>
    <w:rsid w:val="005411A8"/>
    <w:rsid w:val="00541C4D"/>
    <w:rsid w:val="0054206D"/>
    <w:rsid w:val="005425DC"/>
    <w:rsid w:val="00542783"/>
    <w:rsid w:val="00542794"/>
    <w:rsid w:val="00542A83"/>
    <w:rsid w:val="00542AB3"/>
    <w:rsid w:val="00542AB4"/>
    <w:rsid w:val="00542DBC"/>
    <w:rsid w:val="00542F62"/>
    <w:rsid w:val="00543AD8"/>
    <w:rsid w:val="00543C74"/>
    <w:rsid w:val="00543CCF"/>
    <w:rsid w:val="0054440A"/>
    <w:rsid w:val="00544784"/>
    <w:rsid w:val="00544B8D"/>
    <w:rsid w:val="00544FC5"/>
    <w:rsid w:val="00545235"/>
    <w:rsid w:val="005452D5"/>
    <w:rsid w:val="00545474"/>
    <w:rsid w:val="0054550A"/>
    <w:rsid w:val="00545778"/>
    <w:rsid w:val="00545977"/>
    <w:rsid w:val="00545C28"/>
    <w:rsid w:val="00545CE6"/>
    <w:rsid w:val="00546346"/>
    <w:rsid w:val="005463D8"/>
    <w:rsid w:val="00547003"/>
    <w:rsid w:val="005471AC"/>
    <w:rsid w:val="005473A5"/>
    <w:rsid w:val="00547EEF"/>
    <w:rsid w:val="005500CD"/>
    <w:rsid w:val="0055057C"/>
    <w:rsid w:val="00550816"/>
    <w:rsid w:val="00550823"/>
    <w:rsid w:val="0055090B"/>
    <w:rsid w:val="00550CAA"/>
    <w:rsid w:val="00551307"/>
    <w:rsid w:val="0055190D"/>
    <w:rsid w:val="00551C60"/>
    <w:rsid w:val="00551E29"/>
    <w:rsid w:val="00552E64"/>
    <w:rsid w:val="00552F24"/>
    <w:rsid w:val="0055312C"/>
    <w:rsid w:val="0055316B"/>
    <w:rsid w:val="005531D5"/>
    <w:rsid w:val="005533D9"/>
    <w:rsid w:val="00553562"/>
    <w:rsid w:val="005539ED"/>
    <w:rsid w:val="005539F4"/>
    <w:rsid w:val="00553E17"/>
    <w:rsid w:val="00554590"/>
    <w:rsid w:val="005546D2"/>
    <w:rsid w:val="00554AC3"/>
    <w:rsid w:val="00554D3B"/>
    <w:rsid w:val="005550A6"/>
    <w:rsid w:val="005551A9"/>
    <w:rsid w:val="005551B7"/>
    <w:rsid w:val="0055546D"/>
    <w:rsid w:val="0055566C"/>
    <w:rsid w:val="00555A88"/>
    <w:rsid w:val="00555B8F"/>
    <w:rsid w:val="00555D34"/>
    <w:rsid w:val="00555FB7"/>
    <w:rsid w:val="00556941"/>
    <w:rsid w:val="005569A9"/>
    <w:rsid w:val="005570A2"/>
    <w:rsid w:val="0055725C"/>
    <w:rsid w:val="0055753C"/>
    <w:rsid w:val="0055781B"/>
    <w:rsid w:val="00557A3C"/>
    <w:rsid w:val="0056056E"/>
    <w:rsid w:val="0056086E"/>
    <w:rsid w:val="00560C56"/>
    <w:rsid w:val="00560ED2"/>
    <w:rsid w:val="005614C7"/>
    <w:rsid w:val="005614D4"/>
    <w:rsid w:val="005615E4"/>
    <w:rsid w:val="00561607"/>
    <w:rsid w:val="005619B0"/>
    <w:rsid w:val="00561BCE"/>
    <w:rsid w:val="00561BFE"/>
    <w:rsid w:val="00561C44"/>
    <w:rsid w:val="00561D4F"/>
    <w:rsid w:val="005620CC"/>
    <w:rsid w:val="0056293B"/>
    <w:rsid w:val="005630AE"/>
    <w:rsid w:val="0056314C"/>
    <w:rsid w:val="005633A7"/>
    <w:rsid w:val="005635B1"/>
    <w:rsid w:val="005636BE"/>
    <w:rsid w:val="00563993"/>
    <w:rsid w:val="005639F1"/>
    <w:rsid w:val="00563D68"/>
    <w:rsid w:val="00563E7F"/>
    <w:rsid w:val="00563EA3"/>
    <w:rsid w:val="005644A5"/>
    <w:rsid w:val="005646CA"/>
    <w:rsid w:val="00564867"/>
    <w:rsid w:val="00564A04"/>
    <w:rsid w:val="00564C76"/>
    <w:rsid w:val="00565032"/>
    <w:rsid w:val="00565115"/>
    <w:rsid w:val="00565555"/>
    <w:rsid w:val="005655F3"/>
    <w:rsid w:val="0056564B"/>
    <w:rsid w:val="00565C2D"/>
    <w:rsid w:val="00565D33"/>
    <w:rsid w:val="005661E6"/>
    <w:rsid w:val="005663FE"/>
    <w:rsid w:val="0056671B"/>
    <w:rsid w:val="00566A44"/>
    <w:rsid w:val="00566BEF"/>
    <w:rsid w:val="00566C2B"/>
    <w:rsid w:val="00566EDA"/>
    <w:rsid w:val="00567010"/>
    <w:rsid w:val="0056751A"/>
    <w:rsid w:val="0056757D"/>
    <w:rsid w:val="005677ED"/>
    <w:rsid w:val="005678BD"/>
    <w:rsid w:val="005679D4"/>
    <w:rsid w:val="00567EB7"/>
    <w:rsid w:val="00570186"/>
    <w:rsid w:val="005701B9"/>
    <w:rsid w:val="0057026D"/>
    <w:rsid w:val="0057028F"/>
    <w:rsid w:val="005705A6"/>
    <w:rsid w:val="0057084D"/>
    <w:rsid w:val="00570BB6"/>
    <w:rsid w:val="00570E9B"/>
    <w:rsid w:val="0057102D"/>
    <w:rsid w:val="005711B0"/>
    <w:rsid w:val="00571334"/>
    <w:rsid w:val="00571490"/>
    <w:rsid w:val="005714A0"/>
    <w:rsid w:val="00571705"/>
    <w:rsid w:val="0057196F"/>
    <w:rsid w:val="00571AF6"/>
    <w:rsid w:val="00572143"/>
    <w:rsid w:val="005721B1"/>
    <w:rsid w:val="0057231A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547"/>
    <w:rsid w:val="005747C9"/>
    <w:rsid w:val="00574862"/>
    <w:rsid w:val="00574FB7"/>
    <w:rsid w:val="00575060"/>
    <w:rsid w:val="005751E0"/>
    <w:rsid w:val="0057539D"/>
    <w:rsid w:val="005753FB"/>
    <w:rsid w:val="005757A1"/>
    <w:rsid w:val="00575F2A"/>
    <w:rsid w:val="005768C8"/>
    <w:rsid w:val="005769A8"/>
    <w:rsid w:val="00576DC1"/>
    <w:rsid w:val="00576FCC"/>
    <w:rsid w:val="0057709F"/>
    <w:rsid w:val="0057714E"/>
    <w:rsid w:val="005771BE"/>
    <w:rsid w:val="0057734F"/>
    <w:rsid w:val="00577354"/>
    <w:rsid w:val="00577598"/>
    <w:rsid w:val="0057761D"/>
    <w:rsid w:val="0057761F"/>
    <w:rsid w:val="005777DF"/>
    <w:rsid w:val="00577A3F"/>
    <w:rsid w:val="00577B3A"/>
    <w:rsid w:val="00577B47"/>
    <w:rsid w:val="00577BAD"/>
    <w:rsid w:val="00577BE4"/>
    <w:rsid w:val="00577FA8"/>
    <w:rsid w:val="005803F2"/>
    <w:rsid w:val="005804A6"/>
    <w:rsid w:val="0058072D"/>
    <w:rsid w:val="00580B8D"/>
    <w:rsid w:val="00581517"/>
    <w:rsid w:val="0058173A"/>
    <w:rsid w:val="0058177B"/>
    <w:rsid w:val="00581A12"/>
    <w:rsid w:val="00581C6E"/>
    <w:rsid w:val="00581C84"/>
    <w:rsid w:val="00581FE8"/>
    <w:rsid w:val="00582609"/>
    <w:rsid w:val="00582641"/>
    <w:rsid w:val="00582671"/>
    <w:rsid w:val="005826F4"/>
    <w:rsid w:val="00582A17"/>
    <w:rsid w:val="00583081"/>
    <w:rsid w:val="00583555"/>
    <w:rsid w:val="005837AB"/>
    <w:rsid w:val="005838A6"/>
    <w:rsid w:val="00583F6C"/>
    <w:rsid w:val="00584057"/>
    <w:rsid w:val="005840CD"/>
    <w:rsid w:val="005841E4"/>
    <w:rsid w:val="00584525"/>
    <w:rsid w:val="005845FB"/>
    <w:rsid w:val="00584AD2"/>
    <w:rsid w:val="00584C56"/>
    <w:rsid w:val="00584DB5"/>
    <w:rsid w:val="005851DF"/>
    <w:rsid w:val="00585278"/>
    <w:rsid w:val="005852E2"/>
    <w:rsid w:val="00585642"/>
    <w:rsid w:val="00585F46"/>
    <w:rsid w:val="005860B6"/>
    <w:rsid w:val="005860BC"/>
    <w:rsid w:val="00586787"/>
    <w:rsid w:val="005867A4"/>
    <w:rsid w:val="00586A81"/>
    <w:rsid w:val="00586AC1"/>
    <w:rsid w:val="00586E64"/>
    <w:rsid w:val="00587265"/>
    <w:rsid w:val="005872A9"/>
    <w:rsid w:val="00587354"/>
    <w:rsid w:val="00587390"/>
    <w:rsid w:val="005875D0"/>
    <w:rsid w:val="00587635"/>
    <w:rsid w:val="00587832"/>
    <w:rsid w:val="005878C4"/>
    <w:rsid w:val="005878D4"/>
    <w:rsid w:val="0058793D"/>
    <w:rsid w:val="00587DB1"/>
    <w:rsid w:val="00587FBA"/>
    <w:rsid w:val="00590507"/>
    <w:rsid w:val="005907A6"/>
    <w:rsid w:val="0059086D"/>
    <w:rsid w:val="00590F89"/>
    <w:rsid w:val="00591221"/>
    <w:rsid w:val="005913B1"/>
    <w:rsid w:val="00591686"/>
    <w:rsid w:val="005917A9"/>
    <w:rsid w:val="00591CC9"/>
    <w:rsid w:val="00591D09"/>
    <w:rsid w:val="00591F44"/>
    <w:rsid w:val="00591F8F"/>
    <w:rsid w:val="005927B0"/>
    <w:rsid w:val="0059281E"/>
    <w:rsid w:val="00592B86"/>
    <w:rsid w:val="00592CBF"/>
    <w:rsid w:val="00592E40"/>
    <w:rsid w:val="00592F0D"/>
    <w:rsid w:val="00592F44"/>
    <w:rsid w:val="00592F75"/>
    <w:rsid w:val="00593059"/>
    <w:rsid w:val="00593320"/>
    <w:rsid w:val="00593E45"/>
    <w:rsid w:val="00593FE5"/>
    <w:rsid w:val="0059482D"/>
    <w:rsid w:val="00594869"/>
    <w:rsid w:val="0059496B"/>
    <w:rsid w:val="00594A15"/>
    <w:rsid w:val="00594D58"/>
    <w:rsid w:val="00594E96"/>
    <w:rsid w:val="005951DA"/>
    <w:rsid w:val="005951F4"/>
    <w:rsid w:val="00595461"/>
    <w:rsid w:val="005954B2"/>
    <w:rsid w:val="00595CD7"/>
    <w:rsid w:val="00595D16"/>
    <w:rsid w:val="00595DE1"/>
    <w:rsid w:val="00595F7C"/>
    <w:rsid w:val="005964C5"/>
    <w:rsid w:val="00596706"/>
    <w:rsid w:val="0059684F"/>
    <w:rsid w:val="00596D26"/>
    <w:rsid w:val="00596D36"/>
    <w:rsid w:val="00597135"/>
    <w:rsid w:val="005971F4"/>
    <w:rsid w:val="00597217"/>
    <w:rsid w:val="00597403"/>
    <w:rsid w:val="0059762D"/>
    <w:rsid w:val="00597699"/>
    <w:rsid w:val="0059772C"/>
    <w:rsid w:val="005979BC"/>
    <w:rsid w:val="00597C96"/>
    <w:rsid w:val="005A01FA"/>
    <w:rsid w:val="005A03C4"/>
    <w:rsid w:val="005A046B"/>
    <w:rsid w:val="005A058D"/>
    <w:rsid w:val="005A080D"/>
    <w:rsid w:val="005A0861"/>
    <w:rsid w:val="005A08E0"/>
    <w:rsid w:val="005A09AC"/>
    <w:rsid w:val="005A0D81"/>
    <w:rsid w:val="005A0E10"/>
    <w:rsid w:val="005A0E29"/>
    <w:rsid w:val="005A1938"/>
    <w:rsid w:val="005A1A81"/>
    <w:rsid w:val="005A1AEB"/>
    <w:rsid w:val="005A1B5D"/>
    <w:rsid w:val="005A1EC9"/>
    <w:rsid w:val="005A1F06"/>
    <w:rsid w:val="005A22E3"/>
    <w:rsid w:val="005A2484"/>
    <w:rsid w:val="005A24ED"/>
    <w:rsid w:val="005A2555"/>
    <w:rsid w:val="005A2770"/>
    <w:rsid w:val="005A2882"/>
    <w:rsid w:val="005A2C22"/>
    <w:rsid w:val="005A30EF"/>
    <w:rsid w:val="005A37D3"/>
    <w:rsid w:val="005A3947"/>
    <w:rsid w:val="005A395D"/>
    <w:rsid w:val="005A3C3F"/>
    <w:rsid w:val="005A3E54"/>
    <w:rsid w:val="005A3E6D"/>
    <w:rsid w:val="005A3ED3"/>
    <w:rsid w:val="005A416D"/>
    <w:rsid w:val="005A41AC"/>
    <w:rsid w:val="005A427C"/>
    <w:rsid w:val="005A47D3"/>
    <w:rsid w:val="005A4942"/>
    <w:rsid w:val="005A4AB0"/>
    <w:rsid w:val="005A4F1E"/>
    <w:rsid w:val="005A5420"/>
    <w:rsid w:val="005A546E"/>
    <w:rsid w:val="005A5558"/>
    <w:rsid w:val="005A59F5"/>
    <w:rsid w:val="005A5B4C"/>
    <w:rsid w:val="005A5E1B"/>
    <w:rsid w:val="005A5EFB"/>
    <w:rsid w:val="005A5FD9"/>
    <w:rsid w:val="005A6196"/>
    <w:rsid w:val="005A638B"/>
    <w:rsid w:val="005A6402"/>
    <w:rsid w:val="005A6609"/>
    <w:rsid w:val="005A68CF"/>
    <w:rsid w:val="005A6C19"/>
    <w:rsid w:val="005A712C"/>
    <w:rsid w:val="005A73CD"/>
    <w:rsid w:val="005A79C3"/>
    <w:rsid w:val="005A7D06"/>
    <w:rsid w:val="005B0021"/>
    <w:rsid w:val="005B0330"/>
    <w:rsid w:val="005B0471"/>
    <w:rsid w:val="005B04DA"/>
    <w:rsid w:val="005B0AB2"/>
    <w:rsid w:val="005B0C4C"/>
    <w:rsid w:val="005B0CC2"/>
    <w:rsid w:val="005B0F26"/>
    <w:rsid w:val="005B0FF1"/>
    <w:rsid w:val="005B1112"/>
    <w:rsid w:val="005B1286"/>
    <w:rsid w:val="005B12F2"/>
    <w:rsid w:val="005B1463"/>
    <w:rsid w:val="005B16AB"/>
    <w:rsid w:val="005B16C7"/>
    <w:rsid w:val="005B1FB9"/>
    <w:rsid w:val="005B233F"/>
    <w:rsid w:val="005B24EC"/>
    <w:rsid w:val="005B2512"/>
    <w:rsid w:val="005B2551"/>
    <w:rsid w:val="005B2BF2"/>
    <w:rsid w:val="005B2C1A"/>
    <w:rsid w:val="005B2C1D"/>
    <w:rsid w:val="005B3093"/>
    <w:rsid w:val="005B37D2"/>
    <w:rsid w:val="005B399A"/>
    <w:rsid w:val="005B3B34"/>
    <w:rsid w:val="005B3BBE"/>
    <w:rsid w:val="005B3D5E"/>
    <w:rsid w:val="005B3D77"/>
    <w:rsid w:val="005B413F"/>
    <w:rsid w:val="005B4370"/>
    <w:rsid w:val="005B4654"/>
    <w:rsid w:val="005B46DA"/>
    <w:rsid w:val="005B4C31"/>
    <w:rsid w:val="005B4F0D"/>
    <w:rsid w:val="005B4FA4"/>
    <w:rsid w:val="005B53A6"/>
    <w:rsid w:val="005B55B4"/>
    <w:rsid w:val="005B5610"/>
    <w:rsid w:val="005B5620"/>
    <w:rsid w:val="005B57E7"/>
    <w:rsid w:val="005B5833"/>
    <w:rsid w:val="005B5F2F"/>
    <w:rsid w:val="005B6658"/>
    <w:rsid w:val="005B66C7"/>
    <w:rsid w:val="005B686B"/>
    <w:rsid w:val="005B6926"/>
    <w:rsid w:val="005B69B4"/>
    <w:rsid w:val="005B69C3"/>
    <w:rsid w:val="005B6D0E"/>
    <w:rsid w:val="005B6D5A"/>
    <w:rsid w:val="005B6D68"/>
    <w:rsid w:val="005B721F"/>
    <w:rsid w:val="005B7549"/>
    <w:rsid w:val="005B76F2"/>
    <w:rsid w:val="005B778E"/>
    <w:rsid w:val="005B77B2"/>
    <w:rsid w:val="005B7C1A"/>
    <w:rsid w:val="005B7E69"/>
    <w:rsid w:val="005B7F9A"/>
    <w:rsid w:val="005C019F"/>
    <w:rsid w:val="005C0316"/>
    <w:rsid w:val="005C0425"/>
    <w:rsid w:val="005C09E2"/>
    <w:rsid w:val="005C0A10"/>
    <w:rsid w:val="005C0AF6"/>
    <w:rsid w:val="005C0E86"/>
    <w:rsid w:val="005C14EE"/>
    <w:rsid w:val="005C1856"/>
    <w:rsid w:val="005C1AB9"/>
    <w:rsid w:val="005C1B4C"/>
    <w:rsid w:val="005C1B85"/>
    <w:rsid w:val="005C1D6A"/>
    <w:rsid w:val="005C1DEF"/>
    <w:rsid w:val="005C1FA4"/>
    <w:rsid w:val="005C2B99"/>
    <w:rsid w:val="005C2C8C"/>
    <w:rsid w:val="005C3345"/>
    <w:rsid w:val="005C36DA"/>
    <w:rsid w:val="005C383E"/>
    <w:rsid w:val="005C3B0B"/>
    <w:rsid w:val="005C3D52"/>
    <w:rsid w:val="005C40B2"/>
    <w:rsid w:val="005C416F"/>
    <w:rsid w:val="005C418B"/>
    <w:rsid w:val="005C43EC"/>
    <w:rsid w:val="005C49D6"/>
    <w:rsid w:val="005C49EF"/>
    <w:rsid w:val="005C4B10"/>
    <w:rsid w:val="005C4DE9"/>
    <w:rsid w:val="005C5004"/>
    <w:rsid w:val="005C5214"/>
    <w:rsid w:val="005C53B8"/>
    <w:rsid w:val="005C5601"/>
    <w:rsid w:val="005C576D"/>
    <w:rsid w:val="005C58D2"/>
    <w:rsid w:val="005C5B16"/>
    <w:rsid w:val="005C5FDA"/>
    <w:rsid w:val="005C63E1"/>
    <w:rsid w:val="005C678A"/>
    <w:rsid w:val="005C69AC"/>
    <w:rsid w:val="005C6E82"/>
    <w:rsid w:val="005C7285"/>
    <w:rsid w:val="005C77FD"/>
    <w:rsid w:val="005C7D7B"/>
    <w:rsid w:val="005C7DF2"/>
    <w:rsid w:val="005D0A86"/>
    <w:rsid w:val="005D0D77"/>
    <w:rsid w:val="005D0F8E"/>
    <w:rsid w:val="005D0FE0"/>
    <w:rsid w:val="005D1550"/>
    <w:rsid w:val="005D1682"/>
    <w:rsid w:val="005D1A5F"/>
    <w:rsid w:val="005D1CDD"/>
    <w:rsid w:val="005D1D4D"/>
    <w:rsid w:val="005D23BF"/>
    <w:rsid w:val="005D273D"/>
    <w:rsid w:val="005D2E34"/>
    <w:rsid w:val="005D2ECF"/>
    <w:rsid w:val="005D2ED9"/>
    <w:rsid w:val="005D3320"/>
    <w:rsid w:val="005D3997"/>
    <w:rsid w:val="005D3A19"/>
    <w:rsid w:val="005D4121"/>
    <w:rsid w:val="005D445A"/>
    <w:rsid w:val="005D44C9"/>
    <w:rsid w:val="005D472C"/>
    <w:rsid w:val="005D4FB3"/>
    <w:rsid w:val="005D5279"/>
    <w:rsid w:val="005D571C"/>
    <w:rsid w:val="005D5841"/>
    <w:rsid w:val="005D5855"/>
    <w:rsid w:val="005D58D4"/>
    <w:rsid w:val="005D58F0"/>
    <w:rsid w:val="005D59BD"/>
    <w:rsid w:val="005D59F6"/>
    <w:rsid w:val="005D5F55"/>
    <w:rsid w:val="005D5FCC"/>
    <w:rsid w:val="005D6003"/>
    <w:rsid w:val="005D602B"/>
    <w:rsid w:val="005D62F8"/>
    <w:rsid w:val="005D63DB"/>
    <w:rsid w:val="005D65B3"/>
    <w:rsid w:val="005D6B40"/>
    <w:rsid w:val="005D6C7F"/>
    <w:rsid w:val="005D6C9A"/>
    <w:rsid w:val="005D73D6"/>
    <w:rsid w:val="005D7727"/>
    <w:rsid w:val="005D7833"/>
    <w:rsid w:val="005D7B1F"/>
    <w:rsid w:val="005D7C57"/>
    <w:rsid w:val="005D7CE7"/>
    <w:rsid w:val="005E05E2"/>
    <w:rsid w:val="005E0DC6"/>
    <w:rsid w:val="005E0E9B"/>
    <w:rsid w:val="005E0F9B"/>
    <w:rsid w:val="005E113D"/>
    <w:rsid w:val="005E1214"/>
    <w:rsid w:val="005E1627"/>
    <w:rsid w:val="005E18DF"/>
    <w:rsid w:val="005E1B83"/>
    <w:rsid w:val="005E1BF7"/>
    <w:rsid w:val="005E1D4B"/>
    <w:rsid w:val="005E1D9E"/>
    <w:rsid w:val="005E2631"/>
    <w:rsid w:val="005E2704"/>
    <w:rsid w:val="005E2AAE"/>
    <w:rsid w:val="005E2D03"/>
    <w:rsid w:val="005E2EF3"/>
    <w:rsid w:val="005E303F"/>
    <w:rsid w:val="005E3144"/>
    <w:rsid w:val="005E33F5"/>
    <w:rsid w:val="005E3493"/>
    <w:rsid w:val="005E34EB"/>
    <w:rsid w:val="005E3657"/>
    <w:rsid w:val="005E37CB"/>
    <w:rsid w:val="005E3DAC"/>
    <w:rsid w:val="005E3F62"/>
    <w:rsid w:val="005E4257"/>
    <w:rsid w:val="005E4B54"/>
    <w:rsid w:val="005E4C0E"/>
    <w:rsid w:val="005E4DDA"/>
    <w:rsid w:val="005E53EC"/>
    <w:rsid w:val="005E588D"/>
    <w:rsid w:val="005E5A78"/>
    <w:rsid w:val="005E5AD4"/>
    <w:rsid w:val="005E5B58"/>
    <w:rsid w:val="005E5B71"/>
    <w:rsid w:val="005E5D3B"/>
    <w:rsid w:val="005E5E8B"/>
    <w:rsid w:val="005E5ED8"/>
    <w:rsid w:val="005E61A9"/>
    <w:rsid w:val="005E6566"/>
    <w:rsid w:val="005E6686"/>
    <w:rsid w:val="005E6BE1"/>
    <w:rsid w:val="005E6CF8"/>
    <w:rsid w:val="005E6D1C"/>
    <w:rsid w:val="005E6FF3"/>
    <w:rsid w:val="005E705F"/>
    <w:rsid w:val="005E70A9"/>
    <w:rsid w:val="005E7140"/>
    <w:rsid w:val="005E731A"/>
    <w:rsid w:val="005E7DCA"/>
    <w:rsid w:val="005F00EF"/>
    <w:rsid w:val="005F07FA"/>
    <w:rsid w:val="005F0D63"/>
    <w:rsid w:val="005F0DA6"/>
    <w:rsid w:val="005F0EA3"/>
    <w:rsid w:val="005F1544"/>
    <w:rsid w:val="005F15E2"/>
    <w:rsid w:val="005F17A6"/>
    <w:rsid w:val="005F1F3C"/>
    <w:rsid w:val="005F2514"/>
    <w:rsid w:val="005F2542"/>
    <w:rsid w:val="005F267F"/>
    <w:rsid w:val="005F28F9"/>
    <w:rsid w:val="005F2A18"/>
    <w:rsid w:val="005F2A5E"/>
    <w:rsid w:val="005F2E9A"/>
    <w:rsid w:val="005F2F6F"/>
    <w:rsid w:val="005F3170"/>
    <w:rsid w:val="005F3336"/>
    <w:rsid w:val="005F349F"/>
    <w:rsid w:val="005F41B4"/>
    <w:rsid w:val="005F41D0"/>
    <w:rsid w:val="005F4691"/>
    <w:rsid w:val="005F46D3"/>
    <w:rsid w:val="005F4850"/>
    <w:rsid w:val="005F4935"/>
    <w:rsid w:val="005F4B69"/>
    <w:rsid w:val="005F4CEA"/>
    <w:rsid w:val="005F4FA0"/>
    <w:rsid w:val="005F56E2"/>
    <w:rsid w:val="005F5728"/>
    <w:rsid w:val="005F6A70"/>
    <w:rsid w:val="005F6BCC"/>
    <w:rsid w:val="005F6F6B"/>
    <w:rsid w:val="005F7082"/>
    <w:rsid w:val="005F70CA"/>
    <w:rsid w:val="005F71F0"/>
    <w:rsid w:val="005F7887"/>
    <w:rsid w:val="005F78A1"/>
    <w:rsid w:val="005F79E9"/>
    <w:rsid w:val="005F7D6F"/>
    <w:rsid w:val="00600911"/>
    <w:rsid w:val="006009A4"/>
    <w:rsid w:val="00600F51"/>
    <w:rsid w:val="00600F94"/>
    <w:rsid w:val="00601709"/>
    <w:rsid w:val="006017F5"/>
    <w:rsid w:val="006018E9"/>
    <w:rsid w:val="00601AF7"/>
    <w:rsid w:val="00601C72"/>
    <w:rsid w:val="00601D10"/>
    <w:rsid w:val="00601E05"/>
    <w:rsid w:val="00602126"/>
    <w:rsid w:val="006021AD"/>
    <w:rsid w:val="006025F8"/>
    <w:rsid w:val="006026D6"/>
    <w:rsid w:val="006027C6"/>
    <w:rsid w:val="00602A13"/>
    <w:rsid w:val="00602D3E"/>
    <w:rsid w:val="006036BF"/>
    <w:rsid w:val="00603747"/>
    <w:rsid w:val="00603751"/>
    <w:rsid w:val="00603883"/>
    <w:rsid w:val="00603CB3"/>
    <w:rsid w:val="00603EEA"/>
    <w:rsid w:val="00604371"/>
    <w:rsid w:val="00604577"/>
    <w:rsid w:val="00604759"/>
    <w:rsid w:val="00604798"/>
    <w:rsid w:val="0060479F"/>
    <w:rsid w:val="00604B5C"/>
    <w:rsid w:val="00605014"/>
    <w:rsid w:val="00605139"/>
    <w:rsid w:val="00605178"/>
    <w:rsid w:val="0060526A"/>
    <w:rsid w:val="00605394"/>
    <w:rsid w:val="00605CE8"/>
    <w:rsid w:val="00605FBD"/>
    <w:rsid w:val="00605FE5"/>
    <w:rsid w:val="00606191"/>
    <w:rsid w:val="006073F0"/>
    <w:rsid w:val="00607435"/>
    <w:rsid w:val="00607C9D"/>
    <w:rsid w:val="006101F0"/>
    <w:rsid w:val="006101F1"/>
    <w:rsid w:val="00610551"/>
    <w:rsid w:val="00610566"/>
    <w:rsid w:val="006107D7"/>
    <w:rsid w:val="006107FD"/>
    <w:rsid w:val="00610C84"/>
    <w:rsid w:val="00610CD4"/>
    <w:rsid w:val="00611431"/>
    <w:rsid w:val="006116E5"/>
    <w:rsid w:val="00611D04"/>
    <w:rsid w:val="00611DA8"/>
    <w:rsid w:val="00611DB0"/>
    <w:rsid w:val="00612A12"/>
    <w:rsid w:val="00612A4F"/>
    <w:rsid w:val="00612B13"/>
    <w:rsid w:val="00612B23"/>
    <w:rsid w:val="00612E09"/>
    <w:rsid w:val="00612EFD"/>
    <w:rsid w:val="00613176"/>
    <w:rsid w:val="00613194"/>
    <w:rsid w:val="0061332A"/>
    <w:rsid w:val="00613410"/>
    <w:rsid w:val="006135DA"/>
    <w:rsid w:val="00613604"/>
    <w:rsid w:val="00613838"/>
    <w:rsid w:val="006139B0"/>
    <w:rsid w:val="006139D7"/>
    <w:rsid w:val="00613C7B"/>
    <w:rsid w:val="00613D24"/>
    <w:rsid w:val="00613E12"/>
    <w:rsid w:val="006140C9"/>
    <w:rsid w:val="00614615"/>
    <w:rsid w:val="0061468F"/>
    <w:rsid w:val="006147BF"/>
    <w:rsid w:val="006151B5"/>
    <w:rsid w:val="0061581B"/>
    <w:rsid w:val="00615E91"/>
    <w:rsid w:val="00616111"/>
    <w:rsid w:val="0061629D"/>
    <w:rsid w:val="00616385"/>
    <w:rsid w:val="00616620"/>
    <w:rsid w:val="00616810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BB8"/>
    <w:rsid w:val="00617CCC"/>
    <w:rsid w:val="00617E5A"/>
    <w:rsid w:val="0062005A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1C01"/>
    <w:rsid w:val="00622009"/>
    <w:rsid w:val="006221D0"/>
    <w:rsid w:val="0062254B"/>
    <w:rsid w:val="0062276E"/>
    <w:rsid w:val="0062279C"/>
    <w:rsid w:val="00622BFC"/>
    <w:rsid w:val="00622CD6"/>
    <w:rsid w:val="00622DBC"/>
    <w:rsid w:val="00622DE1"/>
    <w:rsid w:val="00622F03"/>
    <w:rsid w:val="00622F6B"/>
    <w:rsid w:val="00623091"/>
    <w:rsid w:val="00623A9E"/>
    <w:rsid w:val="00623AF5"/>
    <w:rsid w:val="006240D3"/>
    <w:rsid w:val="00624163"/>
    <w:rsid w:val="00624194"/>
    <w:rsid w:val="0062425F"/>
    <w:rsid w:val="006247E4"/>
    <w:rsid w:val="006248D4"/>
    <w:rsid w:val="006257E2"/>
    <w:rsid w:val="006258EA"/>
    <w:rsid w:val="00625B8D"/>
    <w:rsid w:val="00625C98"/>
    <w:rsid w:val="00625D16"/>
    <w:rsid w:val="00625F57"/>
    <w:rsid w:val="00626269"/>
    <w:rsid w:val="00626721"/>
    <w:rsid w:val="00626730"/>
    <w:rsid w:val="006269A0"/>
    <w:rsid w:val="00626FE4"/>
    <w:rsid w:val="006273BF"/>
    <w:rsid w:val="0062763E"/>
    <w:rsid w:val="006277EB"/>
    <w:rsid w:val="00630002"/>
    <w:rsid w:val="006300D8"/>
    <w:rsid w:val="006301F2"/>
    <w:rsid w:val="006303BC"/>
    <w:rsid w:val="00630768"/>
    <w:rsid w:val="00630F30"/>
    <w:rsid w:val="006310F3"/>
    <w:rsid w:val="00631272"/>
    <w:rsid w:val="00631420"/>
    <w:rsid w:val="006314FF"/>
    <w:rsid w:val="006319D5"/>
    <w:rsid w:val="00631B93"/>
    <w:rsid w:val="00632509"/>
    <w:rsid w:val="0063280F"/>
    <w:rsid w:val="006329C2"/>
    <w:rsid w:val="00632C93"/>
    <w:rsid w:val="00632D41"/>
    <w:rsid w:val="00632F21"/>
    <w:rsid w:val="00633291"/>
    <w:rsid w:val="00633391"/>
    <w:rsid w:val="006335B6"/>
    <w:rsid w:val="006335D0"/>
    <w:rsid w:val="00633717"/>
    <w:rsid w:val="00633998"/>
    <w:rsid w:val="00633E5D"/>
    <w:rsid w:val="00633FF6"/>
    <w:rsid w:val="006341A1"/>
    <w:rsid w:val="006341BA"/>
    <w:rsid w:val="00634335"/>
    <w:rsid w:val="00634451"/>
    <w:rsid w:val="006346F3"/>
    <w:rsid w:val="00635036"/>
    <w:rsid w:val="0063526D"/>
    <w:rsid w:val="00635788"/>
    <w:rsid w:val="00635998"/>
    <w:rsid w:val="00635EAE"/>
    <w:rsid w:val="00635FA8"/>
    <w:rsid w:val="0063621A"/>
    <w:rsid w:val="006363A6"/>
    <w:rsid w:val="00636488"/>
    <w:rsid w:val="006364ED"/>
    <w:rsid w:val="006369CB"/>
    <w:rsid w:val="00636DAC"/>
    <w:rsid w:val="00636F9E"/>
    <w:rsid w:val="006371D9"/>
    <w:rsid w:val="0063767C"/>
    <w:rsid w:val="00637AA2"/>
    <w:rsid w:val="00637F26"/>
    <w:rsid w:val="0064004A"/>
    <w:rsid w:val="0064059A"/>
    <w:rsid w:val="006408B0"/>
    <w:rsid w:val="00640C5E"/>
    <w:rsid w:val="00640CAB"/>
    <w:rsid w:val="00640CD2"/>
    <w:rsid w:val="00640D74"/>
    <w:rsid w:val="00640DC1"/>
    <w:rsid w:val="00640EB2"/>
    <w:rsid w:val="006410B9"/>
    <w:rsid w:val="0064183F"/>
    <w:rsid w:val="006418E2"/>
    <w:rsid w:val="00641B32"/>
    <w:rsid w:val="00642416"/>
    <w:rsid w:val="00642A3B"/>
    <w:rsid w:val="00642DFE"/>
    <w:rsid w:val="00642ECF"/>
    <w:rsid w:val="00643173"/>
    <w:rsid w:val="00643228"/>
    <w:rsid w:val="0064323A"/>
    <w:rsid w:val="00643BA2"/>
    <w:rsid w:val="00644246"/>
    <w:rsid w:val="006449CB"/>
    <w:rsid w:val="00644BC2"/>
    <w:rsid w:val="006450D1"/>
    <w:rsid w:val="006454A6"/>
    <w:rsid w:val="006454EA"/>
    <w:rsid w:val="006456AA"/>
    <w:rsid w:val="00645859"/>
    <w:rsid w:val="00645A14"/>
    <w:rsid w:val="00645BDF"/>
    <w:rsid w:val="00645F21"/>
    <w:rsid w:val="006461E1"/>
    <w:rsid w:val="00646543"/>
    <w:rsid w:val="0064657A"/>
    <w:rsid w:val="0064677B"/>
    <w:rsid w:val="00646A20"/>
    <w:rsid w:val="00646AA7"/>
    <w:rsid w:val="00646B23"/>
    <w:rsid w:val="00646C9B"/>
    <w:rsid w:val="00646D13"/>
    <w:rsid w:val="00646ED4"/>
    <w:rsid w:val="00647163"/>
    <w:rsid w:val="006475FB"/>
    <w:rsid w:val="00647B07"/>
    <w:rsid w:val="00647FDC"/>
    <w:rsid w:val="00650840"/>
    <w:rsid w:val="00650A05"/>
    <w:rsid w:val="006512F8"/>
    <w:rsid w:val="00651B01"/>
    <w:rsid w:val="00651D33"/>
    <w:rsid w:val="00651E2A"/>
    <w:rsid w:val="00651EAE"/>
    <w:rsid w:val="0065214C"/>
    <w:rsid w:val="006521AD"/>
    <w:rsid w:val="006521EA"/>
    <w:rsid w:val="0065234D"/>
    <w:rsid w:val="006524B8"/>
    <w:rsid w:val="006524CA"/>
    <w:rsid w:val="00652642"/>
    <w:rsid w:val="006528B3"/>
    <w:rsid w:val="00652A10"/>
    <w:rsid w:val="00652AA6"/>
    <w:rsid w:val="00652E06"/>
    <w:rsid w:val="00652F29"/>
    <w:rsid w:val="0065346C"/>
    <w:rsid w:val="006539D2"/>
    <w:rsid w:val="00653D18"/>
    <w:rsid w:val="00653DE4"/>
    <w:rsid w:val="00653E24"/>
    <w:rsid w:val="00654238"/>
    <w:rsid w:val="00654289"/>
    <w:rsid w:val="00654293"/>
    <w:rsid w:val="006542BE"/>
    <w:rsid w:val="006542E3"/>
    <w:rsid w:val="0065444E"/>
    <w:rsid w:val="006545F9"/>
    <w:rsid w:val="00654D0A"/>
    <w:rsid w:val="00654D5D"/>
    <w:rsid w:val="00654D90"/>
    <w:rsid w:val="00654ED4"/>
    <w:rsid w:val="006555D9"/>
    <w:rsid w:val="00655891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D8"/>
    <w:rsid w:val="006608F1"/>
    <w:rsid w:val="0066093A"/>
    <w:rsid w:val="00660AF3"/>
    <w:rsid w:val="00660B8B"/>
    <w:rsid w:val="00660F4F"/>
    <w:rsid w:val="00661394"/>
    <w:rsid w:val="006616C5"/>
    <w:rsid w:val="00661ACE"/>
    <w:rsid w:val="00661BF2"/>
    <w:rsid w:val="00661CC0"/>
    <w:rsid w:val="00661CCC"/>
    <w:rsid w:val="00661D43"/>
    <w:rsid w:val="00661EAD"/>
    <w:rsid w:val="006621A9"/>
    <w:rsid w:val="006621D4"/>
    <w:rsid w:val="00662333"/>
    <w:rsid w:val="0066271E"/>
    <w:rsid w:val="00662C75"/>
    <w:rsid w:val="00662CEF"/>
    <w:rsid w:val="006631D3"/>
    <w:rsid w:val="00663319"/>
    <w:rsid w:val="0066338C"/>
    <w:rsid w:val="006633ED"/>
    <w:rsid w:val="00663433"/>
    <w:rsid w:val="00663A1A"/>
    <w:rsid w:val="00663C02"/>
    <w:rsid w:val="00663C6F"/>
    <w:rsid w:val="00663FBE"/>
    <w:rsid w:val="006641C2"/>
    <w:rsid w:val="00664216"/>
    <w:rsid w:val="00664A4E"/>
    <w:rsid w:val="00664B06"/>
    <w:rsid w:val="00664BEA"/>
    <w:rsid w:val="00664FBB"/>
    <w:rsid w:val="00665070"/>
    <w:rsid w:val="006657AC"/>
    <w:rsid w:val="0066581B"/>
    <w:rsid w:val="00665A20"/>
    <w:rsid w:val="00665B4B"/>
    <w:rsid w:val="00665D46"/>
    <w:rsid w:val="00665D53"/>
    <w:rsid w:val="00666106"/>
    <w:rsid w:val="00666298"/>
    <w:rsid w:val="006662DB"/>
    <w:rsid w:val="00666768"/>
    <w:rsid w:val="00666B4A"/>
    <w:rsid w:val="00666B78"/>
    <w:rsid w:val="0066707D"/>
    <w:rsid w:val="00667691"/>
    <w:rsid w:val="006676E1"/>
    <w:rsid w:val="0066783E"/>
    <w:rsid w:val="00667C63"/>
    <w:rsid w:val="00670165"/>
    <w:rsid w:val="006706D5"/>
    <w:rsid w:val="00670A70"/>
    <w:rsid w:val="00670AF8"/>
    <w:rsid w:val="006713EC"/>
    <w:rsid w:val="00671548"/>
    <w:rsid w:val="0067157D"/>
    <w:rsid w:val="0067158A"/>
    <w:rsid w:val="006717DD"/>
    <w:rsid w:val="00671AC5"/>
    <w:rsid w:val="00671EED"/>
    <w:rsid w:val="0067209C"/>
    <w:rsid w:val="006720A1"/>
    <w:rsid w:val="00672142"/>
    <w:rsid w:val="006722E7"/>
    <w:rsid w:val="00672716"/>
    <w:rsid w:val="006727EC"/>
    <w:rsid w:val="0067281E"/>
    <w:rsid w:val="0067283A"/>
    <w:rsid w:val="00672BB0"/>
    <w:rsid w:val="00672F72"/>
    <w:rsid w:val="00673371"/>
    <w:rsid w:val="00673503"/>
    <w:rsid w:val="0067407E"/>
    <w:rsid w:val="00674147"/>
    <w:rsid w:val="0067450E"/>
    <w:rsid w:val="006745F2"/>
    <w:rsid w:val="00674B12"/>
    <w:rsid w:val="00674B9A"/>
    <w:rsid w:val="00675032"/>
    <w:rsid w:val="006752EE"/>
    <w:rsid w:val="0067544B"/>
    <w:rsid w:val="006759CB"/>
    <w:rsid w:val="00675A3C"/>
    <w:rsid w:val="00675AA7"/>
    <w:rsid w:val="00675AB9"/>
    <w:rsid w:val="00675C82"/>
    <w:rsid w:val="00675E0B"/>
    <w:rsid w:val="00676006"/>
    <w:rsid w:val="006769B7"/>
    <w:rsid w:val="00676B89"/>
    <w:rsid w:val="00676D04"/>
    <w:rsid w:val="00676D5F"/>
    <w:rsid w:val="00676DD1"/>
    <w:rsid w:val="00676EA9"/>
    <w:rsid w:val="00676F15"/>
    <w:rsid w:val="00677312"/>
    <w:rsid w:val="00677778"/>
    <w:rsid w:val="006778F5"/>
    <w:rsid w:val="00677DF3"/>
    <w:rsid w:val="00677EAB"/>
    <w:rsid w:val="0068061A"/>
    <w:rsid w:val="006809FC"/>
    <w:rsid w:val="00680B2B"/>
    <w:rsid w:val="00680BC8"/>
    <w:rsid w:val="00680BF6"/>
    <w:rsid w:val="00680C33"/>
    <w:rsid w:val="00680C4E"/>
    <w:rsid w:val="00680FD2"/>
    <w:rsid w:val="00680FD8"/>
    <w:rsid w:val="006811AA"/>
    <w:rsid w:val="0068142E"/>
    <w:rsid w:val="006815AE"/>
    <w:rsid w:val="00681962"/>
    <w:rsid w:val="00681AB1"/>
    <w:rsid w:val="00681AE2"/>
    <w:rsid w:val="00681B03"/>
    <w:rsid w:val="00681C52"/>
    <w:rsid w:val="00681EFF"/>
    <w:rsid w:val="00682C78"/>
    <w:rsid w:val="00682D07"/>
    <w:rsid w:val="00682FBC"/>
    <w:rsid w:val="00683280"/>
    <w:rsid w:val="00683DB4"/>
    <w:rsid w:val="00684756"/>
    <w:rsid w:val="00684891"/>
    <w:rsid w:val="0068493C"/>
    <w:rsid w:val="006849CA"/>
    <w:rsid w:val="00684BE1"/>
    <w:rsid w:val="00684F6D"/>
    <w:rsid w:val="00685344"/>
    <w:rsid w:val="00685422"/>
    <w:rsid w:val="006856CD"/>
    <w:rsid w:val="00685705"/>
    <w:rsid w:val="00685EB6"/>
    <w:rsid w:val="00686170"/>
    <w:rsid w:val="00686490"/>
    <w:rsid w:val="0068662C"/>
    <w:rsid w:val="0068690D"/>
    <w:rsid w:val="00687053"/>
    <w:rsid w:val="00687071"/>
    <w:rsid w:val="0068757E"/>
    <w:rsid w:val="00687685"/>
    <w:rsid w:val="006877D3"/>
    <w:rsid w:val="00687C38"/>
    <w:rsid w:val="00687D56"/>
    <w:rsid w:val="0069003E"/>
    <w:rsid w:val="00690514"/>
    <w:rsid w:val="0069060A"/>
    <w:rsid w:val="00690AF5"/>
    <w:rsid w:val="00690B59"/>
    <w:rsid w:val="00690E64"/>
    <w:rsid w:val="00691047"/>
    <w:rsid w:val="00691059"/>
    <w:rsid w:val="00691323"/>
    <w:rsid w:val="00691504"/>
    <w:rsid w:val="006916A6"/>
    <w:rsid w:val="00691820"/>
    <w:rsid w:val="006918FF"/>
    <w:rsid w:val="00691A29"/>
    <w:rsid w:val="00691A80"/>
    <w:rsid w:val="00691ECC"/>
    <w:rsid w:val="00691F03"/>
    <w:rsid w:val="00691FAA"/>
    <w:rsid w:val="006920DB"/>
    <w:rsid w:val="0069219B"/>
    <w:rsid w:val="006921EB"/>
    <w:rsid w:val="006923CE"/>
    <w:rsid w:val="006924B1"/>
    <w:rsid w:val="00692582"/>
    <w:rsid w:val="00692C67"/>
    <w:rsid w:val="00692DF6"/>
    <w:rsid w:val="00692FB5"/>
    <w:rsid w:val="00693229"/>
    <w:rsid w:val="006932FE"/>
    <w:rsid w:val="006936CB"/>
    <w:rsid w:val="00693CB6"/>
    <w:rsid w:val="00693D16"/>
    <w:rsid w:val="00693E53"/>
    <w:rsid w:val="00693E97"/>
    <w:rsid w:val="00693FF5"/>
    <w:rsid w:val="00694155"/>
    <w:rsid w:val="00694245"/>
    <w:rsid w:val="0069491A"/>
    <w:rsid w:val="00694B93"/>
    <w:rsid w:val="00694F54"/>
    <w:rsid w:val="0069512E"/>
    <w:rsid w:val="00695194"/>
    <w:rsid w:val="00695246"/>
    <w:rsid w:val="006953A8"/>
    <w:rsid w:val="00695577"/>
    <w:rsid w:val="0069562F"/>
    <w:rsid w:val="00695A7D"/>
    <w:rsid w:val="00695AEF"/>
    <w:rsid w:val="00695D1B"/>
    <w:rsid w:val="00695F5F"/>
    <w:rsid w:val="00696166"/>
    <w:rsid w:val="006961B2"/>
    <w:rsid w:val="00696308"/>
    <w:rsid w:val="00696AED"/>
    <w:rsid w:val="00696FEB"/>
    <w:rsid w:val="0069707C"/>
    <w:rsid w:val="00697449"/>
    <w:rsid w:val="0069780E"/>
    <w:rsid w:val="00697819"/>
    <w:rsid w:val="00697A88"/>
    <w:rsid w:val="00697C38"/>
    <w:rsid w:val="006A00D3"/>
    <w:rsid w:val="006A052B"/>
    <w:rsid w:val="006A07A6"/>
    <w:rsid w:val="006A0D32"/>
    <w:rsid w:val="006A0DF0"/>
    <w:rsid w:val="006A0E25"/>
    <w:rsid w:val="006A1054"/>
    <w:rsid w:val="006A130D"/>
    <w:rsid w:val="006A195F"/>
    <w:rsid w:val="006A1B0C"/>
    <w:rsid w:val="006A1B7B"/>
    <w:rsid w:val="006A1F3D"/>
    <w:rsid w:val="006A2805"/>
    <w:rsid w:val="006A2854"/>
    <w:rsid w:val="006A29CD"/>
    <w:rsid w:val="006A30F6"/>
    <w:rsid w:val="006A312C"/>
    <w:rsid w:val="006A31B6"/>
    <w:rsid w:val="006A339F"/>
    <w:rsid w:val="006A34E2"/>
    <w:rsid w:val="006A36FD"/>
    <w:rsid w:val="006A3753"/>
    <w:rsid w:val="006A386C"/>
    <w:rsid w:val="006A38BF"/>
    <w:rsid w:val="006A39F4"/>
    <w:rsid w:val="006A3F44"/>
    <w:rsid w:val="006A3F63"/>
    <w:rsid w:val="006A4041"/>
    <w:rsid w:val="006A4521"/>
    <w:rsid w:val="006A46D3"/>
    <w:rsid w:val="006A4821"/>
    <w:rsid w:val="006A4AD4"/>
    <w:rsid w:val="006A4C8C"/>
    <w:rsid w:val="006A4F14"/>
    <w:rsid w:val="006A5013"/>
    <w:rsid w:val="006A501A"/>
    <w:rsid w:val="006A5288"/>
    <w:rsid w:val="006A5590"/>
    <w:rsid w:val="006A58D0"/>
    <w:rsid w:val="006A5998"/>
    <w:rsid w:val="006A5B83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6C3A"/>
    <w:rsid w:val="006A75C0"/>
    <w:rsid w:val="006A77B1"/>
    <w:rsid w:val="006A7F17"/>
    <w:rsid w:val="006A7F37"/>
    <w:rsid w:val="006B02A6"/>
    <w:rsid w:val="006B0537"/>
    <w:rsid w:val="006B05D5"/>
    <w:rsid w:val="006B0BBC"/>
    <w:rsid w:val="006B0E7E"/>
    <w:rsid w:val="006B0F33"/>
    <w:rsid w:val="006B1185"/>
    <w:rsid w:val="006B1C4C"/>
    <w:rsid w:val="006B1DD4"/>
    <w:rsid w:val="006B1E4B"/>
    <w:rsid w:val="006B2321"/>
    <w:rsid w:val="006B2542"/>
    <w:rsid w:val="006B340E"/>
    <w:rsid w:val="006B3454"/>
    <w:rsid w:val="006B3B70"/>
    <w:rsid w:val="006B3FC5"/>
    <w:rsid w:val="006B43A2"/>
    <w:rsid w:val="006B4499"/>
    <w:rsid w:val="006B462E"/>
    <w:rsid w:val="006B4B1F"/>
    <w:rsid w:val="006B4CB2"/>
    <w:rsid w:val="006B517A"/>
    <w:rsid w:val="006B553C"/>
    <w:rsid w:val="006B5643"/>
    <w:rsid w:val="006B56BD"/>
    <w:rsid w:val="006B5823"/>
    <w:rsid w:val="006B6026"/>
    <w:rsid w:val="006B62A2"/>
    <w:rsid w:val="006B66DA"/>
    <w:rsid w:val="006B6742"/>
    <w:rsid w:val="006B67F1"/>
    <w:rsid w:val="006B6911"/>
    <w:rsid w:val="006B6918"/>
    <w:rsid w:val="006B6A6B"/>
    <w:rsid w:val="006B6ACB"/>
    <w:rsid w:val="006B7071"/>
    <w:rsid w:val="006B70A9"/>
    <w:rsid w:val="006B73CA"/>
    <w:rsid w:val="006B7412"/>
    <w:rsid w:val="006B758E"/>
    <w:rsid w:val="006B77B1"/>
    <w:rsid w:val="006B7AB6"/>
    <w:rsid w:val="006B7FEC"/>
    <w:rsid w:val="006C001C"/>
    <w:rsid w:val="006C00F1"/>
    <w:rsid w:val="006C01EB"/>
    <w:rsid w:val="006C0409"/>
    <w:rsid w:val="006C07F5"/>
    <w:rsid w:val="006C0B9E"/>
    <w:rsid w:val="006C0F64"/>
    <w:rsid w:val="006C1620"/>
    <w:rsid w:val="006C1A77"/>
    <w:rsid w:val="006C1B65"/>
    <w:rsid w:val="006C1B8F"/>
    <w:rsid w:val="006C1F84"/>
    <w:rsid w:val="006C1FA1"/>
    <w:rsid w:val="006C244B"/>
    <w:rsid w:val="006C2A7A"/>
    <w:rsid w:val="006C2BD3"/>
    <w:rsid w:val="006C2D66"/>
    <w:rsid w:val="006C3119"/>
    <w:rsid w:val="006C333F"/>
    <w:rsid w:val="006C3597"/>
    <w:rsid w:val="006C36A9"/>
    <w:rsid w:val="006C3EE8"/>
    <w:rsid w:val="006C425A"/>
    <w:rsid w:val="006C4287"/>
    <w:rsid w:val="006C4425"/>
    <w:rsid w:val="006C4789"/>
    <w:rsid w:val="006C47F8"/>
    <w:rsid w:val="006C4CEC"/>
    <w:rsid w:val="006C4D8F"/>
    <w:rsid w:val="006C4FF8"/>
    <w:rsid w:val="006C5701"/>
    <w:rsid w:val="006C5C8D"/>
    <w:rsid w:val="006C5F99"/>
    <w:rsid w:val="006C62BA"/>
    <w:rsid w:val="006C6530"/>
    <w:rsid w:val="006C6590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C7F3C"/>
    <w:rsid w:val="006D0033"/>
    <w:rsid w:val="006D051D"/>
    <w:rsid w:val="006D06C8"/>
    <w:rsid w:val="006D08CF"/>
    <w:rsid w:val="006D0B39"/>
    <w:rsid w:val="006D0B3F"/>
    <w:rsid w:val="006D0CCC"/>
    <w:rsid w:val="006D0D64"/>
    <w:rsid w:val="006D0E63"/>
    <w:rsid w:val="006D0E6D"/>
    <w:rsid w:val="006D0FF9"/>
    <w:rsid w:val="006D11EE"/>
    <w:rsid w:val="006D12F9"/>
    <w:rsid w:val="006D14E7"/>
    <w:rsid w:val="006D16B4"/>
    <w:rsid w:val="006D186F"/>
    <w:rsid w:val="006D1B7D"/>
    <w:rsid w:val="006D2137"/>
    <w:rsid w:val="006D21EC"/>
    <w:rsid w:val="006D261A"/>
    <w:rsid w:val="006D30D2"/>
    <w:rsid w:val="006D32F7"/>
    <w:rsid w:val="006D39F5"/>
    <w:rsid w:val="006D3A3D"/>
    <w:rsid w:val="006D3AA8"/>
    <w:rsid w:val="006D3C69"/>
    <w:rsid w:val="006D3CFD"/>
    <w:rsid w:val="006D3DAF"/>
    <w:rsid w:val="006D3E6A"/>
    <w:rsid w:val="006D3EF4"/>
    <w:rsid w:val="006D4182"/>
    <w:rsid w:val="006D422D"/>
    <w:rsid w:val="006D42E0"/>
    <w:rsid w:val="006D4512"/>
    <w:rsid w:val="006D4552"/>
    <w:rsid w:val="006D4645"/>
    <w:rsid w:val="006D464A"/>
    <w:rsid w:val="006D480A"/>
    <w:rsid w:val="006D496C"/>
    <w:rsid w:val="006D4A78"/>
    <w:rsid w:val="006D4DA4"/>
    <w:rsid w:val="006D4E82"/>
    <w:rsid w:val="006D50B0"/>
    <w:rsid w:val="006D52B5"/>
    <w:rsid w:val="006D53B5"/>
    <w:rsid w:val="006D56A9"/>
    <w:rsid w:val="006D585F"/>
    <w:rsid w:val="006D5AB4"/>
    <w:rsid w:val="006D5B73"/>
    <w:rsid w:val="006D5BA0"/>
    <w:rsid w:val="006D5CD1"/>
    <w:rsid w:val="006D5D73"/>
    <w:rsid w:val="006D5DB7"/>
    <w:rsid w:val="006D5EAF"/>
    <w:rsid w:val="006D6463"/>
    <w:rsid w:val="006D64E1"/>
    <w:rsid w:val="006D65A3"/>
    <w:rsid w:val="006D6970"/>
    <w:rsid w:val="006D6B39"/>
    <w:rsid w:val="006D6B46"/>
    <w:rsid w:val="006D71C0"/>
    <w:rsid w:val="006D7547"/>
    <w:rsid w:val="006D75DC"/>
    <w:rsid w:val="006D7661"/>
    <w:rsid w:val="006D7A77"/>
    <w:rsid w:val="006E0598"/>
    <w:rsid w:val="006E060F"/>
    <w:rsid w:val="006E066F"/>
    <w:rsid w:val="006E06F3"/>
    <w:rsid w:val="006E0975"/>
    <w:rsid w:val="006E0D44"/>
    <w:rsid w:val="006E0F0F"/>
    <w:rsid w:val="006E0F3D"/>
    <w:rsid w:val="006E1395"/>
    <w:rsid w:val="006E1407"/>
    <w:rsid w:val="006E14F2"/>
    <w:rsid w:val="006E1680"/>
    <w:rsid w:val="006E1697"/>
    <w:rsid w:val="006E1821"/>
    <w:rsid w:val="006E196B"/>
    <w:rsid w:val="006E1C36"/>
    <w:rsid w:val="006E1E9B"/>
    <w:rsid w:val="006E1F99"/>
    <w:rsid w:val="006E1FB5"/>
    <w:rsid w:val="006E21CC"/>
    <w:rsid w:val="006E2633"/>
    <w:rsid w:val="006E295A"/>
    <w:rsid w:val="006E2A32"/>
    <w:rsid w:val="006E2BA8"/>
    <w:rsid w:val="006E2D30"/>
    <w:rsid w:val="006E2DF8"/>
    <w:rsid w:val="006E3001"/>
    <w:rsid w:val="006E319D"/>
    <w:rsid w:val="006E31D7"/>
    <w:rsid w:val="006E31F4"/>
    <w:rsid w:val="006E322F"/>
    <w:rsid w:val="006E3398"/>
    <w:rsid w:val="006E360E"/>
    <w:rsid w:val="006E3886"/>
    <w:rsid w:val="006E3C7E"/>
    <w:rsid w:val="006E41C0"/>
    <w:rsid w:val="006E482F"/>
    <w:rsid w:val="006E4CD5"/>
    <w:rsid w:val="006E4E4A"/>
    <w:rsid w:val="006E4EAE"/>
    <w:rsid w:val="006E50E1"/>
    <w:rsid w:val="006E5103"/>
    <w:rsid w:val="006E521E"/>
    <w:rsid w:val="006E52D8"/>
    <w:rsid w:val="006E56FF"/>
    <w:rsid w:val="006E5A39"/>
    <w:rsid w:val="006E5EA2"/>
    <w:rsid w:val="006E63FD"/>
    <w:rsid w:val="006E65F4"/>
    <w:rsid w:val="006E67A4"/>
    <w:rsid w:val="006E6A16"/>
    <w:rsid w:val="006E6F30"/>
    <w:rsid w:val="006E7221"/>
    <w:rsid w:val="006E7281"/>
    <w:rsid w:val="006E7350"/>
    <w:rsid w:val="006E7486"/>
    <w:rsid w:val="006E7983"/>
    <w:rsid w:val="006E7A35"/>
    <w:rsid w:val="006E7A9C"/>
    <w:rsid w:val="006E7BDF"/>
    <w:rsid w:val="006E7CA9"/>
    <w:rsid w:val="006E7CED"/>
    <w:rsid w:val="006E7E18"/>
    <w:rsid w:val="006F0010"/>
    <w:rsid w:val="006F002F"/>
    <w:rsid w:val="006F00C6"/>
    <w:rsid w:val="006F00E3"/>
    <w:rsid w:val="006F00E7"/>
    <w:rsid w:val="006F02E7"/>
    <w:rsid w:val="006F06BA"/>
    <w:rsid w:val="006F0E20"/>
    <w:rsid w:val="006F1744"/>
    <w:rsid w:val="006F1881"/>
    <w:rsid w:val="006F18F0"/>
    <w:rsid w:val="006F1B7D"/>
    <w:rsid w:val="006F2051"/>
    <w:rsid w:val="006F20BC"/>
    <w:rsid w:val="006F29F0"/>
    <w:rsid w:val="006F2A3B"/>
    <w:rsid w:val="006F2ABF"/>
    <w:rsid w:val="006F2E7C"/>
    <w:rsid w:val="006F2F9E"/>
    <w:rsid w:val="006F3016"/>
    <w:rsid w:val="006F3037"/>
    <w:rsid w:val="006F3404"/>
    <w:rsid w:val="006F3840"/>
    <w:rsid w:val="006F390D"/>
    <w:rsid w:val="006F3D29"/>
    <w:rsid w:val="006F43A2"/>
    <w:rsid w:val="006F4898"/>
    <w:rsid w:val="006F4981"/>
    <w:rsid w:val="006F4D61"/>
    <w:rsid w:val="006F4FB3"/>
    <w:rsid w:val="006F5349"/>
    <w:rsid w:val="006F55E2"/>
    <w:rsid w:val="006F5EEC"/>
    <w:rsid w:val="006F6127"/>
    <w:rsid w:val="006F63A4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C1F"/>
    <w:rsid w:val="006F7E76"/>
    <w:rsid w:val="00700163"/>
    <w:rsid w:val="007007AF"/>
    <w:rsid w:val="00700A31"/>
    <w:rsid w:val="00700CC5"/>
    <w:rsid w:val="00700E7E"/>
    <w:rsid w:val="007011B1"/>
    <w:rsid w:val="0070150B"/>
    <w:rsid w:val="00701A8E"/>
    <w:rsid w:val="00701B52"/>
    <w:rsid w:val="00701E04"/>
    <w:rsid w:val="00702104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789"/>
    <w:rsid w:val="007037B5"/>
    <w:rsid w:val="007038AA"/>
    <w:rsid w:val="0070390F"/>
    <w:rsid w:val="00703990"/>
    <w:rsid w:val="00703D04"/>
    <w:rsid w:val="007042C8"/>
    <w:rsid w:val="00704AEC"/>
    <w:rsid w:val="00704B68"/>
    <w:rsid w:val="00705389"/>
    <w:rsid w:val="007054EB"/>
    <w:rsid w:val="00705880"/>
    <w:rsid w:val="00705986"/>
    <w:rsid w:val="007059C4"/>
    <w:rsid w:val="00705DB2"/>
    <w:rsid w:val="00705FC1"/>
    <w:rsid w:val="0070608B"/>
    <w:rsid w:val="00706288"/>
    <w:rsid w:val="00706E35"/>
    <w:rsid w:val="00706F60"/>
    <w:rsid w:val="00707122"/>
    <w:rsid w:val="0070741A"/>
    <w:rsid w:val="00707570"/>
    <w:rsid w:val="007078CA"/>
    <w:rsid w:val="00707B96"/>
    <w:rsid w:val="00707DC4"/>
    <w:rsid w:val="00710198"/>
    <w:rsid w:val="0071022E"/>
    <w:rsid w:val="00710750"/>
    <w:rsid w:val="007109BF"/>
    <w:rsid w:val="007109C9"/>
    <w:rsid w:val="007114D4"/>
    <w:rsid w:val="00711509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4EA"/>
    <w:rsid w:val="00713547"/>
    <w:rsid w:val="00713A29"/>
    <w:rsid w:val="0071421C"/>
    <w:rsid w:val="007143A1"/>
    <w:rsid w:val="00714467"/>
    <w:rsid w:val="00714A27"/>
    <w:rsid w:val="00714AAB"/>
    <w:rsid w:val="00714C91"/>
    <w:rsid w:val="00715127"/>
    <w:rsid w:val="0071518D"/>
    <w:rsid w:val="00715248"/>
    <w:rsid w:val="007152C5"/>
    <w:rsid w:val="00715415"/>
    <w:rsid w:val="00715510"/>
    <w:rsid w:val="007155DA"/>
    <w:rsid w:val="00715820"/>
    <w:rsid w:val="00715EAC"/>
    <w:rsid w:val="00715F40"/>
    <w:rsid w:val="00716370"/>
    <w:rsid w:val="00716944"/>
    <w:rsid w:val="007169FA"/>
    <w:rsid w:val="00716BDA"/>
    <w:rsid w:val="00716D1B"/>
    <w:rsid w:val="00716DCF"/>
    <w:rsid w:val="00716F48"/>
    <w:rsid w:val="00717073"/>
    <w:rsid w:val="0071714B"/>
    <w:rsid w:val="007172F0"/>
    <w:rsid w:val="007175EB"/>
    <w:rsid w:val="00717670"/>
    <w:rsid w:val="0071795D"/>
    <w:rsid w:val="00717B25"/>
    <w:rsid w:val="00717E8B"/>
    <w:rsid w:val="00720105"/>
    <w:rsid w:val="007201EA"/>
    <w:rsid w:val="007203F0"/>
    <w:rsid w:val="0072057D"/>
    <w:rsid w:val="00720E97"/>
    <w:rsid w:val="007212DA"/>
    <w:rsid w:val="00721382"/>
    <w:rsid w:val="00721A2D"/>
    <w:rsid w:val="00721DB9"/>
    <w:rsid w:val="00721EFE"/>
    <w:rsid w:val="007223D7"/>
    <w:rsid w:val="007223ED"/>
    <w:rsid w:val="007223FF"/>
    <w:rsid w:val="007224D9"/>
    <w:rsid w:val="00722A5A"/>
    <w:rsid w:val="00722D60"/>
    <w:rsid w:val="0072321D"/>
    <w:rsid w:val="0072358D"/>
    <w:rsid w:val="00723638"/>
    <w:rsid w:val="00723943"/>
    <w:rsid w:val="0072405C"/>
    <w:rsid w:val="00724250"/>
    <w:rsid w:val="00724354"/>
    <w:rsid w:val="0072454A"/>
    <w:rsid w:val="007245F8"/>
    <w:rsid w:val="00724788"/>
    <w:rsid w:val="007249DA"/>
    <w:rsid w:val="00724D74"/>
    <w:rsid w:val="0072521F"/>
    <w:rsid w:val="0072526F"/>
    <w:rsid w:val="007256AE"/>
    <w:rsid w:val="007256D2"/>
    <w:rsid w:val="00725CA0"/>
    <w:rsid w:val="00725EE6"/>
    <w:rsid w:val="0072675F"/>
    <w:rsid w:val="0072680D"/>
    <w:rsid w:val="007273BA"/>
    <w:rsid w:val="007273D4"/>
    <w:rsid w:val="007273EB"/>
    <w:rsid w:val="007276AF"/>
    <w:rsid w:val="00727A28"/>
    <w:rsid w:val="00727A3F"/>
    <w:rsid w:val="00727BA4"/>
    <w:rsid w:val="00727BD8"/>
    <w:rsid w:val="00727D10"/>
    <w:rsid w:val="00727D6F"/>
    <w:rsid w:val="00727E0D"/>
    <w:rsid w:val="00727F11"/>
    <w:rsid w:val="00727FAE"/>
    <w:rsid w:val="0073031F"/>
    <w:rsid w:val="00730948"/>
    <w:rsid w:val="007309D6"/>
    <w:rsid w:val="00730D11"/>
    <w:rsid w:val="00730ED1"/>
    <w:rsid w:val="00731012"/>
    <w:rsid w:val="007310BF"/>
    <w:rsid w:val="00731325"/>
    <w:rsid w:val="0073154A"/>
    <w:rsid w:val="0073177A"/>
    <w:rsid w:val="007327A5"/>
    <w:rsid w:val="007327F1"/>
    <w:rsid w:val="007328F6"/>
    <w:rsid w:val="00732975"/>
    <w:rsid w:val="007329A1"/>
    <w:rsid w:val="00732B67"/>
    <w:rsid w:val="00732E63"/>
    <w:rsid w:val="00732EAA"/>
    <w:rsid w:val="00733127"/>
    <w:rsid w:val="0073314C"/>
    <w:rsid w:val="00733204"/>
    <w:rsid w:val="00733255"/>
    <w:rsid w:val="007334E7"/>
    <w:rsid w:val="00733595"/>
    <w:rsid w:val="00733660"/>
    <w:rsid w:val="00733A2D"/>
    <w:rsid w:val="00733C00"/>
    <w:rsid w:val="00733C66"/>
    <w:rsid w:val="007340BB"/>
    <w:rsid w:val="00734331"/>
    <w:rsid w:val="007347F8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21E"/>
    <w:rsid w:val="00737243"/>
    <w:rsid w:val="007378BE"/>
    <w:rsid w:val="007378FC"/>
    <w:rsid w:val="00737915"/>
    <w:rsid w:val="00737974"/>
    <w:rsid w:val="00737AF4"/>
    <w:rsid w:val="00740088"/>
    <w:rsid w:val="007401DF"/>
    <w:rsid w:val="007402E4"/>
    <w:rsid w:val="0074068E"/>
    <w:rsid w:val="00740A5E"/>
    <w:rsid w:val="00740B75"/>
    <w:rsid w:val="00741490"/>
    <w:rsid w:val="0074155F"/>
    <w:rsid w:val="00741B9E"/>
    <w:rsid w:val="00741CA0"/>
    <w:rsid w:val="00741D97"/>
    <w:rsid w:val="00741DD9"/>
    <w:rsid w:val="007420B8"/>
    <w:rsid w:val="007422B4"/>
    <w:rsid w:val="007426EF"/>
    <w:rsid w:val="00742881"/>
    <w:rsid w:val="00742C95"/>
    <w:rsid w:val="00742D74"/>
    <w:rsid w:val="00742F7F"/>
    <w:rsid w:val="0074301B"/>
    <w:rsid w:val="00743053"/>
    <w:rsid w:val="007434BB"/>
    <w:rsid w:val="00743518"/>
    <w:rsid w:val="00743727"/>
    <w:rsid w:val="00743A63"/>
    <w:rsid w:val="00743E63"/>
    <w:rsid w:val="00744044"/>
    <w:rsid w:val="00744087"/>
    <w:rsid w:val="0074464D"/>
    <w:rsid w:val="007446D0"/>
    <w:rsid w:val="00744EFD"/>
    <w:rsid w:val="007450C5"/>
    <w:rsid w:val="007453F4"/>
    <w:rsid w:val="007457E6"/>
    <w:rsid w:val="00745B3E"/>
    <w:rsid w:val="00745D0D"/>
    <w:rsid w:val="00746013"/>
    <w:rsid w:val="0074663F"/>
    <w:rsid w:val="00746780"/>
    <w:rsid w:val="0074688E"/>
    <w:rsid w:val="007469CB"/>
    <w:rsid w:val="00746B8F"/>
    <w:rsid w:val="00746CE9"/>
    <w:rsid w:val="00747053"/>
    <w:rsid w:val="0074766D"/>
    <w:rsid w:val="0074770B"/>
    <w:rsid w:val="00747AC3"/>
    <w:rsid w:val="00747B40"/>
    <w:rsid w:val="00747B41"/>
    <w:rsid w:val="00747DB4"/>
    <w:rsid w:val="00747FD7"/>
    <w:rsid w:val="0075009F"/>
    <w:rsid w:val="0075014D"/>
    <w:rsid w:val="00750682"/>
    <w:rsid w:val="007507C4"/>
    <w:rsid w:val="007508E2"/>
    <w:rsid w:val="007508F3"/>
    <w:rsid w:val="00750C7A"/>
    <w:rsid w:val="00750DF4"/>
    <w:rsid w:val="0075105D"/>
    <w:rsid w:val="00751158"/>
    <w:rsid w:val="007515B6"/>
    <w:rsid w:val="00751910"/>
    <w:rsid w:val="0075195E"/>
    <w:rsid w:val="00751BD8"/>
    <w:rsid w:val="00752094"/>
    <w:rsid w:val="007526F5"/>
    <w:rsid w:val="00752776"/>
    <w:rsid w:val="007529A6"/>
    <w:rsid w:val="00752A8E"/>
    <w:rsid w:val="0075315E"/>
    <w:rsid w:val="007531D0"/>
    <w:rsid w:val="00753AF9"/>
    <w:rsid w:val="00753B69"/>
    <w:rsid w:val="0075439C"/>
    <w:rsid w:val="007545DF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4C2"/>
    <w:rsid w:val="007558EB"/>
    <w:rsid w:val="00755AE3"/>
    <w:rsid w:val="00755CA5"/>
    <w:rsid w:val="00755D47"/>
    <w:rsid w:val="0075634A"/>
    <w:rsid w:val="007563F7"/>
    <w:rsid w:val="007564B4"/>
    <w:rsid w:val="00756589"/>
    <w:rsid w:val="007566CF"/>
    <w:rsid w:val="00756835"/>
    <w:rsid w:val="007569F1"/>
    <w:rsid w:val="00757037"/>
    <w:rsid w:val="0075717D"/>
    <w:rsid w:val="007575CC"/>
    <w:rsid w:val="0075770A"/>
    <w:rsid w:val="0075785A"/>
    <w:rsid w:val="00760160"/>
    <w:rsid w:val="007602DC"/>
    <w:rsid w:val="007602EF"/>
    <w:rsid w:val="0076043D"/>
    <w:rsid w:val="00760A54"/>
    <w:rsid w:val="00760AEA"/>
    <w:rsid w:val="00760E1D"/>
    <w:rsid w:val="00760EF7"/>
    <w:rsid w:val="00760FB7"/>
    <w:rsid w:val="00761620"/>
    <w:rsid w:val="0076164C"/>
    <w:rsid w:val="00761CA3"/>
    <w:rsid w:val="0076217D"/>
    <w:rsid w:val="007621CC"/>
    <w:rsid w:val="00762252"/>
    <w:rsid w:val="007622AB"/>
    <w:rsid w:val="00762336"/>
    <w:rsid w:val="0076240B"/>
    <w:rsid w:val="00762687"/>
    <w:rsid w:val="007626AC"/>
    <w:rsid w:val="0076270A"/>
    <w:rsid w:val="00762C32"/>
    <w:rsid w:val="00762D8F"/>
    <w:rsid w:val="00762F8A"/>
    <w:rsid w:val="007631EC"/>
    <w:rsid w:val="00763249"/>
    <w:rsid w:val="0076335D"/>
    <w:rsid w:val="0076368E"/>
    <w:rsid w:val="00763732"/>
    <w:rsid w:val="00763806"/>
    <w:rsid w:val="0076380B"/>
    <w:rsid w:val="00763AB2"/>
    <w:rsid w:val="00763E6D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02"/>
    <w:rsid w:val="00765276"/>
    <w:rsid w:val="007653E7"/>
    <w:rsid w:val="0076547A"/>
    <w:rsid w:val="007655B9"/>
    <w:rsid w:val="00765A3F"/>
    <w:rsid w:val="00765B75"/>
    <w:rsid w:val="00765F28"/>
    <w:rsid w:val="00765F45"/>
    <w:rsid w:val="0076622F"/>
    <w:rsid w:val="0076637A"/>
    <w:rsid w:val="00766532"/>
    <w:rsid w:val="007665A6"/>
    <w:rsid w:val="00766E67"/>
    <w:rsid w:val="0076707D"/>
    <w:rsid w:val="007671A8"/>
    <w:rsid w:val="00767407"/>
    <w:rsid w:val="00767ADB"/>
    <w:rsid w:val="0077006B"/>
    <w:rsid w:val="007701EC"/>
    <w:rsid w:val="00770446"/>
    <w:rsid w:val="00770499"/>
    <w:rsid w:val="0077077A"/>
    <w:rsid w:val="00770881"/>
    <w:rsid w:val="00770950"/>
    <w:rsid w:val="00770B6C"/>
    <w:rsid w:val="00770B72"/>
    <w:rsid w:val="00770BF2"/>
    <w:rsid w:val="00770C93"/>
    <w:rsid w:val="00771234"/>
    <w:rsid w:val="007716AB"/>
    <w:rsid w:val="0077196A"/>
    <w:rsid w:val="00772118"/>
    <w:rsid w:val="0077213D"/>
    <w:rsid w:val="00772660"/>
    <w:rsid w:val="0077272B"/>
    <w:rsid w:val="007727F4"/>
    <w:rsid w:val="0077317E"/>
    <w:rsid w:val="007733E8"/>
    <w:rsid w:val="00773512"/>
    <w:rsid w:val="0077351A"/>
    <w:rsid w:val="007735A3"/>
    <w:rsid w:val="007737D3"/>
    <w:rsid w:val="007738EC"/>
    <w:rsid w:val="00773908"/>
    <w:rsid w:val="00773BF2"/>
    <w:rsid w:val="00773E6E"/>
    <w:rsid w:val="00774041"/>
    <w:rsid w:val="0077435F"/>
    <w:rsid w:val="00774380"/>
    <w:rsid w:val="007743C9"/>
    <w:rsid w:val="007743E1"/>
    <w:rsid w:val="00774841"/>
    <w:rsid w:val="00774D72"/>
    <w:rsid w:val="00774EA8"/>
    <w:rsid w:val="00775841"/>
    <w:rsid w:val="00775BCD"/>
    <w:rsid w:val="00775BDD"/>
    <w:rsid w:val="00775FAC"/>
    <w:rsid w:val="007763AB"/>
    <w:rsid w:val="00776794"/>
    <w:rsid w:val="00776B99"/>
    <w:rsid w:val="00776BD6"/>
    <w:rsid w:val="00776C30"/>
    <w:rsid w:val="00777318"/>
    <w:rsid w:val="0077749C"/>
    <w:rsid w:val="007777D5"/>
    <w:rsid w:val="00777AFE"/>
    <w:rsid w:val="00777B0F"/>
    <w:rsid w:val="00777BAC"/>
    <w:rsid w:val="00777D8B"/>
    <w:rsid w:val="00777F11"/>
    <w:rsid w:val="0078020C"/>
    <w:rsid w:val="00780741"/>
    <w:rsid w:val="00780A27"/>
    <w:rsid w:val="00780DEE"/>
    <w:rsid w:val="00780F93"/>
    <w:rsid w:val="007810DE"/>
    <w:rsid w:val="007813F1"/>
    <w:rsid w:val="007814D3"/>
    <w:rsid w:val="00781500"/>
    <w:rsid w:val="00781806"/>
    <w:rsid w:val="007818DD"/>
    <w:rsid w:val="00781AAF"/>
    <w:rsid w:val="00781BD7"/>
    <w:rsid w:val="00782065"/>
    <w:rsid w:val="00782089"/>
    <w:rsid w:val="00782107"/>
    <w:rsid w:val="00782199"/>
    <w:rsid w:val="0078239A"/>
    <w:rsid w:val="0078245F"/>
    <w:rsid w:val="007824DA"/>
    <w:rsid w:val="00782729"/>
    <w:rsid w:val="00782D5F"/>
    <w:rsid w:val="0078315F"/>
    <w:rsid w:val="0078338C"/>
    <w:rsid w:val="00783445"/>
    <w:rsid w:val="007834A6"/>
    <w:rsid w:val="007834F9"/>
    <w:rsid w:val="007838D7"/>
    <w:rsid w:val="00783CB7"/>
    <w:rsid w:val="00784BFD"/>
    <w:rsid w:val="00784CD2"/>
    <w:rsid w:val="00784EDD"/>
    <w:rsid w:val="0078546D"/>
    <w:rsid w:val="00785552"/>
    <w:rsid w:val="007856BC"/>
    <w:rsid w:val="00785AA3"/>
    <w:rsid w:val="00785C63"/>
    <w:rsid w:val="00786198"/>
    <w:rsid w:val="007861FC"/>
    <w:rsid w:val="00786265"/>
    <w:rsid w:val="00786278"/>
    <w:rsid w:val="00786290"/>
    <w:rsid w:val="007862E4"/>
    <w:rsid w:val="00786927"/>
    <w:rsid w:val="00786A78"/>
    <w:rsid w:val="00786AA2"/>
    <w:rsid w:val="00786C2C"/>
    <w:rsid w:val="00786C41"/>
    <w:rsid w:val="00786F99"/>
    <w:rsid w:val="007871B5"/>
    <w:rsid w:val="00787251"/>
    <w:rsid w:val="007872E6"/>
    <w:rsid w:val="007876EB"/>
    <w:rsid w:val="00787711"/>
    <w:rsid w:val="00787888"/>
    <w:rsid w:val="0079012F"/>
    <w:rsid w:val="007904DA"/>
    <w:rsid w:val="0079070F"/>
    <w:rsid w:val="00790778"/>
    <w:rsid w:val="007907A7"/>
    <w:rsid w:val="00790F27"/>
    <w:rsid w:val="007911F7"/>
    <w:rsid w:val="007911FB"/>
    <w:rsid w:val="00791426"/>
    <w:rsid w:val="007914CF"/>
    <w:rsid w:val="00791B88"/>
    <w:rsid w:val="00792756"/>
    <w:rsid w:val="00792772"/>
    <w:rsid w:val="00792804"/>
    <w:rsid w:val="00792B80"/>
    <w:rsid w:val="00792F0C"/>
    <w:rsid w:val="00792FA6"/>
    <w:rsid w:val="0079301E"/>
    <w:rsid w:val="00793125"/>
    <w:rsid w:val="0079380E"/>
    <w:rsid w:val="00793999"/>
    <w:rsid w:val="007939B0"/>
    <w:rsid w:val="00793A8F"/>
    <w:rsid w:val="00793B38"/>
    <w:rsid w:val="00793D45"/>
    <w:rsid w:val="00794008"/>
    <w:rsid w:val="00794416"/>
    <w:rsid w:val="00794C9B"/>
    <w:rsid w:val="007954FC"/>
    <w:rsid w:val="00795EA1"/>
    <w:rsid w:val="00795FFE"/>
    <w:rsid w:val="007964EE"/>
    <w:rsid w:val="00796FF7"/>
    <w:rsid w:val="007970D7"/>
    <w:rsid w:val="007975C9"/>
    <w:rsid w:val="007A0414"/>
    <w:rsid w:val="007A047F"/>
    <w:rsid w:val="007A09B6"/>
    <w:rsid w:val="007A0C00"/>
    <w:rsid w:val="007A0C1A"/>
    <w:rsid w:val="007A0DB0"/>
    <w:rsid w:val="007A104C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1D6"/>
    <w:rsid w:val="007A337D"/>
    <w:rsid w:val="007A345F"/>
    <w:rsid w:val="007A3587"/>
    <w:rsid w:val="007A3FDE"/>
    <w:rsid w:val="007A415D"/>
    <w:rsid w:val="007A4437"/>
    <w:rsid w:val="007A4709"/>
    <w:rsid w:val="007A479B"/>
    <w:rsid w:val="007A4A85"/>
    <w:rsid w:val="007A4A87"/>
    <w:rsid w:val="007A4B4E"/>
    <w:rsid w:val="007A5418"/>
    <w:rsid w:val="007A55ED"/>
    <w:rsid w:val="007A5947"/>
    <w:rsid w:val="007A6052"/>
    <w:rsid w:val="007A63C1"/>
    <w:rsid w:val="007A64C7"/>
    <w:rsid w:val="007A6654"/>
    <w:rsid w:val="007A67D0"/>
    <w:rsid w:val="007A6888"/>
    <w:rsid w:val="007A6B00"/>
    <w:rsid w:val="007A701C"/>
    <w:rsid w:val="007A7216"/>
    <w:rsid w:val="007A78BA"/>
    <w:rsid w:val="007A7D9B"/>
    <w:rsid w:val="007A7F42"/>
    <w:rsid w:val="007B009E"/>
    <w:rsid w:val="007B02BC"/>
    <w:rsid w:val="007B04F5"/>
    <w:rsid w:val="007B0540"/>
    <w:rsid w:val="007B0556"/>
    <w:rsid w:val="007B0784"/>
    <w:rsid w:val="007B0A51"/>
    <w:rsid w:val="007B0F38"/>
    <w:rsid w:val="007B10E7"/>
    <w:rsid w:val="007B14D3"/>
    <w:rsid w:val="007B1907"/>
    <w:rsid w:val="007B1B24"/>
    <w:rsid w:val="007B1B36"/>
    <w:rsid w:val="007B1C86"/>
    <w:rsid w:val="007B1D59"/>
    <w:rsid w:val="007B1DFC"/>
    <w:rsid w:val="007B1F8B"/>
    <w:rsid w:val="007B25A7"/>
    <w:rsid w:val="007B2669"/>
    <w:rsid w:val="007B2782"/>
    <w:rsid w:val="007B286E"/>
    <w:rsid w:val="007B287B"/>
    <w:rsid w:val="007B2B75"/>
    <w:rsid w:val="007B2B89"/>
    <w:rsid w:val="007B2C07"/>
    <w:rsid w:val="007B324A"/>
    <w:rsid w:val="007B327D"/>
    <w:rsid w:val="007B3448"/>
    <w:rsid w:val="007B3485"/>
    <w:rsid w:val="007B34F0"/>
    <w:rsid w:val="007B3A60"/>
    <w:rsid w:val="007B3CBA"/>
    <w:rsid w:val="007B3E20"/>
    <w:rsid w:val="007B4179"/>
    <w:rsid w:val="007B41EA"/>
    <w:rsid w:val="007B4214"/>
    <w:rsid w:val="007B442F"/>
    <w:rsid w:val="007B4508"/>
    <w:rsid w:val="007B46CE"/>
    <w:rsid w:val="007B488D"/>
    <w:rsid w:val="007B4A38"/>
    <w:rsid w:val="007B4A44"/>
    <w:rsid w:val="007B4B79"/>
    <w:rsid w:val="007B4BF1"/>
    <w:rsid w:val="007B4C68"/>
    <w:rsid w:val="007B4EC7"/>
    <w:rsid w:val="007B5D16"/>
    <w:rsid w:val="007B5E33"/>
    <w:rsid w:val="007B62E8"/>
    <w:rsid w:val="007B67F3"/>
    <w:rsid w:val="007B680D"/>
    <w:rsid w:val="007B6844"/>
    <w:rsid w:val="007B6920"/>
    <w:rsid w:val="007B69C9"/>
    <w:rsid w:val="007B6B11"/>
    <w:rsid w:val="007B714B"/>
    <w:rsid w:val="007B723B"/>
    <w:rsid w:val="007B747D"/>
    <w:rsid w:val="007B763F"/>
    <w:rsid w:val="007B76A1"/>
    <w:rsid w:val="007B79D9"/>
    <w:rsid w:val="007B79EA"/>
    <w:rsid w:val="007B7BD1"/>
    <w:rsid w:val="007B7E43"/>
    <w:rsid w:val="007C02B1"/>
    <w:rsid w:val="007C02CA"/>
    <w:rsid w:val="007C02E8"/>
    <w:rsid w:val="007C06D1"/>
    <w:rsid w:val="007C0C22"/>
    <w:rsid w:val="007C0CD2"/>
    <w:rsid w:val="007C0DD3"/>
    <w:rsid w:val="007C10AD"/>
    <w:rsid w:val="007C10DF"/>
    <w:rsid w:val="007C146F"/>
    <w:rsid w:val="007C15CD"/>
    <w:rsid w:val="007C1D65"/>
    <w:rsid w:val="007C205C"/>
    <w:rsid w:val="007C24ED"/>
    <w:rsid w:val="007C2517"/>
    <w:rsid w:val="007C2604"/>
    <w:rsid w:val="007C275E"/>
    <w:rsid w:val="007C29D0"/>
    <w:rsid w:val="007C2DFD"/>
    <w:rsid w:val="007C300D"/>
    <w:rsid w:val="007C305A"/>
    <w:rsid w:val="007C3127"/>
    <w:rsid w:val="007C3346"/>
    <w:rsid w:val="007C3412"/>
    <w:rsid w:val="007C35F9"/>
    <w:rsid w:val="007C38BB"/>
    <w:rsid w:val="007C3973"/>
    <w:rsid w:val="007C3AAF"/>
    <w:rsid w:val="007C3DC4"/>
    <w:rsid w:val="007C41B7"/>
    <w:rsid w:val="007C44DB"/>
    <w:rsid w:val="007C45BF"/>
    <w:rsid w:val="007C489A"/>
    <w:rsid w:val="007C48D5"/>
    <w:rsid w:val="007C4A64"/>
    <w:rsid w:val="007C4D9E"/>
    <w:rsid w:val="007C50C1"/>
    <w:rsid w:val="007C5136"/>
    <w:rsid w:val="007C5505"/>
    <w:rsid w:val="007C56F5"/>
    <w:rsid w:val="007C575F"/>
    <w:rsid w:val="007C579A"/>
    <w:rsid w:val="007C5860"/>
    <w:rsid w:val="007C5E96"/>
    <w:rsid w:val="007C664E"/>
    <w:rsid w:val="007C671B"/>
    <w:rsid w:val="007C6777"/>
    <w:rsid w:val="007C6877"/>
    <w:rsid w:val="007C6BBD"/>
    <w:rsid w:val="007C6CD9"/>
    <w:rsid w:val="007C6CF5"/>
    <w:rsid w:val="007C6E4D"/>
    <w:rsid w:val="007C72D0"/>
    <w:rsid w:val="007C72D1"/>
    <w:rsid w:val="007C72F9"/>
    <w:rsid w:val="007C764C"/>
    <w:rsid w:val="007C7AA1"/>
    <w:rsid w:val="007C7B5D"/>
    <w:rsid w:val="007C7CF8"/>
    <w:rsid w:val="007D005A"/>
    <w:rsid w:val="007D007F"/>
    <w:rsid w:val="007D02C0"/>
    <w:rsid w:val="007D037F"/>
    <w:rsid w:val="007D0833"/>
    <w:rsid w:val="007D0897"/>
    <w:rsid w:val="007D0DC0"/>
    <w:rsid w:val="007D0FCF"/>
    <w:rsid w:val="007D115B"/>
    <w:rsid w:val="007D12F9"/>
    <w:rsid w:val="007D180B"/>
    <w:rsid w:val="007D1821"/>
    <w:rsid w:val="007D1AE4"/>
    <w:rsid w:val="007D1E3E"/>
    <w:rsid w:val="007D1ECD"/>
    <w:rsid w:val="007D2067"/>
    <w:rsid w:val="007D21CE"/>
    <w:rsid w:val="007D22AB"/>
    <w:rsid w:val="007D233F"/>
    <w:rsid w:val="007D23D1"/>
    <w:rsid w:val="007D25CF"/>
    <w:rsid w:val="007D2634"/>
    <w:rsid w:val="007D27CE"/>
    <w:rsid w:val="007D2835"/>
    <w:rsid w:val="007D290C"/>
    <w:rsid w:val="007D29B5"/>
    <w:rsid w:val="007D2A82"/>
    <w:rsid w:val="007D2AEC"/>
    <w:rsid w:val="007D309F"/>
    <w:rsid w:val="007D3AFC"/>
    <w:rsid w:val="007D3BA4"/>
    <w:rsid w:val="007D3BE9"/>
    <w:rsid w:val="007D3F81"/>
    <w:rsid w:val="007D42BD"/>
    <w:rsid w:val="007D458D"/>
    <w:rsid w:val="007D4629"/>
    <w:rsid w:val="007D4669"/>
    <w:rsid w:val="007D46E4"/>
    <w:rsid w:val="007D493A"/>
    <w:rsid w:val="007D4C76"/>
    <w:rsid w:val="007D4FF8"/>
    <w:rsid w:val="007D5823"/>
    <w:rsid w:val="007D62EA"/>
    <w:rsid w:val="007D63C8"/>
    <w:rsid w:val="007D6A7A"/>
    <w:rsid w:val="007D6A81"/>
    <w:rsid w:val="007D6E06"/>
    <w:rsid w:val="007D6F84"/>
    <w:rsid w:val="007D6FD3"/>
    <w:rsid w:val="007D6FD6"/>
    <w:rsid w:val="007D720D"/>
    <w:rsid w:val="007D7299"/>
    <w:rsid w:val="007D735E"/>
    <w:rsid w:val="007D766E"/>
    <w:rsid w:val="007D7759"/>
    <w:rsid w:val="007D7A2B"/>
    <w:rsid w:val="007D7CF9"/>
    <w:rsid w:val="007E0140"/>
    <w:rsid w:val="007E01FF"/>
    <w:rsid w:val="007E079A"/>
    <w:rsid w:val="007E0912"/>
    <w:rsid w:val="007E0C8E"/>
    <w:rsid w:val="007E0D5B"/>
    <w:rsid w:val="007E0F95"/>
    <w:rsid w:val="007E12B8"/>
    <w:rsid w:val="007E1317"/>
    <w:rsid w:val="007E16A5"/>
    <w:rsid w:val="007E1D0F"/>
    <w:rsid w:val="007E2621"/>
    <w:rsid w:val="007E279F"/>
    <w:rsid w:val="007E288F"/>
    <w:rsid w:val="007E2C28"/>
    <w:rsid w:val="007E2DEF"/>
    <w:rsid w:val="007E2E22"/>
    <w:rsid w:val="007E2E54"/>
    <w:rsid w:val="007E31A3"/>
    <w:rsid w:val="007E3579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010"/>
    <w:rsid w:val="007E60CB"/>
    <w:rsid w:val="007E62B3"/>
    <w:rsid w:val="007E6341"/>
    <w:rsid w:val="007E6433"/>
    <w:rsid w:val="007E646F"/>
    <w:rsid w:val="007E6625"/>
    <w:rsid w:val="007E66DB"/>
    <w:rsid w:val="007E6B17"/>
    <w:rsid w:val="007E6C4C"/>
    <w:rsid w:val="007E6CF3"/>
    <w:rsid w:val="007E7017"/>
    <w:rsid w:val="007E73CA"/>
    <w:rsid w:val="007E741A"/>
    <w:rsid w:val="007E773E"/>
    <w:rsid w:val="007E7B92"/>
    <w:rsid w:val="007E7D66"/>
    <w:rsid w:val="007E7E8D"/>
    <w:rsid w:val="007E7F71"/>
    <w:rsid w:val="007F01EE"/>
    <w:rsid w:val="007F03A1"/>
    <w:rsid w:val="007F0449"/>
    <w:rsid w:val="007F0493"/>
    <w:rsid w:val="007F06AD"/>
    <w:rsid w:val="007F06CC"/>
    <w:rsid w:val="007F09DD"/>
    <w:rsid w:val="007F0C5D"/>
    <w:rsid w:val="007F0F89"/>
    <w:rsid w:val="007F1139"/>
    <w:rsid w:val="007F15B4"/>
    <w:rsid w:val="007F1722"/>
    <w:rsid w:val="007F1A2C"/>
    <w:rsid w:val="007F1E41"/>
    <w:rsid w:val="007F1E7B"/>
    <w:rsid w:val="007F2386"/>
    <w:rsid w:val="007F23D9"/>
    <w:rsid w:val="007F2DBF"/>
    <w:rsid w:val="007F2F4C"/>
    <w:rsid w:val="007F3204"/>
    <w:rsid w:val="007F33B1"/>
    <w:rsid w:val="007F33DB"/>
    <w:rsid w:val="007F3BCD"/>
    <w:rsid w:val="007F3F8D"/>
    <w:rsid w:val="007F3FF4"/>
    <w:rsid w:val="007F42CD"/>
    <w:rsid w:val="007F437B"/>
    <w:rsid w:val="007F468C"/>
    <w:rsid w:val="007F46C0"/>
    <w:rsid w:val="007F47A4"/>
    <w:rsid w:val="007F48A8"/>
    <w:rsid w:val="007F4AF7"/>
    <w:rsid w:val="007F4D77"/>
    <w:rsid w:val="007F4D83"/>
    <w:rsid w:val="007F4DE2"/>
    <w:rsid w:val="007F4F8B"/>
    <w:rsid w:val="007F5009"/>
    <w:rsid w:val="007F51C6"/>
    <w:rsid w:val="007F51FE"/>
    <w:rsid w:val="007F53A7"/>
    <w:rsid w:val="007F562E"/>
    <w:rsid w:val="007F56EE"/>
    <w:rsid w:val="007F65A5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612"/>
    <w:rsid w:val="00802763"/>
    <w:rsid w:val="00802786"/>
    <w:rsid w:val="00802ACF"/>
    <w:rsid w:val="008033D5"/>
    <w:rsid w:val="008033E4"/>
    <w:rsid w:val="00803441"/>
    <w:rsid w:val="008034C1"/>
    <w:rsid w:val="008035EC"/>
    <w:rsid w:val="00803629"/>
    <w:rsid w:val="00803659"/>
    <w:rsid w:val="00803851"/>
    <w:rsid w:val="00803B62"/>
    <w:rsid w:val="00803CF4"/>
    <w:rsid w:val="00803D25"/>
    <w:rsid w:val="0080423A"/>
    <w:rsid w:val="008048F9"/>
    <w:rsid w:val="00804B67"/>
    <w:rsid w:val="0080507E"/>
    <w:rsid w:val="008052C1"/>
    <w:rsid w:val="008053AD"/>
    <w:rsid w:val="0080584E"/>
    <w:rsid w:val="008058F8"/>
    <w:rsid w:val="008059AC"/>
    <w:rsid w:val="00805B55"/>
    <w:rsid w:val="00806372"/>
    <w:rsid w:val="008069CF"/>
    <w:rsid w:val="00806AC3"/>
    <w:rsid w:val="00806BAB"/>
    <w:rsid w:val="008070BF"/>
    <w:rsid w:val="00807166"/>
    <w:rsid w:val="0080716C"/>
    <w:rsid w:val="0080720D"/>
    <w:rsid w:val="00807352"/>
    <w:rsid w:val="008074E9"/>
    <w:rsid w:val="00807649"/>
    <w:rsid w:val="0080780E"/>
    <w:rsid w:val="00807A5D"/>
    <w:rsid w:val="00807AA1"/>
    <w:rsid w:val="00807CB4"/>
    <w:rsid w:val="00807EB2"/>
    <w:rsid w:val="00810761"/>
    <w:rsid w:val="008107D4"/>
    <w:rsid w:val="0081097F"/>
    <w:rsid w:val="00811208"/>
    <w:rsid w:val="00811306"/>
    <w:rsid w:val="0081161B"/>
    <w:rsid w:val="00811665"/>
    <w:rsid w:val="00811A56"/>
    <w:rsid w:val="00811BDE"/>
    <w:rsid w:val="00811CB2"/>
    <w:rsid w:val="00812137"/>
    <w:rsid w:val="008121AD"/>
    <w:rsid w:val="008122E8"/>
    <w:rsid w:val="008127FB"/>
    <w:rsid w:val="00812A22"/>
    <w:rsid w:val="00812E1B"/>
    <w:rsid w:val="00812E82"/>
    <w:rsid w:val="008130A3"/>
    <w:rsid w:val="008134CE"/>
    <w:rsid w:val="008135C9"/>
    <w:rsid w:val="00813785"/>
    <w:rsid w:val="00813975"/>
    <w:rsid w:val="00813A34"/>
    <w:rsid w:val="00813D5F"/>
    <w:rsid w:val="00813ECD"/>
    <w:rsid w:val="00813F0E"/>
    <w:rsid w:val="00813F35"/>
    <w:rsid w:val="00814320"/>
    <w:rsid w:val="00814371"/>
    <w:rsid w:val="00814947"/>
    <w:rsid w:val="00814C3F"/>
    <w:rsid w:val="00814E04"/>
    <w:rsid w:val="00814FA6"/>
    <w:rsid w:val="008150FF"/>
    <w:rsid w:val="00815140"/>
    <w:rsid w:val="0081549A"/>
    <w:rsid w:val="008154C5"/>
    <w:rsid w:val="00815A2C"/>
    <w:rsid w:val="00815A63"/>
    <w:rsid w:val="00815D02"/>
    <w:rsid w:val="008163F4"/>
    <w:rsid w:val="0081642B"/>
    <w:rsid w:val="008164E9"/>
    <w:rsid w:val="00816FFA"/>
    <w:rsid w:val="00817475"/>
    <w:rsid w:val="008175BC"/>
    <w:rsid w:val="0081776C"/>
    <w:rsid w:val="00817773"/>
    <w:rsid w:val="008178A8"/>
    <w:rsid w:val="008179BE"/>
    <w:rsid w:val="00817B1F"/>
    <w:rsid w:val="008201FF"/>
    <w:rsid w:val="00820959"/>
    <w:rsid w:val="00820ADC"/>
    <w:rsid w:val="00820BBC"/>
    <w:rsid w:val="00820C37"/>
    <w:rsid w:val="00820C7E"/>
    <w:rsid w:val="00820FDE"/>
    <w:rsid w:val="00821352"/>
    <w:rsid w:val="00821631"/>
    <w:rsid w:val="008216D8"/>
    <w:rsid w:val="008216E7"/>
    <w:rsid w:val="0082175C"/>
    <w:rsid w:val="00821A85"/>
    <w:rsid w:val="00821D07"/>
    <w:rsid w:val="00821E2C"/>
    <w:rsid w:val="00821E95"/>
    <w:rsid w:val="00821FC1"/>
    <w:rsid w:val="008221C7"/>
    <w:rsid w:val="008223B3"/>
    <w:rsid w:val="008224CC"/>
    <w:rsid w:val="008224F9"/>
    <w:rsid w:val="00822A67"/>
    <w:rsid w:val="00822CFC"/>
    <w:rsid w:val="00822DFB"/>
    <w:rsid w:val="0082308B"/>
    <w:rsid w:val="008232D1"/>
    <w:rsid w:val="00823782"/>
    <w:rsid w:val="00823865"/>
    <w:rsid w:val="008238F8"/>
    <w:rsid w:val="00823C54"/>
    <w:rsid w:val="008240C7"/>
    <w:rsid w:val="00824104"/>
    <w:rsid w:val="008241E0"/>
    <w:rsid w:val="00824437"/>
    <w:rsid w:val="00824716"/>
    <w:rsid w:val="00824768"/>
    <w:rsid w:val="00824775"/>
    <w:rsid w:val="00824ADB"/>
    <w:rsid w:val="00825508"/>
    <w:rsid w:val="0082568B"/>
    <w:rsid w:val="00825B6A"/>
    <w:rsid w:val="008261D4"/>
    <w:rsid w:val="00826200"/>
    <w:rsid w:val="00826326"/>
    <w:rsid w:val="00826370"/>
    <w:rsid w:val="00826992"/>
    <w:rsid w:val="00826AB1"/>
    <w:rsid w:val="00826C32"/>
    <w:rsid w:val="00826D72"/>
    <w:rsid w:val="008272CE"/>
    <w:rsid w:val="00827489"/>
    <w:rsid w:val="0082787B"/>
    <w:rsid w:val="00827F75"/>
    <w:rsid w:val="008300CE"/>
    <w:rsid w:val="008300E2"/>
    <w:rsid w:val="008301CF"/>
    <w:rsid w:val="00830212"/>
    <w:rsid w:val="00830290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1DC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75B"/>
    <w:rsid w:val="00833E5A"/>
    <w:rsid w:val="00833F7D"/>
    <w:rsid w:val="00833FC1"/>
    <w:rsid w:val="00834009"/>
    <w:rsid w:val="0083402C"/>
    <w:rsid w:val="008343A1"/>
    <w:rsid w:val="008345B8"/>
    <w:rsid w:val="008347B4"/>
    <w:rsid w:val="008348A1"/>
    <w:rsid w:val="00834B92"/>
    <w:rsid w:val="00834BEC"/>
    <w:rsid w:val="00834D4B"/>
    <w:rsid w:val="00834FB4"/>
    <w:rsid w:val="008351F8"/>
    <w:rsid w:val="008355FF"/>
    <w:rsid w:val="0083576A"/>
    <w:rsid w:val="00835B60"/>
    <w:rsid w:val="00835E27"/>
    <w:rsid w:val="00835EF2"/>
    <w:rsid w:val="008361D2"/>
    <w:rsid w:val="0083636B"/>
    <w:rsid w:val="00836374"/>
    <w:rsid w:val="008363C1"/>
    <w:rsid w:val="008363E3"/>
    <w:rsid w:val="008364C5"/>
    <w:rsid w:val="00836CBD"/>
    <w:rsid w:val="00837028"/>
    <w:rsid w:val="00837228"/>
    <w:rsid w:val="0083747F"/>
    <w:rsid w:val="008377A4"/>
    <w:rsid w:val="00837B68"/>
    <w:rsid w:val="00837E5E"/>
    <w:rsid w:val="00837F2B"/>
    <w:rsid w:val="00837FF6"/>
    <w:rsid w:val="008400BB"/>
    <w:rsid w:val="008406F4"/>
    <w:rsid w:val="00840AD3"/>
    <w:rsid w:val="0084144A"/>
    <w:rsid w:val="008418F2"/>
    <w:rsid w:val="00841E3F"/>
    <w:rsid w:val="00841F0D"/>
    <w:rsid w:val="008420F7"/>
    <w:rsid w:val="00842203"/>
    <w:rsid w:val="0084224B"/>
    <w:rsid w:val="0084251E"/>
    <w:rsid w:val="008426CE"/>
    <w:rsid w:val="00842AD0"/>
    <w:rsid w:val="0084331F"/>
    <w:rsid w:val="00843746"/>
    <w:rsid w:val="0084392E"/>
    <w:rsid w:val="00843A6A"/>
    <w:rsid w:val="00843C02"/>
    <w:rsid w:val="008441E6"/>
    <w:rsid w:val="008443AF"/>
    <w:rsid w:val="0084460B"/>
    <w:rsid w:val="00844743"/>
    <w:rsid w:val="0084484D"/>
    <w:rsid w:val="00844D41"/>
    <w:rsid w:val="00844D55"/>
    <w:rsid w:val="00844F04"/>
    <w:rsid w:val="00844FA8"/>
    <w:rsid w:val="00845199"/>
    <w:rsid w:val="00845664"/>
    <w:rsid w:val="00845A31"/>
    <w:rsid w:val="00845BE7"/>
    <w:rsid w:val="00845E35"/>
    <w:rsid w:val="00845F95"/>
    <w:rsid w:val="00846133"/>
    <w:rsid w:val="0084651B"/>
    <w:rsid w:val="008467AD"/>
    <w:rsid w:val="008469F3"/>
    <w:rsid w:val="00846A1B"/>
    <w:rsid w:val="008471B3"/>
    <w:rsid w:val="00847288"/>
    <w:rsid w:val="0084782E"/>
    <w:rsid w:val="00847BDF"/>
    <w:rsid w:val="00847DCA"/>
    <w:rsid w:val="008501C4"/>
    <w:rsid w:val="0085056B"/>
    <w:rsid w:val="00850E2D"/>
    <w:rsid w:val="00850E52"/>
    <w:rsid w:val="00850ED8"/>
    <w:rsid w:val="00851244"/>
    <w:rsid w:val="008517F4"/>
    <w:rsid w:val="00851B31"/>
    <w:rsid w:val="00851CB1"/>
    <w:rsid w:val="00851DC0"/>
    <w:rsid w:val="00851F1D"/>
    <w:rsid w:val="008522CF"/>
    <w:rsid w:val="00852434"/>
    <w:rsid w:val="008525C9"/>
    <w:rsid w:val="00852633"/>
    <w:rsid w:val="008529C7"/>
    <w:rsid w:val="00852C71"/>
    <w:rsid w:val="00852CA9"/>
    <w:rsid w:val="00852E69"/>
    <w:rsid w:val="00852F59"/>
    <w:rsid w:val="00852FC8"/>
    <w:rsid w:val="00852FCA"/>
    <w:rsid w:val="00853633"/>
    <w:rsid w:val="008538FC"/>
    <w:rsid w:val="00854534"/>
    <w:rsid w:val="008548BD"/>
    <w:rsid w:val="0085490F"/>
    <w:rsid w:val="00854B0C"/>
    <w:rsid w:val="00854BAF"/>
    <w:rsid w:val="00854EEA"/>
    <w:rsid w:val="0085570C"/>
    <w:rsid w:val="00855784"/>
    <w:rsid w:val="00855B68"/>
    <w:rsid w:val="00855C1A"/>
    <w:rsid w:val="00855C32"/>
    <w:rsid w:val="00855CDD"/>
    <w:rsid w:val="00855D79"/>
    <w:rsid w:val="00855DE8"/>
    <w:rsid w:val="00855E3B"/>
    <w:rsid w:val="00855F56"/>
    <w:rsid w:val="008560F5"/>
    <w:rsid w:val="00856153"/>
    <w:rsid w:val="008561DE"/>
    <w:rsid w:val="00856783"/>
    <w:rsid w:val="0085679B"/>
    <w:rsid w:val="00856B40"/>
    <w:rsid w:val="00856D49"/>
    <w:rsid w:val="00857AC6"/>
    <w:rsid w:val="00857B2C"/>
    <w:rsid w:val="00857C49"/>
    <w:rsid w:val="00857EEC"/>
    <w:rsid w:val="008600E7"/>
    <w:rsid w:val="008604ED"/>
    <w:rsid w:val="00860674"/>
    <w:rsid w:val="0086070D"/>
    <w:rsid w:val="0086084A"/>
    <w:rsid w:val="00860918"/>
    <w:rsid w:val="00860958"/>
    <w:rsid w:val="00860C27"/>
    <w:rsid w:val="00860C81"/>
    <w:rsid w:val="00860DEB"/>
    <w:rsid w:val="0086112B"/>
    <w:rsid w:val="008616D4"/>
    <w:rsid w:val="00861A13"/>
    <w:rsid w:val="00861B0D"/>
    <w:rsid w:val="00861D52"/>
    <w:rsid w:val="00861E3A"/>
    <w:rsid w:val="00862178"/>
    <w:rsid w:val="008627A1"/>
    <w:rsid w:val="008628AC"/>
    <w:rsid w:val="00863143"/>
    <w:rsid w:val="008638EB"/>
    <w:rsid w:val="00863DBF"/>
    <w:rsid w:val="00864146"/>
    <w:rsid w:val="008645C9"/>
    <w:rsid w:val="00864685"/>
    <w:rsid w:val="008647A7"/>
    <w:rsid w:val="0086481B"/>
    <w:rsid w:val="00864A6D"/>
    <w:rsid w:val="00864ABD"/>
    <w:rsid w:val="00864AF0"/>
    <w:rsid w:val="00864AFE"/>
    <w:rsid w:val="00865210"/>
    <w:rsid w:val="008652D2"/>
    <w:rsid w:val="00865834"/>
    <w:rsid w:val="008659FD"/>
    <w:rsid w:val="00865CDA"/>
    <w:rsid w:val="00865D6F"/>
    <w:rsid w:val="00865EA5"/>
    <w:rsid w:val="00865F2D"/>
    <w:rsid w:val="00865F63"/>
    <w:rsid w:val="00865FAB"/>
    <w:rsid w:val="0086625F"/>
    <w:rsid w:val="00866313"/>
    <w:rsid w:val="00866ADA"/>
    <w:rsid w:val="00866B33"/>
    <w:rsid w:val="00866DB5"/>
    <w:rsid w:val="00866DD3"/>
    <w:rsid w:val="008673CF"/>
    <w:rsid w:val="008679E1"/>
    <w:rsid w:val="00867FB0"/>
    <w:rsid w:val="00867FF1"/>
    <w:rsid w:val="00870054"/>
    <w:rsid w:val="008703FA"/>
    <w:rsid w:val="008704F5"/>
    <w:rsid w:val="0087062D"/>
    <w:rsid w:val="008709BE"/>
    <w:rsid w:val="00870BFE"/>
    <w:rsid w:val="00870E77"/>
    <w:rsid w:val="00870E80"/>
    <w:rsid w:val="00871146"/>
    <w:rsid w:val="00871BCD"/>
    <w:rsid w:val="0087204E"/>
    <w:rsid w:val="00872893"/>
    <w:rsid w:val="008729DE"/>
    <w:rsid w:val="00872E2F"/>
    <w:rsid w:val="008730D7"/>
    <w:rsid w:val="0087311C"/>
    <w:rsid w:val="008735AB"/>
    <w:rsid w:val="008737B0"/>
    <w:rsid w:val="0087390B"/>
    <w:rsid w:val="00873960"/>
    <w:rsid w:val="00873C45"/>
    <w:rsid w:val="008744F8"/>
    <w:rsid w:val="0087466B"/>
    <w:rsid w:val="008746A5"/>
    <w:rsid w:val="008747E4"/>
    <w:rsid w:val="00875082"/>
    <w:rsid w:val="008752BB"/>
    <w:rsid w:val="0087546B"/>
    <w:rsid w:val="008759FE"/>
    <w:rsid w:val="00875A0B"/>
    <w:rsid w:val="00875A99"/>
    <w:rsid w:val="00875C43"/>
    <w:rsid w:val="00875F1D"/>
    <w:rsid w:val="008764A9"/>
    <w:rsid w:val="00876EA3"/>
    <w:rsid w:val="00876FE3"/>
    <w:rsid w:val="00877121"/>
    <w:rsid w:val="008771A7"/>
    <w:rsid w:val="0087759A"/>
    <w:rsid w:val="00877677"/>
    <w:rsid w:val="00877A6D"/>
    <w:rsid w:val="00877F5F"/>
    <w:rsid w:val="0088006B"/>
    <w:rsid w:val="0088029A"/>
    <w:rsid w:val="008803BF"/>
    <w:rsid w:val="008805AC"/>
    <w:rsid w:val="00880612"/>
    <w:rsid w:val="00880615"/>
    <w:rsid w:val="00880EBD"/>
    <w:rsid w:val="00881116"/>
    <w:rsid w:val="00881131"/>
    <w:rsid w:val="0088119E"/>
    <w:rsid w:val="008811E0"/>
    <w:rsid w:val="0088141A"/>
    <w:rsid w:val="0088170C"/>
    <w:rsid w:val="00881D5B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3CB"/>
    <w:rsid w:val="00883ACB"/>
    <w:rsid w:val="00883BC8"/>
    <w:rsid w:val="00883CFC"/>
    <w:rsid w:val="00883F0B"/>
    <w:rsid w:val="00883FC4"/>
    <w:rsid w:val="008841E0"/>
    <w:rsid w:val="0088437B"/>
    <w:rsid w:val="00884489"/>
    <w:rsid w:val="008844CD"/>
    <w:rsid w:val="0088469A"/>
    <w:rsid w:val="008846B2"/>
    <w:rsid w:val="008847F5"/>
    <w:rsid w:val="008848C5"/>
    <w:rsid w:val="00884973"/>
    <w:rsid w:val="00885218"/>
    <w:rsid w:val="0088527C"/>
    <w:rsid w:val="008854CB"/>
    <w:rsid w:val="00885863"/>
    <w:rsid w:val="00886177"/>
    <w:rsid w:val="008861B9"/>
    <w:rsid w:val="00886331"/>
    <w:rsid w:val="00886502"/>
    <w:rsid w:val="00886EE9"/>
    <w:rsid w:val="00886F2B"/>
    <w:rsid w:val="00886F71"/>
    <w:rsid w:val="0088704D"/>
    <w:rsid w:val="008871F0"/>
    <w:rsid w:val="008876FC"/>
    <w:rsid w:val="008879B7"/>
    <w:rsid w:val="00887A65"/>
    <w:rsid w:val="00887C34"/>
    <w:rsid w:val="00890655"/>
    <w:rsid w:val="0089097F"/>
    <w:rsid w:val="00890A16"/>
    <w:rsid w:val="00890A73"/>
    <w:rsid w:val="00890C20"/>
    <w:rsid w:val="00890F10"/>
    <w:rsid w:val="008910F4"/>
    <w:rsid w:val="00891178"/>
    <w:rsid w:val="00891201"/>
    <w:rsid w:val="0089122D"/>
    <w:rsid w:val="00891285"/>
    <w:rsid w:val="008912F2"/>
    <w:rsid w:val="0089141B"/>
    <w:rsid w:val="0089189E"/>
    <w:rsid w:val="00891D58"/>
    <w:rsid w:val="00891E81"/>
    <w:rsid w:val="00892208"/>
    <w:rsid w:val="0089222C"/>
    <w:rsid w:val="008926B1"/>
    <w:rsid w:val="008927F8"/>
    <w:rsid w:val="008928C0"/>
    <w:rsid w:val="0089298C"/>
    <w:rsid w:val="008929FA"/>
    <w:rsid w:val="008932DD"/>
    <w:rsid w:val="008934BD"/>
    <w:rsid w:val="00893532"/>
    <w:rsid w:val="00893655"/>
    <w:rsid w:val="0089389C"/>
    <w:rsid w:val="008938EE"/>
    <w:rsid w:val="00893E4D"/>
    <w:rsid w:val="00893EB7"/>
    <w:rsid w:val="00893F64"/>
    <w:rsid w:val="00894655"/>
    <w:rsid w:val="00894B8C"/>
    <w:rsid w:val="00894E83"/>
    <w:rsid w:val="00894F4D"/>
    <w:rsid w:val="00895035"/>
    <w:rsid w:val="0089509C"/>
    <w:rsid w:val="008950DB"/>
    <w:rsid w:val="008951C1"/>
    <w:rsid w:val="0089550F"/>
    <w:rsid w:val="00895682"/>
    <w:rsid w:val="00895810"/>
    <w:rsid w:val="00895A4F"/>
    <w:rsid w:val="00895B14"/>
    <w:rsid w:val="00895D67"/>
    <w:rsid w:val="00895DE9"/>
    <w:rsid w:val="008960CA"/>
    <w:rsid w:val="008963B5"/>
    <w:rsid w:val="0089642A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0A9"/>
    <w:rsid w:val="008A115E"/>
    <w:rsid w:val="008A13F8"/>
    <w:rsid w:val="008A1629"/>
    <w:rsid w:val="008A1B39"/>
    <w:rsid w:val="008A1B86"/>
    <w:rsid w:val="008A1C46"/>
    <w:rsid w:val="008A1CED"/>
    <w:rsid w:val="008A2260"/>
    <w:rsid w:val="008A22D1"/>
    <w:rsid w:val="008A2662"/>
    <w:rsid w:val="008A29D1"/>
    <w:rsid w:val="008A2E5F"/>
    <w:rsid w:val="008A3123"/>
    <w:rsid w:val="008A31C9"/>
    <w:rsid w:val="008A31D6"/>
    <w:rsid w:val="008A328B"/>
    <w:rsid w:val="008A3B5D"/>
    <w:rsid w:val="008A3D85"/>
    <w:rsid w:val="008A3DF3"/>
    <w:rsid w:val="008A3EB0"/>
    <w:rsid w:val="008A4380"/>
    <w:rsid w:val="008A4471"/>
    <w:rsid w:val="008A4480"/>
    <w:rsid w:val="008A44AC"/>
    <w:rsid w:val="008A44D9"/>
    <w:rsid w:val="008A461F"/>
    <w:rsid w:val="008A49E8"/>
    <w:rsid w:val="008A4CED"/>
    <w:rsid w:val="008A6230"/>
    <w:rsid w:val="008A6248"/>
    <w:rsid w:val="008A63C0"/>
    <w:rsid w:val="008A642D"/>
    <w:rsid w:val="008A6560"/>
    <w:rsid w:val="008A65BA"/>
    <w:rsid w:val="008A692C"/>
    <w:rsid w:val="008A6E11"/>
    <w:rsid w:val="008A715E"/>
    <w:rsid w:val="008A7184"/>
    <w:rsid w:val="008A7193"/>
    <w:rsid w:val="008A7361"/>
    <w:rsid w:val="008A75B0"/>
    <w:rsid w:val="008A7BEE"/>
    <w:rsid w:val="008A7C66"/>
    <w:rsid w:val="008A7E61"/>
    <w:rsid w:val="008A7F69"/>
    <w:rsid w:val="008B002B"/>
    <w:rsid w:val="008B02AD"/>
    <w:rsid w:val="008B067E"/>
    <w:rsid w:val="008B0F23"/>
    <w:rsid w:val="008B0FCE"/>
    <w:rsid w:val="008B1410"/>
    <w:rsid w:val="008B143F"/>
    <w:rsid w:val="008B16A4"/>
    <w:rsid w:val="008B186B"/>
    <w:rsid w:val="008B18EC"/>
    <w:rsid w:val="008B1B71"/>
    <w:rsid w:val="008B1BBC"/>
    <w:rsid w:val="008B1C9F"/>
    <w:rsid w:val="008B20B9"/>
    <w:rsid w:val="008B20BD"/>
    <w:rsid w:val="008B20C8"/>
    <w:rsid w:val="008B22A5"/>
    <w:rsid w:val="008B2974"/>
    <w:rsid w:val="008B29F3"/>
    <w:rsid w:val="008B2BC7"/>
    <w:rsid w:val="008B2D40"/>
    <w:rsid w:val="008B2EB9"/>
    <w:rsid w:val="008B308B"/>
    <w:rsid w:val="008B3210"/>
    <w:rsid w:val="008B39DC"/>
    <w:rsid w:val="008B3CEC"/>
    <w:rsid w:val="008B4387"/>
    <w:rsid w:val="008B4418"/>
    <w:rsid w:val="008B4533"/>
    <w:rsid w:val="008B467B"/>
    <w:rsid w:val="008B4801"/>
    <w:rsid w:val="008B482B"/>
    <w:rsid w:val="008B4CB4"/>
    <w:rsid w:val="008B5433"/>
    <w:rsid w:val="008B5576"/>
    <w:rsid w:val="008B5722"/>
    <w:rsid w:val="008B5C8D"/>
    <w:rsid w:val="008B5DB2"/>
    <w:rsid w:val="008B62B0"/>
    <w:rsid w:val="008B630A"/>
    <w:rsid w:val="008B6359"/>
    <w:rsid w:val="008B6407"/>
    <w:rsid w:val="008B6562"/>
    <w:rsid w:val="008B6E86"/>
    <w:rsid w:val="008B6FE2"/>
    <w:rsid w:val="008B7031"/>
    <w:rsid w:val="008B7117"/>
    <w:rsid w:val="008B72F3"/>
    <w:rsid w:val="008B76AA"/>
    <w:rsid w:val="008C00B3"/>
    <w:rsid w:val="008C0270"/>
    <w:rsid w:val="008C037E"/>
    <w:rsid w:val="008C052C"/>
    <w:rsid w:val="008C05B2"/>
    <w:rsid w:val="008C08CA"/>
    <w:rsid w:val="008C0A4F"/>
    <w:rsid w:val="008C0C30"/>
    <w:rsid w:val="008C0C85"/>
    <w:rsid w:val="008C1273"/>
    <w:rsid w:val="008C1525"/>
    <w:rsid w:val="008C1627"/>
    <w:rsid w:val="008C163A"/>
    <w:rsid w:val="008C1C1F"/>
    <w:rsid w:val="008C1D1C"/>
    <w:rsid w:val="008C1EF9"/>
    <w:rsid w:val="008C2496"/>
    <w:rsid w:val="008C2529"/>
    <w:rsid w:val="008C2EBE"/>
    <w:rsid w:val="008C312C"/>
    <w:rsid w:val="008C3195"/>
    <w:rsid w:val="008C330D"/>
    <w:rsid w:val="008C3471"/>
    <w:rsid w:val="008C35AF"/>
    <w:rsid w:val="008C367C"/>
    <w:rsid w:val="008C3A7C"/>
    <w:rsid w:val="008C3B96"/>
    <w:rsid w:val="008C3C27"/>
    <w:rsid w:val="008C3D60"/>
    <w:rsid w:val="008C3DEF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36A"/>
    <w:rsid w:val="008C568F"/>
    <w:rsid w:val="008C5694"/>
    <w:rsid w:val="008C595C"/>
    <w:rsid w:val="008C5976"/>
    <w:rsid w:val="008C59E4"/>
    <w:rsid w:val="008C5BDB"/>
    <w:rsid w:val="008C5E69"/>
    <w:rsid w:val="008C5F6C"/>
    <w:rsid w:val="008C5FDA"/>
    <w:rsid w:val="008C6241"/>
    <w:rsid w:val="008C6953"/>
    <w:rsid w:val="008C6DE2"/>
    <w:rsid w:val="008C6EDD"/>
    <w:rsid w:val="008C708D"/>
    <w:rsid w:val="008C717B"/>
    <w:rsid w:val="008C7395"/>
    <w:rsid w:val="008C76FC"/>
    <w:rsid w:val="008C792A"/>
    <w:rsid w:val="008C7972"/>
    <w:rsid w:val="008C7DEE"/>
    <w:rsid w:val="008D0093"/>
    <w:rsid w:val="008D0186"/>
    <w:rsid w:val="008D0E32"/>
    <w:rsid w:val="008D0E83"/>
    <w:rsid w:val="008D0EDB"/>
    <w:rsid w:val="008D1273"/>
    <w:rsid w:val="008D1420"/>
    <w:rsid w:val="008D1959"/>
    <w:rsid w:val="008D19BF"/>
    <w:rsid w:val="008D1A40"/>
    <w:rsid w:val="008D1A6D"/>
    <w:rsid w:val="008D1DDB"/>
    <w:rsid w:val="008D1ED9"/>
    <w:rsid w:val="008D2207"/>
    <w:rsid w:val="008D23A5"/>
    <w:rsid w:val="008D2A1F"/>
    <w:rsid w:val="008D3007"/>
    <w:rsid w:val="008D3436"/>
    <w:rsid w:val="008D3EA0"/>
    <w:rsid w:val="008D3F85"/>
    <w:rsid w:val="008D3F9C"/>
    <w:rsid w:val="008D44D8"/>
    <w:rsid w:val="008D47CD"/>
    <w:rsid w:val="008D4A7F"/>
    <w:rsid w:val="008D4BE8"/>
    <w:rsid w:val="008D52A4"/>
    <w:rsid w:val="008D52A7"/>
    <w:rsid w:val="008D5471"/>
    <w:rsid w:val="008D56F7"/>
    <w:rsid w:val="008D57DD"/>
    <w:rsid w:val="008D593E"/>
    <w:rsid w:val="008D5D35"/>
    <w:rsid w:val="008D5D54"/>
    <w:rsid w:val="008D5D66"/>
    <w:rsid w:val="008D672A"/>
    <w:rsid w:val="008D6D1D"/>
    <w:rsid w:val="008D70C9"/>
    <w:rsid w:val="008D729F"/>
    <w:rsid w:val="008D72EC"/>
    <w:rsid w:val="008D743A"/>
    <w:rsid w:val="008D77CB"/>
    <w:rsid w:val="008D7BE1"/>
    <w:rsid w:val="008D7CB2"/>
    <w:rsid w:val="008D7EEC"/>
    <w:rsid w:val="008E0026"/>
    <w:rsid w:val="008E016B"/>
    <w:rsid w:val="008E034D"/>
    <w:rsid w:val="008E0371"/>
    <w:rsid w:val="008E07B5"/>
    <w:rsid w:val="008E08B5"/>
    <w:rsid w:val="008E0F66"/>
    <w:rsid w:val="008E0F91"/>
    <w:rsid w:val="008E1097"/>
    <w:rsid w:val="008E11C7"/>
    <w:rsid w:val="008E1296"/>
    <w:rsid w:val="008E12AC"/>
    <w:rsid w:val="008E137A"/>
    <w:rsid w:val="008E14A3"/>
    <w:rsid w:val="008E1704"/>
    <w:rsid w:val="008E17A4"/>
    <w:rsid w:val="008E1FCA"/>
    <w:rsid w:val="008E2083"/>
    <w:rsid w:val="008E209F"/>
    <w:rsid w:val="008E2A29"/>
    <w:rsid w:val="008E2E0E"/>
    <w:rsid w:val="008E2E35"/>
    <w:rsid w:val="008E30DD"/>
    <w:rsid w:val="008E3155"/>
    <w:rsid w:val="008E33CC"/>
    <w:rsid w:val="008E388F"/>
    <w:rsid w:val="008E3EE0"/>
    <w:rsid w:val="008E405C"/>
    <w:rsid w:val="008E42D8"/>
    <w:rsid w:val="008E43C5"/>
    <w:rsid w:val="008E4585"/>
    <w:rsid w:val="008E495D"/>
    <w:rsid w:val="008E4C12"/>
    <w:rsid w:val="008E4F85"/>
    <w:rsid w:val="008E5040"/>
    <w:rsid w:val="008E519A"/>
    <w:rsid w:val="008E525B"/>
    <w:rsid w:val="008E5573"/>
    <w:rsid w:val="008E56DD"/>
    <w:rsid w:val="008E59C1"/>
    <w:rsid w:val="008E6046"/>
    <w:rsid w:val="008E68D5"/>
    <w:rsid w:val="008E6AF6"/>
    <w:rsid w:val="008E6C6F"/>
    <w:rsid w:val="008E6E1A"/>
    <w:rsid w:val="008E6E32"/>
    <w:rsid w:val="008E7293"/>
    <w:rsid w:val="008E72FB"/>
    <w:rsid w:val="008E73C5"/>
    <w:rsid w:val="008E7586"/>
    <w:rsid w:val="008E77B9"/>
    <w:rsid w:val="008E7869"/>
    <w:rsid w:val="008E7A23"/>
    <w:rsid w:val="008E7CB0"/>
    <w:rsid w:val="008E7CE8"/>
    <w:rsid w:val="008F10DA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6C0"/>
    <w:rsid w:val="008F28C9"/>
    <w:rsid w:val="008F2FE2"/>
    <w:rsid w:val="008F3269"/>
    <w:rsid w:val="008F334B"/>
    <w:rsid w:val="008F336C"/>
    <w:rsid w:val="008F362A"/>
    <w:rsid w:val="008F3838"/>
    <w:rsid w:val="008F3A35"/>
    <w:rsid w:val="008F3A62"/>
    <w:rsid w:val="008F3A93"/>
    <w:rsid w:val="008F3E05"/>
    <w:rsid w:val="008F3E11"/>
    <w:rsid w:val="008F3FAC"/>
    <w:rsid w:val="008F40F4"/>
    <w:rsid w:val="008F4178"/>
    <w:rsid w:val="008F41EA"/>
    <w:rsid w:val="008F4274"/>
    <w:rsid w:val="008F4290"/>
    <w:rsid w:val="008F4334"/>
    <w:rsid w:val="008F4384"/>
    <w:rsid w:val="008F468F"/>
    <w:rsid w:val="008F49E6"/>
    <w:rsid w:val="008F51D5"/>
    <w:rsid w:val="008F522F"/>
    <w:rsid w:val="008F531F"/>
    <w:rsid w:val="008F5336"/>
    <w:rsid w:val="008F53CE"/>
    <w:rsid w:val="008F54E4"/>
    <w:rsid w:val="008F568D"/>
    <w:rsid w:val="008F5A69"/>
    <w:rsid w:val="008F5B2E"/>
    <w:rsid w:val="008F5BF1"/>
    <w:rsid w:val="008F5C9B"/>
    <w:rsid w:val="008F5CF6"/>
    <w:rsid w:val="008F630E"/>
    <w:rsid w:val="008F6A12"/>
    <w:rsid w:val="008F6C18"/>
    <w:rsid w:val="008F7022"/>
    <w:rsid w:val="008F70CD"/>
    <w:rsid w:val="008F7302"/>
    <w:rsid w:val="008F7512"/>
    <w:rsid w:val="008F77B1"/>
    <w:rsid w:val="008F78AA"/>
    <w:rsid w:val="008F7916"/>
    <w:rsid w:val="008F7C6B"/>
    <w:rsid w:val="008F7E2D"/>
    <w:rsid w:val="008F7EF5"/>
    <w:rsid w:val="0090020B"/>
    <w:rsid w:val="00900279"/>
    <w:rsid w:val="0090037E"/>
    <w:rsid w:val="009005E3"/>
    <w:rsid w:val="009006E0"/>
    <w:rsid w:val="0090093A"/>
    <w:rsid w:val="00900A80"/>
    <w:rsid w:val="00901126"/>
    <w:rsid w:val="009018CC"/>
    <w:rsid w:val="00901B83"/>
    <w:rsid w:val="00901CEE"/>
    <w:rsid w:val="0090201A"/>
    <w:rsid w:val="009021F6"/>
    <w:rsid w:val="00902971"/>
    <w:rsid w:val="00902A14"/>
    <w:rsid w:val="00902A67"/>
    <w:rsid w:val="00902AF4"/>
    <w:rsid w:val="00902B38"/>
    <w:rsid w:val="00902C3E"/>
    <w:rsid w:val="00902C56"/>
    <w:rsid w:val="0090316B"/>
    <w:rsid w:val="00903599"/>
    <w:rsid w:val="009036F0"/>
    <w:rsid w:val="00903A9F"/>
    <w:rsid w:val="00903B35"/>
    <w:rsid w:val="00903BD4"/>
    <w:rsid w:val="00903EF4"/>
    <w:rsid w:val="00904357"/>
    <w:rsid w:val="009047C1"/>
    <w:rsid w:val="00904AD4"/>
    <w:rsid w:val="00905122"/>
    <w:rsid w:val="00905243"/>
    <w:rsid w:val="0090553E"/>
    <w:rsid w:val="0090554C"/>
    <w:rsid w:val="00905609"/>
    <w:rsid w:val="00905C8A"/>
    <w:rsid w:val="00905CDA"/>
    <w:rsid w:val="00905E86"/>
    <w:rsid w:val="009060BD"/>
    <w:rsid w:val="0090610C"/>
    <w:rsid w:val="0090637F"/>
    <w:rsid w:val="00906423"/>
    <w:rsid w:val="00906BD1"/>
    <w:rsid w:val="00907165"/>
    <w:rsid w:val="00907262"/>
    <w:rsid w:val="00907300"/>
    <w:rsid w:val="00907AC7"/>
    <w:rsid w:val="00907C85"/>
    <w:rsid w:val="00907DE8"/>
    <w:rsid w:val="00907EB8"/>
    <w:rsid w:val="00910011"/>
    <w:rsid w:val="0091006A"/>
    <w:rsid w:val="00910807"/>
    <w:rsid w:val="0091091D"/>
    <w:rsid w:val="00910B4B"/>
    <w:rsid w:val="00910B9F"/>
    <w:rsid w:val="00910DAA"/>
    <w:rsid w:val="00911245"/>
    <w:rsid w:val="009113BE"/>
    <w:rsid w:val="009114B4"/>
    <w:rsid w:val="009115E0"/>
    <w:rsid w:val="00911709"/>
    <w:rsid w:val="009117A5"/>
    <w:rsid w:val="00911817"/>
    <w:rsid w:val="00911818"/>
    <w:rsid w:val="009119DD"/>
    <w:rsid w:val="00911BF8"/>
    <w:rsid w:val="00911C6C"/>
    <w:rsid w:val="00911C97"/>
    <w:rsid w:val="009121AD"/>
    <w:rsid w:val="0091253D"/>
    <w:rsid w:val="00912590"/>
    <w:rsid w:val="009128CB"/>
    <w:rsid w:val="009128D4"/>
    <w:rsid w:val="00912CCC"/>
    <w:rsid w:val="009131AD"/>
    <w:rsid w:val="009136E2"/>
    <w:rsid w:val="00913819"/>
    <w:rsid w:val="00913AB0"/>
    <w:rsid w:val="00913D8D"/>
    <w:rsid w:val="0091427D"/>
    <w:rsid w:val="00914761"/>
    <w:rsid w:val="00914A0A"/>
    <w:rsid w:val="00914B53"/>
    <w:rsid w:val="00914C9E"/>
    <w:rsid w:val="00914E01"/>
    <w:rsid w:val="00914EBD"/>
    <w:rsid w:val="0091514E"/>
    <w:rsid w:val="009155D9"/>
    <w:rsid w:val="00915639"/>
    <w:rsid w:val="009158A5"/>
    <w:rsid w:val="00915927"/>
    <w:rsid w:val="00915D9A"/>
    <w:rsid w:val="00915DEC"/>
    <w:rsid w:val="00915FD7"/>
    <w:rsid w:val="00916147"/>
    <w:rsid w:val="0091636F"/>
    <w:rsid w:val="009168C6"/>
    <w:rsid w:val="00916916"/>
    <w:rsid w:val="00916C51"/>
    <w:rsid w:val="00916E23"/>
    <w:rsid w:val="00916EEF"/>
    <w:rsid w:val="009177D5"/>
    <w:rsid w:val="00917AF0"/>
    <w:rsid w:val="00917B0F"/>
    <w:rsid w:val="00917CFF"/>
    <w:rsid w:val="00917D22"/>
    <w:rsid w:val="00917FD8"/>
    <w:rsid w:val="0092033D"/>
    <w:rsid w:val="009203EC"/>
    <w:rsid w:val="009208B0"/>
    <w:rsid w:val="00920AD7"/>
    <w:rsid w:val="00921053"/>
    <w:rsid w:val="009210D2"/>
    <w:rsid w:val="00921191"/>
    <w:rsid w:val="0092145B"/>
    <w:rsid w:val="00921463"/>
    <w:rsid w:val="00921492"/>
    <w:rsid w:val="00921517"/>
    <w:rsid w:val="0092155D"/>
    <w:rsid w:val="00921575"/>
    <w:rsid w:val="00921609"/>
    <w:rsid w:val="0092196F"/>
    <w:rsid w:val="009219CC"/>
    <w:rsid w:val="00921AE9"/>
    <w:rsid w:val="00921AFD"/>
    <w:rsid w:val="00921C0F"/>
    <w:rsid w:val="00921D7C"/>
    <w:rsid w:val="009226AE"/>
    <w:rsid w:val="00922C45"/>
    <w:rsid w:val="00923058"/>
    <w:rsid w:val="009232B0"/>
    <w:rsid w:val="00923322"/>
    <w:rsid w:val="0092334F"/>
    <w:rsid w:val="009233BB"/>
    <w:rsid w:val="009234EB"/>
    <w:rsid w:val="0092380F"/>
    <w:rsid w:val="00923852"/>
    <w:rsid w:val="009238A4"/>
    <w:rsid w:val="00923A41"/>
    <w:rsid w:val="00923C2B"/>
    <w:rsid w:val="0092406E"/>
    <w:rsid w:val="009242D0"/>
    <w:rsid w:val="00924388"/>
    <w:rsid w:val="00924D3D"/>
    <w:rsid w:val="00924E51"/>
    <w:rsid w:val="00924E72"/>
    <w:rsid w:val="00924F6E"/>
    <w:rsid w:val="009256CD"/>
    <w:rsid w:val="009257F0"/>
    <w:rsid w:val="009259B8"/>
    <w:rsid w:val="00925BF6"/>
    <w:rsid w:val="00925BFF"/>
    <w:rsid w:val="00925D57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0E"/>
    <w:rsid w:val="00926DBC"/>
    <w:rsid w:val="0092719C"/>
    <w:rsid w:val="009272D1"/>
    <w:rsid w:val="00927A78"/>
    <w:rsid w:val="00927B0C"/>
    <w:rsid w:val="00927C66"/>
    <w:rsid w:val="00927FFC"/>
    <w:rsid w:val="009300D5"/>
    <w:rsid w:val="00930145"/>
    <w:rsid w:val="009301D9"/>
    <w:rsid w:val="00930468"/>
    <w:rsid w:val="00930657"/>
    <w:rsid w:val="009306BC"/>
    <w:rsid w:val="00930C28"/>
    <w:rsid w:val="00930ECD"/>
    <w:rsid w:val="00931289"/>
    <w:rsid w:val="009316C5"/>
    <w:rsid w:val="00931777"/>
    <w:rsid w:val="009317B2"/>
    <w:rsid w:val="00931849"/>
    <w:rsid w:val="00931FAA"/>
    <w:rsid w:val="009322C8"/>
    <w:rsid w:val="0093234E"/>
    <w:rsid w:val="00932B25"/>
    <w:rsid w:val="00932D00"/>
    <w:rsid w:val="00932FCD"/>
    <w:rsid w:val="0093313F"/>
    <w:rsid w:val="0093344A"/>
    <w:rsid w:val="009335F1"/>
    <w:rsid w:val="00933651"/>
    <w:rsid w:val="009338BD"/>
    <w:rsid w:val="00933AAE"/>
    <w:rsid w:val="00933B0F"/>
    <w:rsid w:val="00933C7D"/>
    <w:rsid w:val="00933C9B"/>
    <w:rsid w:val="00933E85"/>
    <w:rsid w:val="00933FC6"/>
    <w:rsid w:val="0093425A"/>
    <w:rsid w:val="00934376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1E1"/>
    <w:rsid w:val="00936BBA"/>
    <w:rsid w:val="00936FA3"/>
    <w:rsid w:val="00936FCD"/>
    <w:rsid w:val="00937117"/>
    <w:rsid w:val="009371F6"/>
    <w:rsid w:val="009375B6"/>
    <w:rsid w:val="0093762D"/>
    <w:rsid w:val="0093764F"/>
    <w:rsid w:val="00937759"/>
    <w:rsid w:val="00937A67"/>
    <w:rsid w:val="00937AF9"/>
    <w:rsid w:val="00937E03"/>
    <w:rsid w:val="00937ECB"/>
    <w:rsid w:val="00940113"/>
    <w:rsid w:val="0094027E"/>
    <w:rsid w:val="0094030E"/>
    <w:rsid w:val="00940330"/>
    <w:rsid w:val="00940885"/>
    <w:rsid w:val="0094089C"/>
    <w:rsid w:val="009409F7"/>
    <w:rsid w:val="00940AD2"/>
    <w:rsid w:val="00941211"/>
    <w:rsid w:val="009417A9"/>
    <w:rsid w:val="00941B73"/>
    <w:rsid w:val="00941D92"/>
    <w:rsid w:val="00941DD1"/>
    <w:rsid w:val="00941F92"/>
    <w:rsid w:val="0094203A"/>
    <w:rsid w:val="009421BE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7AB"/>
    <w:rsid w:val="00944929"/>
    <w:rsid w:val="00944AD6"/>
    <w:rsid w:val="00944BF2"/>
    <w:rsid w:val="00944D71"/>
    <w:rsid w:val="009451DD"/>
    <w:rsid w:val="00945558"/>
    <w:rsid w:val="00945689"/>
    <w:rsid w:val="00945AAF"/>
    <w:rsid w:val="00945F21"/>
    <w:rsid w:val="00946064"/>
    <w:rsid w:val="0094606B"/>
    <w:rsid w:val="00946105"/>
    <w:rsid w:val="00946110"/>
    <w:rsid w:val="00946210"/>
    <w:rsid w:val="00946A56"/>
    <w:rsid w:val="00946B86"/>
    <w:rsid w:val="00947364"/>
    <w:rsid w:val="009479E1"/>
    <w:rsid w:val="00947DC0"/>
    <w:rsid w:val="00947F30"/>
    <w:rsid w:val="009500E6"/>
    <w:rsid w:val="00950435"/>
    <w:rsid w:val="009504EC"/>
    <w:rsid w:val="00950933"/>
    <w:rsid w:val="00950B7F"/>
    <w:rsid w:val="00950BE6"/>
    <w:rsid w:val="00950DF2"/>
    <w:rsid w:val="00950E27"/>
    <w:rsid w:val="00950F67"/>
    <w:rsid w:val="00950F78"/>
    <w:rsid w:val="00951387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3B1A"/>
    <w:rsid w:val="0095455C"/>
    <w:rsid w:val="0095456B"/>
    <w:rsid w:val="00954830"/>
    <w:rsid w:val="00954A27"/>
    <w:rsid w:val="00954A66"/>
    <w:rsid w:val="00954CC1"/>
    <w:rsid w:val="00955D73"/>
    <w:rsid w:val="00955DD8"/>
    <w:rsid w:val="00955FBD"/>
    <w:rsid w:val="0095605A"/>
    <w:rsid w:val="0095690F"/>
    <w:rsid w:val="009569FD"/>
    <w:rsid w:val="00956A8D"/>
    <w:rsid w:val="00956AE7"/>
    <w:rsid w:val="00956C63"/>
    <w:rsid w:val="00956E9E"/>
    <w:rsid w:val="00956EC5"/>
    <w:rsid w:val="009572A7"/>
    <w:rsid w:val="009572AE"/>
    <w:rsid w:val="00957998"/>
    <w:rsid w:val="00957A2A"/>
    <w:rsid w:val="00957F14"/>
    <w:rsid w:val="00957FC1"/>
    <w:rsid w:val="009605B5"/>
    <w:rsid w:val="009606CE"/>
    <w:rsid w:val="0096092D"/>
    <w:rsid w:val="0096096A"/>
    <w:rsid w:val="00960A85"/>
    <w:rsid w:val="00960EDF"/>
    <w:rsid w:val="00960FB9"/>
    <w:rsid w:val="009612DF"/>
    <w:rsid w:val="00961588"/>
    <w:rsid w:val="00961966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AC5"/>
    <w:rsid w:val="00963C4D"/>
    <w:rsid w:val="00963E02"/>
    <w:rsid w:val="00963E27"/>
    <w:rsid w:val="0096421E"/>
    <w:rsid w:val="00964E57"/>
    <w:rsid w:val="009654DD"/>
    <w:rsid w:val="009655C9"/>
    <w:rsid w:val="0096577D"/>
    <w:rsid w:val="00965926"/>
    <w:rsid w:val="00965C17"/>
    <w:rsid w:val="00965CA1"/>
    <w:rsid w:val="00965D71"/>
    <w:rsid w:val="00966113"/>
    <w:rsid w:val="009661A0"/>
    <w:rsid w:val="0096631B"/>
    <w:rsid w:val="00966432"/>
    <w:rsid w:val="009667B0"/>
    <w:rsid w:val="0096680B"/>
    <w:rsid w:val="0096686A"/>
    <w:rsid w:val="009668B4"/>
    <w:rsid w:val="00966C50"/>
    <w:rsid w:val="00966DEB"/>
    <w:rsid w:val="00966FCF"/>
    <w:rsid w:val="00967081"/>
    <w:rsid w:val="009672A3"/>
    <w:rsid w:val="009674DA"/>
    <w:rsid w:val="009677AF"/>
    <w:rsid w:val="00967959"/>
    <w:rsid w:val="009679E5"/>
    <w:rsid w:val="00967ABE"/>
    <w:rsid w:val="00967D7E"/>
    <w:rsid w:val="00967E50"/>
    <w:rsid w:val="00967E59"/>
    <w:rsid w:val="00967EC4"/>
    <w:rsid w:val="009700E0"/>
    <w:rsid w:val="00970400"/>
    <w:rsid w:val="009706B3"/>
    <w:rsid w:val="009707D1"/>
    <w:rsid w:val="0097082A"/>
    <w:rsid w:val="009709F5"/>
    <w:rsid w:val="00970E67"/>
    <w:rsid w:val="00971113"/>
    <w:rsid w:val="0097131A"/>
    <w:rsid w:val="00971467"/>
    <w:rsid w:val="00971B3E"/>
    <w:rsid w:val="00971CD2"/>
    <w:rsid w:val="00971DF7"/>
    <w:rsid w:val="0097237C"/>
    <w:rsid w:val="009728F7"/>
    <w:rsid w:val="0097290D"/>
    <w:rsid w:val="0097297E"/>
    <w:rsid w:val="00972CAD"/>
    <w:rsid w:val="009733DF"/>
    <w:rsid w:val="00973502"/>
    <w:rsid w:val="0097383F"/>
    <w:rsid w:val="009738B3"/>
    <w:rsid w:val="00973E3D"/>
    <w:rsid w:val="009742A7"/>
    <w:rsid w:val="00974382"/>
    <w:rsid w:val="00974470"/>
    <w:rsid w:val="0097468E"/>
    <w:rsid w:val="00974A10"/>
    <w:rsid w:val="00974A7A"/>
    <w:rsid w:val="00974B80"/>
    <w:rsid w:val="00974CA8"/>
    <w:rsid w:val="00974D14"/>
    <w:rsid w:val="00974E68"/>
    <w:rsid w:val="00975042"/>
    <w:rsid w:val="00975080"/>
    <w:rsid w:val="0097509A"/>
    <w:rsid w:val="00975152"/>
    <w:rsid w:val="009751ED"/>
    <w:rsid w:val="0097535E"/>
    <w:rsid w:val="0097577C"/>
    <w:rsid w:val="00975787"/>
    <w:rsid w:val="00975920"/>
    <w:rsid w:val="009759DE"/>
    <w:rsid w:val="00975AD0"/>
    <w:rsid w:val="00975D11"/>
    <w:rsid w:val="00975F29"/>
    <w:rsid w:val="009761C1"/>
    <w:rsid w:val="0097620E"/>
    <w:rsid w:val="00976364"/>
    <w:rsid w:val="009764B6"/>
    <w:rsid w:val="009765E4"/>
    <w:rsid w:val="00976656"/>
    <w:rsid w:val="009769C6"/>
    <w:rsid w:val="00976B82"/>
    <w:rsid w:val="00976D5E"/>
    <w:rsid w:val="00976ED5"/>
    <w:rsid w:val="009770ED"/>
    <w:rsid w:val="009774F4"/>
    <w:rsid w:val="009777CB"/>
    <w:rsid w:val="00977846"/>
    <w:rsid w:val="00977AB0"/>
    <w:rsid w:val="00977B28"/>
    <w:rsid w:val="00977BBB"/>
    <w:rsid w:val="00977E67"/>
    <w:rsid w:val="0098001D"/>
    <w:rsid w:val="0098017B"/>
    <w:rsid w:val="00980630"/>
    <w:rsid w:val="0098094B"/>
    <w:rsid w:val="00980BB6"/>
    <w:rsid w:val="009810A4"/>
    <w:rsid w:val="009811EB"/>
    <w:rsid w:val="00981356"/>
    <w:rsid w:val="00981474"/>
    <w:rsid w:val="00981934"/>
    <w:rsid w:val="00981C68"/>
    <w:rsid w:val="00981CC6"/>
    <w:rsid w:val="009822C6"/>
    <w:rsid w:val="00982986"/>
    <w:rsid w:val="009829C1"/>
    <w:rsid w:val="00982E10"/>
    <w:rsid w:val="00982FB7"/>
    <w:rsid w:val="00983161"/>
    <w:rsid w:val="00983590"/>
    <w:rsid w:val="00983A52"/>
    <w:rsid w:val="00983DD7"/>
    <w:rsid w:val="00983F18"/>
    <w:rsid w:val="00983F97"/>
    <w:rsid w:val="009841EA"/>
    <w:rsid w:val="0098446D"/>
    <w:rsid w:val="00984760"/>
    <w:rsid w:val="009847DF"/>
    <w:rsid w:val="009848C4"/>
    <w:rsid w:val="00984B17"/>
    <w:rsid w:val="00984E7D"/>
    <w:rsid w:val="00985190"/>
    <w:rsid w:val="00985571"/>
    <w:rsid w:val="00985900"/>
    <w:rsid w:val="00985942"/>
    <w:rsid w:val="00985B77"/>
    <w:rsid w:val="00985F8F"/>
    <w:rsid w:val="00986139"/>
    <w:rsid w:val="009861E5"/>
    <w:rsid w:val="009861E6"/>
    <w:rsid w:val="0098638B"/>
    <w:rsid w:val="009863E6"/>
    <w:rsid w:val="009867BA"/>
    <w:rsid w:val="009867EF"/>
    <w:rsid w:val="009868E5"/>
    <w:rsid w:val="009869C2"/>
    <w:rsid w:val="00986AE3"/>
    <w:rsid w:val="00986DB3"/>
    <w:rsid w:val="00987228"/>
    <w:rsid w:val="0098725B"/>
    <w:rsid w:val="00987A06"/>
    <w:rsid w:val="009902A2"/>
    <w:rsid w:val="009905AB"/>
    <w:rsid w:val="009907B7"/>
    <w:rsid w:val="00990DCF"/>
    <w:rsid w:val="0099104B"/>
    <w:rsid w:val="00991206"/>
    <w:rsid w:val="00991708"/>
    <w:rsid w:val="009919CC"/>
    <w:rsid w:val="00991A0F"/>
    <w:rsid w:val="00991E45"/>
    <w:rsid w:val="00992245"/>
    <w:rsid w:val="00992405"/>
    <w:rsid w:val="00992769"/>
    <w:rsid w:val="009928CB"/>
    <w:rsid w:val="00992DDF"/>
    <w:rsid w:val="00992E8C"/>
    <w:rsid w:val="00992EA1"/>
    <w:rsid w:val="00992F4A"/>
    <w:rsid w:val="00993949"/>
    <w:rsid w:val="009939D2"/>
    <w:rsid w:val="00993A23"/>
    <w:rsid w:val="00993B03"/>
    <w:rsid w:val="00993E2E"/>
    <w:rsid w:val="00994623"/>
    <w:rsid w:val="0099475F"/>
    <w:rsid w:val="00994810"/>
    <w:rsid w:val="00994822"/>
    <w:rsid w:val="009949B1"/>
    <w:rsid w:val="00995392"/>
    <w:rsid w:val="0099597F"/>
    <w:rsid w:val="00995C22"/>
    <w:rsid w:val="00995D82"/>
    <w:rsid w:val="00996829"/>
    <w:rsid w:val="00996860"/>
    <w:rsid w:val="009969E5"/>
    <w:rsid w:val="00996BEA"/>
    <w:rsid w:val="009979AD"/>
    <w:rsid w:val="00997B73"/>
    <w:rsid w:val="009A0066"/>
    <w:rsid w:val="009A0216"/>
    <w:rsid w:val="009A025F"/>
    <w:rsid w:val="009A0353"/>
    <w:rsid w:val="009A0795"/>
    <w:rsid w:val="009A0854"/>
    <w:rsid w:val="009A0889"/>
    <w:rsid w:val="009A0B3B"/>
    <w:rsid w:val="009A0EA8"/>
    <w:rsid w:val="009A0F60"/>
    <w:rsid w:val="009A1073"/>
    <w:rsid w:val="009A135D"/>
    <w:rsid w:val="009A15BC"/>
    <w:rsid w:val="009A1654"/>
    <w:rsid w:val="009A16B2"/>
    <w:rsid w:val="009A178F"/>
    <w:rsid w:val="009A1A3A"/>
    <w:rsid w:val="009A1E6A"/>
    <w:rsid w:val="009A1E97"/>
    <w:rsid w:val="009A1FA4"/>
    <w:rsid w:val="009A226B"/>
    <w:rsid w:val="009A26E3"/>
    <w:rsid w:val="009A2729"/>
    <w:rsid w:val="009A2AA2"/>
    <w:rsid w:val="009A2C96"/>
    <w:rsid w:val="009A352C"/>
    <w:rsid w:val="009A358E"/>
    <w:rsid w:val="009A360E"/>
    <w:rsid w:val="009A3707"/>
    <w:rsid w:val="009A3956"/>
    <w:rsid w:val="009A3E15"/>
    <w:rsid w:val="009A3F22"/>
    <w:rsid w:val="009A437E"/>
    <w:rsid w:val="009A44CD"/>
    <w:rsid w:val="009A46CE"/>
    <w:rsid w:val="009A49F0"/>
    <w:rsid w:val="009A4DBD"/>
    <w:rsid w:val="009A503C"/>
    <w:rsid w:val="009A5355"/>
    <w:rsid w:val="009A5447"/>
    <w:rsid w:val="009A594C"/>
    <w:rsid w:val="009A5B87"/>
    <w:rsid w:val="009A5C93"/>
    <w:rsid w:val="009A5CCD"/>
    <w:rsid w:val="009A60BA"/>
    <w:rsid w:val="009A6109"/>
    <w:rsid w:val="009A6435"/>
    <w:rsid w:val="009A6519"/>
    <w:rsid w:val="009A6CEF"/>
    <w:rsid w:val="009A6F57"/>
    <w:rsid w:val="009A7496"/>
    <w:rsid w:val="009A7CDF"/>
    <w:rsid w:val="009A7DA9"/>
    <w:rsid w:val="009B0035"/>
    <w:rsid w:val="009B0375"/>
    <w:rsid w:val="009B048D"/>
    <w:rsid w:val="009B06A9"/>
    <w:rsid w:val="009B0FA2"/>
    <w:rsid w:val="009B12D3"/>
    <w:rsid w:val="009B18ED"/>
    <w:rsid w:val="009B1AA3"/>
    <w:rsid w:val="009B224F"/>
    <w:rsid w:val="009B22DC"/>
    <w:rsid w:val="009B24E1"/>
    <w:rsid w:val="009B26AB"/>
    <w:rsid w:val="009B279D"/>
    <w:rsid w:val="009B2894"/>
    <w:rsid w:val="009B2AA9"/>
    <w:rsid w:val="009B2AD9"/>
    <w:rsid w:val="009B2C14"/>
    <w:rsid w:val="009B36EE"/>
    <w:rsid w:val="009B3929"/>
    <w:rsid w:val="009B3B6A"/>
    <w:rsid w:val="009B3D5F"/>
    <w:rsid w:val="009B3DD3"/>
    <w:rsid w:val="009B3E24"/>
    <w:rsid w:val="009B4167"/>
    <w:rsid w:val="009B4320"/>
    <w:rsid w:val="009B47FA"/>
    <w:rsid w:val="009B4A11"/>
    <w:rsid w:val="009B4B4C"/>
    <w:rsid w:val="009B4CD1"/>
    <w:rsid w:val="009B50ED"/>
    <w:rsid w:val="009B53ED"/>
    <w:rsid w:val="009B53F8"/>
    <w:rsid w:val="009B543B"/>
    <w:rsid w:val="009B5556"/>
    <w:rsid w:val="009B565E"/>
    <w:rsid w:val="009B5AC1"/>
    <w:rsid w:val="009B5B61"/>
    <w:rsid w:val="009B5BD0"/>
    <w:rsid w:val="009B5C18"/>
    <w:rsid w:val="009B5F90"/>
    <w:rsid w:val="009B623A"/>
    <w:rsid w:val="009B62F6"/>
    <w:rsid w:val="009B67E9"/>
    <w:rsid w:val="009B6ACA"/>
    <w:rsid w:val="009B6B96"/>
    <w:rsid w:val="009B6CB9"/>
    <w:rsid w:val="009B6CCD"/>
    <w:rsid w:val="009B700F"/>
    <w:rsid w:val="009B71B2"/>
    <w:rsid w:val="009B752A"/>
    <w:rsid w:val="009B75F4"/>
    <w:rsid w:val="009B766C"/>
    <w:rsid w:val="009B7D54"/>
    <w:rsid w:val="009C01EF"/>
    <w:rsid w:val="009C0502"/>
    <w:rsid w:val="009C0540"/>
    <w:rsid w:val="009C05B7"/>
    <w:rsid w:val="009C0656"/>
    <w:rsid w:val="009C0774"/>
    <w:rsid w:val="009C0A0D"/>
    <w:rsid w:val="009C0AB7"/>
    <w:rsid w:val="009C0E20"/>
    <w:rsid w:val="009C0ED2"/>
    <w:rsid w:val="009C0F28"/>
    <w:rsid w:val="009C10A5"/>
    <w:rsid w:val="009C13E6"/>
    <w:rsid w:val="009C15C3"/>
    <w:rsid w:val="009C1CF5"/>
    <w:rsid w:val="009C2300"/>
    <w:rsid w:val="009C2540"/>
    <w:rsid w:val="009C25DF"/>
    <w:rsid w:val="009C2661"/>
    <w:rsid w:val="009C2803"/>
    <w:rsid w:val="009C297C"/>
    <w:rsid w:val="009C2C92"/>
    <w:rsid w:val="009C3104"/>
    <w:rsid w:val="009C323F"/>
    <w:rsid w:val="009C3330"/>
    <w:rsid w:val="009C333F"/>
    <w:rsid w:val="009C37D0"/>
    <w:rsid w:val="009C3FE6"/>
    <w:rsid w:val="009C4254"/>
    <w:rsid w:val="009C42F4"/>
    <w:rsid w:val="009C44C3"/>
    <w:rsid w:val="009C48FD"/>
    <w:rsid w:val="009C4D0E"/>
    <w:rsid w:val="009C4E2D"/>
    <w:rsid w:val="009C5616"/>
    <w:rsid w:val="009C578E"/>
    <w:rsid w:val="009C5813"/>
    <w:rsid w:val="009C5953"/>
    <w:rsid w:val="009C5989"/>
    <w:rsid w:val="009C5A45"/>
    <w:rsid w:val="009C60B4"/>
    <w:rsid w:val="009C61A5"/>
    <w:rsid w:val="009C6378"/>
    <w:rsid w:val="009C691E"/>
    <w:rsid w:val="009C6C8F"/>
    <w:rsid w:val="009C711E"/>
    <w:rsid w:val="009C71FB"/>
    <w:rsid w:val="009C75A0"/>
    <w:rsid w:val="009C76FF"/>
    <w:rsid w:val="009C79A4"/>
    <w:rsid w:val="009C7BC4"/>
    <w:rsid w:val="009C7C40"/>
    <w:rsid w:val="009C7D85"/>
    <w:rsid w:val="009C7E4F"/>
    <w:rsid w:val="009D0358"/>
    <w:rsid w:val="009D0840"/>
    <w:rsid w:val="009D087C"/>
    <w:rsid w:val="009D08A1"/>
    <w:rsid w:val="009D090C"/>
    <w:rsid w:val="009D0CB7"/>
    <w:rsid w:val="009D1440"/>
    <w:rsid w:val="009D1598"/>
    <w:rsid w:val="009D15A3"/>
    <w:rsid w:val="009D1611"/>
    <w:rsid w:val="009D1AEE"/>
    <w:rsid w:val="009D1B16"/>
    <w:rsid w:val="009D1D6E"/>
    <w:rsid w:val="009D2352"/>
    <w:rsid w:val="009D2585"/>
    <w:rsid w:val="009D25FF"/>
    <w:rsid w:val="009D2829"/>
    <w:rsid w:val="009D2861"/>
    <w:rsid w:val="009D299E"/>
    <w:rsid w:val="009D2D39"/>
    <w:rsid w:val="009D2DF1"/>
    <w:rsid w:val="009D2E98"/>
    <w:rsid w:val="009D32F9"/>
    <w:rsid w:val="009D331D"/>
    <w:rsid w:val="009D36DF"/>
    <w:rsid w:val="009D3842"/>
    <w:rsid w:val="009D3AC9"/>
    <w:rsid w:val="009D4025"/>
    <w:rsid w:val="009D4207"/>
    <w:rsid w:val="009D4322"/>
    <w:rsid w:val="009D43D3"/>
    <w:rsid w:val="009D44E0"/>
    <w:rsid w:val="009D44F8"/>
    <w:rsid w:val="009D4663"/>
    <w:rsid w:val="009D4709"/>
    <w:rsid w:val="009D4738"/>
    <w:rsid w:val="009D4C05"/>
    <w:rsid w:val="009D4F79"/>
    <w:rsid w:val="009D5192"/>
    <w:rsid w:val="009D5447"/>
    <w:rsid w:val="009D549D"/>
    <w:rsid w:val="009D5871"/>
    <w:rsid w:val="009D5A52"/>
    <w:rsid w:val="009D64D1"/>
    <w:rsid w:val="009D6860"/>
    <w:rsid w:val="009D6CFD"/>
    <w:rsid w:val="009D6D7F"/>
    <w:rsid w:val="009D6F72"/>
    <w:rsid w:val="009D70F7"/>
    <w:rsid w:val="009D7238"/>
    <w:rsid w:val="009D75E6"/>
    <w:rsid w:val="009D75ED"/>
    <w:rsid w:val="009D77C7"/>
    <w:rsid w:val="009D7834"/>
    <w:rsid w:val="009D7BC4"/>
    <w:rsid w:val="009D7FCA"/>
    <w:rsid w:val="009E049B"/>
    <w:rsid w:val="009E067D"/>
    <w:rsid w:val="009E08C1"/>
    <w:rsid w:val="009E0FFB"/>
    <w:rsid w:val="009E10BF"/>
    <w:rsid w:val="009E10C5"/>
    <w:rsid w:val="009E11D6"/>
    <w:rsid w:val="009E1350"/>
    <w:rsid w:val="009E1936"/>
    <w:rsid w:val="009E1D89"/>
    <w:rsid w:val="009E1E77"/>
    <w:rsid w:val="009E2002"/>
    <w:rsid w:val="009E2126"/>
    <w:rsid w:val="009E25A9"/>
    <w:rsid w:val="009E279A"/>
    <w:rsid w:val="009E291B"/>
    <w:rsid w:val="009E2BF8"/>
    <w:rsid w:val="009E2CBB"/>
    <w:rsid w:val="009E2CCD"/>
    <w:rsid w:val="009E2D40"/>
    <w:rsid w:val="009E2E6D"/>
    <w:rsid w:val="009E3295"/>
    <w:rsid w:val="009E33D7"/>
    <w:rsid w:val="009E35C4"/>
    <w:rsid w:val="009E3DBE"/>
    <w:rsid w:val="009E403E"/>
    <w:rsid w:val="009E415E"/>
    <w:rsid w:val="009E41CF"/>
    <w:rsid w:val="009E428C"/>
    <w:rsid w:val="009E4316"/>
    <w:rsid w:val="009E48FD"/>
    <w:rsid w:val="009E49BB"/>
    <w:rsid w:val="009E4A1A"/>
    <w:rsid w:val="009E4D2C"/>
    <w:rsid w:val="009E4D79"/>
    <w:rsid w:val="009E4D8D"/>
    <w:rsid w:val="009E4DA7"/>
    <w:rsid w:val="009E4FE1"/>
    <w:rsid w:val="009E507B"/>
    <w:rsid w:val="009E5289"/>
    <w:rsid w:val="009E555A"/>
    <w:rsid w:val="009E577F"/>
    <w:rsid w:val="009E5A83"/>
    <w:rsid w:val="009E619F"/>
    <w:rsid w:val="009E61C4"/>
    <w:rsid w:val="009E62B6"/>
    <w:rsid w:val="009E62FD"/>
    <w:rsid w:val="009E64D1"/>
    <w:rsid w:val="009E6782"/>
    <w:rsid w:val="009E69D6"/>
    <w:rsid w:val="009E6A06"/>
    <w:rsid w:val="009E6B42"/>
    <w:rsid w:val="009E6C41"/>
    <w:rsid w:val="009E6F70"/>
    <w:rsid w:val="009E7400"/>
    <w:rsid w:val="009E766B"/>
    <w:rsid w:val="009E7AF2"/>
    <w:rsid w:val="009F09AA"/>
    <w:rsid w:val="009F0C96"/>
    <w:rsid w:val="009F0E79"/>
    <w:rsid w:val="009F0E88"/>
    <w:rsid w:val="009F15CF"/>
    <w:rsid w:val="009F1C7C"/>
    <w:rsid w:val="009F1D2C"/>
    <w:rsid w:val="009F1EFF"/>
    <w:rsid w:val="009F1FC7"/>
    <w:rsid w:val="009F20DE"/>
    <w:rsid w:val="009F2199"/>
    <w:rsid w:val="009F2677"/>
    <w:rsid w:val="009F27EE"/>
    <w:rsid w:val="009F2993"/>
    <w:rsid w:val="009F2ACB"/>
    <w:rsid w:val="009F2DCE"/>
    <w:rsid w:val="009F2E97"/>
    <w:rsid w:val="009F3140"/>
    <w:rsid w:val="009F3384"/>
    <w:rsid w:val="009F357F"/>
    <w:rsid w:val="009F3860"/>
    <w:rsid w:val="009F3B9F"/>
    <w:rsid w:val="009F410C"/>
    <w:rsid w:val="009F4157"/>
    <w:rsid w:val="009F4881"/>
    <w:rsid w:val="009F4C0F"/>
    <w:rsid w:val="009F4CA3"/>
    <w:rsid w:val="009F4D42"/>
    <w:rsid w:val="009F4E93"/>
    <w:rsid w:val="009F5160"/>
    <w:rsid w:val="009F5A34"/>
    <w:rsid w:val="009F5BF8"/>
    <w:rsid w:val="009F5D0A"/>
    <w:rsid w:val="009F5E27"/>
    <w:rsid w:val="009F5FA6"/>
    <w:rsid w:val="009F5FEF"/>
    <w:rsid w:val="009F606B"/>
    <w:rsid w:val="009F6523"/>
    <w:rsid w:val="009F6629"/>
    <w:rsid w:val="009F679C"/>
    <w:rsid w:val="009F695D"/>
    <w:rsid w:val="009F69C2"/>
    <w:rsid w:val="009F6AB1"/>
    <w:rsid w:val="009F6CD1"/>
    <w:rsid w:val="009F6D30"/>
    <w:rsid w:val="009F6E27"/>
    <w:rsid w:val="009F6EE9"/>
    <w:rsid w:val="009F6F46"/>
    <w:rsid w:val="009F7347"/>
    <w:rsid w:val="009F73A0"/>
    <w:rsid w:val="009F73D6"/>
    <w:rsid w:val="009F7800"/>
    <w:rsid w:val="009F79B8"/>
    <w:rsid w:val="009F7F45"/>
    <w:rsid w:val="00A00770"/>
    <w:rsid w:val="00A00E97"/>
    <w:rsid w:val="00A014A4"/>
    <w:rsid w:val="00A01570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85C"/>
    <w:rsid w:val="00A0387A"/>
    <w:rsid w:val="00A038F6"/>
    <w:rsid w:val="00A03DE7"/>
    <w:rsid w:val="00A03E1D"/>
    <w:rsid w:val="00A03EB1"/>
    <w:rsid w:val="00A044AD"/>
    <w:rsid w:val="00A0455F"/>
    <w:rsid w:val="00A04BF3"/>
    <w:rsid w:val="00A05198"/>
    <w:rsid w:val="00A051CC"/>
    <w:rsid w:val="00A0550B"/>
    <w:rsid w:val="00A05692"/>
    <w:rsid w:val="00A0596E"/>
    <w:rsid w:val="00A05AC6"/>
    <w:rsid w:val="00A05AE8"/>
    <w:rsid w:val="00A05AF3"/>
    <w:rsid w:val="00A05B02"/>
    <w:rsid w:val="00A05DBE"/>
    <w:rsid w:val="00A05F0A"/>
    <w:rsid w:val="00A0623F"/>
    <w:rsid w:val="00A06449"/>
    <w:rsid w:val="00A06498"/>
    <w:rsid w:val="00A06A23"/>
    <w:rsid w:val="00A06D4B"/>
    <w:rsid w:val="00A06E58"/>
    <w:rsid w:val="00A07245"/>
    <w:rsid w:val="00A07521"/>
    <w:rsid w:val="00A07AE1"/>
    <w:rsid w:val="00A07C5C"/>
    <w:rsid w:val="00A07D8E"/>
    <w:rsid w:val="00A07F5B"/>
    <w:rsid w:val="00A10019"/>
    <w:rsid w:val="00A1030D"/>
    <w:rsid w:val="00A10517"/>
    <w:rsid w:val="00A10627"/>
    <w:rsid w:val="00A108CC"/>
    <w:rsid w:val="00A10B64"/>
    <w:rsid w:val="00A10F14"/>
    <w:rsid w:val="00A110D0"/>
    <w:rsid w:val="00A11152"/>
    <w:rsid w:val="00A111FF"/>
    <w:rsid w:val="00A114E8"/>
    <w:rsid w:val="00A1150E"/>
    <w:rsid w:val="00A11522"/>
    <w:rsid w:val="00A11564"/>
    <w:rsid w:val="00A11648"/>
    <w:rsid w:val="00A11A9C"/>
    <w:rsid w:val="00A11E53"/>
    <w:rsid w:val="00A1218A"/>
    <w:rsid w:val="00A12214"/>
    <w:rsid w:val="00A12528"/>
    <w:rsid w:val="00A1259A"/>
    <w:rsid w:val="00A12AF4"/>
    <w:rsid w:val="00A12EA4"/>
    <w:rsid w:val="00A12F39"/>
    <w:rsid w:val="00A13533"/>
    <w:rsid w:val="00A13625"/>
    <w:rsid w:val="00A136AB"/>
    <w:rsid w:val="00A137AF"/>
    <w:rsid w:val="00A13C6E"/>
    <w:rsid w:val="00A13CDF"/>
    <w:rsid w:val="00A13EED"/>
    <w:rsid w:val="00A1428C"/>
    <w:rsid w:val="00A14304"/>
    <w:rsid w:val="00A144AD"/>
    <w:rsid w:val="00A1469F"/>
    <w:rsid w:val="00A147D2"/>
    <w:rsid w:val="00A14B3D"/>
    <w:rsid w:val="00A14BD7"/>
    <w:rsid w:val="00A14C36"/>
    <w:rsid w:val="00A14E0E"/>
    <w:rsid w:val="00A14FE1"/>
    <w:rsid w:val="00A15196"/>
    <w:rsid w:val="00A15269"/>
    <w:rsid w:val="00A153EB"/>
    <w:rsid w:val="00A15518"/>
    <w:rsid w:val="00A15A2E"/>
    <w:rsid w:val="00A15AD8"/>
    <w:rsid w:val="00A15D2E"/>
    <w:rsid w:val="00A16152"/>
    <w:rsid w:val="00A1620B"/>
    <w:rsid w:val="00A162A3"/>
    <w:rsid w:val="00A16634"/>
    <w:rsid w:val="00A16E8B"/>
    <w:rsid w:val="00A17218"/>
    <w:rsid w:val="00A17487"/>
    <w:rsid w:val="00A17537"/>
    <w:rsid w:val="00A1785B"/>
    <w:rsid w:val="00A17995"/>
    <w:rsid w:val="00A17DE4"/>
    <w:rsid w:val="00A17F7F"/>
    <w:rsid w:val="00A2035A"/>
    <w:rsid w:val="00A2078B"/>
    <w:rsid w:val="00A20BFB"/>
    <w:rsid w:val="00A20F83"/>
    <w:rsid w:val="00A20FFC"/>
    <w:rsid w:val="00A210B9"/>
    <w:rsid w:val="00A21673"/>
    <w:rsid w:val="00A2171D"/>
    <w:rsid w:val="00A21A03"/>
    <w:rsid w:val="00A21A3E"/>
    <w:rsid w:val="00A21AA6"/>
    <w:rsid w:val="00A21C00"/>
    <w:rsid w:val="00A21C67"/>
    <w:rsid w:val="00A21E1B"/>
    <w:rsid w:val="00A21F2E"/>
    <w:rsid w:val="00A223AC"/>
    <w:rsid w:val="00A22489"/>
    <w:rsid w:val="00A22566"/>
    <w:rsid w:val="00A2259B"/>
    <w:rsid w:val="00A225CF"/>
    <w:rsid w:val="00A22945"/>
    <w:rsid w:val="00A22A17"/>
    <w:rsid w:val="00A22B65"/>
    <w:rsid w:val="00A236D9"/>
    <w:rsid w:val="00A239AA"/>
    <w:rsid w:val="00A23F08"/>
    <w:rsid w:val="00A23FF5"/>
    <w:rsid w:val="00A241D5"/>
    <w:rsid w:val="00A24210"/>
    <w:rsid w:val="00A2421F"/>
    <w:rsid w:val="00A2463A"/>
    <w:rsid w:val="00A24658"/>
    <w:rsid w:val="00A24707"/>
    <w:rsid w:val="00A248C3"/>
    <w:rsid w:val="00A2498C"/>
    <w:rsid w:val="00A249AA"/>
    <w:rsid w:val="00A24E0F"/>
    <w:rsid w:val="00A25547"/>
    <w:rsid w:val="00A2574E"/>
    <w:rsid w:val="00A25810"/>
    <w:rsid w:val="00A25A5F"/>
    <w:rsid w:val="00A25D45"/>
    <w:rsid w:val="00A2617E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605"/>
    <w:rsid w:val="00A307A8"/>
    <w:rsid w:val="00A30838"/>
    <w:rsid w:val="00A30C98"/>
    <w:rsid w:val="00A30EF2"/>
    <w:rsid w:val="00A3117C"/>
    <w:rsid w:val="00A31190"/>
    <w:rsid w:val="00A3138D"/>
    <w:rsid w:val="00A31422"/>
    <w:rsid w:val="00A314EB"/>
    <w:rsid w:val="00A31939"/>
    <w:rsid w:val="00A31B98"/>
    <w:rsid w:val="00A31E58"/>
    <w:rsid w:val="00A31ECA"/>
    <w:rsid w:val="00A32455"/>
    <w:rsid w:val="00A324D0"/>
    <w:rsid w:val="00A326D3"/>
    <w:rsid w:val="00A329A8"/>
    <w:rsid w:val="00A32C02"/>
    <w:rsid w:val="00A32C2D"/>
    <w:rsid w:val="00A331DF"/>
    <w:rsid w:val="00A33340"/>
    <w:rsid w:val="00A333A1"/>
    <w:rsid w:val="00A3349D"/>
    <w:rsid w:val="00A334E4"/>
    <w:rsid w:val="00A335E5"/>
    <w:rsid w:val="00A33723"/>
    <w:rsid w:val="00A3396F"/>
    <w:rsid w:val="00A33A5F"/>
    <w:rsid w:val="00A33ACA"/>
    <w:rsid w:val="00A33B90"/>
    <w:rsid w:val="00A33C0B"/>
    <w:rsid w:val="00A33DCC"/>
    <w:rsid w:val="00A344D4"/>
    <w:rsid w:val="00A3451E"/>
    <w:rsid w:val="00A3471C"/>
    <w:rsid w:val="00A34CC6"/>
    <w:rsid w:val="00A34D87"/>
    <w:rsid w:val="00A35030"/>
    <w:rsid w:val="00A35384"/>
    <w:rsid w:val="00A353B9"/>
    <w:rsid w:val="00A35659"/>
    <w:rsid w:val="00A35751"/>
    <w:rsid w:val="00A358C2"/>
    <w:rsid w:val="00A35FC0"/>
    <w:rsid w:val="00A35FF1"/>
    <w:rsid w:val="00A36A3E"/>
    <w:rsid w:val="00A36D50"/>
    <w:rsid w:val="00A370B1"/>
    <w:rsid w:val="00A371F4"/>
    <w:rsid w:val="00A3734E"/>
    <w:rsid w:val="00A3751B"/>
    <w:rsid w:val="00A376D5"/>
    <w:rsid w:val="00A3772D"/>
    <w:rsid w:val="00A378C5"/>
    <w:rsid w:val="00A37A04"/>
    <w:rsid w:val="00A37A13"/>
    <w:rsid w:val="00A40710"/>
    <w:rsid w:val="00A4071E"/>
    <w:rsid w:val="00A40A1F"/>
    <w:rsid w:val="00A40D15"/>
    <w:rsid w:val="00A412C8"/>
    <w:rsid w:val="00A4181D"/>
    <w:rsid w:val="00A41B18"/>
    <w:rsid w:val="00A4203C"/>
    <w:rsid w:val="00A42431"/>
    <w:rsid w:val="00A42476"/>
    <w:rsid w:val="00A42534"/>
    <w:rsid w:val="00A428AE"/>
    <w:rsid w:val="00A42A61"/>
    <w:rsid w:val="00A42DBA"/>
    <w:rsid w:val="00A43467"/>
    <w:rsid w:val="00A43846"/>
    <w:rsid w:val="00A43926"/>
    <w:rsid w:val="00A439C5"/>
    <w:rsid w:val="00A439E5"/>
    <w:rsid w:val="00A439F7"/>
    <w:rsid w:val="00A43A24"/>
    <w:rsid w:val="00A43DF0"/>
    <w:rsid w:val="00A43E2E"/>
    <w:rsid w:val="00A445BB"/>
    <w:rsid w:val="00A445BE"/>
    <w:rsid w:val="00A445E9"/>
    <w:rsid w:val="00A4483D"/>
    <w:rsid w:val="00A44A09"/>
    <w:rsid w:val="00A44A81"/>
    <w:rsid w:val="00A44BC8"/>
    <w:rsid w:val="00A44C56"/>
    <w:rsid w:val="00A44E8C"/>
    <w:rsid w:val="00A44EED"/>
    <w:rsid w:val="00A45401"/>
    <w:rsid w:val="00A458B0"/>
    <w:rsid w:val="00A4594F"/>
    <w:rsid w:val="00A45B55"/>
    <w:rsid w:val="00A45BFC"/>
    <w:rsid w:val="00A45DC6"/>
    <w:rsid w:val="00A4604F"/>
    <w:rsid w:val="00A46240"/>
    <w:rsid w:val="00A464C0"/>
    <w:rsid w:val="00A465A5"/>
    <w:rsid w:val="00A46642"/>
    <w:rsid w:val="00A46EBC"/>
    <w:rsid w:val="00A47281"/>
    <w:rsid w:val="00A47745"/>
    <w:rsid w:val="00A479D9"/>
    <w:rsid w:val="00A47C36"/>
    <w:rsid w:val="00A50234"/>
    <w:rsid w:val="00A50386"/>
    <w:rsid w:val="00A503BB"/>
    <w:rsid w:val="00A504ED"/>
    <w:rsid w:val="00A50A8A"/>
    <w:rsid w:val="00A50B1E"/>
    <w:rsid w:val="00A50D1D"/>
    <w:rsid w:val="00A50E1B"/>
    <w:rsid w:val="00A5100A"/>
    <w:rsid w:val="00A51369"/>
    <w:rsid w:val="00A51727"/>
    <w:rsid w:val="00A51756"/>
    <w:rsid w:val="00A5176B"/>
    <w:rsid w:val="00A5184A"/>
    <w:rsid w:val="00A51932"/>
    <w:rsid w:val="00A519A1"/>
    <w:rsid w:val="00A51AB7"/>
    <w:rsid w:val="00A51FC1"/>
    <w:rsid w:val="00A5239F"/>
    <w:rsid w:val="00A526C1"/>
    <w:rsid w:val="00A52EBE"/>
    <w:rsid w:val="00A532D9"/>
    <w:rsid w:val="00A53394"/>
    <w:rsid w:val="00A534B5"/>
    <w:rsid w:val="00A53513"/>
    <w:rsid w:val="00A5372B"/>
    <w:rsid w:val="00A538C4"/>
    <w:rsid w:val="00A53945"/>
    <w:rsid w:val="00A54030"/>
    <w:rsid w:val="00A540D0"/>
    <w:rsid w:val="00A54338"/>
    <w:rsid w:val="00A54C4C"/>
    <w:rsid w:val="00A54FF0"/>
    <w:rsid w:val="00A55584"/>
    <w:rsid w:val="00A556D4"/>
    <w:rsid w:val="00A5589F"/>
    <w:rsid w:val="00A5598C"/>
    <w:rsid w:val="00A55A13"/>
    <w:rsid w:val="00A55AFB"/>
    <w:rsid w:val="00A55B03"/>
    <w:rsid w:val="00A55E75"/>
    <w:rsid w:val="00A55EF1"/>
    <w:rsid w:val="00A5688B"/>
    <w:rsid w:val="00A56B93"/>
    <w:rsid w:val="00A56F96"/>
    <w:rsid w:val="00A5709A"/>
    <w:rsid w:val="00A5725B"/>
    <w:rsid w:val="00A574FB"/>
    <w:rsid w:val="00A577A6"/>
    <w:rsid w:val="00A5791E"/>
    <w:rsid w:val="00A57A7B"/>
    <w:rsid w:val="00A57AA6"/>
    <w:rsid w:val="00A57E5B"/>
    <w:rsid w:val="00A6011D"/>
    <w:rsid w:val="00A60D2B"/>
    <w:rsid w:val="00A60D65"/>
    <w:rsid w:val="00A60FDC"/>
    <w:rsid w:val="00A61495"/>
    <w:rsid w:val="00A618B3"/>
    <w:rsid w:val="00A618D7"/>
    <w:rsid w:val="00A61AF8"/>
    <w:rsid w:val="00A61BA5"/>
    <w:rsid w:val="00A62070"/>
    <w:rsid w:val="00A6217C"/>
    <w:rsid w:val="00A6265F"/>
    <w:rsid w:val="00A629A6"/>
    <w:rsid w:val="00A62CE0"/>
    <w:rsid w:val="00A62D0C"/>
    <w:rsid w:val="00A630BF"/>
    <w:rsid w:val="00A630CD"/>
    <w:rsid w:val="00A6311A"/>
    <w:rsid w:val="00A635A8"/>
    <w:rsid w:val="00A635E8"/>
    <w:rsid w:val="00A63998"/>
    <w:rsid w:val="00A6404E"/>
    <w:rsid w:val="00A643D5"/>
    <w:rsid w:val="00A645EC"/>
    <w:rsid w:val="00A64A3F"/>
    <w:rsid w:val="00A64EEF"/>
    <w:rsid w:val="00A6574A"/>
    <w:rsid w:val="00A6575B"/>
    <w:rsid w:val="00A65820"/>
    <w:rsid w:val="00A65A6B"/>
    <w:rsid w:val="00A664B7"/>
    <w:rsid w:val="00A6680D"/>
    <w:rsid w:val="00A66AB5"/>
    <w:rsid w:val="00A66E3E"/>
    <w:rsid w:val="00A66F61"/>
    <w:rsid w:val="00A67192"/>
    <w:rsid w:val="00A67500"/>
    <w:rsid w:val="00A675A7"/>
    <w:rsid w:val="00A67D76"/>
    <w:rsid w:val="00A7030F"/>
    <w:rsid w:val="00A7046C"/>
    <w:rsid w:val="00A704BC"/>
    <w:rsid w:val="00A707BF"/>
    <w:rsid w:val="00A70B70"/>
    <w:rsid w:val="00A70B93"/>
    <w:rsid w:val="00A70DFA"/>
    <w:rsid w:val="00A71156"/>
    <w:rsid w:val="00A71356"/>
    <w:rsid w:val="00A71985"/>
    <w:rsid w:val="00A71A84"/>
    <w:rsid w:val="00A71B89"/>
    <w:rsid w:val="00A71F23"/>
    <w:rsid w:val="00A723A0"/>
    <w:rsid w:val="00A7264C"/>
    <w:rsid w:val="00A72BCE"/>
    <w:rsid w:val="00A72DD1"/>
    <w:rsid w:val="00A73130"/>
    <w:rsid w:val="00A73488"/>
    <w:rsid w:val="00A73753"/>
    <w:rsid w:val="00A73894"/>
    <w:rsid w:val="00A73D33"/>
    <w:rsid w:val="00A7414A"/>
    <w:rsid w:val="00A74AC7"/>
    <w:rsid w:val="00A74C29"/>
    <w:rsid w:val="00A74D30"/>
    <w:rsid w:val="00A751CE"/>
    <w:rsid w:val="00A75433"/>
    <w:rsid w:val="00A756B1"/>
    <w:rsid w:val="00A75704"/>
    <w:rsid w:val="00A757F8"/>
    <w:rsid w:val="00A758ED"/>
    <w:rsid w:val="00A75BD3"/>
    <w:rsid w:val="00A75C06"/>
    <w:rsid w:val="00A7607D"/>
    <w:rsid w:val="00A760A6"/>
    <w:rsid w:val="00A765CC"/>
    <w:rsid w:val="00A76650"/>
    <w:rsid w:val="00A768E0"/>
    <w:rsid w:val="00A76C4B"/>
    <w:rsid w:val="00A774B6"/>
    <w:rsid w:val="00A774D6"/>
    <w:rsid w:val="00A77545"/>
    <w:rsid w:val="00A77845"/>
    <w:rsid w:val="00A77972"/>
    <w:rsid w:val="00A77BB3"/>
    <w:rsid w:val="00A77D34"/>
    <w:rsid w:val="00A77E52"/>
    <w:rsid w:val="00A80319"/>
    <w:rsid w:val="00A80BE9"/>
    <w:rsid w:val="00A80CE8"/>
    <w:rsid w:val="00A81094"/>
    <w:rsid w:val="00A81103"/>
    <w:rsid w:val="00A812C2"/>
    <w:rsid w:val="00A8172F"/>
    <w:rsid w:val="00A8177D"/>
    <w:rsid w:val="00A817C3"/>
    <w:rsid w:val="00A81CF2"/>
    <w:rsid w:val="00A8210D"/>
    <w:rsid w:val="00A82229"/>
    <w:rsid w:val="00A822F2"/>
    <w:rsid w:val="00A82BEB"/>
    <w:rsid w:val="00A82ED1"/>
    <w:rsid w:val="00A82F4D"/>
    <w:rsid w:val="00A830F2"/>
    <w:rsid w:val="00A838AA"/>
    <w:rsid w:val="00A839A6"/>
    <w:rsid w:val="00A83C2C"/>
    <w:rsid w:val="00A83D37"/>
    <w:rsid w:val="00A8412C"/>
    <w:rsid w:val="00A8443A"/>
    <w:rsid w:val="00A845AD"/>
    <w:rsid w:val="00A845D0"/>
    <w:rsid w:val="00A84737"/>
    <w:rsid w:val="00A8479E"/>
    <w:rsid w:val="00A84D63"/>
    <w:rsid w:val="00A84F12"/>
    <w:rsid w:val="00A84F33"/>
    <w:rsid w:val="00A84F3E"/>
    <w:rsid w:val="00A850A5"/>
    <w:rsid w:val="00A850D8"/>
    <w:rsid w:val="00A85A8E"/>
    <w:rsid w:val="00A85AEE"/>
    <w:rsid w:val="00A85B95"/>
    <w:rsid w:val="00A85D4F"/>
    <w:rsid w:val="00A8600B"/>
    <w:rsid w:val="00A862AE"/>
    <w:rsid w:val="00A863CB"/>
    <w:rsid w:val="00A86474"/>
    <w:rsid w:val="00A86623"/>
    <w:rsid w:val="00A867DE"/>
    <w:rsid w:val="00A86CDF"/>
    <w:rsid w:val="00A86DB9"/>
    <w:rsid w:val="00A86DFD"/>
    <w:rsid w:val="00A876EC"/>
    <w:rsid w:val="00A87B21"/>
    <w:rsid w:val="00A87B5B"/>
    <w:rsid w:val="00A87D3B"/>
    <w:rsid w:val="00A87DA1"/>
    <w:rsid w:val="00A87DD2"/>
    <w:rsid w:val="00A900C7"/>
    <w:rsid w:val="00A90170"/>
    <w:rsid w:val="00A901EC"/>
    <w:rsid w:val="00A90B24"/>
    <w:rsid w:val="00A90BDB"/>
    <w:rsid w:val="00A90CEE"/>
    <w:rsid w:val="00A90DB3"/>
    <w:rsid w:val="00A90FF9"/>
    <w:rsid w:val="00A91071"/>
    <w:rsid w:val="00A910A6"/>
    <w:rsid w:val="00A910AE"/>
    <w:rsid w:val="00A910BB"/>
    <w:rsid w:val="00A91144"/>
    <w:rsid w:val="00A914C2"/>
    <w:rsid w:val="00A916A3"/>
    <w:rsid w:val="00A91791"/>
    <w:rsid w:val="00A917E7"/>
    <w:rsid w:val="00A918D1"/>
    <w:rsid w:val="00A91E57"/>
    <w:rsid w:val="00A91E64"/>
    <w:rsid w:val="00A91FC0"/>
    <w:rsid w:val="00A92183"/>
    <w:rsid w:val="00A924DC"/>
    <w:rsid w:val="00A924F9"/>
    <w:rsid w:val="00A92530"/>
    <w:rsid w:val="00A9297F"/>
    <w:rsid w:val="00A92A2B"/>
    <w:rsid w:val="00A92B3B"/>
    <w:rsid w:val="00A92CEE"/>
    <w:rsid w:val="00A92DD2"/>
    <w:rsid w:val="00A9314C"/>
    <w:rsid w:val="00A934C4"/>
    <w:rsid w:val="00A9354C"/>
    <w:rsid w:val="00A93A06"/>
    <w:rsid w:val="00A93C97"/>
    <w:rsid w:val="00A93DD4"/>
    <w:rsid w:val="00A94AD2"/>
    <w:rsid w:val="00A94BC3"/>
    <w:rsid w:val="00A9548E"/>
    <w:rsid w:val="00A95723"/>
    <w:rsid w:val="00A95AC6"/>
    <w:rsid w:val="00A95B26"/>
    <w:rsid w:val="00A95BE3"/>
    <w:rsid w:val="00A95F71"/>
    <w:rsid w:val="00A95FA5"/>
    <w:rsid w:val="00A96153"/>
    <w:rsid w:val="00A966B4"/>
    <w:rsid w:val="00A96803"/>
    <w:rsid w:val="00A9685D"/>
    <w:rsid w:val="00A96861"/>
    <w:rsid w:val="00A96E6C"/>
    <w:rsid w:val="00A96FD6"/>
    <w:rsid w:val="00A97350"/>
    <w:rsid w:val="00A9788C"/>
    <w:rsid w:val="00A9796B"/>
    <w:rsid w:val="00A97B31"/>
    <w:rsid w:val="00A97F68"/>
    <w:rsid w:val="00AA081C"/>
    <w:rsid w:val="00AA0A42"/>
    <w:rsid w:val="00AA0AD5"/>
    <w:rsid w:val="00AA0CC0"/>
    <w:rsid w:val="00AA1120"/>
    <w:rsid w:val="00AA15C3"/>
    <w:rsid w:val="00AA16D4"/>
    <w:rsid w:val="00AA181D"/>
    <w:rsid w:val="00AA185D"/>
    <w:rsid w:val="00AA1957"/>
    <w:rsid w:val="00AA1BD7"/>
    <w:rsid w:val="00AA2122"/>
    <w:rsid w:val="00AA2141"/>
    <w:rsid w:val="00AA21C6"/>
    <w:rsid w:val="00AA21D6"/>
    <w:rsid w:val="00AA301E"/>
    <w:rsid w:val="00AA3263"/>
    <w:rsid w:val="00AA36E1"/>
    <w:rsid w:val="00AA3870"/>
    <w:rsid w:val="00AA3A97"/>
    <w:rsid w:val="00AA3AEA"/>
    <w:rsid w:val="00AA3E0D"/>
    <w:rsid w:val="00AA3E43"/>
    <w:rsid w:val="00AA3F5A"/>
    <w:rsid w:val="00AA4237"/>
    <w:rsid w:val="00AA42E1"/>
    <w:rsid w:val="00AA44B3"/>
    <w:rsid w:val="00AA44C1"/>
    <w:rsid w:val="00AA48F7"/>
    <w:rsid w:val="00AA4B6A"/>
    <w:rsid w:val="00AA4E89"/>
    <w:rsid w:val="00AA4F1C"/>
    <w:rsid w:val="00AA52DE"/>
    <w:rsid w:val="00AA5907"/>
    <w:rsid w:val="00AA5A63"/>
    <w:rsid w:val="00AA5A6E"/>
    <w:rsid w:val="00AA5A9B"/>
    <w:rsid w:val="00AA5EF4"/>
    <w:rsid w:val="00AA615B"/>
    <w:rsid w:val="00AA67E4"/>
    <w:rsid w:val="00AA696F"/>
    <w:rsid w:val="00AA6A38"/>
    <w:rsid w:val="00AA6D3E"/>
    <w:rsid w:val="00AA6D48"/>
    <w:rsid w:val="00AA70D4"/>
    <w:rsid w:val="00AA71EA"/>
    <w:rsid w:val="00AA72FF"/>
    <w:rsid w:val="00AA73B6"/>
    <w:rsid w:val="00AA73B9"/>
    <w:rsid w:val="00AA7698"/>
    <w:rsid w:val="00AA76E1"/>
    <w:rsid w:val="00AA79C5"/>
    <w:rsid w:val="00AA7A76"/>
    <w:rsid w:val="00AA7B3F"/>
    <w:rsid w:val="00AA7E9F"/>
    <w:rsid w:val="00AA7FC4"/>
    <w:rsid w:val="00AB085A"/>
    <w:rsid w:val="00AB098A"/>
    <w:rsid w:val="00AB0C10"/>
    <w:rsid w:val="00AB0C6A"/>
    <w:rsid w:val="00AB0E88"/>
    <w:rsid w:val="00AB0FAD"/>
    <w:rsid w:val="00AB0FED"/>
    <w:rsid w:val="00AB0FFD"/>
    <w:rsid w:val="00AB1675"/>
    <w:rsid w:val="00AB190C"/>
    <w:rsid w:val="00AB1C28"/>
    <w:rsid w:val="00AB1FC7"/>
    <w:rsid w:val="00AB230E"/>
    <w:rsid w:val="00AB2892"/>
    <w:rsid w:val="00AB2F96"/>
    <w:rsid w:val="00AB32CC"/>
    <w:rsid w:val="00AB384A"/>
    <w:rsid w:val="00AB39EE"/>
    <w:rsid w:val="00AB3A09"/>
    <w:rsid w:val="00AB3EA5"/>
    <w:rsid w:val="00AB413D"/>
    <w:rsid w:val="00AB41D8"/>
    <w:rsid w:val="00AB4312"/>
    <w:rsid w:val="00AB4395"/>
    <w:rsid w:val="00AB47A1"/>
    <w:rsid w:val="00AB4B3B"/>
    <w:rsid w:val="00AB4E36"/>
    <w:rsid w:val="00AB4EDB"/>
    <w:rsid w:val="00AB51B2"/>
    <w:rsid w:val="00AB52B3"/>
    <w:rsid w:val="00AB55F3"/>
    <w:rsid w:val="00AB5CD0"/>
    <w:rsid w:val="00AB5D12"/>
    <w:rsid w:val="00AB5E8E"/>
    <w:rsid w:val="00AB612F"/>
    <w:rsid w:val="00AB61B5"/>
    <w:rsid w:val="00AB6471"/>
    <w:rsid w:val="00AB666F"/>
    <w:rsid w:val="00AB6DF7"/>
    <w:rsid w:val="00AB73B7"/>
    <w:rsid w:val="00AB7536"/>
    <w:rsid w:val="00AB7B79"/>
    <w:rsid w:val="00AB7EFB"/>
    <w:rsid w:val="00AC039D"/>
    <w:rsid w:val="00AC051B"/>
    <w:rsid w:val="00AC07E4"/>
    <w:rsid w:val="00AC0992"/>
    <w:rsid w:val="00AC0B04"/>
    <w:rsid w:val="00AC0BC2"/>
    <w:rsid w:val="00AC0BDC"/>
    <w:rsid w:val="00AC0BEA"/>
    <w:rsid w:val="00AC10ED"/>
    <w:rsid w:val="00AC1BD5"/>
    <w:rsid w:val="00AC1BE3"/>
    <w:rsid w:val="00AC1D25"/>
    <w:rsid w:val="00AC1D9B"/>
    <w:rsid w:val="00AC1F0A"/>
    <w:rsid w:val="00AC1FCD"/>
    <w:rsid w:val="00AC2292"/>
    <w:rsid w:val="00AC23C7"/>
    <w:rsid w:val="00AC2613"/>
    <w:rsid w:val="00AC2664"/>
    <w:rsid w:val="00AC26F9"/>
    <w:rsid w:val="00AC275E"/>
    <w:rsid w:val="00AC2857"/>
    <w:rsid w:val="00AC30BF"/>
    <w:rsid w:val="00AC34FB"/>
    <w:rsid w:val="00AC3659"/>
    <w:rsid w:val="00AC39DC"/>
    <w:rsid w:val="00AC3A20"/>
    <w:rsid w:val="00AC3C95"/>
    <w:rsid w:val="00AC4081"/>
    <w:rsid w:val="00AC47E4"/>
    <w:rsid w:val="00AC4A25"/>
    <w:rsid w:val="00AC4B35"/>
    <w:rsid w:val="00AC4CF4"/>
    <w:rsid w:val="00AC4E4E"/>
    <w:rsid w:val="00AC4EE2"/>
    <w:rsid w:val="00AC5045"/>
    <w:rsid w:val="00AC5347"/>
    <w:rsid w:val="00AC5439"/>
    <w:rsid w:val="00AC545F"/>
    <w:rsid w:val="00AC56C5"/>
    <w:rsid w:val="00AC5986"/>
    <w:rsid w:val="00AC6133"/>
    <w:rsid w:val="00AC627E"/>
    <w:rsid w:val="00AC63A1"/>
    <w:rsid w:val="00AC67F3"/>
    <w:rsid w:val="00AC6836"/>
    <w:rsid w:val="00AC690C"/>
    <w:rsid w:val="00AC6A46"/>
    <w:rsid w:val="00AC6FE1"/>
    <w:rsid w:val="00AC721C"/>
    <w:rsid w:val="00AC7245"/>
    <w:rsid w:val="00AC7515"/>
    <w:rsid w:val="00AC75EE"/>
    <w:rsid w:val="00AC7CF7"/>
    <w:rsid w:val="00AC7D68"/>
    <w:rsid w:val="00AD0188"/>
    <w:rsid w:val="00AD02D9"/>
    <w:rsid w:val="00AD083F"/>
    <w:rsid w:val="00AD0B4B"/>
    <w:rsid w:val="00AD0CCE"/>
    <w:rsid w:val="00AD0E18"/>
    <w:rsid w:val="00AD111E"/>
    <w:rsid w:val="00AD131C"/>
    <w:rsid w:val="00AD1832"/>
    <w:rsid w:val="00AD18A1"/>
    <w:rsid w:val="00AD18C5"/>
    <w:rsid w:val="00AD1AE3"/>
    <w:rsid w:val="00AD1B0A"/>
    <w:rsid w:val="00AD1E6C"/>
    <w:rsid w:val="00AD1F8F"/>
    <w:rsid w:val="00AD20F8"/>
    <w:rsid w:val="00AD25A0"/>
    <w:rsid w:val="00AD265C"/>
    <w:rsid w:val="00AD2696"/>
    <w:rsid w:val="00AD26AE"/>
    <w:rsid w:val="00AD2D22"/>
    <w:rsid w:val="00AD2E56"/>
    <w:rsid w:val="00AD31EC"/>
    <w:rsid w:val="00AD383A"/>
    <w:rsid w:val="00AD384C"/>
    <w:rsid w:val="00AD38C3"/>
    <w:rsid w:val="00AD39B8"/>
    <w:rsid w:val="00AD3AD5"/>
    <w:rsid w:val="00AD3DA5"/>
    <w:rsid w:val="00AD40B8"/>
    <w:rsid w:val="00AD4417"/>
    <w:rsid w:val="00AD464F"/>
    <w:rsid w:val="00AD490E"/>
    <w:rsid w:val="00AD4B36"/>
    <w:rsid w:val="00AD4B9A"/>
    <w:rsid w:val="00AD4BE6"/>
    <w:rsid w:val="00AD4C4E"/>
    <w:rsid w:val="00AD4EDB"/>
    <w:rsid w:val="00AD526B"/>
    <w:rsid w:val="00AD52BD"/>
    <w:rsid w:val="00AD5460"/>
    <w:rsid w:val="00AD547E"/>
    <w:rsid w:val="00AD55CB"/>
    <w:rsid w:val="00AD564C"/>
    <w:rsid w:val="00AD5861"/>
    <w:rsid w:val="00AD599C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224"/>
    <w:rsid w:val="00AD732C"/>
    <w:rsid w:val="00AD7352"/>
    <w:rsid w:val="00AD7393"/>
    <w:rsid w:val="00AD74F4"/>
    <w:rsid w:val="00AD7527"/>
    <w:rsid w:val="00AE04B8"/>
    <w:rsid w:val="00AE0F75"/>
    <w:rsid w:val="00AE0FF8"/>
    <w:rsid w:val="00AE1126"/>
    <w:rsid w:val="00AE11CB"/>
    <w:rsid w:val="00AE1370"/>
    <w:rsid w:val="00AE1396"/>
    <w:rsid w:val="00AE161F"/>
    <w:rsid w:val="00AE19B4"/>
    <w:rsid w:val="00AE1F4A"/>
    <w:rsid w:val="00AE1FA6"/>
    <w:rsid w:val="00AE20A4"/>
    <w:rsid w:val="00AE20B6"/>
    <w:rsid w:val="00AE22A1"/>
    <w:rsid w:val="00AE2406"/>
    <w:rsid w:val="00AE28D2"/>
    <w:rsid w:val="00AE291B"/>
    <w:rsid w:val="00AE2A7C"/>
    <w:rsid w:val="00AE2AF0"/>
    <w:rsid w:val="00AE2C55"/>
    <w:rsid w:val="00AE2C68"/>
    <w:rsid w:val="00AE303A"/>
    <w:rsid w:val="00AE30A1"/>
    <w:rsid w:val="00AE3100"/>
    <w:rsid w:val="00AE3103"/>
    <w:rsid w:val="00AE35C5"/>
    <w:rsid w:val="00AE38BA"/>
    <w:rsid w:val="00AE3B7B"/>
    <w:rsid w:val="00AE3BB7"/>
    <w:rsid w:val="00AE3BE1"/>
    <w:rsid w:val="00AE3D78"/>
    <w:rsid w:val="00AE3DB4"/>
    <w:rsid w:val="00AE3F10"/>
    <w:rsid w:val="00AE4107"/>
    <w:rsid w:val="00AE461A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62F"/>
    <w:rsid w:val="00AE674B"/>
    <w:rsid w:val="00AE67E6"/>
    <w:rsid w:val="00AE686E"/>
    <w:rsid w:val="00AE68C7"/>
    <w:rsid w:val="00AE69C1"/>
    <w:rsid w:val="00AE6BE3"/>
    <w:rsid w:val="00AE6D63"/>
    <w:rsid w:val="00AE7444"/>
    <w:rsid w:val="00AE76E6"/>
    <w:rsid w:val="00AE7A7D"/>
    <w:rsid w:val="00AF0058"/>
    <w:rsid w:val="00AF06D5"/>
    <w:rsid w:val="00AF0BE4"/>
    <w:rsid w:val="00AF152F"/>
    <w:rsid w:val="00AF170E"/>
    <w:rsid w:val="00AF184B"/>
    <w:rsid w:val="00AF1BC8"/>
    <w:rsid w:val="00AF1BD8"/>
    <w:rsid w:val="00AF1BFD"/>
    <w:rsid w:val="00AF1E8B"/>
    <w:rsid w:val="00AF1FAA"/>
    <w:rsid w:val="00AF2031"/>
    <w:rsid w:val="00AF2087"/>
    <w:rsid w:val="00AF2119"/>
    <w:rsid w:val="00AF21A7"/>
    <w:rsid w:val="00AF21B6"/>
    <w:rsid w:val="00AF225E"/>
    <w:rsid w:val="00AF250A"/>
    <w:rsid w:val="00AF26DA"/>
    <w:rsid w:val="00AF2C32"/>
    <w:rsid w:val="00AF2DDC"/>
    <w:rsid w:val="00AF2F7B"/>
    <w:rsid w:val="00AF3949"/>
    <w:rsid w:val="00AF3B3A"/>
    <w:rsid w:val="00AF3C4A"/>
    <w:rsid w:val="00AF3DBB"/>
    <w:rsid w:val="00AF3E6C"/>
    <w:rsid w:val="00AF4257"/>
    <w:rsid w:val="00AF42B4"/>
    <w:rsid w:val="00AF4598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728"/>
    <w:rsid w:val="00AF6D15"/>
    <w:rsid w:val="00AF6F2B"/>
    <w:rsid w:val="00AF7198"/>
    <w:rsid w:val="00AF725D"/>
    <w:rsid w:val="00AF7617"/>
    <w:rsid w:val="00AF7AAC"/>
    <w:rsid w:val="00AF7C2E"/>
    <w:rsid w:val="00B0014E"/>
    <w:rsid w:val="00B0028C"/>
    <w:rsid w:val="00B00330"/>
    <w:rsid w:val="00B00785"/>
    <w:rsid w:val="00B00880"/>
    <w:rsid w:val="00B00C2D"/>
    <w:rsid w:val="00B00C78"/>
    <w:rsid w:val="00B016F5"/>
    <w:rsid w:val="00B016FF"/>
    <w:rsid w:val="00B01734"/>
    <w:rsid w:val="00B01920"/>
    <w:rsid w:val="00B01B65"/>
    <w:rsid w:val="00B01C6B"/>
    <w:rsid w:val="00B01ED0"/>
    <w:rsid w:val="00B01F49"/>
    <w:rsid w:val="00B0262D"/>
    <w:rsid w:val="00B02868"/>
    <w:rsid w:val="00B029DE"/>
    <w:rsid w:val="00B02A3C"/>
    <w:rsid w:val="00B02B14"/>
    <w:rsid w:val="00B02E61"/>
    <w:rsid w:val="00B02F69"/>
    <w:rsid w:val="00B03014"/>
    <w:rsid w:val="00B03167"/>
    <w:rsid w:val="00B031A2"/>
    <w:rsid w:val="00B031BB"/>
    <w:rsid w:val="00B03202"/>
    <w:rsid w:val="00B0359F"/>
    <w:rsid w:val="00B03B27"/>
    <w:rsid w:val="00B03BE0"/>
    <w:rsid w:val="00B03F7A"/>
    <w:rsid w:val="00B04340"/>
    <w:rsid w:val="00B04508"/>
    <w:rsid w:val="00B04583"/>
    <w:rsid w:val="00B046A5"/>
    <w:rsid w:val="00B04739"/>
    <w:rsid w:val="00B048CE"/>
    <w:rsid w:val="00B04915"/>
    <w:rsid w:val="00B04BD8"/>
    <w:rsid w:val="00B04C96"/>
    <w:rsid w:val="00B04FFF"/>
    <w:rsid w:val="00B0536D"/>
    <w:rsid w:val="00B05572"/>
    <w:rsid w:val="00B0559E"/>
    <w:rsid w:val="00B05B98"/>
    <w:rsid w:val="00B05CBE"/>
    <w:rsid w:val="00B05CD4"/>
    <w:rsid w:val="00B05E2E"/>
    <w:rsid w:val="00B05E9D"/>
    <w:rsid w:val="00B060DE"/>
    <w:rsid w:val="00B0693A"/>
    <w:rsid w:val="00B06A9C"/>
    <w:rsid w:val="00B06C57"/>
    <w:rsid w:val="00B0716C"/>
    <w:rsid w:val="00B071F1"/>
    <w:rsid w:val="00B07653"/>
    <w:rsid w:val="00B10199"/>
    <w:rsid w:val="00B101C5"/>
    <w:rsid w:val="00B104DD"/>
    <w:rsid w:val="00B1054E"/>
    <w:rsid w:val="00B105B9"/>
    <w:rsid w:val="00B1092D"/>
    <w:rsid w:val="00B10D5F"/>
    <w:rsid w:val="00B10E8A"/>
    <w:rsid w:val="00B11049"/>
    <w:rsid w:val="00B112A9"/>
    <w:rsid w:val="00B112F3"/>
    <w:rsid w:val="00B114AF"/>
    <w:rsid w:val="00B1169B"/>
    <w:rsid w:val="00B1177B"/>
    <w:rsid w:val="00B117AB"/>
    <w:rsid w:val="00B11A10"/>
    <w:rsid w:val="00B11C1A"/>
    <w:rsid w:val="00B1215B"/>
    <w:rsid w:val="00B121EA"/>
    <w:rsid w:val="00B1243C"/>
    <w:rsid w:val="00B1273A"/>
    <w:rsid w:val="00B128D0"/>
    <w:rsid w:val="00B1299D"/>
    <w:rsid w:val="00B12A96"/>
    <w:rsid w:val="00B12B1C"/>
    <w:rsid w:val="00B12E1E"/>
    <w:rsid w:val="00B12F00"/>
    <w:rsid w:val="00B1333B"/>
    <w:rsid w:val="00B134CD"/>
    <w:rsid w:val="00B13D76"/>
    <w:rsid w:val="00B13DC2"/>
    <w:rsid w:val="00B13FF9"/>
    <w:rsid w:val="00B140E4"/>
    <w:rsid w:val="00B14134"/>
    <w:rsid w:val="00B14228"/>
    <w:rsid w:val="00B142C7"/>
    <w:rsid w:val="00B1464E"/>
    <w:rsid w:val="00B14E8D"/>
    <w:rsid w:val="00B14E96"/>
    <w:rsid w:val="00B152BF"/>
    <w:rsid w:val="00B1535D"/>
    <w:rsid w:val="00B153AD"/>
    <w:rsid w:val="00B15449"/>
    <w:rsid w:val="00B15546"/>
    <w:rsid w:val="00B15A40"/>
    <w:rsid w:val="00B163FC"/>
    <w:rsid w:val="00B1643C"/>
    <w:rsid w:val="00B1643E"/>
    <w:rsid w:val="00B1678D"/>
    <w:rsid w:val="00B168A6"/>
    <w:rsid w:val="00B16A1F"/>
    <w:rsid w:val="00B16AF9"/>
    <w:rsid w:val="00B16DED"/>
    <w:rsid w:val="00B16E76"/>
    <w:rsid w:val="00B1738A"/>
    <w:rsid w:val="00B1746B"/>
    <w:rsid w:val="00B177BD"/>
    <w:rsid w:val="00B17B2E"/>
    <w:rsid w:val="00B17F9E"/>
    <w:rsid w:val="00B17FB7"/>
    <w:rsid w:val="00B20329"/>
    <w:rsid w:val="00B206DA"/>
    <w:rsid w:val="00B208B9"/>
    <w:rsid w:val="00B2093D"/>
    <w:rsid w:val="00B20B2C"/>
    <w:rsid w:val="00B20BD1"/>
    <w:rsid w:val="00B21125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3D"/>
    <w:rsid w:val="00B2235F"/>
    <w:rsid w:val="00B22A0A"/>
    <w:rsid w:val="00B22A15"/>
    <w:rsid w:val="00B22A5C"/>
    <w:rsid w:val="00B22D06"/>
    <w:rsid w:val="00B23296"/>
    <w:rsid w:val="00B236CF"/>
    <w:rsid w:val="00B237D2"/>
    <w:rsid w:val="00B23826"/>
    <w:rsid w:val="00B23AD5"/>
    <w:rsid w:val="00B23D1C"/>
    <w:rsid w:val="00B23E1E"/>
    <w:rsid w:val="00B24281"/>
    <w:rsid w:val="00B24789"/>
    <w:rsid w:val="00B24A15"/>
    <w:rsid w:val="00B24AFA"/>
    <w:rsid w:val="00B24D5E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B69"/>
    <w:rsid w:val="00B26F0D"/>
    <w:rsid w:val="00B2740B"/>
    <w:rsid w:val="00B277C5"/>
    <w:rsid w:val="00B27ABF"/>
    <w:rsid w:val="00B27DD9"/>
    <w:rsid w:val="00B27F63"/>
    <w:rsid w:val="00B27FE0"/>
    <w:rsid w:val="00B3029B"/>
    <w:rsid w:val="00B30374"/>
    <w:rsid w:val="00B30507"/>
    <w:rsid w:val="00B305D0"/>
    <w:rsid w:val="00B30692"/>
    <w:rsid w:val="00B30795"/>
    <w:rsid w:val="00B30FC8"/>
    <w:rsid w:val="00B31201"/>
    <w:rsid w:val="00B313A1"/>
    <w:rsid w:val="00B31C22"/>
    <w:rsid w:val="00B320E8"/>
    <w:rsid w:val="00B32220"/>
    <w:rsid w:val="00B32687"/>
    <w:rsid w:val="00B32C5A"/>
    <w:rsid w:val="00B32C6F"/>
    <w:rsid w:val="00B32E2A"/>
    <w:rsid w:val="00B32FCC"/>
    <w:rsid w:val="00B3325F"/>
    <w:rsid w:val="00B3332A"/>
    <w:rsid w:val="00B333D5"/>
    <w:rsid w:val="00B3346D"/>
    <w:rsid w:val="00B3362F"/>
    <w:rsid w:val="00B3385A"/>
    <w:rsid w:val="00B34573"/>
    <w:rsid w:val="00B34A7B"/>
    <w:rsid w:val="00B34AEE"/>
    <w:rsid w:val="00B34B38"/>
    <w:rsid w:val="00B34C5B"/>
    <w:rsid w:val="00B34F5A"/>
    <w:rsid w:val="00B35495"/>
    <w:rsid w:val="00B359DA"/>
    <w:rsid w:val="00B35D4A"/>
    <w:rsid w:val="00B35FBF"/>
    <w:rsid w:val="00B3608E"/>
    <w:rsid w:val="00B36464"/>
    <w:rsid w:val="00B36701"/>
    <w:rsid w:val="00B367A4"/>
    <w:rsid w:val="00B368B9"/>
    <w:rsid w:val="00B36C59"/>
    <w:rsid w:val="00B36CA7"/>
    <w:rsid w:val="00B370D6"/>
    <w:rsid w:val="00B37488"/>
    <w:rsid w:val="00B374BA"/>
    <w:rsid w:val="00B374BF"/>
    <w:rsid w:val="00B375F0"/>
    <w:rsid w:val="00B37708"/>
    <w:rsid w:val="00B37750"/>
    <w:rsid w:val="00B379A1"/>
    <w:rsid w:val="00B402D1"/>
    <w:rsid w:val="00B4058A"/>
    <w:rsid w:val="00B4082E"/>
    <w:rsid w:val="00B408A5"/>
    <w:rsid w:val="00B4093C"/>
    <w:rsid w:val="00B40997"/>
    <w:rsid w:val="00B40AA7"/>
    <w:rsid w:val="00B40F8F"/>
    <w:rsid w:val="00B410DD"/>
    <w:rsid w:val="00B41557"/>
    <w:rsid w:val="00B4158B"/>
    <w:rsid w:val="00B41AA3"/>
    <w:rsid w:val="00B41ABF"/>
    <w:rsid w:val="00B41C6C"/>
    <w:rsid w:val="00B41C7E"/>
    <w:rsid w:val="00B41E09"/>
    <w:rsid w:val="00B41F38"/>
    <w:rsid w:val="00B41FE4"/>
    <w:rsid w:val="00B41FFE"/>
    <w:rsid w:val="00B421C4"/>
    <w:rsid w:val="00B42432"/>
    <w:rsid w:val="00B42696"/>
    <w:rsid w:val="00B42758"/>
    <w:rsid w:val="00B42B30"/>
    <w:rsid w:val="00B42D32"/>
    <w:rsid w:val="00B42E11"/>
    <w:rsid w:val="00B430FD"/>
    <w:rsid w:val="00B4312C"/>
    <w:rsid w:val="00B43216"/>
    <w:rsid w:val="00B43455"/>
    <w:rsid w:val="00B4356A"/>
    <w:rsid w:val="00B43685"/>
    <w:rsid w:val="00B436E5"/>
    <w:rsid w:val="00B4386E"/>
    <w:rsid w:val="00B43E46"/>
    <w:rsid w:val="00B43F98"/>
    <w:rsid w:val="00B4404B"/>
    <w:rsid w:val="00B443F4"/>
    <w:rsid w:val="00B44502"/>
    <w:rsid w:val="00B44808"/>
    <w:rsid w:val="00B4487E"/>
    <w:rsid w:val="00B44A6F"/>
    <w:rsid w:val="00B44AB9"/>
    <w:rsid w:val="00B44D21"/>
    <w:rsid w:val="00B44F1F"/>
    <w:rsid w:val="00B45017"/>
    <w:rsid w:val="00B4544D"/>
    <w:rsid w:val="00B45556"/>
    <w:rsid w:val="00B4557A"/>
    <w:rsid w:val="00B45C65"/>
    <w:rsid w:val="00B464C7"/>
    <w:rsid w:val="00B465EB"/>
    <w:rsid w:val="00B4662C"/>
    <w:rsid w:val="00B46758"/>
    <w:rsid w:val="00B46779"/>
    <w:rsid w:val="00B4694E"/>
    <w:rsid w:val="00B469FE"/>
    <w:rsid w:val="00B46CEE"/>
    <w:rsid w:val="00B46DDD"/>
    <w:rsid w:val="00B470B3"/>
    <w:rsid w:val="00B4739B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954"/>
    <w:rsid w:val="00B51A74"/>
    <w:rsid w:val="00B51AD2"/>
    <w:rsid w:val="00B51C0A"/>
    <w:rsid w:val="00B51CD8"/>
    <w:rsid w:val="00B52674"/>
    <w:rsid w:val="00B526E2"/>
    <w:rsid w:val="00B527A6"/>
    <w:rsid w:val="00B527EC"/>
    <w:rsid w:val="00B53473"/>
    <w:rsid w:val="00B5386C"/>
    <w:rsid w:val="00B53B3A"/>
    <w:rsid w:val="00B53E75"/>
    <w:rsid w:val="00B53F57"/>
    <w:rsid w:val="00B54008"/>
    <w:rsid w:val="00B540D9"/>
    <w:rsid w:val="00B543C6"/>
    <w:rsid w:val="00B54E30"/>
    <w:rsid w:val="00B54E5C"/>
    <w:rsid w:val="00B54FB3"/>
    <w:rsid w:val="00B54FB8"/>
    <w:rsid w:val="00B5504C"/>
    <w:rsid w:val="00B55079"/>
    <w:rsid w:val="00B55276"/>
    <w:rsid w:val="00B552C6"/>
    <w:rsid w:val="00B552EC"/>
    <w:rsid w:val="00B55596"/>
    <w:rsid w:val="00B55897"/>
    <w:rsid w:val="00B55A05"/>
    <w:rsid w:val="00B55ACD"/>
    <w:rsid w:val="00B55ADF"/>
    <w:rsid w:val="00B55C5A"/>
    <w:rsid w:val="00B55D67"/>
    <w:rsid w:val="00B55E19"/>
    <w:rsid w:val="00B55E69"/>
    <w:rsid w:val="00B56313"/>
    <w:rsid w:val="00B564CF"/>
    <w:rsid w:val="00B566F3"/>
    <w:rsid w:val="00B56868"/>
    <w:rsid w:val="00B568BC"/>
    <w:rsid w:val="00B56D9D"/>
    <w:rsid w:val="00B56EB6"/>
    <w:rsid w:val="00B570C8"/>
    <w:rsid w:val="00B5713D"/>
    <w:rsid w:val="00B571DA"/>
    <w:rsid w:val="00B57201"/>
    <w:rsid w:val="00B572AD"/>
    <w:rsid w:val="00B5742A"/>
    <w:rsid w:val="00B57488"/>
    <w:rsid w:val="00B5781B"/>
    <w:rsid w:val="00B5784F"/>
    <w:rsid w:val="00B57CFC"/>
    <w:rsid w:val="00B600B2"/>
    <w:rsid w:val="00B602FE"/>
    <w:rsid w:val="00B606CC"/>
    <w:rsid w:val="00B607B1"/>
    <w:rsid w:val="00B607B8"/>
    <w:rsid w:val="00B60DAE"/>
    <w:rsid w:val="00B61295"/>
    <w:rsid w:val="00B61496"/>
    <w:rsid w:val="00B61623"/>
    <w:rsid w:val="00B61632"/>
    <w:rsid w:val="00B61640"/>
    <w:rsid w:val="00B618EC"/>
    <w:rsid w:val="00B6205B"/>
    <w:rsid w:val="00B620EB"/>
    <w:rsid w:val="00B6216A"/>
    <w:rsid w:val="00B62214"/>
    <w:rsid w:val="00B62425"/>
    <w:rsid w:val="00B62803"/>
    <w:rsid w:val="00B62AA4"/>
    <w:rsid w:val="00B62BB5"/>
    <w:rsid w:val="00B62D2F"/>
    <w:rsid w:val="00B62D84"/>
    <w:rsid w:val="00B62E57"/>
    <w:rsid w:val="00B63726"/>
    <w:rsid w:val="00B63A96"/>
    <w:rsid w:val="00B63C51"/>
    <w:rsid w:val="00B63E01"/>
    <w:rsid w:val="00B63E0D"/>
    <w:rsid w:val="00B63F62"/>
    <w:rsid w:val="00B6405D"/>
    <w:rsid w:val="00B64242"/>
    <w:rsid w:val="00B644AE"/>
    <w:rsid w:val="00B647DD"/>
    <w:rsid w:val="00B6480B"/>
    <w:rsid w:val="00B6482A"/>
    <w:rsid w:val="00B651B6"/>
    <w:rsid w:val="00B6539C"/>
    <w:rsid w:val="00B654D7"/>
    <w:rsid w:val="00B659AB"/>
    <w:rsid w:val="00B65A0A"/>
    <w:rsid w:val="00B65A97"/>
    <w:rsid w:val="00B65DFA"/>
    <w:rsid w:val="00B65FF0"/>
    <w:rsid w:val="00B66005"/>
    <w:rsid w:val="00B6633F"/>
    <w:rsid w:val="00B66DD0"/>
    <w:rsid w:val="00B66F5F"/>
    <w:rsid w:val="00B66F88"/>
    <w:rsid w:val="00B66FA5"/>
    <w:rsid w:val="00B671D5"/>
    <w:rsid w:val="00B67715"/>
    <w:rsid w:val="00B705E7"/>
    <w:rsid w:val="00B70683"/>
    <w:rsid w:val="00B70ADA"/>
    <w:rsid w:val="00B70EAF"/>
    <w:rsid w:val="00B71065"/>
    <w:rsid w:val="00B711AE"/>
    <w:rsid w:val="00B7170E"/>
    <w:rsid w:val="00B71751"/>
    <w:rsid w:val="00B717F5"/>
    <w:rsid w:val="00B71807"/>
    <w:rsid w:val="00B7183D"/>
    <w:rsid w:val="00B71B2A"/>
    <w:rsid w:val="00B71B6A"/>
    <w:rsid w:val="00B71B72"/>
    <w:rsid w:val="00B72120"/>
    <w:rsid w:val="00B725AE"/>
    <w:rsid w:val="00B726AD"/>
    <w:rsid w:val="00B7285F"/>
    <w:rsid w:val="00B728DE"/>
    <w:rsid w:val="00B72BE7"/>
    <w:rsid w:val="00B73195"/>
    <w:rsid w:val="00B7346B"/>
    <w:rsid w:val="00B73614"/>
    <w:rsid w:val="00B73621"/>
    <w:rsid w:val="00B738CB"/>
    <w:rsid w:val="00B738FE"/>
    <w:rsid w:val="00B7398C"/>
    <w:rsid w:val="00B73A69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4FE4"/>
    <w:rsid w:val="00B75041"/>
    <w:rsid w:val="00B75061"/>
    <w:rsid w:val="00B75692"/>
    <w:rsid w:val="00B75B16"/>
    <w:rsid w:val="00B75BE0"/>
    <w:rsid w:val="00B75D2D"/>
    <w:rsid w:val="00B75D92"/>
    <w:rsid w:val="00B75F3E"/>
    <w:rsid w:val="00B76028"/>
    <w:rsid w:val="00B7644E"/>
    <w:rsid w:val="00B76B44"/>
    <w:rsid w:val="00B76F80"/>
    <w:rsid w:val="00B771FF"/>
    <w:rsid w:val="00B77299"/>
    <w:rsid w:val="00B7744E"/>
    <w:rsid w:val="00B77484"/>
    <w:rsid w:val="00B7794D"/>
    <w:rsid w:val="00B80198"/>
    <w:rsid w:val="00B801AA"/>
    <w:rsid w:val="00B801D3"/>
    <w:rsid w:val="00B804AC"/>
    <w:rsid w:val="00B816B4"/>
    <w:rsid w:val="00B81830"/>
    <w:rsid w:val="00B81846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3FBB"/>
    <w:rsid w:val="00B846C3"/>
    <w:rsid w:val="00B848CE"/>
    <w:rsid w:val="00B84918"/>
    <w:rsid w:val="00B84EC6"/>
    <w:rsid w:val="00B8517B"/>
    <w:rsid w:val="00B85978"/>
    <w:rsid w:val="00B85C82"/>
    <w:rsid w:val="00B85D0D"/>
    <w:rsid w:val="00B85EC3"/>
    <w:rsid w:val="00B85FD4"/>
    <w:rsid w:val="00B86570"/>
    <w:rsid w:val="00B8664B"/>
    <w:rsid w:val="00B86671"/>
    <w:rsid w:val="00B867C3"/>
    <w:rsid w:val="00B86EE8"/>
    <w:rsid w:val="00B86EF2"/>
    <w:rsid w:val="00B87447"/>
    <w:rsid w:val="00B87592"/>
    <w:rsid w:val="00B87733"/>
    <w:rsid w:val="00B87E48"/>
    <w:rsid w:val="00B901CA"/>
    <w:rsid w:val="00B905CF"/>
    <w:rsid w:val="00B9097E"/>
    <w:rsid w:val="00B90D9C"/>
    <w:rsid w:val="00B90F3A"/>
    <w:rsid w:val="00B9100B"/>
    <w:rsid w:val="00B91245"/>
    <w:rsid w:val="00B918B7"/>
    <w:rsid w:val="00B91962"/>
    <w:rsid w:val="00B91BEA"/>
    <w:rsid w:val="00B91CDB"/>
    <w:rsid w:val="00B91D4D"/>
    <w:rsid w:val="00B91FE7"/>
    <w:rsid w:val="00B92340"/>
    <w:rsid w:val="00B92662"/>
    <w:rsid w:val="00B929F4"/>
    <w:rsid w:val="00B92C3B"/>
    <w:rsid w:val="00B934C6"/>
    <w:rsid w:val="00B934F8"/>
    <w:rsid w:val="00B934FD"/>
    <w:rsid w:val="00B935D9"/>
    <w:rsid w:val="00B93806"/>
    <w:rsid w:val="00B939D9"/>
    <w:rsid w:val="00B93C36"/>
    <w:rsid w:val="00B93C3E"/>
    <w:rsid w:val="00B93C4C"/>
    <w:rsid w:val="00B93C87"/>
    <w:rsid w:val="00B93F98"/>
    <w:rsid w:val="00B944C5"/>
    <w:rsid w:val="00B94868"/>
    <w:rsid w:val="00B948E1"/>
    <w:rsid w:val="00B94926"/>
    <w:rsid w:val="00B95E95"/>
    <w:rsid w:val="00B960F1"/>
    <w:rsid w:val="00B96509"/>
    <w:rsid w:val="00B96E83"/>
    <w:rsid w:val="00B96F52"/>
    <w:rsid w:val="00B97151"/>
    <w:rsid w:val="00B971E3"/>
    <w:rsid w:val="00B976F6"/>
    <w:rsid w:val="00B97739"/>
    <w:rsid w:val="00B977B5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5AD"/>
    <w:rsid w:val="00BA1632"/>
    <w:rsid w:val="00BA170C"/>
    <w:rsid w:val="00BA1BDA"/>
    <w:rsid w:val="00BA1C58"/>
    <w:rsid w:val="00BA1D34"/>
    <w:rsid w:val="00BA204C"/>
    <w:rsid w:val="00BA2122"/>
    <w:rsid w:val="00BA2681"/>
    <w:rsid w:val="00BA2939"/>
    <w:rsid w:val="00BA2C0C"/>
    <w:rsid w:val="00BA2CCF"/>
    <w:rsid w:val="00BA317E"/>
    <w:rsid w:val="00BA34EE"/>
    <w:rsid w:val="00BA3713"/>
    <w:rsid w:val="00BA3A9B"/>
    <w:rsid w:val="00BA3CCC"/>
    <w:rsid w:val="00BA3DFB"/>
    <w:rsid w:val="00BA406F"/>
    <w:rsid w:val="00BA416A"/>
    <w:rsid w:val="00BA43C4"/>
    <w:rsid w:val="00BA48D5"/>
    <w:rsid w:val="00BA4EB9"/>
    <w:rsid w:val="00BA5432"/>
    <w:rsid w:val="00BA560B"/>
    <w:rsid w:val="00BA59CE"/>
    <w:rsid w:val="00BA5C95"/>
    <w:rsid w:val="00BA5E94"/>
    <w:rsid w:val="00BA5EC1"/>
    <w:rsid w:val="00BA5FFD"/>
    <w:rsid w:val="00BA618C"/>
    <w:rsid w:val="00BA62C9"/>
    <w:rsid w:val="00BA6351"/>
    <w:rsid w:val="00BA64AF"/>
    <w:rsid w:val="00BA64DE"/>
    <w:rsid w:val="00BA67C4"/>
    <w:rsid w:val="00BA6818"/>
    <w:rsid w:val="00BA68AB"/>
    <w:rsid w:val="00BA6A36"/>
    <w:rsid w:val="00BA6C20"/>
    <w:rsid w:val="00BA752E"/>
    <w:rsid w:val="00BA772B"/>
    <w:rsid w:val="00BA7A69"/>
    <w:rsid w:val="00BA7BDF"/>
    <w:rsid w:val="00BA7CCF"/>
    <w:rsid w:val="00BA7D89"/>
    <w:rsid w:val="00BA7FA9"/>
    <w:rsid w:val="00BB0C86"/>
    <w:rsid w:val="00BB1337"/>
    <w:rsid w:val="00BB13C8"/>
    <w:rsid w:val="00BB14BA"/>
    <w:rsid w:val="00BB14DE"/>
    <w:rsid w:val="00BB1895"/>
    <w:rsid w:val="00BB21A8"/>
    <w:rsid w:val="00BB21F2"/>
    <w:rsid w:val="00BB22B2"/>
    <w:rsid w:val="00BB2573"/>
    <w:rsid w:val="00BB28FF"/>
    <w:rsid w:val="00BB295E"/>
    <w:rsid w:val="00BB29DC"/>
    <w:rsid w:val="00BB30E9"/>
    <w:rsid w:val="00BB3370"/>
    <w:rsid w:val="00BB34E7"/>
    <w:rsid w:val="00BB3520"/>
    <w:rsid w:val="00BB3ABF"/>
    <w:rsid w:val="00BB3DEA"/>
    <w:rsid w:val="00BB43BA"/>
    <w:rsid w:val="00BB4484"/>
    <w:rsid w:val="00BB487E"/>
    <w:rsid w:val="00BB48CF"/>
    <w:rsid w:val="00BB493A"/>
    <w:rsid w:val="00BB49F8"/>
    <w:rsid w:val="00BB4B30"/>
    <w:rsid w:val="00BB4B38"/>
    <w:rsid w:val="00BB4D58"/>
    <w:rsid w:val="00BB516D"/>
    <w:rsid w:val="00BB5179"/>
    <w:rsid w:val="00BB530E"/>
    <w:rsid w:val="00BB5A6D"/>
    <w:rsid w:val="00BB5C30"/>
    <w:rsid w:val="00BB5C6E"/>
    <w:rsid w:val="00BB5D72"/>
    <w:rsid w:val="00BB65A3"/>
    <w:rsid w:val="00BB709B"/>
    <w:rsid w:val="00BB71DB"/>
    <w:rsid w:val="00BB7292"/>
    <w:rsid w:val="00BB785B"/>
    <w:rsid w:val="00BB7A17"/>
    <w:rsid w:val="00BC0098"/>
    <w:rsid w:val="00BC0255"/>
    <w:rsid w:val="00BC0295"/>
    <w:rsid w:val="00BC034D"/>
    <w:rsid w:val="00BC0763"/>
    <w:rsid w:val="00BC0809"/>
    <w:rsid w:val="00BC110C"/>
    <w:rsid w:val="00BC14DC"/>
    <w:rsid w:val="00BC15AB"/>
    <w:rsid w:val="00BC1682"/>
    <w:rsid w:val="00BC1AB8"/>
    <w:rsid w:val="00BC1BD3"/>
    <w:rsid w:val="00BC1C62"/>
    <w:rsid w:val="00BC1D8B"/>
    <w:rsid w:val="00BC1E84"/>
    <w:rsid w:val="00BC1FAC"/>
    <w:rsid w:val="00BC22B6"/>
    <w:rsid w:val="00BC2359"/>
    <w:rsid w:val="00BC251C"/>
    <w:rsid w:val="00BC26E9"/>
    <w:rsid w:val="00BC28F5"/>
    <w:rsid w:val="00BC29A1"/>
    <w:rsid w:val="00BC2ADC"/>
    <w:rsid w:val="00BC2CA1"/>
    <w:rsid w:val="00BC2DC8"/>
    <w:rsid w:val="00BC2DFE"/>
    <w:rsid w:val="00BC2E0C"/>
    <w:rsid w:val="00BC2EC9"/>
    <w:rsid w:val="00BC3007"/>
    <w:rsid w:val="00BC3084"/>
    <w:rsid w:val="00BC3220"/>
    <w:rsid w:val="00BC35BB"/>
    <w:rsid w:val="00BC3DAD"/>
    <w:rsid w:val="00BC403A"/>
    <w:rsid w:val="00BC423E"/>
    <w:rsid w:val="00BC4658"/>
    <w:rsid w:val="00BC473A"/>
    <w:rsid w:val="00BC497A"/>
    <w:rsid w:val="00BC4D09"/>
    <w:rsid w:val="00BC4D27"/>
    <w:rsid w:val="00BC4E36"/>
    <w:rsid w:val="00BC5341"/>
    <w:rsid w:val="00BC5C18"/>
    <w:rsid w:val="00BC5C97"/>
    <w:rsid w:val="00BC5D1A"/>
    <w:rsid w:val="00BC6067"/>
    <w:rsid w:val="00BC6362"/>
    <w:rsid w:val="00BC6525"/>
    <w:rsid w:val="00BC6551"/>
    <w:rsid w:val="00BC6601"/>
    <w:rsid w:val="00BC6662"/>
    <w:rsid w:val="00BC68E2"/>
    <w:rsid w:val="00BC6A3A"/>
    <w:rsid w:val="00BC6B39"/>
    <w:rsid w:val="00BC6DA3"/>
    <w:rsid w:val="00BC71BE"/>
    <w:rsid w:val="00BC751C"/>
    <w:rsid w:val="00BC7673"/>
    <w:rsid w:val="00BC7E9B"/>
    <w:rsid w:val="00BC7F79"/>
    <w:rsid w:val="00BD0183"/>
    <w:rsid w:val="00BD0208"/>
    <w:rsid w:val="00BD026A"/>
    <w:rsid w:val="00BD0504"/>
    <w:rsid w:val="00BD0516"/>
    <w:rsid w:val="00BD057D"/>
    <w:rsid w:val="00BD060C"/>
    <w:rsid w:val="00BD06C0"/>
    <w:rsid w:val="00BD09DC"/>
    <w:rsid w:val="00BD0B5D"/>
    <w:rsid w:val="00BD0C6F"/>
    <w:rsid w:val="00BD0CC1"/>
    <w:rsid w:val="00BD0E62"/>
    <w:rsid w:val="00BD0FA9"/>
    <w:rsid w:val="00BD0FE0"/>
    <w:rsid w:val="00BD1494"/>
    <w:rsid w:val="00BD15C3"/>
    <w:rsid w:val="00BD1652"/>
    <w:rsid w:val="00BD1821"/>
    <w:rsid w:val="00BD1BE7"/>
    <w:rsid w:val="00BD1D03"/>
    <w:rsid w:val="00BD1D2C"/>
    <w:rsid w:val="00BD1E66"/>
    <w:rsid w:val="00BD1F5D"/>
    <w:rsid w:val="00BD211D"/>
    <w:rsid w:val="00BD215D"/>
    <w:rsid w:val="00BD24C2"/>
    <w:rsid w:val="00BD2743"/>
    <w:rsid w:val="00BD2AFD"/>
    <w:rsid w:val="00BD3205"/>
    <w:rsid w:val="00BD3296"/>
    <w:rsid w:val="00BD33CB"/>
    <w:rsid w:val="00BD346B"/>
    <w:rsid w:val="00BD38A7"/>
    <w:rsid w:val="00BD39A3"/>
    <w:rsid w:val="00BD3ACF"/>
    <w:rsid w:val="00BD3D44"/>
    <w:rsid w:val="00BD3E58"/>
    <w:rsid w:val="00BD3EF5"/>
    <w:rsid w:val="00BD3F50"/>
    <w:rsid w:val="00BD46D1"/>
    <w:rsid w:val="00BD4759"/>
    <w:rsid w:val="00BD48E9"/>
    <w:rsid w:val="00BD48EE"/>
    <w:rsid w:val="00BD4CD8"/>
    <w:rsid w:val="00BD4E04"/>
    <w:rsid w:val="00BD4FE0"/>
    <w:rsid w:val="00BD5068"/>
    <w:rsid w:val="00BD526C"/>
    <w:rsid w:val="00BD5316"/>
    <w:rsid w:val="00BD5555"/>
    <w:rsid w:val="00BD56E8"/>
    <w:rsid w:val="00BD57E5"/>
    <w:rsid w:val="00BD5963"/>
    <w:rsid w:val="00BD5D76"/>
    <w:rsid w:val="00BD6091"/>
    <w:rsid w:val="00BD60B6"/>
    <w:rsid w:val="00BD6208"/>
    <w:rsid w:val="00BD683E"/>
    <w:rsid w:val="00BD6A29"/>
    <w:rsid w:val="00BD6D22"/>
    <w:rsid w:val="00BD6ED4"/>
    <w:rsid w:val="00BD6F26"/>
    <w:rsid w:val="00BD7464"/>
    <w:rsid w:val="00BD7504"/>
    <w:rsid w:val="00BD78D5"/>
    <w:rsid w:val="00BD78DF"/>
    <w:rsid w:val="00BD7E76"/>
    <w:rsid w:val="00BD7F94"/>
    <w:rsid w:val="00BE0387"/>
    <w:rsid w:val="00BE044C"/>
    <w:rsid w:val="00BE09B4"/>
    <w:rsid w:val="00BE0B11"/>
    <w:rsid w:val="00BE0F15"/>
    <w:rsid w:val="00BE116A"/>
    <w:rsid w:val="00BE119E"/>
    <w:rsid w:val="00BE1202"/>
    <w:rsid w:val="00BE1741"/>
    <w:rsid w:val="00BE2078"/>
    <w:rsid w:val="00BE2118"/>
    <w:rsid w:val="00BE22C8"/>
    <w:rsid w:val="00BE2566"/>
    <w:rsid w:val="00BE256A"/>
    <w:rsid w:val="00BE2954"/>
    <w:rsid w:val="00BE2B88"/>
    <w:rsid w:val="00BE2FF1"/>
    <w:rsid w:val="00BE2FF8"/>
    <w:rsid w:val="00BE3313"/>
    <w:rsid w:val="00BE343D"/>
    <w:rsid w:val="00BE34A3"/>
    <w:rsid w:val="00BE354A"/>
    <w:rsid w:val="00BE35A8"/>
    <w:rsid w:val="00BE3716"/>
    <w:rsid w:val="00BE3A14"/>
    <w:rsid w:val="00BE3AFE"/>
    <w:rsid w:val="00BE3B9F"/>
    <w:rsid w:val="00BE3C7B"/>
    <w:rsid w:val="00BE3D1A"/>
    <w:rsid w:val="00BE40C7"/>
    <w:rsid w:val="00BE414D"/>
    <w:rsid w:val="00BE44F4"/>
    <w:rsid w:val="00BE44F6"/>
    <w:rsid w:val="00BE4BF0"/>
    <w:rsid w:val="00BE4C85"/>
    <w:rsid w:val="00BE5165"/>
    <w:rsid w:val="00BE5468"/>
    <w:rsid w:val="00BE5827"/>
    <w:rsid w:val="00BE5855"/>
    <w:rsid w:val="00BE5C51"/>
    <w:rsid w:val="00BE5F2B"/>
    <w:rsid w:val="00BE61DA"/>
    <w:rsid w:val="00BE6316"/>
    <w:rsid w:val="00BE6391"/>
    <w:rsid w:val="00BE66F7"/>
    <w:rsid w:val="00BE681A"/>
    <w:rsid w:val="00BE69D9"/>
    <w:rsid w:val="00BE712F"/>
    <w:rsid w:val="00BE7234"/>
    <w:rsid w:val="00BE7CAC"/>
    <w:rsid w:val="00BF00E7"/>
    <w:rsid w:val="00BF010F"/>
    <w:rsid w:val="00BF0141"/>
    <w:rsid w:val="00BF018F"/>
    <w:rsid w:val="00BF04CF"/>
    <w:rsid w:val="00BF0572"/>
    <w:rsid w:val="00BF064B"/>
    <w:rsid w:val="00BF06C3"/>
    <w:rsid w:val="00BF06DA"/>
    <w:rsid w:val="00BF077A"/>
    <w:rsid w:val="00BF0BA1"/>
    <w:rsid w:val="00BF0C43"/>
    <w:rsid w:val="00BF12E3"/>
    <w:rsid w:val="00BF139D"/>
    <w:rsid w:val="00BF1707"/>
    <w:rsid w:val="00BF1889"/>
    <w:rsid w:val="00BF18CB"/>
    <w:rsid w:val="00BF192D"/>
    <w:rsid w:val="00BF1B36"/>
    <w:rsid w:val="00BF1B4A"/>
    <w:rsid w:val="00BF1B83"/>
    <w:rsid w:val="00BF1F4C"/>
    <w:rsid w:val="00BF1FCB"/>
    <w:rsid w:val="00BF20EA"/>
    <w:rsid w:val="00BF2168"/>
    <w:rsid w:val="00BF21F6"/>
    <w:rsid w:val="00BF23D2"/>
    <w:rsid w:val="00BF258B"/>
    <w:rsid w:val="00BF2A91"/>
    <w:rsid w:val="00BF2BB0"/>
    <w:rsid w:val="00BF2BBE"/>
    <w:rsid w:val="00BF2CE2"/>
    <w:rsid w:val="00BF2F3E"/>
    <w:rsid w:val="00BF2FAB"/>
    <w:rsid w:val="00BF310E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7EF"/>
    <w:rsid w:val="00BF5811"/>
    <w:rsid w:val="00BF5887"/>
    <w:rsid w:val="00BF59A4"/>
    <w:rsid w:val="00BF59CB"/>
    <w:rsid w:val="00BF5B5E"/>
    <w:rsid w:val="00BF5B9D"/>
    <w:rsid w:val="00BF5BBC"/>
    <w:rsid w:val="00BF5C36"/>
    <w:rsid w:val="00BF5E83"/>
    <w:rsid w:val="00BF60A9"/>
    <w:rsid w:val="00BF62FF"/>
    <w:rsid w:val="00BF6394"/>
    <w:rsid w:val="00BF657A"/>
    <w:rsid w:val="00BF672A"/>
    <w:rsid w:val="00BF68CF"/>
    <w:rsid w:val="00BF6924"/>
    <w:rsid w:val="00BF6B44"/>
    <w:rsid w:val="00BF6BE4"/>
    <w:rsid w:val="00BF6C1D"/>
    <w:rsid w:val="00BF6D2E"/>
    <w:rsid w:val="00BF6D36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1DDB"/>
    <w:rsid w:val="00C02314"/>
    <w:rsid w:val="00C02325"/>
    <w:rsid w:val="00C023BB"/>
    <w:rsid w:val="00C02ACC"/>
    <w:rsid w:val="00C02E1E"/>
    <w:rsid w:val="00C02EA7"/>
    <w:rsid w:val="00C0300C"/>
    <w:rsid w:val="00C03419"/>
    <w:rsid w:val="00C03596"/>
    <w:rsid w:val="00C03838"/>
    <w:rsid w:val="00C03AB9"/>
    <w:rsid w:val="00C03B82"/>
    <w:rsid w:val="00C03D3B"/>
    <w:rsid w:val="00C03F20"/>
    <w:rsid w:val="00C0402C"/>
    <w:rsid w:val="00C0433B"/>
    <w:rsid w:val="00C04405"/>
    <w:rsid w:val="00C049E0"/>
    <w:rsid w:val="00C04A35"/>
    <w:rsid w:val="00C04B66"/>
    <w:rsid w:val="00C0535E"/>
    <w:rsid w:val="00C05539"/>
    <w:rsid w:val="00C05618"/>
    <w:rsid w:val="00C05AFC"/>
    <w:rsid w:val="00C05C6F"/>
    <w:rsid w:val="00C05F2E"/>
    <w:rsid w:val="00C06860"/>
    <w:rsid w:val="00C06C7F"/>
    <w:rsid w:val="00C06D4C"/>
    <w:rsid w:val="00C06F5C"/>
    <w:rsid w:val="00C07090"/>
    <w:rsid w:val="00C0709D"/>
    <w:rsid w:val="00C072B9"/>
    <w:rsid w:val="00C073AF"/>
    <w:rsid w:val="00C07555"/>
    <w:rsid w:val="00C07562"/>
    <w:rsid w:val="00C075D1"/>
    <w:rsid w:val="00C075DE"/>
    <w:rsid w:val="00C079C4"/>
    <w:rsid w:val="00C07A59"/>
    <w:rsid w:val="00C07C8B"/>
    <w:rsid w:val="00C07D2C"/>
    <w:rsid w:val="00C07E48"/>
    <w:rsid w:val="00C1019B"/>
    <w:rsid w:val="00C10222"/>
    <w:rsid w:val="00C10324"/>
    <w:rsid w:val="00C10574"/>
    <w:rsid w:val="00C1076C"/>
    <w:rsid w:val="00C108FC"/>
    <w:rsid w:val="00C10A39"/>
    <w:rsid w:val="00C10A46"/>
    <w:rsid w:val="00C10D32"/>
    <w:rsid w:val="00C10E0C"/>
    <w:rsid w:val="00C10EDD"/>
    <w:rsid w:val="00C112CD"/>
    <w:rsid w:val="00C1170E"/>
    <w:rsid w:val="00C11812"/>
    <w:rsid w:val="00C1187A"/>
    <w:rsid w:val="00C11A7D"/>
    <w:rsid w:val="00C11F34"/>
    <w:rsid w:val="00C1204A"/>
    <w:rsid w:val="00C121EB"/>
    <w:rsid w:val="00C12534"/>
    <w:rsid w:val="00C1290E"/>
    <w:rsid w:val="00C12CD0"/>
    <w:rsid w:val="00C12CD1"/>
    <w:rsid w:val="00C12DB8"/>
    <w:rsid w:val="00C13236"/>
    <w:rsid w:val="00C13806"/>
    <w:rsid w:val="00C139C5"/>
    <w:rsid w:val="00C13A72"/>
    <w:rsid w:val="00C13A7E"/>
    <w:rsid w:val="00C13F54"/>
    <w:rsid w:val="00C13F90"/>
    <w:rsid w:val="00C141CD"/>
    <w:rsid w:val="00C143AD"/>
    <w:rsid w:val="00C144B9"/>
    <w:rsid w:val="00C14951"/>
    <w:rsid w:val="00C14961"/>
    <w:rsid w:val="00C14B44"/>
    <w:rsid w:val="00C14C97"/>
    <w:rsid w:val="00C14D22"/>
    <w:rsid w:val="00C15503"/>
    <w:rsid w:val="00C155F5"/>
    <w:rsid w:val="00C15739"/>
    <w:rsid w:val="00C15868"/>
    <w:rsid w:val="00C15ABB"/>
    <w:rsid w:val="00C15C5F"/>
    <w:rsid w:val="00C15FD9"/>
    <w:rsid w:val="00C1669D"/>
    <w:rsid w:val="00C16797"/>
    <w:rsid w:val="00C16BAF"/>
    <w:rsid w:val="00C16CB3"/>
    <w:rsid w:val="00C16DE6"/>
    <w:rsid w:val="00C16E1D"/>
    <w:rsid w:val="00C16ED5"/>
    <w:rsid w:val="00C16F4A"/>
    <w:rsid w:val="00C16FBE"/>
    <w:rsid w:val="00C17324"/>
    <w:rsid w:val="00C1749B"/>
    <w:rsid w:val="00C17664"/>
    <w:rsid w:val="00C17A7F"/>
    <w:rsid w:val="00C17EE3"/>
    <w:rsid w:val="00C17EE9"/>
    <w:rsid w:val="00C207AE"/>
    <w:rsid w:val="00C20869"/>
    <w:rsid w:val="00C20B90"/>
    <w:rsid w:val="00C20DB5"/>
    <w:rsid w:val="00C20E61"/>
    <w:rsid w:val="00C20EDB"/>
    <w:rsid w:val="00C21140"/>
    <w:rsid w:val="00C21317"/>
    <w:rsid w:val="00C21486"/>
    <w:rsid w:val="00C217FB"/>
    <w:rsid w:val="00C21990"/>
    <w:rsid w:val="00C220DF"/>
    <w:rsid w:val="00C22191"/>
    <w:rsid w:val="00C22298"/>
    <w:rsid w:val="00C222C1"/>
    <w:rsid w:val="00C225A6"/>
    <w:rsid w:val="00C226D8"/>
    <w:rsid w:val="00C22715"/>
    <w:rsid w:val="00C228D8"/>
    <w:rsid w:val="00C23395"/>
    <w:rsid w:val="00C233CC"/>
    <w:rsid w:val="00C235F0"/>
    <w:rsid w:val="00C2367D"/>
    <w:rsid w:val="00C238AE"/>
    <w:rsid w:val="00C238DB"/>
    <w:rsid w:val="00C23AA8"/>
    <w:rsid w:val="00C240FB"/>
    <w:rsid w:val="00C24126"/>
    <w:rsid w:val="00C241A7"/>
    <w:rsid w:val="00C24478"/>
    <w:rsid w:val="00C244EB"/>
    <w:rsid w:val="00C246D3"/>
    <w:rsid w:val="00C24849"/>
    <w:rsid w:val="00C249DA"/>
    <w:rsid w:val="00C2523C"/>
    <w:rsid w:val="00C25341"/>
    <w:rsid w:val="00C25734"/>
    <w:rsid w:val="00C257C9"/>
    <w:rsid w:val="00C25818"/>
    <w:rsid w:val="00C264DC"/>
    <w:rsid w:val="00C265F8"/>
    <w:rsid w:val="00C26631"/>
    <w:rsid w:val="00C2680B"/>
    <w:rsid w:val="00C2687B"/>
    <w:rsid w:val="00C26B83"/>
    <w:rsid w:val="00C26C45"/>
    <w:rsid w:val="00C26CEF"/>
    <w:rsid w:val="00C2704B"/>
    <w:rsid w:val="00C27132"/>
    <w:rsid w:val="00C2736C"/>
    <w:rsid w:val="00C2768A"/>
    <w:rsid w:val="00C276F1"/>
    <w:rsid w:val="00C27ACB"/>
    <w:rsid w:val="00C27FA0"/>
    <w:rsid w:val="00C27FE2"/>
    <w:rsid w:val="00C30327"/>
    <w:rsid w:val="00C30340"/>
    <w:rsid w:val="00C304C0"/>
    <w:rsid w:val="00C3085A"/>
    <w:rsid w:val="00C30B4F"/>
    <w:rsid w:val="00C30D1F"/>
    <w:rsid w:val="00C30D44"/>
    <w:rsid w:val="00C30E2E"/>
    <w:rsid w:val="00C314A7"/>
    <w:rsid w:val="00C31692"/>
    <w:rsid w:val="00C31C08"/>
    <w:rsid w:val="00C321C8"/>
    <w:rsid w:val="00C32415"/>
    <w:rsid w:val="00C3247F"/>
    <w:rsid w:val="00C324D9"/>
    <w:rsid w:val="00C325A9"/>
    <w:rsid w:val="00C32A1D"/>
    <w:rsid w:val="00C32A6F"/>
    <w:rsid w:val="00C330D1"/>
    <w:rsid w:val="00C331EE"/>
    <w:rsid w:val="00C33371"/>
    <w:rsid w:val="00C3354B"/>
    <w:rsid w:val="00C3356C"/>
    <w:rsid w:val="00C33800"/>
    <w:rsid w:val="00C33945"/>
    <w:rsid w:val="00C33BE4"/>
    <w:rsid w:val="00C33EAF"/>
    <w:rsid w:val="00C3468A"/>
    <w:rsid w:val="00C34F77"/>
    <w:rsid w:val="00C350A1"/>
    <w:rsid w:val="00C35351"/>
    <w:rsid w:val="00C353E7"/>
    <w:rsid w:val="00C354A3"/>
    <w:rsid w:val="00C3574E"/>
    <w:rsid w:val="00C35A9D"/>
    <w:rsid w:val="00C35E4C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8A"/>
    <w:rsid w:val="00C375D4"/>
    <w:rsid w:val="00C37BF7"/>
    <w:rsid w:val="00C37C26"/>
    <w:rsid w:val="00C37FCE"/>
    <w:rsid w:val="00C40659"/>
    <w:rsid w:val="00C41182"/>
    <w:rsid w:val="00C41498"/>
    <w:rsid w:val="00C41EA7"/>
    <w:rsid w:val="00C41FB5"/>
    <w:rsid w:val="00C42057"/>
    <w:rsid w:val="00C42072"/>
    <w:rsid w:val="00C4214C"/>
    <w:rsid w:val="00C4237A"/>
    <w:rsid w:val="00C424A2"/>
    <w:rsid w:val="00C42918"/>
    <w:rsid w:val="00C42D9B"/>
    <w:rsid w:val="00C42E16"/>
    <w:rsid w:val="00C4335F"/>
    <w:rsid w:val="00C43401"/>
    <w:rsid w:val="00C438E0"/>
    <w:rsid w:val="00C438FD"/>
    <w:rsid w:val="00C43B46"/>
    <w:rsid w:val="00C43BB5"/>
    <w:rsid w:val="00C43E03"/>
    <w:rsid w:val="00C43E75"/>
    <w:rsid w:val="00C443E5"/>
    <w:rsid w:val="00C4470C"/>
    <w:rsid w:val="00C44950"/>
    <w:rsid w:val="00C44955"/>
    <w:rsid w:val="00C453D0"/>
    <w:rsid w:val="00C4546F"/>
    <w:rsid w:val="00C45C81"/>
    <w:rsid w:val="00C45EB9"/>
    <w:rsid w:val="00C45FE8"/>
    <w:rsid w:val="00C46056"/>
    <w:rsid w:val="00C4607A"/>
    <w:rsid w:val="00C46091"/>
    <w:rsid w:val="00C46490"/>
    <w:rsid w:val="00C46495"/>
    <w:rsid w:val="00C465D8"/>
    <w:rsid w:val="00C4687A"/>
    <w:rsid w:val="00C46977"/>
    <w:rsid w:val="00C46B7A"/>
    <w:rsid w:val="00C46BD8"/>
    <w:rsid w:val="00C46D51"/>
    <w:rsid w:val="00C4705B"/>
    <w:rsid w:val="00C470AF"/>
    <w:rsid w:val="00C47152"/>
    <w:rsid w:val="00C474B5"/>
    <w:rsid w:val="00C475CD"/>
    <w:rsid w:val="00C475D7"/>
    <w:rsid w:val="00C4760B"/>
    <w:rsid w:val="00C47A42"/>
    <w:rsid w:val="00C47BC5"/>
    <w:rsid w:val="00C47C74"/>
    <w:rsid w:val="00C50043"/>
    <w:rsid w:val="00C500EF"/>
    <w:rsid w:val="00C50AAC"/>
    <w:rsid w:val="00C50CF2"/>
    <w:rsid w:val="00C50E00"/>
    <w:rsid w:val="00C50E0F"/>
    <w:rsid w:val="00C50FE0"/>
    <w:rsid w:val="00C51289"/>
    <w:rsid w:val="00C516EA"/>
    <w:rsid w:val="00C51764"/>
    <w:rsid w:val="00C517BA"/>
    <w:rsid w:val="00C52669"/>
    <w:rsid w:val="00C52859"/>
    <w:rsid w:val="00C52A52"/>
    <w:rsid w:val="00C52E26"/>
    <w:rsid w:val="00C53087"/>
    <w:rsid w:val="00C530FE"/>
    <w:rsid w:val="00C53105"/>
    <w:rsid w:val="00C5312F"/>
    <w:rsid w:val="00C53996"/>
    <w:rsid w:val="00C540AA"/>
    <w:rsid w:val="00C54412"/>
    <w:rsid w:val="00C546D0"/>
    <w:rsid w:val="00C54727"/>
    <w:rsid w:val="00C54BE9"/>
    <w:rsid w:val="00C54DBF"/>
    <w:rsid w:val="00C54F17"/>
    <w:rsid w:val="00C550DD"/>
    <w:rsid w:val="00C556E1"/>
    <w:rsid w:val="00C55739"/>
    <w:rsid w:val="00C55806"/>
    <w:rsid w:val="00C558C0"/>
    <w:rsid w:val="00C55AB4"/>
    <w:rsid w:val="00C55D21"/>
    <w:rsid w:val="00C562A1"/>
    <w:rsid w:val="00C56306"/>
    <w:rsid w:val="00C564C6"/>
    <w:rsid w:val="00C56754"/>
    <w:rsid w:val="00C5691E"/>
    <w:rsid w:val="00C56D00"/>
    <w:rsid w:val="00C56DEF"/>
    <w:rsid w:val="00C56EBF"/>
    <w:rsid w:val="00C570A1"/>
    <w:rsid w:val="00C57111"/>
    <w:rsid w:val="00C57336"/>
    <w:rsid w:val="00C5738A"/>
    <w:rsid w:val="00C57776"/>
    <w:rsid w:val="00C57D27"/>
    <w:rsid w:val="00C60134"/>
    <w:rsid w:val="00C602A2"/>
    <w:rsid w:val="00C60891"/>
    <w:rsid w:val="00C60913"/>
    <w:rsid w:val="00C6096A"/>
    <w:rsid w:val="00C60D7A"/>
    <w:rsid w:val="00C60E26"/>
    <w:rsid w:val="00C6117D"/>
    <w:rsid w:val="00C6124F"/>
    <w:rsid w:val="00C61375"/>
    <w:rsid w:val="00C61635"/>
    <w:rsid w:val="00C6177C"/>
    <w:rsid w:val="00C618E8"/>
    <w:rsid w:val="00C61A48"/>
    <w:rsid w:val="00C61A87"/>
    <w:rsid w:val="00C61DDF"/>
    <w:rsid w:val="00C61DF5"/>
    <w:rsid w:val="00C61FC2"/>
    <w:rsid w:val="00C61FC4"/>
    <w:rsid w:val="00C62589"/>
    <w:rsid w:val="00C626F4"/>
    <w:rsid w:val="00C62721"/>
    <w:rsid w:val="00C62A20"/>
    <w:rsid w:val="00C62A47"/>
    <w:rsid w:val="00C62A56"/>
    <w:rsid w:val="00C62C97"/>
    <w:rsid w:val="00C62D7D"/>
    <w:rsid w:val="00C63661"/>
    <w:rsid w:val="00C63852"/>
    <w:rsid w:val="00C63A0E"/>
    <w:rsid w:val="00C63B43"/>
    <w:rsid w:val="00C63B47"/>
    <w:rsid w:val="00C63F90"/>
    <w:rsid w:val="00C64064"/>
    <w:rsid w:val="00C6443D"/>
    <w:rsid w:val="00C645E1"/>
    <w:rsid w:val="00C64834"/>
    <w:rsid w:val="00C64B7F"/>
    <w:rsid w:val="00C64E92"/>
    <w:rsid w:val="00C64EBB"/>
    <w:rsid w:val="00C64F7D"/>
    <w:rsid w:val="00C6517F"/>
    <w:rsid w:val="00C65421"/>
    <w:rsid w:val="00C654E4"/>
    <w:rsid w:val="00C65502"/>
    <w:rsid w:val="00C657BA"/>
    <w:rsid w:val="00C65B2B"/>
    <w:rsid w:val="00C66D5D"/>
    <w:rsid w:val="00C66F13"/>
    <w:rsid w:val="00C6734C"/>
    <w:rsid w:val="00C673B3"/>
    <w:rsid w:val="00C67448"/>
    <w:rsid w:val="00C674AD"/>
    <w:rsid w:val="00C67528"/>
    <w:rsid w:val="00C6792A"/>
    <w:rsid w:val="00C67AFF"/>
    <w:rsid w:val="00C67CFE"/>
    <w:rsid w:val="00C70060"/>
    <w:rsid w:val="00C701B3"/>
    <w:rsid w:val="00C70430"/>
    <w:rsid w:val="00C70587"/>
    <w:rsid w:val="00C7073B"/>
    <w:rsid w:val="00C70743"/>
    <w:rsid w:val="00C70803"/>
    <w:rsid w:val="00C7090E"/>
    <w:rsid w:val="00C70ED2"/>
    <w:rsid w:val="00C70F92"/>
    <w:rsid w:val="00C710B3"/>
    <w:rsid w:val="00C711ED"/>
    <w:rsid w:val="00C712CE"/>
    <w:rsid w:val="00C71355"/>
    <w:rsid w:val="00C714E7"/>
    <w:rsid w:val="00C7153C"/>
    <w:rsid w:val="00C71650"/>
    <w:rsid w:val="00C71A8D"/>
    <w:rsid w:val="00C71F3E"/>
    <w:rsid w:val="00C720B7"/>
    <w:rsid w:val="00C725BD"/>
    <w:rsid w:val="00C72820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461"/>
    <w:rsid w:val="00C746D8"/>
    <w:rsid w:val="00C74AB8"/>
    <w:rsid w:val="00C7513C"/>
    <w:rsid w:val="00C7520D"/>
    <w:rsid w:val="00C752C1"/>
    <w:rsid w:val="00C75B02"/>
    <w:rsid w:val="00C75D7F"/>
    <w:rsid w:val="00C75DD1"/>
    <w:rsid w:val="00C75E97"/>
    <w:rsid w:val="00C75EB7"/>
    <w:rsid w:val="00C75FED"/>
    <w:rsid w:val="00C760A2"/>
    <w:rsid w:val="00C760A5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1B5"/>
    <w:rsid w:val="00C802E9"/>
    <w:rsid w:val="00C80C41"/>
    <w:rsid w:val="00C80E30"/>
    <w:rsid w:val="00C811FF"/>
    <w:rsid w:val="00C812AF"/>
    <w:rsid w:val="00C815BE"/>
    <w:rsid w:val="00C815C4"/>
    <w:rsid w:val="00C81710"/>
    <w:rsid w:val="00C81BEC"/>
    <w:rsid w:val="00C81E64"/>
    <w:rsid w:val="00C81EAA"/>
    <w:rsid w:val="00C822B6"/>
    <w:rsid w:val="00C8237A"/>
    <w:rsid w:val="00C826AF"/>
    <w:rsid w:val="00C829C7"/>
    <w:rsid w:val="00C829E4"/>
    <w:rsid w:val="00C82A2A"/>
    <w:rsid w:val="00C82C5F"/>
    <w:rsid w:val="00C83266"/>
    <w:rsid w:val="00C83AFB"/>
    <w:rsid w:val="00C83EEB"/>
    <w:rsid w:val="00C83F6C"/>
    <w:rsid w:val="00C84122"/>
    <w:rsid w:val="00C8435B"/>
    <w:rsid w:val="00C85024"/>
    <w:rsid w:val="00C8524E"/>
    <w:rsid w:val="00C85265"/>
    <w:rsid w:val="00C8537E"/>
    <w:rsid w:val="00C853D8"/>
    <w:rsid w:val="00C8601D"/>
    <w:rsid w:val="00C860DC"/>
    <w:rsid w:val="00C86114"/>
    <w:rsid w:val="00C86357"/>
    <w:rsid w:val="00C8639E"/>
    <w:rsid w:val="00C866BF"/>
    <w:rsid w:val="00C86C26"/>
    <w:rsid w:val="00C86F75"/>
    <w:rsid w:val="00C87475"/>
    <w:rsid w:val="00C876F8"/>
    <w:rsid w:val="00C87744"/>
    <w:rsid w:val="00C87DB3"/>
    <w:rsid w:val="00C87F14"/>
    <w:rsid w:val="00C87FA5"/>
    <w:rsid w:val="00C90205"/>
    <w:rsid w:val="00C90B31"/>
    <w:rsid w:val="00C910DB"/>
    <w:rsid w:val="00C91361"/>
    <w:rsid w:val="00C91832"/>
    <w:rsid w:val="00C91944"/>
    <w:rsid w:val="00C91990"/>
    <w:rsid w:val="00C91AB2"/>
    <w:rsid w:val="00C91CF2"/>
    <w:rsid w:val="00C91E98"/>
    <w:rsid w:val="00C92244"/>
    <w:rsid w:val="00C92C1C"/>
    <w:rsid w:val="00C92CC9"/>
    <w:rsid w:val="00C92DD7"/>
    <w:rsid w:val="00C93083"/>
    <w:rsid w:val="00C932E0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BD4"/>
    <w:rsid w:val="00C94CE4"/>
    <w:rsid w:val="00C955E4"/>
    <w:rsid w:val="00C956DD"/>
    <w:rsid w:val="00C95B00"/>
    <w:rsid w:val="00C9602E"/>
    <w:rsid w:val="00C960B4"/>
    <w:rsid w:val="00C96350"/>
    <w:rsid w:val="00C96352"/>
    <w:rsid w:val="00C964FA"/>
    <w:rsid w:val="00C96725"/>
    <w:rsid w:val="00C96766"/>
    <w:rsid w:val="00C96A75"/>
    <w:rsid w:val="00C96B2F"/>
    <w:rsid w:val="00C96EE1"/>
    <w:rsid w:val="00C97010"/>
    <w:rsid w:val="00C97147"/>
    <w:rsid w:val="00C9729E"/>
    <w:rsid w:val="00C974E4"/>
    <w:rsid w:val="00C9770A"/>
    <w:rsid w:val="00C97A83"/>
    <w:rsid w:val="00C97CBC"/>
    <w:rsid w:val="00CA03C6"/>
    <w:rsid w:val="00CA04FB"/>
    <w:rsid w:val="00CA0597"/>
    <w:rsid w:val="00CA0B95"/>
    <w:rsid w:val="00CA0C8F"/>
    <w:rsid w:val="00CA109C"/>
    <w:rsid w:val="00CA1565"/>
    <w:rsid w:val="00CA1DB1"/>
    <w:rsid w:val="00CA21BA"/>
    <w:rsid w:val="00CA21E5"/>
    <w:rsid w:val="00CA2572"/>
    <w:rsid w:val="00CA28ED"/>
    <w:rsid w:val="00CA2B67"/>
    <w:rsid w:val="00CA2CF1"/>
    <w:rsid w:val="00CA2EAD"/>
    <w:rsid w:val="00CA31A6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685"/>
    <w:rsid w:val="00CA5838"/>
    <w:rsid w:val="00CA59CA"/>
    <w:rsid w:val="00CA5BC7"/>
    <w:rsid w:val="00CA5DD1"/>
    <w:rsid w:val="00CA5E64"/>
    <w:rsid w:val="00CA68D9"/>
    <w:rsid w:val="00CA6A0F"/>
    <w:rsid w:val="00CA6C6A"/>
    <w:rsid w:val="00CA6E70"/>
    <w:rsid w:val="00CA6E85"/>
    <w:rsid w:val="00CA70D8"/>
    <w:rsid w:val="00CA75EE"/>
    <w:rsid w:val="00CA76ED"/>
    <w:rsid w:val="00CA7F2F"/>
    <w:rsid w:val="00CA7FAE"/>
    <w:rsid w:val="00CB031A"/>
    <w:rsid w:val="00CB04B9"/>
    <w:rsid w:val="00CB0C09"/>
    <w:rsid w:val="00CB0D33"/>
    <w:rsid w:val="00CB10F8"/>
    <w:rsid w:val="00CB1525"/>
    <w:rsid w:val="00CB16A7"/>
    <w:rsid w:val="00CB16C0"/>
    <w:rsid w:val="00CB188A"/>
    <w:rsid w:val="00CB18A1"/>
    <w:rsid w:val="00CB1CC7"/>
    <w:rsid w:val="00CB1DF6"/>
    <w:rsid w:val="00CB21E5"/>
    <w:rsid w:val="00CB21F7"/>
    <w:rsid w:val="00CB22C6"/>
    <w:rsid w:val="00CB245D"/>
    <w:rsid w:val="00CB24D5"/>
    <w:rsid w:val="00CB24EB"/>
    <w:rsid w:val="00CB2665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C70"/>
    <w:rsid w:val="00CB4D55"/>
    <w:rsid w:val="00CB4D92"/>
    <w:rsid w:val="00CB4DE5"/>
    <w:rsid w:val="00CB5143"/>
    <w:rsid w:val="00CB539C"/>
    <w:rsid w:val="00CB5AD3"/>
    <w:rsid w:val="00CB6D7A"/>
    <w:rsid w:val="00CB6E40"/>
    <w:rsid w:val="00CB7B98"/>
    <w:rsid w:val="00CB7D01"/>
    <w:rsid w:val="00CC00CE"/>
    <w:rsid w:val="00CC0247"/>
    <w:rsid w:val="00CC036B"/>
    <w:rsid w:val="00CC053A"/>
    <w:rsid w:val="00CC087B"/>
    <w:rsid w:val="00CC0E30"/>
    <w:rsid w:val="00CC13C1"/>
    <w:rsid w:val="00CC18E7"/>
    <w:rsid w:val="00CC1A61"/>
    <w:rsid w:val="00CC1B78"/>
    <w:rsid w:val="00CC1C77"/>
    <w:rsid w:val="00CC2055"/>
    <w:rsid w:val="00CC22E2"/>
    <w:rsid w:val="00CC239B"/>
    <w:rsid w:val="00CC2C6C"/>
    <w:rsid w:val="00CC2D1D"/>
    <w:rsid w:val="00CC3292"/>
    <w:rsid w:val="00CC32B9"/>
    <w:rsid w:val="00CC3615"/>
    <w:rsid w:val="00CC36E5"/>
    <w:rsid w:val="00CC3B72"/>
    <w:rsid w:val="00CC3D25"/>
    <w:rsid w:val="00CC4000"/>
    <w:rsid w:val="00CC404D"/>
    <w:rsid w:val="00CC42EB"/>
    <w:rsid w:val="00CC4421"/>
    <w:rsid w:val="00CC4587"/>
    <w:rsid w:val="00CC46D5"/>
    <w:rsid w:val="00CC4E2D"/>
    <w:rsid w:val="00CC5188"/>
    <w:rsid w:val="00CC520E"/>
    <w:rsid w:val="00CC5418"/>
    <w:rsid w:val="00CC5AB1"/>
    <w:rsid w:val="00CC5BB8"/>
    <w:rsid w:val="00CC603D"/>
    <w:rsid w:val="00CC6093"/>
    <w:rsid w:val="00CC6337"/>
    <w:rsid w:val="00CC636E"/>
    <w:rsid w:val="00CC64DA"/>
    <w:rsid w:val="00CC651E"/>
    <w:rsid w:val="00CC681C"/>
    <w:rsid w:val="00CC6F9E"/>
    <w:rsid w:val="00CC719D"/>
    <w:rsid w:val="00CC71E6"/>
    <w:rsid w:val="00CC73FA"/>
    <w:rsid w:val="00CC7767"/>
    <w:rsid w:val="00CC7878"/>
    <w:rsid w:val="00CC78FB"/>
    <w:rsid w:val="00CC7E7F"/>
    <w:rsid w:val="00CC7E81"/>
    <w:rsid w:val="00CD032E"/>
    <w:rsid w:val="00CD0349"/>
    <w:rsid w:val="00CD03A8"/>
    <w:rsid w:val="00CD0426"/>
    <w:rsid w:val="00CD052F"/>
    <w:rsid w:val="00CD06E6"/>
    <w:rsid w:val="00CD0979"/>
    <w:rsid w:val="00CD0A87"/>
    <w:rsid w:val="00CD0C0F"/>
    <w:rsid w:val="00CD0EC0"/>
    <w:rsid w:val="00CD100F"/>
    <w:rsid w:val="00CD124E"/>
    <w:rsid w:val="00CD130B"/>
    <w:rsid w:val="00CD1473"/>
    <w:rsid w:val="00CD149B"/>
    <w:rsid w:val="00CD15EC"/>
    <w:rsid w:val="00CD15EF"/>
    <w:rsid w:val="00CD162E"/>
    <w:rsid w:val="00CD17AC"/>
    <w:rsid w:val="00CD1A64"/>
    <w:rsid w:val="00CD1C45"/>
    <w:rsid w:val="00CD1FAB"/>
    <w:rsid w:val="00CD21B2"/>
    <w:rsid w:val="00CD23E4"/>
    <w:rsid w:val="00CD2560"/>
    <w:rsid w:val="00CD27E5"/>
    <w:rsid w:val="00CD2F35"/>
    <w:rsid w:val="00CD2F52"/>
    <w:rsid w:val="00CD2F9F"/>
    <w:rsid w:val="00CD2FD1"/>
    <w:rsid w:val="00CD312D"/>
    <w:rsid w:val="00CD358E"/>
    <w:rsid w:val="00CD35E0"/>
    <w:rsid w:val="00CD3746"/>
    <w:rsid w:val="00CD3B05"/>
    <w:rsid w:val="00CD3B63"/>
    <w:rsid w:val="00CD3E30"/>
    <w:rsid w:val="00CD3F38"/>
    <w:rsid w:val="00CD40B0"/>
    <w:rsid w:val="00CD42D3"/>
    <w:rsid w:val="00CD440A"/>
    <w:rsid w:val="00CD4441"/>
    <w:rsid w:val="00CD459A"/>
    <w:rsid w:val="00CD489B"/>
    <w:rsid w:val="00CD4990"/>
    <w:rsid w:val="00CD4A7E"/>
    <w:rsid w:val="00CD4EE6"/>
    <w:rsid w:val="00CD4FC6"/>
    <w:rsid w:val="00CD4FC8"/>
    <w:rsid w:val="00CD5ECB"/>
    <w:rsid w:val="00CD612E"/>
    <w:rsid w:val="00CD6424"/>
    <w:rsid w:val="00CD6818"/>
    <w:rsid w:val="00CD6971"/>
    <w:rsid w:val="00CD6A4B"/>
    <w:rsid w:val="00CD6AB4"/>
    <w:rsid w:val="00CD6BDF"/>
    <w:rsid w:val="00CD6E78"/>
    <w:rsid w:val="00CD74A9"/>
    <w:rsid w:val="00CD7545"/>
    <w:rsid w:val="00CD7AA8"/>
    <w:rsid w:val="00CD7C92"/>
    <w:rsid w:val="00CD7F69"/>
    <w:rsid w:val="00CE007A"/>
    <w:rsid w:val="00CE036F"/>
    <w:rsid w:val="00CE045E"/>
    <w:rsid w:val="00CE05A7"/>
    <w:rsid w:val="00CE0700"/>
    <w:rsid w:val="00CE07EB"/>
    <w:rsid w:val="00CE0876"/>
    <w:rsid w:val="00CE1143"/>
    <w:rsid w:val="00CE11B5"/>
    <w:rsid w:val="00CE14AB"/>
    <w:rsid w:val="00CE151B"/>
    <w:rsid w:val="00CE1667"/>
    <w:rsid w:val="00CE193A"/>
    <w:rsid w:val="00CE199C"/>
    <w:rsid w:val="00CE1DFA"/>
    <w:rsid w:val="00CE2439"/>
    <w:rsid w:val="00CE2920"/>
    <w:rsid w:val="00CE2AA6"/>
    <w:rsid w:val="00CE2BAE"/>
    <w:rsid w:val="00CE2E09"/>
    <w:rsid w:val="00CE2E5F"/>
    <w:rsid w:val="00CE2EA9"/>
    <w:rsid w:val="00CE337A"/>
    <w:rsid w:val="00CE4482"/>
    <w:rsid w:val="00CE48CC"/>
    <w:rsid w:val="00CE4915"/>
    <w:rsid w:val="00CE4BA0"/>
    <w:rsid w:val="00CE4C35"/>
    <w:rsid w:val="00CE4E63"/>
    <w:rsid w:val="00CE4F49"/>
    <w:rsid w:val="00CE50C1"/>
    <w:rsid w:val="00CE5163"/>
    <w:rsid w:val="00CE5794"/>
    <w:rsid w:val="00CE589B"/>
    <w:rsid w:val="00CE5B38"/>
    <w:rsid w:val="00CE5CCE"/>
    <w:rsid w:val="00CE5D98"/>
    <w:rsid w:val="00CE619B"/>
    <w:rsid w:val="00CE6445"/>
    <w:rsid w:val="00CE6451"/>
    <w:rsid w:val="00CE69F9"/>
    <w:rsid w:val="00CE6E6C"/>
    <w:rsid w:val="00CE6E72"/>
    <w:rsid w:val="00CE6EF7"/>
    <w:rsid w:val="00CE71AD"/>
    <w:rsid w:val="00CE74A6"/>
    <w:rsid w:val="00CE7575"/>
    <w:rsid w:val="00CF022C"/>
    <w:rsid w:val="00CF025C"/>
    <w:rsid w:val="00CF0591"/>
    <w:rsid w:val="00CF06E9"/>
    <w:rsid w:val="00CF095E"/>
    <w:rsid w:val="00CF0AEB"/>
    <w:rsid w:val="00CF1065"/>
    <w:rsid w:val="00CF1286"/>
    <w:rsid w:val="00CF15B0"/>
    <w:rsid w:val="00CF1A10"/>
    <w:rsid w:val="00CF1AD2"/>
    <w:rsid w:val="00CF1BEA"/>
    <w:rsid w:val="00CF1C48"/>
    <w:rsid w:val="00CF1CE2"/>
    <w:rsid w:val="00CF1DEF"/>
    <w:rsid w:val="00CF1E86"/>
    <w:rsid w:val="00CF2248"/>
    <w:rsid w:val="00CF253D"/>
    <w:rsid w:val="00CF25EF"/>
    <w:rsid w:val="00CF2949"/>
    <w:rsid w:val="00CF3071"/>
    <w:rsid w:val="00CF32CB"/>
    <w:rsid w:val="00CF3929"/>
    <w:rsid w:val="00CF42A9"/>
    <w:rsid w:val="00CF448B"/>
    <w:rsid w:val="00CF460B"/>
    <w:rsid w:val="00CF4709"/>
    <w:rsid w:val="00CF4B72"/>
    <w:rsid w:val="00CF4BE3"/>
    <w:rsid w:val="00CF4FE1"/>
    <w:rsid w:val="00CF5155"/>
    <w:rsid w:val="00CF5F1E"/>
    <w:rsid w:val="00CF61A3"/>
    <w:rsid w:val="00CF6291"/>
    <w:rsid w:val="00CF6373"/>
    <w:rsid w:val="00CF6686"/>
    <w:rsid w:val="00CF6C38"/>
    <w:rsid w:val="00CF6E97"/>
    <w:rsid w:val="00CF7152"/>
    <w:rsid w:val="00CF726A"/>
    <w:rsid w:val="00CF7270"/>
    <w:rsid w:val="00CF749C"/>
    <w:rsid w:val="00CF74A9"/>
    <w:rsid w:val="00CF7646"/>
    <w:rsid w:val="00CF7E20"/>
    <w:rsid w:val="00D00098"/>
    <w:rsid w:val="00D000C3"/>
    <w:rsid w:val="00D00236"/>
    <w:rsid w:val="00D00302"/>
    <w:rsid w:val="00D006A9"/>
    <w:rsid w:val="00D0084F"/>
    <w:rsid w:val="00D00A1C"/>
    <w:rsid w:val="00D00BE2"/>
    <w:rsid w:val="00D0112A"/>
    <w:rsid w:val="00D01178"/>
    <w:rsid w:val="00D0144B"/>
    <w:rsid w:val="00D017CD"/>
    <w:rsid w:val="00D01B49"/>
    <w:rsid w:val="00D01B65"/>
    <w:rsid w:val="00D01D91"/>
    <w:rsid w:val="00D01E0B"/>
    <w:rsid w:val="00D01F26"/>
    <w:rsid w:val="00D023B9"/>
    <w:rsid w:val="00D0254B"/>
    <w:rsid w:val="00D029D6"/>
    <w:rsid w:val="00D02A47"/>
    <w:rsid w:val="00D02B05"/>
    <w:rsid w:val="00D02E8F"/>
    <w:rsid w:val="00D033E8"/>
    <w:rsid w:val="00D03482"/>
    <w:rsid w:val="00D03889"/>
    <w:rsid w:val="00D03DE2"/>
    <w:rsid w:val="00D03F13"/>
    <w:rsid w:val="00D0410C"/>
    <w:rsid w:val="00D04202"/>
    <w:rsid w:val="00D04502"/>
    <w:rsid w:val="00D0499B"/>
    <w:rsid w:val="00D04A5F"/>
    <w:rsid w:val="00D04C77"/>
    <w:rsid w:val="00D04E6C"/>
    <w:rsid w:val="00D05797"/>
    <w:rsid w:val="00D057AA"/>
    <w:rsid w:val="00D057D9"/>
    <w:rsid w:val="00D060DE"/>
    <w:rsid w:val="00D06122"/>
    <w:rsid w:val="00D065E4"/>
    <w:rsid w:val="00D06907"/>
    <w:rsid w:val="00D06BB7"/>
    <w:rsid w:val="00D06CE4"/>
    <w:rsid w:val="00D06ECE"/>
    <w:rsid w:val="00D06FD9"/>
    <w:rsid w:val="00D070D6"/>
    <w:rsid w:val="00D07894"/>
    <w:rsid w:val="00D10120"/>
    <w:rsid w:val="00D1059E"/>
    <w:rsid w:val="00D107C2"/>
    <w:rsid w:val="00D10B4E"/>
    <w:rsid w:val="00D10C5B"/>
    <w:rsid w:val="00D10F0A"/>
    <w:rsid w:val="00D10F0F"/>
    <w:rsid w:val="00D10F93"/>
    <w:rsid w:val="00D11720"/>
    <w:rsid w:val="00D1184A"/>
    <w:rsid w:val="00D11E02"/>
    <w:rsid w:val="00D12395"/>
    <w:rsid w:val="00D12675"/>
    <w:rsid w:val="00D12893"/>
    <w:rsid w:val="00D12904"/>
    <w:rsid w:val="00D129C3"/>
    <w:rsid w:val="00D12A95"/>
    <w:rsid w:val="00D12B3A"/>
    <w:rsid w:val="00D12B95"/>
    <w:rsid w:val="00D12E06"/>
    <w:rsid w:val="00D1316B"/>
    <w:rsid w:val="00D135B9"/>
    <w:rsid w:val="00D13737"/>
    <w:rsid w:val="00D13B14"/>
    <w:rsid w:val="00D13C8E"/>
    <w:rsid w:val="00D13D04"/>
    <w:rsid w:val="00D1405F"/>
    <w:rsid w:val="00D140F6"/>
    <w:rsid w:val="00D14495"/>
    <w:rsid w:val="00D1474C"/>
    <w:rsid w:val="00D149D9"/>
    <w:rsid w:val="00D14A03"/>
    <w:rsid w:val="00D14DF9"/>
    <w:rsid w:val="00D157F7"/>
    <w:rsid w:val="00D15C30"/>
    <w:rsid w:val="00D15CDD"/>
    <w:rsid w:val="00D15DD2"/>
    <w:rsid w:val="00D15EAC"/>
    <w:rsid w:val="00D15EBA"/>
    <w:rsid w:val="00D16166"/>
    <w:rsid w:val="00D1662B"/>
    <w:rsid w:val="00D16760"/>
    <w:rsid w:val="00D167DD"/>
    <w:rsid w:val="00D16911"/>
    <w:rsid w:val="00D16914"/>
    <w:rsid w:val="00D16D83"/>
    <w:rsid w:val="00D16ED8"/>
    <w:rsid w:val="00D16EF1"/>
    <w:rsid w:val="00D17055"/>
    <w:rsid w:val="00D1730C"/>
    <w:rsid w:val="00D174AF"/>
    <w:rsid w:val="00D176E0"/>
    <w:rsid w:val="00D17744"/>
    <w:rsid w:val="00D17904"/>
    <w:rsid w:val="00D17951"/>
    <w:rsid w:val="00D17D35"/>
    <w:rsid w:val="00D17E95"/>
    <w:rsid w:val="00D17F9B"/>
    <w:rsid w:val="00D200AB"/>
    <w:rsid w:val="00D202F6"/>
    <w:rsid w:val="00D2038C"/>
    <w:rsid w:val="00D20719"/>
    <w:rsid w:val="00D2076A"/>
    <w:rsid w:val="00D208A1"/>
    <w:rsid w:val="00D21177"/>
    <w:rsid w:val="00D21182"/>
    <w:rsid w:val="00D21371"/>
    <w:rsid w:val="00D213AF"/>
    <w:rsid w:val="00D21AE6"/>
    <w:rsid w:val="00D21DC8"/>
    <w:rsid w:val="00D2211B"/>
    <w:rsid w:val="00D22199"/>
    <w:rsid w:val="00D2234F"/>
    <w:rsid w:val="00D223AD"/>
    <w:rsid w:val="00D2245F"/>
    <w:rsid w:val="00D2257C"/>
    <w:rsid w:val="00D22590"/>
    <w:rsid w:val="00D22E22"/>
    <w:rsid w:val="00D22E91"/>
    <w:rsid w:val="00D2313A"/>
    <w:rsid w:val="00D232C3"/>
    <w:rsid w:val="00D233FF"/>
    <w:rsid w:val="00D23974"/>
    <w:rsid w:val="00D23D7A"/>
    <w:rsid w:val="00D24112"/>
    <w:rsid w:val="00D2442D"/>
    <w:rsid w:val="00D244AE"/>
    <w:rsid w:val="00D246BF"/>
    <w:rsid w:val="00D2481A"/>
    <w:rsid w:val="00D24829"/>
    <w:rsid w:val="00D24CE6"/>
    <w:rsid w:val="00D24E3A"/>
    <w:rsid w:val="00D24FCE"/>
    <w:rsid w:val="00D25558"/>
    <w:rsid w:val="00D2572D"/>
    <w:rsid w:val="00D2587D"/>
    <w:rsid w:val="00D25FEB"/>
    <w:rsid w:val="00D2607B"/>
    <w:rsid w:val="00D260EC"/>
    <w:rsid w:val="00D264A2"/>
    <w:rsid w:val="00D26960"/>
    <w:rsid w:val="00D26963"/>
    <w:rsid w:val="00D26E2E"/>
    <w:rsid w:val="00D27030"/>
    <w:rsid w:val="00D275C0"/>
    <w:rsid w:val="00D27A94"/>
    <w:rsid w:val="00D27DDD"/>
    <w:rsid w:val="00D27FC9"/>
    <w:rsid w:val="00D306B0"/>
    <w:rsid w:val="00D3099D"/>
    <w:rsid w:val="00D30A03"/>
    <w:rsid w:val="00D30A32"/>
    <w:rsid w:val="00D30BC6"/>
    <w:rsid w:val="00D30C49"/>
    <w:rsid w:val="00D30FBA"/>
    <w:rsid w:val="00D314D8"/>
    <w:rsid w:val="00D31513"/>
    <w:rsid w:val="00D31691"/>
    <w:rsid w:val="00D3191D"/>
    <w:rsid w:val="00D31AB4"/>
    <w:rsid w:val="00D31B31"/>
    <w:rsid w:val="00D31C6D"/>
    <w:rsid w:val="00D320C5"/>
    <w:rsid w:val="00D3222E"/>
    <w:rsid w:val="00D32671"/>
    <w:rsid w:val="00D32711"/>
    <w:rsid w:val="00D32D63"/>
    <w:rsid w:val="00D32E38"/>
    <w:rsid w:val="00D33058"/>
    <w:rsid w:val="00D3314A"/>
    <w:rsid w:val="00D33380"/>
    <w:rsid w:val="00D3389A"/>
    <w:rsid w:val="00D33908"/>
    <w:rsid w:val="00D339D8"/>
    <w:rsid w:val="00D33CC4"/>
    <w:rsid w:val="00D34556"/>
    <w:rsid w:val="00D345F4"/>
    <w:rsid w:val="00D34808"/>
    <w:rsid w:val="00D3494C"/>
    <w:rsid w:val="00D34AB1"/>
    <w:rsid w:val="00D34FB8"/>
    <w:rsid w:val="00D3519A"/>
    <w:rsid w:val="00D3524B"/>
    <w:rsid w:val="00D35274"/>
    <w:rsid w:val="00D354D8"/>
    <w:rsid w:val="00D35637"/>
    <w:rsid w:val="00D35DE1"/>
    <w:rsid w:val="00D362C4"/>
    <w:rsid w:val="00D36434"/>
    <w:rsid w:val="00D36A5F"/>
    <w:rsid w:val="00D36DE8"/>
    <w:rsid w:val="00D36F7A"/>
    <w:rsid w:val="00D36F89"/>
    <w:rsid w:val="00D370C3"/>
    <w:rsid w:val="00D37229"/>
    <w:rsid w:val="00D373C2"/>
    <w:rsid w:val="00D3760A"/>
    <w:rsid w:val="00D3790F"/>
    <w:rsid w:val="00D37CF7"/>
    <w:rsid w:val="00D37E03"/>
    <w:rsid w:val="00D37EA4"/>
    <w:rsid w:val="00D37FC5"/>
    <w:rsid w:val="00D40384"/>
    <w:rsid w:val="00D40478"/>
    <w:rsid w:val="00D4084C"/>
    <w:rsid w:val="00D40B35"/>
    <w:rsid w:val="00D40B90"/>
    <w:rsid w:val="00D40E0F"/>
    <w:rsid w:val="00D40E57"/>
    <w:rsid w:val="00D40E7A"/>
    <w:rsid w:val="00D410E9"/>
    <w:rsid w:val="00D412BA"/>
    <w:rsid w:val="00D412DE"/>
    <w:rsid w:val="00D41513"/>
    <w:rsid w:val="00D41891"/>
    <w:rsid w:val="00D41B73"/>
    <w:rsid w:val="00D41EC5"/>
    <w:rsid w:val="00D420EA"/>
    <w:rsid w:val="00D424EE"/>
    <w:rsid w:val="00D427BB"/>
    <w:rsid w:val="00D427F8"/>
    <w:rsid w:val="00D429B5"/>
    <w:rsid w:val="00D42A48"/>
    <w:rsid w:val="00D42D03"/>
    <w:rsid w:val="00D4328B"/>
    <w:rsid w:val="00D435E9"/>
    <w:rsid w:val="00D43888"/>
    <w:rsid w:val="00D43BB3"/>
    <w:rsid w:val="00D4408C"/>
    <w:rsid w:val="00D4423C"/>
    <w:rsid w:val="00D44551"/>
    <w:rsid w:val="00D44907"/>
    <w:rsid w:val="00D44B78"/>
    <w:rsid w:val="00D44B7D"/>
    <w:rsid w:val="00D44E77"/>
    <w:rsid w:val="00D4518C"/>
    <w:rsid w:val="00D45755"/>
    <w:rsid w:val="00D45BF0"/>
    <w:rsid w:val="00D45F48"/>
    <w:rsid w:val="00D46194"/>
    <w:rsid w:val="00D462C5"/>
    <w:rsid w:val="00D466FB"/>
    <w:rsid w:val="00D468E6"/>
    <w:rsid w:val="00D469CB"/>
    <w:rsid w:val="00D46A2F"/>
    <w:rsid w:val="00D46BF9"/>
    <w:rsid w:val="00D46D86"/>
    <w:rsid w:val="00D46F48"/>
    <w:rsid w:val="00D46FA3"/>
    <w:rsid w:val="00D47295"/>
    <w:rsid w:val="00D47339"/>
    <w:rsid w:val="00D473C6"/>
    <w:rsid w:val="00D4749E"/>
    <w:rsid w:val="00D47741"/>
    <w:rsid w:val="00D478FB"/>
    <w:rsid w:val="00D501CC"/>
    <w:rsid w:val="00D5066E"/>
    <w:rsid w:val="00D510A0"/>
    <w:rsid w:val="00D51134"/>
    <w:rsid w:val="00D5149B"/>
    <w:rsid w:val="00D51B4D"/>
    <w:rsid w:val="00D51C36"/>
    <w:rsid w:val="00D51DB5"/>
    <w:rsid w:val="00D51F84"/>
    <w:rsid w:val="00D5201E"/>
    <w:rsid w:val="00D52022"/>
    <w:rsid w:val="00D5205E"/>
    <w:rsid w:val="00D52291"/>
    <w:rsid w:val="00D52295"/>
    <w:rsid w:val="00D528B8"/>
    <w:rsid w:val="00D52DB4"/>
    <w:rsid w:val="00D52DDA"/>
    <w:rsid w:val="00D52FC2"/>
    <w:rsid w:val="00D535A7"/>
    <w:rsid w:val="00D53699"/>
    <w:rsid w:val="00D53822"/>
    <w:rsid w:val="00D53B46"/>
    <w:rsid w:val="00D53C45"/>
    <w:rsid w:val="00D53DA1"/>
    <w:rsid w:val="00D53E46"/>
    <w:rsid w:val="00D53E70"/>
    <w:rsid w:val="00D543EC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0C7"/>
    <w:rsid w:val="00D5618A"/>
    <w:rsid w:val="00D56323"/>
    <w:rsid w:val="00D5638D"/>
    <w:rsid w:val="00D56532"/>
    <w:rsid w:val="00D566E6"/>
    <w:rsid w:val="00D56C56"/>
    <w:rsid w:val="00D56FDB"/>
    <w:rsid w:val="00D571C8"/>
    <w:rsid w:val="00D573A1"/>
    <w:rsid w:val="00D574A3"/>
    <w:rsid w:val="00D5754D"/>
    <w:rsid w:val="00D57679"/>
    <w:rsid w:val="00D57941"/>
    <w:rsid w:val="00D57A7C"/>
    <w:rsid w:val="00D57B1B"/>
    <w:rsid w:val="00D60331"/>
    <w:rsid w:val="00D606A3"/>
    <w:rsid w:val="00D60900"/>
    <w:rsid w:val="00D6098D"/>
    <w:rsid w:val="00D60F45"/>
    <w:rsid w:val="00D61148"/>
    <w:rsid w:val="00D6192A"/>
    <w:rsid w:val="00D61DEA"/>
    <w:rsid w:val="00D61EDA"/>
    <w:rsid w:val="00D61F17"/>
    <w:rsid w:val="00D61FD1"/>
    <w:rsid w:val="00D620CA"/>
    <w:rsid w:val="00D6238F"/>
    <w:rsid w:val="00D623E0"/>
    <w:rsid w:val="00D6283C"/>
    <w:rsid w:val="00D62A09"/>
    <w:rsid w:val="00D62DCB"/>
    <w:rsid w:val="00D62E7F"/>
    <w:rsid w:val="00D632D7"/>
    <w:rsid w:val="00D632F5"/>
    <w:rsid w:val="00D63439"/>
    <w:rsid w:val="00D63720"/>
    <w:rsid w:val="00D6386A"/>
    <w:rsid w:val="00D6389A"/>
    <w:rsid w:val="00D638A1"/>
    <w:rsid w:val="00D63CC5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105"/>
    <w:rsid w:val="00D6538C"/>
    <w:rsid w:val="00D65425"/>
    <w:rsid w:val="00D65AB8"/>
    <w:rsid w:val="00D65EA7"/>
    <w:rsid w:val="00D65F88"/>
    <w:rsid w:val="00D662A6"/>
    <w:rsid w:val="00D665A2"/>
    <w:rsid w:val="00D665E0"/>
    <w:rsid w:val="00D668C6"/>
    <w:rsid w:val="00D66D96"/>
    <w:rsid w:val="00D6726F"/>
    <w:rsid w:val="00D67551"/>
    <w:rsid w:val="00D6788A"/>
    <w:rsid w:val="00D67969"/>
    <w:rsid w:val="00D7016C"/>
    <w:rsid w:val="00D70248"/>
    <w:rsid w:val="00D704E3"/>
    <w:rsid w:val="00D70B9A"/>
    <w:rsid w:val="00D70EA1"/>
    <w:rsid w:val="00D71452"/>
    <w:rsid w:val="00D715F5"/>
    <w:rsid w:val="00D7196F"/>
    <w:rsid w:val="00D719CA"/>
    <w:rsid w:val="00D71D09"/>
    <w:rsid w:val="00D71DD2"/>
    <w:rsid w:val="00D720AF"/>
    <w:rsid w:val="00D7214C"/>
    <w:rsid w:val="00D72300"/>
    <w:rsid w:val="00D72369"/>
    <w:rsid w:val="00D72423"/>
    <w:rsid w:val="00D72424"/>
    <w:rsid w:val="00D7242A"/>
    <w:rsid w:val="00D72667"/>
    <w:rsid w:val="00D72A34"/>
    <w:rsid w:val="00D72A58"/>
    <w:rsid w:val="00D72A85"/>
    <w:rsid w:val="00D72F99"/>
    <w:rsid w:val="00D7302A"/>
    <w:rsid w:val="00D736E7"/>
    <w:rsid w:val="00D73717"/>
    <w:rsid w:val="00D73E0A"/>
    <w:rsid w:val="00D7416A"/>
    <w:rsid w:val="00D74387"/>
    <w:rsid w:val="00D7453C"/>
    <w:rsid w:val="00D745A8"/>
    <w:rsid w:val="00D74A69"/>
    <w:rsid w:val="00D74ACE"/>
    <w:rsid w:val="00D74D74"/>
    <w:rsid w:val="00D74FA1"/>
    <w:rsid w:val="00D75578"/>
    <w:rsid w:val="00D758DC"/>
    <w:rsid w:val="00D75995"/>
    <w:rsid w:val="00D75DCD"/>
    <w:rsid w:val="00D75EC4"/>
    <w:rsid w:val="00D761B0"/>
    <w:rsid w:val="00D762E0"/>
    <w:rsid w:val="00D76306"/>
    <w:rsid w:val="00D76658"/>
    <w:rsid w:val="00D76C48"/>
    <w:rsid w:val="00D76CA2"/>
    <w:rsid w:val="00D76DA8"/>
    <w:rsid w:val="00D7702D"/>
    <w:rsid w:val="00D77091"/>
    <w:rsid w:val="00D7712A"/>
    <w:rsid w:val="00D7713E"/>
    <w:rsid w:val="00D771AF"/>
    <w:rsid w:val="00D7725B"/>
    <w:rsid w:val="00D7727E"/>
    <w:rsid w:val="00D773ED"/>
    <w:rsid w:val="00D775BE"/>
    <w:rsid w:val="00D7767D"/>
    <w:rsid w:val="00D776DB"/>
    <w:rsid w:val="00D7771D"/>
    <w:rsid w:val="00D77A65"/>
    <w:rsid w:val="00D77FF7"/>
    <w:rsid w:val="00D80562"/>
    <w:rsid w:val="00D8064F"/>
    <w:rsid w:val="00D80E46"/>
    <w:rsid w:val="00D80F28"/>
    <w:rsid w:val="00D810AE"/>
    <w:rsid w:val="00D8143B"/>
    <w:rsid w:val="00D81472"/>
    <w:rsid w:val="00D81490"/>
    <w:rsid w:val="00D815C5"/>
    <w:rsid w:val="00D81755"/>
    <w:rsid w:val="00D81BDC"/>
    <w:rsid w:val="00D81C6C"/>
    <w:rsid w:val="00D82574"/>
    <w:rsid w:val="00D827D9"/>
    <w:rsid w:val="00D828D3"/>
    <w:rsid w:val="00D832AD"/>
    <w:rsid w:val="00D83501"/>
    <w:rsid w:val="00D83913"/>
    <w:rsid w:val="00D83A49"/>
    <w:rsid w:val="00D83C21"/>
    <w:rsid w:val="00D84590"/>
    <w:rsid w:val="00D8459C"/>
    <w:rsid w:val="00D84707"/>
    <w:rsid w:val="00D84966"/>
    <w:rsid w:val="00D84AC6"/>
    <w:rsid w:val="00D84BFE"/>
    <w:rsid w:val="00D84EAE"/>
    <w:rsid w:val="00D84F01"/>
    <w:rsid w:val="00D85021"/>
    <w:rsid w:val="00D854AF"/>
    <w:rsid w:val="00D8552D"/>
    <w:rsid w:val="00D8594F"/>
    <w:rsid w:val="00D859DD"/>
    <w:rsid w:val="00D85D5F"/>
    <w:rsid w:val="00D85DCF"/>
    <w:rsid w:val="00D85F6F"/>
    <w:rsid w:val="00D862BA"/>
    <w:rsid w:val="00D862C1"/>
    <w:rsid w:val="00D86308"/>
    <w:rsid w:val="00D866B5"/>
    <w:rsid w:val="00D8695A"/>
    <w:rsid w:val="00D86B05"/>
    <w:rsid w:val="00D87032"/>
    <w:rsid w:val="00D871D7"/>
    <w:rsid w:val="00D8744B"/>
    <w:rsid w:val="00D879EB"/>
    <w:rsid w:val="00D87A76"/>
    <w:rsid w:val="00D87ACE"/>
    <w:rsid w:val="00D87F7D"/>
    <w:rsid w:val="00D9024C"/>
    <w:rsid w:val="00D90373"/>
    <w:rsid w:val="00D90831"/>
    <w:rsid w:val="00D90B17"/>
    <w:rsid w:val="00D90D28"/>
    <w:rsid w:val="00D90D9E"/>
    <w:rsid w:val="00D90DCD"/>
    <w:rsid w:val="00D90F47"/>
    <w:rsid w:val="00D914B0"/>
    <w:rsid w:val="00D91990"/>
    <w:rsid w:val="00D919F3"/>
    <w:rsid w:val="00D92114"/>
    <w:rsid w:val="00D923B1"/>
    <w:rsid w:val="00D9258B"/>
    <w:rsid w:val="00D925BD"/>
    <w:rsid w:val="00D92AC0"/>
    <w:rsid w:val="00D92D5E"/>
    <w:rsid w:val="00D92DEF"/>
    <w:rsid w:val="00D92E54"/>
    <w:rsid w:val="00D92FD8"/>
    <w:rsid w:val="00D930B1"/>
    <w:rsid w:val="00D934E2"/>
    <w:rsid w:val="00D93D2C"/>
    <w:rsid w:val="00D93EA3"/>
    <w:rsid w:val="00D93F34"/>
    <w:rsid w:val="00D94549"/>
    <w:rsid w:val="00D94983"/>
    <w:rsid w:val="00D949EC"/>
    <w:rsid w:val="00D94D01"/>
    <w:rsid w:val="00D952AE"/>
    <w:rsid w:val="00D953D9"/>
    <w:rsid w:val="00D954DB"/>
    <w:rsid w:val="00D95F2D"/>
    <w:rsid w:val="00D962C0"/>
    <w:rsid w:val="00D96433"/>
    <w:rsid w:val="00D964C3"/>
    <w:rsid w:val="00D96A34"/>
    <w:rsid w:val="00D971D1"/>
    <w:rsid w:val="00D97404"/>
    <w:rsid w:val="00D975A5"/>
    <w:rsid w:val="00D976B8"/>
    <w:rsid w:val="00D97A35"/>
    <w:rsid w:val="00D97A76"/>
    <w:rsid w:val="00D97B6D"/>
    <w:rsid w:val="00D97EB3"/>
    <w:rsid w:val="00DA002B"/>
    <w:rsid w:val="00DA00FF"/>
    <w:rsid w:val="00DA0158"/>
    <w:rsid w:val="00DA0184"/>
    <w:rsid w:val="00DA01B8"/>
    <w:rsid w:val="00DA0A8B"/>
    <w:rsid w:val="00DA0BC2"/>
    <w:rsid w:val="00DA0EE5"/>
    <w:rsid w:val="00DA114C"/>
    <w:rsid w:val="00DA116D"/>
    <w:rsid w:val="00DA12ED"/>
    <w:rsid w:val="00DA1600"/>
    <w:rsid w:val="00DA1727"/>
    <w:rsid w:val="00DA1AAF"/>
    <w:rsid w:val="00DA20A1"/>
    <w:rsid w:val="00DA2162"/>
    <w:rsid w:val="00DA21EC"/>
    <w:rsid w:val="00DA2303"/>
    <w:rsid w:val="00DA23CA"/>
    <w:rsid w:val="00DA2C50"/>
    <w:rsid w:val="00DA2D8E"/>
    <w:rsid w:val="00DA323D"/>
    <w:rsid w:val="00DA3919"/>
    <w:rsid w:val="00DA3C6E"/>
    <w:rsid w:val="00DA3D98"/>
    <w:rsid w:val="00DA4CF3"/>
    <w:rsid w:val="00DA4DEC"/>
    <w:rsid w:val="00DA4EBE"/>
    <w:rsid w:val="00DA4FB4"/>
    <w:rsid w:val="00DA5154"/>
    <w:rsid w:val="00DA5245"/>
    <w:rsid w:val="00DA54E4"/>
    <w:rsid w:val="00DA5BDE"/>
    <w:rsid w:val="00DA5D68"/>
    <w:rsid w:val="00DA5F72"/>
    <w:rsid w:val="00DA5F8A"/>
    <w:rsid w:val="00DA62CD"/>
    <w:rsid w:val="00DA664D"/>
    <w:rsid w:val="00DA66D0"/>
    <w:rsid w:val="00DA6A97"/>
    <w:rsid w:val="00DA6C98"/>
    <w:rsid w:val="00DA6E83"/>
    <w:rsid w:val="00DA6FB5"/>
    <w:rsid w:val="00DA71CB"/>
    <w:rsid w:val="00DA7242"/>
    <w:rsid w:val="00DA7288"/>
    <w:rsid w:val="00DA7369"/>
    <w:rsid w:val="00DA78DF"/>
    <w:rsid w:val="00DA7B14"/>
    <w:rsid w:val="00DA7B62"/>
    <w:rsid w:val="00DA7ECB"/>
    <w:rsid w:val="00DA7FC5"/>
    <w:rsid w:val="00DB0419"/>
    <w:rsid w:val="00DB081D"/>
    <w:rsid w:val="00DB0E1A"/>
    <w:rsid w:val="00DB14A0"/>
    <w:rsid w:val="00DB1699"/>
    <w:rsid w:val="00DB1915"/>
    <w:rsid w:val="00DB1C03"/>
    <w:rsid w:val="00DB1CD5"/>
    <w:rsid w:val="00DB2236"/>
    <w:rsid w:val="00DB2378"/>
    <w:rsid w:val="00DB2605"/>
    <w:rsid w:val="00DB27B5"/>
    <w:rsid w:val="00DB2828"/>
    <w:rsid w:val="00DB29BF"/>
    <w:rsid w:val="00DB2C2C"/>
    <w:rsid w:val="00DB2E47"/>
    <w:rsid w:val="00DB2ED0"/>
    <w:rsid w:val="00DB3221"/>
    <w:rsid w:val="00DB3A75"/>
    <w:rsid w:val="00DB3CCC"/>
    <w:rsid w:val="00DB452A"/>
    <w:rsid w:val="00DB4672"/>
    <w:rsid w:val="00DB4A67"/>
    <w:rsid w:val="00DB4C54"/>
    <w:rsid w:val="00DB4FA3"/>
    <w:rsid w:val="00DB51EB"/>
    <w:rsid w:val="00DB5212"/>
    <w:rsid w:val="00DB5328"/>
    <w:rsid w:val="00DB568D"/>
    <w:rsid w:val="00DB57B7"/>
    <w:rsid w:val="00DB5878"/>
    <w:rsid w:val="00DB5D2E"/>
    <w:rsid w:val="00DB5E07"/>
    <w:rsid w:val="00DB60CD"/>
    <w:rsid w:val="00DB62C6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ED9"/>
    <w:rsid w:val="00DC0576"/>
    <w:rsid w:val="00DC0DF6"/>
    <w:rsid w:val="00DC0EF1"/>
    <w:rsid w:val="00DC1334"/>
    <w:rsid w:val="00DC1838"/>
    <w:rsid w:val="00DC199E"/>
    <w:rsid w:val="00DC1B24"/>
    <w:rsid w:val="00DC2177"/>
    <w:rsid w:val="00DC2304"/>
    <w:rsid w:val="00DC23A0"/>
    <w:rsid w:val="00DC2504"/>
    <w:rsid w:val="00DC251B"/>
    <w:rsid w:val="00DC26F7"/>
    <w:rsid w:val="00DC3076"/>
    <w:rsid w:val="00DC347C"/>
    <w:rsid w:val="00DC34F3"/>
    <w:rsid w:val="00DC3637"/>
    <w:rsid w:val="00DC3932"/>
    <w:rsid w:val="00DC3B30"/>
    <w:rsid w:val="00DC3B85"/>
    <w:rsid w:val="00DC3E8C"/>
    <w:rsid w:val="00DC3FC5"/>
    <w:rsid w:val="00DC40F4"/>
    <w:rsid w:val="00DC4394"/>
    <w:rsid w:val="00DC44CF"/>
    <w:rsid w:val="00DC45DE"/>
    <w:rsid w:val="00DC4664"/>
    <w:rsid w:val="00DC4A70"/>
    <w:rsid w:val="00DC4C47"/>
    <w:rsid w:val="00DC4D7B"/>
    <w:rsid w:val="00DC5119"/>
    <w:rsid w:val="00DC51C4"/>
    <w:rsid w:val="00DC5206"/>
    <w:rsid w:val="00DC5970"/>
    <w:rsid w:val="00DC6182"/>
    <w:rsid w:val="00DC6373"/>
    <w:rsid w:val="00DC6487"/>
    <w:rsid w:val="00DC6982"/>
    <w:rsid w:val="00DC6DFA"/>
    <w:rsid w:val="00DC721D"/>
    <w:rsid w:val="00DC725F"/>
    <w:rsid w:val="00DC734F"/>
    <w:rsid w:val="00DC7498"/>
    <w:rsid w:val="00DC75D2"/>
    <w:rsid w:val="00DC76F1"/>
    <w:rsid w:val="00DC7921"/>
    <w:rsid w:val="00DC7B0B"/>
    <w:rsid w:val="00DC7D39"/>
    <w:rsid w:val="00DC7D60"/>
    <w:rsid w:val="00DD010F"/>
    <w:rsid w:val="00DD0205"/>
    <w:rsid w:val="00DD06BD"/>
    <w:rsid w:val="00DD0A7B"/>
    <w:rsid w:val="00DD0A7F"/>
    <w:rsid w:val="00DD0CD4"/>
    <w:rsid w:val="00DD0CFA"/>
    <w:rsid w:val="00DD0D3D"/>
    <w:rsid w:val="00DD0EB3"/>
    <w:rsid w:val="00DD13C5"/>
    <w:rsid w:val="00DD14F9"/>
    <w:rsid w:val="00DD18E1"/>
    <w:rsid w:val="00DD1E42"/>
    <w:rsid w:val="00DD1FB1"/>
    <w:rsid w:val="00DD2434"/>
    <w:rsid w:val="00DD251A"/>
    <w:rsid w:val="00DD2A03"/>
    <w:rsid w:val="00DD3555"/>
    <w:rsid w:val="00DD363B"/>
    <w:rsid w:val="00DD3708"/>
    <w:rsid w:val="00DD3711"/>
    <w:rsid w:val="00DD38A9"/>
    <w:rsid w:val="00DD3981"/>
    <w:rsid w:val="00DD3A1B"/>
    <w:rsid w:val="00DD3AE7"/>
    <w:rsid w:val="00DD3E51"/>
    <w:rsid w:val="00DD3FE1"/>
    <w:rsid w:val="00DD42AE"/>
    <w:rsid w:val="00DD46FC"/>
    <w:rsid w:val="00DD4B19"/>
    <w:rsid w:val="00DD4BFE"/>
    <w:rsid w:val="00DD4F7C"/>
    <w:rsid w:val="00DD51D6"/>
    <w:rsid w:val="00DD5438"/>
    <w:rsid w:val="00DD565A"/>
    <w:rsid w:val="00DD5B98"/>
    <w:rsid w:val="00DD5CA8"/>
    <w:rsid w:val="00DD5FA5"/>
    <w:rsid w:val="00DD6274"/>
    <w:rsid w:val="00DD6359"/>
    <w:rsid w:val="00DD68C7"/>
    <w:rsid w:val="00DD6A3D"/>
    <w:rsid w:val="00DD6A95"/>
    <w:rsid w:val="00DD6B08"/>
    <w:rsid w:val="00DD6E6A"/>
    <w:rsid w:val="00DD6F65"/>
    <w:rsid w:val="00DD719C"/>
    <w:rsid w:val="00DD73B9"/>
    <w:rsid w:val="00DD7781"/>
    <w:rsid w:val="00DD7B48"/>
    <w:rsid w:val="00DD7E0A"/>
    <w:rsid w:val="00DD7FA0"/>
    <w:rsid w:val="00DE0216"/>
    <w:rsid w:val="00DE021D"/>
    <w:rsid w:val="00DE0411"/>
    <w:rsid w:val="00DE05B9"/>
    <w:rsid w:val="00DE086C"/>
    <w:rsid w:val="00DE0AEE"/>
    <w:rsid w:val="00DE0B28"/>
    <w:rsid w:val="00DE0DE0"/>
    <w:rsid w:val="00DE107D"/>
    <w:rsid w:val="00DE122C"/>
    <w:rsid w:val="00DE1311"/>
    <w:rsid w:val="00DE14D8"/>
    <w:rsid w:val="00DE16FC"/>
    <w:rsid w:val="00DE177D"/>
    <w:rsid w:val="00DE17A6"/>
    <w:rsid w:val="00DE17F2"/>
    <w:rsid w:val="00DE1F02"/>
    <w:rsid w:val="00DE20FB"/>
    <w:rsid w:val="00DE2247"/>
    <w:rsid w:val="00DE227E"/>
    <w:rsid w:val="00DE22AC"/>
    <w:rsid w:val="00DE2494"/>
    <w:rsid w:val="00DE27ED"/>
    <w:rsid w:val="00DE2C25"/>
    <w:rsid w:val="00DE2E38"/>
    <w:rsid w:val="00DE3348"/>
    <w:rsid w:val="00DE334F"/>
    <w:rsid w:val="00DE3883"/>
    <w:rsid w:val="00DE3E49"/>
    <w:rsid w:val="00DE43ED"/>
    <w:rsid w:val="00DE4AE5"/>
    <w:rsid w:val="00DE4BD8"/>
    <w:rsid w:val="00DE4E44"/>
    <w:rsid w:val="00DE4F46"/>
    <w:rsid w:val="00DE5052"/>
    <w:rsid w:val="00DE5275"/>
    <w:rsid w:val="00DE5551"/>
    <w:rsid w:val="00DE5A51"/>
    <w:rsid w:val="00DE5DE6"/>
    <w:rsid w:val="00DE5DE9"/>
    <w:rsid w:val="00DE5F7F"/>
    <w:rsid w:val="00DE640A"/>
    <w:rsid w:val="00DE6654"/>
    <w:rsid w:val="00DE68AB"/>
    <w:rsid w:val="00DE6E23"/>
    <w:rsid w:val="00DE7087"/>
    <w:rsid w:val="00DE7B96"/>
    <w:rsid w:val="00DE7BBC"/>
    <w:rsid w:val="00DE7BC2"/>
    <w:rsid w:val="00DE7BFC"/>
    <w:rsid w:val="00DE7D0A"/>
    <w:rsid w:val="00DE7F93"/>
    <w:rsid w:val="00DF0067"/>
    <w:rsid w:val="00DF007E"/>
    <w:rsid w:val="00DF00F0"/>
    <w:rsid w:val="00DF02C9"/>
    <w:rsid w:val="00DF03D9"/>
    <w:rsid w:val="00DF06AF"/>
    <w:rsid w:val="00DF0769"/>
    <w:rsid w:val="00DF0819"/>
    <w:rsid w:val="00DF09EE"/>
    <w:rsid w:val="00DF0BFF"/>
    <w:rsid w:val="00DF0CD2"/>
    <w:rsid w:val="00DF0E2C"/>
    <w:rsid w:val="00DF119A"/>
    <w:rsid w:val="00DF1599"/>
    <w:rsid w:val="00DF1677"/>
    <w:rsid w:val="00DF19F3"/>
    <w:rsid w:val="00DF1B50"/>
    <w:rsid w:val="00DF2219"/>
    <w:rsid w:val="00DF230C"/>
    <w:rsid w:val="00DF2440"/>
    <w:rsid w:val="00DF24C0"/>
    <w:rsid w:val="00DF26EA"/>
    <w:rsid w:val="00DF2913"/>
    <w:rsid w:val="00DF2C92"/>
    <w:rsid w:val="00DF326B"/>
    <w:rsid w:val="00DF33B2"/>
    <w:rsid w:val="00DF3C85"/>
    <w:rsid w:val="00DF3ED4"/>
    <w:rsid w:val="00DF3F48"/>
    <w:rsid w:val="00DF408F"/>
    <w:rsid w:val="00DF4595"/>
    <w:rsid w:val="00DF4A9A"/>
    <w:rsid w:val="00DF4CE3"/>
    <w:rsid w:val="00DF536E"/>
    <w:rsid w:val="00DF5751"/>
    <w:rsid w:val="00DF5B36"/>
    <w:rsid w:val="00DF5DE7"/>
    <w:rsid w:val="00DF5EAA"/>
    <w:rsid w:val="00DF674A"/>
    <w:rsid w:val="00DF67FE"/>
    <w:rsid w:val="00DF68C8"/>
    <w:rsid w:val="00DF6CC2"/>
    <w:rsid w:val="00DF7127"/>
    <w:rsid w:val="00DF7333"/>
    <w:rsid w:val="00DF741A"/>
    <w:rsid w:val="00DF7550"/>
    <w:rsid w:val="00DF77A0"/>
    <w:rsid w:val="00DF7848"/>
    <w:rsid w:val="00DF7B48"/>
    <w:rsid w:val="00DF7FAB"/>
    <w:rsid w:val="00E00247"/>
    <w:rsid w:val="00E0093A"/>
    <w:rsid w:val="00E00E11"/>
    <w:rsid w:val="00E01138"/>
    <w:rsid w:val="00E01226"/>
    <w:rsid w:val="00E0125F"/>
    <w:rsid w:val="00E012D7"/>
    <w:rsid w:val="00E01BBA"/>
    <w:rsid w:val="00E021CC"/>
    <w:rsid w:val="00E02579"/>
    <w:rsid w:val="00E026AF"/>
    <w:rsid w:val="00E0289F"/>
    <w:rsid w:val="00E0324A"/>
    <w:rsid w:val="00E035B5"/>
    <w:rsid w:val="00E035E9"/>
    <w:rsid w:val="00E03949"/>
    <w:rsid w:val="00E0440A"/>
    <w:rsid w:val="00E046D1"/>
    <w:rsid w:val="00E04F8B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095"/>
    <w:rsid w:val="00E07128"/>
    <w:rsid w:val="00E0716C"/>
    <w:rsid w:val="00E073CF"/>
    <w:rsid w:val="00E075A9"/>
    <w:rsid w:val="00E078D4"/>
    <w:rsid w:val="00E07D01"/>
    <w:rsid w:val="00E07E68"/>
    <w:rsid w:val="00E101E7"/>
    <w:rsid w:val="00E105EE"/>
    <w:rsid w:val="00E10C9A"/>
    <w:rsid w:val="00E10D25"/>
    <w:rsid w:val="00E10E3C"/>
    <w:rsid w:val="00E111F4"/>
    <w:rsid w:val="00E11280"/>
    <w:rsid w:val="00E113C8"/>
    <w:rsid w:val="00E11420"/>
    <w:rsid w:val="00E116D2"/>
    <w:rsid w:val="00E1172D"/>
    <w:rsid w:val="00E11791"/>
    <w:rsid w:val="00E1180A"/>
    <w:rsid w:val="00E1182E"/>
    <w:rsid w:val="00E1190D"/>
    <w:rsid w:val="00E11911"/>
    <w:rsid w:val="00E119C6"/>
    <w:rsid w:val="00E11C2C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3EE7"/>
    <w:rsid w:val="00E140BD"/>
    <w:rsid w:val="00E148CA"/>
    <w:rsid w:val="00E149AB"/>
    <w:rsid w:val="00E14BF2"/>
    <w:rsid w:val="00E14CA4"/>
    <w:rsid w:val="00E14CBF"/>
    <w:rsid w:val="00E1512B"/>
    <w:rsid w:val="00E15476"/>
    <w:rsid w:val="00E154A9"/>
    <w:rsid w:val="00E15601"/>
    <w:rsid w:val="00E15DCE"/>
    <w:rsid w:val="00E1613E"/>
    <w:rsid w:val="00E1615A"/>
    <w:rsid w:val="00E165E2"/>
    <w:rsid w:val="00E16622"/>
    <w:rsid w:val="00E16685"/>
    <w:rsid w:val="00E1689E"/>
    <w:rsid w:val="00E16981"/>
    <w:rsid w:val="00E16BF5"/>
    <w:rsid w:val="00E16C1B"/>
    <w:rsid w:val="00E1717A"/>
    <w:rsid w:val="00E17482"/>
    <w:rsid w:val="00E1764E"/>
    <w:rsid w:val="00E17671"/>
    <w:rsid w:val="00E178A5"/>
    <w:rsid w:val="00E178C4"/>
    <w:rsid w:val="00E178EF"/>
    <w:rsid w:val="00E179E9"/>
    <w:rsid w:val="00E17B10"/>
    <w:rsid w:val="00E17B31"/>
    <w:rsid w:val="00E17D51"/>
    <w:rsid w:val="00E17D8B"/>
    <w:rsid w:val="00E2046F"/>
    <w:rsid w:val="00E2047F"/>
    <w:rsid w:val="00E20508"/>
    <w:rsid w:val="00E205DF"/>
    <w:rsid w:val="00E20A00"/>
    <w:rsid w:val="00E20C50"/>
    <w:rsid w:val="00E210BC"/>
    <w:rsid w:val="00E211AB"/>
    <w:rsid w:val="00E2183B"/>
    <w:rsid w:val="00E21C9F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76"/>
    <w:rsid w:val="00E23BE8"/>
    <w:rsid w:val="00E23CA7"/>
    <w:rsid w:val="00E23CF9"/>
    <w:rsid w:val="00E23DD3"/>
    <w:rsid w:val="00E240D2"/>
    <w:rsid w:val="00E24697"/>
    <w:rsid w:val="00E24C45"/>
    <w:rsid w:val="00E24D43"/>
    <w:rsid w:val="00E24DFC"/>
    <w:rsid w:val="00E24FC9"/>
    <w:rsid w:val="00E24FE4"/>
    <w:rsid w:val="00E25120"/>
    <w:rsid w:val="00E2524B"/>
    <w:rsid w:val="00E2528C"/>
    <w:rsid w:val="00E25407"/>
    <w:rsid w:val="00E2562E"/>
    <w:rsid w:val="00E25636"/>
    <w:rsid w:val="00E257B2"/>
    <w:rsid w:val="00E258EC"/>
    <w:rsid w:val="00E259D8"/>
    <w:rsid w:val="00E25B2D"/>
    <w:rsid w:val="00E25E7D"/>
    <w:rsid w:val="00E25EE1"/>
    <w:rsid w:val="00E26110"/>
    <w:rsid w:val="00E2618D"/>
    <w:rsid w:val="00E262B5"/>
    <w:rsid w:val="00E262BD"/>
    <w:rsid w:val="00E26368"/>
    <w:rsid w:val="00E2648A"/>
    <w:rsid w:val="00E26729"/>
    <w:rsid w:val="00E26848"/>
    <w:rsid w:val="00E26E55"/>
    <w:rsid w:val="00E26F01"/>
    <w:rsid w:val="00E26FE4"/>
    <w:rsid w:val="00E272F9"/>
    <w:rsid w:val="00E273ED"/>
    <w:rsid w:val="00E27432"/>
    <w:rsid w:val="00E2770C"/>
    <w:rsid w:val="00E27BED"/>
    <w:rsid w:val="00E27FE8"/>
    <w:rsid w:val="00E302BC"/>
    <w:rsid w:val="00E305B7"/>
    <w:rsid w:val="00E306AC"/>
    <w:rsid w:val="00E307A4"/>
    <w:rsid w:val="00E30A10"/>
    <w:rsid w:val="00E30BFE"/>
    <w:rsid w:val="00E30C76"/>
    <w:rsid w:val="00E30C78"/>
    <w:rsid w:val="00E31B3A"/>
    <w:rsid w:val="00E31E57"/>
    <w:rsid w:val="00E32186"/>
    <w:rsid w:val="00E32315"/>
    <w:rsid w:val="00E3259E"/>
    <w:rsid w:val="00E32788"/>
    <w:rsid w:val="00E327BB"/>
    <w:rsid w:val="00E329C1"/>
    <w:rsid w:val="00E32A7A"/>
    <w:rsid w:val="00E32ABF"/>
    <w:rsid w:val="00E32B4B"/>
    <w:rsid w:val="00E32C8D"/>
    <w:rsid w:val="00E334DC"/>
    <w:rsid w:val="00E3380D"/>
    <w:rsid w:val="00E33866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C88"/>
    <w:rsid w:val="00E35CAE"/>
    <w:rsid w:val="00E35E49"/>
    <w:rsid w:val="00E362B0"/>
    <w:rsid w:val="00E3655B"/>
    <w:rsid w:val="00E367EC"/>
    <w:rsid w:val="00E36D02"/>
    <w:rsid w:val="00E36ED3"/>
    <w:rsid w:val="00E370E5"/>
    <w:rsid w:val="00E37276"/>
    <w:rsid w:val="00E37286"/>
    <w:rsid w:val="00E372C5"/>
    <w:rsid w:val="00E37436"/>
    <w:rsid w:val="00E3749C"/>
    <w:rsid w:val="00E37653"/>
    <w:rsid w:val="00E37AED"/>
    <w:rsid w:val="00E37E72"/>
    <w:rsid w:val="00E40336"/>
    <w:rsid w:val="00E406B7"/>
    <w:rsid w:val="00E40D55"/>
    <w:rsid w:val="00E412AB"/>
    <w:rsid w:val="00E41454"/>
    <w:rsid w:val="00E418B8"/>
    <w:rsid w:val="00E41BEF"/>
    <w:rsid w:val="00E422AF"/>
    <w:rsid w:val="00E42433"/>
    <w:rsid w:val="00E42830"/>
    <w:rsid w:val="00E42881"/>
    <w:rsid w:val="00E42BCE"/>
    <w:rsid w:val="00E42C75"/>
    <w:rsid w:val="00E42C91"/>
    <w:rsid w:val="00E42DD0"/>
    <w:rsid w:val="00E43148"/>
    <w:rsid w:val="00E43152"/>
    <w:rsid w:val="00E434D1"/>
    <w:rsid w:val="00E439ED"/>
    <w:rsid w:val="00E43C61"/>
    <w:rsid w:val="00E440FD"/>
    <w:rsid w:val="00E444B6"/>
    <w:rsid w:val="00E44C09"/>
    <w:rsid w:val="00E44FCE"/>
    <w:rsid w:val="00E45540"/>
    <w:rsid w:val="00E456D5"/>
    <w:rsid w:val="00E45770"/>
    <w:rsid w:val="00E459E1"/>
    <w:rsid w:val="00E45B15"/>
    <w:rsid w:val="00E45E8E"/>
    <w:rsid w:val="00E45F6D"/>
    <w:rsid w:val="00E4620D"/>
    <w:rsid w:val="00E463FB"/>
    <w:rsid w:val="00E463FC"/>
    <w:rsid w:val="00E4650A"/>
    <w:rsid w:val="00E466D3"/>
    <w:rsid w:val="00E46B35"/>
    <w:rsid w:val="00E46FAE"/>
    <w:rsid w:val="00E472AA"/>
    <w:rsid w:val="00E47505"/>
    <w:rsid w:val="00E47591"/>
    <w:rsid w:val="00E4772D"/>
    <w:rsid w:val="00E478E4"/>
    <w:rsid w:val="00E47C90"/>
    <w:rsid w:val="00E50242"/>
    <w:rsid w:val="00E5035A"/>
    <w:rsid w:val="00E50B41"/>
    <w:rsid w:val="00E50CF5"/>
    <w:rsid w:val="00E50E02"/>
    <w:rsid w:val="00E50E79"/>
    <w:rsid w:val="00E511A4"/>
    <w:rsid w:val="00E51235"/>
    <w:rsid w:val="00E515B3"/>
    <w:rsid w:val="00E516C2"/>
    <w:rsid w:val="00E516C5"/>
    <w:rsid w:val="00E51ECF"/>
    <w:rsid w:val="00E52074"/>
    <w:rsid w:val="00E520B5"/>
    <w:rsid w:val="00E52146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148"/>
    <w:rsid w:val="00E542B3"/>
    <w:rsid w:val="00E5461A"/>
    <w:rsid w:val="00E5468D"/>
    <w:rsid w:val="00E54750"/>
    <w:rsid w:val="00E54B5E"/>
    <w:rsid w:val="00E54D21"/>
    <w:rsid w:val="00E54F94"/>
    <w:rsid w:val="00E54FB3"/>
    <w:rsid w:val="00E5560C"/>
    <w:rsid w:val="00E55643"/>
    <w:rsid w:val="00E55ADB"/>
    <w:rsid w:val="00E55B00"/>
    <w:rsid w:val="00E5612E"/>
    <w:rsid w:val="00E56612"/>
    <w:rsid w:val="00E5663F"/>
    <w:rsid w:val="00E567C0"/>
    <w:rsid w:val="00E56E69"/>
    <w:rsid w:val="00E56F67"/>
    <w:rsid w:val="00E56F95"/>
    <w:rsid w:val="00E5706B"/>
    <w:rsid w:val="00E57121"/>
    <w:rsid w:val="00E57224"/>
    <w:rsid w:val="00E573FB"/>
    <w:rsid w:val="00E5764D"/>
    <w:rsid w:val="00E57722"/>
    <w:rsid w:val="00E578F7"/>
    <w:rsid w:val="00E57920"/>
    <w:rsid w:val="00E57BE2"/>
    <w:rsid w:val="00E57F39"/>
    <w:rsid w:val="00E600CE"/>
    <w:rsid w:val="00E6036D"/>
    <w:rsid w:val="00E60406"/>
    <w:rsid w:val="00E606C0"/>
    <w:rsid w:val="00E609D5"/>
    <w:rsid w:val="00E60A50"/>
    <w:rsid w:val="00E60B3F"/>
    <w:rsid w:val="00E616CD"/>
    <w:rsid w:val="00E616D9"/>
    <w:rsid w:val="00E6184A"/>
    <w:rsid w:val="00E61B57"/>
    <w:rsid w:val="00E61E21"/>
    <w:rsid w:val="00E62129"/>
    <w:rsid w:val="00E62169"/>
    <w:rsid w:val="00E62215"/>
    <w:rsid w:val="00E625A2"/>
    <w:rsid w:val="00E625F8"/>
    <w:rsid w:val="00E62BC5"/>
    <w:rsid w:val="00E62C44"/>
    <w:rsid w:val="00E62C88"/>
    <w:rsid w:val="00E62EE1"/>
    <w:rsid w:val="00E62F5F"/>
    <w:rsid w:val="00E62FF6"/>
    <w:rsid w:val="00E630FC"/>
    <w:rsid w:val="00E63198"/>
    <w:rsid w:val="00E63218"/>
    <w:rsid w:val="00E6336F"/>
    <w:rsid w:val="00E63392"/>
    <w:rsid w:val="00E6343A"/>
    <w:rsid w:val="00E63560"/>
    <w:rsid w:val="00E63580"/>
    <w:rsid w:val="00E63665"/>
    <w:rsid w:val="00E63786"/>
    <w:rsid w:val="00E638B8"/>
    <w:rsid w:val="00E63937"/>
    <w:rsid w:val="00E63AF0"/>
    <w:rsid w:val="00E63FD5"/>
    <w:rsid w:val="00E6449B"/>
    <w:rsid w:val="00E64614"/>
    <w:rsid w:val="00E64828"/>
    <w:rsid w:val="00E6495E"/>
    <w:rsid w:val="00E64B55"/>
    <w:rsid w:val="00E64C8E"/>
    <w:rsid w:val="00E64D68"/>
    <w:rsid w:val="00E64DE3"/>
    <w:rsid w:val="00E65180"/>
    <w:rsid w:val="00E6535D"/>
    <w:rsid w:val="00E6538D"/>
    <w:rsid w:val="00E654C4"/>
    <w:rsid w:val="00E65ADD"/>
    <w:rsid w:val="00E65C8E"/>
    <w:rsid w:val="00E65F2C"/>
    <w:rsid w:val="00E65FE9"/>
    <w:rsid w:val="00E6633A"/>
    <w:rsid w:val="00E66393"/>
    <w:rsid w:val="00E664D5"/>
    <w:rsid w:val="00E66557"/>
    <w:rsid w:val="00E6656C"/>
    <w:rsid w:val="00E66717"/>
    <w:rsid w:val="00E66862"/>
    <w:rsid w:val="00E66D27"/>
    <w:rsid w:val="00E671BC"/>
    <w:rsid w:val="00E6746F"/>
    <w:rsid w:val="00E678F4"/>
    <w:rsid w:val="00E67A6D"/>
    <w:rsid w:val="00E67B4D"/>
    <w:rsid w:val="00E67B95"/>
    <w:rsid w:val="00E67CB1"/>
    <w:rsid w:val="00E67DA2"/>
    <w:rsid w:val="00E67E08"/>
    <w:rsid w:val="00E67E64"/>
    <w:rsid w:val="00E67FF8"/>
    <w:rsid w:val="00E70433"/>
    <w:rsid w:val="00E7057E"/>
    <w:rsid w:val="00E70F7E"/>
    <w:rsid w:val="00E70FB1"/>
    <w:rsid w:val="00E71000"/>
    <w:rsid w:val="00E713C6"/>
    <w:rsid w:val="00E716A6"/>
    <w:rsid w:val="00E71A01"/>
    <w:rsid w:val="00E71B04"/>
    <w:rsid w:val="00E7219F"/>
    <w:rsid w:val="00E72203"/>
    <w:rsid w:val="00E72379"/>
    <w:rsid w:val="00E723E4"/>
    <w:rsid w:val="00E72401"/>
    <w:rsid w:val="00E72693"/>
    <w:rsid w:val="00E726F4"/>
    <w:rsid w:val="00E727FC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737"/>
    <w:rsid w:val="00E759F7"/>
    <w:rsid w:val="00E75B60"/>
    <w:rsid w:val="00E75BAB"/>
    <w:rsid w:val="00E75D8E"/>
    <w:rsid w:val="00E7618E"/>
    <w:rsid w:val="00E7633A"/>
    <w:rsid w:val="00E76478"/>
    <w:rsid w:val="00E76595"/>
    <w:rsid w:val="00E765C9"/>
    <w:rsid w:val="00E7699B"/>
    <w:rsid w:val="00E76D2B"/>
    <w:rsid w:val="00E76D2F"/>
    <w:rsid w:val="00E76FF9"/>
    <w:rsid w:val="00E77475"/>
    <w:rsid w:val="00E7752E"/>
    <w:rsid w:val="00E776B8"/>
    <w:rsid w:val="00E7791E"/>
    <w:rsid w:val="00E77AA2"/>
    <w:rsid w:val="00E77AF9"/>
    <w:rsid w:val="00E8057E"/>
    <w:rsid w:val="00E80794"/>
    <w:rsid w:val="00E808B0"/>
    <w:rsid w:val="00E80F4F"/>
    <w:rsid w:val="00E811DF"/>
    <w:rsid w:val="00E812BD"/>
    <w:rsid w:val="00E8136D"/>
    <w:rsid w:val="00E8151E"/>
    <w:rsid w:val="00E816A8"/>
    <w:rsid w:val="00E816E0"/>
    <w:rsid w:val="00E819D1"/>
    <w:rsid w:val="00E8244D"/>
    <w:rsid w:val="00E82653"/>
    <w:rsid w:val="00E8282F"/>
    <w:rsid w:val="00E8284A"/>
    <w:rsid w:val="00E82958"/>
    <w:rsid w:val="00E82B52"/>
    <w:rsid w:val="00E82DF3"/>
    <w:rsid w:val="00E82F2B"/>
    <w:rsid w:val="00E82F7D"/>
    <w:rsid w:val="00E83191"/>
    <w:rsid w:val="00E832B8"/>
    <w:rsid w:val="00E83432"/>
    <w:rsid w:val="00E8376D"/>
    <w:rsid w:val="00E838B9"/>
    <w:rsid w:val="00E839E2"/>
    <w:rsid w:val="00E83F63"/>
    <w:rsid w:val="00E84286"/>
    <w:rsid w:val="00E8453C"/>
    <w:rsid w:val="00E8453D"/>
    <w:rsid w:val="00E85219"/>
    <w:rsid w:val="00E85C02"/>
    <w:rsid w:val="00E8609A"/>
    <w:rsid w:val="00E86162"/>
    <w:rsid w:val="00E86326"/>
    <w:rsid w:val="00E864C1"/>
    <w:rsid w:val="00E86663"/>
    <w:rsid w:val="00E866E9"/>
    <w:rsid w:val="00E86729"/>
    <w:rsid w:val="00E867B2"/>
    <w:rsid w:val="00E86C02"/>
    <w:rsid w:val="00E86CC6"/>
    <w:rsid w:val="00E870FA"/>
    <w:rsid w:val="00E8743E"/>
    <w:rsid w:val="00E87692"/>
    <w:rsid w:val="00E876E4"/>
    <w:rsid w:val="00E87839"/>
    <w:rsid w:val="00E878E6"/>
    <w:rsid w:val="00E87BE6"/>
    <w:rsid w:val="00E900A6"/>
    <w:rsid w:val="00E900D8"/>
    <w:rsid w:val="00E90184"/>
    <w:rsid w:val="00E9049F"/>
    <w:rsid w:val="00E90533"/>
    <w:rsid w:val="00E908DB"/>
    <w:rsid w:val="00E90B5F"/>
    <w:rsid w:val="00E90BAA"/>
    <w:rsid w:val="00E91085"/>
    <w:rsid w:val="00E913A5"/>
    <w:rsid w:val="00E91778"/>
    <w:rsid w:val="00E917CF"/>
    <w:rsid w:val="00E91A10"/>
    <w:rsid w:val="00E91E0E"/>
    <w:rsid w:val="00E91F57"/>
    <w:rsid w:val="00E92292"/>
    <w:rsid w:val="00E92775"/>
    <w:rsid w:val="00E929E9"/>
    <w:rsid w:val="00E92CA1"/>
    <w:rsid w:val="00E92FC5"/>
    <w:rsid w:val="00E933C3"/>
    <w:rsid w:val="00E933FA"/>
    <w:rsid w:val="00E93445"/>
    <w:rsid w:val="00E9353B"/>
    <w:rsid w:val="00E93570"/>
    <w:rsid w:val="00E936A0"/>
    <w:rsid w:val="00E93AA4"/>
    <w:rsid w:val="00E93F3F"/>
    <w:rsid w:val="00E93F77"/>
    <w:rsid w:val="00E94315"/>
    <w:rsid w:val="00E943E0"/>
    <w:rsid w:val="00E948D7"/>
    <w:rsid w:val="00E94A06"/>
    <w:rsid w:val="00E94AFA"/>
    <w:rsid w:val="00E94BBC"/>
    <w:rsid w:val="00E94E60"/>
    <w:rsid w:val="00E94E73"/>
    <w:rsid w:val="00E952FE"/>
    <w:rsid w:val="00E9532F"/>
    <w:rsid w:val="00E9555A"/>
    <w:rsid w:val="00E956F5"/>
    <w:rsid w:val="00E95779"/>
    <w:rsid w:val="00E95845"/>
    <w:rsid w:val="00E958C6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6CF4"/>
    <w:rsid w:val="00E96E9C"/>
    <w:rsid w:val="00E97115"/>
    <w:rsid w:val="00E97227"/>
    <w:rsid w:val="00E97304"/>
    <w:rsid w:val="00E97540"/>
    <w:rsid w:val="00E97608"/>
    <w:rsid w:val="00E9790D"/>
    <w:rsid w:val="00E9794B"/>
    <w:rsid w:val="00E97C35"/>
    <w:rsid w:val="00EA01BB"/>
    <w:rsid w:val="00EA02F2"/>
    <w:rsid w:val="00EA07B7"/>
    <w:rsid w:val="00EA09D8"/>
    <w:rsid w:val="00EA0C7C"/>
    <w:rsid w:val="00EA11B5"/>
    <w:rsid w:val="00EA1314"/>
    <w:rsid w:val="00EA13CB"/>
    <w:rsid w:val="00EA14E4"/>
    <w:rsid w:val="00EA1602"/>
    <w:rsid w:val="00EA1855"/>
    <w:rsid w:val="00EA1914"/>
    <w:rsid w:val="00EA1A5B"/>
    <w:rsid w:val="00EA1B2C"/>
    <w:rsid w:val="00EA1CDA"/>
    <w:rsid w:val="00EA1D44"/>
    <w:rsid w:val="00EA21F9"/>
    <w:rsid w:val="00EA2529"/>
    <w:rsid w:val="00EA304A"/>
    <w:rsid w:val="00EA3585"/>
    <w:rsid w:val="00EA3730"/>
    <w:rsid w:val="00EA3774"/>
    <w:rsid w:val="00EA3857"/>
    <w:rsid w:val="00EA3B1F"/>
    <w:rsid w:val="00EA3C9B"/>
    <w:rsid w:val="00EA3ED4"/>
    <w:rsid w:val="00EA3F22"/>
    <w:rsid w:val="00EA4221"/>
    <w:rsid w:val="00EA425A"/>
    <w:rsid w:val="00EA44E7"/>
    <w:rsid w:val="00EA48CC"/>
    <w:rsid w:val="00EA491E"/>
    <w:rsid w:val="00EA4ABD"/>
    <w:rsid w:val="00EA4EAF"/>
    <w:rsid w:val="00EA503B"/>
    <w:rsid w:val="00EA51A1"/>
    <w:rsid w:val="00EA526A"/>
    <w:rsid w:val="00EA533A"/>
    <w:rsid w:val="00EA558B"/>
    <w:rsid w:val="00EA5710"/>
    <w:rsid w:val="00EA5775"/>
    <w:rsid w:val="00EA58EE"/>
    <w:rsid w:val="00EA5909"/>
    <w:rsid w:val="00EA5A38"/>
    <w:rsid w:val="00EA5B92"/>
    <w:rsid w:val="00EA5C21"/>
    <w:rsid w:val="00EA6083"/>
    <w:rsid w:val="00EA63F3"/>
    <w:rsid w:val="00EA67D0"/>
    <w:rsid w:val="00EA68E6"/>
    <w:rsid w:val="00EA6999"/>
    <w:rsid w:val="00EA6AB0"/>
    <w:rsid w:val="00EA6B8E"/>
    <w:rsid w:val="00EA71B5"/>
    <w:rsid w:val="00EA72E1"/>
    <w:rsid w:val="00EA7358"/>
    <w:rsid w:val="00EA7642"/>
    <w:rsid w:val="00EA7802"/>
    <w:rsid w:val="00EA7804"/>
    <w:rsid w:val="00EA784A"/>
    <w:rsid w:val="00EA79FB"/>
    <w:rsid w:val="00EA7ABC"/>
    <w:rsid w:val="00EA7BEB"/>
    <w:rsid w:val="00EA7BFD"/>
    <w:rsid w:val="00EA7C6A"/>
    <w:rsid w:val="00EA7E94"/>
    <w:rsid w:val="00EB00F8"/>
    <w:rsid w:val="00EB0435"/>
    <w:rsid w:val="00EB059E"/>
    <w:rsid w:val="00EB0CFE"/>
    <w:rsid w:val="00EB0D06"/>
    <w:rsid w:val="00EB0D71"/>
    <w:rsid w:val="00EB0E29"/>
    <w:rsid w:val="00EB10A8"/>
    <w:rsid w:val="00EB10AC"/>
    <w:rsid w:val="00EB111F"/>
    <w:rsid w:val="00EB15FC"/>
    <w:rsid w:val="00EB1A70"/>
    <w:rsid w:val="00EB1C0E"/>
    <w:rsid w:val="00EB1DAB"/>
    <w:rsid w:val="00EB1ED2"/>
    <w:rsid w:val="00EB220E"/>
    <w:rsid w:val="00EB227B"/>
    <w:rsid w:val="00EB2337"/>
    <w:rsid w:val="00EB2487"/>
    <w:rsid w:val="00EB27C8"/>
    <w:rsid w:val="00EB2A62"/>
    <w:rsid w:val="00EB2D45"/>
    <w:rsid w:val="00EB2FF4"/>
    <w:rsid w:val="00EB324D"/>
    <w:rsid w:val="00EB32DB"/>
    <w:rsid w:val="00EB3430"/>
    <w:rsid w:val="00EB3447"/>
    <w:rsid w:val="00EB3610"/>
    <w:rsid w:val="00EB3746"/>
    <w:rsid w:val="00EB3DF2"/>
    <w:rsid w:val="00EB3E06"/>
    <w:rsid w:val="00EB3F48"/>
    <w:rsid w:val="00EB4034"/>
    <w:rsid w:val="00EB404B"/>
    <w:rsid w:val="00EB4110"/>
    <w:rsid w:val="00EB44BF"/>
    <w:rsid w:val="00EB4943"/>
    <w:rsid w:val="00EB49B7"/>
    <w:rsid w:val="00EB4B80"/>
    <w:rsid w:val="00EB4D2C"/>
    <w:rsid w:val="00EB50F3"/>
    <w:rsid w:val="00EB53BB"/>
    <w:rsid w:val="00EB567C"/>
    <w:rsid w:val="00EB59B1"/>
    <w:rsid w:val="00EB5AB0"/>
    <w:rsid w:val="00EB5D9E"/>
    <w:rsid w:val="00EB6016"/>
    <w:rsid w:val="00EB6403"/>
    <w:rsid w:val="00EB64DA"/>
    <w:rsid w:val="00EB6665"/>
    <w:rsid w:val="00EB6748"/>
    <w:rsid w:val="00EB678A"/>
    <w:rsid w:val="00EB68F4"/>
    <w:rsid w:val="00EB703A"/>
    <w:rsid w:val="00EB72C3"/>
    <w:rsid w:val="00EB74DC"/>
    <w:rsid w:val="00EB78CD"/>
    <w:rsid w:val="00EB79FC"/>
    <w:rsid w:val="00EB7B04"/>
    <w:rsid w:val="00EC05A1"/>
    <w:rsid w:val="00EC07EF"/>
    <w:rsid w:val="00EC0803"/>
    <w:rsid w:val="00EC0A52"/>
    <w:rsid w:val="00EC0BAA"/>
    <w:rsid w:val="00EC11B1"/>
    <w:rsid w:val="00EC11DC"/>
    <w:rsid w:val="00EC123A"/>
    <w:rsid w:val="00EC1280"/>
    <w:rsid w:val="00EC19AF"/>
    <w:rsid w:val="00EC1B8C"/>
    <w:rsid w:val="00EC2059"/>
    <w:rsid w:val="00EC2238"/>
    <w:rsid w:val="00EC261C"/>
    <w:rsid w:val="00EC27FE"/>
    <w:rsid w:val="00EC2FD7"/>
    <w:rsid w:val="00EC31FD"/>
    <w:rsid w:val="00EC3279"/>
    <w:rsid w:val="00EC3A5E"/>
    <w:rsid w:val="00EC3A9E"/>
    <w:rsid w:val="00EC3ADB"/>
    <w:rsid w:val="00EC3E13"/>
    <w:rsid w:val="00EC3E27"/>
    <w:rsid w:val="00EC3F93"/>
    <w:rsid w:val="00EC419B"/>
    <w:rsid w:val="00EC453D"/>
    <w:rsid w:val="00EC4B14"/>
    <w:rsid w:val="00EC4E08"/>
    <w:rsid w:val="00EC5229"/>
    <w:rsid w:val="00EC53F9"/>
    <w:rsid w:val="00EC55AF"/>
    <w:rsid w:val="00EC5628"/>
    <w:rsid w:val="00EC596C"/>
    <w:rsid w:val="00EC5976"/>
    <w:rsid w:val="00EC5A3C"/>
    <w:rsid w:val="00EC5A78"/>
    <w:rsid w:val="00EC5C3E"/>
    <w:rsid w:val="00EC5CFE"/>
    <w:rsid w:val="00EC5D72"/>
    <w:rsid w:val="00EC636B"/>
    <w:rsid w:val="00EC644D"/>
    <w:rsid w:val="00EC659C"/>
    <w:rsid w:val="00EC68BE"/>
    <w:rsid w:val="00EC6B94"/>
    <w:rsid w:val="00EC6C05"/>
    <w:rsid w:val="00EC78D9"/>
    <w:rsid w:val="00EC797F"/>
    <w:rsid w:val="00EC7D9D"/>
    <w:rsid w:val="00EC7DBE"/>
    <w:rsid w:val="00EC7DC7"/>
    <w:rsid w:val="00EC7F78"/>
    <w:rsid w:val="00ED015A"/>
    <w:rsid w:val="00ED023F"/>
    <w:rsid w:val="00ED06A9"/>
    <w:rsid w:val="00ED0908"/>
    <w:rsid w:val="00ED0B4D"/>
    <w:rsid w:val="00ED0DB1"/>
    <w:rsid w:val="00ED13C9"/>
    <w:rsid w:val="00ED1D2E"/>
    <w:rsid w:val="00ED1D34"/>
    <w:rsid w:val="00ED1EE5"/>
    <w:rsid w:val="00ED20E9"/>
    <w:rsid w:val="00ED2193"/>
    <w:rsid w:val="00ED25F9"/>
    <w:rsid w:val="00ED260A"/>
    <w:rsid w:val="00ED2A1C"/>
    <w:rsid w:val="00ED2A2A"/>
    <w:rsid w:val="00ED2AE5"/>
    <w:rsid w:val="00ED2B84"/>
    <w:rsid w:val="00ED2DC4"/>
    <w:rsid w:val="00ED2FE8"/>
    <w:rsid w:val="00ED3080"/>
    <w:rsid w:val="00ED30AE"/>
    <w:rsid w:val="00ED340B"/>
    <w:rsid w:val="00ED37F0"/>
    <w:rsid w:val="00ED395C"/>
    <w:rsid w:val="00ED3B40"/>
    <w:rsid w:val="00ED4081"/>
    <w:rsid w:val="00ED4180"/>
    <w:rsid w:val="00ED41A2"/>
    <w:rsid w:val="00ED41EC"/>
    <w:rsid w:val="00ED441D"/>
    <w:rsid w:val="00ED4459"/>
    <w:rsid w:val="00ED44FA"/>
    <w:rsid w:val="00ED4918"/>
    <w:rsid w:val="00ED496C"/>
    <w:rsid w:val="00ED499A"/>
    <w:rsid w:val="00ED4D77"/>
    <w:rsid w:val="00ED4DAD"/>
    <w:rsid w:val="00ED517F"/>
    <w:rsid w:val="00ED5266"/>
    <w:rsid w:val="00ED5430"/>
    <w:rsid w:val="00ED57DA"/>
    <w:rsid w:val="00ED5A96"/>
    <w:rsid w:val="00ED5B00"/>
    <w:rsid w:val="00ED5C66"/>
    <w:rsid w:val="00ED5CC6"/>
    <w:rsid w:val="00ED5D4B"/>
    <w:rsid w:val="00ED61D6"/>
    <w:rsid w:val="00ED634C"/>
    <w:rsid w:val="00ED64AF"/>
    <w:rsid w:val="00ED66BA"/>
    <w:rsid w:val="00ED6CC6"/>
    <w:rsid w:val="00ED6DC9"/>
    <w:rsid w:val="00ED6F6D"/>
    <w:rsid w:val="00ED7376"/>
    <w:rsid w:val="00ED74D8"/>
    <w:rsid w:val="00ED7696"/>
    <w:rsid w:val="00ED7D2C"/>
    <w:rsid w:val="00ED7D62"/>
    <w:rsid w:val="00ED7E15"/>
    <w:rsid w:val="00EE03C8"/>
    <w:rsid w:val="00EE03F8"/>
    <w:rsid w:val="00EE0848"/>
    <w:rsid w:val="00EE0BED"/>
    <w:rsid w:val="00EE0CCF"/>
    <w:rsid w:val="00EE0F9A"/>
    <w:rsid w:val="00EE141D"/>
    <w:rsid w:val="00EE19A0"/>
    <w:rsid w:val="00EE1C96"/>
    <w:rsid w:val="00EE1D30"/>
    <w:rsid w:val="00EE1D3E"/>
    <w:rsid w:val="00EE1E87"/>
    <w:rsid w:val="00EE1F0F"/>
    <w:rsid w:val="00EE220A"/>
    <w:rsid w:val="00EE2418"/>
    <w:rsid w:val="00EE2574"/>
    <w:rsid w:val="00EE29D1"/>
    <w:rsid w:val="00EE2B16"/>
    <w:rsid w:val="00EE2B6D"/>
    <w:rsid w:val="00EE2BFA"/>
    <w:rsid w:val="00EE3228"/>
    <w:rsid w:val="00EE37FF"/>
    <w:rsid w:val="00EE3823"/>
    <w:rsid w:val="00EE382D"/>
    <w:rsid w:val="00EE3877"/>
    <w:rsid w:val="00EE3BA0"/>
    <w:rsid w:val="00EE3CBA"/>
    <w:rsid w:val="00EE3D07"/>
    <w:rsid w:val="00EE3D70"/>
    <w:rsid w:val="00EE3F51"/>
    <w:rsid w:val="00EE423D"/>
    <w:rsid w:val="00EE4596"/>
    <w:rsid w:val="00EE4727"/>
    <w:rsid w:val="00EE4748"/>
    <w:rsid w:val="00EE4AC6"/>
    <w:rsid w:val="00EE4F6F"/>
    <w:rsid w:val="00EE50DF"/>
    <w:rsid w:val="00EE52E1"/>
    <w:rsid w:val="00EE532D"/>
    <w:rsid w:val="00EE61F1"/>
    <w:rsid w:val="00EE63C6"/>
    <w:rsid w:val="00EE66FD"/>
    <w:rsid w:val="00EE675B"/>
    <w:rsid w:val="00EE6B45"/>
    <w:rsid w:val="00EE6E82"/>
    <w:rsid w:val="00EE6EB3"/>
    <w:rsid w:val="00EE6F23"/>
    <w:rsid w:val="00EE70DB"/>
    <w:rsid w:val="00EE73A4"/>
    <w:rsid w:val="00EE7405"/>
    <w:rsid w:val="00EE7BD6"/>
    <w:rsid w:val="00EF077C"/>
    <w:rsid w:val="00EF07FF"/>
    <w:rsid w:val="00EF0880"/>
    <w:rsid w:val="00EF0985"/>
    <w:rsid w:val="00EF0A2B"/>
    <w:rsid w:val="00EF0A89"/>
    <w:rsid w:val="00EF0C2D"/>
    <w:rsid w:val="00EF0D37"/>
    <w:rsid w:val="00EF0EFA"/>
    <w:rsid w:val="00EF0FA9"/>
    <w:rsid w:val="00EF0FE2"/>
    <w:rsid w:val="00EF114F"/>
    <w:rsid w:val="00EF1264"/>
    <w:rsid w:val="00EF16FE"/>
    <w:rsid w:val="00EF1BCC"/>
    <w:rsid w:val="00EF1F0D"/>
    <w:rsid w:val="00EF1F25"/>
    <w:rsid w:val="00EF21A7"/>
    <w:rsid w:val="00EF231D"/>
    <w:rsid w:val="00EF258D"/>
    <w:rsid w:val="00EF2675"/>
    <w:rsid w:val="00EF2C7E"/>
    <w:rsid w:val="00EF2D9F"/>
    <w:rsid w:val="00EF305B"/>
    <w:rsid w:val="00EF32F5"/>
    <w:rsid w:val="00EF3B62"/>
    <w:rsid w:val="00EF3C28"/>
    <w:rsid w:val="00EF3DC6"/>
    <w:rsid w:val="00EF3F0D"/>
    <w:rsid w:val="00EF4384"/>
    <w:rsid w:val="00EF451B"/>
    <w:rsid w:val="00EF4564"/>
    <w:rsid w:val="00EF482B"/>
    <w:rsid w:val="00EF4893"/>
    <w:rsid w:val="00EF4A10"/>
    <w:rsid w:val="00EF4DC1"/>
    <w:rsid w:val="00EF5165"/>
    <w:rsid w:val="00EF521F"/>
    <w:rsid w:val="00EF52FF"/>
    <w:rsid w:val="00EF53C4"/>
    <w:rsid w:val="00EF5833"/>
    <w:rsid w:val="00EF5A83"/>
    <w:rsid w:val="00EF5CBD"/>
    <w:rsid w:val="00EF5E72"/>
    <w:rsid w:val="00EF5F72"/>
    <w:rsid w:val="00EF60A3"/>
    <w:rsid w:val="00EF6673"/>
    <w:rsid w:val="00EF687B"/>
    <w:rsid w:val="00EF706F"/>
    <w:rsid w:val="00EF721F"/>
    <w:rsid w:val="00EF7B05"/>
    <w:rsid w:val="00EF7B17"/>
    <w:rsid w:val="00EF7B7A"/>
    <w:rsid w:val="00F001EC"/>
    <w:rsid w:val="00F002A9"/>
    <w:rsid w:val="00F00445"/>
    <w:rsid w:val="00F00659"/>
    <w:rsid w:val="00F00ACD"/>
    <w:rsid w:val="00F00B29"/>
    <w:rsid w:val="00F01798"/>
    <w:rsid w:val="00F017EC"/>
    <w:rsid w:val="00F01C6F"/>
    <w:rsid w:val="00F01CD6"/>
    <w:rsid w:val="00F01D55"/>
    <w:rsid w:val="00F0223B"/>
    <w:rsid w:val="00F02686"/>
    <w:rsid w:val="00F02C4C"/>
    <w:rsid w:val="00F02C8F"/>
    <w:rsid w:val="00F02DD5"/>
    <w:rsid w:val="00F0341A"/>
    <w:rsid w:val="00F034DB"/>
    <w:rsid w:val="00F035D3"/>
    <w:rsid w:val="00F037DB"/>
    <w:rsid w:val="00F03892"/>
    <w:rsid w:val="00F03B46"/>
    <w:rsid w:val="00F03C6F"/>
    <w:rsid w:val="00F04097"/>
    <w:rsid w:val="00F04247"/>
    <w:rsid w:val="00F042D8"/>
    <w:rsid w:val="00F0430F"/>
    <w:rsid w:val="00F04427"/>
    <w:rsid w:val="00F044AF"/>
    <w:rsid w:val="00F045A0"/>
    <w:rsid w:val="00F0537D"/>
    <w:rsid w:val="00F05529"/>
    <w:rsid w:val="00F0567C"/>
    <w:rsid w:val="00F05686"/>
    <w:rsid w:val="00F05B9F"/>
    <w:rsid w:val="00F05C42"/>
    <w:rsid w:val="00F05D9D"/>
    <w:rsid w:val="00F05E74"/>
    <w:rsid w:val="00F064C1"/>
    <w:rsid w:val="00F06544"/>
    <w:rsid w:val="00F066BE"/>
    <w:rsid w:val="00F06A63"/>
    <w:rsid w:val="00F06C88"/>
    <w:rsid w:val="00F06E0D"/>
    <w:rsid w:val="00F06ED9"/>
    <w:rsid w:val="00F06F1C"/>
    <w:rsid w:val="00F06FC2"/>
    <w:rsid w:val="00F0712D"/>
    <w:rsid w:val="00F07220"/>
    <w:rsid w:val="00F07253"/>
    <w:rsid w:val="00F07255"/>
    <w:rsid w:val="00F07374"/>
    <w:rsid w:val="00F07779"/>
    <w:rsid w:val="00F0789B"/>
    <w:rsid w:val="00F07983"/>
    <w:rsid w:val="00F07A21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314"/>
    <w:rsid w:val="00F11574"/>
    <w:rsid w:val="00F1185A"/>
    <w:rsid w:val="00F118B4"/>
    <w:rsid w:val="00F11F3C"/>
    <w:rsid w:val="00F12013"/>
    <w:rsid w:val="00F121E1"/>
    <w:rsid w:val="00F12625"/>
    <w:rsid w:val="00F126A8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02B"/>
    <w:rsid w:val="00F142BA"/>
    <w:rsid w:val="00F1483C"/>
    <w:rsid w:val="00F150EF"/>
    <w:rsid w:val="00F1531D"/>
    <w:rsid w:val="00F15500"/>
    <w:rsid w:val="00F15790"/>
    <w:rsid w:val="00F15B7A"/>
    <w:rsid w:val="00F15E18"/>
    <w:rsid w:val="00F15F7B"/>
    <w:rsid w:val="00F1600F"/>
    <w:rsid w:val="00F161A6"/>
    <w:rsid w:val="00F16405"/>
    <w:rsid w:val="00F164F2"/>
    <w:rsid w:val="00F1669C"/>
    <w:rsid w:val="00F16933"/>
    <w:rsid w:val="00F1694F"/>
    <w:rsid w:val="00F169E0"/>
    <w:rsid w:val="00F17D74"/>
    <w:rsid w:val="00F17DDE"/>
    <w:rsid w:val="00F17FB4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D95"/>
    <w:rsid w:val="00F20E2C"/>
    <w:rsid w:val="00F212B7"/>
    <w:rsid w:val="00F216F8"/>
    <w:rsid w:val="00F219A5"/>
    <w:rsid w:val="00F21A68"/>
    <w:rsid w:val="00F21C78"/>
    <w:rsid w:val="00F21C89"/>
    <w:rsid w:val="00F21CAA"/>
    <w:rsid w:val="00F21D9C"/>
    <w:rsid w:val="00F2235A"/>
    <w:rsid w:val="00F224ED"/>
    <w:rsid w:val="00F2257F"/>
    <w:rsid w:val="00F229D6"/>
    <w:rsid w:val="00F22ADE"/>
    <w:rsid w:val="00F22BA4"/>
    <w:rsid w:val="00F22EF7"/>
    <w:rsid w:val="00F23076"/>
    <w:rsid w:val="00F23082"/>
    <w:rsid w:val="00F230AF"/>
    <w:rsid w:val="00F232A9"/>
    <w:rsid w:val="00F2368E"/>
    <w:rsid w:val="00F237B4"/>
    <w:rsid w:val="00F23893"/>
    <w:rsid w:val="00F23BD0"/>
    <w:rsid w:val="00F23BD6"/>
    <w:rsid w:val="00F23C3C"/>
    <w:rsid w:val="00F23EC3"/>
    <w:rsid w:val="00F24253"/>
    <w:rsid w:val="00F24C33"/>
    <w:rsid w:val="00F24C90"/>
    <w:rsid w:val="00F24CA1"/>
    <w:rsid w:val="00F24CFE"/>
    <w:rsid w:val="00F25250"/>
    <w:rsid w:val="00F253C6"/>
    <w:rsid w:val="00F256E5"/>
    <w:rsid w:val="00F257D2"/>
    <w:rsid w:val="00F25916"/>
    <w:rsid w:val="00F25B72"/>
    <w:rsid w:val="00F26434"/>
    <w:rsid w:val="00F264FD"/>
    <w:rsid w:val="00F26516"/>
    <w:rsid w:val="00F266B9"/>
    <w:rsid w:val="00F26CB1"/>
    <w:rsid w:val="00F26E48"/>
    <w:rsid w:val="00F26EBA"/>
    <w:rsid w:val="00F27326"/>
    <w:rsid w:val="00F27414"/>
    <w:rsid w:val="00F2753B"/>
    <w:rsid w:val="00F2774F"/>
    <w:rsid w:val="00F27762"/>
    <w:rsid w:val="00F27FEC"/>
    <w:rsid w:val="00F30E3A"/>
    <w:rsid w:val="00F3106F"/>
    <w:rsid w:val="00F31169"/>
    <w:rsid w:val="00F31436"/>
    <w:rsid w:val="00F3199D"/>
    <w:rsid w:val="00F31A28"/>
    <w:rsid w:val="00F31B4B"/>
    <w:rsid w:val="00F31D6D"/>
    <w:rsid w:val="00F320E1"/>
    <w:rsid w:val="00F3214C"/>
    <w:rsid w:val="00F323C2"/>
    <w:rsid w:val="00F3274F"/>
    <w:rsid w:val="00F3285D"/>
    <w:rsid w:val="00F328DF"/>
    <w:rsid w:val="00F32D55"/>
    <w:rsid w:val="00F33238"/>
    <w:rsid w:val="00F3324C"/>
    <w:rsid w:val="00F332B2"/>
    <w:rsid w:val="00F33632"/>
    <w:rsid w:val="00F33E93"/>
    <w:rsid w:val="00F34196"/>
    <w:rsid w:val="00F34723"/>
    <w:rsid w:val="00F347F2"/>
    <w:rsid w:val="00F349BE"/>
    <w:rsid w:val="00F34A95"/>
    <w:rsid w:val="00F34B15"/>
    <w:rsid w:val="00F34D7F"/>
    <w:rsid w:val="00F34DDF"/>
    <w:rsid w:val="00F3524A"/>
    <w:rsid w:val="00F353C7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6C28"/>
    <w:rsid w:val="00F36F4D"/>
    <w:rsid w:val="00F36FBB"/>
    <w:rsid w:val="00F3706F"/>
    <w:rsid w:val="00F3713D"/>
    <w:rsid w:val="00F37575"/>
    <w:rsid w:val="00F375CA"/>
    <w:rsid w:val="00F3780D"/>
    <w:rsid w:val="00F37C54"/>
    <w:rsid w:val="00F37CF5"/>
    <w:rsid w:val="00F40197"/>
    <w:rsid w:val="00F401A4"/>
    <w:rsid w:val="00F40575"/>
    <w:rsid w:val="00F4079C"/>
    <w:rsid w:val="00F4093C"/>
    <w:rsid w:val="00F40A6A"/>
    <w:rsid w:val="00F40FAA"/>
    <w:rsid w:val="00F413A9"/>
    <w:rsid w:val="00F416A5"/>
    <w:rsid w:val="00F41968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3C0B"/>
    <w:rsid w:val="00F4403D"/>
    <w:rsid w:val="00F44087"/>
    <w:rsid w:val="00F445EA"/>
    <w:rsid w:val="00F449E8"/>
    <w:rsid w:val="00F44AE5"/>
    <w:rsid w:val="00F44E28"/>
    <w:rsid w:val="00F4535F"/>
    <w:rsid w:val="00F45546"/>
    <w:rsid w:val="00F4567E"/>
    <w:rsid w:val="00F45B17"/>
    <w:rsid w:val="00F45B8D"/>
    <w:rsid w:val="00F45CA1"/>
    <w:rsid w:val="00F45E85"/>
    <w:rsid w:val="00F463B3"/>
    <w:rsid w:val="00F46403"/>
    <w:rsid w:val="00F46B53"/>
    <w:rsid w:val="00F46C8F"/>
    <w:rsid w:val="00F46F02"/>
    <w:rsid w:val="00F4713C"/>
    <w:rsid w:val="00F47193"/>
    <w:rsid w:val="00F4730D"/>
    <w:rsid w:val="00F47473"/>
    <w:rsid w:val="00F47752"/>
    <w:rsid w:val="00F4799F"/>
    <w:rsid w:val="00F47C61"/>
    <w:rsid w:val="00F47C8B"/>
    <w:rsid w:val="00F503E5"/>
    <w:rsid w:val="00F504CF"/>
    <w:rsid w:val="00F50593"/>
    <w:rsid w:val="00F506A9"/>
    <w:rsid w:val="00F50854"/>
    <w:rsid w:val="00F50B16"/>
    <w:rsid w:val="00F50DC5"/>
    <w:rsid w:val="00F51270"/>
    <w:rsid w:val="00F51B64"/>
    <w:rsid w:val="00F521F6"/>
    <w:rsid w:val="00F52220"/>
    <w:rsid w:val="00F5239C"/>
    <w:rsid w:val="00F52760"/>
    <w:rsid w:val="00F527E6"/>
    <w:rsid w:val="00F52FCE"/>
    <w:rsid w:val="00F53113"/>
    <w:rsid w:val="00F5328C"/>
    <w:rsid w:val="00F533F5"/>
    <w:rsid w:val="00F5362C"/>
    <w:rsid w:val="00F53D58"/>
    <w:rsid w:val="00F53FE8"/>
    <w:rsid w:val="00F5402B"/>
    <w:rsid w:val="00F545A4"/>
    <w:rsid w:val="00F54661"/>
    <w:rsid w:val="00F54EC2"/>
    <w:rsid w:val="00F54FB7"/>
    <w:rsid w:val="00F551F5"/>
    <w:rsid w:val="00F5534D"/>
    <w:rsid w:val="00F553D3"/>
    <w:rsid w:val="00F557E0"/>
    <w:rsid w:val="00F55944"/>
    <w:rsid w:val="00F5618F"/>
    <w:rsid w:val="00F5624F"/>
    <w:rsid w:val="00F56305"/>
    <w:rsid w:val="00F56320"/>
    <w:rsid w:val="00F5647E"/>
    <w:rsid w:val="00F567EC"/>
    <w:rsid w:val="00F56947"/>
    <w:rsid w:val="00F56A14"/>
    <w:rsid w:val="00F56A56"/>
    <w:rsid w:val="00F56C94"/>
    <w:rsid w:val="00F5722F"/>
    <w:rsid w:val="00F57280"/>
    <w:rsid w:val="00F5782B"/>
    <w:rsid w:val="00F57A07"/>
    <w:rsid w:val="00F57A55"/>
    <w:rsid w:val="00F57B94"/>
    <w:rsid w:val="00F57BF7"/>
    <w:rsid w:val="00F57C82"/>
    <w:rsid w:val="00F57D87"/>
    <w:rsid w:val="00F57F0E"/>
    <w:rsid w:val="00F57F7A"/>
    <w:rsid w:val="00F60032"/>
    <w:rsid w:val="00F602C6"/>
    <w:rsid w:val="00F60322"/>
    <w:rsid w:val="00F6044E"/>
    <w:rsid w:val="00F6045E"/>
    <w:rsid w:val="00F60556"/>
    <w:rsid w:val="00F607F7"/>
    <w:rsid w:val="00F60AE7"/>
    <w:rsid w:val="00F60C7A"/>
    <w:rsid w:val="00F60E61"/>
    <w:rsid w:val="00F6126B"/>
    <w:rsid w:val="00F613AD"/>
    <w:rsid w:val="00F61622"/>
    <w:rsid w:val="00F6168D"/>
    <w:rsid w:val="00F619AC"/>
    <w:rsid w:val="00F61ACE"/>
    <w:rsid w:val="00F61E40"/>
    <w:rsid w:val="00F61F6A"/>
    <w:rsid w:val="00F61FB0"/>
    <w:rsid w:val="00F620FA"/>
    <w:rsid w:val="00F62195"/>
    <w:rsid w:val="00F623C5"/>
    <w:rsid w:val="00F62624"/>
    <w:rsid w:val="00F629B9"/>
    <w:rsid w:val="00F629C2"/>
    <w:rsid w:val="00F62D6A"/>
    <w:rsid w:val="00F63347"/>
    <w:rsid w:val="00F634B8"/>
    <w:rsid w:val="00F641BA"/>
    <w:rsid w:val="00F641CC"/>
    <w:rsid w:val="00F64230"/>
    <w:rsid w:val="00F644CF"/>
    <w:rsid w:val="00F6464C"/>
    <w:rsid w:val="00F64A87"/>
    <w:rsid w:val="00F64E1C"/>
    <w:rsid w:val="00F64F48"/>
    <w:rsid w:val="00F6521A"/>
    <w:rsid w:val="00F6522D"/>
    <w:rsid w:val="00F6527A"/>
    <w:rsid w:val="00F652D9"/>
    <w:rsid w:val="00F65485"/>
    <w:rsid w:val="00F6563B"/>
    <w:rsid w:val="00F659F1"/>
    <w:rsid w:val="00F65CE5"/>
    <w:rsid w:val="00F65FC8"/>
    <w:rsid w:val="00F661FF"/>
    <w:rsid w:val="00F66200"/>
    <w:rsid w:val="00F663E0"/>
    <w:rsid w:val="00F663E6"/>
    <w:rsid w:val="00F6642E"/>
    <w:rsid w:val="00F66573"/>
    <w:rsid w:val="00F665B8"/>
    <w:rsid w:val="00F66A3C"/>
    <w:rsid w:val="00F66CCE"/>
    <w:rsid w:val="00F6722B"/>
    <w:rsid w:val="00F67373"/>
    <w:rsid w:val="00F674AF"/>
    <w:rsid w:val="00F67530"/>
    <w:rsid w:val="00F676AD"/>
    <w:rsid w:val="00F67972"/>
    <w:rsid w:val="00F67B2E"/>
    <w:rsid w:val="00F67C63"/>
    <w:rsid w:val="00F67CB9"/>
    <w:rsid w:val="00F70017"/>
    <w:rsid w:val="00F701B3"/>
    <w:rsid w:val="00F704A0"/>
    <w:rsid w:val="00F706E3"/>
    <w:rsid w:val="00F707A6"/>
    <w:rsid w:val="00F70A33"/>
    <w:rsid w:val="00F70B18"/>
    <w:rsid w:val="00F70C0F"/>
    <w:rsid w:val="00F70EF0"/>
    <w:rsid w:val="00F710BB"/>
    <w:rsid w:val="00F71389"/>
    <w:rsid w:val="00F713E1"/>
    <w:rsid w:val="00F71918"/>
    <w:rsid w:val="00F71A76"/>
    <w:rsid w:val="00F720D8"/>
    <w:rsid w:val="00F722E3"/>
    <w:rsid w:val="00F728D6"/>
    <w:rsid w:val="00F730FF"/>
    <w:rsid w:val="00F7332B"/>
    <w:rsid w:val="00F73349"/>
    <w:rsid w:val="00F73433"/>
    <w:rsid w:val="00F7357D"/>
    <w:rsid w:val="00F73667"/>
    <w:rsid w:val="00F73787"/>
    <w:rsid w:val="00F73B31"/>
    <w:rsid w:val="00F73D02"/>
    <w:rsid w:val="00F73F91"/>
    <w:rsid w:val="00F73FBB"/>
    <w:rsid w:val="00F7454C"/>
    <w:rsid w:val="00F74587"/>
    <w:rsid w:val="00F74685"/>
    <w:rsid w:val="00F7478F"/>
    <w:rsid w:val="00F747F0"/>
    <w:rsid w:val="00F74C1E"/>
    <w:rsid w:val="00F753D1"/>
    <w:rsid w:val="00F75A6C"/>
    <w:rsid w:val="00F75C17"/>
    <w:rsid w:val="00F75ED7"/>
    <w:rsid w:val="00F76622"/>
    <w:rsid w:val="00F7677A"/>
    <w:rsid w:val="00F7680E"/>
    <w:rsid w:val="00F76844"/>
    <w:rsid w:val="00F76881"/>
    <w:rsid w:val="00F76978"/>
    <w:rsid w:val="00F76A69"/>
    <w:rsid w:val="00F76E0F"/>
    <w:rsid w:val="00F76E8C"/>
    <w:rsid w:val="00F77032"/>
    <w:rsid w:val="00F770ED"/>
    <w:rsid w:val="00F77245"/>
    <w:rsid w:val="00F777F9"/>
    <w:rsid w:val="00F77A14"/>
    <w:rsid w:val="00F80136"/>
    <w:rsid w:val="00F802A1"/>
    <w:rsid w:val="00F8062F"/>
    <w:rsid w:val="00F808F5"/>
    <w:rsid w:val="00F80D3B"/>
    <w:rsid w:val="00F80E2D"/>
    <w:rsid w:val="00F80EC0"/>
    <w:rsid w:val="00F80EC4"/>
    <w:rsid w:val="00F81234"/>
    <w:rsid w:val="00F8129B"/>
    <w:rsid w:val="00F8160C"/>
    <w:rsid w:val="00F81776"/>
    <w:rsid w:val="00F81B77"/>
    <w:rsid w:val="00F81E14"/>
    <w:rsid w:val="00F8218B"/>
    <w:rsid w:val="00F822A0"/>
    <w:rsid w:val="00F825D4"/>
    <w:rsid w:val="00F82766"/>
    <w:rsid w:val="00F8278F"/>
    <w:rsid w:val="00F82D80"/>
    <w:rsid w:val="00F82F27"/>
    <w:rsid w:val="00F82F48"/>
    <w:rsid w:val="00F82FE8"/>
    <w:rsid w:val="00F8344B"/>
    <w:rsid w:val="00F834BE"/>
    <w:rsid w:val="00F835DE"/>
    <w:rsid w:val="00F83746"/>
    <w:rsid w:val="00F83795"/>
    <w:rsid w:val="00F83834"/>
    <w:rsid w:val="00F838F7"/>
    <w:rsid w:val="00F8393D"/>
    <w:rsid w:val="00F83B59"/>
    <w:rsid w:val="00F83CCF"/>
    <w:rsid w:val="00F83DFB"/>
    <w:rsid w:val="00F8442C"/>
    <w:rsid w:val="00F84686"/>
    <w:rsid w:val="00F84728"/>
    <w:rsid w:val="00F847A7"/>
    <w:rsid w:val="00F84A07"/>
    <w:rsid w:val="00F850C1"/>
    <w:rsid w:val="00F85243"/>
    <w:rsid w:val="00F8589A"/>
    <w:rsid w:val="00F85E10"/>
    <w:rsid w:val="00F86094"/>
    <w:rsid w:val="00F86352"/>
    <w:rsid w:val="00F86565"/>
    <w:rsid w:val="00F866AA"/>
    <w:rsid w:val="00F86D87"/>
    <w:rsid w:val="00F86E57"/>
    <w:rsid w:val="00F86FD8"/>
    <w:rsid w:val="00F8710B"/>
    <w:rsid w:val="00F871AC"/>
    <w:rsid w:val="00F87212"/>
    <w:rsid w:val="00F873AB"/>
    <w:rsid w:val="00F87559"/>
    <w:rsid w:val="00F875DF"/>
    <w:rsid w:val="00F876C4"/>
    <w:rsid w:val="00F87EA4"/>
    <w:rsid w:val="00F90288"/>
    <w:rsid w:val="00F90366"/>
    <w:rsid w:val="00F90C64"/>
    <w:rsid w:val="00F90D4C"/>
    <w:rsid w:val="00F9110C"/>
    <w:rsid w:val="00F91182"/>
    <w:rsid w:val="00F91395"/>
    <w:rsid w:val="00F921B0"/>
    <w:rsid w:val="00F92229"/>
    <w:rsid w:val="00F922DF"/>
    <w:rsid w:val="00F926B8"/>
    <w:rsid w:val="00F9277F"/>
    <w:rsid w:val="00F92C1B"/>
    <w:rsid w:val="00F92FAB"/>
    <w:rsid w:val="00F93269"/>
    <w:rsid w:val="00F932D9"/>
    <w:rsid w:val="00F93502"/>
    <w:rsid w:val="00F93550"/>
    <w:rsid w:val="00F9367B"/>
    <w:rsid w:val="00F93BB8"/>
    <w:rsid w:val="00F93BE1"/>
    <w:rsid w:val="00F93C61"/>
    <w:rsid w:val="00F93E61"/>
    <w:rsid w:val="00F940ED"/>
    <w:rsid w:val="00F9443F"/>
    <w:rsid w:val="00F944C7"/>
    <w:rsid w:val="00F9493A"/>
    <w:rsid w:val="00F94CDB"/>
    <w:rsid w:val="00F94D69"/>
    <w:rsid w:val="00F94DFA"/>
    <w:rsid w:val="00F94EF4"/>
    <w:rsid w:val="00F950AC"/>
    <w:rsid w:val="00F954B0"/>
    <w:rsid w:val="00F95E66"/>
    <w:rsid w:val="00F95F02"/>
    <w:rsid w:val="00F96020"/>
    <w:rsid w:val="00F965E6"/>
    <w:rsid w:val="00F971E3"/>
    <w:rsid w:val="00F97280"/>
    <w:rsid w:val="00F979B0"/>
    <w:rsid w:val="00F97CE9"/>
    <w:rsid w:val="00FA000B"/>
    <w:rsid w:val="00FA0247"/>
    <w:rsid w:val="00FA046B"/>
    <w:rsid w:val="00FA063E"/>
    <w:rsid w:val="00FA069F"/>
    <w:rsid w:val="00FA06A4"/>
    <w:rsid w:val="00FA06AE"/>
    <w:rsid w:val="00FA0752"/>
    <w:rsid w:val="00FA085C"/>
    <w:rsid w:val="00FA09FB"/>
    <w:rsid w:val="00FA0CD0"/>
    <w:rsid w:val="00FA11E2"/>
    <w:rsid w:val="00FA1220"/>
    <w:rsid w:val="00FA151A"/>
    <w:rsid w:val="00FA1572"/>
    <w:rsid w:val="00FA1BF5"/>
    <w:rsid w:val="00FA1D60"/>
    <w:rsid w:val="00FA2150"/>
    <w:rsid w:val="00FA250A"/>
    <w:rsid w:val="00FA263F"/>
    <w:rsid w:val="00FA2719"/>
    <w:rsid w:val="00FA29E5"/>
    <w:rsid w:val="00FA2B63"/>
    <w:rsid w:val="00FA2D28"/>
    <w:rsid w:val="00FA2DBE"/>
    <w:rsid w:val="00FA38EC"/>
    <w:rsid w:val="00FA3ECB"/>
    <w:rsid w:val="00FA4073"/>
    <w:rsid w:val="00FA471C"/>
    <w:rsid w:val="00FA4D33"/>
    <w:rsid w:val="00FA4E94"/>
    <w:rsid w:val="00FA5043"/>
    <w:rsid w:val="00FA5123"/>
    <w:rsid w:val="00FA58B7"/>
    <w:rsid w:val="00FA5922"/>
    <w:rsid w:val="00FA59D0"/>
    <w:rsid w:val="00FA59E9"/>
    <w:rsid w:val="00FA5C3D"/>
    <w:rsid w:val="00FA5F2E"/>
    <w:rsid w:val="00FA5FA4"/>
    <w:rsid w:val="00FA6047"/>
    <w:rsid w:val="00FA6452"/>
    <w:rsid w:val="00FA6717"/>
    <w:rsid w:val="00FA6B9A"/>
    <w:rsid w:val="00FA6F3B"/>
    <w:rsid w:val="00FA733D"/>
    <w:rsid w:val="00FA7847"/>
    <w:rsid w:val="00FA7930"/>
    <w:rsid w:val="00FA7CB1"/>
    <w:rsid w:val="00FA7E65"/>
    <w:rsid w:val="00FA7E6B"/>
    <w:rsid w:val="00FA7F85"/>
    <w:rsid w:val="00FB006C"/>
    <w:rsid w:val="00FB012B"/>
    <w:rsid w:val="00FB036D"/>
    <w:rsid w:val="00FB047A"/>
    <w:rsid w:val="00FB04A5"/>
    <w:rsid w:val="00FB094C"/>
    <w:rsid w:val="00FB0A0C"/>
    <w:rsid w:val="00FB0E00"/>
    <w:rsid w:val="00FB0E3D"/>
    <w:rsid w:val="00FB1288"/>
    <w:rsid w:val="00FB15AC"/>
    <w:rsid w:val="00FB15E9"/>
    <w:rsid w:val="00FB1747"/>
    <w:rsid w:val="00FB175E"/>
    <w:rsid w:val="00FB1789"/>
    <w:rsid w:val="00FB1C5B"/>
    <w:rsid w:val="00FB1DF8"/>
    <w:rsid w:val="00FB1FBF"/>
    <w:rsid w:val="00FB1FED"/>
    <w:rsid w:val="00FB207E"/>
    <w:rsid w:val="00FB245E"/>
    <w:rsid w:val="00FB29EE"/>
    <w:rsid w:val="00FB2ADB"/>
    <w:rsid w:val="00FB2AFA"/>
    <w:rsid w:val="00FB2B5D"/>
    <w:rsid w:val="00FB35B2"/>
    <w:rsid w:val="00FB379D"/>
    <w:rsid w:val="00FB3849"/>
    <w:rsid w:val="00FB3BC1"/>
    <w:rsid w:val="00FB3FFD"/>
    <w:rsid w:val="00FB40F0"/>
    <w:rsid w:val="00FB4218"/>
    <w:rsid w:val="00FB422E"/>
    <w:rsid w:val="00FB4277"/>
    <w:rsid w:val="00FB46D0"/>
    <w:rsid w:val="00FB46FD"/>
    <w:rsid w:val="00FB4BBA"/>
    <w:rsid w:val="00FB5252"/>
    <w:rsid w:val="00FB5275"/>
    <w:rsid w:val="00FB5331"/>
    <w:rsid w:val="00FB545F"/>
    <w:rsid w:val="00FB5659"/>
    <w:rsid w:val="00FB574B"/>
    <w:rsid w:val="00FB59D0"/>
    <w:rsid w:val="00FB5E80"/>
    <w:rsid w:val="00FB60E4"/>
    <w:rsid w:val="00FB66FC"/>
    <w:rsid w:val="00FB6878"/>
    <w:rsid w:val="00FB688B"/>
    <w:rsid w:val="00FB68F5"/>
    <w:rsid w:val="00FB69CA"/>
    <w:rsid w:val="00FB6E80"/>
    <w:rsid w:val="00FB6EC0"/>
    <w:rsid w:val="00FB7029"/>
    <w:rsid w:val="00FB7081"/>
    <w:rsid w:val="00FB7256"/>
    <w:rsid w:val="00FB7338"/>
    <w:rsid w:val="00FB7781"/>
    <w:rsid w:val="00FB77D5"/>
    <w:rsid w:val="00FB7AF7"/>
    <w:rsid w:val="00FB7D82"/>
    <w:rsid w:val="00FB7DDE"/>
    <w:rsid w:val="00FB7F82"/>
    <w:rsid w:val="00FC0634"/>
    <w:rsid w:val="00FC06C1"/>
    <w:rsid w:val="00FC0955"/>
    <w:rsid w:val="00FC09C1"/>
    <w:rsid w:val="00FC0C81"/>
    <w:rsid w:val="00FC0DB7"/>
    <w:rsid w:val="00FC1665"/>
    <w:rsid w:val="00FC1684"/>
    <w:rsid w:val="00FC1A6D"/>
    <w:rsid w:val="00FC1AE0"/>
    <w:rsid w:val="00FC1DB1"/>
    <w:rsid w:val="00FC223F"/>
    <w:rsid w:val="00FC25AA"/>
    <w:rsid w:val="00FC2700"/>
    <w:rsid w:val="00FC2FD0"/>
    <w:rsid w:val="00FC347E"/>
    <w:rsid w:val="00FC3749"/>
    <w:rsid w:val="00FC3D39"/>
    <w:rsid w:val="00FC3E3D"/>
    <w:rsid w:val="00FC3F21"/>
    <w:rsid w:val="00FC4681"/>
    <w:rsid w:val="00FC4CC6"/>
    <w:rsid w:val="00FC4D55"/>
    <w:rsid w:val="00FC4ED0"/>
    <w:rsid w:val="00FC5078"/>
    <w:rsid w:val="00FC5A4F"/>
    <w:rsid w:val="00FC5D51"/>
    <w:rsid w:val="00FC5EAB"/>
    <w:rsid w:val="00FC5FDD"/>
    <w:rsid w:val="00FC632B"/>
    <w:rsid w:val="00FC63B0"/>
    <w:rsid w:val="00FC6D51"/>
    <w:rsid w:val="00FC6DB7"/>
    <w:rsid w:val="00FC7003"/>
    <w:rsid w:val="00FC7087"/>
    <w:rsid w:val="00FC71E1"/>
    <w:rsid w:val="00FC74B2"/>
    <w:rsid w:val="00FC753F"/>
    <w:rsid w:val="00FC7562"/>
    <w:rsid w:val="00FC7704"/>
    <w:rsid w:val="00FC7751"/>
    <w:rsid w:val="00FC784C"/>
    <w:rsid w:val="00FC790F"/>
    <w:rsid w:val="00FC7B68"/>
    <w:rsid w:val="00FD02AE"/>
    <w:rsid w:val="00FD0857"/>
    <w:rsid w:val="00FD0CC7"/>
    <w:rsid w:val="00FD0D58"/>
    <w:rsid w:val="00FD130F"/>
    <w:rsid w:val="00FD1353"/>
    <w:rsid w:val="00FD1844"/>
    <w:rsid w:val="00FD2102"/>
    <w:rsid w:val="00FD2419"/>
    <w:rsid w:val="00FD2436"/>
    <w:rsid w:val="00FD2724"/>
    <w:rsid w:val="00FD2732"/>
    <w:rsid w:val="00FD2D44"/>
    <w:rsid w:val="00FD2F2B"/>
    <w:rsid w:val="00FD346A"/>
    <w:rsid w:val="00FD37E4"/>
    <w:rsid w:val="00FD3809"/>
    <w:rsid w:val="00FD3DAB"/>
    <w:rsid w:val="00FD3EFC"/>
    <w:rsid w:val="00FD3F75"/>
    <w:rsid w:val="00FD4103"/>
    <w:rsid w:val="00FD41C1"/>
    <w:rsid w:val="00FD4395"/>
    <w:rsid w:val="00FD47AC"/>
    <w:rsid w:val="00FD4D47"/>
    <w:rsid w:val="00FD4ECA"/>
    <w:rsid w:val="00FD509F"/>
    <w:rsid w:val="00FD51D2"/>
    <w:rsid w:val="00FD54A3"/>
    <w:rsid w:val="00FD5562"/>
    <w:rsid w:val="00FD5B28"/>
    <w:rsid w:val="00FD5FCE"/>
    <w:rsid w:val="00FD6171"/>
    <w:rsid w:val="00FD65CF"/>
    <w:rsid w:val="00FD66D4"/>
    <w:rsid w:val="00FD6796"/>
    <w:rsid w:val="00FD679E"/>
    <w:rsid w:val="00FD6843"/>
    <w:rsid w:val="00FD6B11"/>
    <w:rsid w:val="00FD6BE5"/>
    <w:rsid w:val="00FD6C8A"/>
    <w:rsid w:val="00FD6F30"/>
    <w:rsid w:val="00FD6F49"/>
    <w:rsid w:val="00FD7AE9"/>
    <w:rsid w:val="00FD7C4A"/>
    <w:rsid w:val="00FD7CF7"/>
    <w:rsid w:val="00FD7F94"/>
    <w:rsid w:val="00FE017F"/>
    <w:rsid w:val="00FE0417"/>
    <w:rsid w:val="00FE046A"/>
    <w:rsid w:val="00FE0619"/>
    <w:rsid w:val="00FE0855"/>
    <w:rsid w:val="00FE0D76"/>
    <w:rsid w:val="00FE0E18"/>
    <w:rsid w:val="00FE0F83"/>
    <w:rsid w:val="00FE126C"/>
    <w:rsid w:val="00FE1775"/>
    <w:rsid w:val="00FE195B"/>
    <w:rsid w:val="00FE1AED"/>
    <w:rsid w:val="00FE1AF9"/>
    <w:rsid w:val="00FE1B7A"/>
    <w:rsid w:val="00FE1C28"/>
    <w:rsid w:val="00FE1E0C"/>
    <w:rsid w:val="00FE2275"/>
    <w:rsid w:val="00FE2641"/>
    <w:rsid w:val="00FE281C"/>
    <w:rsid w:val="00FE29B4"/>
    <w:rsid w:val="00FE2B39"/>
    <w:rsid w:val="00FE2BBE"/>
    <w:rsid w:val="00FE2C51"/>
    <w:rsid w:val="00FE3234"/>
    <w:rsid w:val="00FE3A93"/>
    <w:rsid w:val="00FE3B43"/>
    <w:rsid w:val="00FE3BB5"/>
    <w:rsid w:val="00FE41A3"/>
    <w:rsid w:val="00FE41AC"/>
    <w:rsid w:val="00FE4457"/>
    <w:rsid w:val="00FE4470"/>
    <w:rsid w:val="00FE45B1"/>
    <w:rsid w:val="00FE4946"/>
    <w:rsid w:val="00FE4B76"/>
    <w:rsid w:val="00FE4E60"/>
    <w:rsid w:val="00FE4FA7"/>
    <w:rsid w:val="00FE5112"/>
    <w:rsid w:val="00FE5170"/>
    <w:rsid w:val="00FE5222"/>
    <w:rsid w:val="00FE53C3"/>
    <w:rsid w:val="00FE55A6"/>
    <w:rsid w:val="00FE57A6"/>
    <w:rsid w:val="00FE5B7A"/>
    <w:rsid w:val="00FE61A2"/>
    <w:rsid w:val="00FE61E4"/>
    <w:rsid w:val="00FE691E"/>
    <w:rsid w:val="00FE6D4F"/>
    <w:rsid w:val="00FE6DF0"/>
    <w:rsid w:val="00FE6E75"/>
    <w:rsid w:val="00FE708F"/>
    <w:rsid w:val="00FE70F4"/>
    <w:rsid w:val="00FE74A3"/>
    <w:rsid w:val="00FE775B"/>
    <w:rsid w:val="00FE78B1"/>
    <w:rsid w:val="00FE7BC5"/>
    <w:rsid w:val="00FE7BCA"/>
    <w:rsid w:val="00FF0240"/>
    <w:rsid w:val="00FF0246"/>
    <w:rsid w:val="00FF0362"/>
    <w:rsid w:val="00FF068C"/>
    <w:rsid w:val="00FF0B06"/>
    <w:rsid w:val="00FF0B89"/>
    <w:rsid w:val="00FF1082"/>
    <w:rsid w:val="00FF10EA"/>
    <w:rsid w:val="00FF129D"/>
    <w:rsid w:val="00FF1702"/>
    <w:rsid w:val="00FF19FD"/>
    <w:rsid w:val="00FF1E47"/>
    <w:rsid w:val="00FF2203"/>
    <w:rsid w:val="00FF26B0"/>
    <w:rsid w:val="00FF27C1"/>
    <w:rsid w:val="00FF2938"/>
    <w:rsid w:val="00FF2A48"/>
    <w:rsid w:val="00FF2C25"/>
    <w:rsid w:val="00FF2E5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92"/>
    <w:rsid w:val="00FF4FDF"/>
    <w:rsid w:val="00FF50BB"/>
    <w:rsid w:val="00FF532A"/>
    <w:rsid w:val="00FF54FC"/>
    <w:rsid w:val="00FF5577"/>
    <w:rsid w:val="00FF57B8"/>
    <w:rsid w:val="00FF57F3"/>
    <w:rsid w:val="00FF5A44"/>
    <w:rsid w:val="00FF62C1"/>
    <w:rsid w:val="00FF64F7"/>
    <w:rsid w:val="00FF688A"/>
    <w:rsid w:val="00FF6FA5"/>
    <w:rsid w:val="00FF71E3"/>
    <w:rsid w:val="00FF74E1"/>
    <w:rsid w:val="00FF78D8"/>
    <w:rsid w:val="00FF7AB9"/>
    <w:rsid w:val="00FF7BA0"/>
    <w:rsid w:val="00FF7BE7"/>
    <w:rsid w:val="00FF7C47"/>
    <w:rsid w:val="00FF7C88"/>
    <w:rsid w:val="00FF7CE0"/>
    <w:rsid w:val="00FF7E5F"/>
    <w:rsid w:val="00FF7E73"/>
    <w:rsid w:val="00FF7FCB"/>
    <w:rsid w:val="01A168FD"/>
    <w:rsid w:val="03450BFF"/>
    <w:rsid w:val="046E0F76"/>
    <w:rsid w:val="07D6F2B8"/>
    <w:rsid w:val="0AE6F6D2"/>
    <w:rsid w:val="0AFA357A"/>
    <w:rsid w:val="0B8ED26A"/>
    <w:rsid w:val="0D4FD386"/>
    <w:rsid w:val="0D8125BA"/>
    <w:rsid w:val="0FED5ABF"/>
    <w:rsid w:val="11840021"/>
    <w:rsid w:val="17B88972"/>
    <w:rsid w:val="17DFDBBF"/>
    <w:rsid w:val="1AE66A2B"/>
    <w:rsid w:val="20C67E30"/>
    <w:rsid w:val="24A8ECD3"/>
    <w:rsid w:val="264852C5"/>
    <w:rsid w:val="285F997D"/>
    <w:rsid w:val="2891CCA9"/>
    <w:rsid w:val="2ED5F621"/>
    <w:rsid w:val="34C3507E"/>
    <w:rsid w:val="3505D9BE"/>
    <w:rsid w:val="3E96900A"/>
    <w:rsid w:val="3FA38BB9"/>
    <w:rsid w:val="404D8106"/>
    <w:rsid w:val="4064B02A"/>
    <w:rsid w:val="43CAC5C8"/>
    <w:rsid w:val="45919479"/>
    <w:rsid w:val="45D6FCD9"/>
    <w:rsid w:val="474C246A"/>
    <w:rsid w:val="478BBE16"/>
    <w:rsid w:val="48AA4648"/>
    <w:rsid w:val="49AFE73B"/>
    <w:rsid w:val="4DD54B04"/>
    <w:rsid w:val="4E69B523"/>
    <w:rsid w:val="5246A1C7"/>
    <w:rsid w:val="53CCFC75"/>
    <w:rsid w:val="542748D9"/>
    <w:rsid w:val="54E7732E"/>
    <w:rsid w:val="5AE91DBB"/>
    <w:rsid w:val="5B9EC5D5"/>
    <w:rsid w:val="5C2177B7"/>
    <w:rsid w:val="5CD9BF1C"/>
    <w:rsid w:val="5E0EAEC5"/>
    <w:rsid w:val="6013F876"/>
    <w:rsid w:val="61016AB8"/>
    <w:rsid w:val="613E8915"/>
    <w:rsid w:val="6527373F"/>
    <w:rsid w:val="6636A738"/>
    <w:rsid w:val="68638F0E"/>
    <w:rsid w:val="6903F4F4"/>
    <w:rsid w:val="698524CE"/>
    <w:rsid w:val="69F7838F"/>
    <w:rsid w:val="6FC5684D"/>
    <w:rsid w:val="70F5388A"/>
    <w:rsid w:val="71CD06FC"/>
    <w:rsid w:val="73F36C43"/>
    <w:rsid w:val="77C7984A"/>
    <w:rsid w:val="791E8432"/>
    <w:rsid w:val="796D3EB7"/>
    <w:rsid w:val="797CF0D6"/>
    <w:rsid w:val="79BF0AF5"/>
    <w:rsid w:val="7ADB9F0A"/>
    <w:rsid w:val="7C3EA630"/>
    <w:rsid w:val="7E9275FC"/>
    <w:rsid w:val="7F1D0683"/>
    <w:rsid w:val="7F37AD89"/>
    <w:rsid w:val="7F75C2DA"/>
    <w:rsid w:val="7FFC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DE057E"/>
  <w15:docId w15:val="{FB8ABB71-6DC8-4C00-87BE-7FE4BDD1B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B65BB"/>
    <w:pPr>
      <w:numPr>
        <w:numId w:val="4"/>
      </w:numPr>
      <w:tabs>
        <w:tab w:val="left" w:pos="567"/>
      </w:tabs>
      <w:ind w:left="680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/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/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/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/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16DC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CE16B7-67BE-404C-B0DB-74BFF74559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BABEB0-8B0F-42AF-8D8A-FE735CCE83C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F32D9B1-81C3-46D1-84C3-4447625ECD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72229E-1D53-4CFC-8626-12409E602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343</TotalTime>
  <Pages>18</Pages>
  <Words>2790</Words>
  <Characters>15903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Panintorn Anusuriya</dc:creator>
  <cp:keywords/>
  <dc:description/>
  <cp:lastModifiedBy>Sorawit, Tirawattayawat</cp:lastModifiedBy>
  <cp:revision>132</cp:revision>
  <cp:lastPrinted>2025-11-04T01:40:00Z</cp:lastPrinted>
  <dcterms:created xsi:type="dcterms:W3CDTF">2025-08-01T02:33:00Z</dcterms:created>
  <dcterms:modified xsi:type="dcterms:W3CDTF">2025-11-10T10:08:00Z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