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966C" w14:textId="77777777" w:rsidR="00710D6F" w:rsidRPr="00A56679" w:rsidRDefault="001339BE" w:rsidP="00D227F3">
      <w:pPr>
        <w:spacing w:line="240" w:lineRule="atLeast"/>
        <w:jc w:val="center"/>
        <w:rPr>
          <w:b/>
          <w:bCs/>
          <w:sz w:val="40"/>
          <w:szCs w:val="40"/>
        </w:rPr>
      </w:pPr>
      <w:r w:rsidRPr="00A56679">
        <w:rPr>
          <w:b/>
          <w:bCs/>
          <w:sz w:val="40"/>
          <w:szCs w:val="40"/>
        </w:rPr>
        <w:t>Sappe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CC4BAFC" w14:textId="77777777" w:rsidR="00E81721" w:rsidRPr="00A56679" w:rsidRDefault="00E81721" w:rsidP="00E8172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i</w:t>
      </w:r>
      <w:r w:rsidRPr="00A56679">
        <w:rPr>
          <w:spacing w:val="-3"/>
          <w:szCs w:val="36"/>
        </w:rPr>
        <w:t>nterim financial statements</w:t>
      </w:r>
    </w:p>
    <w:p w14:paraId="32462559" w14:textId="5DAE28D9" w:rsidR="00E81721" w:rsidRPr="00A56679" w:rsidRDefault="00F75E57" w:rsidP="00E81721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</w:t>
      </w:r>
      <w:r w:rsidR="00084D64">
        <w:rPr>
          <w:sz w:val="36"/>
          <w:szCs w:val="36"/>
        </w:rPr>
        <w:t xml:space="preserve"> three</w:t>
      </w:r>
      <w:r>
        <w:rPr>
          <w:sz w:val="36"/>
          <w:szCs w:val="36"/>
        </w:rPr>
        <w:t>-month and nine-month periods</w:t>
      </w:r>
      <w:r w:rsidR="00E81721" w:rsidRPr="00A56679">
        <w:rPr>
          <w:sz w:val="36"/>
          <w:szCs w:val="36"/>
        </w:rPr>
        <w:t xml:space="preserve"> ended</w:t>
      </w:r>
    </w:p>
    <w:p w14:paraId="48138BF7" w14:textId="1F0E6023" w:rsidR="00E81721" w:rsidRPr="00A56679" w:rsidRDefault="00F75E57" w:rsidP="00E81721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>
        <w:rPr>
          <w:sz w:val="36"/>
          <w:szCs w:val="36"/>
          <w:lang w:val="en-US"/>
        </w:rPr>
        <w:t>30 September</w:t>
      </w:r>
      <w:r w:rsidR="00E81721" w:rsidRPr="00A56679">
        <w:rPr>
          <w:sz w:val="36"/>
          <w:szCs w:val="36"/>
        </w:rPr>
        <w:t xml:space="preserve"> </w:t>
      </w:r>
      <w:r w:rsidR="00E81721" w:rsidRPr="00542BD1">
        <w:rPr>
          <w:sz w:val="36"/>
          <w:szCs w:val="36"/>
          <w:lang w:val="en-US"/>
        </w:rPr>
        <w:t>202</w:t>
      </w:r>
      <w:r w:rsidR="00E81721">
        <w:rPr>
          <w:sz w:val="36"/>
          <w:szCs w:val="36"/>
          <w:lang w:val="en-US"/>
        </w:rPr>
        <w:t>5</w:t>
      </w:r>
    </w:p>
    <w:p w14:paraId="30ED6B42" w14:textId="77777777" w:rsidR="00E81721" w:rsidRPr="00A56679" w:rsidRDefault="00E81721" w:rsidP="00E8172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F38855E" w14:textId="77777777" w:rsidR="00E81721" w:rsidRPr="00F37D51" w:rsidRDefault="00E81721" w:rsidP="00E81721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lastRenderedPageBreak/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r w:rsidRPr="00A56679">
        <w:rPr>
          <w:b/>
          <w:sz w:val="24"/>
          <w:szCs w:val="24"/>
        </w:rPr>
        <w:t xml:space="preserve">Sappe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649AE14A" w14:textId="77777777" w:rsidR="00E81721" w:rsidRDefault="00E81721" w:rsidP="00E81721">
      <w:pPr>
        <w:jc w:val="thaiDistribute"/>
        <w:rPr>
          <w:lang w:bidi="th-TH"/>
        </w:rPr>
      </w:pPr>
    </w:p>
    <w:p w14:paraId="7449AFC2" w14:textId="07218A32" w:rsidR="00E81721" w:rsidRPr="00A56679" w:rsidRDefault="00E81721" w:rsidP="00E81721">
      <w:pPr>
        <w:jc w:val="thaiDistribute"/>
        <w:rPr>
          <w:lang w:bidi="th-TH"/>
        </w:rPr>
      </w:pPr>
      <w:r w:rsidRPr="00A56679">
        <w:rPr>
          <w:lang w:bidi="th-TH"/>
        </w:rPr>
        <w:t>I have reviewed the accompanying consolidated and separate statements of financial position of Sappe Public Company Limited and its subsidiaries, and of Sappe Public Company Limited, respectively,</w:t>
      </w:r>
      <w:r>
        <w:rPr>
          <w:lang w:bidi="th-TH"/>
        </w:rPr>
        <w:t xml:space="preserve"> </w:t>
      </w:r>
      <w:r w:rsidRPr="00A56679">
        <w:rPr>
          <w:lang w:bidi="th-TH"/>
        </w:rPr>
        <w:t xml:space="preserve">as at </w:t>
      </w:r>
      <w:r w:rsidR="00084D64">
        <w:rPr>
          <w:lang w:bidi="th-TH"/>
        </w:rPr>
        <w:br/>
      </w:r>
      <w:r w:rsidR="00F75E57">
        <w:rPr>
          <w:lang w:val="en-US" w:bidi="th-TH"/>
        </w:rPr>
        <w:t>30</w:t>
      </w:r>
      <w:r w:rsidR="00084D64">
        <w:rPr>
          <w:lang w:val="en-US" w:bidi="th-TH"/>
        </w:rPr>
        <w:t xml:space="preserve"> </w:t>
      </w:r>
      <w:r w:rsidR="00F75E57">
        <w:rPr>
          <w:lang w:val="en-US" w:bidi="th-TH"/>
        </w:rPr>
        <w:t>September</w:t>
      </w:r>
      <w:r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975B71">
        <w:rPr>
          <w:lang w:bidi="th-TH"/>
        </w:rPr>
        <w:t xml:space="preserve"> </w:t>
      </w:r>
      <w:r w:rsidR="00F75E57">
        <w:rPr>
          <w:lang w:bidi="th-TH"/>
        </w:rPr>
        <w:t xml:space="preserve">for the </w:t>
      </w:r>
      <w:r w:rsidR="00084D64">
        <w:rPr>
          <w:lang w:bidi="th-TH"/>
        </w:rPr>
        <w:t>three</w:t>
      </w:r>
      <w:r w:rsidR="00F75E57">
        <w:rPr>
          <w:lang w:bidi="th-TH"/>
        </w:rPr>
        <w:t>-month and nine-month periods</w:t>
      </w:r>
      <w:r w:rsidRPr="008B0542">
        <w:rPr>
          <w:lang w:bidi="th-TH"/>
        </w:rPr>
        <w:t xml:space="preserve"> ended </w:t>
      </w:r>
      <w:r w:rsidR="00F75E57">
        <w:rPr>
          <w:lang w:val="en-US" w:bidi="th-TH"/>
        </w:rPr>
        <w:t>30 September</w:t>
      </w:r>
      <w:r w:rsidRPr="008B0542"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>
        <w:rPr>
          <w:rFonts w:cs="Angsana New"/>
          <w:lang w:val="en-US" w:bidi="th-TH"/>
        </w:rPr>
        <w:t xml:space="preserve"> </w:t>
      </w:r>
      <w:r w:rsidRPr="008B0542">
        <w:rPr>
          <w:lang w:bidi="th-TH"/>
        </w:rPr>
        <w:t>and</w:t>
      </w:r>
      <w:r w:rsidRPr="00A56679">
        <w:rPr>
          <w:lang w:bidi="th-TH"/>
        </w:rPr>
        <w:t xml:space="preserve"> the consolidated and separate statements of changes in equity and cash flows for the </w:t>
      </w:r>
      <w:r w:rsidR="00F75E57">
        <w:rPr>
          <w:lang w:bidi="th-TH"/>
        </w:rPr>
        <w:t>nine-month</w:t>
      </w:r>
      <w:r w:rsidRPr="00A56679">
        <w:rPr>
          <w:lang w:bidi="th-TH"/>
        </w:rPr>
        <w:t xml:space="preserve"> period ended </w:t>
      </w:r>
      <w:r w:rsidR="00F75E57">
        <w:rPr>
          <w:lang w:val="en-US" w:bidi="th-TH"/>
        </w:rPr>
        <w:t>30 September</w:t>
      </w:r>
      <w:r>
        <w:rPr>
          <w:lang w:bidi="th-TH"/>
        </w:rPr>
        <w:t xml:space="preserve">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>
        <w:rPr>
          <w:lang w:bidi="th-TH"/>
        </w:rPr>
        <w:t xml:space="preserve">; </w:t>
      </w:r>
      <w:r w:rsidRPr="00A56679">
        <w:rPr>
          <w:lang w:bidi="th-TH"/>
        </w:rPr>
        <w:t xml:space="preserve">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8C6425"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0F0ACD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509D8A35" w14:textId="080FF34A" w:rsidR="004F63FB" w:rsidRPr="004F63FB" w:rsidRDefault="00A632F9" w:rsidP="004F63FB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>
        <w:rPr>
          <w:szCs w:val="28"/>
          <w:lang w:val="en-US"/>
        </w:rPr>
        <w:t>13</w:t>
      </w:r>
      <w:r w:rsidR="00F75E57">
        <w:rPr>
          <w:szCs w:val="28"/>
          <w:lang w:val="en-US"/>
        </w:rPr>
        <w:t xml:space="preserve"> November</w:t>
      </w:r>
      <w:r w:rsidR="00F75E57" w:rsidRPr="00C60DBE">
        <w:rPr>
          <w:rFonts w:cs="Times New Roman"/>
          <w:lang w:val="en-US"/>
        </w:rPr>
        <w:t xml:space="preserve"> </w:t>
      </w:r>
      <w:r w:rsidR="00975B71" w:rsidRPr="00542BD1">
        <w:rPr>
          <w:rFonts w:cs="Times New Roman"/>
          <w:lang w:val="en-US"/>
        </w:rPr>
        <w:t>202</w:t>
      </w:r>
      <w:r w:rsidR="00411D3E">
        <w:rPr>
          <w:rFonts w:cs="Times New Roman"/>
          <w:lang w:val="en-US"/>
        </w:rPr>
        <w:t>5</w:t>
      </w:r>
    </w:p>
    <w:sectPr w:rsidR="004F63FB" w:rsidRPr="004F63FB" w:rsidSect="004F63FB">
      <w:headerReference w:type="default" r:id="rId14"/>
      <w:headerReference w:type="first" r:id="rId15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EC32E" w14:textId="77777777" w:rsidR="00110732" w:rsidRDefault="00110732">
      <w:r>
        <w:separator/>
      </w:r>
    </w:p>
  </w:endnote>
  <w:endnote w:type="continuationSeparator" w:id="0">
    <w:p w14:paraId="19F5534E" w14:textId="77777777" w:rsidR="00110732" w:rsidRDefault="0011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8FD92" w14:textId="77777777" w:rsidR="00110732" w:rsidRDefault="00110732">
      <w:r>
        <w:separator/>
      </w:r>
    </w:p>
  </w:footnote>
  <w:footnote w:type="continuationSeparator" w:id="0">
    <w:p w14:paraId="231F4E70" w14:textId="77777777" w:rsidR="00110732" w:rsidRDefault="00110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EC4E" w14:textId="6920BC00" w:rsidR="00B43596" w:rsidRDefault="00B43596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94529" w14:textId="553F04B8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A4E3FA" w14:textId="69CAE58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55C9E" w14:textId="3F4EDFA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E7FE96" w14:textId="121E9B4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38DEDF" w14:textId="0FCADB32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47B9E5" w14:textId="7EB370E3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FEA77B" w14:textId="786BECA0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F61B93F" w14:textId="430CA14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949A4E" w14:textId="1DF076E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F6513" w14:textId="42A550DC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BE249" w14:textId="57C4E69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7CFAB37" w14:textId="77777777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84E58E" w14:textId="77777777" w:rsidR="00AE187E" w:rsidRPr="00EA5296" w:rsidRDefault="00AE187E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79A4" w14:textId="77777777" w:rsidR="004F63FB" w:rsidRDefault="004F63FB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6DA644D1" w14:textId="77777777" w:rsidR="004F63FB" w:rsidRPr="008A42C2" w:rsidRDefault="004F63FB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FFB1" w14:textId="77777777" w:rsidR="00F85C9B" w:rsidRDefault="00F85C9B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8B2F368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30A8E8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CCBB1B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E32A0CD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4F8F78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23FD4DF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5D64686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A1D421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F53B4ED" w14:textId="77777777" w:rsidR="00F85C9B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950D81D" w14:textId="77777777" w:rsidR="00F85C9B" w:rsidRPr="00EA5296" w:rsidRDefault="00F85C9B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35E13B5A"/>
    <w:multiLevelType w:val="hybridMultilevel"/>
    <w:tmpl w:val="772C7106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C65C9"/>
    <w:multiLevelType w:val="hybridMultilevel"/>
    <w:tmpl w:val="0D0E4FA6"/>
    <w:lvl w:ilvl="0" w:tplc="68F2AD24">
      <w:start w:val="1"/>
      <w:numFmt w:val="lowerLetter"/>
      <w:lvlText w:val="(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4"/>
  </w:num>
  <w:num w:numId="6" w16cid:durableId="1321687917">
    <w:abstractNumId w:val="6"/>
  </w:num>
  <w:num w:numId="7" w16cid:durableId="131751384">
    <w:abstractNumId w:val="15"/>
  </w:num>
  <w:num w:numId="8" w16cid:durableId="2132430652">
    <w:abstractNumId w:val="4"/>
  </w:num>
  <w:num w:numId="9" w16cid:durableId="1723292005">
    <w:abstractNumId w:val="13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2"/>
  </w:num>
  <w:num w:numId="13" w16cid:durableId="388457692">
    <w:abstractNumId w:val="5"/>
  </w:num>
  <w:num w:numId="14" w16cid:durableId="1029448023">
    <w:abstractNumId w:val="11"/>
  </w:num>
  <w:num w:numId="15" w16cid:durableId="775322690">
    <w:abstractNumId w:val="10"/>
  </w:num>
  <w:num w:numId="16" w16cid:durableId="669135920">
    <w:abstractNumId w:val="3"/>
  </w:num>
  <w:num w:numId="17" w16cid:durableId="1647933372">
    <w:abstractNumId w:val="9"/>
  </w:num>
  <w:num w:numId="18" w16cid:durableId="74095446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7CB"/>
    <w:rsid w:val="00003A9B"/>
    <w:rsid w:val="00003AEA"/>
    <w:rsid w:val="00003BE9"/>
    <w:rsid w:val="00003FCB"/>
    <w:rsid w:val="0000422B"/>
    <w:rsid w:val="00004457"/>
    <w:rsid w:val="0000445E"/>
    <w:rsid w:val="00004531"/>
    <w:rsid w:val="0000472B"/>
    <w:rsid w:val="00005279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D8A"/>
    <w:rsid w:val="00006F51"/>
    <w:rsid w:val="0000753C"/>
    <w:rsid w:val="0000776A"/>
    <w:rsid w:val="00007781"/>
    <w:rsid w:val="0000790F"/>
    <w:rsid w:val="00007F6D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1E1F"/>
    <w:rsid w:val="000122EC"/>
    <w:rsid w:val="000125C0"/>
    <w:rsid w:val="0001260E"/>
    <w:rsid w:val="000127BD"/>
    <w:rsid w:val="00012E14"/>
    <w:rsid w:val="00012F4C"/>
    <w:rsid w:val="000137C4"/>
    <w:rsid w:val="0001381E"/>
    <w:rsid w:val="00013B2E"/>
    <w:rsid w:val="00013DE0"/>
    <w:rsid w:val="0001426B"/>
    <w:rsid w:val="00014B31"/>
    <w:rsid w:val="00014BAF"/>
    <w:rsid w:val="0001509E"/>
    <w:rsid w:val="0001545B"/>
    <w:rsid w:val="00015579"/>
    <w:rsid w:val="000155F9"/>
    <w:rsid w:val="00015BC7"/>
    <w:rsid w:val="00016197"/>
    <w:rsid w:val="00016A4C"/>
    <w:rsid w:val="00016D61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720"/>
    <w:rsid w:val="0002095D"/>
    <w:rsid w:val="000209D4"/>
    <w:rsid w:val="00020EB4"/>
    <w:rsid w:val="0002113A"/>
    <w:rsid w:val="00021339"/>
    <w:rsid w:val="00021A00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273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98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0CEA"/>
    <w:rsid w:val="00041166"/>
    <w:rsid w:val="000418B0"/>
    <w:rsid w:val="00041ADB"/>
    <w:rsid w:val="00041B18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6A25"/>
    <w:rsid w:val="000470E9"/>
    <w:rsid w:val="00047119"/>
    <w:rsid w:val="000471AE"/>
    <w:rsid w:val="0004734A"/>
    <w:rsid w:val="00047465"/>
    <w:rsid w:val="000474A6"/>
    <w:rsid w:val="00047B33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382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2B9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2FE"/>
    <w:rsid w:val="00062360"/>
    <w:rsid w:val="00062456"/>
    <w:rsid w:val="00062572"/>
    <w:rsid w:val="000625C2"/>
    <w:rsid w:val="0006288E"/>
    <w:rsid w:val="00062C75"/>
    <w:rsid w:val="000633F3"/>
    <w:rsid w:val="00063536"/>
    <w:rsid w:val="0006358D"/>
    <w:rsid w:val="00063C70"/>
    <w:rsid w:val="00063D78"/>
    <w:rsid w:val="00063E76"/>
    <w:rsid w:val="00063E7A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C4F"/>
    <w:rsid w:val="00071E7B"/>
    <w:rsid w:val="00071F71"/>
    <w:rsid w:val="000722BB"/>
    <w:rsid w:val="00072533"/>
    <w:rsid w:val="000726AE"/>
    <w:rsid w:val="000727C5"/>
    <w:rsid w:val="00072945"/>
    <w:rsid w:val="00072A20"/>
    <w:rsid w:val="000734C3"/>
    <w:rsid w:val="00073747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82"/>
    <w:rsid w:val="00075DC7"/>
    <w:rsid w:val="00075E51"/>
    <w:rsid w:val="000764E8"/>
    <w:rsid w:val="0007660D"/>
    <w:rsid w:val="000766BD"/>
    <w:rsid w:val="00076744"/>
    <w:rsid w:val="00076B2C"/>
    <w:rsid w:val="00076BCB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AB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291"/>
    <w:rsid w:val="00083940"/>
    <w:rsid w:val="00083BDE"/>
    <w:rsid w:val="00083C75"/>
    <w:rsid w:val="00083DE6"/>
    <w:rsid w:val="00083F26"/>
    <w:rsid w:val="00084A9A"/>
    <w:rsid w:val="00084ADA"/>
    <w:rsid w:val="00084BAB"/>
    <w:rsid w:val="00084D64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965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0B69"/>
    <w:rsid w:val="00090F0A"/>
    <w:rsid w:val="00091244"/>
    <w:rsid w:val="00091377"/>
    <w:rsid w:val="00091616"/>
    <w:rsid w:val="000917BC"/>
    <w:rsid w:val="000917FD"/>
    <w:rsid w:val="00091839"/>
    <w:rsid w:val="000918EC"/>
    <w:rsid w:val="00091996"/>
    <w:rsid w:val="00091A72"/>
    <w:rsid w:val="00091A86"/>
    <w:rsid w:val="00091BDF"/>
    <w:rsid w:val="00091CC9"/>
    <w:rsid w:val="00091D59"/>
    <w:rsid w:val="00091D93"/>
    <w:rsid w:val="00091F23"/>
    <w:rsid w:val="00092332"/>
    <w:rsid w:val="00092518"/>
    <w:rsid w:val="0009280D"/>
    <w:rsid w:val="00092855"/>
    <w:rsid w:val="000928CC"/>
    <w:rsid w:val="0009354F"/>
    <w:rsid w:val="000935F4"/>
    <w:rsid w:val="0009373B"/>
    <w:rsid w:val="000937ED"/>
    <w:rsid w:val="00093A86"/>
    <w:rsid w:val="00093CE8"/>
    <w:rsid w:val="00093D2F"/>
    <w:rsid w:val="00093E1D"/>
    <w:rsid w:val="00093E29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2B2"/>
    <w:rsid w:val="000974F5"/>
    <w:rsid w:val="0009756F"/>
    <w:rsid w:val="000975E4"/>
    <w:rsid w:val="000977C8"/>
    <w:rsid w:val="00097871"/>
    <w:rsid w:val="00097A9A"/>
    <w:rsid w:val="00097D3B"/>
    <w:rsid w:val="00097DA9"/>
    <w:rsid w:val="000A006C"/>
    <w:rsid w:val="000A0556"/>
    <w:rsid w:val="000A0872"/>
    <w:rsid w:val="000A0AE1"/>
    <w:rsid w:val="000A1424"/>
    <w:rsid w:val="000A1560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3C0A"/>
    <w:rsid w:val="000A42EF"/>
    <w:rsid w:val="000A438E"/>
    <w:rsid w:val="000A4993"/>
    <w:rsid w:val="000A49C6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472"/>
    <w:rsid w:val="000B15A1"/>
    <w:rsid w:val="000B21AB"/>
    <w:rsid w:val="000B27C7"/>
    <w:rsid w:val="000B2BCE"/>
    <w:rsid w:val="000B2E0F"/>
    <w:rsid w:val="000B2E31"/>
    <w:rsid w:val="000B2E6D"/>
    <w:rsid w:val="000B3153"/>
    <w:rsid w:val="000B33D7"/>
    <w:rsid w:val="000B36D8"/>
    <w:rsid w:val="000B37B2"/>
    <w:rsid w:val="000B37C5"/>
    <w:rsid w:val="000B43E6"/>
    <w:rsid w:val="000B44CE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B7A69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27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336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3D62"/>
    <w:rsid w:val="000D40BE"/>
    <w:rsid w:val="000D41A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339"/>
    <w:rsid w:val="000D6496"/>
    <w:rsid w:val="000D66CD"/>
    <w:rsid w:val="000D67AD"/>
    <w:rsid w:val="000D6D6E"/>
    <w:rsid w:val="000D7495"/>
    <w:rsid w:val="000D7699"/>
    <w:rsid w:val="000D76B1"/>
    <w:rsid w:val="000D77A3"/>
    <w:rsid w:val="000D7D09"/>
    <w:rsid w:val="000D7DA9"/>
    <w:rsid w:val="000E0295"/>
    <w:rsid w:val="000E02F0"/>
    <w:rsid w:val="000E03AF"/>
    <w:rsid w:val="000E0887"/>
    <w:rsid w:val="000E0F28"/>
    <w:rsid w:val="000E1667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3FD6"/>
    <w:rsid w:val="000E40F7"/>
    <w:rsid w:val="000E4305"/>
    <w:rsid w:val="000E4774"/>
    <w:rsid w:val="000E49EC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8E1"/>
    <w:rsid w:val="000F1BD9"/>
    <w:rsid w:val="000F2136"/>
    <w:rsid w:val="000F26CD"/>
    <w:rsid w:val="000F2763"/>
    <w:rsid w:val="000F29FB"/>
    <w:rsid w:val="000F3007"/>
    <w:rsid w:val="000F32C1"/>
    <w:rsid w:val="000F33BB"/>
    <w:rsid w:val="000F342F"/>
    <w:rsid w:val="000F3571"/>
    <w:rsid w:val="000F3972"/>
    <w:rsid w:val="000F4615"/>
    <w:rsid w:val="000F4649"/>
    <w:rsid w:val="000F4664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089"/>
    <w:rsid w:val="000F72BC"/>
    <w:rsid w:val="000F7335"/>
    <w:rsid w:val="000F7523"/>
    <w:rsid w:val="000F7642"/>
    <w:rsid w:val="000F76C8"/>
    <w:rsid w:val="000F7795"/>
    <w:rsid w:val="000F7AAC"/>
    <w:rsid w:val="000F7DC2"/>
    <w:rsid w:val="000F7E08"/>
    <w:rsid w:val="000F7EBA"/>
    <w:rsid w:val="0010008C"/>
    <w:rsid w:val="001004FF"/>
    <w:rsid w:val="0010051C"/>
    <w:rsid w:val="00100603"/>
    <w:rsid w:val="00100964"/>
    <w:rsid w:val="00100E91"/>
    <w:rsid w:val="00100EA3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3F5F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EE7"/>
    <w:rsid w:val="00107FB7"/>
    <w:rsid w:val="00107FD4"/>
    <w:rsid w:val="00110720"/>
    <w:rsid w:val="00110732"/>
    <w:rsid w:val="00110944"/>
    <w:rsid w:val="0011118E"/>
    <w:rsid w:val="001117DC"/>
    <w:rsid w:val="0011188E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100"/>
    <w:rsid w:val="001144A7"/>
    <w:rsid w:val="00114889"/>
    <w:rsid w:val="0011499E"/>
    <w:rsid w:val="00114A3A"/>
    <w:rsid w:val="00114E5D"/>
    <w:rsid w:val="00114F2C"/>
    <w:rsid w:val="001151C5"/>
    <w:rsid w:val="00115CD4"/>
    <w:rsid w:val="00115EB1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086"/>
    <w:rsid w:val="001214F1"/>
    <w:rsid w:val="0012176F"/>
    <w:rsid w:val="00121B28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B7B"/>
    <w:rsid w:val="00123C05"/>
    <w:rsid w:val="00123E4B"/>
    <w:rsid w:val="00124493"/>
    <w:rsid w:val="0012451D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3CC"/>
    <w:rsid w:val="0012549F"/>
    <w:rsid w:val="00125A34"/>
    <w:rsid w:val="00126148"/>
    <w:rsid w:val="00126183"/>
    <w:rsid w:val="00126341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27DCD"/>
    <w:rsid w:val="001300F7"/>
    <w:rsid w:val="0013015D"/>
    <w:rsid w:val="001304B2"/>
    <w:rsid w:val="0013050C"/>
    <w:rsid w:val="0013083A"/>
    <w:rsid w:val="00130912"/>
    <w:rsid w:val="00130A83"/>
    <w:rsid w:val="00130A8D"/>
    <w:rsid w:val="00130BC7"/>
    <w:rsid w:val="00130EA3"/>
    <w:rsid w:val="00130F78"/>
    <w:rsid w:val="001315ED"/>
    <w:rsid w:val="001319CF"/>
    <w:rsid w:val="00131CC2"/>
    <w:rsid w:val="00131CCF"/>
    <w:rsid w:val="00132386"/>
    <w:rsid w:val="00132896"/>
    <w:rsid w:val="00132B0D"/>
    <w:rsid w:val="0013300B"/>
    <w:rsid w:val="001331A0"/>
    <w:rsid w:val="00133685"/>
    <w:rsid w:val="001339BE"/>
    <w:rsid w:val="00133DDE"/>
    <w:rsid w:val="00133F0E"/>
    <w:rsid w:val="00134067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3D"/>
    <w:rsid w:val="00136458"/>
    <w:rsid w:val="001364F7"/>
    <w:rsid w:val="001365EB"/>
    <w:rsid w:val="0013672F"/>
    <w:rsid w:val="00136734"/>
    <w:rsid w:val="001368AF"/>
    <w:rsid w:val="00136F20"/>
    <w:rsid w:val="00136F65"/>
    <w:rsid w:val="00137107"/>
    <w:rsid w:val="00137171"/>
    <w:rsid w:val="001379DF"/>
    <w:rsid w:val="00137E6C"/>
    <w:rsid w:val="00140D1B"/>
    <w:rsid w:val="00140DFC"/>
    <w:rsid w:val="00140E82"/>
    <w:rsid w:val="001414ED"/>
    <w:rsid w:val="00141BAD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4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822"/>
    <w:rsid w:val="00145FD7"/>
    <w:rsid w:val="001462CE"/>
    <w:rsid w:val="00146312"/>
    <w:rsid w:val="00146479"/>
    <w:rsid w:val="00146564"/>
    <w:rsid w:val="00146622"/>
    <w:rsid w:val="0014673D"/>
    <w:rsid w:val="0014696A"/>
    <w:rsid w:val="001469B0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1EED"/>
    <w:rsid w:val="00152220"/>
    <w:rsid w:val="0015222F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364"/>
    <w:rsid w:val="0015583F"/>
    <w:rsid w:val="00155AD6"/>
    <w:rsid w:val="00155BAC"/>
    <w:rsid w:val="00155BEA"/>
    <w:rsid w:val="00156308"/>
    <w:rsid w:val="00156661"/>
    <w:rsid w:val="0015679E"/>
    <w:rsid w:val="001568A5"/>
    <w:rsid w:val="00157222"/>
    <w:rsid w:val="00157475"/>
    <w:rsid w:val="00157572"/>
    <w:rsid w:val="00157AAC"/>
    <w:rsid w:val="00160111"/>
    <w:rsid w:val="00160FB9"/>
    <w:rsid w:val="0016188E"/>
    <w:rsid w:val="00161A27"/>
    <w:rsid w:val="00161ACB"/>
    <w:rsid w:val="00161C68"/>
    <w:rsid w:val="00161EAB"/>
    <w:rsid w:val="00162028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4F53"/>
    <w:rsid w:val="001650C1"/>
    <w:rsid w:val="00165420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0ED4"/>
    <w:rsid w:val="00171748"/>
    <w:rsid w:val="00171774"/>
    <w:rsid w:val="00171E16"/>
    <w:rsid w:val="00171F20"/>
    <w:rsid w:val="00172224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A5B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685"/>
    <w:rsid w:val="00175BDC"/>
    <w:rsid w:val="00175ECB"/>
    <w:rsid w:val="00175F57"/>
    <w:rsid w:val="00176405"/>
    <w:rsid w:val="00176722"/>
    <w:rsid w:val="00176A95"/>
    <w:rsid w:val="00176DE6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BAE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47"/>
    <w:rsid w:val="00184BFA"/>
    <w:rsid w:val="00184C1F"/>
    <w:rsid w:val="00184CB7"/>
    <w:rsid w:val="00184D24"/>
    <w:rsid w:val="00184E4E"/>
    <w:rsid w:val="00184EFD"/>
    <w:rsid w:val="00185258"/>
    <w:rsid w:val="00185708"/>
    <w:rsid w:val="00185836"/>
    <w:rsid w:val="001858A9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27"/>
    <w:rsid w:val="00187AB9"/>
    <w:rsid w:val="00187CA3"/>
    <w:rsid w:val="0019066A"/>
    <w:rsid w:val="00190873"/>
    <w:rsid w:val="00190C5F"/>
    <w:rsid w:val="00190EF9"/>
    <w:rsid w:val="00190F22"/>
    <w:rsid w:val="00190FAA"/>
    <w:rsid w:val="00191455"/>
    <w:rsid w:val="00191980"/>
    <w:rsid w:val="00191D48"/>
    <w:rsid w:val="00191F31"/>
    <w:rsid w:val="00191F52"/>
    <w:rsid w:val="001920C1"/>
    <w:rsid w:val="001926EE"/>
    <w:rsid w:val="001928F1"/>
    <w:rsid w:val="00192904"/>
    <w:rsid w:val="00192AEB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DFA"/>
    <w:rsid w:val="00197FB6"/>
    <w:rsid w:val="001A025A"/>
    <w:rsid w:val="001A0B46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168"/>
    <w:rsid w:val="001A279C"/>
    <w:rsid w:val="001A2834"/>
    <w:rsid w:val="001A3495"/>
    <w:rsid w:val="001A3609"/>
    <w:rsid w:val="001A3624"/>
    <w:rsid w:val="001A3CFC"/>
    <w:rsid w:val="001A4321"/>
    <w:rsid w:val="001A4C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824"/>
    <w:rsid w:val="001A7C02"/>
    <w:rsid w:val="001A7C83"/>
    <w:rsid w:val="001A7DE5"/>
    <w:rsid w:val="001B0289"/>
    <w:rsid w:val="001B03A0"/>
    <w:rsid w:val="001B074D"/>
    <w:rsid w:val="001B077D"/>
    <w:rsid w:val="001B0D6A"/>
    <w:rsid w:val="001B17A2"/>
    <w:rsid w:val="001B1CDF"/>
    <w:rsid w:val="001B21C6"/>
    <w:rsid w:val="001B236D"/>
    <w:rsid w:val="001B23AA"/>
    <w:rsid w:val="001B2530"/>
    <w:rsid w:val="001B2B58"/>
    <w:rsid w:val="001B2F40"/>
    <w:rsid w:val="001B309F"/>
    <w:rsid w:val="001B30FF"/>
    <w:rsid w:val="001B31C1"/>
    <w:rsid w:val="001B31C3"/>
    <w:rsid w:val="001B339D"/>
    <w:rsid w:val="001B35DD"/>
    <w:rsid w:val="001B3729"/>
    <w:rsid w:val="001B3B0A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414"/>
    <w:rsid w:val="001C0503"/>
    <w:rsid w:val="001C07B0"/>
    <w:rsid w:val="001C0E8F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94D"/>
    <w:rsid w:val="001C3D21"/>
    <w:rsid w:val="001C3DAF"/>
    <w:rsid w:val="001C401A"/>
    <w:rsid w:val="001C4080"/>
    <w:rsid w:val="001C454C"/>
    <w:rsid w:val="001C4657"/>
    <w:rsid w:val="001C4EB3"/>
    <w:rsid w:val="001C507B"/>
    <w:rsid w:val="001C51DA"/>
    <w:rsid w:val="001C555E"/>
    <w:rsid w:val="001C5BD5"/>
    <w:rsid w:val="001C61C0"/>
    <w:rsid w:val="001C6473"/>
    <w:rsid w:val="001C6642"/>
    <w:rsid w:val="001C6758"/>
    <w:rsid w:val="001C7104"/>
    <w:rsid w:val="001C7165"/>
    <w:rsid w:val="001C718E"/>
    <w:rsid w:val="001C71B8"/>
    <w:rsid w:val="001C7298"/>
    <w:rsid w:val="001C7D44"/>
    <w:rsid w:val="001D0AE9"/>
    <w:rsid w:val="001D0E7F"/>
    <w:rsid w:val="001D163E"/>
    <w:rsid w:val="001D1A0A"/>
    <w:rsid w:val="001D1B2D"/>
    <w:rsid w:val="001D1D6A"/>
    <w:rsid w:val="001D213E"/>
    <w:rsid w:val="001D2408"/>
    <w:rsid w:val="001D2564"/>
    <w:rsid w:val="001D2668"/>
    <w:rsid w:val="001D2726"/>
    <w:rsid w:val="001D2839"/>
    <w:rsid w:val="001D286A"/>
    <w:rsid w:val="001D355C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34E"/>
    <w:rsid w:val="001D5753"/>
    <w:rsid w:val="001D5AD5"/>
    <w:rsid w:val="001D5BDF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054"/>
    <w:rsid w:val="001E12F9"/>
    <w:rsid w:val="001E1564"/>
    <w:rsid w:val="001E172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B2F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7AB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00D"/>
    <w:rsid w:val="001F0337"/>
    <w:rsid w:val="001F05E8"/>
    <w:rsid w:val="001F0CE9"/>
    <w:rsid w:val="001F0D0A"/>
    <w:rsid w:val="001F0EC6"/>
    <w:rsid w:val="001F1021"/>
    <w:rsid w:val="001F13B4"/>
    <w:rsid w:val="001F165C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A3E"/>
    <w:rsid w:val="001F3B78"/>
    <w:rsid w:val="001F3FC8"/>
    <w:rsid w:val="001F3FE1"/>
    <w:rsid w:val="001F4406"/>
    <w:rsid w:val="001F4572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7D2"/>
    <w:rsid w:val="00201BE3"/>
    <w:rsid w:val="00201DF3"/>
    <w:rsid w:val="00201EBD"/>
    <w:rsid w:val="00201F9A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307"/>
    <w:rsid w:val="00204B8C"/>
    <w:rsid w:val="00204BDD"/>
    <w:rsid w:val="00205673"/>
    <w:rsid w:val="0020592E"/>
    <w:rsid w:val="002059A8"/>
    <w:rsid w:val="00205DAD"/>
    <w:rsid w:val="00205EDD"/>
    <w:rsid w:val="00205FFE"/>
    <w:rsid w:val="0020673F"/>
    <w:rsid w:val="00206A7F"/>
    <w:rsid w:val="00206C55"/>
    <w:rsid w:val="00206C9B"/>
    <w:rsid w:val="00206E74"/>
    <w:rsid w:val="002071C6"/>
    <w:rsid w:val="0020741A"/>
    <w:rsid w:val="00207531"/>
    <w:rsid w:val="002075A2"/>
    <w:rsid w:val="0020779A"/>
    <w:rsid w:val="00207B45"/>
    <w:rsid w:val="00207BA6"/>
    <w:rsid w:val="00207E2B"/>
    <w:rsid w:val="00210015"/>
    <w:rsid w:val="002105E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33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9ED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5F89"/>
    <w:rsid w:val="002164BD"/>
    <w:rsid w:val="002169E1"/>
    <w:rsid w:val="00216CB4"/>
    <w:rsid w:val="00216E64"/>
    <w:rsid w:val="00217409"/>
    <w:rsid w:val="00217531"/>
    <w:rsid w:val="00217690"/>
    <w:rsid w:val="00217851"/>
    <w:rsid w:val="00217F05"/>
    <w:rsid w:val="0022086D"/>
    <w:rsid w:val="00220BC9"/>
    <w:rsid w:val="00221070"/>
    <w:rsid w:val="00221387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58B"/>
    <w:rsid w:val="002267FE"/>
    <w:rsid w:val="002269FD"/>
    <w:rsid w:val="00226BE3"/>
    <w:rsid w:val="00226D49"/>
    <w:rsid w:val="00226E4F"/>
    <w:rsid w:val="0022702A"/>
    <w:rsid w:val="002273ED"/>
    <w:rsid w:val="00227484"/>
    <w:rsid w:val="002277D5"/>
    <w:rsid w:val="00227C9D"/>
    <w:rsid w:val="00230065"/>
    <w:rsid w:val="00230416"/>
    <w:rsid w:val="00230619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B3D"/>
    <w:rsid w:val="00232C92"/>
    <w:rsid w:val="00232CE8"/>
    <w:rsid w:val="00232D0C"/>
    <w:rsid w:val="00232E0D"/>
    <w:rsid w:val="00233003"/>
    <w:rsid w:val="002336B2"/>
    <w:rsid w:val="002342E9"/>
    <w:rsid w:val="00234569"/>
    <w:rsid w:val="0023499B"/>
    <w:rsid w:val="00234CD2"/>
    <w:rsid w:val="00234EEC"/>
    <w:rsid w:val="002350EA"/>
    <w:rsid w:val="00235D0E"/>
    <w:rsid w:val="00237077"/>
    <w:rsid w:val="002371EE"/>
    <w:rsid w:val="002377EA"/>
    <w:rsid w:val="0023792D"/>
    <w:rsid w:val="00237C93"/>
    <w:rsid w:val="00237EB6"/>
    <w:rsid w:val="00237FC7"/>
    <w:rsid w:val="00240BD1"/>
    <w:rsid w:val="00240C48"/>
    <w:rsid w:val="00240D98"/>
    <w:rsid w:val="00240DE8"/>
    <w:rsid w:val="00240F9E"/>
    <w:rsid w:val="00241175"/>
    <w:rsid w:val="002412A6"/>
    <w:rsid w:val="0024160C"/>
    <w:rsid w:val="00241D08"/>
    <w:rsid w:val="00242026"/>
    <w:rsid w:val="002420C0"/>
    <w:rsid w:val="0024237C"/>
    <w:rsid w:val="00242687"/>
    <w:rsid w:val="002427F5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56"/>
    <w:rsid w:val="00246AAD"/>
    <w:rsid w:val="00246CC5"/>
    <w:rsid w:val="00246D65"/>
    <w:rsid w:val="00247565"/>
    <w:rsid w:val="00247670"/>
    <w:rsid w:val="00247A0E"/>
    <w:rsid w:val="00247C77"/>
    <w:rsid w:val="00247F7E"/>
    <w:rsid w:val="00250818"/>
    <w:rsid w:val="00250C7A"/>
    <w:rsid w:val="00250CA1"/>
    <w:rsid w:val="00251224"/>
    <w:rsid w:val="002513DA"/>
    <w:rsid w:val="002514CE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E3A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8E5"/>
    <w:rsid w:val="00264B44"/>
    <w:rsid w:val="00264BD9"/>
    <w:rsid w:val="002654A7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87"/>
    <w:rsid w:val="002700B1"/>
    <w:rsid w:val="002700D2"/>
    <w:rsid w:val="00270868"/>
    <w:rsid w:val="00270A69"/>
    <w:rsid w:val="00270F3E"/>
    <w:rsid w:val="00271134"/>
    <w:rsid w:val="0027118F"/>
    <w:rsid w:val="0027122B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2D"/>
    <w:rsid w:val="002752CD"/>
    <w:rsid w:val="00275407"/>
    <w:rsid w:val="002756A7"/>
    <w:rsid w:val="002756BD"/>
    <w:rsid w:val="0027579C"/>
    <w:rsid w:val="00275906"/>
    <w:rsid w:val="00275BD9"/>
    <w:rsid w:val="00275BFF"/>
    <w:rsid w:val="00275DF2"/>
    <w:rsid w:val="00276019"/>
    <w:rsid w:val="00276021"/>
    <w:rsid w:val="00276156"/>
    <w:rsid w:val="002766C2"/>
    <w:rsid w:val="00276757"/>
    <w:rsid w:val="002767AD"/>
    <w:rsid w:val="00276DA5"/>
    <w:rsid w:val="00276E1A"/>
    <w:rsid w:val="00276F07"/>
    <w:rsid w:val="00277350"/>
    <w:rsid w:val="00277531"/>
    <w:rsid w:val="0027770A"/>
    <w:rsid w:val="00277A05"/>
    <w:rsid w:val="0028075B"/>
    <w:rsid w:val="00280A61"/>
    <w:rsid w:val="00280A90"/>
    <w:rsid w:val="00280BFC"/>
    <w:rsid w:val="00280C0F"/>
    <w:rsid w:val="00280E7B"/>
    <w:rsid w:val="00281149"/>
    <w:rsid w:val="00281251"/>
    <w:rsid w:val="00281354"/>
    <w:rsid w:val="00281847"/>
    <w:rsid w:val="002818F8"/>
    <w:rsid w:val="00281ACC"/>
    <w:rsid w:val="0028259D"/>
    <w:rsid w:val="00282667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09"/>
    <w:rsid w:val="002877C1"/>
    <w:rsid w:val="002878F2"/>
    <w:rsid w:val="00287937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1DB5"/>
    <w:rsid w:val="00291E62"/>
    <w:rsid w:val="00292089"/>
    <w:rsid w:val="00292121"/>
    <w:rsid w:val="00292202"/>
    <w:rsid w:val="0029248B"/>
    <w:rsid w:val="0029251A"/>
    <w:rsid w:val="002925B6"/>
    <w:rsid w:val="00292639"/>
    <w:rsid w:val="002927B7"/>
    <w:rsid w:val="002931C9"/>
    <w:rsid w:val="00293511"/>
    <w:rsid w:val="00293590"/>
    <w:rsid w:val="002935BD"/>
    <w:rsid w:val="0029373D"/>
    <w:rsid w:val="00293824"/>
    <w:rsid w:val="002938B4"/>
    <w:rsid w:val="002938FF"/>
    <w:rsid w:val="00293AE6"/>
    <w:rsid w:val="00293DE2"/>
    <w:rsid w:val="0029495B"/>
    <w:rsid w:val="00294A69"/>
    <w:rsid w:val="00294DAD"/>
    <w:rsid w:val="00294F41"/>
    <w:rsid w:val="00294FD6"/>
    <w:rsid w:val="0029525A"/>
    <w:rsid w:val="0029561D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09FA"/>
    <w:rsid w:val="002A10C7"/>
    <w:rsid w:val="002A1179"/>
    <w:rsid w:val="002A1307"/>
    <w:rsid w:val="002A241F"/>
    <w:rsid w:val="002A26C8"/>
    <w:rsid w:val="002A2833"/>
    <w:rsid w:val="002A2B48"/>
    <w:rsid w:val="002A315A"/>
    <w:rsid w:val="002A32E5"/>
    <w:rsid w:val="002A38C2"/>
    <w:rsid w:val="002A3C98"/>
    <w:rsid w:val="002A40FF"/>
    <w:rsid w:val="002A413B"/>
    <w:rsid w:val="002A4747"/>
    <w:rsid w:val="002A4766"/>
    <w:rsid w:val="002A4974"/>
    <w:rsid w:val="002A4A05"/>
    <w:rsid w:val="002A4B4A"/>
    <w:rsid w:val="002A4B7B"/>
    <w:rsid w:val="002A4CD9"/>
    <w:rsid w:val="002A4EEA"/>
    <w:rsid w:val="002A51FE"/>
    <w:rsid w:val="002A546D"/>
    <w:rsid w:val="002A55EA"/>
    <w:rsid w:val="002A5696"/>
    <w:rsid w:val="002A59C9"/>
    <w:rsid w:val="002A5A47"/>
    <w:rsid w:val="002A5B0E"/>
    <w:rsid w:val="002A5E20"/>
    <w:rsid w:val="002A60D5"/>
    <w:rsid w:val="002A62A8"/>
    <w:rsid w:val="002A633E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054D"/>
    <w:rsid w:val="002B1003"/>
    <w:rsid w:val="002B1060"/>
    <w:rsid w:val="002B142D"/>
    <w:rsid w:val="002B1462"/>
    <w:rsid w:val="002B1495"/>
    <w:rsid w:val="002B19CD"/>
    <w:rsid w:val="002B21CF"/>
    <w:rsid w:val="002B2599"/>
    <w:rsid w:val="002B279A"/>
    <w:rsid w:val="002B28E2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7E4"/>
    <w:rsid w:val="002B497E"/>
    <w:rsid w:val="002B4C80"/>
    <w:rsid w:val="002B4DDB"/>
    <w:rsid w:val="002B51BD"/>
    <w:rsid w:val="002B5276"/>
    <w:rsid w:val="002B555E"/>
    <w:rsid w:val="002B587D"/>
    <w:rsid w:val="002B5BF7"/>
    <w:rsid w:val="002B5DF2"/>
    <w:rsid w:val="002B62F6"/>
    <w:rsid w:val="002B6764"/>
    <w:rsid w:val="002B6964"/>
    <w:rsid w:val="002B6C06"/>
    <w:rsid w:val="002B6F77"/>
    <w:rsid w:val="002B7178"/>
    <w:rsid w:val="002B73E3"/>
    <w:rsid w:val="002B7447"/>
    <w:rsid w:val="002B779B"/>
    <w:rsid w:val="002B7827"/>
    <w:rsid w:val="002B7CE0"/>
    <w:rsid w:val="002B7E5A"/>
    <w:rsid w:val="002B7F13"/>
    <w:rsid w:val="002B7FA9"/>
    <w:rsid w:val="002B7FF6"/>
    <w:rsid w:val="002C02E6"/>
    <w:rsid w:val="002C0342"/>
    <w:rsid w:val="002C04AE"/>
    <w:rsid w:val="002C0828"/>
    <w:rsid w:val="002C0A36"/>
    <w:rsid w:val="002C0D8D"/>
    <w:rsid w:val="002C0FE2"/>
    <w:rsid w:val="002C1899"/>
    <w:rsid w:val="002C1A84"/>
    <w:rsid w:val="002C1AE7"/>
    <w:rsid w:val="002C20BB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D8D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0F7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1EE"/>
    <w:rsid w:val="002D4615"/>
    <w:rsid w:val="002D475A"/>
    <w:rsid w:val="002D47F1"/>
    <w:rsid w:val="002D4F9C"/>
    <w:rsid w:val="002D4FAC"/>
    <w:rsid w:val="002D5B72"/>
    <w:rsid w:val="002D5D80"/>
    <w:rsid w:val="002D671D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AE1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38F"/>
    <w:rsid w:val="002E39C1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4D9E"/>
    <w:rsid w:val="002E520E"/>
    <w:rsid w:val="002E52FB"/>
    <w:rsid w:val="002E54FE"/>
    <w:rsid w:val="002E5567"/>
    <w:rsid w:val="002E595D"/>
    <w:rsid w:val="002E5BA5"/>
    <w:rsid w:val="002E5BEB"/>
    <w:rsid w:val="002E6078"/>
    <w:rsid w:val="002E6223"/>
    <w:rsid w:val="002E62DD"/>
    <w:rsid w:val="002E65C8"/>
    <w:rsid w:val="002E6833"/>
    <w:rsid w:val="002E6856"/>
    <w:rsid w:val="002E6A5D"/>
    <w:rsid w:val="002E6F4D"/>
    <w:rsid w:val="002E70B3"/>
    <w:rsid w:val="002E754C"/>
    <w:rsid w:val="002E79B5"/>
    <w:rsid w:val="002E7D6C"/>
    <w:rsid w:val="002E7FA0"/>
    <w:rsid w:val="002F004D"/>
    <w:rsid w:val="002F04D1"/>
    <w:rsid w:val="002F070D"/>
    <w:rsid w:val="002F0EB7"/>
    <w:rsid w:val="002F0F67"/>
    <w:rsid w:val="002F0FA2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787"/>
    <w:rsid w:val="002F5EBD"/>
    <w:rsid w:val="002F60CB"/>
    <w:rsid w:val="002F62DD"/>
    <w:rsid w:val="002F63D6"/>
    <w:rsid w:val="002F661C"/>
    <w:rsid w:val="002F6809"/>
    <w:rsid w:val="002F6D49"/>
    <w:rsid w:val="002F6D6A"/>
    <w:rsid w:val="002F6F1C"/>
    <w:rsid w:val="002F6FC8"/>
    <w:rsid w:val="002F710E"/>
    <w:rsid w:val="002F71E6"/>
    <w:rsid w:val="002F7CFB"/>
    <w:rsid w:val="002F7EE0"/>
    <w:rsid w:val="002F7F86"/>
    <w:rsid w:val="0030004B"/>
    <w:rsid w:val="003000BE"/>
    <w:rsid w:val="00300573"/>
    <w:rsid w:val="003005F2"/>
    <w:rsid w:val="003007BF"/>
    <w:rsid w:val="00300EB1"/>
    <w:rsid w:val="003013B0"/>
    <w:rsid w:val="00301786"/>
    <w:rsid w:val="00301953"/>
    <w:rsid w:val="00301E4B"/>
    <w:rsid w:val="00301E86"/>
    <w:rsid w:val="00302084"/>
    <w:rsid w:val="00302153"/>
    <w:rsid w:val="00302673"/>
    <w:rsid w:val="003028DD"/>
    <w:rsid w:val="00302C85"/>
    <w:rsid w:val="00302D23"/>
    <w:rsid w:val="00302EAA"/>
    <w:rsid w:val="00302FEC"/>
    <w:rsid w:val="0030322E"/>
    <w:rsid w:val="00303651"/>
    <w:rsid w:val="003039D4"/>
    <w:rsid w:val="00303A21"/>
    <w:rsid w:val="00303CA5"/>
    <w:rsid w:val="00303D98"/>
    <w:rsid w:val="0030473F"/>
    <w:rsid w:val="00304854"/>
    <w:rsid w:val="00304A46"/>
    <w:rsid w:val="00304D4E"/>
    <w:rsid w:val="00304DB0"/>
    <w:rsid w:val="00304DF2"/>
    <w:rsid w:val="00304EB8"/>
    <w:rsid w:val="003050A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AA1"/>
    <w:rsid w:val="00310B95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9FC"/>
    <w:rsid w:val="00315AA7"/>
    <w:rsid w:val="00315BC9"/>
    <w:rsid w:val="003160E6"/>
    <w:rsid w:val="003163CC"/>
    <w:rsid w:val="00316BB2"/>
    <w:rsid w:val="00317391"/>
    <w:rsid w:val="0031757C"/>
    <w:rsid w:val="00317D3B"/>
    <w:rsid w:val="00320409"/>
    <w:rsid w:val="003208DD"/>
    <w:rsid w:val="00320903"/>
    <w:rsid w:val="003209B3"/>
    <w:rsid w:val="003209DE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5E9C"/>
    <w:rsid w:val="00326068"/>
    <w:rsid w:val="003260D2"/>
    <w:rsid w:val="003261C6"/>
    <w:rsid w:val="00326325"/>
    <w:rsid w:val="00326500"/>
    <w:rsid w:val="00326521"/>
    <w:rsid w:val="0032664E"/>
    <w:rsid w:val="0032666D"/>
    <w:rsid w:val="00326804"/>
    <w:rsid w:val="00326A87"/>
    <w:rsid w:val="00326DBD"/>
    <w:rsid w:val="0032728A"/>
    <w:rsid w:val="003277AC"/>
    <w:rsid w:val="00327853"/>
    <w:rsid w:val="0032797A"/>
    <w:rsid w:val="00327D8B"/>
    <w:rsid w:val="0033003D"/>
    <w:rsid w:val="003300D3"/>
    <w:rsid w:val="00330295"/>
    <w:rsid w:val="003302FE"/>
    <w:rsid w:val="003308D0"/>
    <w:rsid w:val="0033090D"/>
    <w:rsid w:val="00330AB9"/>
    <w:rsid w:val="00330BD7"/>
    <w:rsid w:val="00331033"/>
    <w:rsid w:val="0033168C"/>
    <w:rsid w:val="00331813"/>
    <w:rsid w:val="003323A6"/>
    <w:rsid w:val="00332487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A24"/>
    <w:rsid w:val="00336CF8"/>
    <w:rsid w:val="003372C2"/>
    <w:rsid w:val="003376D8"/>
    <w:rsid w:val="00337FF1"/>
    <w:rsid w:val="00340062"/>
    <w:rsid w:val="0034006D"/>
    <w:rsid w:val="003401AB"/>
    <w:rsid w:val="0034036D"/>
    <w:rsid w:val="00340773"/>
    <w:rsid w:val="0034079F"/>
    <w:rsid w:val="00340A61"/>
    <w:rsid w:val="00341377"/>
    <w:rsid w:val="003416F5"/>
    <w:rsid w:val="00341D45"/>
    <w:rsid w:val="00341D86"/>
    <w:rsid w:val="0034229B"/>
    <w:rsid w:val="003423E0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8C5"/>
    <w:rsid w:val="00344B48"/>
    <w:rsid w:val="00344D84"/>
    <w:rsid w:val="00345705"/>
    <w:rsid w:val="00345D0D"/>
    <w:rsid w:val="00345FAC"/>
    <w:rsid w:val="003461E0"/>
    <w:rsid w:val="00346495"/>
    <w:rsid w:val="00346673"/>
    <w:rsid w:val="00346D96"/>
    <w:rsid w:val="00346DCD"/>
    <w:rsid w:val="003471AC"/>
    <w:rsid w:val="0034745B"/>
    <w:rsid w:val="00347842"/>
    <w:rsid w:val="0035059A"/>
    <w:rsid w:val="00350602"/>
    <w:rsid w:val="00350845"/>
    <w:rsid w:val="00350D28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58E"/>
    <w:rsid w:val="00353908"/>
    <w:rsid w:val="00353A17"/>
    <w:rsid w:val="00353CFE"/>
    <w:rsid w:val="003541AC"/>
    <w:rsid w:val="003543C3"/>
    <w:rsid w:val="003545D1"/>
    <w:rsid w:val="0035471A"/>
    <w:rsid w:val="00354D6F"/>
    <w:rsid w:val="00354FD2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A43"/>
    <w:rsid w:val="00357DC6"/>
    <w:rsid w:val="00357E73"/>
    <w:rsid w:val="00357EB3"/>
    <w:rsid w:val="0036033D"/>
    <w:rsid w:val="003609E2"/>
    <w:rsid w:val="00360DCB"/>
    <w:rsid w:val="00360E09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105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5B4"/>
    <w:rsid w:val="003656B8"/>
    <w:rsid w:val="00365A01"/>
    <w:rsid w:val="00365AA0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3B0"/>
    <w:rsid w:val="00370672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8FA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82"/>
    <w:rsid w:val="003755A5"/>
    <w:rsid w:val="00375713"/>
    <w:rsid w:val="00375C59"/>
    <w:rsid w:val="00375DF0"/>
    <w:rsid w:val="00375F78"/>
    <w:rsid w:val="00375FB6"/>
    <w:rsid w:val="0037611B"/>
    <w:rsid w:val="00376172"/>
    <w:rsid w:val="003765BC"/>
    <w:rsid w:val="00376618"/>
    <w:rsid w:val="00376BF4"/>
    <w:rsid w:val="00376C2A"/>
    <w:rsid w:val="0037705A"/>
    <w:rsid w:val="0037712A"/>
    <w:rsid w:val="0037794E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2B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78C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1AB"/>
    <w:rsid w:val="00394533"/>
    <w:rsid w:val="00394672"/>
    <w:rsid w:val="00394B3C"/>
    <w:rsid w:val="00394B96"/>
    <w:rsid w:val="00395057"/>
    <w:rsid w:val="003950A8"/>
    <w:rsid w:val="00395225"/>
    <w:rsid w:val="0039544B"/>
    <w:rsid w:val="00395558"/>
    <w:rsid w:val="00395C45"/>
    <w:rsid w:val="00395FDD"/>
    <w:rsid w:val="003960B4"/>
    <w:rsid w:val="003960B6"/>
    <w:rsid w:val="003960C2"/>
    <w:rsid w:val="00396651"/>
    <w:rsid w:val="00396A23"/>
    <w:rsid w:val="00397944"/>
    <w:rsid w:val="003979AA"/>
    <w:rsid w:val="003A022F"/>
    <w:rsid w:val="003A0263"/>
    <w:rsid w:val="003A08F9"/>
    <w:rsid w:val="003A09D8"/>
    <w:rsid w:val="003A11A0"/>
    <w:rsid w:val="003A1C9A"/>
    <w:rsid w:val="003A26D5"/>
    <w:rsid w:val="003A2C11"/>
    <w:rsid w:val="003A2F05"/>
    <w:rsid w:val="003A338C"/>
    <w:rsid w:val="003A340B"/>
    <w:rsid w:val="003A35F2"/>
    <w:rsid w:val="003A3A71"/>
    <w:rsid w:val="003A423A"/>
    <w:rsid w:val="003A4453"/>
    <w:rsid w:val="003A446C"/>
    <w:rsid w:val="003A45BA"/>
    <w:rsid w:val="003A4AED"/>
    <w:rsid w:val="003A4B58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C37"/>
    <w:rsid w:val="003A6D51"/>
    <w:rsid w:val="003A70C9"/>
    <w:rsid w:val="003A72F6"/>
    <w:rsid w:val="003A7348"/>
    <w:rsid w:val="003A740C"/>
    <w:rsid w:val="003A783C"/>
    <w:rsid w:val="003B00BB"/>
    <w:rsid w:val="003B03E9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12F"/>
    <w:rsid w:val="003B3566"/>
    <w:rsid w:val="003B3B24"/>
    <w:rsid w:val="003B46B0"/>
    <w:rsid w:val="003B49E0"/>
    <w:rsid w:val="003B4C34"/>
    <w:rsid w:val="003B55A7"/>
    <w:rsid w:val="003B5783"/>
    <w:rsid w:val="003B5B42"/>
    <w:rsid w:val="003B5BDA"/>
    <w:rsid w:val="003B5C4F"/>
    <w:rsid w:val="003B655C"/>
    <w:rsid w:val="003B680B"/>
    <w:rsid w:val="003B683A"/>
    <w:rsid w:val="003B68A1"/>
    <w:rsid w:val="003B68A9"/>
    <w:rsid w:val="003B7205"/>
    <w:rsid w:val="003B755F"/>
    <w:rsid w:val="003B7985"/>
    <w:rsid w:val="003B79BA"/>
    <w:rsid w:val="003B7A0E"/>
    <w:rsid w:val="003B7A3B"/>
    <w:rsid w:val="003B7B79"/>
    <w:rsid w:val="003B7E1B"/>
    <w:rsid w:val="003B7EEA"/>
    <w:rsid w:val="003B7F1C"/>
    <w:rsid w:val="003C0033"/>
    <w:rsid w:val="003C0341"/>
    <w:rsid w:val="003C068F"/>
    <w:rsid w:val="003C099E"/>
    <w:rsid w:val="003C0A5A"/>
    <w:rsid w:val="003C1277"/>
    <w:rsid w:val="003C150A"/>
    <w:rsid w:val="003C1CC2"/>
    <w:rsid w:val="003C1DE4"/>
    <w:rsid w:val="003C213A"/>
    <w:rsid w:val="003C2456"/>
    <w:rsid w:val="003C31D4"/>
    <w:rsid w:val="003C34C0"/>
    <w:rsid w:val="003C3843"/>
    <w:rsid w:val="003C3B58"/>
    <w:rsid w:val="003C3CC7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8F1"/>
    <w:rsid w:val="003C69DB"/>
    <w:rsid w:val="003C6A16"/>
    <w:rsid w:val="003C6B4A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1EF9"/>
    <w:rsid w:val="003D2164"/>
    <w:rsid w:val="003D225F"/>
    <w:rsid w:val="003D2561"/>
    <w:rsid w:val="003D29DE"/>
    <w:rsid w:val="003D2EB3"/>
    <w:rsid w:val="003D32A0"/>
    <w:rsid w:val="003D3684"/>
    <w:rsid w:val="003D38CA"/>
    <w:rsid w:val="003D3F92"/>
    <w:rsid w:val="003D4002"/>
    <w:rsid w:val="003D4C0C"/>
    <w:rsid w:val="003D4C17"/>
    <w:rsid w:val="003D4D2C"/>
    <w:rsid w:val="003D52F0"/>
    <w:rsid w:val="003D5325"/>
    <w:rsid w:val="003D54A9"/>
    <w:rsid w:val="003D5750"/>
    <w:rsid w:val="003D5C6B"/>
    <w:rsid w:val="003D6372"/>
    <w:rsid w:val="003D64AD"/>
    <w:rsid w:val="003D6598"/>
    <w:rsid w:val="003D6B7E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0C9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7F0"/>
    <w:rsid w:val="003E4A39"/>
    <w:rsid w:val="003E4BA7"/>
    <w:rsid w:val="003E4BC9"/>
    <w:rsid w:val="003E4DA3"/>
    <w:rsid w:val="003E5433"/>
    <w:rsid w:val="003E60E4"/>
    <w:rsid w:val="003E6144"/>
    <w:rsid w:val="003E6375"/>
    <w:rsid w:val="003E65F7"/>
    <w:rsid w:val="003E665F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2F8A"/>
    <w:rsid w:val="003F32A7"/>
    <w:rsid w:val="003F349A"/>
    <w:rsid w:val="003F3715"/>
    <w:rsid w:val="003F3AEE"/>
    <w:rsid w:val="003F4137"/>
    <w:rsid w:val="003F42F1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801"/>
    <w:rsid w:val="003F7910"/>
    <w:rsid w:val="003F7C1E"/>
    <w:rsid w:val="003F7CF6"/>
    <w:rsid w:val="003F7F64"/>
    <w:rsid w:val="004001F2"/>
    <w:rsid w:val="0040026B"/>
    <w:rsid w:val="004003F5"/>
    <w:rsid w:val="00400C89"/>
    <w:rsid w:val="00400E67"/>
    <w:rsid w:val="00400F97"/>
    <w:rsid w:val="00401119"/>
    <w:rsid w:val="004011F2"/>
    <w:rsid w:val="0040175D"/>
    <w:rsid w:val="00401916"/>
    <w:rsid w:val="004019D1"/>
    <w:rsid w:val="00401CD9"/>
    <w:rsid w:val="00402037"/>
    <w:rsid w:val="0040236F"/>
    <w:rsid w:val="004025FB"/>
    <w:rsid w:val="00402642"/>
    <w:rsid w:val="00402747"/>
    <w:rsid w:val="004027DE"/>
    <w:rsid w:val="004029EB"/>
    <w:rsid w:val="004029EE"/>
    <w:rsid w:val="00402AC3"/>
    <w:rsid w:val="00402D31"/>
    <w:rsid w:val="004032DA"/>
    <w:rsid w:val="00403AC1"/>
    <w:rsid w:val="00403C2C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D78"/>
    <w:rsid w:val="00406F3B"/>
    <w:rsid w:val="004075FE"/>
    <w:rsid w:val="0040765A"/>
    <w:rsid w:val="004076BF"/>
    <w:rsid w:val="00407A2F"/>
    <w:rsid w:val="00407C79"/>
    <w:rsid w:val="00407D3B"/>
    <w:rsid w:val="00407F0F"/>
    <w:rsid w:val="004102E6"/>
    <w:rsid w:val="00410805"/>
    <w:rsid w:val="00410E66"/>
    <w:rsid w:val="004112CE"/>
    <w:rsid w:val="004115CD"/>
    <w:rsid w:val="00411B4B"/>
    <w:rsid w:val="00411D3E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1E2"/>
    <w:rsid w:val="00417244"/>
    <w:rsid w:val="004174CB"/>
    <w:rsid w:val="00417A11"/>
    <w:rsid w:val="00417B2A"/>
    <w:rsid w:val="00417B51"/>
    <w:rsid w:val="00417BD3"/>
    <w:rsid w:val="004202A3"/>
    <w:rsid w:val="00420326"/>
    <w:rsid w:val="00420361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A41"/>
    <w:rsid w:val="00422BAB"/>
    <w:rsid w:val="00422D85"/>
    <w:rsid w:val="00422E72"/>
    <w:rsid w:val="0042324A"/>
    <w:rsid w:val="0042346D"/>
    <w:rsid w:val="0042383D"/>
    <w:rsid w:val="00423917"/>
    <w:rsid w:val="00423940"/>
    <w:rsid w:val="00423A0C"/>
    <w:rsid w:val="00423FCF"/>
    <w:rsid w:val="00424013"/>
    <w:rsid w:val="004242F0"/>
    <w:rsid w:val="00424AEE"/>
    <w:rsid w:val="00424C7C"/>
    <w:rsid w:val="00424DC9"/>
    <w:rsid w:val="00424F93"/>
    <w:rsid w:val="00425241"/>
    <w:rsid w:val="004254FD"/>
    <w:rsid w:val="00425EE1"/>
    <w:rsid w:val="004264A7"/>
    <w:rsid w:val="004265CE"/>
    <w:rsid w:val="00427261"/>
    <w:rsid w:val="00427CCE"/>
    <w:rsid w:val="00427DBA"/>
    <w:rsid w:val="0043056F"/>
    <w:rsid w:val="00430768"/>
    <w:rsid w:val="00430857"/>
    <w:rsid w:val="00430B6E"/>
    <w:rsid w:val="00430C7C"/>
    <w:rsid w:val="00430FE8"/>
    <w:rsid w:val="0043104C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420"/>
    <w:rsid w:val="004408A2"/>
    <w:rsid w:val="00440948"/>
    <w:rsid w:val="00440BB7"/>
    <w:rsid w:val="00440C3D"/>
    <w:rsid w:val="00440F6B"/>
    <w:rsid w:val="00440F7B"/>
    <w:rsid w:val="0044110F"/>
    <w:rsid w:val="00441388"/>
    <w:rsid w:val="00442303"/>
    <w:rsid w:val="0044246A"/>
    <w:rsid w:val="00442645"/>
    <w:rsid w:val="00442A7E"/>
    <w:rsid w:val="00442A91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B2F"/>
    <w:rsid w:val="00460CB5"/>
    <w:rsid w:val="004612AA"/>
    <w:rsid w:val="004616A3"/>
    <w:rsid w:val="004616B4"/>
    <w:rsid w:val="00461910"/>
    <w:rsid w:val="00461A81"/>
    <w:rsid w:val="00461D10"/>
    <w:rsid w:val="00461E3F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16"/>
    <w:rsid w:val="00464760"/>
    <w:rsid w:val="004648AC"/>
    <w:rsid w:val="00464A6F"/>
    <w:rsid w:val="00464CA4"/>
    <w:rsid w:val="00464FB1"/>
    <w:rsid w:val="004659DB"/>
    <w:rsid w:val="00465B90"/>
    <w:rsid w:val="00465BF5"/>
    <w:rsid w:val="004663BE"/>
    <w:rsid w:val="004666BB"/>
    <w:rsid w:val="0046715A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AA0"/>
    <w:rsid w:val="00471C67"/>
    <w:rsid w:val="0047200A"/>
    <w:rsid w:val="00472567"/>
    <w:rsid w:val="00472B36"/>
    <w:rsid w:val="00472C2C"/>
    <w:rsid w:val="00472DE0"/>
    <w:rsid w:val="0047316F"/>
    <w:rsid w:val="004731C0"/>
    <w:rsid w:val="0047341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6A"/>
    <w:rsid w:val="004757A5"/>
    <w:rsid w:val="00475A72"/>
    <w:rsid w:val="00475B3F"/>
    <w:rsid w:val="00476104"/>
    <w:rsid w:val="0047621C"/>
    <w:rsid w:val="0047627B"/>
    <w:rsid w:val="004763D4"/>
    <w:rsid w:val="004769E3"/>
    <w:rsid w:val="00476A37"/>
    <w:rsid w:val="00476A55"/>
    <w:rsid w:val="00476C30"/>
    <w:rsid w:val="00477046"/>
    <w:rsid w:val="00477497"/>
    <w:rsid w:val="00477A34"/>
    <w:rsid w:val="00477A48"/>
    <w:rsid w:val="00477D22"/>
    <w:rsid w:val="00477F74"/>
    <w:rsid w:val="00480381"/>
    <w:rsid w:val="0048040A"/>
    <w:rsid w:val="004804EF"/>
    <w:rsid w:val="0048059E"/>
    <w:rsid w:val="00480BAB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888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4AF"/>
    <w:rsid w:val="00491533"/>
    <w:rsid w:val="00491B16"/>
    <w:rsid w:val="004921E5"/>
    <w:rsid w:val="00492253"/>
    <w:rsid w:val="00492383"/>
    <w:rsid w:val="004924C1"/>
    <w:rsid w:val="004924CE"/>
    <w:rsid w:val="004924F5"/>
    <w:rsid w:val="004929E6"/>
    <w:rsid w:val="00492E0E"/>
    <w:rsid w:val="00492E8D"/>
    <w:rsid w:val="004930D7"/>
    <w:rsid w:val="0049335A"/>
    <w:rsid w:val="0049387D"/>
    <w:rsid w:val="004942B7"/>
    <w:rsid w:val="00494374"/>
    <w:rsid w:val="004945FE"/>
    <w:rsid w:val="00494CD4"/>
    <w:rsid w:val="00494DE8"/>
    <w:rsid w:val="00494E0D"/>
    <w:rsid w:val="00494FE3"/>
    <w:rsid w:val="004953F3"/>
    <w:rsid w:val="004955AD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05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ACE"/>
    <w:rsid w:val="004A2B18"/>
    <w:rsid w:val="004A2C26"/>
    <w:rsid w:val="004A2E20"/>
    <w:rsid w:val="004A2F25"/>
    <w:rsid w:val="004A394D"/>
    <w:rsid w:val="004A3B43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ED3"/>
    <w:rsid w:val="004A6F03"/>
    <w:rsid w:val="004A73C4"/>
    <w:rsid w:val="004A7464"/>
    <w:rsid w:val="004A752D"/>
    <w:rsid w:val="004A757B"/>
    <w:rsid w:val="004A7920"/>
    <w:rsid w:val="004A79B2"/>
    <w:rsid w:val="004A7AF4"/>
    <w:rsid w:val="004A7C04"/>
    <w:rsid w:val="004B008E"/>
    <w:rsid w:val="004B0685"/>
    <w:rsid w:val="004B0DFA"/>
    <w:rsid w:val="004B1946"/>
    <w:rsid w:val="004B1E78"/>
    <w:rsid w:val="004B2662"/>
    <w:rsid w:val="004B2686"/>
    <w:rsid w:val="004B277F"/>
    <w:rsid w:val="004B307F"/>
    <w:rsid w:val="004B31CB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B2A"/>
    <w:rsid w:val="004B4C79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6D3C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51B"/>
    <w:rsid w:val="004C0E13"/>
    <w:rsid w:val="004C1005"/>
    <w:rsid w:val="004C110B"/>
    <w:rsid w:val="004C14BF"/>
    <w:rsid w:val="004C1605"/>
    <w:rsid w:val="004C17DF"/>
    <w:rsid w:val="004C180D"/>
    <w:rsid w:val="004C1A08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B5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0F9E"/>
    <w:rsid w:val="004D1316"/>
    <w:rsid w:val="004D141A"/>
    <w:rsid w:val="004D153A"/>
    <w:rsid w:val="004D1593"/>
    <w:rsid w:val="004D1608"/>
    <w:rsid w:val="004D1609"/>
    <w:rsid w:val="004D1BA2"/>
    <w:rsid w:val="004D1CA1"/>
    <w:rsid w:val="004D1EDB"/>
    <w:rsid w:val="004D1FE8"/>
    <w:rsid w:val="004D2086"/>
    <w:rsid w:val="004D2089"/>
    <w:rsid w:val="004D24F9"/>
    <w:rsid w:val="004D278B"/>
    <w:rsid w:val="004D32D2"/>
    <w:rsid w:val="004D341B"/>
    <w:rsid w:val="004D34F9"/>
    <w:rsid w:val="004D3823"/>
    <w:rsid w:val="004D3F5A"/>
    <w:rsid w:val="004D42EB"/>
    <w:rsid w:val="004D4D10"/>
    <w:rsid w:val="004D4D4A"/>
    <w:rsid w:val="004D4EB9"/>
    <w:rsid w:val="004D544F"/>
    <w:rsid w:val="004D5628"/>
    <w:rsid w:val="004D56E2"/>
    <w:rsid w:val="004D5F4F"/>
    <w:rsid w:val="004D5F90"/>
    <w:rsid w:val="004D6B4D"/>
    <w:rsid w:val="004D6CE4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63D"/>
    <w:rsid w:val="004E28A1"/>
    <w:rsid w:val="004E28B6"/>
    <w:rsid w:val="004E2C7B"/>
    <w:rsid w:val="004E2D34"/>
    <w:rsid w:val="004E3439"/>
    <w:rsid w:val="004E37DA"/>
    <w:rsid w:val="004E393A"/>
    <w:rsid w:val="004E3C7E"/>
    <w:rsid w:val="004E3EA9"/>
    <w:rsid w:val="004E461B"/>
    <w:rsid w:val="004E4740"/>
    <w:rsid w:val="004E4BF7"/>
    <w:rsid w:val="004E4C86"/>
    <w:rsid w:val="004E4D56"/>
    <w:rsid w:val="004E52AC"/>
    <w:rsid w:val="004E57DE"/>
    <w:rsid w:val="004E5803"/>
    <w:rsid w:val="004E591A"/>
    <w:rsid w:val="004E5961"/>
    <w:rsid w:val="004E5E29"/>
    <w:rsid w:val="004E5F93"/>
    <w:rsid w:val="004E6341"/>
    <w:rsid w:val="004E687B"/>
    <w:rsid w:val="004E6A93"/>
    <w:rsid w:val="004E7038"/>
    <w:rsid w:val="004E707B"/>
    <w:rsid w:val="004E7276"/>
    <w:rsid w:val="004E737A"/>
    <w:rsid w:val="004E77F0"/>
    <w:rsid w:val="004E7845"/>
    <w:rsid w:val="004E78E2"/>
    <w:rsid w:val="004E7A85"/>
    <w:rsid w:val="004E7D0C"/>
    <w:rsid w:val="004F00CC"/>
    <w:rsid w:val="004F00D1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290"/>
    <w:rsid w:val="004F3396"/>
    <w:rsid w:val="004F35E8"/>
    <w:rsid w:val="004F36FD"/>
    <w:rsid w:val="004F3763"/>
    <w:rsid w:val="004F3881"/>
    <w:rsid w:val="004F3B43"/>
    <w:rsid w:val="004F3BA7"/>
    <w:rsid w:val="004F4014"/>
    <w:rsid w:val="004F4649"/>
    <w:rsid w:val="004F475B"/>
    <w:rsid w:val="004F493E"/>
    <w:rsid w:val="004F49E6"/>
    <w:rsid w:val="004F510A"/>
    <w:rsid w:val="004F53B0"/>
    <w:rsid w:val="004F5572"/>
    <w:rsid w:val="004F5F17"/>
    <w:rsid w:val="004F5F20"/>
    <w:rsid w:val="004F6082"/>
    <w:rsid w:val="004F63FB"/>
    <w:rsid w:val="004F64EB"/>
    <w:rsid w:val="004F66AA"/>
    <w:rsid w:val="004F68FD"/>
    <w:rsid w:val="004F6E56"/>
    <w:rsid w:val="004F730F"/>
    <w:rsid w:val="0050003A"/>
    <w:rsid w:val="005004FF"/>
    <w:rsid w:val="005006AE"/>
    <w:rsid w:val="0050086D"/>
    <w:rsid w:val="005009A5"/>
    <w:rsid w:val="00500FE5"/>
    <w:rsid w:val="005010E7"/>
    <w:rsid w:val="0050127B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21C"/>
    <w:rsid w:val="005063CD"/>
    <w:rsid w:val="0050669D"/>
    <w:rsid w:val="005067D4"/>
    <w:rsid w:val="00506979"/>
    <w:rsid w:val="005069F3"/>
    <w:rsid w:val="0050721B"/>
    <w:rsid w:val="00507527"/>
    <w:rsid w:val="00507CA5"/>
    <w:rsid w:val="00507F09"/>
    <w:rsid w:val="00510619"/>
    <w:rsid w:val="00510A13"/>
    <w:rsid w:val="00510AB6"/>
    <w:rsid w:val="00510D10"/>
    <w:rsid w:val="00510E79"/>
    <w:rsid w:val="005111D1"/>
    <w:rsid w:val="00511398"/>
    <w:rsid w:val="0051154B"/>
    <w:rsid w:val="00511DAB"/>
    <w:rsid w:val="00511F53"/>
    <w:rsid w:val="00512060"/>
    <w:rsid w:val="005121C6"/>
    <w:rsid w:val="005126A4"/>
    <w:rsid w:val="005126C4"/>
    <w:rsid w:val="0051288C"/>
    <w:rsid w:val="005128D5"/>
    <w:rsid w:val="00512A47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A56"/>
    <w:rsid w:val="00514C50"/>
    <w:rsid w:val="00514DE9"/>
    <w:rsid w:val="0051509B"/>
    <w:rsid w:val="0051519D"/>
    <w:rsid w:val="00515329"/>
    <w:rsid w:val="00515530"/>
    <w:rsid w:val="005155C9"/>
    <w:rsid w:val="005156AF"/>
    <w:rsid w:val="00515878"/>
    <w:rsid w:val="00515A09"/>
    <w:rsid w:val="00515BC0"/>
    <w:rsid w:val="00515BF9"/>
    <w:rsid w:val="00516586"/>
    <w:rsid w:val="005166E5"/>
    <w:rsid w:val="00516815"/>
    <w:rsid w:val="005171D8"/>
    <w:rsid w:val="005174C8"/>
    <w:rsid w:val="00517D7E"/>
    <w:rsid w:val="00517E7E"/>
    <w:rsid w:val="00517F3F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5D55"/>
    <w:rsid w:val="005260B1"/>
    <w:rsid w:val="00526601"/>
    <w:rsid w:val="0052676F"/>
    <w:rsid w:val="00527058"/>
    <w:rsid w:val="005270F8"/>
    <w:rsid w:val="00527155"/>
    <w:rsid w:val="005274B3"/>
    <w:rsid w:val="005279CA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28"/>
    <w:rsid w:val="00530DDF"/>
    <w:rsid w:val="00530F77"/>
    <w:rsid w:val="005312B7"/>
    <w:rsid w:val="00531C99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70B"/>
    <w:rsid w:val="005338A3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9DE"/>
    <w:rsid w:val="00536E5D"/>
    <w:rsid w:val="00537179"/>
    <w:rsid w:val="00537252"/>
    <w:rsid w:val="0053743C"/>
    <w:rsid w:val="00537746"/>
    <w:rsid w:val="00537A4C"/>
    <w:rsid w:val="00537B2C"/>
    <w:rsid w:val="00537E99"/>
    <w:rsid w:val="00537F61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7B6"/>
    <w:rsid w:val="00543898"/>
    <w:rsid w:val="00543C95"/>
    <w:rsid w:val="00543F3D"/>
    <w:rsid w:val="005444A8"/>
    <w:rsid w:val="005444CE"/>
    <w:rsid w:val="00544775"/>
    <w:rsid w:val="005450CF"/>
    <w:rsid w:val="005452F5"/>
    <w:rsid w:val="00545A5E"/>
    <w:rsid w:val="00545B4E"/>
    <w:rsid w:val="00545CB4"/>
    <w:rsid w:val="00545D05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0D80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4FA1"/>
    <w:rsid w:val="005553F5"/>
    <w:rsid w:val="00555443"/>
    <w:rsid w:val="005555FA"/>
    <w:rsid w:val="00555772"/>
    <w:rsid w:val="00555BBD"/>
    <w:rsid w:val="00555D31"/>
    <w:rsid w:val="005561C0"/>
    <w:rsid w:val="005569B6"/>
    <w:rsid w:val="00556C4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163C"/>
    <w:rsid w:val="00562240"/>
    <w:rsid w:val="005623D1"/>
    <w:rsid w:val="00563014"/>
    <w:rsid w:val="0056339B"/>
    <w:rsid w:val="00563A5C"/>
    <w:rsid w:val="00563F44"/>
    <w:rsid w:val="0056444C"/>
    <w:rsid w:val="00564468"/>
    <w:rsid w:val="005644E1"/>
    <w:rsid w:val="00564581"/>
    <w:rsid w:val="005646E0"/>
    <w:rsid w:val="00564713"/>
    <w:rsid w:val="00564729"/>
    <w:rsid w:val="0056511F"/>
    <w:rsid w:val="005652A9"/>
    <w:rsid w:val="005653FC"/>
    <w:rsid w:val="00565959"/>
    <w:rsid w:val="005661AC"/>
    <w:rsid w:val="005661C2"/>
    <w:rsid w:val="005662C1"/>
    <w:rsid w:val="005666FC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438"/>
    <w:rsid w:val="0057177F"/>
    <w:rsid w:val="00571C6D"/>
    <w:rsid w:val="005723C6"/>
    <w:rsid w:val="005724B7"/>
    <w:rsid w:val="00572786"/>
    <w:rsid w:val="00572D42"/>
    <w:rsid w:val="00572DD9"/>
    <w:rsid w:val="00573050"/>
    <w:rsid w:val="00573E95"/>
    <w:rsid w:val="00573F7B"/>
    <w:rsid w:val="005743D5"/>
    <w:rsid w:val="00574C73"/>
    <w:rsid w:val="0057515C"/>
    <w:rsid w:val="00575666"/>
    <w:rsid w:val="005756E0"/>
    <w:rsid w:val="005757C3"/>
    <w:rsid w:val="00575E14"/>
    <w:rsid w:val="005771B2"/>
    <w:rsid w:val="00577256"/>
    <w:rsid w:val="00577362"/>
    <w:rsid w:val="00577AD4"/>
    <w:rsid w:val="00577C50"/>
    <w:rsid w:val="00577C62"/>
    <w:rsid w:val="00577DA4"/>
    <w:rsid w:val="00577EB4"/>
    <w:rsid w:val="005801DB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4F"/>
    <w:rsid w:val="005822D7"/>
    <w:rsid w:val="0058231F"/>
    <w:rsid w:val="0058264A"/>
    <w:rsid w:val="0058294C"/>
    <w:rsid w:val="00582B95"/>
    <w:rsid w:val="00582FAF"/>
    <w:rsid w:val="00583244"/>
    <w:rsid w:val="005834D6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1571"/>
    <w:rsid w:val="005921CE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5B9"/>
    <w:rsid w:val="00594645"/>
    <w:rsid w:val="00594A54"/>
    <w:rsid w:val="00594C7B"/>
    <w:rsid w:val="00595BFD"/>
    <w:rsid w:val="00595E2B"/>
    <w:rsid w:val="00596210"/>
    <w:rsid w:val="0059671E"/>
    <w:rsid w:val="00596B72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50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5CB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606"/>
    <w:rsid w:val="005A5D81"/>
    <w:rsid w:val="005A5EC5"/>
    <w:rsid w:val="005A5EC6"/>
    <w:rsid w:val="005A608A"/>
    <w:rsid w:val="005A6177"/>
    <w:rsid w:val="005A6700"/>
    <w:rsid w:val="005A69F6"/>
    <w:rsid w:val="005A6CE3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012"/>
    <w:rsid w:val="005B5037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577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30"/>
    <w:rsid w:val="005C2CAF"/>
    <w:rsid w:val="005C3315"/>
    <w:rsid w:val="005C341B"/>
    <w:rsid w:val="005C3426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152"/>
    <w:rsid w:val="005C763B"/>
    <w:rsid w:val="005C77EF"/>
    <w:rsid w:val="005C797A"/>
    <w:rsid w:val="005C7BF2"/>
    <w:rsid w:val="005D00A2"/>
    <w:rsid w:val="005D0374"/>
    <w:rsid w:val="005D044D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985"/>
    <w:rsid w:val="005D2D82"/>
    <w:rsid w:val="005D2EB8"/>
    <w:rsid w:val="005D2EDB"/>
    <w:rsid w:val="005D2FF5"/>
    <w:rsid w:val="005D31BC"/>
    <w:rsid w:val="005D3957"/>
    <w:rsid w:val="005D39CE"/>
    <w:rsid w:val="005D39DF"/>
    <w:rsid w:val="005D409F"/>
    <w:rsid w:val="005D44A6"/>
    <w:rsid w:val="005D44A7"/>
    <w:rsid w:val="005D44E5"/>
    <w:rsid w:val="005D49D3"/>
    <w:rsid w:val="005D4A89"/>
    <w:rsid w:val="005D5053"/>
    <w:rsid w:val="005D556C"/>
    <w:rsid w:val="005D5680"/>
    <w:rsid w:val="005D5902"/>
    <w:rsid w:val="005D59D8"/>
    <w:rsid w:val="005D5C91"/>
    <w:rsid w:val="005D62E1"/>
    <w:rsid w:val="005D6332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68D"/>
    <w:rsid w:val="005E1E1B"/>
    <w:rsid w:val="005E20E3"/>
    <w:rsid w:val="005E23DB"/>
    <w:rsid w:val="005E2A0E"/>
    <w:rsid w:val="005E2AF8"/>
    <w:rsid w:val="005E3557"/>
    <w:rsid w:val="005E3921"/>
    <w:rsid w:val="005E3E5B"/>
    <w:rsid w:val="005E3EC4"/>
    <w:rsid w:val="005E405E"/>
    <w:rsid w:val="005E40D7"/>
    <w:rsid w:val="005E40E5"/>
    <w:rsid w:val="005E4296"/>
    <w:rsid w:val="005E4CE6"/>
    <w:rsid w:val="005E503B"/>
    <w:rsid w:val="005E544B"/>
    <w:rsid w:val="005E57FE"/>
    <w:rsid w:val="005E5DC9"/>
    <w:rsid w:val="005E5E16"/>
    <w:rsid w:val="005E5E29"/>
    <w:rsid w:val="005E5FF7"/>
    <w:rsid w:val="005E63C5"/>
    <w:rsid w:val="005E6413"/>
    <w:rsid w:val="005E6441"/>
    <w:rsid w:val="005E66F5"/>
    <w:rsid w:val="005E670D"/>
    <w:rsid w:val="005E68C5"/>
    <w:rsid w:val="005E68D9"/>
    <w:rsid w:val="005E6DFD"/>
    <w:rsid w:val="005E714F"/>
    <w:rsid w:val="005E7470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86B"/>
    <w:rsid w:val="005F2D25"/>
    <w:rsid w:val="005F2E36"/>
    <w:rsid w:val="005F31A1"/>
    <w:rsid w:val="005F31BF"/>
    <w:rsid w:val="005F3279"/>
    <w:rsid w:val="005F3B35"/>
    <w:rsid w:val="005F42AF"/>
    <w:rsid w:val="005F4462"/>
    <w:rsid w:val="005F486E"/>
    <w:rsid w:val="005F4BA2"/>
    <w:rsid w:val="005F4DF1"/>
    <w:rsid w:val="005F527C"/>
    <w:rsid w:val="005F5790"/>
    <w:rsid w:val="005F5959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50C"/>
    <w:rsid w:val="006005FC"/>
    <w:rsid w:val="00600B83"/>
    <w:rsid w:val="00600BF3"/>
    <w:rsid w:val="00600D92"/>
    <w:rsid w:val="00600DD6"/>
    <w:rsid w:val="006013E7"/>
    <w:rsid w:val="00601559"/>
    <w:rsid w:val="00601B66"/>
    <w:rsid w:val="00602E26"/>
    <w:rsid w:val="00602FF3"/>
    <w:rsid w:val="00603035"/>
    <w:rsid w:val="00603491"/>
    <w:rsid w:val="006034E6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17"/>
    <w:rsid w:val="00605384"/>
    <w:rsid w:val="006053E5"/>
    <w:rsid w:val="006054F1"/>
    <w:rsid w:val="006055AD"/>
    <w:rsid w:val="0060578D"/>
    <w:rsid w:val="006058B6"/>
    <w:rsid w:val="00605D1B"/>
    <w:rsid w:val="00605D88"/>
    <w:rsid w:val="00605F63"/>
    <w:rsid w:val="0060653C"/>
    <w:rsid w:val="0060655E"/>
    <w:rsid w:val="00606629"/>
    <w:rsid w:val="00606630"/>
    <w:rsid w:val="00606651"/>
    <w:rsid w:val="006066DB"/>
    <w:rsid w:val="00606784"/>
    <w:rsid w:val="00606BD7"/>
    <w:rsid w:val="00606FBC"/>
    <w:rsid w:val="00607205"/>
    <w:rsid w:val="0060723F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17"/>
    <w:rsid w:val="00611638"/>
    <w:rsid w:val="00611639"/>
    <w:rsid w:val="00611726"/>
    <w:rsid w:val="00611808"/>
    <w:rsid w:val="00611874"/>
    <w:rsid w:val="00611A8D"/>
    <w:rsid w:val="00611B64"/>
    <w:rsid w:val="00611ED0"/>
    <w:rsid w:val="00611EDD"/>
    <w:rsid w:val="00611F7F"/>
    <w:rsid w:val="0061213A"/>
    <w:rsid w:val="006123F6"/>
    <w:rsid w:val="0061246E"/>
    <w:rsid w:val="006124BD"/>
    <w:rsid w:val="00612A35"/>
    <w:rsid w:val="00612F5A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6DA1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790"/>
    <w:rsid w:val="00620A0A"/>
    <w:rsid w:val="00620E5C"/>
    <w:rsid w:val="00620F8E"/>
    <w:rsid w:val="0062122C"/>
    <w:rsid w:val="006212D1"/>
    <w:rsid w:val="006213FA"/>
    <w:rsid w:val="006214BC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668"/>
    <w:rsid w:val="00623B4F"/>
    <w:rsid w:val="00623CCD"/>
    <w:rsid w:val="006243D8"/>
    <w:rsid w:val="00624709"/>
    <w:rsid w:val="00624F59"/>
    <w:rsid w:val="006254CF"/>
    <w:rsid w:val="006258E4"/>
    <w:rsid w:val="006259A2"/>
    <w:rsid w:val="00625C14"/>
    <w:rsid w:val="00626497"/>
    <w:rsid w:val="00626528"/>
    <w:rsid w:val="006265A3"/>
    <w:rsid w:val="00626AE5"/>
    <w:rsid w:val="00626E02"/>
    <w:rsid w:val="00626E56"/>
    <w:rsid w:val="00626EA9"/>
    <w:rsid w:val="006271FA"/>
    <w:rsid w:val="006272A0"/>
    <w:rsid w:val="0062799E"/>
    <w:rsid w:val="00627B4D"/>
    <w:rsid w:val="00627D26"/>
    <w:rsid w:val="00627E9E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5A2"/>
    <w:rsid w:val="0063381F"/>
    <w:rsid w:val="00633A4E"/>
    <w:rsid w:val="00633B52"/>
    <w:rsid w:val="00633BB2"/>
    <w:rsid w:val="00633D72"/>
    <w:rsid w:val="0063403F"/>
    <w:rsid w:val="006340B4"/>
    <w:rsid w:val="006340B7"/>
    <w:rsid w:val="006345C9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6DCD"/>
    <w:rsid w:val="00637621"/>
    <w:rsid w:val="006379E1"/>
    <w:rsid w:val="00637D45"/>
    <w:rsid w:val="00637E30"/>
    <w:rsid w:val="0064047E"/>
    <w:rsid w:val="00640C4F"/>
    <w:rsid w:val="006410CE"/>
    <w:rsid w:val="00641277"/>
    <w:rsid w:val="0064130F"/>
    <w:rsid w:val="006419DA"/>
    <w:rsid w:val="00641A6B"/>
    <w:rsid w:val="00641B4D"/>
    <w:rsid w:val="00641C51"/>
    <w:rsid w:val="00642066"/>
    <w:rsid w:val="00642232"/>
    <w:rsid w:val="0064278B"/>
    <w:rsid w:val="00642DA5"/>
    <w:rsid w:val="00643079"/>
    <w:rsid w:val="00643316"/>
    <w:rsid w:val="00643468"/>
    <w:rsid w:val="0064371C"/>
    <w:rsid w:val="0064380D"/>
    <w:rsid w:val="00643C2D"/>
    <w:rsid w:val="00644020"/>
    <w:rsid w:val="0064429A"/>
    <w:rsid w:val="006442E4"/>
    <w:rsid w:val="00644581"/>
    <w:rsid w:val="00644B19"/>
    <w:rsid w:val="00644D29"/>
    <w:rsid w:val="00644EFA"/>
    <w:rsid w:val="006451B0"/>
    <w:rsid w:val="0064656A"/>
    <w:rsid w:val="00646614"/>
    <w:rsid w:val="0064662A"/>
    <w:rsid w:val="00646A24"/>
    <w:rsid w:val="00647006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64F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6EF1"/>
    <w:rsid w:val="00657064"/>
    <w:rsid w:val="0065721C"/>
    <w:rsid w:val="00657687"/>
    <w:rsid w:val="0065790C"/>
    <w:rsid w:val="00660069"/>
    <w:rsid w:val="0066042B"/>
    <w:rsid w:val="00660483"/>
    <w:rsid w:val="0066056A"/>
    <w:rsid w:val="006607DD"/>
    <w:rsid w:val="006608B7"/>
    <w:rsid w:val="006608D9"/>
    <w:rsid w:val="006609BA"/>
    <w:rsid w:val="00660A52"/>
    <w:rsid w:val="00660C25"/>
    <w:rsid w:val="00660F7E"/>
    <w:rsid w:val="006617CA"/>
    <w:rsid w:val="00661875"/>
    <w:rsid w:val="00661BF4"/>
    <w:rsid w:val="00661DBC"/>
    <w:rsid w:val="00661DCE"/>
    <w:rsid w:val="00661DD2"/>
    <w:rsid w:val="00661E82"/>
    <w:rsid w:val="00661F9C"/>
    <w:rsid w:val="00662119"/>
    <w:rsid w:val="006621BF"/>
    <w:rsid w:val="00662699"/>
    <w:rsid w:val="00662857"/>
    <w:rsid w:val="006629E9"/>
    <w:rsid w:val="00663173"/>
    <w:rsid w:val="00663299"/>
    <w:rsid w:val="006632BF"/>
    <w:rsid w:val="006634FB"/>
    <w:rsid w:val="00663873"/>
    <w:rsid w:val="006639C1"/>
    <w:rsid w:val="00663E80"/>
    <w:rsid w:val="00663FF5"/>
    <w:rsid w:val="006640A2"/>
    <w:rsid w:val="006640DA"/>
    <w:rsid w:val="00664182"/>
    <w:rsid w:val="0066461D"/>
    <w:rsid w:val="006649CB"/>
    <w:rsid w:val="00664C72"/>
    <w:rsid w:val="006650E9"/>
    <w:rsid w:val="00665497"/>
    <w:rsid w:val="0066570E"/>
    <w:rsid w:val="00665781"/>
    <w:rsid w:val="00665C09"/>
    <w:rsid w:val="00665F2B"/>
    <w:rsid w:val="00666600"/>
    <w:rsid w:val="006666F4"/>
    <w:rsid w:val="00666AE7"/>
    <w:rsid w:val="0066703B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00"/>
    <w:rsid w:val="0067139E"/>
    <w:rsid w:val="0067142D"/>
    <w:rsid w:val="0067170D"/>
    <w:rsid w:val="00672740"/>
    <w:rsid w:val="006728D2"/>
    <w:rsid w:val="00672B84"/>
    <w:rsid w:val="00673476"/>
    <w:rsid w:val="00673A28"/>
    <w:rsid w:val="00673DA9"/>
    <w:rsid w:val="0067401C"/>
    <w:rsid w:val="006745C8"/>
    <w:rsid w:val="006746EB"/>
    <w:rsid w:val="00674E3C"/>
    <w:rsid w:val="00674E9C"/>
    <w:rsid w:val="00674F87"/>
    <w:rsid w:val="00675728"/>
    <w:rsid w:val="0067578A"/>
    <w:rsid w:val="00675E4A"/>
    <w:rsid w:val="00675E5C"/>
    <w:rsid w:val="00675EA4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80B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A96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3BBB"/>
    <w:rsid w:val="00684262"/>
    <w:rsid w:val="0068428A"/>
    <w:rsid w:val="006843F8"/>
    <w:rsid w:val="006844BA"/>
    <w:rsid w:val="0068463A"/>
    <w:rsid w:val="006849F5"/>
    <w:rsid w:val="00684B5C"/>
    <w:rsid w:val="00684B6B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18"/>
    <w:rsid w:val="00686B21"/>
    <w:rsid w:val="00686BCA"/>
    <w:rsid w:val="00686C05"/>
    <w:rsid w:val="00686E5D"/>
    <w:rsid w:val="00686FD2"/>
    <w:rsid w:val="00687B60"/>
    <w:rsid w:val="00687F57"/>
    <w:rsid w:val="00687F6D"/>
    <w:rsid w:val="00690016"/>
    <w:rsid w:val="0069019D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B0A"/>
    <w:rsid w:val="00693DCD"/>
    <w:rsid w:val="00693E3E"/>
    <w:rsid w:val="00693F67"/>
    <w:rsid w:val="00694045"/>
    <w:rsid w:val="006941BC"/>
    <w:rsid w:val="006942F1"/>
    <w:rsid w:val="0069435E"/>
    <w:rsid w:val="0069450B"/>
    <w:rsid w:val="0069458A"/>
    <w:rsid w:val="006945E1"/>
    <w:rsid w:val="00694837"/>
    <w:rsid w:val="00694A24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0D4"/>
    <w:rsid w:val="0069712A"/>
    <w:rsid w:val="00697738"/>
    <w:rsid w:val="006977F4"/>
    <w:rsid w:val="00697915"/>
    <w:rsid w:val="006A05A3"/>
    <w:rsid w:val="006A0845"/>
    <w:rsid w:val="006A0FD7"/>
    <w:rsid w:val="006A177E"/>
    <w:rsid w:val="006A181F"/>
    <w:rsid w:val="006A1847"/>
    <w:rsid w:val="006A1AAA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1FA"/>
    <w:rsid w:val="006A54C7"/>
    <w:rsid w:val="006A552E"/>
    <w:rsid w:val="006A6061"/>
    <w:rsid w:val="006A63B0"/>
    <w:rsid w:val="006A64F9"/>
    <w:rsid w:val="006A66C7"/>
    <w:rsid w:val="006A67EF"/>
    <w:rsid w:val="006A6A89"/>
    <w:rsid w:val="006A6D83"/>
    <w:rsid w:val="006A7208"/>
    <w:rsid w:val="006A7470"/>
    <w:rsid w:val="006A7772"/>
    <w:rsid w:val="006A7ACD"/>
    <w:rsid w:val="006B0049"/>
    <w:rsid w:val="006B0589"/>
    <w:rsid w:val="006B0C57"/>
    <w:rsid w:val="006B0EEE"/>
    <w:rsid w:val="006B1261"/>
    <w:rsid w:val="006B16DF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9D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8AE"/>
    <w:rsid w:val="006B5CDC"/>
    <w:rsid w:val="006B6666"/>
    <w:rsid w:val="006B6713"/>
    <w:rsid w:val="006B6950"/>
    <w:rsid w:val="006B6B8C"/>
    <w:rsid w:val="006B6DFC"/>
    <w:rsid w:val="006B7255"/>
    <w:rsid w:val="006B74B9"/>
    <w:rsid w:val="006B77BF"/>
    <w:rsid w:val="006B782C"/>
    <w:rsid w:val="006B7A82"/>
    <w:rsid w:val="006B7E04"/>
    <w:rsid w:val="006B7F15"/>
    <w:rsid w:val="006C0095"/>
    <w:rsid w:val="006C04BC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96C"/>
    <w:rsid w:val="006C2AFF"/>
    <w:rsid w:val="006C2E80"/>
    <w:rsid w:val="006C2F59"/>
    <w:rsid w:val="006C3070"/>
    <w:rsid w:val="006C3128"/>
    <w:rsid w:val="006C314E"/>
    <w:rsid w:val="006C31E4"/>
    <w:rsid w:val="006C3557"/>
    <w:rsid w:val="006C3930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CD5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3EA4"/>
    <w:rsid w:val="006D4093"/>
    <w:rsid w:val="006D4459"/>
    <w:rsid w:val="006D4AF3"/>
    <w:rsid w:val="006D4B82"/>
    <w:rsid w:val="006D4D51"/>
    <w:rsid w:val="006D50EA"/>
    <w:rsid w:val="006D54AF"/>
    <w:rsid w:val="006D6306"/>
    <w:rsid w:val="006D6654"/>
    <w:rsid w:val="006D6778"/>
    <w:rsid w:val="006D6B11"/>
    <w:rsid w:val="006D6DAF"/>
    <w:rsid w:val="006D6E4C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5D0"/>
    <w:rsid w:val="006E1766"/>
    <w:rsid w:val="006E1909"/>
    <w:rsid w:val="006E1937"/>
    <w:rsid w:val="006E1D14"/>
    <w:rsid w:val="006E2058"/>
    <w:rsid w:val="006E20D1"/>
    <w:rsid w:val="006E2101"/>
    <w:rsid w:val="006E212E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09"/>
    <w:rsid w:val="006E42AA"/>
    <w:rsid w:val="006E4AB0"/>
    <w:rsid w:val="006E51A9"/>
    <w:rsid w:val="006E54C1"/>
    <w:rsid w:val="006E5527"/>
    <w:rsid w:val="006E55BC"/>
    <w:rsid w:val="006E5811"/>
    <w:rsid w:val="006E5935"/>
    <w:rsid w:val="006E6173"/>
    <w:rsid w:val="006E671E"/>
    <w:rsid w:val="006E6B63"/>
    <w:rsid w:val="006E7140"/>
    <w:rsid w:val="006E7270"/>
    <w:rsid w:val="006E7296"/>
    <w:rsid w:val="006E7E65"/>
    <w:rsid w:val="006F03B5"/>
    <w:rsid w:val="006F06E6"/>
    <w:rsid w:val="006F08EC"/>
    <w:rsid w:val="006F0A86"/>
    <w:rsid w:val="006F0CDA"/>
    <w:rsid w:val="006F13A6"/>
    <w:rsid w:val="006F13D4"/>
    <w:rsid w:val="006F17D1"/>
    <w:rsid w:val="006F17F5"/>
    <w:rsid w:val="006F19B6"/>
    <w:rsid w:val="006F1D4B"/>
    <w:rsid w:val="006F1D9B"/>
    <w:rsid w:val="006F1DBF"/>
    <w:rsid w:val="006F1E6F"/>
    <w:rsid w:val="006F2722"/>
    <w:rsid w:val="006F2A21"/>
    <w:rsid w:val="006F2AE1"/>
    <w:rsid w:val="006F3132"/>
    <w:rsid w:val="006F3691"/>
    <w:rsid w:val="006F37B9"/>
    <w:rsid w:val="006F37D8"/>
    <w:rsid w:val="006F383A"/>
    <w:rsid w:val="006F3F7F"/>
    <w:rsid w:val="006F40BB"/>
    <w:rsid w:val="006F4297"/>
    <w:rsid w:val="006F4339"/>
    <w:rsid w:val="006F539F"/>
    <w:rsid w:val="006F5600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6A88"/>
    <w:rsid w:val="006F74D6"/>
    <w:rsid w:val="006F765D"/>
    <w:rsid w:val="006F7E28"/>
    <w:rsid w:val="00700044"/>
    <w:rsid w:val="00700113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34C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485"/>
    <w:rsid w:val="007057EA"/>
    <w:rsid w:val="00705F3B"/>
    <w:rsid w:val="00705FD5"/>
    <w:rsid w:val="00706039"/>
    <w:rsid w:val="00706D77"/>
    <w:rsid w:val="00706E4C"/>
    <w:rsid w:val="0070710C"/>
    <w:rsid w:val="00707466"/>
    <w:rsid w:val="0070779C"/>
    <w:rsid w:val="00707AE5"/>
    <w:rsid w:val="00707BF7"/>
    <w:rsid w:val="00707E07"/>
    <w:rsid w:val="00707EBC"/>
    <w:rsid w:val="00710186"/>
    <w:rsid w:val="0071035B"/>
    <w:rsid w:val="00710980"/>
    <w:rsid w:val="00710D6F"/>
    <w:rsid w:val="007112F2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283"/>
    <w:rsid w:val="007149A1"/>
    <w:rsid w:val="00714ACA"/>
    <w:rsid w:val="00714ADA"/>
    <w:rsid w:val="00714C30"/>
    <w:rsid w:val="00714F93"/>
    <w:rsid w:val="007157A1"/>
    <w:rsid w:val="00716185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0F4C"/>
    <w:rsid w:val="00721458"/>
    <w:rsid w:val="00721512"/>
    <w:rsid w:val="00721873"/>
    <w:rsid w:val="00721AE8"/>
    <w:rsid w:val="00721B5C"/>
    <w:rsid w:val="00721F00"/>
    <w:rsid w:val="00721F13"/>
    <w:rsid w:val="007227BD"/>
    <w:rsid w:val="00722B69"/>
    <w:rsid w:val="00722D28"/>
    <w:rsid w:val="00722F24"/>
    <w:rsid w:val="00722F8C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52A"/>
    <w:rsid w:val="007256BF"/>
    <w:rsid w:val="00725CAC"/>
    <w:rsid w:val="0072600D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34F"/>
    <w:rsid w:val="00740711"/>
    <w:rsid w:val="00740C26"/>
    <w:rsid w:val="00741263"/>
    <w:rsid w:val="0074129E"/>
    <w:rsid w:val="007416AA"/>
    <w:rsid w:val="007418DA"/>
    <w:rsid w:val="00741D56"/>
    <w:rsid w:val="00741D79"/>
    <w:rsid w:val="007420BD"/>
    <w:rsid w:val="0074227E"/>
    <w:rsid w:val="0074238F"/>
    <w:rsid w:val="007423D1"/>
    <w:rsid w:val="007425E0"/>
    <w:rsid w:val="00742690"/>
    <w:rsid w:val="007426AE"/>
    <w:rsid w:val="007429A8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ABB"/>
    <w:rsid w:val="00747FB9"/>
    <w:rsid w:val="0075082A"/>
    <w:rsid w:val="00750BCD"/>
    <w:rsid w:val="007516B9"/>
    <w:rsid w:val="00751A72"/>
    <w:rsid w:val="00751B16"/>
    <w:rsid w:val="00751E89"/>
    <w:rsid w:val="00752244"/>
    <w:rsid w:val="007522DB"/>
    <w:rsid w:val="00752691"/>
    <w:rsid w:val="007526DA"/>
    <w:rsid w:val="00752718"/>
    <w:rsid w:val="00752BBA"/>
    <w:rsid w:val="00752C49"/>
    <w:rsid w:val="00752E1C"/>
    <w:rsid w:val="00753100"/>
    <w:rsid w:val="00753381"/>
    <w:rsid w:val="0075384A"/>
    <w:rsid w:val="00754153"/>
    <w:rsid w:val="00754297"/>
    <w:rsid w:val="007546BF"/>
    <w:rsid w:val="00754DE8"/>
    <w:rsid w:val="00754FA6"/>
    <w:rsid w:val="007550DB"/>
    <w:rsid w:val="007551F9"/>
    <w:rsid w:val="007553C7"/>
    <w:rsid w:val="0075585D"/>
    <w:rsid w:val="00755882"/>
    <w:rsid w:val="0075610D"/>
    <w:rsid w:val="00756162"/>
    <w:rsid w:val="007561E5"/>
    <w:rsid w:val="007562D4"/>
    <w:rsid w:val="00756786"/>
    <w:rsid w:val="0075680F"/>
    <w:rsid w:val="007568E0"/>
    <w:rsid w:val="00756B9F"/>
    <w:rsid w:val="0075755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42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37E"/>
    <w:rsid w:val="00765744"/>
    <w:rsid w:val="007658E5"/>
    <w:rsid w:val="0076591C"/>
    <w:rsid w:val="00765C09"/>
    <w:rsid w:val="00766152"/>
    <w:rsid w:val="007663BD"/>
    <w:rsid w:val="00766452"/>
    <w:rsid w:val="00766742"/>
    <w:rsid w:val="00766839"/>
    <w:rsid w:val="00766CC5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2E66"/>
    <w:rsid w:val="00772FA0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170"/>
    <w:rsid w:val="007772CE"/>
    <w:rsid w:val="007774C5"/>
    <w:rsid w:val="0077755D"/>
    <w:rsid w:val="0077793E"/>
    <w:rsid w:val="00777982"/>
    <w:rsid w:val="00777AB0"/>
    <w:rsid w:val="00777C08"/>
    <w:rsid w:val="00780358"/>
    <w:rsid w:val="00780803"/>
    <w:rsid w:val="00780832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262"/>
    <w:rsid w:val="0078776D"/>
    <w:rsid w:val="00787A7D"/>
    <w:rsid w:val="007901B8"/>
    <w:rsid w:val="007903A8"/>
    <w:rsid w:val="007905B3"/>
    <w:rsid w:val="0079106D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29ED"/>
    <w:rsid w:val="007931D5"/>
    <w:rsid w:val="0079388D"/>
    <w:rsid w:val="00793F28"/>
    <w:rsid w:val="00793F53"/>
    <w:rsid w:val="00793FA4"/>
    <w:rsid w:val="00794114"/>
    <w:rsid w:val="0079465E"/>
    <w:rsid w:val="007946FA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6A"/>
    <w:rsid w:val="007A25F8"/>
    <w:rsid w:val="007A275C"/>
    <w:rsid w:val="007A2788"/>
    <w:rsid w:val="007A28D3"/>
    <w:rsid w:val="007A295D"/>
    <w:rsid w:val="007A2F01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5C7"/>
    <w:rsid w:val="007A5B3E"/>
    <w:rsid w:val="007A5C23"/>
    <w:rsid w:val="007A601C"/>
    <w:rsid w:val="007A63F7"/>
    <w:rsid w:val="007A64E8"/>
    <w:rsid w:val="007A656D"/>
    <w:rsid w:val="007A6661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6"/>
    <w:rsid w:val="007B10FC"/>
    <w:rsid w:val="007B128B"/>
    <w:rsid w:val="007B137A"/>
    <w:rsid w:val="007B19DE"/>
    <w:rsid w:val="007B1B3F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25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92F"/>
    <w:rsid w:val="007B7A7A"/>
    <w:rsid w:val="007B7EF8"/>
    <w:rsid w:val="007B7F6A"/>
    <w:rsid w:val="007B7FCB"/>
    <w:rsid w:val="007C01BC"/>
    <w:rsid w:val="007C0262"/>
    <w:rsid w:val="007C0529"/>
    <w:rsid w:val="007C085B"/>
    <w:rsid w:val="007C0A97"/>
    <w:rsid w:val="007C0D61"/>
    <w:rsid w:val="007C0DE4"/>
    <w:rsid w:val="007C10EE"/>
    <w:rsid w:val="007C11FF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67B"/>
    <w:rsid w:val="007C2732"/>
    <w:rsid w:val="007C2884"/>
    <w:rsid w:val="007C2CD0"/>
    <w:rsid w:val="007C31A8"/>
    <w:rsid w:val="007C3349"/>
    <w:rsid w:val="007C3859"/>
    <w:rsid w:val="007C3CEA"/>
    <w:rsid w:val="007C4786"/>
    <w:rsid w:val="007C4A0C"/>
    <w:rsid w:val="007C4A49"/>
    <w:rsid w:val="007C4B1D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09B"/>
    <w:rsid w:val="007D189C"/>
    <w:rsid w:val="007D1B88"/>
    <w:rsid w:val="007D20CA"/>
    <w:rsid w:val="007D254F"/>
    <w:rsid w:val="007D353E"/>
    <w:rsid w:val="007D35BF"/>
    <w:rsid w:val="007D3ED2"/>
    <w:rsid w:val="007D4400"/>
    <w:rsid w:val="007D4821"/>
    <w:rsid w:val="007D4CAD"/>
    <w:rsid w:val="007D4D31"/>
    <w:rsid w:val="007D4DEC"/>
    <w:rsid w:val="007D4E2E"/>
    <w:rsid w:val="007D5350"/>
    <w:rsid w:val="007D54C6"/>
    <w:rsid w:val="007D54D0"/>
    <w:rsid w:val="007D5963"/>
    <w:rsid w:val="007D5BCB"/>
    <w:rsid w:val="007D66D7"/>
    <w:rsid w:val="007D67FE"/>
    <w:rsid w:val="007D689B"/>
    <w:rsid w:val="007D6DA9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0EF5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3C88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BB2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4A5"/>
    <w:rsid w:val="007F1C32"/>
    <w:rsid w:val="007F1D09"/>
    <w:rsid w:val="007F1F6F"/>
    <w:rsid w:val="007F2035"/>
    <w:rsid w:val="007F23E3"/>
    <w:rsid w:val="007F2528"/>
    <w:rsid w:val="007F25A8"/>
    <w:rsid w:val="007F2605"/>
    <w:rsid w:val="007F2E50"/>
    <w:rsid w:val="007F332C"/>
    <w:rsid w:val="007F372A"/>
    <w:rsid w:val="007F376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CE1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DB4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CA"/>
    <w:rsid w:val="00804BE8"/>
    <w:rsid w:val="00804EAD"/>
    <w:rsid w:val="00804FFD"/>
    <w:rsid w:val="008050A8"/>
    <w:rsid w:val="0080524F"/>
    <w:rsid w:val="008053AA"/>
    <w:rsid w:val="008054C7"/>
    <w:rsid w:val="00805582"/>
    <w:rsid w:val="008057D7"/>
    <w:rsid w:val="00805B63"/>
    <w:rsid w:val="0080639A"/>
    <w:rsid w:val="00806448"/>
    <w:rsid w:val="00806717"/>
    <w:rsid w:val="00806989"/>
    <w:rsid w:val="008072EE"/>
    <w:rsid w:val="0080732F"/>
    <w:rsid w:val="008073BA"/>
    <w:rsid w:val="008078D6"/>
    <w:rsid w:val="00807B7A"/>
    <w:rsid w:val="00807C5A"/>
    <w:rsid w:val="00807D2D"/>
    <w:rsid w:val="0081002A"/>
    <w:rsid w:val="008100DA"/>
    <w:rsid w:val="008103FE"/>
    <w:rsid w:val="00810942"/>
    <w:rsid w:val="0081098A"/>
    <w:rsid w:val="00811020"/>
    <w:rsid w:val="00811196"/>
    <w:rsid w:val="00811A10"/>
    <w:rsid w:val="00811BAC"/>
    <w:rsid w:val="00811F78"/>
    <w:rsid w:val="00812349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624"/>
    <w:rsid w:val="00813B91"/>
    <w:rsid w:val="00813CC4"/>
    <w:rsid w:val="00813CE9"/>
    <w:rsid w:val="008140A8"/>
    <w:rsid w:val="008140E4"/>
    <w:rsid w:val="00814310"/>
    <w:rsid w:val="00814ADC"/>
    <w:rsid w:val="00815591"/>
    <w:rsid w:val="008157D2"/>
    <w:rsid w:val="0081588A"/>
    <w:rsid w:val="00815E73"/>
    <w:rsid w:val="00815FC5"/>
    <w:rsid w:val="00816456"/>
    <w:rsid w:val="00816650"/>
    <w:rsid w:val="00816BAF"/>
    <w:rsid w:val="0081702E"/>
    <w:rsid w:val="008171E1"/>
    <w:rsid w:val="00817549"/>
    <w:rsid w:val="008175B9"/>
    <w:rsid w:val="00817745"/>
    <w:rsid w:val="00817810"/>
    <w:rsid w:val="00817968"/>
    <w:rsid w:val="008179F6"/>
    <w:rsid w:val="00817ACE"/>
    <w:rsid w:val="00817AEF"/>
    <w:rsid w:val="00817DCE"/>
    <w:rsid w:val="00817F04"/>
    <w:rsid w:val="008203EF"/>
    <w:rsid w:val="00820489"/>
    <w:rsid w:val="0082076D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39F"/>
    <w:rsid w:val="0082449C"/>
    <w:rsid w:val="008249A7"/>
    <w:rsid w:val="008249E2"/>
    <w:rsid w:val="00824B1F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2E"/>
    <w:rsid w:val="00832242"/>
    <w:rsid w:val="00832B48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5D14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262D"/>
    <w:rsid w:val="008432E2"/>
    <w:rsid w:val="00843E4D"/>
    <w:rsid w:val="00843F5E"/>
    <w:rsid w:val="00843FBC"/>
    <w:rsid w:val="0084422B"/>
    <w:rsid w:val="008446B6"/>
    <w:rsid w:val="008446EC"/>
    <w:rsid w:val="0084499B"/>
    <w:rsid w:val="00844A5D"/>
    <w:rsid w:val="00845283"/>
    <w:rsid w:val="008452A1"/>
    <w:rsid w:val="00845733"/>
    <w:rsid w:val="0084576A"/>
    <w:rsid w:val="00845793"/>
    <w:rsid w:val="00845A98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0D9E"/>
    <w:rsid w:val="008511FD"/>
    <w:rsid w:val="00851283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74D"/>
    <w:rsid w:val="00856A26"/>
    <w:rsid w:val="00856A7B"/>
    <w:rsid w:val="00856FCB"/>
    <w:rsid w:val="00857573"/>
    <w:rsid w:val="00857574"/>
    <w:rsid w:val="00857A66"/>
    <w:rsid w:val="00857D9C"/>
    <w:rsid w:val="00860215"/>
    <w:rsid w:val="0086035D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585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4C4"/>
    <w:rsid w:val="00870559"/>
    <w:rsid w:val="00870BC4"/>
    <w:rsid w:val="0087117E"/>
    <w:rsid w:val="00871198"/>
    <w:rsid w:val="00871346"/>
    <w:rsid w:val="00871653"/>
    <w:rsid w:val="0087166C"/>
    <w:rsid w:val="00872066"/>
    <w:rsid w:val="00872167"/>
    <w:rsid w:val="0087216D"/>
    <w:rsid w:val="00872296"/>
    <w:rsid w:val="00872575"/>
    <w:rsid w:val="0087269E"/>
    <w:rsid w:val="008726AD"/>
    <w:rsid w:val="00872DE5"/>
    <w:rsid w:val="00872EDD"/>
    <w:rsid w:val="0087311C"/>
    <w:rsid w:val="008731DE"/>
    <w:rsid w:val="008732AE"/>
    <w:rsid w:val="008732F0"/>
    <w:rsid w:val="00873999"/>
    <w:rsid w:val="00873C13"/>
    <w:rsid w:val="00873FAE"/>
    <w:rsid w:val="00874269"/>
    <w:rsid w:val="00874574"/>
    <w:rsid w:val="00874B1F"/>
    <w:rsid w:val="00874EC8"/>
    <w:rsid w:val="008755E4"/>
    <w:rsid w:val="00875605"/>
    <w:rsid w:val="00875BC8"/>
    <w:rsid w:val="00875CD7"/>
    <w:rsid w:val="00875D5A"/>
    <w:rsid w:val="00875E99"/>
    <w:rsid w:val="008760F7"/>
    <w:rsid w:val="00876781"/>
    <w:rsid w:val="0087689A"/>
    <w:rsid w:val="00876A20"/>
    <w:rsid w:val="00877739"/>
    <w:rsid w:val="00877E93"/>
    <w:rsid w:val="00880261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5A1"/>
    <w:rsid w:val="008826BE"/>
    <w:rsid w:val="00882703"/>
    <w:rsid w:val="00882CB5"/>
    <w:rsid w:val="00882F15"/>
    <w:rsid w:val="0088324B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500"/>
    <w:rsid w:val="0089068D"/>
    <w:rsid w:val="00890A2B"/>
    <w:rsid w:val="00891191"/>
    <w:rsid w:val="00891685"/>
    <w:rsid w:val="00891697"/>
    <w:rsid w:val="00891739"/>
    <w:rsid w:val="0089195A"/>
    <w:rsid w:val="00891B54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15A"/>
    <w:rsid w:val="008A14B7"/>
    <w:rsid w:val="008A15BE"/>
    <w:rsid w:val="008A1771"/>
    <w:rsid w:val="008A1AAB"/>
    <w:rsid w:val="008A1D31"/>
    <w:rsid w:val="008A1F4C"/>
    <w:rsid w:val="008A1F6B"/>
    <w:rsid w:val="008A2124"/>
    <w:rsid w:val="008A263E"/>
    <w:rsid w:val="008A327D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4D9"/>
    <w:rsid w:val="008A4548"/>
    <w:rsid w:val="008A4781"/>
    <w:rsid w:val="008A4C94"/>
    <w:rsid w:val="008A4E4D"/>
    <w:rsid w:val="008A5024"/>
    <w:rsid w:val="008A5566"/>
    <w:rsid w:val="008A578E"/>
    <w:rsid w:val="008A5BCB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1F36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4E44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496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0910"/>
    <w:rsid w:val="008C10A0"/>
    <w:rsid w:val="008C116D"/>
    <w:rsid w:val="008C1187"/>
    <w:rsid w:val="008C192F"/>
    <w:rsid w:val="008C1DEA"/>
    <w:rsid w:val="008C20F2"/>
    <w:rsid w:val="008C243C"/>
    <w:rsid w:val="008C245B"/>
    <w:rsid w:val="008C2789"/>
    <w:rsid w:val="008C2C15"/>
    <w:rsid w:val="008C2D72"/>
    <w:rsid w:val="008C330A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0F20"/>
    <w:rsid w:val="008D1423"/>
    <w:rsid w:val="008D1498"/>
    <w:rsid w:val="008D16B3"/>
    <w:rsid w:val="008D1A3E"/>
    <w:rsid w:val="008D1B14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6FB"/>
    <w:rsid w:val="008D4794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09E"/>
    <w:rsid w:val="008E227A"/>
    <w:rsid w:val="008E23A1"/>
    <w:rsid w:val="008E273E"/>
    <w:rsid w:val="008E29E7"/>
    <w:rsid w:val="008E2AC5"/>
    <w:rsid w:val="008E3015"/>
    <w:rsid w:val="008E30E9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91D"/>
    <w:rsid w:val="008E7C42"/>
    <w:rsid w:val="008E7F50"/>
    <w:rsid w:val="008F0017"/>
    <w:rsid w:val="008F016E"/>
    <w:rsid w:val="008F0319"/>
    <w:rsid w:val="008F032F"/>
    <w:rsid w:val="008F03B0"/>
    <w:rsid w:val="008F06E8"/>
    <w:rsid w:val="008F0DC9"/>
    <w:rsid w:val="008F10DE"/>
    <w:rsid w:val="008F129A"/>
    <w:rsid w:val="008F1382"/>
    <w:rsid w:val="008F15CF"/>
    <w:rsid w:val="008F1D25"/>
    <w:rsid w:val="008F1D74"/>
    <w:rsid w:val="008F1DA8"/>
    <w:rsid w:val="008F23E2"/>
    <w:rsid w:val="008F2783"/>
    <w:rsid w:val="008F28B5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2AA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1EE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730"/>
    <w:rsid w:val="00904973"/>
    <w:rsid w:val="009049ED"/>
    <w:rsid w:val="00904D34"/>
    <w:rsid w:val="00904ED8"/>
    <w:rsid w:val="00904EF5"/>
    <w:rsid w:val="00905196"/>
    <w:rsid w:val="0090553B"/>
    <w:rsid w:val="00905AA4"/>
    <w:rsid w:val="00905F67"/>
    <w:rsid w:val="009060DC"/>
    <w:rsid w:val="009061E1"/>
    <w:rsid w:val="00906337"/>
    <w:rsid w:val="00906755"/>
    <w:rsid w:val="00906A7F"/>
    <w:rsid w:val="00906D97"/>
    <w:rsid w:val="00906E36"/>
    <w:rsid w:val="009071B0"/>
    <w:rsid w:val="009072FB"/>
    <w:rsid w:val="00907417"/>
    <w:rsid w:val="00907676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137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AB9"/>
    <w:rsid w:val="00913B70"/>
    <w:rsid w:val="00913C32"/>
    <w:rsid w:val="00913CA8"/>
    <w:rsid w:val="00913DA8"/>
    <w:rsid w:val="00914A9E"/>
    <w:rsid w:val="00914B43"/>
    <w:rsid w:val="00914B81"/>
    <w:rsid w:val="00914D01"/>
    <w:rsid w:val="00915007"/>
    <w:rsid w:val="00915080"/>
    <w:rsid w:val="00915521"/>
    <w:rsid w:val="00915572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D03"/>
    <w:rsid w:val="00917EA8"/>
    <w:rsid w:val="00920301"/>
    <w:rsid w:val="009204D7"/>
    <w:rsid w:val="0092091B"/>
    <w:rsid w:val="0092093D"/>
    <w:rsid w:val="00920A56"/>
    <w:rsid w:val="00920F19"/>
    <w:rsid w:val="00920F85"/>
    <w:rsid w:val="00921D24"/>
    <w:rsid w:val="00921ED9"/>
    <w:rsid w:val="00922D9F"/>
    <w:rsid w:val="00922E49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450"/>
    <w:rsid w:val="00926816"/>
    <w:rsid w:val="00926B32"/>
    <w:rsid w:val="0092702B"/>
    <w:rsid w:val="00927393"/>
    <w:rsid w:val="009274DA"/>
    <w:rsid w:val="00927775"/>
    <w:rsid w:val="009278E5"/>
    <w:rsid w:val="00927AE1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17A4"/>
    <w:rsid w:val="00932255"/>
    <w:rsid w:val="009323FC"/>
    <w:rsid w:val="009325C4"/>
    <w:rsid w:val="00932670"/>
    <w:rsid w:val="00932841"/>
    <w:rsid w:val="009328F9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50F"/>
    <w:rsid w:val="00934967"/>
    <w:rsid w:val="00934CC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3DF"/>
    <w:rsid w:val="00941628"/>
    <w:rsid w:val="009417A3"/>
    <w:rsid w:val="00941CAD"/>
    <w:rsid w:val="00941D80"/>
    <w:rsid w:val="0094228D"/>
    <w:rsid w:val="0094244E"/>
    <w:rsid w:val="009428C0"/>
    <w:rsid w:val="00942911"/>
    <w:rsid w:val="0094295D"/>
    <w:rsid w:val="00942BC8"/>
    <w:rsid w:val="00942EA2"/>
    <w:rsid w:val="0094301D"/>
    <w:rsid w:val="00943294"/>
    <w:rsid w:val="009436B5"/>
    <w:rsid w:val="00943AD6"/>
    <w:rsid w:val="00943FF9"/>
    <w:rsid w:val="00943FFA"/>
    <w:rsid w:val="00944057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863"/>
    <w:rsid w:val="0094696E"/>
    <w:rsid w:val="00946C3B"/>
    <w:rsid w:val="00947598"/>
    <w:rsid w:val="009475BE"/>
    <w:rsid w:val="0094767B"/>
    <w:rsid w:val="0094775F"/>
    <w:rsid w:val="009478C2"/>
    <w:rsid w:val="00947B5D"/>
    <w:rsid w:val="00947BAA"/>
    <w:rsid w:val="00947BAE"/>
    <w:rsid w:val="00947FFB"/>
    <w:rsid w:val="009501E1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2F"/>
    <w:rsid w:val="00952DE8"/>
    <w:rsid w:val="00952EE0"/>
    <w:rsid w:val="00952FA9"/>
    <w:rsid w:val="009534D9"/>
    <w:rsid w:val="009539BC"/>
    <w:rsid w:val="00953A16"/>
    <w:rsid w:val="00953B00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8B9"/>
    <w:rsid w:val="00957994"/>
    <w:rsid w:val="00957A13"/>
    <w:rsid w:val="00960561"/>
    <w:rsid w:val="00960619"/>
    <w:rsid w:val="009609CD"/>
    <w:rsid w:val="00960AD1"/>
    <w:rsid w:val="00960DE4"/>
    <w:rsid w:val="00961488"/>
    <w:rsid w:val="00961B5C"/>
    <w:rsid w:val="00961E1C"/>
    <w:rsid w:val="00961E36"/>
    <w:rsid w:val="00961F2A"/>
    <w:rsid w:val="00962093"/>
    <w:rsid w:val="00962268"/>
    <w:rsid w:val="009622C3"/>
    <w:rsid w:val="0096284C"/>
    <w:rsid w:val="00962AE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0BC"/>
    <w:rsid w:val="009656A5"/>
    <w:rsid w:val="009656D1"/>
    <w:rsid w:val="00965CE6"/>
    <w:rsid w:val="00966303"/>
    <w:rsid w:val="009664E8"/>
    <w:rsid w:val="0096660C"/>
    <w:rsid w:val="00966680"/>
    <w:rsid w:val="00966A54"/>
    <w:rsid w:val="00966A91"/>
    <w:rsid w:val="00966B1E"/>
    <w:rsid w:val="00966EB3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0CE1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2BA9"/>
    <w:rsid w:val="00973043"/>
    <w:rsid w:val="0097305A"/>
    <w:rsid w:val="00973250"/>
    <w:rsid w:val="0097337B"/>
    <w:rsid w:val="009737B0"/>
    <w:rsid w:val="00973883"/>
    <w:rsid w:val="00973A1F"/>
    <w:rsid w:val="00973D32"/>
    <w:rsid w:val="00974040"/>
    <w:rsid w:val="009740E7"/>
    <w:rsid w:val="009743B0"/>
    <w:rsid w:val="009746F4"/>
    <w:rsid w:val="00974A2E"/>
    <w:rsid w:val="00974B99"/>
    <w:rsid w:val="00974F49"/>
    <w:rsid w:val="009751E6"/>
    <w:rsid w:val="009756C4"/>
    <w:rsid w:val="00975914"/>
    <w:rsid w:val="00975AF2"/>
    <w:rsid w:val="00975B71"/>
    <w:rsid w:val="00975BE0"/>
    <w:rsid w:val="00975C11"/>
    <w:rsid w:val="009762F7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E15"/>
    <w:rsid w:val="00982FBE"/>
    <w:rsid w:val="00983437"/>
    <w:rsid w:val="00983535"/>
    <w:rsid w:val="009836D2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921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99A"/>
    <w:rsid w:val="00995B0B"/>
    <w:rsid w:val="00995B11"/>
    <w:rsid w:val="00995B48"/>
    <w:rsid w:val="00995CDF"/>
    <w:rsid w:val="00995D83"/>
    <w:rsid w:val="009961D5"/>
    <w:rsid w:val="0099663A"/>
    <w:rsid w:val="00996952"/>
    <w:rsid w:val="00996AC3"/>
    <w:rsid w:val="00996D7A"/>
    <w:rsid w:val="0099712A"/>
    <w:rsid w:val="00997568"/>
    <w:rsid w:val="0099784D"/>
    <w:rsid w:val="0099792F"/>
    <w:rsid w:val="00997CE8"/>
    <w:rsid w:val="00997F97"/>
    <w:rsid w:val="009A0213"/>
    <w:rsid w:val="009A046F"/>
    <w:rsid w:val="009A0750"/>
    <w:rsid w:val="009A077A"/>
    <w:rsid w:val="009A07D8"/>
    <w:rsid w:val="009A07EA"/>
    <w:rsid w:val="009A091D"/>
    <w:rsid w:val="009A0EDE"/>
    <w:rsid w:val="009A10E2"/>
    <w:rsid w:val="009A120A"/>
    <w:rsid w:val="009A1329"/>
    <w:rsid w:val="009A13A4"/>
    <w:rsid w:val="009A171B"/>
    <w:rsid w:val="009A187E"/>
    <w:rsid w:val="009A1AA6"/>
    <w:rsid w:val="009A1E2D"/>
    <w:rsid w:val="009A2063"/>
    <w:rsid w:val="009A24A8"/>
    <w:rsid w:val="009A2A46"/>
    <w:rsid w:val="009A2D39"/>
    <w:rsid w:val="009A2E6B"/>
    <w:rsid w:val="009A3013"/>
    <w:rsid w:val="009A3148"/>
    <w:rsid w:val="009A35B8"/>
    <w:rsid w:val="009A35DA"/>
    <w:rsid w:val="009A35F4"/>
    <w:rsid w:val="009A369D"/>
    <w:rsid w:val="009A36FB"/>
    <w:rsid w:val="009A38E8"/>
    <w:rsid w:val="009A3D65"/>
    <w:rsid w:val="009A403C"/>
    <w:rsid w:val="009A430C"/>
    <w:rsid w:val="009A45DF"/>
    <w:rsid w:val="009A485A"/>
    <w:rsid w:val="009A49EF"/>
    <w:rsid w:val="009A507B"/>
    <w:rsid w:val="009A50E8"/>
    <w:rsid w:val="009A53FB"/>
    <w:rsid w:val="009A54D8"/>
    <w:rsid w:val="009A5621"/>
    <w:rsid w:val="009A5A3B"/>
    <w:rsid w:val="009A5A3D"/>
    <w:rsid w:val="009A5D08"/>
    <w:rsid w:val="009A5DC5"/>
    <w:rsid w:val="009A5EF9"/>
    <w:rsid w:val="009A6A93"/>
    <w:rsid w:val="009A6D3E"/>
    <w:rsid w:val="009A72BA"/>
    <w:rsid w:val="009A75F6"/>
    <w:rsid w:val="009A7744"/>
    <w:rsid w:val="009A77EA"/>
    <w:rsid w:val="009A7845"/>
    <w:rsid w:val="009A7882"/>
    <w:rsid w:val="009A7C11"/>
    <w:rsid w:val="009B0393"/>
    <w:rsid w:val="009B07DD"/>
    <w:rsid w:val="009B084D"/>
    <w:rsid w:val="009B09C0"/>
    <w:rsid w:val="009B0CC7"/>
    <w:rsid w:val="009B0FA2"/>
    <w:rsid w:val="009B0FE2"/>
    <w:rsid w:val="009B10E6"/>
    <w:rsid w:val="009B128B"/>
    <w:rsid w:val="009B145D"/>
    <w:rsid w:val="009B15C5"/>
    <w:rsid w:val="009B1A2D"/>
    <w:rsid w:val="009B1EF9"/>
    <w:rsid w:val="009B2080"/>
    <w:rsid w:val="009B228D"/>
    <w:rsid w:val="009B240D"/>
    <w:rsid w:val="009B2B9A"/>
    <w:rsid w:val="009B3677"/>
    <w:rsid w:val="009B37AE"/>
    <w:rsid w:val="009B3987"/>
    <w:rsid w:val="009B3B55"/>
    <w:rsid w:val="009B3CE7"/>
    <w:rsid w:val="009B3D6A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B7FB4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2DF8"/>
    <w:rsid w:val="009C30FC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5B6"/>
    <w:rsid w:val="009C6AA0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4ED"/>
    <w:rsid w:val="009D2557"/>
    <w:rsid w:val="009D269A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05"/>
    <w:rsid w:val="009D4339"/>
    <w:rsid w:val="009D440E"/>
    <w:rsid w:val="009D4699"/>
    <w:rsid w:val="009D4BE0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70A"/>
    <w:rsid w:val="009D7DB1"/>
    <w:rsid w:val="009E016A"/>
    <w:rsid w:val="009E0876"/>
    <w:rsid w:val="009E0B1D"/>
    <w:rsid w:val="009E0E6D"/>
    <w:rsid w:val="009E1272"/>
    <w:rsid w:val="009E13B0"/>
    <w:rsid w:val="009E1457"/>
    <w:rsid w:val="009E176B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5D2"/>
    <w:rsid w:val="009E2C8F"/>
    <w:rsid w:val="009E2E64"/>
    <w:rsid w:val="009E3351"/>
    <w:rsid w:val="009E35A0"/>
    <w:rsid w:val="009E371D"/>
    <w:rsid w:val="009E38F8"/>
    <w:rsid w:val="009E39FB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534"/>
    <w:rsid w:val="009E76EB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70B"/>
    <w:rsid w:val="009F287E"/>
    <w:rsid w:val="009F29F2"/>
    <w:rsid w:val="009F2AB3"/>
    <w:rsid w:val="009F2CEB"/>
    <w:rsid w:val="009F2D95"/>
    <w:rsid w:val="009F3183"/>
    <w:rsid w:val="009F3448"/>
    <w:rsid w:val="009F35D2"/>
    <w:rsid w:val="009F35E5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644"/>
    <w:rsid w:val="00A0485A"/>
    <w:rsid w:val="00A0494D"/>
    <w:rsid w:val="00A04A5D"/>
    <w:rsid w:val="00A04BDC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0C6"/>
    <w:rsid w:val="00A072DF"/>
    <w:rsid w:val="00A07326"/>
    <w:rsid w:val="00A07570"/>
    <w:rsid w:val="00A0791E"/>
    <w:rsid w:val="00A1030E"/>
    <w:rsid w:val="00A105DC"/>
    <w:rsid w:val="00A10686"/>
    <w:rsid w:val="00A10A6F"/>
    <w:rsid w:val="00A10CA5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3E84"/>
    <w:rsid w:val="00A14053"/>
    <w:rsid w:val="00A140E8"/>
    <w:rsid w:val="00A1423A"/>
    <w:rsid w:val="00A14250"/>
    <w:rsid w:val="00A146A1"/>
    <w:rsid w:val="00A14811"/>
    <w:rsid w:val="00A14D39"/>
    <w:rsid w:val="00A14D58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61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677"/>
    <w:rsid w:val="00A25ADF"/>
    <w:rsid w:val="00A25D29"/>
    <w:rsid w:val="00A26511"/>
    <w:rsid w:val="00A2687E"/>
    <w:rsid w:val="00A26B29"/>
    <w:rsid w:val="00A26CB5"/>
    <w:rsid w:val="00A27348"/>
    <w:rsid w:val="00A27509"/>
    <w:rsid w:val="00A27569"/>
    <w:rsid w:val="00A278FF"/>
    <w:rsid w:val="00A27B2C"/>
    <w:rsid w:val="00A27DEB"/>
    <w:rsid w:val="00A27FC7"/>
    <w:rsid w:val="00A3062C"/>
    <w:rsid w:val="00A30B6C"/>
    <w:rsid w:val="00A30DFE"/>
    <w:rsid w:val="00A3104A"/>
    <w:rsid w:val="00A312F3"/>
    <w:rsid w:val="00A31382"/>
    <w:rsid w:val="00A3145C"/>
    <w:rsid w:val="00A314FA"/>
    <w:rsid w:val="00A317DB"/>
    <w:rsid w:val="00A31831"/>
    <w:rsid w:val="00A31AE0"/>
    <w:rsid w:val="00A31BD2"/>
    <w:rsid w:val="00A31FF0"/>
    <w:rsid w:val="00A32556"/>
    <w:rsid w:val="00A32674"/>
    <w:rsid w:val="00A326BD"/>
    <w:rsid w:val="00A32996"/>
    <w:rsid w:val="00A32AC2"/>
    <w:rsid w:val="00A32BAD"/>
    <w:rsid w:val="00A32BDD"/>
    <w:rsid w:val="00A32FB4"/>
    <w:rsid w:val="00A331FE"/>
    <w:rsid w:val="00A34195"/>
    <w:rsid w:val="00A34483"/>
    <w:rsid w:val="00A344F3"/>
    <w:rsid w:val="00A34FA9"/>
    <w:rsid w:val="00A34FF6"/>
    <w:rsid w:val="00A3505F"/>
    <w:rsid w:val="00A3506E"/>
    <w:rsid w:val="00A351CB"/>
    <w:rsid w:val="00A357D0"/>
    <w:rsid w:val="00A358C5"/>
    <w:rsid w:val="00A35A90"/>
    <w:rsid w:val="00A35AB2"/>
    <w:rsid w:val="00A35CE3"/>
    <w:rsid w:val="00A360C4"/>
    <w:rsid w:val="00A3633C"/>
    <w:rsid w:val="00A36C0D"/>
    <w:rsid w:val="00A37553"/>
    <w:rsid w:val="00A37610"/>
    <w:rsid w:val="00A37724"/>
    <w:rsid w:val="00A37FFB"/>
    <w:rsid w:val="00A404CE"/>
    <w:rsid w:val="00A4055B"/>
    <w:rsid w:val="00A408BB"/>
    <w:rsid w:val="00A40D2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12D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47FE5"/>
    <w:rsid w:val="00A50483"/>
    <w:rsid w:val="00A50DE5"/>
    <w:rsid w:val="00A511DF"/>
    <w:rsid w:val="00A51286"/>
    <w:rsid w:val="00A512E3"/>
    <w:rsid w:val="00A517B1"/>
    <w:rsid w:val="00A519D8"/>
    <w:rsid w:val="00A51E65"/>
    <w:rsid w:val="00A51F5E"/>
    <w:rsid w:val="00A52070"/>
    <w:rsid w:val="00A52431"/>
    <w:rsid w:val="00A52662"/>
    <w:rsid w:val="00A52692"/>
    <w:rsid w:val="00A5291A"/>
    <w:rsid w:val="00A52C5A"/>
    <w:rsid w:val="00A53522"/>
    <w:rsid w:val="00A53561"/>
    <w:rsid w:val="00A535E8"/>
    <w:rsid w:val="00A539AD"/>
    <w:rsid w:val="00A53CE8"/>
    <w:rsid w:val="00A53D2E"/>
    <w:rsid w:val="00A54110"/>
    <w:rsid w:val="00A54504"/>
    <w:rsid w:val="00A545D4"/>
    <w:rsid w:val="00A5477B"/>
    <w:rsid w:val="00A5492C"/>
    <w:rsid w:val="00A54D97"/>
    <w:rsid w:val="00A55277"/>
    <w:rsid w:val="00A555E5"/>
    <w:rsid w:val="00A555FA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2F9"/>
    <w:rsid w:val="00A63D87"/>
    <w:rsid w:val="00A63E49"/>
    <w:rsid w:val="00A6425C"/>
    <w:rsid w:val="00A642DD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D7F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ABC"/>
    <w:rsid w:val="00A70C2E"/>
    <w:rsid w:val="00A70E8B"/>
    <w:rsid w:val="00A70EAA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59D"/>
    <w:rsid w:val="00A76732"/>
    <w:rsid w:val="00A76863"/>
    <w:rsid w:val="00A76ADD"/>
    <w:rsid w:val="00A76F7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85B"/>
    <w:rsid w:val="00A80E9B"/>
    <w:rsid w:val="00A80EFA"/>
    <w:rsid w:val="00A80FCE"/>
    <w:rsid w:val="00A81493"/>
    <w:rsid w:val="00A81559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26D"/>
    <w:rsid w:val="00A83A17"/>
    <w:rsid w:val="00A83ACC"/>
    <w:rsid w:val="00A83BC3"/>
    <w:rsid w:val="00A83D29"/>
    <w:rsid w:val="00A843F9"/>
    <w:rsid w:val="00A84825"/>
    <w:rsid w:val="00A84AD5"/>
    <w:rsid w:val="00A84B91"/>
    <w:rsid w:val="00A84C53"/>
    <w:rsid w:val="00A84C94"/>
    <w:rsid w:val="00A84D23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60"/>
    <w:rsid w:val="00A91291"/>
    <w:rsid w:val="00A9179B"/>
    <w:rsid w:val="00A917D5"/>
    <w:rsid w:val="00A918F4"/>
    <w:rsid w:val="00A92294"/>
    <w:rsid w:val="00A92487"/>
    <w:rsid w:val="00A92AEF"/>
    <w:rsid w:val="00A92C92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558"/>
    <w:rsid w:val="00A959AF"/>
    <w:rsid w:val="00A95BC8"/>
    <w:rsid w:val="00A95CC3"/>
    <w:rsid w:val="00A95D6C"/>
    <w:rsid w:val="00A95EDE"/>
    <w:rsid w:val="00A9600E"/>
    <w:rsid w:val="00A9619A"/>
    <w:rsid w:val="00A963F3"/>
    <w:rsid w:val="00A96469"/>
    <w:rsid w:val="00A9654D"/>
    <w:rsid w:val="00A967CC"/>
    <w:rsid w:val="00A96B8B"/>
    <w:rsid w:val="00A96DF9"/>
    <w:rsid w:val="00A9714B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1D42"/>
    <w:rsid w:val="00AA2363"/>
    <w:rsid w:val="00AA237B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4A5"/>
    <w:rsid w:val="00AA5520"/>
    <w:rsid w:val="00AA562E"/>
    <w:rsid w:val="00AA5BA7"/>
    <w:rsid w:val="00AA5FDA"/>
    <w:rsid w:val="00AA6365"/>
    <w:rsid w:val="00AA65E5"/>
    <w:rsid w:val="00AA684D"/>
    <w:rsid w:val="00AA6888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5D8"/>
    <w:rsid w:val="00AB4667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039"/>
    <w:rsid w:val="00AB6294"/>
    <w:rsid w:val="00AB62D4"/>
    <w:rsid w:val="00AB641F"/>
    <w:rsid w:val="00AB6601"/>
    <w:rsid w:val="00AB6C2D"/>
    <w:rsid w:val="00AB6CE2"/>
    <w:rsid w:val="00AB6D2A"/>
    <w:rsid w:val="00AB719B"/>
    <w:rsid w:val="00AB7494"/>
    <w:rsid w:val="00AB7B39"/>
    <w:rsid w:val="00AB7C36"/>
    <w:rsid w:val="00AB7DBE"/>
    <w:rsid w:val="00AB7F75"/>
    <w:rsid w:val="00AC001A"/>
    <w:rsid w:val="00AC049C"/>
    <w:rsid w:val="00AC0761"/>
    <w:rsid w:val="00AC0D31"/>
    <w:rsid w:val="00AC12DF"/>
    <w:rsid w:val="00AC1A93"/>
    <w:rsid w:val="00AC1AF7"/>
    <w:rsid w:val="00AC1DBB"/>
    <w:rsid w:val="00AC1DE4"/>
    <w:rsid w:val="00AC1E23"/>
    <w:rsid w:val="00AC20C2"/>
    <w:rsid w:val="00AC26E7"/>
    <w:rsid w:val="00AC2768"/>
    <w:rsid w:val="00AC280D"/>
    <w:rsid w:val="00AC3410"/>
    <w:rsid w:val="00AC34A2"/>
    <w:rsid w:val="00AC387D"/>
    <w:rsid w:val="00AC3902"/>
    <w:rsid w:val="00AC3C52"/>
    <w:rsid w:val="00AC3F4D"/>
    <w:rsid w:val="00AC40C2"/>
    <w:rsid w:val="00AC426C"/>
    <w:rsid w:val="00AC42E7"/>
    <w:rsid w:val="00AC42EC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035"/>
    <w:rsid w:val="00AC7215"/>
    <w:rsid w:val="00AC72F9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112B"/>
    <w:rsid w:val="00AD13FB"/>
    <w:rsid w:val="00AD22DF"/>
    <w:rsid w:val="00AD29D2"/>
    <w:rsid w:val="00AD29DA"/>
    <w:rsid w:val="00AD2D8D"/>
    <w:rsid w:val="00AD2F92"/>
    <w:rsid w:val="00AD3005"/>
    <w:rsid w:val="00AD330C"/>
    <w:rsid w:val="00AD3399"/>
    <w:rsid w:val="00AD33DF"/>
    <w:rsid w:val="00AD370F"/>
    <w:rsid w:val="00AD37FD"/>
    <w:rsid w:val="00AD537C"/>
    <w:rsid w:val="00AD557F"/>
    <w:rsid w:val="00AD5765"/>
    <w:rsid w:val="00AD60CC"/>
    <w:rsid w:val="00AD61C3"/>
    <w:rsid w:val="00AD61D3"/>
    <w:rsid w:val="00AD630A"/>
    <w:rsid w:val="00AD65F5"/>
    <w:rsid w:val="00AD6802"/>
    <w:rsid w:val="00AD6AF9"/>
    <w:rsid w:val="00AD6CBA"/>
    <w:rsid w:val="00AD6D45"/>
    <w:rsid w:val="00AD6D65"/>
    <w:rsid w:val="00AD6F95"/>
    <w:rsid w:val="00AD70F5"/>
    <w:rsid w:val="00AD713F"/>
    <w:rsid w:val="00AD7340"/>
    <w:rsid w:val="00AD749F"/>
    <w:rsid w:val="00AD7512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87E"/>
    <w:rsid w:val="00AE1D47"/>
    <w:rsid w:val="00AE2004"/>
    <w:rsid w:val="00AE22C5"/>
    <w:rsid w:val="00AE2A56"/>
    <w:rsid w:val="00AE2FFE"/>
    <w:rsid w:val="00AE2FFF"/>
    <w:rsid w:val="00AE3286"/>
    <w:rsid w:val="00AE47BC"/>
    <w:rsid w:val="00AE51F0"/>
    <w:rsid w:val="00AE5297"/>
    <w:rsid w:val="00AE52FF"/>
    <w:rsid w:val="00AE5824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5F3"/>
    <w:rsid w:val="00AE77F4"/>
    <w:rsid w:val="00AF00A0"/>
    <w:rsid w:val="00AF020C"/>
    <w:rsid w:val="00AF04E2"/>
    <w:rsid w:val="00AF0617"/>
    <w:rsid w:val="00AF072B"/>
    <w:rsid w:val="00AF07AB"/>
    <w:rsid w:val="00AF093B"/>
    <w:rsid w:val="00AF10EA"/>
    <w:rsid w:val="00AF1251"/>
    <w:rsid w:val="00AF12C4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65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8C5"/>
    <w:rsid w:val="00AF4A23"/>
    <w:rsid w:val="00AF4C92"/>
    <w:rsid w:val="00AF4D26"/>
    <w:rsid w:val="00AF4E60"/>
    <w:rsid w:val="00AF4EB5"/>
    <w:rsid w:val="00AF5C73"/>
    <w:rsid w:val="00AF5EAE"/>
    <w:rsid w:val="00AF616E"/>
    <w:rsid w:val="00AF6187"/>
    <w:rsid w:val="00AF6216"/>
    <w:rsid w:val="00AF6350"/>
    <w:rsid w:val="00AF63BD"/>
    <w:rsid w:val="00AF6EC8"/>
    <w:rsid w:val="00AF717F"/>
    <w:rsid w:val="00AF7187"/>
    <w:rsid w:val="00AF722C"/>
    <w:rsid w:val="00AF750D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8A3"/>
    <w:rsid w:val="00B029C8"/>
    <w:rsid w:val="00B03799"/>
    <w:rsid w:val="00B03834"/>
    <w:rsid w:val="00B03A6D"/>
    <w:rsid w:val="00B03D2A"/>
    <w:rsid w:val="00B03DEB"/>
    <w:rsid w:val="00B040D7"/>
    <w:rsid w:val="00B042A3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B43"/>
    <w:rsid w:val="00B07D1D"/>
    <w:rsid w:val="00B07D4D"/>
    <w:rsid w:val="00B07F2A"/>
    <w:rsid w:val="00B07FB3"/>
    <w:rsid w:val="00B103EB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5B1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3DA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CF3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B9D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2AC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B7B"/>
    <w:rsid w:val="00B26F62"/>
    <w:rsid w:val="00B27160"/>
    <w:rsid w:val="00B272F9"/>
    <w:rsid w:val="00B277E7"/>
    <w:rsid w:val="00B27E80"/>
    <w:rsid w:val="00B27F84"/>
    <w:rsid w:val="00B30058"/>
    <w:rsid w:val="00B30283"/>
    <w:rsid w:val="00B302E1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C82"/>
    <w:rsid w:val="00B32E9D"/>
    <w:rsid w:val="00B32F64"/>
    <w:rsid w:val="00B330C9"/>
    <w:rsid w:val="00B330F5"/>
    <w:rsid w:val="00B33234"/>
    <w:rsid w:val="00B3324E"/>
    <w:rsid w:val="00B33495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C9"/>
    <w:rsid w:val="00B37CF4"/>
    <w:rsid w:val="00B4017D"/>
    <w:rsid w:val="00B409E9"/>
    <w:rsid w:val="00B40A57"/>
    <w:rsid w:val="00B41947"/>
    <w:rsid w:val="00B41BCE"/>
    <w:rsid w:val="00B41D87"/>
    <w:rsid w:val="00B42178"/>
    <w:rsid w:val="00B423C2"/>
    <w:rsid w:val="00B426D7"/>
    <w:rsid w:val="00B428B7"/>
    <w:rsid w:val="00B428F2"/>
    <w:rsid w:val="00B42ACA"/>
    <w:rsid w:val="00B430D0"/>
    <w:rsid w:val="00B43570"/>
    <w:rsid w:val="00B43596"/>
    <w:rsid w:val="00B43CFD"/>
    <w:rsid w:val="00B43D01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B00"/>
    <w:rsid w:val="00B45C94"/>
    <w:rsid w:val="00B4694B"/>
    <w:rsid w:val="00B46A87"/>
    <w:rsid w:val="00B46E66"/>
    <w:rsid w:val="00B46EA8"/>
    <w:rsid w:val="00B46FF9"/>
    <w:rsid w:val="00B47010"/>
    <w:rsid w:val="00B47056"/>
    <w:rsid w:val="00B4736E"/>
    <w:rsid w:val="00B4739F"/>
    <w:rsid w:val="00B47863"/>
    <w:rsid w:val="00B506A0"/>
    <w:rsid w:val="00B50C19"/>
    <w:rsid w:val="00B5116C"/>
    <w:rsid w:val="00B520E4"/>
    <w:rsid w:val="00B522FE"/>
    <w:rsid w:val="00B525B0"/>
    <w:rsid w:val="00B52955"/>
    <w:rsid w:val="00B52A29"/>
    <w:rsid w:val="00B52DB1"/>
    <w:rsid w:val="00B52F15"/>
    <w:rsid w:val="00B52FB7"/>
    <w:rsid w:val="00B53044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75D"/>
    <w:rsid w:val="00B5484B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282D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529"/>
    <w:rsid w:val="00B6669C"/>
    <w:rsid w:val="00B66ACD"/>
    <w:rsid w:val="00B66CB1"/>
    <w:rsid w:val="00B66DA4"/>
    <w:rsid w:val="00B66DE5"/>
    <w:rsid w:val="00B66E03"/>
    <w:rsid w:val="00B66F5A"/>
    <w:rsid w:val="00B6716D"/>
    <w:rsid w:val="00B67425"/>
    <w:rsid w:val="00B6772C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C36"/>
    <w:rsid w:val="00B73C74"/>
    <w:rsid w:val="00B73CC0"/>
    <w:rsid w:val="00B73E58"/>
    <w:rsid w:val="00B74149"/>
    <w:rsid w:val="00B7490A"/>
    <w:rsid w:val="00B74A2F"/>
    <w:rsid w:val="00B74A9F"/>
    <w:rsid w:val="00B74B13"/>
    <w:rsid w:val="00B75583"/>
    <w:rsid w:val="00B756D1"/>
    <w:rsid w:val="00B7608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3FF5"/>
    <w:rsid w:val="00B84238"/>
    <w:rsid w:val="00B8439D"/>
    <w:rsid w:val="00B8450B"/>
    <w:rsid w:val="00B84717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B2B"/>
    <w:rsid w:val="00B87E7F"/>
    <w:rsid w:val="00B90458"/>
    <w:rsid w:val="00B9047F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3C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D55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5F1C"/>
    <w:rsid w:val="00BA646F"/>
    <w:rsid w:val="00BA6C75"/>
    <w:rsid w:val="00BA6DF1"/>
    <w:rsid w:val="00BA6E00"/>
    <w:rsid w:val="00BA7073"/>
    <w:rsid w:val="00BA719D"/>
    <w:rsid w:val="00BA730F"/>
    <w:rsid w:val="00BA74DC"/>
    <w:rsid w:val="00BA7540"/>
    <w:rsid w:val="00BA7546"/>
    <w:rsid w:val="00BA7627"/>
    <w:rsid w:val="00BA7E26"/>
    <w:rsid w:val="00BA7EE7"/>
    <w:rsid w:val="00BB003F"/>
    <w:rsid w:val="00BB034A"/>
    <w:rsid w:val="00BB04E4"/>
    <w:rsid w:val="00BB050D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C60"/>
    <w:rsid w:val="00BB2EF6"/>
    <w:rsid w:val="00BB3036"/>
    <w:rsid w:val="00BB307C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899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4F"/>
    <w:rsid w:val="00BC13C1"/>
    <w:rsid w:val="00BC1453"/>
    <w:rsid w:val="00BC1530"/>
    <w:rsid w:val="00BC1682"/>
    <w:rsid w:val="00BC1735"/>
    <w:rsid w:val="00BC1C56"/>
    <w:rsid w:val="00BC1E19"/>
    <w:rsid w:val="00BC24CE"/>
    <w:rsid w:val="00BC254D"/>
    <w:rsid w:val="00BC26DD"/>
    <w:rsid w:val="00BC277C"/>
    <w:rsid w:val="00BC2B5B"/>
    <w:rsid w:val="00BC2F00"/>
    <w:rsid w:val="00BC30BC"/>
    <w:rsid w:val="00BC322A"/>
    <w:rsid w:val="00BC4246"/>
    <w:rsid w:val="00BC42A7"/>
    <w:rsid w:val="00BC4418"/>
    <w:rsid w:val="00BC4900"/>
    <w:rsid w:val="00BC4A4C"/>
    <w:rsid w:val="00BC5857"/>
    <w:rsid w:val="00BC5BDB"/>
    <w:rsid w:val="00BC5CA3"/>
    <w:rsid w:val="00BC5E87"/>
    <w:rsid w:val="00BC72AC"/>
    <w:rsid w:val="00BC7394"/>
    <w:rsid w:val="00BC762C"/>
    <w:rsid w:val="00BC780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BD9"/>
    <w:rsid w:val="00BD1CD9"/>
    <w:rsid w:val="00BD1E1C"/>
    <w:rsid w:val="00BD1FF3"/>
    <w:rsid w:val="00BD228F"/>
    <w:rsid w:val="00BD2503"/>
    <w:rsid w:val="00BD26A8"/>
    <w:rsid w:val="00BD280B"/>
    <w:rsid w:val="00BD313C"/>
    <w:rsid w:val="00BD37DA"/>
    <w:rsid w:val="00BD3929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6AB"/>
    <w:rsid w:val="00BD7734"/>
    <w:rsid w:val="00BD775E"/>
    <w:rsid w:val="00BD7819"/>
    <w:rsid w:val="00BD781C"/>
    <w:rsid w:val="00BD7982"/>
    <w:rsid w:val="00BD7A4E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3A3"/>
    <w:rsid w:val="00BE28A5"/>
    <w:rsid w:val="00BE3426"/>
    <w:rsid w:val="00BE3770"/>
    <w:rsid w:val="00BE3C95"/>
    <w:rsid w:val="00BE41BE"/>
    <w:rsid w:val="00BE4384"/>
    <w:rsid w:val="00BE563C"/>
    <w:rsid w:val="00BE57A7"/>
    <w:rsid w:val="00BE60BD"/>
    <w:rsid w:val="00BE6105"/>
    <w:rsid w:val="00BE61A8"/>
    <w:rsid w:val="00BE63DF"/>
    <w:rsid w:val="00BE65A3"/>
    <w:rsid w:val="00BE66A0"/>
    <w:rsid w:val="00BE6936"/>
    <w:rsid w:val="00BE6953"/>
    <w:rsid w:val="00BE6D2C"/>
    <w:rsid w:val="00BE6DA8"/>
    <w:rsid w:val="00BE7379"/>
    <w:rsid w:val="00BE75AC"/>
    <w:rsid w:val="00BE7ABB"/>
    <w:rsid w:val="00BF00DC"/>
    <w:rsid w:val="00BF0211"/>
    <w:rsid w:val="00BF031C"/>
    <w:rsid w:val="00BF0428"/>
    <w:rsid w:val="00BF0556"/>
    <w:rsid w:val="00BF0824"/>
    <w:rsid w:val="00BF09AD"/>
    <w:rsid w:val="00BF10A5"/>
    <w:rsid w:val="00BF12FA"/>
    <w:rsid w:val="00BF1447"/>
    <w:rsid w:val="00BF14B2"/>
    <w:rsid w:val="00BF21CE"/>
    <w:rsid w:val="00BF2301"/>
    <w:rsid w:val="00BF2DF5"/>
    <w:rsid w:val="00BF31D0"/>
    <w:rsid w:val="00BF32DE"/>
    <w:rsid w:val="00BF3761"/>
    <w:rsid w:val="00BF3859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959"/>
    <w:rsid w:val="00BF5C4B"/>
    <w:rsid w:val="00BF5D0B"/>
    <w:rsid w:val="00BF61DD"/>
    <w:rsid w:val="00BF69E0"/>
    <w:rsid w:val="00BF72F4"/>
    <w:rsid w:val="00BF7528"/>
    <w:rsid w:val="00BF752F"/>
    <w:rsid w:val="00BF75D9"/>
    <w:rsid w:val="00BF7B7D"/>
    <w:rsid w:val="00BF7F3B"/>
    <w:rsid w:val="00C00438"/>
    <w:rsid w:val="00C00EF8"/>
    <w:rsid w:val="00C00EFF"/>
    <w:rsid w:val="00C014C7"/>
    <w:rsid w:val="00C01799"/>
    <w:rsid w:val="00C01806"/>
    <w:rsid w:val="00C01841"/>
    <w:rsid w:val="00C01939"/>
    <w:rsid w:val="00C01A3D"/>
    <w:rsid w:val="00C01B83"/>
    <w:rsid w:val="00C01D07"/>
    <w:rsid w:val="00C02015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8E7"/>
    <w:rsid w:val="00C04C9D"/>
    <w:rsid w:val="00C04DD0"/>
    <w:rsid w:val="00C04E01"/>
    <w:rsid w:val="00C04EF9"/>
    <w:rsid w:val="00C05040"/>
    <w:rsid w:val="00C051B7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1E9C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6AD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BCC"/>
    <w:rsid w:val="00C16CB5"/>
    <w:rsid w:val="00C16EE3"/>
    <w:rsid w:val="00C16F56"/>
    <w:rsid w:val="00C16FBE"/>
    <w:rsid w:val="00C17424"/>
    <w:rsid w:val="00C176AB"/>
    <w:rsid w:val="00C17733"/>
    <w:rsid w:val="00C177D6"/>
    <w:rsid w:val="00C17927"/>
    <w:rsid w:val="00C2025A"/>
    <w:rsid w:val="00C204A6"/>
    <w:rsid w:val="00C204AD"/>
    <w:rsid w:val="00C20717"/>
    <w:rsid w:val="00C20794"/>
    <w:rsid w:val="00C2080B"/>
    <w:rsid w:val="00C208EF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1E13"/>
    <w:rsid w:val="00C220C1"/>
    <w:rsid w:val="00C22235"/>
    <w:rsid w:val="00C2224C"/>
    <w:rsid w:val="00C2233F"/>
    <w:rsid w:val="00C22695"/>
    <w:rsid w:val="00C2293C"/>
    <w:rsid w:val="00C22FF5"/>
    <w:rsid w:val="00C230E2"/>
    <w:rsid w:val="00C235C8"/>
    <w:rsid w:val="00C236FF"/>
    <w:rsid w:val="00C23A94"/>
    <w:rsid w:val="00C23AAB"/>
    <w:rsid w:val="00C23B2C"/>
    <w:rsid w:val="00C23B78"/>
    <w:rsid w:val="00C23C27"/>
    <w:rsid w:val="00C23EFD"/>
    <w:rsid w:val="00C23FCF"/>
    <w:rsid w:val="00C2447B"/>
    <w:rsid w:val="00C248D6"/>
    <w:rsid w:val="00C24E13"/>
    <w:rsid w:val="00C24E3E"/>
    <w:rsid w:val="00C25032"/>
    <w:rsid w:val="00C25593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0A3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393"/>
    <w:rsid w:val="00C3763A"/>
    <w:rsid w:val="00C376AC"/>
    <w:rsid w:val="00C3790D"/>
    <w:rsid w:val="00C3797C"/>
    <w:rsid w:val="00C37B3B"/>
    <w:rsid w:val="00C37F64"/>
    <w:rsid w:val="00C400CA"/>
    <w:rsid w:val="00C401AD"/>
    <w:rsid w:val="00C40BC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5BB"/>
    <w:rsid w:val="00C5070E"/>
    <w:rsid w:val="00C50830"/>
    <w:rsid w:val="00C5084C"/>
    <w:rsid w:val="00C50B55"/>
    <w:rsid w:val="00C50B56"/>
    <w:rsid w:val="00C50C01"/>
    <w:rsid w:val="00C50D13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4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9B1"/>
    <w:rsid w:val="00C60CEB"/>
    <w:rsid w:val="00C60D27"/>
    <w:rsid w:val="00C60DBE"/>
    <w:rsid w:val="00C6141B"/>
    <w:rsid w:val="00C614C8"/>
    <w:rsid w:val="00C614FC"/>
    <w:rsid w:val="00C61604"/>
    <w:rsid w:val="00C617AF"/>
    <w:rsid w:val="00C624B3"/>
    <w:rsid w:val="00C626E0"/>
    <w:rsid w:val="00C635CB"/>
    <w:rsid w:val="00C63FB9"/>
    <w:rsid w:val="00C6472B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5E82"/>
    <w:rsid w:val="00C66660"/>
    <w:rsid w:val="00C667A1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83"/>
    <w:rsid w:val="00C712A3"/>
    <w:rsid w:val="00C713D2"/>
    <w:rsid w:val="00C71743"/>
    <w:rsid w:val="00C729D4"/>
    <w:rsid w:val="00C72A87"/>
    <w:rsid w:val="00C72DD5"/>
    <w:rsid w:val="00C73064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D9C"/>
    <w:rsid w:val="00C77E6F"/>
    <w:rsid w:val="00C77FE5"/>
    <w:rsid w:val="00C80035"/>
    <w:rsid w:val="00C8013E"/>
    <w:rsid w:val="00C80CF9"/>
    <w:rsid w:val="00C812B4"/>
    <w:rsid w:val="00C81305"/>
    <w:rsid w:val="00C81F7A"/>
    <w:rsid w:val="00C8209B"/>
    <w:rsid w:val="00C824C8"/>
    <w:rsid w:val="00C82DCD"/>
    <w:rsid w:val="00C82F9F"/>
    <w:rsid w:val="00C832CB"/>
    <w:rsid w:val="00C8351C"/>
    <w:rsid w:val="00C839B6"/>
    <w:rsid w:val="00C83B81"/>
    <w:rsid w:val="00C83C13"/>
    <w:rsid w:val="00C840C9"/>
    <w:rsid w:val="00C84379"/>
    <w:rsid w:val="00C84574"/>
    <w:rsid w:val="00C848A4"/>
    <w:rsid w:val="00C84C7B"/>
    <w:rsid w:val="00C84CC9"/>
    <w:rsid w:val="00C84FC0"/>
    <w:rsid w:val="00C851F0"/>
    <w:rsid w:val="00C8524A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530"/>
    <w:rsid w:val="00C9575E"/>
    <w:rsid w:val="00C95AA4"/>
    <w:rsid w:val="00C95AD6"/>
    <w:rsid w:val="00C95B24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4EE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80"/>
    <w:rsid w:val="00CA20CE"/>
    <w:rsid w:val="00CA2331"/>
    <w:rsid w:val="00CA2451"/>
    <w:rsid w:val="00CA2623"/>
    <w:rsid w:val="00CA2819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5DC8"/>
    <w:rsid w:val="00CA69FE"/>
    <w:rsid w:val="00CA7136"/>
    <w:rsid w:val="00CA7156"/>
    <w:rsid w:val="00CA7213"/>
    <w:rsid w:val="00CA753B"/>
    <w:rsid w:val="00CA796C"/>
    <w:rsid w:val="00CA7E86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5EC9"/>
    <w:rsid w:val="00CB6936"/>
    <w:rsid w:val="00CB6BD8"/>
    <w:rsid w:val="00CB761C"/>
    <w:rsid w:val="00CB777B"/>
    <w:rsid w:val="00CB7880"/>
    <w:rsid w:val="00CB7933"/>
    <w:rsid w:val="00CB7E5C"/>
    <w:rsid w:val="00CB7F59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57E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6FC8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297"/>
    <w:rsid w:val="00CD2610"/>
    <w:rsid w:val="00CD26C9"/>
    <w:rsid w:val="00CD2723"/>
    <w:rsid w:val="00CD2918"/>
    <w:rsid w:val="00CD2D51"/>
    <w:rsid w:val="00CD2F17"/>
    <w:rsid w:val="00CD3249"/>
    <w:rsid w:val="00CD327D"/>
    <w:rsid w:val="00CD375B"/>
    <w:rsid w:val="00CD38C9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5FC9"/>
    <w:rsid w:val="00CD613D"/>
    <w:rsid w:val="00CD64C4"/>
    <w:rsid w:val="00CD6586"/>
    <w:rsid w:val="00CD6878"/>
    <w:rsid w:val="00CD6971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AB7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3960"/>
    <w:rsid w:val="00CE484E"/>
    <w:rsid w:val="00CE49D5"/>
    <w:rsid w:val="00CE4A68"/>
    <w:rsid w:val="00CE4B5F"/>
    <w:rsid w:val="00CE4BEB"/>
    <w:rsid w:val="00CE5065"/>
    <w:rsid w:val="00CE5229"/>
    <w:rsid w:val="00CE53F3"/>
    <w:rsid w:val="00CE5F5B"/>
    <w:rsid w:val="00CE5FA7"/>
    <w:rsid w:val="00CE616F"/>
    <w:rsid w:val="00CE62C4"/>
    <w:rsid w:val="00CE637D"/>
    <w:rsid w:val="00CE6442"/>
    <w:rsid w:val="00CE667E"/>
    <w:rsid w:val="00CE696E"/>
    <w:rsid w:val="00CE6B8C"/>
    <w:rsid w:val="00CE6CD5"/>
    <w:rsid w:val="00CE6FC2"/>
    <w:rsid w:val="00CE7042"/>
    <w:rsid w:val="00CE70C6"/>
    <w:rsid w:val="00CE7129"/>
    <w:rsid w:val="00CE7174"/>
    <w:rsid w:val="00CE755B"/>
    <w:rsid w:val="00CE79C1"/>
    <w:rsid w:val="00CE7B92"/>
    <w:rsid w:val="00CE7F57"/>
    <w:rsid w:val="00CF01DF"/>
    <w:rsid w:val="00CF044F"/>
    <w:rsid w:val="00CF0470"/>
    <w:rsid w:val="00CF08DE"/>
    <w:rsid w:val="00CF0A17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254"/>
    <w:rsid w:val="00CF432E"/>
    <w:rsid w:val="00CF45CF"/>
    <w:rsid w:val="00CF4BB4"/>
    <w:rsid w:val="00CF4D19"/>
    <w:rsid w:val="00CF5171"/>
    <w:rsid w:val="00CF52A9"/>
    <w:rsid w:val="00CF569C"/>
    <w:rsid w:val="00CF5817"/>
    <w:rsid w:val="00CF588F"/>
    <w:rsid w:val="00CF59E2"/>
    <w:rsid w:val="00CF59F3"/>
    <w:rsid w:val="00CF5B3D"/>
    <w:rsid w:val="00CF5B54"/>
    <w:rsid w:val="00CF5C49"/>
    <w:rsid w:val="00CF5D9A"/>
    <w:rsid w:val="00CF5FFE"/>
    <w:rsid w:val="00CF602D"/>
    <w:rsid w:val="00CF6065"/>
    <w:rsid w:val="00CF6974"/>
    <w:rsid w:val="00CF6B62"/>
    <w:rsid w:val="00CF6D45"/>
    <w:rsid w:val="00CF703B"/>
    <w:rsid w:val="00CF7375"/>
    <w:rsid w:val="00CF757D"/>
    <w:rsid w:val="00CF7E51"/>
    <w:rsid w:val="00D00189"/>
    <w:rsid w:val="00D0077C"/>
    <w:rsid w:val="00D007AC"/>
    <w:rsid w:val="00D00A17"/>
    <w:rsid w:val="00D00A6D"/>
    <w:rsid w:val="00D00BA0"/>
    <w:rsid w:val="00D00BE2"/>
    <w:rsid w:val="00D00E8D"/>
    <w:rsid w:val="00D012D7"/>
    <w:rsid w:val="00D0149E"/>
    <w:rsid w:val="00D0151A"/>
    <w:rsid w:val="00D01575"/>
    <w:rsid w:val="00D01576"/>
    <w:rsid w:val="00D0157C"/>
    <w:rsid w:val="00D018B8"/>
    <w:rsid w:val="00D01B22"/>
    <w:rsid w:val="00D01BC1"/>
    <w:rsid w:val="00D01D7A"/>
    <w:rsid w:val="00D021D9"/>
    <w:rsid w:val="00D0241D"/>
    <w:rsid w:val="00D0245F"/>
    <w:rsid w:val="00D02C5C"/>
    <w:rsid w:val="00D02D44"/>
    <w:rsid w:val="00D0320B"/>
    <w:rsid w:val="00D03360"/>
    <w:rsid w:val="00D03EF2"/>
    <w:rsid w:val="00D0432E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9F7"/>
    <w:rsid w:val="00D06A11"/>
    <w:rsid w:val="00D06BF8"/>
    <w:rsid w:val="00D071B2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12E"/>
    <w:rsid w:val="00D124F9"/>
    <w:rsid w:val="00D128DD"/>
    <w:rsid w:val="00D12C7B"/>
    <w:rsid w:val="00D12F22"/>
    <w:rsid w:val="00D13026"/>
    <w:rsid w:val="00D134FD"/>
    <w:rsid w:val="00D138EB"/>
    <w:rsid w:val="00D13969"/>
    <w:rsid w:val="00D13AAE"/>
    <w:rsid w:val="00D13C02"/>
    <w:rsid w:val="00D14285"/>
    <w:rsid w:val="00D142CF"/>
    <w:rsid w:val="00D145DC"/>
    <w:rsid w:val="00D14C79"/>
    <w:rsid w:val="00D14F2E"/>
    <w:rsid w:val="00D153FC"/>
    <w:rsid w:val="00D15514"/>
    <w:rsid w:val="00D15A33"/>
    <w:rsid w:val="00D15CF2"/>
    <w:rsid w:val="00D1607A"/>
    <w:rsid w:val="00D16235"/>
    <w:rsid w:val="00D164D9"/>
    <w:rsid w:val="00D16540"/>
    <w:rsid w:val="00D16A21"/>
    <w:rsid w:val="00D16ABE"/>
    <w:rsid w:val="00D17E54"/>
    <w:rsid w:val="00D2012A"/>
    <w:rsid w:val="00D20327"/>
    <w:rsid w:val="00D20417"/>
    <w:rsid w:val="00D205A8"/>
    <w:rsid w:val="00D20875"/>
    <w:rsid w:val="00D209EE"/>
    <w:rsid w:val="00D21520"/>
    <w:rsid w:val="00D21A8B"/>
    <w:rsid w:val="00D21C53"/>
    <w:rsid w:val="00D21E23"/>
    <w:rsid w:val="00D21F36"/>
    <w:rsid w:val="00D227F3"/>
    <w:rsid w:val="00D2296F"/>
    <w:rsid w:val="00D22A79"/>
    <w:rsid w:val="00D22B1D"/>
    <w:rsid w:val="00D22CF1"/>
    <w:rsid w:val="00D22D3F"/>
    <w:rsid w:val="00D22FD3"/>
    <w:rsid w:val="00D234F2"/>
    <w:rsid w:val="00D23545"/>
    <w:rsid w:val="00D236E1"/>
    <w:rsid w:val="00D23889"/>
    <w:rsid w:val="00D23920"/>
    <w:rsid w:val="00D23AE0"/>
    <w:rsid w:val="00D23C50"/>
    <w:rsid w:val="00D23F59"/>
    <w:rsid w:val="00D246E7"/>
    <w:rsid w:val="00D2480B"/>
    <w:rsid w:val="00D248C8"/>
    <w:rsid w:val="00D24A7B"/>
    <w:rsid w:val="00D24BE3"/>
    <w:rsid w:val="00D24C5E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10F"/>
    <w:rsid w:val="00D332CC"/>
    <w:rsid w:val="00D33313"/>
    <w:rsid w:val="00D33360"/>
    <w:rsid w:val="00D336C7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2E70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94E"/>
    <w:rsid w:val="00D44D87"/>
    <w:rsid w:val="00D450EA"/>
    <w:rsid w:val="00D4541E"/>
    <w:rsid w:val="00D454F6"/>
    <w:rsid w:val="00D4557B"/>
    <w:rsid w:val="00D4585B"/>
    <w:rsid w:val="00D459F5"/>
    <w:rsid w:val="00D45B81"/>
    <w:rsid w:val="00D45BD6"/>
    <w:rsid w:val="00D45D6C"/>
    <w:rsid w:val="00D45E64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5CC"/>
    <w:rsid w:val="00D51635"/>
    <w:rsid w:val="00D51DA1"/>
    <w:rsid w:val="00D51F55"/>
    <w:rsid w:val="00D51FB2"/>
    <w:rsid w:val="00D51FEB"/>
    <w:rsid w:val="00D5213A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D9C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1A"/>
    <w:rsid w:val="00D56FD0"/>
    <w:rsid w:val="00D57083"/>
    <w:rsid w:val="00D575DC"/>
    <w:rsid w:val="00D5789F"/>
    <w:rsid w:val="00D57B31"/>
    <w:rsid w:val="00D602D6"/>
    <w:rsid w:val="00D60690"/>
    <w:rsid w:val="00D607DD"/>
    <w:rsid w:val="00D609E1"/>
    <w:rsid w:val="00D61024"/>
    <w:rsid w:val="00D61091"/>
    <w:rsid w:val="00D6118A"/>
    <w:rsid w:val="00D613CD"/>
    <w:rsid w:val="00D61463"/>
    <w:rsid w:val="00D617AD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5DF"/>
    <w:rsid w:val="00D71666"/>
    <w:rsid w:val="00D717D1"/>
    <w:rsid w:val="00D717F5"/>
    <w:rsid w:val="00D71D2B"/>
    <w:rsid w:val="00D723B6"/>
    <w:rsid w:val="00D7256E"/>
    <w:rsid w:val="00D725A3"/>
    <w:rsid w:val="00D7263D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77CBA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BD6"/>
    <w:rsid w:val="00D83E03"/>
    <w:rsid w:val="00D8435A"/>
    <w:rsid w:val="00D846E7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03"/>
    <w:rsid w:val="00D879B4"/>
    <w:rsid w:val="00D87CA7"/>
    <w:rsid w:val="00D87D19"/>
    <w:rsid w:val="00D87D3D"/>
    <w:rsid w:val="00D87D40"/>
    <w:rsid w:val="00D87E6C"/>
    <w:rsid w:val="00D905C9"/>
    <w:rsid w:val="00D90605"/>
    <w:rsid w:val="00D91358"/>
    <w:rsid w:val="00D913CB"/>
    <w:rsid w:val="00D91569"/>
    <w:rsid w:val="00D91B73"/>
    <w:rsid w:val="00D91BB9"/>
    <w:rsid w:val="00D92475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4471"/>
    <w:rsid w:val="00D9462E"/>
    <w:rsid w:val="00D949A0"/>
    <w:rsid w:val="00D95775"/>
    <w:rsid w:val="00D959E8"/>
    <w:rsid w:val="00D95B7D"/>
    <w:rsid w:val="00D96608"/>
    <w:rsid w:val="00D9696D"/>
    <w:rsid w:val="00D96A76"/>
    <w:rsid w:val="00D96B49"/>
    <w:rsid w:val="00D96C40"/>
    <w:rsid w:val="00D97282"/>
    <w:rsid w:val="00D972D8"/>
    <w:rsid w:val="00D9732C"/>
    <w:rsid w:val="00D97371"/>
    <w:rsid w:val="00D977BE"/>
    <w:rsid w:val="00D977DB"/>
    <w:rsid w:val="00D97A72"/>
    <w:rsid w:val="00D97A7D"/>
    <w:rsid w:val="00DA04E3"/>
    <w:rsid w:val="00DA13B8"/>
    <w:rsid w:val="00DA151F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7FB"/>
    <w:rsid w:val="00DA295A"/>
    <w:rsid w:val="00DA3196"/>
    <w:rsid w:val="00DA35B4"/>
    <w:rsid w:val="00DA3675"/>
    <w:rsid w:val="00DA368A"/>
    <w:rsid w:val="00DA3823"/>
    <w:rsid w:val="00DA3D63"/>
    <w:rsid w:val="00DA3E24"/>
    <w:rsid w:val="00DA4172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7A"/>
    <w:rsid w:val="00DB18C6"/>
    <w:rsid w:val="00DB1929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B5"/>
    <w:rsid w:val="00DB3EC0"/>
    <w:rsid w:val="00DB438F"/>
    <w:rsid w:val="00DB479D"/>
    <w:rsid w:val="00DB4B55"/>
    <w:rsid w:val="00DB4BBE"/>
    <w:rsid w:val="00DB4E0A"/>
    <w:rsid w:val="00DB4FF4"/>
    <w:rsid w:val="00DB5243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EC6"/>
    <w:rsid w:val="00DB6F1F"/>
    <w:rsid w:val="00DB6F31"/>
    <w:rsid w:val="00DB77D5"/>
    <w:rsid w:val="00DB79BB"/>
    <w:rsid w:val="00DB7E14"/>
    <w:rsid w:val="00DC026C"/>
    <w:rsid w:val="00DC02E4"/>
    <w:rsid w:val="00DC0438"/>
    <w:rsid w:val="00DC04EE"/>
    <w:rsid w:val="00DC05E1"/>
    <w:rsid w:val="00DC072B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A7F"/>
    <w:rsid w:val="00DC4D39"/>
    <w:rsid w:val="00DC54FB"/>
    <w:rsid w:val="00DC5525"/>
    <w:rsid w:val="00DC5CC2"/>
    <w:rsid w:val="00DC5D6F"/>
    <w:rsid w:val="00DC609C"/>
    <w:rsid w:val="00DC615E"/>
    <w:rsid w:val="00DC65A5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0"/>
    <w:rsid w:val="00DD224B"/>
    <w:rsid w:val="00DD23E6"/>
    <w:rsid w:val="00DD2971"/>
    <w:rsid w:val="00DD29C3"/>
    <w:rsid w:val="00DD2E84"/>
    <w:rsid w:val="00DD3182"/>
    <w:rsid w:val="00DD34D7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D0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798"/>
    <w:rsid w:val="00DE1826"/>
    <w:rsid w:val="00DE1841"/>
    <w:rsid w:val="00DE1B4F"/>
    <w:rsid w:val="00DE1BD0"/>
    <w:rsid w:val="00DE1E44"/>
    <w:rsid w:val="00DE1F21"/>
    <w:rsid w:val="00DE237A"/>
    <w:rsid w:val="00DE2CAF"/>
    <w:rsid w:val="00DE2DF2"/>
    <w:rsid w:val="00DE313E"/>
    <w:rsid w:val="00DE34B5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17"/>
    <w:rsid w:val="00DE757F"/>
    <w:rsid w:val="00DE7936"/>
    <w:rsid w:val="00DE795B"/>
    <w:rsid w:val="00DE7A0C"/>
    <w:rsid w:val="00DE7B37"/>
    <w:rsid w:val="00DE7C64"/>
    <w:rsid w:val="00DE7F93"/>
    <w:rsid w:val="00DF00E1"/>
    <w:rsid w:val="00DF05C0"/>
    <w:rsid w:val="00DF07DD"/>
    <w:rsid w:val="00DF0ACB"/>
    <w:rsid w:val="00DF19D2"/>
    <w:rsid w:val="00DF1B6E"/>
    <w:rsid w:val="00DF1C1F"/>
    <w:rsid w:val="00DF1F9B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4D50"/>
    <w:rsid w:val="00DF5059"/>
    <w:rsid w:val="00DF5332"/>
    <w:rsid w:val="00DF5602"/>
    <w:rsid w:val="00DF56ED"/>
    <w:rsid w:val="00DF5BB0"/>
    <w:rsid w:val="00DF5F02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E03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91F"/>
    <w:rsid w:val="00E0292A"/>
    <w:rsid w:val="00E02B43"/>
    <w:rsid w:val="00E02C42"/>
    <w:rsid w:val="00E02CC6"/>
    <w:rsid w:val="00E02E8A"/>
    <w:rsid w:val="00E031A7"/>
    <w:rsid w:val="00E03258"/>
    <w:rsid w:val="00E03568"/>
    <w:rsid w:val="00E0371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20E"/>
    <w:rsid w:val="00E06773"/>
    <w:rsid w:val="00E068A1"/>
    <w:rsid w:val="00E06A46"/>
    <w:rsid w:val="00E06FFF"/>
    <w:rsid w:val="00E071A8"/>
    <w:rsid w:val="00E0758E"/>
    <w:rsid w:val="00E077E6"/>
    <w:rsid w:val="00E077E9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1D4"/>
    <w:rsid w:val="00E1325A"/>
    <w:rsid w:val="00E132CD"/>
    <w:rsid w:val="00E13B92"/>
    <w:rsid w:val="00E13D72"/>
    <w:rsid w:val="00E13EDC"/>
    <w:rsid w:val="00E14042"/>
    <w:rsid w:val="00E1423A"/>
    <w:rsid w:val="00E1429A"/>
    <w:rsid w:val="00E145C8"/>
    <w:rsid w:val="00E14F85"/>
    <w:rsid w:val="00E14FF0"/>
    <w:rsid w:val="00E150CE"/>
    <w:rsid w:val="00E153AB"/>
    <w:rsid w:val="00E15BF0"/>
    <w:rsid w:val="00E15D94"/>
    <w:rsid w:val="00E16080"/>
    <w:rsid w:val="00E16279"/>
    <w:rsid w:val="00E17085"/>
    <w:rsid w:val="00E170BB"/>
    <w:rsid w:val="00E1736C"/>
    <w:rsid w:val="00E17490"/>
    <w:rsid w:val="00E174F5"/>
    <w:rsid w:val="00E17761"/>
    <w:rsid w:val="00E17919"/>
    <w:rsid w:val="00E17BDE"/>
    <w:rsid w:val="00E17DE0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2937"/>
    <w:rsid w:val="00E23209"/>
    <w:rsid w:val="00E2350C"/>
    <w:rsid w:val="00E23B91"/>
    <w:rsid w:val="00E23CD7"/>
    <w:rsid w:val="00E24493"/>
    <w:rsid w:val="00E245A0"/>
    <w:rsid w:val="00E245B7"/>
    <w:rsid w:val="00E2462D"/>
    <w:rsid w:val="00E24776"/>
    <w:rsid w:val="00E24D6D"/>
    <w:rsid w:val="00E24FA0"/>
    <w:rsid w:val="00E25398"/>
    <w:rsid w:val="00E259F8"/>
    <w:rsid w:val="00E25C88"/>
    <w:rsid w:val="00E26C22"/>
    <w:rsid w:val="00E273FD"/>
    <w:rsid w:val="00E27529"/>
    <w:rsid w:val="00E27671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01"/>
    <w:rsid w:val="00E3174D"/>
    <w:rsid w:val="00E31752"/>
    <w:rsid w:val="00E3183D"/>
    <w:rsid w:val="00E31A54"/>
    <w:rsid w:val="00E31BE1"/>
    <w:rsid w:val="00E321AC"/>
    <w:rsid w:val="00E321E2"/>
    <w:rsid w:val="00E32654"/>
    <w:rsid w:val="00E32E91"/>
    <w:rsid w:val="00E33787"/>
    <w:rsid w:val="00E33D0A"/>
    <w:rsid w:val="00E33E2A"/>
    <w:rsid w:val="00E340AB"/>
    <w:rsid w:val="00E34178"/>
    <w:rsid w:val="00E34703"/>
    <w:rsid w:val="00E349E2"/>
    <w:rsid w:val="00E34DB7"/>
    <w:rsid w:val="00E351BA"/>
    <w:rsid w:val="00E3534D"/>
    <w:rsid w:val="00E355C6"/>
    <w:rsid w:val="00E358CC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BA3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93B"/>
    <w:rsid w:val="00E43AA0"/>
    <w:rsid w:val="00E43D42"/>
    <w:rsid w:val="00E43E25"/>
    <w:rsid w:val="00E43F93"/>
    <w:rsid w:val="00E44208"/>
    <w:rsid w:val="00E44838"/>
    <w:rsid w:val="00E449E2"/>
    <w:rsid w:val="00E44BB7"/>
    <w:rsid w:val="00E44DDD"/>
    <w:rsid w:val="00E44E54"/>
    <w:rsid w:val="00E455E3"/>
    <w:rsid w:val="00E45695"/>
    <w:rsid w:val="00E45B61"/>
    <w:rsid w:val="00E45CFC"/>
    <w:rsid w:val="00E45F39"/>
    <w:rsid w:val="00E467A2"/>
    <w:rsid w:val="00E469E7"/>
    <w:rsid w:val="00E46D0A"/>
    <w:rsid w:val="00E46D46"/>
    <w:rsid w:val="00E46DFF"/>
    <w:rsid w:val="00E46FDA"/>
    <w:rsid w:val="00E47022"/>
    <w:rsid w:val="00E471BD"/>
    <w:rsid w:val="00E47402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0D3F"/>
    <w:rsid w:val="00E5101A"/>
    <w:rsid w:val="00E513E2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3F06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2B8D"/>
    <w:rsid w:val="00E63484"/>
    <w:rsid w:val="00E634AD"/>
    <w:rsid w:val="00E6360E"/>
    <w:rsid w:val="00E63C6D"/>
    <w:rsid w:val="00E640AB"/>
    <w:rsid w:val="00E643B9"/>
    <w:rsid w:val="00E64AB4"/>
    <w:rsid w:val="00E64B67"/>
    <w:rsid w:val="00E64EB1"/>
    <w:rsid w:val="00E64EFA"/>
    <w:rsid w:val="00E65014"/>
    <w:rsid w:val="00E6510D"/>
    <w:rsid w:val="00E65160"/>
    <w:rsid w:val="00E6517E"/>
    <w:rsid w:val="00E65219"/>
    <w:rsid w:val="00E655EE"/>
    <w:rsid w:val="00E65DED"/>
    <w:rsid w:val="00E66240"/>
    <w:rsid w:val="00E66658"/>
    <w:rsid w:val="00E66720"/>
    <w:rsid w:val="00E669D9"/>
    <w:rsid w:val="00E671DF"/>
    <w:rsid w:val="00E674B5"/>
    <w:rsid w:val="00E67C15"/>
    <w:rsid w:val="00E67C40"/>
    <w:rsid w:val="00E67F27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4A1"/>
    <w:rsid w:val="00E728BF"/>
    <w:rsid w:val="00E72AA6"/>
    <w:rsid w:val="00E72D29"/>
    <w:rsid w:val="00E72F3A"/>
    <w:rsid w:val="00E7303F"/>
    <w:rsid w:val="00E7310B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93B"/>
    <w:rsid w:val="00E74CB7"/>
    <w:rsid w:val="00E74CC6"/>
    <w:rsid w:val="00E74F3F"/>
    <w:rsid w:val="00E7515A"/>
    <w:rsid w:val="00E752BE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03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721"/>
    <w:rsid w:val="00E81A31"/>
    <w:rsid w:val="00E81F51"/>
    <w:rsid w:val="00E8291F"/>
    <w:rsid w:val="00E82965"/>
    <w:rsid w:val="00E82F57"/>
    <w:rsid w:val="00E83158"/>
    <w:rsid w:val="00E8326A"/>
    <w:rsid w:val="00E83AD5"/>
    <w:rsid w:val="00E83E56"/>
    <w:rsid w:val="00E8407D"/>
    <w:rsid w:val="00E846E9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182"/>
    <w:rsid w:val="00E87311"/>
    <w:rsid w:val="00E879B4"/>
    <w:rsid w:val="00E87ABF"/>
    <w:rsid w:val="00E87D3B"/>
    <w:rsid w:val="00E87DD7"/>
    <w:rsid w:val="00E901A3"/>
    <w:rsid w:val="00E901AD"/>
    <w:rsid w:val="00E90429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7A9"/>
    <w:rsid w:val="00E93889"/>
    <w:rsid w:val="00E939FF"/>
    <w:rsid w:val="00E93B34"/>
    <w:rsid w:val="00E93D63"/>
    <w:rsid w:val="00E93E51"/>
    <w:rsid w:val="00E94129"/>
    <w:rsid w:val="00E9439F"/>
    <w:rsid w:val="00E94688"/>
    <w:rsid w:val="00E94A1C"/>
    <w:rsid w:val="00E94A99"/>
    <w:rsid w:val="00E94F78"/>
    <w:rsid w:val="00E94FE2"/>
    <w:rsid w:val="00E9502D"/>
    <w:rsid w:val="00E9508B"/>
    <w:rsid w:val="00E95121"/>
    <w:rsid w:val="00E95214"/>
    <w:rsid w:val="00E955FD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77C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0A6"/>
    <w:rsid w:val="00EA346F"/>
    <w:rsid w:val="00EA37E3"/>
    <w:rsid w:val="00EA3931"/>
    <w:rsid w:val="00EA3DA1"/>
    <w:rsid w:val="00EA41D4"/>
    <w:rsid w:val="00EA4546"/>
    <w:rsid w:val="00EA4650"/>
    <w:rsid w:val="00EA529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065"/>
    <w:rsid w:val="00EB0548"/>
    <w:rsid w:val="00EB060C"/>
    <w:rsid w:val="00EB065C"/>
    <w:rsid w:val="00EB098F"/>
    <w:rsid w:val="00EB0BD0"/>
    <w:rsid w:val="00EB0D3A"/>
    <w:rsid w:val="00EB1050"/>
    <w:rsid w:val="00EB10DA"/>
    <w:rsid w:val="00EB11A2"/>
    <w:rsid w:val="00EB122E"/>
    <w:rsid w:val="00EB12A6"/>
    <w:rsid w:val="00EB1320"/>
    <w:rsid w:val="00EB1596"/>
    <w:rsid w:val="00EB196F"/>
    <w:rsid w:val="00EB1AB2"/>
    <w:rsid w:val="00EB1AFA"/>
    <w:rsid w:val="00EB1D4D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55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5D1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36E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869"/>
    <w:rsid w:val="00ED599C"/>
    <w:rsid w:val="00ED5A5D"/>
    <w:rsid w:val="00ED5E65"/>
    <w:rsid w:val="00ED64D6"/>
    <w:rsid w:val="00ED674D"/>
    <w:rsid w:val="00ED679E"/>
    <w:rsid w:val="00ED6AC1"/>
    <w:rsid w:val="00ED6D4C"/>
    <w:rsid w:val="00ED7157"/>
    <w:rsid w:val="00ED7D9F"/>
    <w:rsid w:val="00EE009D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909"/>
    <w:rsid w:val="00EE1A92"/>
    <w:rsid w:val="00EE1AE5"/>
    <w:rsid w:val="00EE1B79"/>
    <w:rsid w:val="00EE1F96"/>
    <w:rsid w:val="00EE1FCB"/>
    <w:rsid w:val="00EE20C4"/>
    <w:rsid w:val="00EE21F6"/>
    <w:rsid w:val="00EE22CD"/>
    <w:rsid w:val="00EE22D2"/>
    <w:rsid w:val="00EE234F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B04"/>
    <w:rsid w:val="00EE5C5F"/>
    <w:rsid w:val="00EE5F1F"/>
    <w:rsid w:val="00EE6060"/>
    <w:rsid w:val="00EE6419"/>
    <w:rsid w:val="00EE6434"/>
    <w:rsid w:val="00EE64E6"/>
    <w:rsid w:val="00EE6513"/>
    <w:rsid w:val="00EE66C6"/>
    <w:rsid w:val="00EE692E"/>
    <w:rsid w:val="00EE6EE0"/>
    <w:rsid w:val="00EE721C"/>
    <w:rsid w:val="00EE732D"/>
    <w:rsid w:val="00EE77A1"/>
    <w:rsid w:val="00EE7BFA"/>
    <w:rsid w:val="00EE7EC5"/>
    <w:rsid w:val="00EF0229"/>
    <w:rsid w:val="00EF05BB"/>
    <w:rsid w:val="00EF07B7"/>
    <w:rsid w:val="00EF07EA"/>
    <w:rsid w:val="00EF0A80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246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4E74"/>
    <w:rsid w:val="00EF539F"/>
    <w:rsid w:val="00EF564D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232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2CE"/>
    <w:rsid w:val="00F063AB"/>
    <w:rsid w:val="00F06439"/>
    <w:rsid w:val="00F070C9"/>
    <w:rsid w:val="00F07804"/>
    <w:rsid w:val="00F079FE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A2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5B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4CBA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17FCF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563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27F04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78D"/>
    <w:rsid w:val="00F35B8A"/>
    <w:rsid w:val="00F35CE0"/>
    <w:rsid w:val="00F35F5D"/>
    <w:rsid w:val="00F36952"/>
    <w:rsid w:val="00F36A67"/>
    <w:rsid w:val="00F36DE6"/>
    <w:rsid w:val="00F36FCA"/>
    <w:rsid w:val="00F37056"/>
    <w:rsid w:val="00F3719D"/>
    <w:rsid w:val="00F37658"/>
    <w:rsid w:val="00F3769F"/>
    <w:rsid w:val="00F37D51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632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7DF"/>
    <w:rsid w:val="00F47860"/>
    <w:rsid w:val="00F47A8B"/>
    <w:rsid w:val="00F50009"/>
    <w:rsid w:val="00F5020E"/>
    <w:rsid w:val="00F50A60"/>
    <w:rsid w:val="00F50AF0"/>
    <w:rsid w:val="00F50DFB"/>
    <w:rsid w:val="00F50E58"/>
    <w:rsid w:val="00F50E70"/>
    <w:rsid w:val="00F50F17"/>
    <w:rsid w:val="00F51139"/>
    <w:rsid w:val="00F5139A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2FE9"/>
    <w:rsid w:val="00F53703"/>
    <w:rsid w:val="00F5370B"/>
    <w:rsid w:val="00F53AA5"/>
    <w:rsid w:val="00F53C35"/>
    <w:rsid w:val="00F53DFC"/>
    <w:rsid w:val="00F542AE"/>
    <w:rsid w:val="00F5463C"/>
    <w:rsid w:val="00F547A6"/>
    <w:rsid w:val="00F54ABD"/>
    <w:rsid w:val="00F54B15"/>
    <w:rsid w:val="00F54E48"/>
    <w:rsid w:val="00F553DF"/>
    <w:rsid w:val="00F559A1"/>
    <w:rsid w:val="00F55A30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9EE"/>
    <w:rsid w:val="00F63A47"/>
    <w:rsid w:val="00F63E35"/>
    <w:rsid w:val="00F643BE"/>
    <w:rsid w:val="00F6441C"/>
    <w:rsid w:val="00F648F9"/>
    <w:rsid w:val="00F64950"/>
    <w:rsid w:val="00F649EC"/>
    <w:rsid w:val="00F64CD2"/>
    <w:rsid w:val="00F64F4D"/>
    <w:rsid w:val="00F64FB2"/>
    <w:rsid w:val="00F64FCD"/>
    <w:rsid w:val="00F654A0"/>
    <w:rsid w:val="00F654BE"/>
    <w:rsid w:val="00F65795"/>
    <w:rsid w:val="00F6584D"/>
    <w:rsid w:val="00F65A8C"/>
    <w:rsid w:val="00F65ABD"/>
    <w:rsid w:val="00F65B06"/>
    <w:rsid w:val="00F65DC2"/>
    <w:rsid w:val="00F6604E"/>
    <w:rsid w:val="00F66761"/>
    <w:rsid w:val="00F667B1"/>
    <w:rsid w:val="00F6690B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0DDA"/>
    <w:rsid w:val="00F712C0"/>
    <w:rsid w:val="00F715F1"/>
    <w:rsid w:val="00F71847"/>
    <w:rsid w:val="00F71881"/>
    <w:rsid w:val="00F71B27"/>
    <w:rsid w:val="00F71D66"/>
    <w:rsid w:val="00F71E78"/>
    <w:rsid w:val="00F72523"/>
    <w:rsid w:val="00F7255F"/>
    <w:rsid w:val="00F72743"/>
    <w:rsid w:val="00F728AE"/>
    <w:rsid w:val="00F72A02"/>
    <w:rsid w:val="00F731BE"/>
    <w:rsid w:val="00F736DB"/>
    <w:rsid w:val="00F73760"/>
    <w:rsid w:val="00F73770"/>
    <w:rsid w:val="00F73D67"/>
    <w:rsid w:val="00F73FD5"/>
    <w:rsid w:val="00F7401E"/>
    <w:rsid w:val="00F74046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5E57"/>
    <w:rsid w:val="00F76239"/>
    <w:rsid w:val="00F770B3"/>
    <w:rsid w:val="00F77182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AB3"/>
    <w:rsid w:val="00F83C29"/>
    <w:rsid w:val="00F83EFE"/>
    <w:rsid w:val="00F83FEA"/>
    <w:rsid w:val="00F84149"/>
    <w:rsid w:val="00F84185"/>
    <w:rsid w:val="00F842C6"/>
    <w:rsid w:val="00F844D3"/>
    <w:rsid w:val="00F847CC"/>
    <w:rsid w:val="00F8514C"/>
    <w:rsid w:val="00F85442"/>
    <w:rsid w:val="00F854B2"/>
    <w:rsid w:val="00F854DA"/>
    <w:rsid w:val="00F85513"/>
    <w:rsid w:val="00F855AB"/>
    <w:rsid w:val="00F85A2E"/>
    <w:rsid w:val="00F85A9A"/>
    <w:rsid w:val="00F85C72"/>
    <w:rsid w:val="00F85C9B"/>
    <w:rsid w:val="00F85FA4"/>
    <w:rsid w:val="00F8601C"/>
    <w:rsid w:val="00F86644"/>
    <w:rsid w:val="00F86CDC"/>
    <w:rsid w:val="00F86E3D"/>
    <w:rsid w:val="00F86F5B"/>
    <w:rsid w:val="00F870F4"/>
    <w:rsid w:val="00F87211"/>
    <w:rsid w:val="00F87307"/>
    <w:rsid w:val="00F87365"/>
    <w:rsid w:val="00F87401"/>
    <w:rsid w:val="00F875B1"/>
    <w:rsid w:val="00F875E5"/>
    <w:rsid w:val="00F87602"/>
    <w:rsid w:val="00F87A07"/>
    <w:rsid w:val="00F87A7D"/>
    <w:rsid w:val="00F9017D"/>
    <w:rsid w:val="00F9027F"/>
    <w:rsid w:val="00F90919"/>
    <w:rsid w:val="00F90B1B"/>
    <w:rsid w:val="00F90F2E"/>
    <w:rsid w:val="00F90FC8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664"/>
    <w:rsid w:val="00F93866"/>
    <w:rsid w:val="00F941B4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4FB1"/>
    <w:rsid w:val="00F953C4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CC0"/>
    <w:rsid w:val="00F97F25"/>
    <w:rsid w:val="00FA07E7"/>
    <w:rsid w:val="00FA0948"/>
    <w:rsid w:val="00FA0E4D"/>
    <w:rsid w:val="00FA17AC"/>
    <w:rsid w:val="00FA195A"/>
    <w:rsid w:val="00FA1E0F"/>
    <w:rsid w:val="00FA1ED2"/>
    <w:rsid w:val="00FA21F5"/>
    <w:rsid w:val="00FA2273"/>
    <w:rsid w:val="00FA23C4"/>
    <w:rsid w:val="00FA2579"/>
    <w:rsid w:val="00FA262B"/>
    <w:rsid w:val="00FA30BB"/>
    <w:rsid w:val="00FA33EF"/>
    <w:rsid w:val="00FA349E"/>
    <w:rsid w:val="00FA34EB"/>
    <w:rsid w:val="00FA39DF"/>
    <w:rsid w:val="00FA41A2"/>
    <w:rsid w:val="00FA41B6"/>
    <w:rsid w:val="00FA4595"/>
    <w:rsid w:val="00FA47A9"/>
    <w:rsid w:val="00FA47F0"/>
    <w:rsid w:val="00FA520B"/>
    <w:rsid w:val="00FA5736"/>
    <w:rsid w:val="00FA6201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956"/>
    <w:rsid w:val="00FB1BD0"/>
    <w:rsid w:val="00FB1CD0"/>
    <w:rsid w:val="00FB1D76"/>
    <w:rsid w:val="00FB1E1B"/>
    <w:rsid w:val="00FB1EBC"/>
    <w:rsid w:val="00FB20D4"/>
    <w:rsid w:val="00FB24EA"/>
    <w:rsid w:val="00FB27CB"/>
    <w:rsid w:val="00FB2E98"/>
    <w:rsid w:val="00FB2EA7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4CA"/>
    <w:rsid w:val="00FB47C4"/>
    <w:rsid w:val="00FB495C"/>
    <w:rsid w:val="00FB4BFD"/>
    <w:rsid w:val="00FB52BE"/>
    <w:rsid w:val="00FB532B"/>
    <w:rsid w:val="00FB55E6"/>
    <w:rsid w:val="00FB56D2"/>
    <w:rsid w:val="00FB5A5A"/>
    <w:rsid w:val="00FB5A7F"/>
    <w:rsid w:val="00FB5B03"/>
    <w:rsid w:val="00FB5B7A"/>
    <w:rsid w:val="00FB60AD"/>
    <w:rsid w:val="00FB61E4"/>
    <w:rsid w:val="00FB6324"/>
    <w:rsid w:val="00FB6D0E"/>
    <w:rsid w:val="00FB6DEA"/>
    <w:rsid w:val="00FB7260"/>
    <w:rsid w:val="00FB76C3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226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18"/>
    <w:rsid w:val="00FC3862"/>
    <w:rsid w:val="00FC3DEF"/>
    <w:rsid w:val="00FC40BD"/>
    <w:rsid w:val="00FC413B"/>
    <w:rsid w:val="00FC4417"/>
    <w:rsid w:val="00FC4444"/>
    <w:rsid w:val="00FC4494"/>
    <w:rsid w:val="00FC4E0F"/>
    <w:rsid w:val="00FC4E24"/>
    <w:rsid w:val="00FC5493"/>
    <w:rsid w:val="00FC5733"/>
    <w:rsid w:val="00FC5C32"/>
    <w:rsid w:val="00FC6037"/>
    <w:rsid w:val="00FC645C"/>
    <w:rsid w:val="00FC6576"/>
    <w:rsid w:val="00FC6BD0"/>
    <w:rsid w:val="00FC6D87"/>
    <w:rsid w:val="00FC6FF7"/>
    <w:rsid w:val="00FC705C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011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0E1"/>
    <w:rsid w:val="00FE3381"/>
    <w:rsid w:val="00FE36A2"/>
    <w:rsid w:val="00FE3A3C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8BC"/>
    <w:rsid w:val="00FE5C77"/>
    <w:rsid w:val="00FE6044"/>
    <w:rsid w:val="00FE6165"/>
    <w:rsid w:val="00FE619D"/>
    <w:rsid w:val="00FE667E"/>
    <w:rsid w:val="00FE689F"/>
    <w:rsid w:val="00FE6CDB"/>
    <w:rsid w:val="00FE714D"/>
    <w:rsid w:val="00FE72DC"/>
    <w:rsid w:val="00FE7804"/>
    <w:rsid w:val="00FE7D3B"/>
    <w:rsid w:val="00FF1097"/>
    <w:rsid w:val="00FF14FA"/>
    <w:rsid w:val="00FF15C4"/>
    <w:rsid w:val="00FF1DC9"/>
    <w:rsid w:val="00FF1E71"/>
    <w:rsid w:val="00FF2203"/>
    <w:rsid w:val="00FF232C"/>
    <w:rsid w:val="00FF27B6"/>
    <w:rsid w:val="00FF2817"/>
    <w:rsid w:val="00FF2D86"/>
    <w:rsid w:val="00FF2E6F"/>
    <w:rsid w:val="00FF2E77"/>
    <w:rsid w:val="00FF3173"/>
    <w:rsid w:val="00FF31AB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DF9F13D9-1DA8-43AF-8CDD-A3BF9FFC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478CE-AF13-4FDD-BFE9-7DBA7736E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Sorawit, Tirawattayawat</cp:lastModifiedBy>
  <cp:revision>10</cp:revision>
  <cp:lastPrinted>2025-08-05T19:09:00Z</cp:lastPrinted>
  <dcterms:created xsi:type="dcterms:W3CDTF">2025-10-31T02:35:00Z</dcterms:created>
  <dcterms:modified xsi:type="dcterms:W3CDTF">2025-11-10T09:48:00Z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