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D2B8F" w14:textId="232DC550" w:rsidR="009A4112" w:rsidRPr="00C3335E" w:rsidRDefault="009A4112" w:rsidP="00C3335E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C3335E">
        <w:rPr>
          <w:rFonts w:asciiTheme="majorBidi" w:hAnsiTheme="majorBidi" w:cstheme="majorBidi"/>
          <w:sz w:val="52"/>
          <w:szCs w:val="52"/>
          <w:cs/>
        </w:rPr>
        <w:t>บริษัท เอ็กโซติค ฟู้ด จำกัด (มหาชน)</w:t>
      </w:r>
    </w:p>
    <w:p w14:paraId="56ACF8C5" w14:textId="77777777" w:rsidR="009F42D8" w:rsidRPr="00C3335E" w:rsidRDefault="009F42D8" w:rsidP="00C3335E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40"/>
          <w:szCs w:val="40"/>
        </w:rPr>
      </w:pPr>
    </w:p>
    <w:p w14:paraId="7546DC14" w14:textId="77777777" w:rsidR="008B5DC4" w:rsidRPr="00130540" w:rsidRDefault="008B5DC4" w:rsidP="00C333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3A75DC42" w14:textId="7DAF7D07" w:rsidR="008B5DC4" w:rsidRPr="00130540" w:rsidRDefault="008B5DC4" w:rsidP="00C333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8A417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29315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</w:t>
      </w:r>
      <w:r w:rsidR="008A417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</w:t>
      </w:r>
      <w:r w:rsidR="0029315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้า</w:t>
      </w:r>
      <w:r w:rsidR="008A417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BD4415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8A4174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="00BD441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29315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</w:t>
      </w:r>
      <w:r w:rsidR="008A417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ยน</w:t>
      </w:r>
      <w:r w:rsidR="00BD441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BD441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C725B2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568FA685" w14:textId="77777777" w:rsidR="008B5DC4" w:rsidRPr="00130540" w:rsidRDefault="008B5DC4" w:rsidP="00C333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FF40E49" w14:textId="77777777" w:rsidR="008B5DC4" w:rsidRPr="00130540" w:rsidRDefault="008B5DC4" w:rsidP="00C333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305ED1C" w14:textId="77777777" w:rsidR="008B5DC4" w:rsidRDefault="008B5DC4" w:rsidP="00C3335E">
      <w:pPr>
        <w:spacing w:line="240" w:lineRule="atLeast"/>
        <w:jc w:val="center"/>
        <w:rPr>
          <w:rFonts w:asciiTheme="majorBidi" w:hAnsiTheme="majorBidi" w:cstheme="majorBidi"/>
          <w:sz w:val="22"/>
          <w:szCs w:val="22"/>
        </w:rPr>
      </w:pPr>
    </w:p>
    <w:p w14:paraId="609FD70A" w14:textId="25907C86" w:rsidR="008B5DC4" w:rsidRPr="006D304C" w:rsidRDefault="008B5DC4" w:rsidP="0091728F">
      <w:pPr>
        <w:jc w:val="both"/>
        <w:rPr>
          <w:rFonts w:asciiTheme="majorBidi" w:hAnsiTheme="majorBidi" w:cstheme="majorBidi"/>
          <w:sz w:val="22"/>
          <w:szCs w:val="22"/>
          <w:cs/>
        </w:rPr>
        <w:sectPr w:rsidR="008B5DC4" w:rsidRPr="006D304C" w:rsidSect="00C56E71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CD3C8F1" w14:textId="130C0944" w:rsidR="009A4112" w:rsidRPr="006D304C" w:rsidRDefault="009A4112" w:rsidP="009A4112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C97E38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3D0A77B" w14:textId="77777777" w:rsidR="008E5371" w:rsidRPr="006D304C" w:rsidRDefault="008E5371" w:rsidP="005B0F0D">
      <w:pPr>
        <w:rPr>
          <w:rFonts w:asciiTheme="majorBidi" w:hAnsiTheme="majorBidi" w:cstheme="majorBidi"/>
          <w:sz w:val="30"/>
          <w:szCs w:val="30"/>
        </w:rPr>
      </w:pPr>
    </w:p>
    <w:p w14:paraId="36B60309" w14:textId="77777777" w:rsidR="00432D09" w:rsidRPr="006D304C" w:rsidRDefault="005B0F0D" w:rsidP="005B0F0D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</w:t>
      </w:r>
      <w:r w:rsidR="00D230BB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คณะกรรมการ</w:t>
      </w:r>
      <w:r w:rsidR="009A4112" w:rsidRPr="006D304C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เอ็กโซติค ฟู้ด จำกัด (มหาชน)</w:t>
      </w:r>
      <w:r w:rsidR="006C5DEF" w:rsidRPr="006D304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F9F3294" w14:textId="77777777" w:rsidR="00821D39" w:rsidRPr="006D304C" w:rsidRDefault="00821D39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350EC2B" w14:textId="2C2D08B2" w:rsidR="00293150" w:rsidRPr="00562ED4" w:rsidRDefault="00293150" w:rsidP="00293150">
      <w:pPr>
        <w:jc w:val="thaiDistribute"/>
        <w:rPr>
          <w:rFonts w:asciiTheme="majorBidi" w:hAnsiTheme="majorBidi" w:cstheme="majorBidi"/>
          <w:spacing w:val="3"/>
          <w:sz w:val="30"/>
          <w:szCs w:val="30"/>
        </w:rPr>
      </w:pP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ข้าพเจ้าได้สอบทานงบฐานะการเงิน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ณ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วันที่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3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pacing w:val="3"/>
          <w:sz w:val="30"/>
          <w:szCs w:val="30"/>
          <w:cs/>
        </w:rPr>
        <w:t>กันยายน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>
        <w:rPr>
          <w:rFonts w:asciiTheme="majorBidi" w:hAnsiTheme="majorBidi" w:cstheme="majorBidi"/>
          <w:spacing w:val="3"/>
          <w:sz w:val="30"/>
          <w:szCs w:val="30"/>
        </w:rPr>
        <w:t>8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งบกำไรขาดทุนเบ็ดเสร็จ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>สำหรับงวดสามเดือนและ</w:t>
      </w:r>
      <w:r>
        <w:rPr>
          <w:rFonts w:asciiTheme="majorBidi" w:hAnsiTheme="majorBidi" w:cstheme="majorBidi"/>
          <w:spacing w:val="3"/>
          <w:sz w:val="30"/>
          <w:szCs w:val="30"/>
          <w:cs/>
        </w:rPr>
        <w:br w:type="textWrapping" w:clear="all"/>
      </w:r>
      <w:r>
        <w:rPr>
          <w:rFonts w:asciiTheme="majorBidi" w:hAnsiTheme="majorBidi" w:cstheme="majorBidi" w:hint="cs"/>
          <w:spacing w:val="3"/>
          <w:sz w:val="30"/>
          <w:szCs w:val="30"/>
          <w:cs/>
        </w:rPr>
        <w:t>เก้า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3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pacing w:val="3"/>
          <w:sz w:val="30"/>
          <w:szCs w:val="30"/>
          <w:cs/>
        </w:rPr>
        <w:t>กันยายน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>
        <w:rPr>
          <w:rFonts w:asciiTheme="majorBidi" w:hAnsiTheme="majorBidi" w:cstheme="majorBidi"/>
          <w:spacing w:val="3"/>
          <w:sz w:val="30"/>
          <w:szCs w:val="30"/>
        </w:rPr>
        <w:t>8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งบการเปลี่ยนแปลงส่วนของผู้ถือหุ้น และงบกระแสเงินสด สำหรับงวด</w:t>
      </w:r>
      <w:r>
        <w:rPr>
          <w:rFonts w:asciiTheme="majorBidi" w:hAnsiTheme="majorBidi" w:cstheme="majorBidi" w:hint="cs"/>
          <w:spacing w:val="3"/>
          <w:sz w:val="30"/>
          <w:szCs w:val="30"/>
          <w:cs/>
        </w:rPr>
        <w:t>เก้า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3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pacing w:val="3"/>
          <w:sz w:val="30"/>
          <w:szCs w:val="30"/>
          <w:cs/>
        </w:rPr>
        <w:t>กันยายน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>
        <w:rPr>
          <w:rFonts w:asciiTheme="majorBidi" w:hAnsiTheme="majorBidi" w:cstheme="majorBidi"/>
          <w:spacing w:val="3"/>
          <w:sz w:val="30"/>
          <w:szCs w:val="30"/>
        </w:rPr>
        <w:t>8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และหมายเหตุประกอบงบการเงินแบบย่อ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(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ข้อมูลทางการเงินระหว่างกาล) ของบริษัท เอ็กโซติค ฟู้ด จำกัด (มหาชน)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34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เรื่อง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</w:p>
    <w:p w14:paraId="38228731" w14:textId="77777777" w:rsidR="00DE687B" w:rsidRPr="00293150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FA92E7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868E9B1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DA104E" w14:textId="1C155451" w:rsidR="00DE687B" w:rsidRPr="006D304C" w:rsidRDefault="00DE687B" w:rsidP="005052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รหัส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6D304C">
        <w:rPr>
          <w:rFonts w:asciiTheme="majorBidi" w:hAnsiTheme="majorBidi" w:cstheme="majorBidi"/>
          <w:sz w:val="30"/>
          <w:szCs w:val="30"/>
        </w:rPr>
        <w:t>2410</w:t>
      </w:r>
      <w:r w:rsidRPr="006D304C">
        <w:rPr>
          <w:rFonts w:asciiTheme="majorBidi" w:hAnsiTheme="majorBidi" w:cstheme="majorBidi"/>
          <w:sz w:val="30"/>
          <w:szCs w:val="30"/>
        </w:rPr>
        <w:t xml:space="preserve"> “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A60E4" w:rsidRPr="006D304C">
        <w:rPr>
          <w:rFonts w:asciiTheme="majorBidi" w:hAnsiTheme="majorBidi" w:cstheme="majorBidi"/>
          <w:sz w:val="30"/>
          <w:szCs w:val="30"/>
        </w:rPr>
        <w:t xml:space="preserve">        </w:t>
      </w:r>
      <w:r w:rsidRPr="006D304C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6D304C">
        <w:rPr>
          <w:rFonts w:asciiTheme="majorBidi" w:hAnsiTheme="majorBidi" w:cstheme="majorBidi"/>
          <w:sz w:val="30"/>
          <w:szCs w:val="30"/>
        </w:rPr>
        <w:t>”</w:t>
      </w:r>
      <w:r w:rsidRPr="006D304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เ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ป็นผู้รับผิดชอบด้านการเงินและบัญชี</w:t>
      </w:r>
      <w:r w:rsidR="00DF4E23"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6D30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6D304C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</w:rPr>
        <w:t>ซึ่ง</w:t>
      </w:r>
      <w:r w:rsidRPr="006D304C">
        <w:rPr>
          <w:rFonts w:asciiTheme="majorBidi" w:hAnsiTheme="majorBidi" w:cstheme="majorBidi"/>
          <w:sz w:val="30"/>
          <w:szCs w:val="30"/>
          <w:cs/>
        </w:rPr>
        <w:t>อาจพบได้จากการตรวจสอบ</w:t>
      </w:r>
      <w:r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F4E23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E2117C" w:rsidRPr="006D304C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7B0547A" w14:textId="77777777" w:rsidR="00AD52D7" w:rsidRPr="006D304C" w:rsidRDefault="00AD52D7" w:rsidP="00AD52D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2A5CBD8" w14:textId="77777777" w:rsidR="00553987" w:rsidRPr="006D304C" w:rsidRDefault="00553987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553987" w:rsidRPr="006D304C" w:rsidSect="00C56E71">
          <w:headerReference w:type="first" r:id="rId15"/>
          <w:footerReference w:type="first" r:id="rId16"/>
          <w:type w:val="nextColumn"/>
          <w:pgSz w:w="11909" w:h="16834" w:code="9"/>
          <w:pgMar w:top="691" w:right="1152" w:bottom="720" w:left="1152" w:header="720" w:footer="720" w:gutter="0"/>
          <w:cols w:space="720"/>
          <w:titlePg/>
          <w:docGrid w:linePitch="245"/>
        </w:sectPr>
      </w:pPr>
    </w:p>
    <w:p w14:paraId="57F8F843" w14:textId="308F8BB8" w:rsidR="00DE687B" w:rsidRPr="006D304C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55909AB" w14:textId="77777777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D4AB1B" w14:textId="1B9977A2" w:rsidR="00DE687B" w:rsidRPr="006D304C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Pr="006D304C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การเงินระหว่างกาลดังกล่าวไม่</w:t>
      </w:r>
      <w:r w:rsidR="00C97E38" w:rsidRPr="006D304C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2E4EE2" w:rsidRPr="006D304C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4073E8" w:rsidRPr="006D304C">
        <w:rPr>
          <w:rFonts w:asciiTheme="majorBidi" w:hAnsiTheme="majorBidi" w:cstheme="majorBidi"/>
          <w:sz w:val="30"/>
          <w:szCs w:val="30"/>
          <w:cs/>
        </w:rPr>
        <w:t xml:space="preserve"> การรายงานทาง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C97E38" w:rsidRPr="006D304C">
        <w:rPr>
          <w:rFonts w:asciiTheme="majorBidi" w:hAnsiTheme="majorBidi" w:cstheme="majorBidi"/>
          <w:sz w:val="30"/>
          <w:szCs w:val="30"/>
        </w:rPr>
        <w:t xml:space="preserve"> </w:t>
      </w:r>
      <w:r w:rsidR="00C97E38" w:rsidRPr="006D304C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E6248B" w14:textId="0C3FB8DA" w:rsidR="00A761E1" w:rsidRPr="006D304C" w:rsidRDefault="00A761E1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3A34254" w14:textId="2934320C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70C7EB" w14:textId="535E5E60" w:rsidR="00DF4E23" w:rsidRPr="006D304C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6576496" w14:textId="77777777" w:rsidR="000E7734" w:rsidRPr="006D304C" w:rsidRDefault="000E7734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C14A556" w14:textId="77777777" w:rsidR="00352597" w:rsidRPr="006D304C" w:rsidRDefault="00352597" w:rsidP="0091728F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F17C0F7" w14:textId="0C87ECC2" w:rsidR="00A03379" w:rsidRPr="006D304C" w:rsidRDefault="00A03379" w:rsidP="008B26BF">
      <w:pPr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0755A3" w:rsidRPr="006D304C">
        <w:rPr>
          <w:rFonts w:asciiTheme="majorBidi" w:hAnsiTheme="majorBidi" w:cstheme="majorBidi"/>
          <w:sz w:val="30"/>
          <w:szCs w:val="30"/>
          <w:cs/>
        </w:rPr>
        <w:t>นาฎศศิน วัฒนไพศาล</w:t>
      </w:r>
      <w:r w:rsidRPr="006D304C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0D528CCA" w14:textId="77777777" w:rsidR="00A03379" w:rsidRPr="006D304C" w:rsidRDefault="00A03379" w:rsidP="00A03379">
      <w:pPr>
        <w:pStyle w:val="T"/>
        <w:ind w:left="0" w:right="0"/>
        <w:jc w:val="thaiDistribute"/>
        <w:rPr>
          <w:rFonts w:asciiTheme="majorBidi" w:hAnsiTheme="majorBidi" w:cstheme="majorBidi"/>
          <w:color w:val="000000"/>
          <w:cs/>
        </w:rPr>
      </w:pPr>
      <w:r w:rsidRPr="006D304C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32EFD8AE" w14:textId="153FB3EF" w:rsidR="00A03379" w:rsidRPr="006D304C" w:rsidRDefault="00A03379" w:rsidP="00A03379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  <w:r w:rsidRPr="006D304C">
        <w:rPr>
          <w:rFonts w:asciiTheme="majorBidi" w:hAnsiTheme="majorBidi" w:cstheme="majorBidi"/>
          <w:color w:val="000000"/>
          <w:cs/>
          <w:lang w:val="en-US"/>
        </w:rPr>
        <w:t>เลข</w:t>
      </w:r>
      <w:r w:rsidRPr="006D304C">
        <w:rPr>
          <w:rFonts w:asciiTheme="majorBidi" w:hAnsiTheme="majorBidi" w:cstheme="majorBidi"/>
          <w:color w:val="000000"/>
          <w:cs/>
        </w:rPr>
        <w:t>ทะเบียน</w:t>
      </w:r>
      <w:r w:rsidR="000755A3" w:rsidRPr="006D304C">
        <w:rPr>
          <w:rFonts w:asciiTheme="majorBidi" w:hAnsiTheme="majorBidi" w:cstheme="majorBidi"/>
          <w:color w:val="000000"/>
          <w:lang w:val="en-US"/>
        </w:rPr>
        <w:t xml:space="preserve"> 10767</w:t>
      </w:r>
    </w:p>
    <w:p w14:paraId="36586700" w14:textId="77777777" w:rsidR="007A7288" w:rsidRPr="006D304C" w:rsidRDefault="007A7288" w:rsidP="0091728F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8743207" w14:textId="77777777" w:rsidR="007A7288" w:rsidRPr="006D304C" w:rsidRDefault="007A7288" w:rsidP="0091728F">
      <w:pPr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3A0D344" w14:textId="73C803E9" w:rsidR="00845DB3" w:rsidRDefault="007A7288" w:rsidP="00BD4415">
      <w:pPr>
        <w:jc w:val="both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B4AEE4A" w14:textId="48F41493" w:rsidR="00BD4415" w:rsidRPr="00BD4415" w:rsidRDefault="00517816" w:rsidP="376425D9">
      <w:pPr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293150">
        <w:rPr>
          <w:rFonts w:asciiTheme="majorBidi" w:hAnsiTheme="majorBidi" w:cstheme="majorBidi"/>
          <w:sz w:val="30"/>
          <w:szCs w:val="30"/>
        </w:rPr>
        <w:t xml:space="preserve"> </w:t>
      </w:r>
      <w:r w:rsidR="00293150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BD4415" w:rsidRPr="376425D9">
        <w:rPr>
          <w:rFonts w:asciiTheme="majorBidi" w:hAnsiTheme="majorBidi" w:cstheme="majorBidi"/>
          <w:sz w:val="30"/>
          <w:szCs w:val="30"/>
        </w:rPr>
        <w:t>256</w:t>
      </w:r>
      <w:r w:rsidR="00940481" w:rsidRPr="376425D9">
        <w:rPr>
          <w:rFonts w:asciiTheme="majorBidi" w:hAnsiTheme="majorBidi" w:cstheme="majorBidi"/>
          <w:sz w:val="30"/>
          <w:szCs w:val="30"/>
        </w:rPr>
        <w:t>8</w:t>
      </w:r>
    </w:p>
    <w:p w14:paraId="05197C49" w14:textId="77777777" w:rsidR="008B3E08" w:rsidRPr="006D304C" w:rsidRDefault="008B3E08" w:rsidP="00A172A5">
      <w:pPr>
        <w:rPr>
          <w:rFonts w:asciiTheme="majorBidi" w:hAnsiTheme="majorBidi" w:cstheme="majorBidi"/>
          <w:sz w:val="28"/>
          <w:szCs w:val="28"/>
        </w:rPr>
      </w:pPr>
    </w:p>
    <w:sectPr w:rsidR="008B3E08" w:rsidRPr="006D304C" w:rsidSect="00432C12">
      <w:headerReference w:type="default" r:id="rId17"/>
      <w:footerReference w:type="default" r:id="rId18"/>
      <w:headerReference w:type="first" r:id="rId19"/>
      <w:footerReference w:type="first" r:id="rId20"/>
      <w:type w:val="nextColumn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BA0B3" w14:textId="77777777" w:rsidR="00FA7A6D" w:rsidRDefault="00FA7A6D">
      <w:r>
        <w:separator/>
      </w:r>
    </w:p>
  </w:endnote>
  <w:endnote w:type="continuationSeparator" w:id="0">
    <w:p w14:paraId="50CB77A3" w14:textId="77777777" w:rsidR="00FA7A6D" w:rsidRDefault="00FA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13579" w14:textId="310387C3" w:rsidR="000B5059" w:rsidRDefault="000B5059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2D5D43EA" w14:textId="77777777" w:rsidR="000B5059" w:rsidRDefault="000B5059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130A9" w14:textId="035B3E20" w:rsidR="000B5059" w:rsidRPr="009F012F" w:rsidRDefault="000B5059" w:rsidP="00FF09F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18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75F48ED8" w14:textId="77777777" w:rsidR="000B5059" w:rsidRDefault="000B50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15774" w14:textId="77777777" w:rsidR="000B5059" w:rsidRPr="00C20143" w:rsidRDefault="000B5059" w:rsidP="00C20143">
    <w:pPr>
      <w:pStyle w:val="Footer"/>
      <w:tabs>
        <w:tab w:val="clear" w:pos="4536"/>
        <w:tab w:val="clear" w:pos="9072"/>
        <w:tab w:val="decimal" w:pos="4680"/>
      </w:tabs>
      <w:rPr>
        <w:rFonts w:ascii="Angsana New" w:hAnsi="Angsana New"/>
        <w:sz w:val="30"/>
        <w:szCs w:val="30"/>
      </w:rPr>
    </w:pPr>
    <w:r>
      <w:rPr>
        <w:i/>
        <w:i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196367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8CEFB7B" w14:textId="22FE3B83" w:rsidR="00432C12" w:rsidRPr="00432C12" w:rsidRDefault="00432C12" w:rsidP="00432C12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432C12">
          <w:rPr>
            <w:rFonts w:ascii="Angsana New" w:hAnsi="Angsana New"/>
            <w:sz w:val="30"/>
            <w:szCs w:val="30"/>
          </w:rPr>
          <w:fldChar w:fldCharType="begin"/>
        </w:r>
        <w:r w:rsidRPr="00432C12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432C12">
          <w:rPr>
            <w:rFonts w:ascii="Angsana New" w:hAnsi="Angsana New"/>
            <w:sz w:val="30"/>
            <w:szCs w:val="30"/>
          </w:rPr>
          <w:fldChar w:fldCharType="separate"/>
        </w:r>
        <w:r w:rsidRPr="00432C12">
          <w:rPr>
            <w:rFonts w:ascii="Angsana New" w:hAnsi="Angsana New"/>
            <w:noProof/>
            <w:sz w:val="30"/>
            <w:szCs w:val="30"/>
          </w:rPr>
          <w:t>2</w:t>
        </w:r>
        <w:r w:rsidRPr="00432C12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96D71" w14:textId="77777777" w:rsidR="00FA7A6D" w:rsidRDefault="00FA7A6D">
      <w:r>
        <w:separator/>
      </w:r>
    </w:p>
  </w:footnote>
  <w:footnote w:type="continuationSeparator" w:id="0">
    <w:p w14:paraId="380359C3" w14:textId="77777777" w:rsidR="00FA7A6D" w:rsidRDefault="00FA7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4D5D9" w14:textId="77777777" w:rsidR="000B5059" w:rsidRDefault="000B5059" w:rsidP="00196119">
    <w:pPr>
      <w:rPr>
        <w:rFonts w:ascii="Angsana New" w:hAnsi="Angsana New"/>
        <w:b/>
        <w:bCs/>
        <w:sz w:val="32"/>
        <w:szCs w:val="32"/>
      </w:rPr>
    </w:pPr>
  </w:p>
  <w:p w14:paraId="11ACA24D" w14:textId="77777777" w:rsidR="000B5059" w:rsidRPr="00FA7747" w:rsidRDefault="000B5059" w:rsidP="00196119">
    <w:pPr>
      <w:rPr>
        <w:rFonts w:ascii="Angsana New" w:hAnsi="Angsana New"/>
        <w:b/>
        <w:bCs/>
        <w:sz w:val="32"/>
        <w:szCs w:val="32"/>
      </w:rPr>
    </w:pPr>
  </w:p>
  <w:p w14:paraId="26DB2DDB" w14:textId="77777777" w:rsidR="000B5059" w:rsidRDefault="000B5059" w:rsidP="0019611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17AE1C8" w14:textId="77777777" w:rsidR="000B5059" w:rsidRPr="001F6357" w:rsidRDefault="000B5059" w:rsidP="00196119">
    <w:pPr>
      <w:tabs>
        <w:tab w:val="left" w:pos="540"/>
      </w:tabs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DDF6A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62C0BBC0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16EF9137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7FA2A3FF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1D7A769C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  <w:p w14:paraId="7E24F3A5" w14:textId="77777777" w:rsidR="00C3335E" w:rsidRDefault="00C3335E" w:rsidP="00C3335E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8C695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21B71D9E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08F807ED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2E54B430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02916BE9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1FE56E49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3FC4B98B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790EDDDD" w14:textId="77777777" w:rsidR="000B5059" w:rsidRPr="004045B0" w:rsidRDefault="000B5059" w:rsidP="0055398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323DF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263D3C3" w14:textId="77777777" w:rsidR="000B5059" w:rsidRPr="007D2544" w:rsidRDefault="000B5059" w:rsidP="00103FEA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3FAD82B" w14:textId="1487F034" w:rsidR="00AE6D10" w:rsidRPr="007D2544" w:rsidRDefault="0088165A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 w:rsidR="00150BDC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หก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</w:t>
    </w:r>
    <w:r w:rsidR="00150BDC">
      <w:rPr>
        <w:rFonts w:ascii="Angsana New" w:hAnsi="Angsana New" w:cs="Angsana New"/>
        <w:sz w:val="32"/>
        <w:szCs w:val="32"/>
        <w:lang w:val="en-US" w:bidi="th-TH"/>
      </w:rPr>
      <w:t xml:space="preserve">0 </w:t>
    </w:r>
    <w:r w:rsidR="00150BDC" w:rsidRPr="00150BDC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78241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 xml:space="preserve">7 </w:t>
    </w:r>
    <w:r w:rsidR="00AE6D10" w:rsidRPr="007D2544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="00AE6D10"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AE6D10"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0B5059" w:rsidRPr="00553987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A6EAF" w14:textId="77777777" w:rsidR="00432C12" w:rsidRPr="004045B0" w:rsidRDefault="00432C12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2315078B" w14:textId="77777777" w:rsidR="00432C12" w:rsidRPr="004045B0" w:rsidRDefault="00432C12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78CF1C69" w14:textId="77777777" w:rsidR="00432C12" w:rsidRPr="004045B0" w:rsidRDefault="00432C12" w:rsidP="00553987">
    <w:pPr>
      <w:pStyle w:val="Header"/>
      <w:rPr>
        <w:rFonts w:asciiTheme="majorBidi" w:hAnsiTheme="majorBidi" w:cstheme="majorBidi"/>
        <w:sz w:val="32"/>
        <w:szCs w:val="32"/>
      </w:rPr>
    </w:pPr>
  </w:p>
  <w:p w14:paraId="3C81DBD6" w14:textId="77777777" w:rsidR="00432C12" w:rsidRPr="004045B0" w:rsidRDefault="00432C12" w:rsidP="0055398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E7B36E5"/>
    <w:multiLevelType w:val="multilevel"/>
    <w:tmpl w:val="70E8EA96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6FA54E1C"/>
    <w:multiLevelType w:val="hybridMultilevel"/>
    <w:tmpl w:val="ECEA5B9E"/>
    <w:lvl w:ilvl="0" w:tplc="FEC0A4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05750535">
    <w:abstractNumId w:val="6"/>
  </w:num>
  <w:num w:numId="2" w16cid:durableId="1043485430">
    <w:abstractNumId w:val="5"/>
  </w:num>
  <w:num w:numId="3" w16cid:durableId="1435638403">
    <w:abstractNumId w:val="9"/>
  </w:num>
  <w:num w:numId="4" w16cid:durableId="726227134">
    <w:abstractNumId w:val="7"/>
  </w:num>
  <w:num w:numId="5" w16cid:durableId="630211402">
    <w:abstractNumId w:val="8"/>
  </w:num>
  <w:num w:numId="6" w16cid:durableId="1528521738">
    <w:abstractNumId w:val="3"/>
  </w:num>
  <w:num w:numId="7" w16cid:durableId="1120227859">
    <w:abstractNumId w:val="2"/>
  </w:num>
  <w:num w:numId="8" w16cid:durableId="139033796">
    <w:abstractNumId w:val="0"/>
  </w:num>
  <w:num w:numId="9" w16cid:durableId="1621256352">
    <w:abstractNumId w:val="1"/>
  </w:num>
  <w:num w:numId="10" w16cid:durableId="1290821836">
    <w:abstractNumId w:val="4"/>
  </w:num>
  <w:num w:numId="11" w16cid:durableId="1876191511">
    <w:abstractNumId w:val="12"/>
  </w:num>
  <w:num w:numId="12" w16cid:durableId="1045374481">
    <w:abstractNumId w:val="10"/>
  </w:num>
  <w:num w:numId="13" w16cid:durableId="1225414035">
    <w:abstractNumId w:val="15"/>
  </w:num>
  <w:num w:numId="14" w16cid:durableId="732242359">
    <w:abstractNumId w:val="11"/>
  </w:num>
  <w:num w:numId="15" w16cid:durableId="1456873455">
    <w:abstractNumId w:val="14"/>
  </w:num>
  <w:num w:numId="16" w16cid:durableId="1780291244">
    <w:abstractNumId w:val="13"/>
  </w:num>
  <w:num w:numId="17" w16cid:durableId="925654065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2EFE"/>
    <w:rsid w:val="00013C85"/>
    <w:rsid w:val="00013C88"/>
    <w:rsid w:val="00014641"/>
    <w:rsid w:val="0001511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3BE"/>
    <w:rsid w:val="00026559"/>
    <w:rsid w:val="00026817"/>
    <w:rsid w:val="0002739C"/>
    <w:rsid w:val="00027746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A27"/>
    <w:rsid w:val="00031C52"/>
    <w:rsid w:val="000327D3"/>
    <w:rsid w:val="00032908"/>
    <w:rsid w:val="00032B3C"/>
    <w:rsid w:val="00032FB4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C93"/>
    <w:rsid w:val="00035FF2"/>
    <w:rsid w:val="000365BE"/>
    <w:rsid w:val="000369BA"/>
    <w:rsid w:val="0003781C"/>
    <w:rsid w:val="00037DFB"/>
    <w:rsid w:val="00040496"/>
    <w:rsid w:val="00040685"/>
    <w:rsid w:val="00040C22"/>
    <w:rsid w:val="00040DBA"/>
    <w:rsid w:val="000419B3"/>
    <w:rsid w:val="0004243C"/>
    <w:rsid w:val="00042C9A"/>
    <w:rsid w:val="00043411"/>
    <w:rsid w:val="00043818"/>
    <w:rsid w:val="00047DD4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4338"/>
    <w:rsid w:val="00054FCE"/>
    <w:rsid w:val="00055176"/>
    <w:rsid w:val="000551D1"/>
    <w:rsid w:val="0005596F"/>
    <w:rsid w:val="00055D98"/>
    <w:rsid w:val="00056AD3"/>
    <w:rsid w:val="00056C49"/>
    <w:rsid w:val="00057A71"/>
    <w:rsid w:val="00057BA8"/>
    <w:rsid w:val="00057EE8"/>
    <w:rsid w:val="00057F1B"/>
    <w:rsid w:val="00060897"/>
    <w:rsid w:val="000609EB"/>
    <w:rsid w:val="000615AB"/>
    <w:rsid w:val="000619F8"/>
    <w:rsid w:val="00061B30"/>
    <w:rsid w:val="00061B7D"/>
    <w:rsid w:val="00061F4D"/>
    <w:rsid w:val="00062F66"/>
    <w:rsid w:val="00062FE1"/>
    <w:rsid w:val="00064001"/>
    <w:rsid w:val="000643FA"/>
    <w:rsid w:val="00064A32"/>
    <w:rsid w:val="00064B9A"/>
    <w:rsid w:val="00064DA0"/>
    <w:rsid w:val="00064E49"/>
    <w:rsid w:val="00064FD7"/>
    <w:rsid w:val="00065CBA"/>
    <w:rsid w:val="00065D11"/>
    <w:rsid w:val="00065E70"/>
    <w:rsid w:val="00070281"/>
    <w:rsid w:val="00070976"/>
    <w:rsid w:val="00070F44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86D"/>
    <w:rsid w:val="00073D22"/>
    <w:rsid w:val="00073E9F"/>
    <w:rsid w:val="00073F54"/>
    <w:rsid w:val="0007464F"/>
    <w:rsid w:val="00074B0F"/>
    <w:rsid w:val="000755A3"/>
    <w:rsid w:val="00076525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BAF"/>
    <w:rsid w:val="00087F72"/>
    <w:rsid w:val="00090254"/>
    <w:rsid w:val="00090C95"/>
    <w:rsid w:val="00091463"/>
    <w:rsid w:val="00091BCB"/>
    <w:rsid w:val="00092155"/>
    <w:rsid w:val="00092FC7"/>
    <w:rsid w:val="000930FF"/>
    <w:rsid w:val="000936DB"/>
    <w:rsid w:val="000936DE"/>
    <w:rsid w:val="00094F53"/>
    <w:rsid w:val="0009522F"/>
    <w:rsid w:val="000952E0"/>
    <w:rsid w:val="000954A7"/>
    <w:rsid w:val="00095E20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A7DA2"/>
    <w:rsid w:val="000B07BB"/>
    <w:rsid w:val="000B099C"/>
    <w:rsid w:val="000B19A5"/>
    <w:rsid w:val="000B223E"/>
    <w:rsid w:val="000B3379"/>
    <w:rsid w:val="000B3CCF"/>
    <w:rsid w:val="000B3F47"/>
    <w:rsid w:val="000B406B"/>
    <w:rsid w:val="000B4817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01C"/>
    <w:rsid w:val="000C29F7"/>
    <w:rsid w:val="000C32A7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EB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1C9F"/>
    <w:rsid w:val="000D23F3"/>
    <w:rsid w:val="000D2812"/>
    <w:rsid w:val="000D2FF6"/>
    <w:rsid w:val="000D34CB"/>
    <w:rsid w:val="000D37D0"/>
    <w:rsid w:val="000D3815"/>
    <w:rsid w:val="000D39B8"/>
    <w:rsid w:val="000D428E"/>
    <w:rsid w:val="000D4491"/>
    <w:rsid w:val="000D4CEC"/>
    <w:rsid w:val="000D4D5F"/>
    <w:rsid w:val="000D5212"/>
    <w:rsid w:val="000D5668"/>
    <w:rsid w:val="000D57B0"/>
    <w:rsid w:val="000D5CC2"/>
    <w:rsid w:val="000D60D6"/>
    <w:rsid w:val="000D66BD"/>
    <w:rsid w:val="000D6AD0"/>
    <w:rsid w:val="000D6B0A"/>
    <w:rsid w:val="000D6E7B"/>
    <w:rsid w:val="000D7326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B1"/>
    <w:rsid w:val="000F08B8"/>
    <w:rsid w:val="000F1036"/>
    <w:rsid w:val="000F11B5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93E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04DC"/>
    <w:rsid w:val="00110ADF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1AD3"/>
    <w:rsid w:val="0014220E"/>
    <w:rsid w:val="00142554"/>
    <w:rsid w:val="00142C4D"/>
    <w:rsid w:val="00142D4C"/>
    <w:rsid w:val="00143254"/>
    <w:rsid w:val="0014333D"/>
    <w:rsid w:val="0014348D"/>
    <w:rsid w:val="00144925"/>
    <w:rsid w:val="00144AD1"/>
    <w:rsid w:val="00144AE3"/>
    <w:rsid w:val="00144B46"/>
    <w:rsid w:val="00144D50"/>
    <w:rsid w:val="00144F82"/>
    <w:rsid w:val="00145699"/>
    <w:rsid w:val="001458D5"/>
    <w:rsid w:val="00145926"/>
    <w:rsid w:val="00145DE7"/>
    <w:rsid w:val="00145ECC"/>
    <w:rsid w:val="001461F4"/>
    <w:rsid w:val="001464A0"/>
    <w:rsid w:val="00146A5B"/>
    <w:rsid w:val="00146B69"/>
    <w:rsid w:val="00147790"/>
    <w:rsid w:val="00147A9B"/>
    <w:rsid w:val="00147EFE"/>
    <w:rsid w:val="00150BDC"/>
    <w:rsid w:val="00151D23"/>
    <w:rsid w:val="00151E6E"/>
    <w:rsid w:val="0015275D"/>
    <w:rsid w:val="00152BF0"/>
    <w:rsid w:val="00152BF4"/>
    <w:rsid w:val="00152EBD"/>
    <w:rsid w:val="00154046"/>
    <w:rsid w:val="001541ED"/>
    <w:rsid w:val="00154AF0"/>
    <w:rsid w:val="00154F59"/>
    <w:rsid w:val="00155095"/>
    <w:rsid w:val="00155876"/>
    <w:rsid w:val="00155B99"/>
    <w:rsid w:val="00156202"/>
    <w:rsid w:val="0015620F"/>
    <w:rsid w:val="00156DF4"/>
    <w:rsid w:val="00156FD5"/>
    <w:rsid w:val="00157099"/>
    <w:rsid w:val="00157470"/>
    <w:rsid w:val="00157A13"/>
    <w:rsid w:val="001607EA"/>
    <w:rsid w:val="001609FC"/>
    <w:rsid w:val="001616B7"/>
    <w:rsid w:val="00161819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2AA"/>
    <w:rsid w:val="0017148E"/>
    <w:rsid w:val="001714E3"/>
    <w:rsid w:val="00171AC1"/>
    <w:rsid w:val="001724B3"/>
    <w:rsid w:val="00172AB8"/>
    <w:rsid w:val="00172B23"/>
    <w:rsid w:val="00172CC5"/>
    <w:rsid w:val="00172FAB"/>
    <w:rsid w:val="00173342"/>
    <w:rsid w:val="001734E4"/>
    <w:rsid w:val="00173563"/>
    <w:rsid w:val="001736C5"/>
    <w:rsid w:val="00173F5B"/>
    <w:rsid w:val="001742FE"/>
    <w:rsid w:val="00175266"/>
    <w:rsid w:val="00175345"/>
    <w:rsid w:val="001757BB"/>
    <w:rsid w:val="00176392"/>
    <w:rsid w:val="00176841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2B5"/>
    <w:rsid w:val="001925C6"/>
    <w:rsid w:val="00192633"/>
    <w:rsid w:val="00192832"/>
    <w:rsid w:val="001928AB"/>
    <w:rsid w:val="00192CB0"/>
    <w:rsid w:val="0019436C"/>
    <w:rsid w:val="001949D9"/>
    <w:rsid w:val="001959AC"/>
    <w:rsid w:val="00195B5B"/>
    <w:rsid w:val="00196119"/>
    <w:rsid w:val="001964B0"/>
    <w:rsid w:val="00196AD4"/>
    <w:rsid w:val="00196EDB"/>
    <w:rsid w:val="00196F63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6D6"/>
    <w:rsid w:val="001A5C08"/>
    <w:rsid w:val="001A5C26"/>
    <w:rsid w:val="001A6231"/>
    <w:rsid w:val="001A6678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456"/>
    <w:rsid w:val="001B774B"/>
    <w:rsid w:val="001C0251"/>
    <w:rsid w:val="001C0688"/>
    <w:rsid w:val="001C179B"/>
    <w:rsid w:val="001C19AF"/>
    <w:rsid w:val="001C1BD1"/>
    <w:rsid w:val="001C1C41"/>
    <w:rsid w:val="001C1E69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B93"/>
    <w:rsid w:val="001C5C1C"/>
    <w:rsid w:val="001C5E48"/>
    <w:rsid w:val="001C5F5B"/>
    <w:rsid w:val="001C66AB"/>
    <w:rsid w:val="001C6A8A"/>
    <w:rsid w:val="001C6C9D"/>
    <w:rsid w:val="001C6D1C"/>
    <w:rsid w:val="001C7668"/>
    <w:rsid w:val="001D04C0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6CDC"/>
    <w:rsid w:val="001D6D18"/>
    <w:rsid w:val="001D7B15"/>
    <w:rsid w:val="001D7BF7"/>
    <w:rsid w:val="001E009A"/>
    <w:rsid w:val="001E0498"/>
    <w:rsid w:val="001E0BE0"/>
    <w:rsid w:val="001E0C48"/>
    <w:rsid w:val="001E12E2"/>
    <w:rsid w:val="001E1EB7"/>
    <w:rsid w:val="001E2E68"/>
    <w:rsid w:val="001E2FB0"/>
    <w:rsid w:val="001E3213"/>
    <w:rsid w:val="001E326F"/>
    <w:rsid w:val="001E3852"/>
    <w:rsid w:val="001E3DAE"/>
    <w:rsid w:val="001E42D8"/>
    <w:rsid w:val="001E4732"/>
    <w:rsid w:val="001E505F"/>
    <w:rsid w:val="001E537E"/>
    <w:rsid w:val="001E5513"/>
    <w:rsid w:val="001E5B19"/>
    <w:rsid w:val="001E5DFF"/>
    <w:rsid w:val="001E5EBE"/>
    <w:rsid w:val="001E60D2"/>
    <w:rsid w:val="001E62E1"/>
    <w:rsid w:val="001E685F"/>
    <w:rsid w:val="001E7527"/>
    <w:rsid w:val="001E77B8"/>
    <w:rsid w:val="001E7B52"/>
    <w:rsid w:val="001E7D04"/>
    <w:rsid w:val="001F0662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60A"/>
    <w:rsid w:val="00200B83"/>
    <w:rsid w:val="00200DD2"/>
    <w:rsid w:val="00201DDD"/>
    <w:rsid w:val="00202591"/>
    <w:rsid w:val="002027C6"/>
    <w:rsid w:val="002033CD"/>
    <w:rsid w:val="00203B74"/>
    <w:rsid w:val="00204115"/>
    <w:rsid w:val="00204158"/>
    <w:rsid w:val="002046AD"/>
    <w:rsid w:val="00204CC5"/>
    <w:rsid w:val="00204E3B"/>
    <w:rsid w:val="002050E1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3E0"/>
    <w:rsid w:val="002244D9"/>
    <w:rsid w:val="00224776"/>
    <w:rsid w:val="00225A34"/>
    <w:rsid w:val="00225E19"/>
    <w:rsid w:val="00225F72"/>
    <w:rsid w:val="00226FFF"/>
    <w:rsid w:val="0022712C"/>
    <w:rsid w:val="002273C9"/>
    <w:rsid w:val="0022772B"/>
    <w:rsid w:val="00227880"/>
    <w:rsid w:val="0023022F"/>
    <w:rsid w:val="002304AD"/>
    <w:rsid w:val="00230682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B2C"/>
    <w:rsid w:val="00235DF4"/>
    <w:rsid w:val="00235FBC"/>
    <w:rsid w:val="0023665C"/>
    <w:rsid w:val="00236735"/>
    <w:rsid w:val="002367E4"/>
    <w:rsid w:val="00236CF1"/>
    <w:rsid w:val="00237579"/>
    <w:rsid w:val="00237EAD"/>
    <w:rsid w:val="00240184"/>
    <w:rsid w:val="00240365"/>
    <w:rsid w:val="00242054"/>
    <w:rsid w:val="002424AB"/>
    <w:rsid w:val="00242572"/>
    <w:rsid w:val="00242619"/>
    <w:rsid w:val="00242E9F"/>
    <w:rsid w:val="002433E0"/>
    <w:rsid w:val="00243AC9"/>
    <w:rsid w:val="00243C10"/>
    <w:rsid w:val="00244687"/>
    <w:rsid w:val="00244741"/>
    <w:rsid w:val="00244FF0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215D"/>
    <w:rsid w:val="002521F2"/>
    <w:rsid w:val="0025230F"/>
    <w:rsid w:val="00252C12"/>
    <w:rsid w:val="00252EE7"/>
    <w:rsid w:val="00252F22"/>
    <w:rsid w:val="002535D3"/>
    <w:rsid w:val="00253AA6"/>
    <w:rsid w:val="00253AD7"/>
    <w:rsid w:val="00253EBD"/>
    <w:rsid w:val="002549CA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CFD"/>
    <w:rsid w:val="00261FB8"/>
    <w:rsid w:val="002621F0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2E2"/>
    <w:rsid w:val="00270855"/>
    <w:rsid w:val="00271154"/>
    <w:rsid w:val="00271471"/>
    <w:rsid w:val="00271AA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4CBC"/>
    <w:rsid w:val="00276285"/>
    <w:rsid w:val="002762E6"/>
    <w:rsid w:val="002765B1"/>
    <w:rsid w:val="00276692"/>
    <w:rsid w:val="00276B65"/>
    <w:rsid w:val="0028004D"/>
    <w:rsid w:val="00280269"/>
    <w:rsid w:val="0028071D"/>
    <w:rsid w:val="00280B8E"/>
    <w:rsid w:val="00280BC8"/>
    <w:rsid w:val="00281501"/>
    <w:rsid w:val="00281583"/>
    <w:rsid w:val="002817BE"/>
    <w:rsid w:val="00282D0C"/>
    <w:rsid w:val="00283857"/>
    <w:rsid w:val="00283E77"/>
    <w:rsid w:val="00284205"/>
    <w:rsid w:val="00284A24"/>
    <w:rsid w:val="00284C62"/>
    <w:rsid w:val="00285462"/>
    <w:rsid w:val="002856B3"/>
    <w:rsid w:val="002860A0"/>
    <w:rsid w:val="002866FC"/>
    <w:rsid w:val="00287EE1"/>
    <w:rsid w:val="002906E1"/>
    <w:rsid w:val="00290848"/>
    <w:rsid w:val="00290E06"/>
    <w:rsid w:val="00290FE4"/>
    <w:rsid w:val="00291249"/>
    <w:rsid w:val="0029147A"/>
    <w:rsid w:val="00291F7E"/>
    <w:rsid w:val="00292593"/>
    <w:rsid w:val="0029262D"/>
    <w:rsid w:val="002926E1"/>
    <w:rsid w:val="00292E3A"/>
    <w:rsid w:val="00293150"/>
    <w:rsid w:val="0029440E"/>
    <w:rsid w:val="002945BB"/>
    <w:rsid w:val="002953A3"/>
    <w:rsid w:val="002954C5"/>
    <w:rsid w:val="0029582D"/>
    <w:rsid w:val="00296507"/>
    <w:rsid w:val="00296745"/>
    <w:rsid w:val="00296A54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79B"/>
    <w:rsid w:val="002A2F39"/>
    <w:rsid w:val="002A32B3"/>
    <w:rsid w:val="002A35E6"/>
    <w:rsid w:val="002A37C1"/>
    <w:rsid w:val="002A3D0D"/>
    <w:rsid w:val="002A3D92"/>
    <w:rsid w:val="002A3E4F"/>
    <w:rsid w:val="002A3F03"/>
    <w:rsid w:val="002A4209"/>
    <w:rsid w:val="002A452A"/>
    <w:rsid w:val="002A4A62"/>
    <w:rsid w:val="002A4F64"/>
    <w:rsid w:val="002A5BFE"/>
    <w:rsid w:val="002A60FF"/>
    <w:rsid w:val="002A6C91"/>
    <w:rsid w:val="002A71F6"/>
    <w:rsid w:val="002A7240"/>
    <w:rsid w:val="002B02D9"/>
    <w:rsid w:val="002B08B7"/>
    <w:rsid w:val="002B093D"/>
    <w:rsid w:val="002B16B3"/>
    <w:rsid w:val="002B198C"/>
    <w:rsid w:val="002B1A2F"/>
    <w:rsid w:val="002B2084"/>
    <w:rsid w:val="002B2F7B"/>
    <w:rsid w:val="002B3A59"/>
    <w:rsid w:val="002B3CA2"/>
    <w:rsid w:val="002B3D44"/>
    <w:rsid w:val="002B3E41"/>
    <w:rsid w:val="002B40E6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2BD4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6879"/>
    <w:rsid w:val="002C7080"/>
    <w:rsid w:val="002C7D27"/>
    <w:rsid w:val="002C7F39"/>
    <w:rsid w:val="002D0EDC"/>
    <w:rsid w:val="002D291A"/>
    <w:rsid w:val="002D299B"/>
    <w:rsid w:val="002D2B9D"/>
    <w:rsid w:val="002D2DC4"/>
    <w:rsid w:val="002D3D34"/>
    <w:rsid w:val="002D3F06"/>
    <w:rsid w:val="002D489B"/>
    <w:rsid w:val="002D4F81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C"/>
    <w:rsid w:val="002E5C7E"/>
    <w:rsid w:val="002E604C"/>
    <w:rsid w:val="002E67A3"/>
    <w:rsid w:val="002E6BF5"/>
    <w:rsid w:val="002E70B2"/>
    <w:rsid w:val="002E73BA"/>
    <w:rsid w:val="002E777F"/>
    <w:rsid w:val="002E7F9D"/>
    <w:rsid w:val="002E7FD2"/>
    <w:rsid w:val="002E7FF3"/>
    <w:rsid w:val="002F045D"/>
    <w:rsid w:val="002F0549"/>
    <w:rsid w:val="002F0693"/>
    <w:rsid w:val="002F06B4"/>
    <w:rsid w:val="002F0787"/>
    <w:rsid w:val="002F1453"/>
    <w:rsid w:val="002F169C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907"/>
    <w:rsid w:val="002F7927"/>
    <w:rsid w:val="002F7A53"/>
    <w:rsid w:val="002F7EA6"/>
    <w:rsid w:val="00300424"/>
    <w:rsid w:val="00300CD9"/>
    <w:rsid w:val="00301465"/>
    <w:rsid w:val="003014B1"/>
    <w:rsid w:val="00301927"/>
    <w:rsid w:val="003019E8"/>
    <w:rsid w:val="00303701"/>
    <w:rsid w:val="00303B97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4159"/>
    <w:rsid w:val="00314AFB"/>
    <w:rsid w:val="003161C6"/>
    <w:rsid w:val="003165D5"/>
    <w:rsid w:val="003168FE"/>
    <w:rsid w:val="00316A85"/>
    <w:rsid w:val="00316B4C"/>
    <w:rsid w:val="00316DB9"/>
    <w:rsid w:val="00316F72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0F10"/>
    <w:rsid w:val="00321957"/>
    <w:rsid w:val="00321D00"/>
    <w:rsid w:val="003223EE"/>
    <w:rsid w:val="00322620"/>
    <w:rsid w:val="00322799"/>
    <w:rsid w:val="003227F2"/>
    <w:rsid w:val="003229AF"/>
    <w:rsid w:val="0032300C"/>
    <w:rsid w:val="00323072"/>
    <w:rsid w:val="003238BC"/>
    <w:rsid w:val="00323DCC"/>
    <w:rsid w:val="003240E5"/>
    <w:rsid w:val="00324BF9"/>
    <w:rsid w:val="00325174"/>
    <w:rsid w:val="003253BA"/>
    <w:rsid w:val="00325525"/>
    <w:rsid w:val="00325744"/>
    <w:rsid w:val="00325D51"/>
    <w:rsid w:val="00326A3C"/>
    <w:rsid w:val="00326DD8"/>
    <w:rsid w:val="00326F79"/>
    <w:rsid w:val="00327263"/>
    <w:rsid w:val="00327552"/>
    <w:rsid w:val="0032790E"/>
    <w:rsid w:val="00327DB3"/>
    <w:rsid w:val="00330023"/>
    <w:rsid w:val="00330B92"/>
    <w:rsid w:val="003315C2"/>
    <w:rsid w:val="00331719"/>
    <w:rsid w:val="00331940"/>
    <w:rsid w:val="00331963"/>
    <w:rsid w:val="00331B95"/>
    <w:rsid w:val="0033227C"/>
    <w:rsid w:val="003325B6"/>
    <w:rsid w:val="0033272D"/>
    <w:rsid w:val="00332D77"/>
    <w:rsid w:val="00332FCF"/>
    <w:rsid w:val="003340FF"/>
    <w:rsid w:val="00335A7B"/>
    <w:rsid w:val="00335B0D"/>
    <w:rsid w:val="00335F57"/>
    <w:rsid w:val="00336156"/>
    <w:rsid w:val="003364A6"/>
    <w:rsid w:val="00336A2C"/>
    <w:rsid w:val="00336B54"/>
    <w:rsid w:val="00336DA0"/>
    <w:rsid w:val="00336E44"/>
    <w:rsid w:val="0033760B"/>
    <w:rsid w:val="003403DE"/>
    <w:rsid w:val="00340577"/>
    <w:rsid w:val="00340A91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474"/>
    <w:rsid w:val="00350ACC"/>
    <w:rsid w:val="00350C07"/>
    <w:rsid w:val="00350DDB"/>
    <w:rsid w:val="00351931"/>
    <w:rsid w:val="00351DDA"/>
    <w:rsid w:val="00352085"/>
    <w:rsid w:val="00352597"/>
    <w:rsid w:val="00353159"/>
    <w:rsid w:val="003532CD"/>
    <w:rsid w:val="00354356"/>
    <w:rsid w:val="003544D0"/>
    <w:rsid w:val="00354B09"/>
    <w:rsid w:val="00354B84"/>
    <w:rsid w:val="00354DA7"/>
    <w:rsid w:val="00355055"/>
    <w:rsid w:val="003550F8"/>
    <w:rsid w:val="00355173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2B85"/>
    <w:rsid w:val="00363705"/>
    <w:rsid w:val="00364113"/>
    <w:rsid w:val="003642EF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A11"/>
    <w:rsid w:val="00372BB8"/>
    <w:rsid w:val="00372F9F"/>
    <w:rsid w:val="00372FC2"/>
    <w:rsid w:val="003737E0"/>
    <w:rsid w:val="00373B66"/>
    <w:rsid w:val="00373BA6"/>
    <w:rsid w:val="00374865"/>
    <w:rsid w:val="00376293"/>
    <w:rsid w:val="00376437"/>
    <w:rsid w:val="00376AC5"/>
    <w:rsid w:val="00377025"/>
    <w:rsid w:val="003773DB"/>
    <w:rsid w:val="003779BF"/>
    <w:rsid w:val="003779C0"/>
    <w:rsid w:val="00380212"/>
    <w:rsid w:val="0038082C"/>
    <w:rsid w:val="003814F9"/>
    <w:rsid w:val="003818CF"/>
    <w:rsid w:val="00382878"/>
    <w:rsid w:val="003829F1"/>
    <w:rsid w:val="00384930"/>
    <w:rsid w:val="00384A76"/>
    <w:rsid w:val="00384F51"/>
    <w:rsid w:val="00385B99"/>
    <w:rsid w:val="00386042"/>
    <w:rsid w:val="00386967"/>
    <w:rsid w:val="0038730D"/>
    <w:rsid w:val="003879DC"/>
    <w:rsid w:val="00390558"/>
    <w:rsid w:val="0039056E"/>
    <w:rsid w:val="00390B88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0F6E"/>
    <w:rsid w:val="003A159F"/>
    <w:rsid w:val="003A172A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C51"/>
    <w:rsid w:val="003A6D70"/>
    <w:rsid w:val="003B03A1"/>
    <w:rsid w:val="003B0BA9"/>
    <w:rsid w:val="003B0C3C"/>
    <w:rsid w:val="003B0DF4"/>
    <w:rsid w:val="003B0F04"/>
    <w:rsid w:val="003B14F6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B7811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3EE"/>
    <w:rsid w:val="003D1729"/>
    <w:rsid w:val="003D2792"/>
    <w:rsid w:val="003D29C9"/>
    <w:rsid w:val="003D2BE6"/>
    <w:rsid w:val="003D2E89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5A5C"/>
    <w:rsid w:val="003D68C5"/>
    <w:rsid w:val="003D72DE"/>
    <w:rsid w:val="003D798C"/>
    <w:rsid w:val="003D7E2C"/>
    <w:rsid w:val="003E04F0"/>
    <w:rsid w:val="003E0BC2"/>
    <w:rsid w:val="003E0F06"/>
    <w:rsid w:val="003E14A3"/>
    <w:rsid w:val="003E19C0"/>
    <w:rsid w:val="003E1B7F"/>
    <w:rsid w:val="003E1E0A"/>
    <w:rsid w:val="003E1EAE"/>
    <w:rsid w:val="003E2471"/>
    <w:rsid w:val="003E289C"/>
    <w:rsid w:val="003E3CDE"/>
    <w:rsid w:val="003E41DD"/>
    <w:rsid w:val="003E43D2"/>
    <w:rsid w:val="003E4613"/>
    <w:rsid w:val="003E47BD"/>
    <w:rsid w:val="003E497F"/>
    <w:rsid w:val="003E4E38"/>
    <w:rsid w:val="003E4F75"/>
    <w:rsid w:val="003E6584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A90"/>
    <w:rsid w:val="003F5C5A"/>
    <w:rsid w:val="003F5F29"/>
    <w:rsid w:val="003F5F8C"/>
    <w:rsid w:val="003F6689"/>
    <w:rsid w:val="003F6BFB"/>
    <w:rsid w:val="003F7BE5"/>
    <w:rsid w:val="004001C1"/>
    <w:rsid w:val="0040026E"/>
    <w:rsid w:val="0040071C"/>
    <w:rsid w:val="004010AC"/>
    <w:rsid w:val="0040130D"/>
    <w:rsid w:val="00401C8C"/>
    <w:rsid w:val="004025F6"/>
    <w:rsid w:val="004038B8"/>
    <w:rsid w:val="004039D6"/>
    <w:rsid w:val="00403F67"/>
    <w:rsid w:val="00404422"/>
    <w:rsid w:val="004045B0"/>
    <w:rsid w:val="00404AE9"/>
    <w:rsid w:val="00404AEB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70D"/>
    <w:rsid w:val="00410DC2"/>
    <w:rsid w:val="00410F15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C12"/>
    <w:rsid w:val="00432D09"/>
    <w:rsid w:val="004330D3"/>
    <w:rsid w:val="004332D5"/>
    <w:rsid w:val="00433491"/>
    <w:rsid w:val="004339CF"/>
    <w:rsid w:val="00433A43"/>
    <w:rsid w:val="00433D07"/>
    <w:rsid w:val="004348DF"/>
    <w:rsid w:val="00434EC4"/>
    <w:rsid w:val="00435055"/>
    <w:rsid w:val="0043506F"/>
    <w:rsid w:val="004357FD"/>
    <w:rsid w:val="004366A0"/>
    <w:rsid w:val="004367C0"/>
    <w:rsid w:val="0043754B"/>
    <w:rsid w:val="00437A5B"/>
    <w:rsid w:val="00437B27"/>
    <w:rsid w:val="00437D7D"/>
    <w:rsid w:val="00437DBF"/>
    <w:rsid w:val="00440147"/>
    <w:rsid w:val="00440226"/>
    <w:rsid w:val="004407A6"/>
    <w:rsid w:val="0044086A"/>
    <w:rsid w:val="004425D6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6359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637"/>
    <w:rsid w:val="004618C7"/>
    <w:rsid w:val="00461966"/>
    <w:rsid w:val="00461F13"/>
    <w:rsid w:val="00462078"/>
    <w:rsid w:val="00462A36"/>
    <w:rsid w:val="00462BF8"/>
    <w:rsid w:val="00463683"/>
    <w:rsid w:val="004636D2"/>
    <w:rsid w:val="00463C4B"/>
    <w:rsid w:val="004641BC"/>
    <w:rsid w:val="00464502"/>
    <w:rsid w:val="00465244"/>
    <w:rsid w:val="00465614"/>
    <w:rsid w:val="00465981"/>
    <w:rsid w:val="00465A29"/>
    <w:rsid w:val="00466551"/>
    <w:rsid w:val="00466AFC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902"/>
    <w:rsid w:val="00473C32"/>
    <w:rsid w:val="004741E2"/>
    <w:rsid w:val="0047435C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B7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409"/>
    <w:rsid w:val="00491EDD"/>
    <w:rsid w:val="00492C58"/>
    <w:rsid w:val="00493122"/>
    <w:rsid w:val="0049353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97D82"/>
    <w:rsid w:val="004A03BA"/>
    <w:rsid w:val="004A0E91"/>
    <w:rsid w:val="004A1C59"/>
    <w:rsid w:val="004A1EDC"/>
    <w:rsid w:val="004A288A"/>
    <w:rsid w:val="004A3368"/>
    <w:rsid w:val="004A3AFF"/>
    <w:rsid w:val="004A3C36"/>
    <w:rsid w:val="004A41EC"/>
    <w:rsid w:val="004A441B"/>
    <w:rsid w:val="004A44BC"/>
    <w:rsid w:val="004A4C47"/>
    <w:rsid w:val="004A5F73"/>
    <w:rsid w:val="004A61E7"/>
    <w:rsid w:val="004A66C3"/>
    <w:rsid w:val="004A7805"/>
    <w:rsid w:val="004B05E7"/>
    <w:rsid w:val="004B0663"/>
    <w:rsid w:val="004B0CC0"/>
    <w:rsid w:val="004B1179"/>
    <w:rsid w:val="004B15B4"/>
    <w:rsid w:val="004B193E"/>
    <w:rsid w:val="004B1FB8"/>
    <w:rsid w:val="004B2357"/>
    <w:rsid w:val="004B23A1"/>
    <w:rsid w:val="004B2D40"/>
    <w:rsid w:val="004B3423"/>
    <w:rsid w:val="004B4162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C86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2BCF"/>
    <w:rsid w:val="004C3CA7"/>
    <w:rsid w:val="004C3E5B"/>
    <w:rsid w:val="004C408E"/>
    <w:rsid w:val="004C42B4"/>
    <w:rsid w:val="004C4416"/>
    <w:rsid w:val="004C44C3"/>
    <w:rsid w:val="004C4793"/>
    <w:rsid w:val="004C49D6"/>
    <w:rsid w:val="004C49EC"/>
    <w:rsid w:val="004C55CD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4AEE"/>
    <w:rsid w:val="004D555A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3F75"/>
    <w:rsid w:val="004F455E"/>
    <w:rsid w:val="004F49D9"/>
    <w:rsid w:val="004F5250"/>
    <w:rsid w:val="004F5ACD"/>
    <w:rsid w:val="004F608C"/>
    <w:rsid w:val="004F6290"/>
    <w:rsid w:val="004F6610"/>
    <w:rsid w:val="004F6EC6"/>
    <w:rsid w:val="004F70CA"/>
    <w:rsid w:val="0050025E"/>
    <w:rsid w:val="005008F3"/>
    <w:rsid w:val="005010FD"/>
    <w:rsid w:val="00501632"/>
    <w:rsid w:val="005016B6"/>
    <w:rsid w:val="00502D37"/>
    <w:rsid w:val="0050365D"/>
    <w:rsid w:val="00503C39"/>
    <w:rsid w:val="00504438"/>
    <w:rsid w:val="005050AC"/>
    <w:rsid w:val="005052A5"/>
    <w:rsid w:val="00505984"/>
    <w:rsid w:val="00505A63"/>
    <w:rsid w:val="005061BD"/>
    <w:rsid w:val="00506E5C"/>
    <w:rsid w:val="00510497"/>
    <w:rsid w:val="005104B0"/>
    <w:rsid w:val="005104D0"/>
    <w:rsid w:val="00510B05"/>
    <w:rsid w:val="005111E4"/>
    <w:rsid w:val="0051145F"/>
    <w:rsid w:val="00511566"/>
    <w:rsid w:val="00511AF5"/>
    <w:rsid w:val="00512E3F"/>
    <w:rsid w:val="00512F56"/>
    <w:rsid w:val="00513719"/>
    <w:rsid w:val="00513978"/>
    <w:rsid w:val="00515403"/>
    <w:rsid w:val="00515D29"/>
    <w:rsid w:val="00516144"/>
    <w:rsid w:val="00516381"/>
    <w:rsid w:val="00516507"/>
    <w:rsid w:val="0051654F"/>
    <w:rsid w:val="00516B46"/>
    <w:rsid w:val="00516C3F"/>
    <w:rsid w:val="00516E27"/>
    <w:rsid w:val="00516FDE"/>
    <w:rsid w:val="00516FFC"/>
    <w:rsid w:val="00517816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2ED2"/>
    <w:rsid w:val="005230B1"/>
    <w:rsid w:val="0052340D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0A4"/>
    <w:rsid w:val="00527832"/>
    <w:rsid w:val="005279A4"/>
    <w:rsid w:val="00527EEB"/>
    <w:rsid w:val="0053028A"/>
    <w:rsid w:val="0053149C"/>
    <w:rsid w:val="005315B9"/>
    <w:rsid w:val="005320D4"/>
    <w:rsid w:val="005323D3"/>
    <w:rsid w:val="00532694"/>
    <w:rsid w:val="0053326B"/>
    <w:rsid w:val="00533A16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395"/>
    <w:rsid w:val="00550862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4E05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AC7"/>
    <w:rsid w:val="00571D1B"/>
    <w:rsid w:val="00571D35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42F"/>
    <w:rsid w:val="00577954"/>
    <w:rsid w:val="00577DBC"/>
    <w:rsid w:val="005804D7"/>
    <w:rsid w:val="00580CC1"/>
    <w:rsid w:val="00580F5D"/>
    <w:rsid w:val="005816A1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15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4801"/>
    <w:rsid w:val="005A4DAA"/>
    <w:rsid w:val="005A525F"/>
    <w:rsid w:val="005A59F3"/>
    <w:rsid w:val="005A5B85"/>
    <w:rsid w:val="005A5D06"/>
    <w:rsid w:val="005A63F8"/>
    <w:rsid w:val="005A7329"/>
    <w:rsid w:val="005A7828"/>
    <w:rsid w:val="005A7E16"/>
    <w:rsid w:val="005B0144"/>
    <w:rsid w:val="005B0415"/>
    <w:rsid w:val="005B0E00"/>
    <w:rsid w:val="005B0F0D"/>
    <w:rsid w:val="005B172A"/>
    <w:rsid w:val="005B1AD5"/>
    <w:rsid w:val="005B1B48"/>
    <w:rsid w:val="005B1B9C"/>
    <w:rsid w:val="005B22BD"/>
    <w:rsid w:val="005B2740"/>
    <w:rsid w:val="005B2A1D"/>
    <w:rsid w:val="005B2E68"/>
    <w:rsid w:val="005B42FA"/>
    <w:rsid w:val="005B53FE"/>
    <w:rsid w:val="005B5494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307F"/>
    <w:rsid w:val="005C3083"/>
    <w:rsid w:val="005C364D"/>
    <w:rsid w:val="005C4348"/>
    <w:rsid w:val="005C448F"/>
    <w:rsid w:val="005C47F1"/>
    <w:rsid w:val="005C4931"/>
    <w:rsid w:val="005C54B2"/>
    <w:rsid w:val="005C557B"/>
    <w:rsid w:val="005C5814"/>
    <w:rsid w:val="005C5A79"/>
    <w:rsid w:val="005C64F2"/>
    <w:rsid w:val="005C671E"/>
    <w:rsid w:val="005C677C"/>
    <w:rsid w:val="005C6A8C"/>
    <w:rsid w:val="005C7711"/>
    <w:rsid w:val="005C7DB5"/>
    <w:rsid w:val="005C7F97"/>
    <w:rsid w:val="005D1805"/>
    <w:rsid w:val="005D1BBE"/>
    <w:rsid w:val="005D1FF5"/>
    <w:rsid w:val="005D227B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D7EAF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B4F"/>
    <w:rsid w:val="005E7CD6"/>
    <w:rsid w:val="005F06A7"/>
    <w:rsid w:val="005F1249"/>
    <w:rsid w:val="005F14C1"/>
    <w:rsid w:val="005F1976"/>
    <w:rsid w:val="005F2619"/>
    <w:rsid w:val="005F2676"/>
    <w:rsid w:val="005F2E9A"/>
    <w:rsid w:val="005F2F59"/>
    <w:rsid w:val="005F3128"/>
    <w:rsid w:val="005F31CD"/>
    <w:rsid w:val="005F3347"/>
    <w:rsid w:val="005F3870"/>
    <w:rsid w:val="005F4EBB"/>
    <w:rsid w:val="005F4FF9"/>
    <w:rsid w:val="005F546A"/>
    <w:rsid w:val="005F5C6C"/>
    <w:rsid w:val="005F5F19"/>
    <w:rsid w:val="005F6124"/>
    <w:rsid w:val="005F642F"/>
    <w:rsid w:val="005F6F33"/>
    <w:rsid w:val="005F6FA0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DF7"/>
    <w:rsid w:val="00603F8B"/>
    <w:rsid w:val="0060495D"/>
    <w:rsid w:val="00604BAD"/>
    <w:rsid w:val="006058CB"/>
    <w:rsid w:val="0060596F"/>
    <w:rsid w:val="00605D16"/>
    <w:rsid w:val="006061C9"/>
    <w:rsid w:val="006062B7"/>
    <w:rsid w:val="006062EA"/>
    <w:rsid w:val="00606D5D"/>
    <w:rsid w:val="00606FE9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51A4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07F"/>
    <w:rsid w:val="00623145"/>
    <w:rsid w:val="00623A75"/>
    <w:rsid w:val="00624E7E"/>
    <w:rsid w:val="00625058"/>
    <w:rsid w:val="0062522F"/>
    <w:rsid w:val="006256B3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29EF"/>
    <w:rsid w:val="006338EA"/>
    <w:rsid w:val="006347F3"/>
    <w:rsid w:val="00634AFF"/>
    <w:rsid w:val="00635ACB"/>
    <w:rsid w:val="006361A5"/>
    <w:rsid w:val="00636A9C"/>
    <w:rsid w:val="00636F5A"/>
    <w:rsid w:val="00640032"/>
    <w:rsid w:val="0064015B"/>
    <w:rsid w:val="006409B7"/>
    <w:rsid w:val="00641444"/>
    <w:rsid w:val="0064147F"/>
    <w:rsid w:val="00641B07"/>
    <w:rsid w:val="00641D5F"/>
    <w:rsid w:val="00641F3D"/>
    <w:rsid w:val="0064238E"/>
    <w:rsid w:val="006424F7"/>
    <w:rsid w:val="0064255D"/>
    <w:rsid w:val="006427BC"/>
    <w:rsid w:val="00642826"/>
    <w:rsid w:val="00642F7E"/>
    <w:rsid w:val="006430B1"/>
    <w:rsid w:val="00643582"/>
    <w:rsid w:val="00643ACF"/>
    <w:rsid w:val="00644783"/>
    <w:rsid w:val="00644CB8"/>
    <w:rsid w:val="00645187"/>
    <w:rsid w:val="006452F9"/>
    <w:rsid w:val="00645538"/>
    <w:rsid w:val="006455C5"/>
    <w:rsid w:val="006461B1"/>
    <w:rsid w:val="0064626C"/>
    <w:rsid w:val="0064719E"/>
    <w:rsid w:val="006472F7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5CD6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1B2"/>
    <w:rsid w:val="00662A72"/>
    <w:rsid w:val="00662C1A"/>
    <w:rsid w:val="00663198"/>
    <w:rsid w:val="0066355E"/>
    <w:rsid w:val="00663A3F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EA1"/>
    <w:rsid w:val="00670475"/>
    <w:rsid w:val="0067048A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021"/>
    <w:rsid w:val="0067314F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9C5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A1F"/>
    <w:rsid w:val="00686DB2"/>
    <w:rsid w:val="006874E0"/>
    <w:rsid w:val="00687BDD"/>
    <w:rsid w:val="00691598"/>
    <w:rsid w:val="00691678"/>
    <w:rsid w:val="00691964"/>
    <w:rsid w:val="00691CBF"/>
    <w:rsid w:val="00691E04"/>
    <w:rsid w:val="00691F69"/>
    <w:rsid w:val="00692B12"/>
    <w:rsid w:val="00693CB8"/>
    <w:rsid w:val="00693D1B"/>
    <w:rsid w:val="00693EAA"/>
    <w:rsid w:val="00693F58"/>
    <w:rsid w:val="00694199"/>
    <w:rsid w:val="00694BCB"/>
    <w:rsid w:val="00695AC8"/>
    <w:rsid w:val="00695F8D"/>
    <w:rsid w:val="0069618D"/>
    <w:rsid w:val="00696262"/>
    <w:rsid w:val="00696EA9"/>
    <w:rsid w:val="006973CF"/>
    <w:rsid w:val="00697898"/>
    <w:rsid w:val="0069791B"/>
    <w:rsid w:val="00697986"/>
    <w:rsid w:val="006A1D0F"/>
    <w:rsid w:val="006A2247"/>
    <w:rsid w:val="006A275C"/>
    <w:rsid w:val="006A29B3"/>
    <w:rsid w:val="006A2E6F"/>
    <w:rsid w:val="006A3AC7"/>
    <w:rsid w:val="006A3C74"/>
    <w:rsid w:val="006A4F32"/>
    <w:rsid w:val="006A50BC"/>
    <w:rsid w:val="006A55BF"/>
    <w:rsid w:val="006A5696"/>
    <w:rsid w:val="006A607F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341"/>
    <w:rsid w:val="006B3549"/>
    <w:rsid w:val="006B36B8"/>
    <w:rsid w:val="006B401E"/>
    <w:rsid w:val="006B43DD"/>
    <w:rsid w:val="006B4F38"/>
    <w:rsid w:val="006B54BF"/>
    <w:rsid w:val="006B62A4"/>
    <w:rsid w:val="006B6536"/>
    <w:rsid w:val="006B7AE0"/>
    <w:rsid w:val="006B7B27"/>
    <w:rsid w:val="006B7B96"/>
    <w:rsid w:val="006C007B"/>
    <w:rsid w:val="006C04DF"/>
    <w:rsid w:val="006C0670"/>
    <w:rsid w:val="006C0AAC"/>
    <w:rsid w:val="006C0CF3"/>
    <w:rsid w:val="006C1172"/>
    <w:rsid w:val="006C21A0"/>
    <w:rsid w:val="006C2FA1"/>
    <w:rsid w:val="006C3131"/>
    <w:rsid w:val="006C31A2"/>
    <w:rsid w:val="006C3248"/>
    <w:rsid w:val="006C3899"/>
    <w:rsid w:val="006C3F32"/>
    <w:rsid w:val="006C3F9A"/>
    <w:rsid w:val="006C410A"/>
    <w:rsid w:val="006C4168"/>
    <w:rsid w:val="006C44F9"/>
    <w:rsid w:val="006C475F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0C0E"/>
    <w:rsid w:val="006D102D"/>
    <w:rsid w:val="006D1A51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D7E86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6360"/>
    <w:rsid w:val="006E700B"/>
    <w:rsid w:val="006E74D3"/>
    <w:rsid w:val="006E750B"/>
    <w:rsid w:val="006E7535"/>
    <w:rsid w:val="006F006F"/>
    <w:rsid w:val="006F056A"/>
    <w:rsid w:val="006F073C"/>
    <w:rsid w:val="006F0CE3"/>
    <w:rsid w:val="006F1659"/>
    <w:rsid w:val="006F264F"/>
    <w:rsid w:val="006F2AAC"/>
    <w:rsid w:val="006F2B18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D4"/>
    <w:rsid w:val="006F74EB"/>
    <w:rsid w:val="006F7FA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CB3"/>
    <w:rsid w:val="0070449F"/>
    <w:rsid w:val="00704979"/>
    <w:rsid w:val="00705273"/>
    <w:rsid w:val="00705824"/>
    <w:rsid w:val="00705B23"/>
    <w:rsid w:val="007060A4"/>
    <w:rsid w:val="00706A1E"/>
    <w:rsid w:val="00706D2D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31B4"/>
    <w:rsid w:val="007132EF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6C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50"/>
    <w:rsid w:val="00721FD3"/>
    <w:rsid w:val="007223E1"/>
    <w:rsid w:val="00722588"/>
    <w:rsid w:val="00722681"/>
    <w:rsid w:val="00722790"/>
    <w:rsid w:val="007231BC"/>
    <w:rsid w:val="00723531"/>
    <w:rsid w:val="00724151"/>
    <w:rsid w:val="0072423C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11D"/>
    <w:rsid w:val="007462A7"/>
    <w:rsid w:val="007464B4"/>
    <w:rsid w:val="007465D6"/>
    <w:rsid w:val="00746855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7EC"/>
    <w:rsid w:val="00753FD0"/>
    <w:rsid w:val="00754300"/>
    <w:rsid w:val="00754517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651F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3ED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1FD7"/>
    <w:rsid w:val="0079279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750"/>
    <w:rsid w:val="007A2814"/>
    <w:rsid w:val="007A29B5"/>
    <w:rsid w:val="007A32A1"/>
    <w:rsid w:val="007A3952"/>
    <w:rsid w:val="007A3AE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0D52"/>
    <w:rsid w:val="007B1046"/>
    <w:rsid w:val="007B1122"/>
    <w:rsid w:val="007B12E7"/>
    <w:rsid w:val="007B134F"/>
    <w:rsid w:val="007B147C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9C9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1CF1"/>
    <w:rsid w:val="007C2521"/>
    <w:rsid w:val="007C2DD3"/>
    <w:rsid w:val="007C2FFD"/>
    <w:rsid w:val="007C3566"/>
    <w:rsid w:val="007C3780"/>
    <w:rsid w:val="007C4720"/>
    <w:rsid w:val="007C5180"/>
    <w:rsid w:val="007C52CC"/>
    <w:rsid w:val="007C55C0"/>
    <w:rsid w:val="007C5869"/>
    <w:rsid w:val="007C5DBC"/>
    <w:rsid w:val="007C5FB3"/>
    <w:rsid w:val="007C6603"/>
    <w:rsid w:val="007C6764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93A"/>
    <w:rsid w:val="007D3D41"/>
    <w:rsid w:val="007D3E3E"/>
    <w:rsid w:val="007D476E"/>
    <w:rsid w:val="007D51CF"/>
    <w:rsid w:val="007D5C8F"/>
    <w:rsid w:val="007D6511"/>
    <w:rsid w:val="007D65B9"/>
    <w:rsid w:val="007D6D16"/>
    <w:rsid w:val="007D6DD1"/>
    <w:rsid w:val="007D7AAA"/>
    <w:rsid w:val="007E06C5"/>
    <w:rsid w:val="007E07A9"/>
    <w:rsid w:val="007E086A"/>
    <w:rsid w:val="007E0EDE"/>
    <w:rsid w:val="007E1169"/>
    <w:rsid w:val="007E197D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2EC0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5AB4"/>
    <w:rsid w:val="007F6542"/>
    <w:rsid w:val="007F72EA"/>
    <w:rsid w:val="007F7C47"/>
    <w:rsid w:val="007F7FBE"/>
    <w:rsid w:val="007F7FF5"/>
    <w:rsid w:val="00800009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27D"/>
    <w:rsid w:val="00811954"/>
    <w:rsid w:val="00811DCC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CCA"/>
    <w:rsid w:val="00814FF9"/>
    <w:rsid w:val="0081539A"/>
    <w:rsid w:val="0081572B"/>
    <w:rsid w:val="00815B89"/>
    <w:rsid w:val="00815EE4"/>
    <w:rsid w:val="0081602F"/>
    <w:rsid w:val="00816B69"/>
    <w:rsid w:val="00816CEC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4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37F"/>
    <w:rsid w:val="00827691"/>
    <w:rsid w:val="008309F2"/>
    <w:rsid w:val="00830FAC"/>
    <w:rsid w:val="008313DA"/>
    <w:rsid w:val="0083168E"/>
    <w:rsid w:val="00831A17"/>
    <w:rsid w:val="00831E46"/>
    <w:rsid w:val="008323A6"/>
    <w:rsid w:val="00832400"/>
    <w:rsid w:val="0083277C"/>
    <w:rsid w:val="00832AE1"/>
    <w:rsid w:val="00832E71"/>
    <w:rsid w:val="00832E8B"/>
    <w:rsid w:val="008336A5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5FC"/>
    <w:rsid w:val="008418AA"/>
    <w:rsid w:val="00841B07"/>
    <w:rsid w:val="00841E49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475F0"/>
    <w:rsid w:val="00850720"/>
    <w:rsid w:val="00850A2B"/>
    <w:rsid w:val="00850EA8"/>
    <w:rsid w:val="00850F65"/>
    <w:rsid w:val="008513FB"/>
    <w:rsid w:val="008516DF"/>
    <w:rsid w:val="00851C1C"/>
    <w:rsid w:val="00851DF7"/>
    <w:rsid w:val="0085366C"/>
    <w:rsid w:val="00853AAD"/>
    <w:rsid w:val="008540BB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366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98B"/>
    <w:rsid w:val="00873CA7"/>
    <w:rsid w:val="0087431C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2AF"/>
    <w:rsid w:val="00877EBF"/>
    <w:rsid w:val="0088056F"/>
    <w:rsid w:val="008809C6"/>
    <w:rsid w:val="00880B6A"/>
    <w:rsid w:val="0088114A"/>
    <w:rsid w:val="0088130D"/>
    <w:rsid w:val="0088165A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74"/>
    <w:rsid w:val="008A4196"/>
    <w:rsid w:val="008A53FD"/>
    <w:rsid w:val="008A564C"/>
    <w:rsid w:val="008A56E8"/>
    <w:rsid w:val="008A59D0"/>
    <w:rsid w:val="008A5B4F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B60"/>
    <w:rsid w:val="008B1F10"/>
    <w:rsid w:val="008B2259"/>
    <w:rsid w:val="008B230D"/>
    <w:rsid w:val="008B2577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5DC4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20F"/>
    <w:rsid w:val="008C3723"/>
    <w:rsid w:val="008C388D"/>
    <w:rsid w:val="008C3FB8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2F2B"/>
    <w:rsid w:val="008D3DC8"/>
    <w:rsid w:val="008D40B0"/>
    <w:rsid w:val="008D4448"/>
    <w:rsid w:val="008D4713"/>
    <w:rsid w:val="008D48CB"/>
    <w:rsid w:val="008D4CE7"/>
    <w:rsid w:val="008D5031"/>
    <w:rsid w:val="008D5197"/>
    <w:rsid w:val="008D5384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584C"/>
    <w:rsid w:val="008E59F1"/>
    <w:rsid w:val="008E6143"/>
    <w:rsid w:val="008E6581"/>
    <w:rsid w:val="008E6656"/>
    <w:rsid w:val="008E67E2"/>
    <w:rsid w:val="008E6B09"/>
    <w:rsid w:val="008E6CC1"/>
    <w:rsid w:val="008E6E73"/>
    <w:rsid w:val="008E7520"/>
    <w:rsid w:val="008E76B9"/>
    <w:rsid w:val="008E77D5"/>
    <w:rsid w:val="008F04D5"/>
    <w:rsid w:val="008F0CB0"/>
    <w:rsid w:val="008F0DC6"/>
    <w:rsid w:val="008F108B"/>
    <w:rsid w:val="008F1975"/>
    <w:rsid w:val="008F1B77"/>
    <w:rsid w:val="008F20C7"/>
    <w:rsid w:val="008F2496"/>
    <w:rsid w:val="008F28E4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4DF8"/>
    <w:rsid w:val="00905C9D"/>
    <w:rsid w:val="00905F42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C89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8DF"/>
    <w:rsid w:val="00921241"/>
    <w:rsid w:val="0092152E"/>
    <w:rsid w:val="00921681"/>
    <w:rsid w:val="0092168E"/>
    <w:rsid w:val="00921CC5"/>
    <w:rsid w:val="00921E6E"/>
    <w:rsid w:val="009224A4"/>
    <w:rsid w:val="00922F35"/>
    <w:rsid w:val="00923541"/>
    <w:rsid w:val="00924403"/>
    <w:rsid w:val="00924560"/>
    <w:rsid w:val="00924D72"/>
    <w:rsid w:val="00924F0A"/>
    <w:rsid w:val="00925076"/>
    <w:rsid w:val="009272C3"/>
    <w:rsid w:val="00927F84"/>
    <w:rsid w:val="00930C71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481"/>
    <w:rsid w:val="00940B2B"/>
    <w:rsid w:val="00940D88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3817"/>
    <w:rsid w:val="009448D5"/>
    <w:rsid w:val="0094561E"/>
    <w:rsid w:val="0094566D"/>
    <w:rsid w:val="00945C8D"/>
    <w:rsid w:val="00945E05"/>
    <w:rsid w:val="009466EB"/>
    <w:rsid w:val="009467A6"/>
    <w:rsid w:val="00946CC5"/>
    <w:rsid w:val="009472CD"/>
    <w:rsid w:val="00947C60"/>
    <w:rsid w:val="00950500"/>
    <w:rsid w:val="00950628"/>
    <w:rsid w:val="00951176"/>
    <w:rsid w:val="00951516"/>
    <w:rsid w:val="00951D1E"/>
    <w:rsid w:val="009521F3"/>
    <w:rsid w:val="0095233D"/>
    <w:rsid w:val="0095256D"/>
    <w:rsid w:val="00952A34"/>
    <w:rsid w:val="0095325C"/>
    <w:rsid w:val="00953527"/>
    <w:rsid w:val="009536B7"/>
    <w:rsid w:val="009543AF"/>
    <w:rsid w:val="00954731"/>
    <w:rsid w:val="0095476E"/>
    <w:rsid w:val="00954A7E"/>
    <w:rsid w:val="00954EC2"/>
    <w:rsid w:val="00955064"/>
    <w:rsid w:val="0095519F"/>
    <w:rsid w:val="0095596E"/>
    <w:rsid w:val="00955BF8"/>
    <w:rsid w:val="0095646A"/>
    <w:rsid w:val="0095661A"/>
    <w:rsid w:val="00956F96"/>
    <w:rsid w:val="0095734E"/>
    <w:rsid w:val="00957953"/>
    <w:rsid w:val="00957F47"/>
    <w:rsid w:val="00957F4F"/>
    <w:rsid w:val="0096031B"/>
    <w:rsid w:val="00960714"/>
    <w:rsid w:val="00960860"/>
    <w:rsid w:val="0096095A"/>
    <w:rsid w:val="00960A91"/>
    <w:rsid w:val="00961048"/>
    <w:rsid w:val="0096125D"/>
    <w:rsid w:val="00961683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084"/>
    <w:rsid w:val="009724E6"/>
    <w:rsid w:val="0097278C"/>
    <w:rsid w:val="00972DAC"/>
    <w:rsid w:val="00972FAB"/>
    <w:rsid w:val="00973D88"/>
    <w:rsid w:val="00974919"/>
    <w:rsid w:val="0097527A"/>
    <w:rsid w:val="0097528B"/>
    <w:rsid w:val="009757C3"/>
    <w:rsid w:val="0097729C"/>
    <w:rsid w:val="00977367"/>
    <w:rsid w:val="00977820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1BC"/>
    <w:rsid w:val="009906A8"/>
    <w:rsid w:val="009908D1"/>
    <w:rsid w:val="00990B76"/>
    <w:rsid w:val="00991860"/>
    <w:rsid w:val="00991988"/>
    <w:rsid w:val="00991FC0"/>
    <w:rsid w:val="009923D4"/>
    <w:rsid w:val="0099244B"/>
    <w:rsid w:val="00993AAD"/>
    <w:rsid w:val="00994103"/>
    <w:rsid w:val="009942D6"/>
    <w:rsid w:val="00994A5D"/>
    <w:rsid w:val="009951A3"/>
    <w:rsid w:val="009952C1"/>
    <w:rsid w:val="009953F2"/>
    <w:rsid w:val="00995F26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2E51"/>
    <w:rsid w:val="009A36E8"/>
    <w:rsid w:val="009A3895"/>
    <w:rsid w:val="009A40D2"/>
    <w:rsid w:val="009A4112"/>
    <w:rsid w:val="009A4124"/>
    <w:rsid w:val="009A42E9"/>
    <w:rsid w:val="009A44F5"/>
    <w:rsid w:val="009A461D"/>
    <w:rsid w:val="009A4B3C"/>
    <w:rsid w:val="009A5348"/>
    <w:rsid w:val="009A594D"/>
    <w:rsid w:val="009A5FA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B7F73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913"/>
    <w:rsid w:val="009D17A3"/>
    <w:rsid w:val="009D2278"/>
    <w:rsid w:val="009D2324"/>
    <w:rsid w:val="009D2699"/>
    <w:rsid w:val="009D27C3"/>
    <w:rsid w:val="009D2941"/>
    <w:rsid w:val="009D328C"/>
    <w:rsid w:val="009D3882"/>
    <w:rsid w:val="009D410D"/>
    <w:rsid w:val="009D4A04"/>
    <w:rsid w:val="009D50ED"/>
    <w:rsid w:val="009D59D8"/>
    <w:rsid w:val="009D5E1B"/>
    <w:rsid w:val="009D67CF"/>
    <w:rsid w:val="009D6837"/>
    <w:rsid w:val="009D691A"/>
    <w:rsid w:val="009D739F"/>
    <w:rsid w:val="009D7F76"/>
    <w:rsid w:val="009E02F6"/>
    <w:rsid w:val="009E0543"/>
    <w:rsid w:val="009E06D7"/>
    <w:rsid w:val="009E1269"/>
    <w:rsid w:val="009E16B4"/>
    <w:rsid w:val="009E1E79"/>
    <w:rsid w:val="009E1F94"/>
    <w:rsid w:val="009E2380"/>
    <w:rsid w:val="009E24DD"/>
    <w:rsid w:val="009E2937"/>
    <w:rsid w:val="009E29D3"/>
    <w:rsid w:val="009E31A7"/>
    <w:rsid w:val="009E3991"/>
    <w:rsid w:val="009E4797"/>
    <w:rsid w:val="009E4A64"/>
    <w:rsid w:val="009E4ED0"/>
    <w:rsid w:val="009E5755"/>
    <w:rsid w:val="009E57D2"/>
    <w:rsid w:val="009E5968"/>
    <w:rsid w:val="009E5B7C"/>
    <w:rsid w:val="009E6B27"/>
    <w:rsid w:val="009E6F43"/>
    <w:rsid w:val="009F012F"/>
    <w:rsid w:val="009F03A5"/>
    <w:rsid w:val="009F0C3D"/>
    <w:rsid w:val="009F1161"/>
    <w:rsid w:val="009F139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264"/>
    <w:rsid w:val="00A00B85"/>
    <w:rsid w:val="00A00F0E"/>
    <w:rsid w:val="00A00FD9"/>
    <w:rsid w:val="00A01E3C"/>
    <w:rsid w:val="00A025D4"/>
    <w:rsid w:val="00A02654"/>
    <w:rsid w:val="00A02A16"/>
    <w:rsid w:val="00A02FB9"/>
    <w:rsid w:val="00A03379"/>
    <w:rsid w:val="00A0357B"/>
    <w:rsid w:val="00A0360E"/>
    <w:rsid w:val="00A042DC"/>
    <w:rsid w:val="00A043FB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32E"/>
    <w:rsid w:val="00A129E1"/>
    <w:rsid w:val="00A13060"/>
    <w:rsid w:val="00A1317A"/>
    <w:rsid w:val="00A13462"/>
    <w:rsid w:val="00A135B0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130"/>
    <w:rsid w:val="00A20703"/>
    <w:rsid w:val="00A20A93"/>
    <w:rsid w:val="00A21B4C"/>
    <w:rsid w:val="00A21F19"/>
    <w:rsid w:val="00A2203A"/>
    <w:rsid w:val="00A223B7"/>
    <w:rsid w:val="00A225E4"/>
    <w:rsid w:val="00A22967"/>
    <w:rsid w:val="00A22A94"/>
    <w:rsid w:val="00A2300E"/>
    <w:rsid w:val="00A23348"/>
    <w:rsid w:val="00A23755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27A2D"/>
    <w:rsid w:val="00A3048A"/>
    <w:rsid w:val="00A32A44"/>
    <w:rsid w:val="00A32D3C"/>
    <w:rsid w:val="00A3350E"/>
    <w:rsid w:val="00A3393C"/>
    <w:rsid w:val="00A3394E"/>
    <w:rsid w:val="00A33EB8"/>
    <w:rsid w:val="00A34A95"/>
    <w:rsid w:val="00A352AE"/>
    <w:rsid w:val="00A35EC3"/>
    <w:rsid w:val="00A369A7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4FD9"/>
    <w:rsid w:val="00A45014"/>
    <w:rsid w:val="00A45185"/>
    <w:rsid w:val="00A45FBE"/>
    <w:rsid w:val="00A465B1"/>
    <w:rsid w:val="00A46F99"/>
    <w:rsid w:val="00A4768F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843"/>
    <w:rsid w:val="00A55E53"/>
    <w:rsid w:val="00A55FB4"/>
    <w:rsid w:val="00A56040"/>
    <w:rsid w:val="00A572D2"/>
    <w:rsid w:val="00A57820"/>
    <w:rsid w:val="00A57AE1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3A9E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86B"/>
    <w:rsid w:val="00A7390D"/>
    <w:rsid w:val="00A73BE6"/>
    <w:rsid w:val="00A7453A"/>
    <w:rsid w:val="00A74722"/>
    <w:rsid w:val="00A75098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79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131"/>
    <w:rsid w:val="00A87AA8"/>
    <w:rsid w:val="00A87C21"/>
    <w:rsid w:val="00A87F57"/>
    <w:rsid w:val="00A9056D"/>
    <w:rsid w:val="00A907B8"/>
    <w:rsid w:val="00A908C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29ED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1872"/>
    <w:rsid w:val="00AA1DFC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0B95"/>
    <w:rsid w:val="00AB10E7"/>
    <w:rsid w:val="00AB1F93"/>
    <w:rsid w:val="00AB2928"/>
    <w:rsid w:val="00AB29BA"/>
    <w:rsid w:val="00AB2A8F"/>
    <w:rsid w:val="00AB2BF1"/>
    <w:rsid w:val="00AB2EBB"/>
    <w:rsid w:val="00AB2F8A"/>
    <w:rsid w:val="00AB30E3"/>
    <w:rsid w:val="00AB3C12"/>
    <w:rsid w:val="00AB4EB0"/>
    <w:rsid w:val="00AB4FEE"/>
    <w:rsid w:val="00AB5CA9"/>
    <w:rsid w:val="00AB5EF1"/>
    <w:rsid w:val="00AB61FA"/>
    <w:rsid w:val="00AC00A9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4B14"/>
    <w:rsid w:val="00AC5182"/>
    <w:rsid w:val="00AC6499"/>
    <w:rsid w:val="00AC64AD"/>
    <w:rsid w:val="00AC6663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CDB"/>
    <w:rsid w:val="00AD1D99"/>
    <w:rsid w:val="00AD20C8"/>
    <w:rsid w:val="00AD2847"/>
    <w:rsid w:val="00AD325D"/>
    <w:rsid w:val="00AD34A2"/>
    <w:rsid w:val="00AD35AC"/>
    <w:rsid w:val="00AD39A7"/>
    <w:rsid w:val="00AD3E01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C0C"/>
    <w:rsid w:val="00AE5CF2"/>
    <w:rsid w:val="00AE5FBA"/>
    <w:rsid w:val="00AE60D2"/>
    <w:rsid w:val="00AE6C5A"/>
    <w:rsid w:val="00AE6D10"/>
    <w:rsid w:val="00AE7142"/>
    <w:rsid w:val="00AE7466"/>
    <w:rsid w:val="00AE7D8D"/>
    <w:rsid w:val="00AF0390"/>
    <w:rsid w:val="00AF040D"/>
    <w:rsid w:val="00AF0940"/>
    <w:rsid w:val="00AF0A09"/>
    <w:rsid w:val="00AF0A85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7224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3959"/>
    <w:rsid w:val="00B143A2"/>
    <w:rsid w:val="00B14425"/>
    <w:rsid w:val="00B144B0"/>
    <w:rsid w:val="00B14E7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870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79D"/>
    <w:rsid w:val="00B26B87"/>
    <w:rsid w:val="00B26CD9"/>
    <w:rsid w:val="00B276EE"/>
    <w:rsid w:val="00B27BDA"/>
    <w:rsid w:val="00B30536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4146"/>
    <w:rsid w:val="00B35192"/>
    <w:rsid w:val="00B35443"/>
    <w:rsid w:val="00B3586E"/>
    <w:rsid w:val="00B359F9"/>
    <w:rsid w:val="00B35A3C"/>
    <w:rsid w:val="00B377ED"/>
    <w:rsid w:val="00B379D7"/>
    <w:rsid w:val="00B40358"/>
    <w:rsid w:val="00B40398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50B"/>
    <w:rsid w:val="00B46C88"/>
    <w:rsid w:val="00B46DD6"/>
    <w:rsid w:val="00B473A6"/>
    <w:rsid w:val="00B47705"/>
    <w:rsid w:val="00B4770D"/>
    <w:rsid w:val="00B4796C"/>
    <w:rsid w:val="00B47A28"/>
    <w:rsid w:val="00B47B92"/>
    <w:rsid w:val="00B47C44"/>
    <w:rsid w:val="00B50102"/>
    <w:rsid w:val="00B5025E"/>
    <w:rsid w:val="00B50404"/>
    <w:rsid w:val="00B5061C"/>
    <w:rsid w:val="00B51078"/>
    <w:rsid w:val="00B5144C"/>
    <w:rsid w:val="00B52652"/>
    <w:rsid w:val="00B52E43"/>
    <w:rsid w:val="00B52FC2"/>
    <w:rsid w:val="00B52FDD"/>
    <w:rsid w:val="00B530BA"/>
    <w:rsid w:val="00B533B8"/>
    <w:rsid w:val="00B536FC"/>
    <w:rsid w:val="00B53F65"/>
    <w:rsid w:val="00B548A1"/>
    <w:rsid w:val="00B54C12"/>
    <w:rsid w:val="00B5539B"/>
    <w:rsid w:val="00B556BE"/>
    <w:rsid w:val="00B55713"/>
    <w:rsid w:val="00B55F01"/>
    <w:rsid w:val="00B564C6"/>
    <w:rsid w:val="00B5663A"/>
    <w:rsid w:val="00B56C1A"/>
    <w:rsid w:val="00B57A40"/>
    <w:rsid w:val="00B57CB6"/>
    <w:rsid w:val="00B60E69"/>
    <w:rsid w:val="00B619D7"/>
    <w:rsid w:val="00B61C10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A89"/>
    <w:rsid w:val="00B64BE1"/>
    <w:rsid w:val="00B654AB"/>
    <w:rsid w:val="00B65B13"/>
    <w:rsid w:val="00B66B4B"/>
    <w:rsid w:val="00B66D6B"/>
    <w:rsid w:val="00B67327"/>
    <w:rsid w:val="00B675AD"/>
    <w:rsid w:val="00B67634"/>
    <w:rsid w:val="00B703D0"/>
    <w:rsid w:val="00B70859"/>
    <w:rsid w:val="00B709E8"/>
    <w:rsid w:val="00B717A1"/>
    <w:rsid w:val="00B71B76"/>
    <w:rsid w:val="00B71F34"/>
    <w:rsid w:val="00B72229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A18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67DA"/>
    <w:rsid w:val="00B87902"/>
    <w:rsid w:val="00B900B2"/>
    <w:rsid w:val="00B90ECC"/>
    <w:rsid w:val="00B918AA"/>
    <w:rsid w:val="00B91E2B"/>
    <w:rsid w:val="00B930BA"/>
    <w:rsid w:val="00B9323A"/>
    <w:rsid w:val="00B9330C"/>
    <w:rsid w:val="00B9381D"/>
    <w:rsid w:val="00B93C1C"/>
    <w:rsid w:val="00B93DB0"/>
    <w:rsid w:val="00B9453D"/>
    <w:rsid w:val="00B94781"/>
    <w:rsid w:val="00B94F13"/>
    <w:rsid w:val="00B95462"/>
    <w:rsid w:val="00B954A4"/>
    <w:rsid w:val="00B955A6"/>
    <w:rsid w:val="00B9566F"/>
    <w:rsid w:val="00B95DF2"/>
    <w:rsid w:val="00B96A39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4E16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6B7C"/>
    <w:rsid w:val="00BA7BAF"/>
    <w:rsid w:val="00BB00F4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48A5"/>
    <w:rsid w:val="00BB49BC"/>
    <w:rsid w:val="00BB4C77"/>
    <w:rsid w:val="00BB4D24"/>
    <w:rsid w:val="00BB4DE7"/>
    <w:rsid w:val="00BB5295"/>
    <w:rsid w:val="00BB5850"/>
    <w:rsid w:val="00BB5A5F"/>
    <w:rsid w:val="00BB5A9C"/>
    <w:rsid w:val="00BB5AE7"/>
    <w:rsid w:val="00BB5BDB"/>
    <w:rsid w:val="00BB5F3F"/>
    <w:rsid w:val="00BB66DD"/>
    <w:rsid w:val="00BB6756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66B0"/>
    <w:rsid w:val="00BC7910"/>
    <w:rsid w:val="00BC7ABB"/>
    <w:rsid w:val="00BD01A6"/>
    <w:rsid w:val="00BD0802"/>
    <w:rsid w:val="00BD0E93"/>
    <w:rsid w:val="00BD1432"/>
    <w:rsid w:val="00BD14D8"/>
    <w:rsid w:val="00BD157B"/>
    <w:rsid w:val="00BD1828"/>
    <w:rsid w:val="00BD1829"/>
    <w:rsid w:val="00BD225D"/>
    <w:rsid w:val="00BD246C"/>
    <w:rsid w:val="00BD2647"/>
    <w:rsid w:val="00BD2975"/>
    <w:rsid w:val="00BD2994"/>
    <w:rsid w:val="00BD38A4"/>
    <w:rsid w:val="00BD4415"/>
    <w:rsid w:val="00BD4E11"/>
    <w:rsid w:val="00BD5372"/>
    <w:rsid w:val="00BD5721"/>
    <w:rsid w:val="00BD5827"/>
    <w:rsid w:val="00BD65E3"/>
    <w:rsid w:val="00BD66F4"/>
    <w:rsid w:val="00BD6AD2"/>
    <w:rsid w:val="00BD6F95"/>
    <w:rsid w:val="00BD73F7"/>
    <w:rsid w:val="00BD7551"/>
    <w:rsid w:val="00BE0037"/>
    <w:rsid w:val="00BE0121"/>
    <w:rsid w:val="00BE0209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3EE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31A"/>
    <w:rsid w:val="00BF29BE"/>
    <w:rsid w:val="00BF2BA4"/>
    <w:rsid w:val="00BF2CC5"/>
    <w:rsid w:val="00BF3A75"/>
    <w:rsid w:val="00BF4D63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AE9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A5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35E"/>
    <w:rsid w:val="00C33681"/>
    <w:rsid w:val="00C34476"/>
    <w:rsid w:val="00C345DA"/>
    <w:rsid w:val="00C34E39"/>
    <w:rsid w:val="00C34FD8"/>
    <w:rsid w:val="00C352D9"/>
    <w:rsid w:val="00C353CB"/>
    <w:rsid w:val="00C35FB4"/>
    <w:rsid w:val="00C363BE"/>
    <w:rsid w:val="00C375BF"/>
    <w:rsid w:val="00C3762F"/>
    <w:rsid w:val="00C40D87"/>
    <w:rsid w:val="00C4106C"/>
    <w:rsid w:val="00C41118"/>
    <w:rsid w:val="00C41331"/>
    <w:rsid w:val="00C41333"/>
    <w:rsid w:val="00C41491"/>
    <w:rsid w:val="00C416AC"/>
    <w:rsid w:val="00C41F7D"/>
    <w:rsid w:val="00C420C5"/>
    <w:rsid w:val="00C42DAF"/>
    <w:rsid w:val="00C42FE0"/>
    <w:rsid w:val="00C431B2"/>
    <w:rsid w:val="00C4325C"/>
    <w:rsid w:val="00C4416C"/>
    <w:rsid w:val="00C4447F"/>
    <w:rsid w:val="00C45BE7"/>
    <w:rsid w:val="00C45C72"/>
    <w:rsid w:val="00C463C1"/>
    <w:rsid w:val="00C47A6F"/>
    <w:rsid w:val="00C47C80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4515"/>
    <w:rsid w:val="00C549A2"/>
    <w:rsid w:val="00C549FF"/>
    <w:rsid w:val="00C551DC"/>
    <w:rsid w:val="00C55CA9"/>
    <w:rsid w:val="00C5641F"/>
    <w:rsid w:val="00C569FD"/>
    <w:rsid w:val="00C56E71"/>
    <w:rsid w:val="00C571E1"/>
    <w:rsid w:val="00C57387"/>
    <w:rsid w:val="00C57694"/>
    <w:rsid w:val="00C57699"/>
    <w:rsid w:val="00C57898"/>
    <w:rsid w:val="00C579FE"/>
    <w:rsid w:val="00C603B6"/>
    <w:rsid w:val="00C60589"/>
    <w:rsid w:val="00C60A86"/>
    <w:rsid w:val="00C60B7D"/>
    <w:rsid w:val="00C60FFE"/>
    <w:rsid w:val="00C61065"/>
    <w:rsid w:val="00C613F6"/>
    <w:rsid w:val="00C61490"/>
    <w:rsid w:val="00C618E4"/>
    <w:rsid w:val="00C61BF1"/>
    <w:rsid w:val="00C61D6F"/>
    <w:rsid w:val="00C62D44"/>
    <w:rsid w:val="00C638B9"/>
    <w:rsid w:val="00C6398C"/>
    <w:rsid w:val="00C647FC"/>
    <w:rsid w:val="00C64C6B"/>
    <w:rsid w:val="00C65358"/>
    <w:rsid w:val="00C6596A"/>
    <w:rsid w:val="00C67051"/>
    <w:rsid w:val="00C67ABC"/>
    <w:rsid w:val="00C70114"/>
    <w:rsid w:val="00C705E5"/>
    <w:rsid w:val="00C709F4"/>
    <w:rsid w:val="00C716F6"/>
    <w:rsid w:val="00C718C8"/>
    <w:rsid w:val="00C72360"/>
    <w:rsid w:val="00C725B2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EAC"/>
    <w:rsid w:val="00C81F74"/>
    <w:rsid w:val="00C82020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787"/>
    <w:rsid w:val="00C93BF1"/>
    <w:rsid w:val="00C93EBB"/>
    <w:rsid w:val="00C93F12"/>
    <w:rsid w:val="00C94231"/>
    <w:rsid w:val="00C9480A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3B2F"/>
    <w:rsid w:val="00CA43F6"/>
    <w:rsid w:val="00CA54E3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85E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7B"/>
    <w:rsid w:val="00CB4FDF"/>
    <w:rsid w:val="00CB5A78"/>
    <w:rsid w:val="00CB5AA2"/>
    <w:rsid w:val="00CB6B7F"/>
    <w:rsid w:val="00CB77AE"/>
    <w:rsid w:val="00CC0202"/>
    <w:rsid w:val="00CC0474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CB3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AAC"/>
    <w:rsid w:val="00CD4FA8"/>
    <w:rsid w:val="00CD61F0"/>
    <w:rsid w:val="00CD68D0"/>
    <w:rsid w:val="00CD76B0"/>
    <w:rsid w:val="00CD7B99"/>
    <w:rsid w:val="00CD7E22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3F72"/>
    <w:rsid w:val="00CE41F2"/>
    <w:rsid w:val="00CE4CD6"/>
    <w:rsid w:val="00CE4CD7"/>
    <w:rsid w:val="00CE5B04"/>
    <w:rsid w:val="00CE5B9B"/>
    <w:rsid w:val="00CE5F05"/>
    <w:rsid w:val="00CE63C9"/>
    <w:rsid w:val="00CE6A1F"/>
    <w:rsid w:val="00CE6C8D"/>
    <w:rsid w:val="00CE7DC7"/>
    <w:rsid w:val="00CE7F74"/>
    <w:rsid w:val="00CF0A35"/>
    <w:rsid w:val="00CF0CEF"/>
    <w:rsid w:val="00CF0E3C"/>
    <w:rsid w:val="00CF1675"/>
    <w:rsid w:val="00CF1735"/>
    <w:rsid w:val="00CF1BB2"/>
    <w:rsid w:val="00CF2079"/>
    <w:rsid w:val="00CF3104"/>
    <w:rsid w:val="00CF3212"/>
    <w:rsid w:val="00CF3307"/>
    <w:rsid w:val="00CF3EA5"/>
    <w:rsid w:val="00CF4470"/>
    <w:rsid w:val="00CF4BE6"/>
    <w:rsid w:val="00CF540E"/>
    <w:rsid w:val="00CF5637"/>
    <w:rsid w:val="00CF6643"/>
    <w:rsid w:val="00CF6750"/>
    <w:rsid w:val="00CF6C23"/>
    <w:rsid w:val="00CF6C45"/>
    <w:rsid w:val="00CF73BA"/>
    <w:rsid w:val="00CF7636"/>
    <w:rsid w:val="00CF7876"/>
    <w:rsid w:val="00CF7FAD"/>
    <w:rsid w:val="00D00296"/>
    <w:rsid w:val="00D005FB"/>
    <w:rsid w:val="00D00B05"/>
    <w:rsid w:val="00D00D28"/>
    <w:rsid w:val="00D019CB"/>
    <w:rsid w:val="00D01DEE"/>
    <w:rsid w:val="00D02A12"/>
    <w:rsid w:val="00D032CC"/>
    <w:rsid w:val="00D03B46"/>
    <w:rsid w:val="00D03D85"/>
    <w:rsid w:val="00D03EA9"/>
    <w:rsid w:val="00D03FDB"/>
    <w:rsid w:val="00D041B8"/>
    <w:rsid w:val="00D04501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4D1"/>
    <w:rsid w:val="00D0752E"/>
    <w:rsid w:val="00D07724"/>
    <w:rsid w:val="00D07EDB"/>
    <w:rsid w:val="00D10600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4DE0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344"/>
    <w:rsid w:val="00D27239"/>
    <w:rsid w:val="00D27454"/>
    <w:rsid w:val="00D27A7E"/>
    <w:rsid w:val="00D302C8"/>
    <w:rsid w:val="00D305A4"/>
    <w:rsid w:val="00D30758"/>
    <w:rsid w:val="00D3081F"/>
    <w:rsid w:val="00D3099E"/>
    <w:rsid w:val="00D30C50"/>
    <w:rsid w:val="00D30DB6"/>
    <w:rsid w:val="00D310ED"/>
    <w:rsid w:val="00D3123E"/>
    <w:rsid w:val="00D312C3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455"/>
    <w:rsid w:val="00D36ADC"/>
    <w:rsid w:val="00D36D12"/>
    <w:rsid w:val="00D36D18"/>
    <w:rsid w:val="00D3708E"/>
    <w:rsid w:val="00D370F7"/>
    <w:rsid w:val="00D372D3"/>
    <w:rsid w:val="00D3745F"/>
    <w:rsid w:val="00D408E3"/>
    <w:rsid w:val="00D412E9"/>
    <w:rsid w:val="00D4142C"/>
    <w:rsid w:val="00D41EBE"/>
    <w:rsid w:val="00D42133"/>
    <w:rsid w:val="00D429DB"/>
    <w:rsid w:val="00D42AFD"/>
    <w:rsid w:val="00D43090"/>
    <w:rsid w:val="00D430A7"/>
    <w:rsid w:val="00D432E3"/>
    <w:rsid w:val="00D4354F"/>
    <w:rsid w:val="00D43728"/>
    <w:rsid w:val="00D44419"/>
    <w:rsid w:val="00D44669"/>
    <w:rsid w:val="00D44A78"/>
    <w:rsid w:val="00D45413"/>
    <w:rsid w:val="00D457DA"/>
    <w:rsid w:val="00D476D0"/>
    <w:rsid w:val="00D477AC"/>
    <w:rsid w:val="00D4798D"/>
    <w:rsid w:val="00D47D61"/>
    <w:rsid w:val="00D47EA7"/>
    <w:rsid w:val="00D50AC6"/>
    <w:rsid w:val="00D50F19"/>
    <w:rsid w:val="00D514BC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022"/>
    <w:rsid w:val="00D64543"/>
    <w:rsid w:val="00D64FE3"/>
    <w:rsid w:val="00D6592A"/>
    <w:rsid w:val="00D65991"/>
    <w:rsid w:val="00D65D45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45D"/>
    <w:rsid w:val="00D7375D"/>
    <w:rsid w:val="00D73B3E"/>
    <w:rsid w:val="00D74010"/>
    <w:rsid w:val="00D7441B"/>
    <w:rsid w:val="00D74577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8773A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4A78"/>
    <w:rsid w:val="00D955CF"/>
    <w:rsid w:val="00D95AC5"/>
    <w:rsid w:val="00D95EA1"/>
    <w:rsid w:val="00D95EBF"/>
    <w:rsid w:val="00D96195"/>
    <w:rsid w:val="00D963C0"/>
    <w:rsid w:val="00D969B5"/>
    <w:rsid w:val="00D97441"/>
    <w:rsid w:val="00D97488"/>
    <w:rsid w:val="00D97B7C"/>
    <w:rsid w:val="00DA08AD"/>
    <w:rsid w:val="00DA09E5"/>
    <w:rsid w:val="00DA1237"/>
    <w:rsid w:val="00DA171F"/>
    <w:rsid w:val="00DA1951"/>
    <w:rsid w:val="00DA1D43"/>
    <w:rsid w:val="00DA2012"/>
    <w:rsid w:val="00DA218A"/>
    <w:rsid w:val="00DA24A1"/>
    <w:rsid w:val="00DA2C55"/>
    <w:rsid w:val="00DA2EE3"/>
    <w:rsid w:val="00DA3A32"/>
    <w:rsid w:val="00DA3BCA"/>
    <w:rsid w:val="00DA40C5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6726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925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849"/>
    <w:rsid w:val="00DD2AE4"/>
    <w:rsid w:val="00DD3157"/>
    <w:rsid w:val="00DD3D36"/>
    <w:rsid w:val="00DD53D5"/>
    <w:rsid w:val="00DD5A52"/>
    <w:rsid w:val="00DD60A9"/>
    <w:rsid w:val="00DD6736"/>
    <w:rsid w:val="00DD6CCE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4B4A"/>
    <w:rsid w:val="00DE4E9C"/>
    <w:rsid w:val="00DE5343"/>
    <w:rsid w:val="00DE55A6"/>
    <w:rsid w:val="00DE56B5"/>
    <w:rsid w:val="00DE5864"/>
    <w:rsid w:val="00DE593E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056"/>
    <w:rsid w:val="00DF2A7F"/>
    <w:rsid w:val="00DF339E"/>
    <w:rsid w:val="00DF33E9"/>
    <w:rsid w:val="00DF44F3"/>
    <w:rsid w:val="00DF46C8"/>
    <w:rsid w:val="00DF4A20"/>
    <w:rsid w:val="00DF4E23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71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01B"/>
    <w:rsid w:val="00E11819"/>
    <w:rsid w:val="00E1197E"/>
    <w:rsid w:val="00E11C69"/>
    <w:rsid w:val="00E137F5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1E72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4F07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A88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6E8"/>
    <w:rsid w:val="00E358D2"/>
    <w:rsid w:val="00E35B70"/>
    <w:rsid w:val="00E35D1E"/>
    <w:rsid w:val="00E35E27"/>
    <w:rsid w:val="00E362EC"/>
    <w:rsid w:val="00E36406"/>
    <w:rsid w:val="00E36656"/>
    <w:rsid w:val="00E36F66"/>
    <w:rsid w:val="00E3718A"/>
    <w:rsid w:val="00E37290"/>
    <w:rsid w:val="00E37448"/>
    <w:rsid w:val="00E40307"/>
    <w:rsid w:val="00E40ACA"/>
    <w:rsid w:val="00E41479"/>
    <w:rsid w:val="00E41C6D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789"/>
    <w:rsid w:val="00E45952"/>
    <w:rsid w:val="00E45E37"/>
    <w:rsid w:val="00E46A73"/>
    <w:rsid w:val="00E46EFE"/>
    <w:rsid w:val="00E473E4"/>
    <w:rsid w:val="00E47589"/>
    <w:rsid w:val="00E4764B"/>
    <w:rsid w:val="00E476AB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981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526B"/>
    <w:rsid w:val="00E77793"/>
    <w:rsid w:val="00E8000A"/>
    <w:rsid w:val="00E80301"/>
    <w:rsid w:val="00E80337"/>
    <w:rsid w:val="00E805B2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656D"/>
    <w:rsid w:val="00E8716F"/>
    <w:rsid w:val="00E87A83"/>
    <w:rsid w:val="00E906D3"/>
    <w:rsid w:val="00E90C04"/>
    <w:rsid w:val="00E91122"/>
    <w:rsid w:val="00E925DF"/>
    <w:rsid w:val="00E92940"/>
    <w:rsid w:val="00E92E76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2B5"/>
    <w:rsid w:val="00EA0A06"/>
    <w:rsid w:val="00EA0CE4"/>
    <w:rsid w:val="00EA1274"/>
    <w:rsid w:val="00EA1B9D"/>
    <w:rsid w:val="00EA1C88"/>
    <w:rsid w:val="00EA24DE"/>
    <w:rsid w:val="00EA26F8"/>
    <w:rsid w:val="00EA2D29"/>
    <w:rsid w:val="00EA36BB"/>
    <w:rsid w:val="00EA3D1A"/>
    <w:rsid w:val="00EA451F"/>
    <w:rsid w:val="00EA4DE6"/>
    <w:rsid w:val="00EA517E"/>
    <w:rsid w:val="00EA52D5"/>
    <w:rsid w:val="00EA55E6"/>
    <w:rsid w:val="00EA58AE"/>
    <w:rsid w:val="00EA5EE2"/>
    <w:rsid w:val="00EA6008"/>
    <w:rsid w:val="00EA6478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1DA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6675"/>
    <w:rsid w:val="00EB76AC"/>
    <w:rsid w:val="00EB7E8F"/>
    <w:rsid w:val="00EC00C6"/>
    <w:rsid w:val="00EC1DC9"/>
    <w:rsid w:val="00EC2362"/>
    <w:rsid w:val="00EC289D"/>
    <w:rsid w:val="00EC2C8C"/>
    <w:rsid w:val="00EC2EE0"/>
    <w:rsid w:val="00EC34DF"/>
    <w:rsid w:val="00EC438F"/>
    <w:rsid w:val="00EC44E9"/>
    <w:rsid w:val="00EC4AB3"/>
    <w:rsid w:val="00EC5A81"/>
    <w:rsid w:val="00EC6BFE"/>
    <w:rsid w:val="00EC714F"/>
    <w:rsid w:val="00EC7341"/>
    <w:rsid w:val="00EC760C"/>
    <w:rsid w:val="00EC76A7"/>
    <w:rsid w:val="00EC7F33"/>
    <w:rsid w:val="00ED06B7"/>
    <w:rsid w:val="00ED07A4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D7867"/>
    <w:rsid w:val="00EE012E"/>
    <w:rsid w:val="00EE0958"/>
    <w:rsid w:val="00EE135C"/>
    <w:rsid w:val="00EE1543"/>
    <w:rsid w:val="00EE15A9"/>
    <w:rsid w:val="00EE1E29"/>
    <w:rsid w:val="00EE1E66"/>
    <w:rsid w:val="00EE2555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0F0"/>
    <w:rsid w:val="00EE670C"/>
    <w:rsid w:val="00EE67ED"/>
    <w:rsid w:val="00EE69DF"/>
    <w:rsid w:val="00EE6A7B"/>
    <w:rsid w:val="00EE70A5"/>
    <w:rsid w:val="00EE7A89"/>
    <w:rsid w:val="00EE7B6E"/>
    <w:rsid w:val="00EE7CDB"/>
    <w:rsid w:val="00EF005D"/>
    <w:rsid w:val="00EF1656"/>
    <w:rsid w:val="00EF1A12"/>
    <w:rsid w:val="00EF1CA1"/>
    <w:rsid w:val="00EF1DEE"/>
    <w:rsid w:val="00EF2B5D"/>
    <w:rsid w:val="00EF2C52"/>
    <w:rsid w:val="00EF2D53"/>
    <w:rsid w:val="00EF2D6C"/>
    <w:rsid w:val="00EF3141"/>
    <w:rsid w:val="00EF3475"/>
    <w:rsid w:val="00EF402A"/>
    <w:rsid w:val="00EF411C"/>
    <w:rsid w:val="00EF41F1"/>
    <w:rsid w:val="00EF5555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3973"/>
    <w:rsid w:val="00F04311"/>
    <w:rsid w:val="00F04425"/>
    <w:rsid w:val="00F0454D"/>
    <w:rsid w:val="00F05374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7CA"/>
    <w:rsid w:val="00F108EE"/>
    <w:rsid w:val="00F10B96"/>
    <w:rsid w:val="00F10C25"/>
    <w:rsid w:val="00F10E69"/>
    <w:rsid w:val="00F1134E"/>
    <w:rsid w:val="00F11641"/>
    <w:rsid w:val="00F118B2"/>
    <w:rsid w:val="00F12C15"/>
    <w:rsid w:val="00F13159"/>
    <w:rsid w:val="00F13EA9"/>
    <w:rsid w:val="00F1635E"/>
    <w:rsid w:val="00F16AA6"/>
    <w:rsid w:val="00F16BAF"/>
    <w:rsid w:val="00F170BC"/>
    <w:rsid w:val="00F17374"/>
    <w:rsid w:val="00F1797B"/>
    <w:rsid w:val="00F17A2E"/>
    <w:rsid w:val="00F17F06"/>
    <w:rsid w:val="00F2001A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941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447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219"/>
    <w:rsid w:val="00F4130D"/>
    <w:rsid w:val="00F41486"/>
    <w:rsid w:val="00F41853"/>
    <w:rsid w:val="00F419EB"/>
    <w:rsid w:val="00F422DD"/>
    <w:rsid w:val="00F425CA"/>
    <w:rsid w:val="00F42867"/>
    <w:rsid w:val="00F42C6E"/>
    <w:rsid w:val="00F43805"/>
    <w:rsid w:val="00F438CA"/>
    <w:rsid w:val="00F43CB2"/>
    <w:rsid w:val="00F442B2"/>
    <w:rsid w:val="00F442B8"/>
    <w:rsid w:val="00F444AD"/>
    <w:rsid w:val="00F44C39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6D40"/>
    <w:rsid w:val="00F5718A"/>
    <w:rsid w:val="00F57308"/>
    <w:rsid w:val="00F57392"/>
    <w:rsid w:val="00F5751D"/>
    <w:rsid w:val="00F57580"/>
    <w:rsid w:val="00F57B49"/>
    <w:rsid w:val="00F60DC7"/>
    <w:rsid w:val="00F613BD"/>
    <w:rsid w:val="00F61536"/>
    <w:rsid w:val="00F61DF1"/>
    <w:rsid w:val="00F628CD"/>
    <w:rsid w:val="00F62B2F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8F3"/>
    <w:rsid w:val="00F72ABE"/>
    <w:rsid w:val="00F74117"/>
    <w:rsid w:val="00F75022"/>
    <w:rsid w:val="00F75253"/>
    <w:rsid w:val="00F75E0B"/>
    <w:rsid w:val="00F76E8D"/>
    <w:rsid w:val="00F77FF4"/>
    <w:rsid w:val="00F8091C"/>
    <w:rsid w:val="00F81581"/>
    <w:rsid w:val="00F8191A"/>
    <w:rsid w:val="00F81925"/>
    <w:rsid w:val="00F81AF3"/>
    <w:rsid w:val="00F81E26"/>
    <w:rsid w:val="00F82639"/>
    <w:rsid w:val="00F82E92"/>
    <w:rsid w:val="00F835AF"/>
    <w:rsid w:val="00F83848"/>
    <w:rsid w:val="00F83917"/>
    <w:rsid w:val="00F84394"/>
    <w:rsid w:val="00F847C5"/>
    <w:rsid w:val="00F85178"/>
    <w:rsid w:val="00F852C4"/>
    <w:rsid w:val="00F85609"/>
    <w:rsid w:val="00F85CEF"/>
    <w:rsid w:val="00F874F1"/>
    <w:rsid w:val="00F87CBC"/>
    <w:rsid w:val="00F87F9B"/>
    <w:rsid w:val="00F87FE7"/>
    <w:rsid w:val="00F9017C"/>
    <w:rsid w:val="00F90A20"/>
    <w:rsid w:val="00F90D66"/>
    <w:rsid w:val="00F91047"/>
    <w:rsid w:val="00F91ACD"/>
    <w:rsid w:val="00F91CB8"/>
    <w:rsid w:val="00F91F51"/>
    <w:rsid w:val="00F92BBF"/>
    <w:rsid w:val="00F92FE8"/>
    <w:rsid w:val="00F9317F"/>
    <w:rsid w:val="00F9376A"/>
    <w:rsid w:val="00F94036"/>
    <w:rsid w:val="00F94542"/>
    <w:rsid w:val="00F94752"/>
    <w:rsid w:val="00F94A21"/>
    <w:rsid w:val="00F953DB"/>
    <w:rsid w:val="00F9549A"/>
    <w:rsid w:val="00F95602"/>
    <w:rsid w:val="00F963E3"/>
    <w:rsid w:val="00F96A60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A6D"/>
    <w:rsid w:val="00FA7B85"/>
    <w:rsid w:val="00FB0316"/>
    <w:rsid w:val="00FB03F4"/>
    <w:rsid w:val="00FB0717"/>
    <w:rsid w:val="00FB085B"/>
    <w:rsid w:val="00FB1126"/>
    <w:rsid w:val="00FB143E"/>
    <w:rsid w:val="00FB1574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781"/>
    <w:rsid w:val="00FB49C0"/>
    <w:rsid w:val="00FB4A33"/>
    <w:rsid w:val="00FB4E63"/>
    <w:rsid w:val="00FB5401"/>
    <w:rsid w:val="00FB56B1"/>
    <w:rsid w:val="00FB67ED"/>
    <w:rsid w:val="00FB691C"/>
    <w:rsid w:val="00FB6A66"/>
    <w:rsid w:val="00FB6F8E"/>
    <w:rsid w:val="00FB746C"/>
    <w:rsid w:val="00FB7502"/>
    <w:rsid w:val="00FB7DC6"/>
    <w:rsid w:val="00FC01AB"/>
    <w:rsid w:val="00FC0B95"/>
    <w:rsid w:val="00FC1897"/>
    <w:rsid w:val="00FC19E9"/>
    <w:rsid w:val="00FC2420"/>
    <w:rsid w:val="00FC24BA"/>
    <w:rsid w:val="00FC2A5E"/>
    <w:rsid w:val="00FC2E96"/>
    <w:rsid w:val="00FC3635"/>
    <w:rsid w:val="00FC4101"/>
    <w:rsid w:val="00FC41C3"/>
    <w:rsid w:val="00FC49FB"/>
    <w:rsid w:val="00FC513E"/>
    <w:rsid w:val="00FC5304"/>
    <w:rsid w:val="00FC5731"/>
    <w:rsid w:val="00FC5A40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61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126"/>
    <w:rsid w:val="00FE39AD"/>
    <w:rsid w:val="00FE3BEC"/>
    <w:rsid w:val="00FE3EC3"/>
    <w:rsid w:val="00FE42C0"/>
    <w:rsid w:val="00FE43AE"/>
    <w:rsid w:val="00FE452F"/>
    <w:rsid w:val="00FE4626"/>
    <w:rsid w:val="00FE50BB"/>
    <w:rsid w:val="00FE51C6"/>
    <w:rsid w:val="00FE5A85"/>
    <w:rsid w:val="00FE7717"/>
    <w:rsid w:val="00FE7AB4"/>
    <w:rsid w:val="00FE7E76"/>
    <w:rsid w:val="00FF029A"/>
    <w:rsid w:val="00FF0677"/>
    <w:rsid w:val="00FF079A"/>
    <w:rsid w:val="00FF09F7"/>
    <w:rsid w:val="00FF0ACA"/>
    <w:rsid w:val="00FF0E55"/>
    <w:rsid w:val="00FF0FCE"/>
    <w:rsid w:val="00FF3B97"/>
    <w:rsid w:val="00FF3CC3"/>
    <w:rsid w:val="00FF41FD"/>
    <w:rsid w:val="00FF4A36"/>
    <w:rsid w:val="00FF4B9F"/>
    <w:rsid w:val="00FF5089"/>
    <w:rsid w:val="00FF533F"/>
    <w:rsid w:val="00FF58D9"/>
    <w:rsid w:val="00FF5E55"/>
    <w:rsid w:val="00FF5FA7"/>
    <w:rsid w:val="00FF611B"/>
    <w:rsid w:val="00FF6C3E"/>
    <w:rsid w:val="00FF7FF3"/>
    <w:rsid w:val="376425D9"/>
    <w:rsid w:val="5677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left" w:pos="1080"/>
      </w:tabs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13719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left" w:pos="540"/>
      </w:tabs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rsid w:val="00550862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550862"/>
    <w:rPr>
      <w:rFonts w:ascii="Arial" w:hAnsi="Arial"/>
      <w:szCs w:val="25"/>
    </w:rPr>
  </w:style>
  <w:style w:type="character" w:styleId="EndnoteReference">
    <w:name w:val="endnote reference"/>
    <w:basedOn w:val="DefaultParagraphFont"/>
    <w:rsid w:val="00550862"/>
    <w:rPr>
      <w:vertAlign w:val="superscript"/>
    </w:rPr>
  </w:style>
  <w:style w:type="character" w:customStyle="1" w:styleId="HeaderChar1">
    <w:name w:val="Header Char1"/>
    <w:basedOn w:val="DefaultParagraphFont"/>
    <w:semiHidden/>
    <w:locked/>
    <w:rsid w:val="00C3335E"/>
    <w:rPr>
      <w:rFonts w:ascii="Arial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C4632-C3DB-4D49-AA30-6A14A2E0431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BBBBCA1-F796-4200-B24C-2231647A95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3654AF-EE82-4AE9-A0E9-8EDBD1FCBC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359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2</cp:revision>
  <cp:lastPrinted>2024-08-05T13:28:00Z</cp:lastPrinted>
  <dcterms:created xsi:type="dcterms:W3CDTF">2025-11-14T02:39:00Z</dcterms:created>
  <dcterms:modified xsi:type="dcterms:W3CDTF">2025-11-14T02:39:00Z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