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CD7E22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639FE" w:rsidRPr="00CD7E22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CD7E22" w:rsidRDefault="00D639FE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CD7E22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CD7E22" w:rsidRDefault="00E13A16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CD7E22" w:rsidRDefault="00D230BB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CD7E22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63E7B0AE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CD7E22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DFD849B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CD7E22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6D1502A4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016F57AB" w:rsidR="00E13A16" w:rsidRPr="00CD7E22" w:rsidRDefault="00362B8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CD7E22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2E1AEBC1" w:rsidR="00DF582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CD7E22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126EAB23" w:rsidR="00C571E1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86E7AA" w14:textId="77777777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DF5825" w:rsidRPr="00CD7E22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5C59215F" w:rsidR="00DF5825" w:rsidRPr="00CD7E22" w:rsidRDefault="00430CA4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A20E03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CD7E22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686A8B68" w:rsidR="00DF5825" w:rsidRPr="00CD7E22" w:rsidRDefault="00430CA4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D5ED0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CD7E22" w:rsidRDefault="00DF5825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45187" w:rsidRPr="00CD7E22" w14:paraId="3D2D05F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BC56A4F" w14:textId="6ED01896" w:rsidR="00645187" w:rsidRDefault="00430CA4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F8C2C8B" w14:textId="77777777" w:rsidR="00645187" w:rsidRPr="00CD7E22" w:rsidRDefault="0064518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F95B426" w14:textId="72206FF2" w:rsidR="00645187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66AFC" w:rsidRPr="00CD7E22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421FD801" w:rsidR="00466AFC" w:rsidRPr="00CD7E22" w:rsidRDefault="00C571E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30C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F1891AE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0D1741F0" w:rsidR="00466AFC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66AFC" w:rsidRPr="00CD7E22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708E6859" w:rsidR="00466AFC" w:rsidRPr="00CD7E22" w:rsidRDefault="00466AFC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30C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AB8E46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1A51" w:rsidRPr="00CD7E22" w14:paraId="72C70C7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8C9876C" w14:textId="73BE4597" w:rsidR="006D1A51" w:rsidRPr="00CD7E22" w:rsidRDefault="006D1A5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30C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5CE9D1" w14:textId="77777777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82B784" w14:textId="4DDE8F45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439C572" w14:textId="77777777" w:rsidR="00D5699E" w:rsidRPr="00CA54E3" w:rsidRDefault="00B445AA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5064D001" w:rsidR="00D5699E" w:rsidRPr="00CA54E3" w:rsidRDefault="00D5699E" w:rsidP="4A8FFFDF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4A8FFFD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4A8FFFDF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4A8FFFD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4A8FFFDF">
        <w:rPr>
          <w:rFonts w:asciiTheme="majorBidi" w:hAnsiTheme="majorBidi" w:cstheme="majorBidi"/>
          <w:sz w:val="30"/>
          <w:szCs w:val="30"/>
        </w:rPr>
        <w:t xml:space="preserve"> </w:t>
      </w:r>
      <w:r w:rsidR="00BD541D">
        <w:rPr>
          <w:rFonts w:asciiTheme="majorBidi" w:hAnsiTheme="majorBidi" w:cstheme="majorBidi"/>
          <w:sz w:val="30"/>
          <w:szCs w:val="30"/>
        </w:rPr>
        <w:t>14</w:t>
      </w:r>
      <w:r w:rsidR="0062307F" w:rsidRPr="4A8FFFDF">
        <w:rPr>
          <w:rFonts w:asciiTheme="majorBidi" w:hAnsiTheme="majorBidi" w:cstheme="majorBidi"/>
          <w:sz w:val="30"/>
          <w:szCs w:val="30"/>
        </w:rPr>
        <w:t xml:space="preserve"> </w:t>
      </w:r>
      <w:r w:rsidR="00075F4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D4415" w:rsidRPr="4A8FFF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4415" w:rsidRPr="4A8FFFDF">
        <w:rPr>
          <w:rFonts w:asciiTheme="majorBidi" w:hAnsiTheme="majorBidi" w:cstheme="majorBidi"/>
          <w:sz w:val="30"/>
          <w:szCs w:val="30"/>
        </w:rPr>
        <w:t>256</w:t>
      </w:r>
      <w:r w:rsidR="000F6B3E" w:rsidRPr="4A8FFFDF">
        <w:rPr>
          <w:rFonts w:asciiTheme="majorBidi" w:hAnsiTheme="majorBidi" w:cstheme="majorBidi"/>
          <w:sz w:val="30"/>
          <w:szCs w:val="30"/>
        </w:rPr>
        <w:t>8</w:t>
      </w:r>
    </w:p>
    <w:p w14:paraId="78E09E3B" w14:textId="361C9C7B" w:rsidR="005F2619" w:rsidRPr="00F728F3" w:rsidRDefault="005F2619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2BF7D92A" w:rsidR="00F90A20" w:rsidRPr="00CA54E3" w:rsidRDefault="00F90A20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0F6B3E">
        <w:rPr>
          <w:rFonts w:asciiTheme="majorBidi" w:hAnsiTheme="majorBidi" w:cstheme="majorBidi"/>
          <w:spacing w:val="-3"/>
          <w:sz w:val="30"/>
          <w:szCs w:val="30"/>
        </w:rPr>
        <w:t>7</w:t>
      </w:r>
    </w:p>
    <w:p w14:paraId="6AF20E8A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3097CF96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ในการจัดทำงบการเงินระหว่างกาล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ทั้งนี้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นโยบายการบัญชี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  <w:lang w:bidi="th-TH"/>
        </w:rPr>
        <w:t>สำหรับปีสิ้นสุดวันที่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  <w:lang w:bidi="th-TH"/>
        </w:rPr>
        <w:t>ธันวาคม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0F6B3E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7</w:t>
      </w:r>
    </w:p>
    <w:p w14:paraId="29E253BA" w14:textId="61BC7A5F" w:rsidR="005D7EAF" w:rsidRPr="00324D6E" w:rsidRDefault="005D7EAF" w:rsidP="0057174C">
      <w:pPr>
        <w:pStyle w:val="Heading8"/>
        <w:tabs>
          <w:tab w:val="left" w:pos="540"/>
        </w:tabs>
        <w:spacing w:line="370" w:lineRule="exact"/>
        <w:rPr>
          <w:rFonts w:asciiTheme="majorBidi" w:hAnsiTheme="majorBidi"/>
          <w:sz w:val="30"/>
          <w:szCs w:val="30"/>
          <w:cs/>
          <w:lang w:val="en-US"/>
        </w:rPr>
      </w:pPr>
    </w:p>
    <w:p w14:paraId="6D972B6C" w14:textId="46769D24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24F9C222" w:rsidR="00DC6955" w:rsidRDefault="0045785C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075F4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075F41" w:rsidRPr="00CA54E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75F41">
        <w:rPr>
          <w:rFonts w:asciiTheme="majorBidi" w:hAnsiTheme="majorBidi" w:cstheme="majorBidi"/>
          <w:sz w:val="30"/>
          <w:szCs w:val="30"/>
        </w:rPr>
        <w:t xml:space="preserve">30 </w:t>
      </w:r>
      <w:r w:rsidR="00075F4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BD4415">
        <w:rPr>
          <w:rFonts w:asciiTheme="majorBidi" w:hAnsiTheme="majorBidi" w:cstheme="majorBidi"/>
          <w:sz w:val="30"/>
          <w:szCs w:val="30"/>
        </w:rPr>
        <w:t>256</w:t>
      </w:r>
      <w:r w:rsidR="000F6B3E">
        <w:rPr>
          <w:rFonts w:asciiTheme="majorBidi" w:hAnsiTheme="majorBidi" w:cstheme="majorBidi"/>
          <w:sz w:val="30"/>
          <w:szCs w:val="30"/>
        </w:rPr>
        <w:t>8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8"/>
        <w:gridCol w:w="1351"/>
        <w:gridCol w:w="180"/>
        <w:gridCol w:w="1351"/>
      </w:tblGrid>
      <w:tr w:rsidR="00075F41" w:rsidRPr="008053F0" w14:paraId="77E237A8" w14:textId="77777777" w:rsidTr="0097516C">
        <w:trPr>
          <w:cantSplit/>
        </w:trPr>
        <w:tc>
          <w:tcPr>
            <w:tcW w:w="6300" w:type="dxa"/>
          </w:tcPr>
          <w:p w14:paraId="34E1FADB" w14:textId="77777777" w:rsidR="00075F41" w:rsidRPr="008053F0" w:rsidRDefault="00075F41" w:rsidP="0097516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C616F03" w14:textId="77777777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EC9C8F" w14:textId="77777777" w:rsidR="00075F41" w:rsidRPr="008053F0" w:rsidRDefault="00075F41" w:rsidP="009751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3EE4F4" w14:textId="77777777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75F41" w:rsidRPr="008053F0" w14:paraId="793EA897" w14:textId="77777777" w:rsidTr="0097516C">
        <w:trPr>
          <w:cantSplit/>
        </w:trPr>
        <w:tc>
          <w:tcPr>
            <w:tcW w:w="6300" w:type="dxa"/>
          </w:tcPr>
          <w:p w14:paraId="3C7E3220" w14:textId="77777777" w:rsidR="00075F41" w:rsidRPr="00CF56D9" w:rsidRDefault="00075F41" w:rsidP="0097516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  <w:vAlign w:val="bottom"/>
          </w:tcPr>
          <w:p w14:paraId="5055C679" w14:textId="2127F885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5ABE96D" w14:textId="77777777" w:rsidR="00075F41" w:rsidRPr="008053F0" w:rsidRDefault="00075F41" w:rsidP="009751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26A96E" w14:textId="2580D70D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075F41" w:rsidRPr="008053F0" w14:paraId="27E0C847" w14:textId="77777777" w:rsidTr="0097516C">
        <w:trPr>
          <w:cantSplit/>
        </w:trPr>
        <w:tc>
          <w:tcPr>
            <w:tcW w:w="6300" w:type="dxa"/>
          </w:tcPr>
          <w:p w14:paraId="73D69B91" w14:textId="77777777" w:rsidR="00075F41" w:rsidRPr="008053F0" w:rsidRDefault="00075F41" w:rsidP="009751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B1B0D7A" w14:textId="77777777" w:rsidR="00075F41" w:rsidRPr="008053F0" w:rsidRDefault="00075F41" w:rsidP="0097516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75F41" w:rsidRPr="008053F0" w14:paraId="71F3836D" w14:textId="77777777" w:rsidTr="0097516C">
        <w:trPr>
          <w:cantSplit/>
        </w:trPr>
        <w:tc>
          <w:tcPr>
            <w:tcW w:w="6300" w:type="dxa"/>
          </w:tcPr>
          <w:p w14:paraId="75702627" w14:textId="77777777" w:rsidR="00075F41" w:rsidRPr="008053F0" w:rsidRDefault="00075F41" w:rsidP="009751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6A74A89E" w14:textId="77777777" w:rsidR="00075F41" w:rsidRPr="008053F0" w:rsidRDefault="00075F41" w:rsidP="0097516C">
            <w:pPr>
              <w:tabs>
                <w:tab w:val="decimal" w:pos="9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759862" w14:textId="77777777" w:rsidR="00075F41" w:rsidRPr="008053F0" w:rsidRDefault="00075F41" w:rsidP="009751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63990D" w14:textId="77777777" w:rsidR="00075F41" w:rsidRPr="008053F0" w:rsidRDefault="00075F41" w:rsidP="0097516C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F41" w:rsidRPr="00465A29" w14:paraId="55AE5099" w14:textId="77777777" w:rsidTr="0097516C">
        <w:trPr>
          <w:cantSplit/>
        </w:trPr>
        <w:tc>
          <w:tcPr>
            <w:tcW w:w="6300" w:type="dxa"/>
          </w:tcPr>
          <w:p w14:paraId="2605E89B" w14:textId="77777777" w:rsidR="00075F41" w:rsidRPr="00465A29" w:rsidRDefault="00075F41" w:rsidP="00075F4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</w:tcPr>
          <w:p w14:paraId="4BB94D76" w14:textId="148868C9" w:rsidR="00075F41" w:rsidRPr="00465A29" w:rsidRDefault="00925B60" w:rsidP="00075F41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15,737</w:t>
            </w:r>
          </w:p>
        </w:tc>
        <w:tc>
          <w:tcPr>
            <w:tcW w:w="180" w:type="dxa"/>
            <w:vAlign w:val="bottom"/>
          </w:tcPr>
          <w:p w14:paraId="1EDD88D4" w14:textId="77777777" w:rsidR="00075F41" w:rsidRPr="00465A29" w:rsidRDefault="00075F41" w:rsidP="00075F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D6E224" w14:textId="54646310" w:rsidR="00075F41" w:rsidRPr="00465A29" w:rsidRDefault="00075F41" w:rsidP="00075F41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16,562</w:t>
            </w:r>
          </w:p>
        </w:tc>
      </w:tr>
      <w:tr w:rsidR="00075F41" w:rsidRPr="00465A29" w14:paraId="6F76B7D1" w14:textId="77777777" w:rsidTr="0097516C">
        <w:trPr>
          <w:cantSplit/>
          <w:trHeight w:val="389"/>
        </w:trPr>
        <w:tc>
          <w:tcPr>
            <w:tcW w:w="6300" w:type="dxa"/>
          </w:tcPr>
          <w:p w14:paraId="1B56EF67" w14:textId="77777777" w:rsidR="00075F41" w:rsidRPr="00465A29" w:rsidRDefault="00075F41" w:rsidP="00075F4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</w:tcPr>
          <w:p w14:paraId="712AF285" w14:textId="71B7A273" w:rsidR="00075F41" w:rsidRPr="00465A29" w:rsidRDefault="00925B60" w:rsidP="00075F41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1,942</w:t>
            </w:r>
          </w:p>
        </w:tc>
        <w:tc>
          <w:tcPr>
            <w:tcW w:w="180" w:type="dxa"/>
            <w:vAlign w:val="bottom"/>
          </w:tcPr>
          <w:p w14:paraId="17A6C9B0" w14:textId="77777777" w:rsidR="00075F41" w:rsidRPr="00465A29" w:rsidRDefault="00075F41" w:rsidP="00075F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9411AB" w14:textId="6F5A1D31" w:rsidR="00075F41" w:rsidRPr="00465A29" w:rsidRDefault="00075F41" w:rsidP="00075F41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</w:tr>
      <w:tr w:rsidR="00075F41" w:rsidRPr="00031A27" w14:paraId="47324CE6" w14:textId="77777777" w:rsidTr="0097516C">
        <w:trPr>
          <w:cantSplit/>
        </w:trPr>
        <w:tc>
          <w:tcPr>
            <w:tcW w:w="6300" w:type="dxa"/>
          </w:tcPr>
          <w:p w14:paraId="3876BFF1" w14:textId="77777777" w:rsidR="00075F41" w:rsidRPr="00031A27" w:rsidRDefault="00075F41" w:rsidP="00075F41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EAE537F" w14:textId="77777777" w:rsidR="00075F41" w:rsidRPr="00031A27" w:rsidRDefault="00075F41" w:rsidP="00075F41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C60BE6" w14:textId="77777777" w:rsidR="00075F41" w:rsidRPr="00031A27" w:rsidRDefault="00075F41" w:rsidP="00075F41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C34B74" w14:textId="77777777" w:rsidR="00075F41" w:rsidRPr="00031A27" w:rsidRDefault="00075F41" w:rsidP="00075F41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F41" w:rsidRPr="00465A29" w14:paraId="19E43BB3" w14:textId="77777777" w:rsidTr="0097516C">
        <w:trPr>
          <w:cantSplit/>
        </w:trPr>
        <w:tc>
          <w:tcPr>
            <w:tcW w:w="6300" w:type="dxa"/>
          </w:tcPr>
          <w:p w14:paraId="6FBCF063" w14:textId="77777777" w:rsidR="00075F41" w:rsidRPr="00465A29" w:rsidRDefault="00075F41" w:rsidP="00075F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E5F0831" w14:textId="77777777" w:rsidR="00075F41" w:rsidRPr="00465A29" w:rsidRDefault="00075F41" w:rsidP="00075F41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CA0DF3" w14:textId="77777777" w:rsidR="00075F41" w:rsidRPr="00465A29" w:rsidRDefault="00075F41" w:rsidP="00075F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860E6E" w14:textId="77777777" w:rsidR="00075F41" w:rsidRPr="00465A29" w:rsidRDefault="00075F41" w:rsidP="00075F41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F41" w:rsidRPr="00465A29" w14:paraId="56E083EE" w14:textId="77777777" w:rsidTr="0097516C">
        <w:trPr>
          <w:cantSplit/>
        </w:trPr>
        <w:tc>
          <w:tcPr>
            <w:tcW w:w="6300" w:type="dxa"/>
          </w:tcPr>
          <w:p w14:paraId="63D2FC2B" w14:textId="77777777" w:rsidR="00075F41" w:rsidRPr="00465A29" w:rsidRDefault="00075F41" w:rsidP="00075F41">
            <w:pPr>
              <w:tabs>
                <w:tab w:val="left" w:pos="5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3020FC07" w14:textId="77777777" w:rsidR="00075F41" w:rsidRPr="00465A29" w:rsidRDefault="00075F41" w:rsidP="00075F41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715C6D" w14:textId="77777777" w:rsidR="00075F41" w:rsidRPr="00465A29" w:rsidRDefault="00075F41" w:rsidP="00075F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F3B12B" w14:textId="77777777" w:rsidR="00075F41" w:rsidRPr="00465A29" w:rsidRDefault="00075F41" w:rsidP="00075F41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F41" w:rsidRPr="00465A29" w14:paraId="42468FC6" w14:textId="77777777" w:rsidTr="0097516C">
        <w:trPr>
          <w:cantSplit/>
        </w:trPr>
        <w:tc>
          <w:tcPr>
            <w:tcW w:w="6300" w:type="dxa"/>
          </w:tcPr>
          <w:p w14:paraId="7E321BF9" w14:textId="77777777" w:rsidR="00075F41" w:rsidRPr="00465A29" w:rsidRDefault="00075F41" w:rsidP="00075F41">
            <w:pPr>
              <w:tabs>
                <w:tab w:val="left" w:pos="5090"/>
              </w:tabs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6368097B" w14:textId="74B688E9" w:rsidR="00075F41" w:rsidRPr="00465A29" w:rsidRDefault="00B70855" w:rsidP="00075F41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26,047</w:t>
            </w:r>
          </w:p>
        </w:tc>
        <w:tc>
          <w:tcPr>
            <w:tcW w:w="180" w:type="dxa"/>
            <w:vAlign w:val="bottom"/>
          </w:tcPr>
          <w:p w14:paraId="29408E6C" w14:textId="77777777" w:rsidR="00075F41" w:rsidRPr="00465A29" w:rsidRDefault="00075F41" w:rsidP="00075F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A49DCD" w14:textId="0CD62A1E" w:rsidR="00075F41" w:rsidRPr="00465A29" w:rsidRDefault="00075F41" w:rsidP="00075F41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24,577</w:t>
            </w:r>
          </w:p>
        </w:tc>
      </w:tr>
      <w:tr w:rsidR="00FD0A57" w:rsidRPr="00465A29" w14:paraId="521B673B" w14:textId="77777777" w:rsidTr="00D917D6">
        <w:trPr>
          <w:cantSplit/>
          <w:tblHeader/>
        </w:trPr>
        <w:tc>
          <w:tcPr>
            <w:tcW w:w="6298" w:type="dxa"/>
          </w:tcPr>
          <w:p w14:paraId="0B64C591" w14:textId="77777777" w:rsidR="00FD0A57" w:rsidRPr="00465A29" w:rsidRDefault="00FD0A57" w:rsidP="00E318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1" w:type="dxa"/>
            <w:vAlign w:val="bottom"/>
          </w:tcPr>
          <w:p w14:paraId="33FBF63C" w14:textId="1E3F3188" w:rsidR="00FD0A57" w:rsidRPr="00465A29" w:rsidRDefault="00FD0A57" w:rsidP="00E318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="009E294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4223C3A" w14:textId="77777777" w:rsidR="00FD0A57" w:rsidRPr="00465A29" w:rsidRDefault="00FD0A57" w:rsidP="00E318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106D7482" w14:textId="77777777" w:rsidR="00FD0A57" w:rsidRPr="00465A29" w:rsidRDefault="00FD0A57" w:rsidP="00E318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D0A57" w:rsidRPr="00465A29" w14:paraId="5B573941" w14:textId="77777777" w:rsidTr="00D917D6">
        <w:trPr>
          <w:cantSplit/>
          <w:tblHeader/>
        </w:trPr>
        <w:tc>
          <w:tcPr>
            <w:tcW w:w="6298" w:type="dxa"/>
          </w:tcPr>
          <w:p w14:paraId="005431A2" w14:textId="77777777" w:rsidR="00FD0A57" w:rsidRPr="00465A29" w:rsidRDefault="00FD0A57" w:rsidP="00E318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351" w:type="dxa"/>
            <w:vAlign w:val="bottom"/>
          </w:tcPr>
          <w:p w14:paraId="3900B63F" w14:textId="77777777" w:rsidR="00FD0A57" w:rsidRPr="00465A29" w:rsidRDefault="00FD0A57" w:rsidP="00E318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B5C50AC" w14:textId="77777777" w:rsidR="00FD0A57" w:rsidRPr="00465A29" w:rsidRDefault="00FD0A57" w:rsidP="00E318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4F8FD124" w14:textId="77777777" w:rsidR="00FD0A57" w:rsidRPr="00465A29" w:rsidRDefault="00FD0A57" w:rsidP="00E318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FD0A57" w:rsidRPr="00465A29" w14:paraId="3AF17348" w14:textId="77777777" w:rsidTr="00D917D6">
        <w:trPr>
          <w:cantSplit/>
          <w:tblHeader/>
        </w:trPr>
        <w:tc>
          <w:tcPr>
            <w:tcW w:w="6298" w:type="dxa"/>
          </w:tcPr>
          <w:p w14:paraId="3C3C5106" w14:textId="77777777" w:rsidR="00FD0A57" w:rsidRPr="00465A29" w:rsidRDefault="00FD0A57" w:rsidP="00E3188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2" w:type="dxa"/>
            <w:gridSpan w:val="3"/>
          </w:tcPr>
          <w:p w14:paraId="70FD27EC" w14:textId="77777777" w:rsidR="00FD0A57" w:rsidRPr="00465A29" w:rsidRDefault="00FD0A57" w:rsidP="00E3188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D0A57" w:rsidRPr="00465A29" w14:paraId="247821F9" w14:textId="77777777" w:rsidTr="00D917D6">
        <w:trPr>
          <w:cantSplit/>
        </w:trPr>
        <w:tc>
          <w:tcPr>
            <w:tcW w:w="6298" w:type="dxa"/>
          </w:tcPr>
          <w:p w14:paraId="5BE07662" w14:textId="77777777" w:rsidR="00FD0A57" w:rsidRPr="00465A29" w:rsidRDefault="00FD0A57" w:rsidP="00E318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1" w:type="dxa"/>
          </w:tcPr>
          <w:p w14:paraId="4D2A76A7" w14:textId="77777777" w:rsidR="00FD0A57" w:rsidRPr="00465A29" w:rsidRDefault="00FD0A57" w:rsidP="00E31880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16B178" w14:textId="77777777" w:rsidR="00FD0A57" w:rsidRPr="00465A29" w:rsidRDefault="00FD0A57" w:rsidP="00E318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EA32968" w14:textId="77777777" w:rsidR="00FD0A57" w:rsidRPr="00465A29" w:rsidRDefault="00FD0A57" w:rsidP="00E31880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A57" w:rsidRPr="006D304C" w14:paraId="33F06373" w14:textId="77777777" w:rsidTr="00D917D6">
        <w:trPr>
          <w:cantSplit/>
        </w:trPr>
        <w:tc>
          <w:tcPr>
            <w:tcW w:w="6298" w:type="dxa"/>
          </w:tcPr>
          <w:p w14:paraId="2FBC00DC" w14:textId="77777777" w:rsidR="00FD0A57" w:rsidRPr="00465A29" w:rsidRDefault="00FD0A57" w:rsidP="00E318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1" w:type="dxa"/>
          </w:tcPr>
          <w:p w14:paraId="5A79C2A0" w14:textId="28E6734C" w:rsidR="00FD0A57" w:rsidRPr="00465A29" w:rsidRDefault="009E294C" w:rsidP="00E31880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0A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80" w:type="dxa"/>
            <w:vAlign w:val="bottom"/>
          </w:tcPr>
          <w:p w14:paraId="0C2C51A4" w14:textId="77777777" w:rsidR="00FD0A57" w:rsidRPr="00465A29" w:rsidRDefault="00FD0A57" w:rsidP="00E318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B44A811" w14:textId="77777777" w:rsidR="00FD0A57" w:rsidRPr="006D304C" w:rsidRDefault="00FD0A57" w:rsidP="00E31880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2,451</w:t>
            </w:r>
          </w:p>
        </w:tc>
      </w:tr>
    </w:tbl>
    <w:p w14:paraId="4D6BF4E2" w14:textId="77777777" w:rsidR="00FD0A57" w:rsidRDefault="00FD0A57" w:rsidP="009E294C">
      <w:pPr>
        <w:pStyle w:val="Heading8"/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  <w:lang w:val="en-US" w:eastAsia="en-US"/>
        </w:rPr>
      </w:pPr>
    </w:p>
    <w:p w14:paraId="5BAD07CD" w14:textId="3F9B8C8E" w:rsidR="00BB00F4" w:rsidRPr="006D304C" w:rsidRDefault="003B40A9" w:rsidP="003A159F">
      <w:pPr>
        <w:pStyle w:val="Heading8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>สัญญาสำคัญที่ทำกับกิจการที่เกี่ยวข้องกัน</w:t>
      </w:r>
    </w:p>
    <w:p w14:paraId="18112C13" w14:textId="77777777" w:rsidR="009A44F5" w:rsidRPr="00031A27" w:rsidRDefault="009A44F5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3061C" w14:textId="727B7D9A" w:rsidR="00BB00F4" w:rsidRDefault="00BB00F4" w:rsidP="00BB00F4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068E80AC" w14:textId="5E131516" w:rsidR="0057174C" w:rsidRDefault="0057174C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6A1B7E4" w14:textId="48073092" w:rsidR="00DF5825" w:rsidRDefault="00186DAC" w:rsidP="00B46B3B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B46B3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ลูกหนี้การค้า</w:t>
      </w:r>
    </w:p>
    <w:p w14:paraId="7BBB6044" w14:textId="7412CFB7" w:rsidR="00BD541D" w:rsidRPr="00BD541D" w:rsidRDefault="00BD541D" w:rsidP="00BD541D">
      <w:pPr>
        <w:rPr>
          <w:lang w:val="th-TH" w:eastAsia="x-none"/>
        </w:rPr>
      </w:pPr>
      <w:r w:rsidRPr="00BD541D">
        <w:rPr>
          <w:noProof/>
          <w:cs/>
          <w:lang w:val="th-TH" w:eastAsia="x-none"/>
        </w:rPr>
        <w:drawing>
          <wp:inline distT="0" distB="0" distL="0" distR="0" wp14:anchorId="10B7A827" wp14:editId="7A41AA39">
            <wp:extent cx="6099175" cy="3853180"/>
            <wp:effectExtent l="0" t="0" r="0" b="0"/>
            <wp:docPr id="1189897398" name="Picture 1" descr="A graph of a number of peop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897398" name="Picture 1" descr="A graph of a number of people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85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C8D63" w14:textId="442C4232" w:rsidR="00FD03CF" w:rsidRDefault="00FD03CF" w:rsidP="00BD541D">
      <w:pPr>
        <w:pStyle w:val="ListParagraph"/>
        <w:ind w:left="360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0218C24E" w:rsidR="00133494" w:rsidRPr="00BB727F" w:rsidRDefault="00133494" w:rsidP="0013349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BEBD0CB" w14:textId="245C1B36" w:rsidR="0062307F" w:rsidRPr="008B5DC4" w:rsidRDefault="00592FE3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="00075F4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ยน</w:t>
            </w:r>
            <w:r w:rsidR="006230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F6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0B87EB" w14:textId="365F5152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F6B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24061F1D" w:rsidR="00133494" w:rsidRPr="00B2145F" w:rsidRDefault="00133494" w:rsidP="0097516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97516C">
            <w:pPr>
              <w:tabs>
                <w:tab w:val="decimal" w:pos="16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F6B3E" w:rsidRPr="00B2145F" w14:paraId="15C96922" w14:textId="77777777" w:rsidTr="00FB4781">
        <w:tc>
          <w:tcPr>
            <w:tcW w:w="6102" w:type="dxa"/>
          </w:tcPr>
          <w:p w14:paraId="2164F061" w14:textId="2A5C2ADC" w:rsidR="000F6B3E" w:rsidRPr="006A2F53" w:rsidRDefault="000F6B3E" w:rsidP="000F6B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38668691" w14:textId="7EB8B775" w:rsidR="000F6B3E" w:rsidRPr="00B2145F" w:rsidRDefault="00856A8A" w:rsidP="000F6B3E">
            <w:pPr>
              <w:tabs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469F5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469F5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  <w:vAlign w:val="bottom"/>
          </w:tcPr>
          <w:p w14:paraId="50452D89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57C7E11B" w:rsidR="000F6B3E" w:rsidRPr="006A2F53" w:rsidRDefault="000F6B3E" w:rsidP="000F6B3E">
            <w:pPr>
              <w:tabs>
                <w:tab w:val="decimal" w:pos="1076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172,385</w:t>
            </w:r>
          </w:p>
        </w:tc>
      </w:tr>
      <w:tr w:rsidR="000F6B3E" w:rsidRPr="00B2145F" w14:paraId="0A46A5A9" w14:textId="77777777" w:rsidTr="00FB4781">
        <w:tc>
          <w:tcPr>
            <w:tcW w:w="6102" w:type="dxa"/>
          </w:tcPr>
          <w:p w14:paraId="6AD2EF67" w14:textId="29CB8148" w:rsidR="000F6B3E" w:rsidRPr="002A2F13" w:rsidRDefault="000F6B3E" w:rsidP="000F6B3E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9372925" w14:textId="2A5097A9" w:rsidR="000F6B3E" w:rsidRPr="002A2F13" w:rsidRDefault="00856A8A" w:rsidP="000F6B3E">
            <w:pPr>
              <w:tabs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324B7B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2A13B1B6" w:rsidR="000F6B3E" w:rsidRPr="00B2145F" w:rsidRDefault="000F6B3E" w:rsidP="000F6B3E">
            <w:pPr>
              <w:pStyle w:val="a3"/>
              <w:tabs>
                <w:tab w:val="decimal" w:pos="786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B3E" w:rsidRPr="00B2145F" w14:paraId="63FD0BD2" w14:textId="77777777" w:rsidTr="00FB4781">
        <w:tc>
          <w:tcPr>
            <w:tcW w:w="6102" w:type="dxa"/>
          </w:tcPr>
          <w:p w14:paraId="534DF240" w14:textId="0B355159" w:rsidR="000F6B3E" w:rsidRPr="006A2F53" w:rsidRDefault="000F6B3E" w:rsidP="000F6B3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36161" w14:textId="6A432178" w:rsidR="000F6B3E" w:rsidRPr="00B2145F" w:rsidRDefault="00856A8A" w:rsidP="000F6B3E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  <w:vAlign w:val="bottom"/>
          </w:tcPr>
          <w:p w14:paraId="49CBC82A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509551FB" w:rsidR="000F6B3E" w:rsidRPr="00B2145F" w:rsidRDefault="000F6B3E" w:rsidP="000F6B3E">
            <w:pPr>
              <w:tabs>
                <w:tab w:val="decimal" w:pos="1058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172,385</w:t>
            </w:r>
          </w:p>
        </w:tc>
      </w:tr>
    </w:tbl>
    <w:p w14:paraId="7699600C" w14:textId="40A07571" w:rsidR="00440226" w:rsidRDefault="00440226" w:rsidP="00D03D85">
      <w:pPr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78EF41C" w14:textId="1A83E5C0" w:rsidR="00440226" w:rsidRDefault="00440226" w:rsidP="00D03D85">
      <w:pPr>
        <w:rPr>
          <w:rFonts w:asciiTheme="majorBidi" w:hAnsiTheme="majorBidi" w:cstheme="majorBidi"/>
          <w:sz w:val="30"/>
          <w:szCs w:val="30"/>
          <w:lang w:eastAsia="x-none"/>
        </w:rPr>
        <w:sectPr w:rsidR="00440226" w:rsidSect="00205119">
          <w:headerReference w:type="default" r:id="rId12"/>
          <w:footerReference w:type="defaul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2"/>
          <w:cols w:space="720"/>
        </w:sectPr>
      </w:pPr>
    </w:p>
    <w:p w14:paraId="29CC54A3" w14:textId="5BCCBAB4" w:rsidR="00AF6A35" w:rsidRDefault="00DB3383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8237484" w14:textId="77777777" w:rsidR="000C75EB" w:rsidRPr="000C75EB" w:rsidRDefault="000C75EB" w:rsidP="000C75EB">
      <w:pPr>
        <w:rPr>
          <w:lang w:val="th-TH" w:eastAsia="x-none"/>
        </w:rPr>
      </w:pPr>
    </w:p>
    <w:tbl>
      <w:tblPr>
        <w:tblW w:w="1377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432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0C75EB" w:rsidRPr="001A6678" w14:paraId="4AA8FEE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EC68C6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4204FF91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42" w:type="dxa"/>
            <w:vAlign w:val="bottom"/>
          </w:tcPr>
          <w:p w14:paraId="54CD47B3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624478B0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D6EFE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E1CFB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6A752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1DBDF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120ED58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215E9F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37F2C5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956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63475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8501F6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4B3F6E00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048ABA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0EEE128B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5E4A0F0C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5A30342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64E5CA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44E58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9275A9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CB432C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1DCD39E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FAF05C6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D71A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E86C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14069D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CD4E3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DB8EC18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B6BC8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510308EF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7C7A95F5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05D7CFB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434969B1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68719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2BDA4981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42B4C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4A1D104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0553AC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67C0F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237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15042B5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FF56F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83A267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6A4639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2324224D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3C44999F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2EC644B3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07465C00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441EBA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1D5B9E4A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D432C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0DAC06F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93AD9D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A667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B7813E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B99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2A0A72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3A862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75EB" w:rsidRPr="001A6678" w14:paraId="0C9D94C5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9E387D1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2" w:type="dxa"/>
            <w:gridSpan w:val="13"/>
          </w:tcPr>
          <w:p w14:paraId="48DE20D0" w14:textId="77777777" w:rsidR="000C75EB" w:rsidRPr="001A6678" w:rsidRDefault="000C75EB" w:rsidP="001A6678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C75EB" w:rsidRPr="001A6678" w14:paraId="5D14FA3B" w14:textId="77777777" w:rsidTr="007A32A1">
        <w:trPr>
          <w:cantSplit/>
          <w:trHeight w:val="288"/>
        </w:trPr>
        <w:tc>
          <w:tcPr>
            <w:tcW w:w="2432" w:type="dxa"/>
          </w:tcPr>
          <w:p w14:paraId="14610ECE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6" w:type="dxa"/>
          </w:tcPr>
          <w:p w14:paraId="6A81A2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A31619A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237A04DF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19B422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03D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D192EE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E6B16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5EEE6D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DB7B9" w14:textId="77777777" w:rsidR="000C75EB" w:rsidRPr="001A6678" w:rsidRDefault="000C75EB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DEBE1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EF01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3D227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2055F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77B0" w:rsidRPr="001A6678" w14:paraId="7F1E72BE" w14:textId="77777777" w:rsidTr="007A32A1">
        <w:trPr>
          <w:cantSplit/>
          <w:trHeight w:val="288"/>
        </w:trPr>
        <w:tc>
          <w:tcPr>
            <w:tcW w:w="2432" w:type="dxa"/>
          </w:tcPr>
          <w:p w14:paraId="08D098DB" w14:textId="027F1C0C" w:rsidR="006877B0" w:rsidRPr="001A6678" w:rsidRDefault="006877B0" w:rsidP="006877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476" w:type="dxa"/>
          </w:tcPr>
          <w:p w14:paraId="4584C0DB" w14:textId="5917468F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2" w:type="dxa"/>
            <w:vAlign w:val="bottom"/>
          </w:tcPr>
          <w:p w14:paraId="10E76D59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95AB65E" w14:textId="6C5E728C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351,992</w:t>
            </w:r>
          </w:p>
        </w:tc>
        <w:tc>
          <w:tcPr>
            <w:tcW w:w="270" w:type="dxa"/>
            <w:vAlign w:val="bottom"/>
          </w:tcPr>
          <w:p w14:paraId="4812EF1E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C29DE" w14:textId="5F09736C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441,809</w:t>
            </w:r>
          </w:p>
        </w:tc>
        <w:tc>
          <w:tcPr>
            <w:tcW w:w="270" w:type="dxa"/>
          </w:tcPr>
          <w:p w14:paraId="658EE690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301601" w14:textId="2A63ADA5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32,192</w:t>
            </w:r>
          </w:p>
        </w:tc>
        <w:tc>
          <w:tcPr>
            <w:tcW w:w="270" w:type="dxa"/>
          </w:tcPr>
          <w:p w14:paraId="6DC8E938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806C6" w14:textId="7949783F" w:rsidR="006877B0" w:rsidRPr="001F5BEB" w:rsidRDefault="006877B0" w:rsidP="006877B0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46,578</w:t>
            </w:r>
          </w:p>
        </w:tc>
        <w:tc>
          <w:tcPr>
            <w:tcW w:w="270" w:type="dxa"/>
          </w:tcPr>
          <w:p w14:paraId="7C18B676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CD995" w14:textId="441FAD50" w:rsidR="006877B0" w:rsidRPr="001F5BEB" w:rsidRDefault="006877B0" w:rsidP="006877B0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239,372</w:t>
            </w:r>
          </w:p>
        </w:tc>
        <w:tc>
          <w:tcPr>
            <w:tcW w:w="270" w:type="dxa"/>
          </w:tcPr>
          <w:p w14:paraId="7CD407C3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3AAD7C" w14:textId="16FE122B" w:rsidR="006877B0" w:rsidRPr="001F5BEB" w:rsidRDefault="006877B0" w:rsidP="006877B0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1,402,710</w:t>
            </w:r>
          </w:p>
        </w:tc>
      </w:tr>
      <w:tr w:rsidR="007A32A1" w:rsidRPr="001A6678" w14:paraId="0C16A198" w14:textId="77777777" w:rsidTr="007A32A1">
        <w:trPr>
          <w:cantSplit/>
          <w:trHeight w:val="288"/>
        </w:trPr>
        <w:tc>
          <w:tcPr>
            <w:tcW w:w="2432" w:type="dxa"/>
          </w:tcPr>
          <w:p w14:paraId="4E24D73D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6" w:type="dxa"/>
          </w:tcPr>
          <w:p w14:paraId="76620E82" w14:textId="6F3E1AC9" w:rsidR="007A32A1" w:rsidRPr="001A6678" w:rsidRDefault="004B3073" w:rsidP="00A049C6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2AD378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0DCD4556" w14:textId="5E366DC7" w:rsidR="007A32A1" w:rsidRPr="00A049C6" w:rsidRDefault="00D469F5" w:rsidP="00A049C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52</w:t>
            </w:r>
            <w:r w:rsidR="00856A8A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270" w:type="dxa"/>
          </w:tcPr>
          <w:p w14:paraId="16E99BF5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10C3D3" w14:textId="64A4EAED" w:rsidR="007A32A1" w:rsidRPr="001A6678" w:rsidRDefault="00856A8A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D469F5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</w:tcPr>
          <w:p w14:paraId="6D35238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AA0125C" w14:textId="11DD3030" w:rsidR="007A32A1" w:rsidRPr="001A6678" w:rsidRDefault="00D469F5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56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856A8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9ED2F0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B3331E8" w14:textId="53142DCE" w:rsidR="007A32A1" w:rsidRPr="001A6678" w:rsidRDefault="00D469F5" w:rsidP="00653292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3292">
              <w:rPr>
                <w:rFonts w:ascii="Angsana New" w:hAnsi="Angsana New"/>
                <w:sz w:val="29"/>
                <w:szCs w:val="29"/>
                <w:lang w:val="en-US"/>
              </w:rPr>
              <w:t>7,770</w:t>
            </w:r>
          </w:p>
        </w:tc>
        <w:tc>
          <w:tcPr>
            <w:tcW w:w="270" w:type="dxa"/>
          </w:tcPr>
          <w:p w14:paraId="760E7AD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8BFADA" w14:textId="50587E18" w:rsidR="007A32A1" w:rsidRPr="001A6678" w:rsidRDefault="00D469F5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856A8A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</w:tcPr>
          <w:p w14:paraId="2923483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9959F8C" w14:textId="2F4B11AF" w:rsidR="007A32A1" w:rsidRPr="001A6678" w:rsidRDefault="00D469F5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856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</w:tr>
      <w:tr w:rsidR="007A32A1" w:rsidRPr="001A6678" w14:paraId="40127B93" w14:textId="77777777" w:rsidTr="007A32A1">
        <w:trPr>
          <w:cantSplit/>
          <w:trHeight w:val="288"/>
        </w:trPr>
        <w:tc>
          <w:tcPr>
            <w:tcW w:w="2432" w:type="dxa"/>
          </w:tcPr>
          <w:p w14:paraId="5B41EEA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76" w:type="dxa"/>
          </w:tcPr>
          <w:p w14:paraId="0B6C68FD" w14:textId="1C456003" w:rsidR="003773DB" w:rsidRPr="001A6678" w:rsidRDefault="00856A8A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590464D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189E398B" w14:textId="4224490E" w:rsidR="007A32A1" w:rsidRPr="001A6678" w:rsidRDefault="00D469F5" w:rsidP="00CA3B2F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856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  <w:tc>
          <w:tcPr>
            <w:tcW w:w="270" w:type="dxa"/>
          </w:tcPr>
          <w:p w14:paraId="0912596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FFB5D1E" w14:textId="2C71F8DD" w:rsidR="007A32A1" w:rsidRPr="001A6678" w:rsidRDefault="00856A8A" w:rsidP="00087E7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D469F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</w:tcPr>
          <w:p w14:paraId="093005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60B151" w14:textId="45FF3105" w:rsidR="007A32A1" w:rsidRPr="001A6678" w:rsidRDefault="00D469F5" w:rsidP="003111E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227F1DD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A85112" w14:textId="295F83CB" w:rsidR="007A32A1" w:rsidRPr="001A6678" w:rsidRDefault="00856A8A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3AC71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F506B1" w14:textId="4DB779DE" w:rsidR="007A32A1" w:rsidRPr="001A6678" w:rsidRDefault="00856A8A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D469F5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sz w:val="30"/>
                <w:szCs w:val="30"/>
                <w:lang w:val="en-US"/>
              </w:rPr>
              <w:t>835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10E75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2CDE68C" w14:textId="7CCBAE31" w:rsidR="007A32A1" w:rsidRPr="001A6678" w:rsidRDefault="00856A8A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70F31" w:rsidRPr="001A6678" w14:paraId="2EDFEB8D" w14:textId="77777777" w:rsidTr="007A32A1">
        <w:trPr>
          <w:cantSplit/>
          <w:trHeight w:val="288"/>
        </w:trPr>
        <w:tc>
          <w:tcPr>
            <w:tcW w:w="2432" w:type="dxa"/>
          </w:tcPr>
          <w:p w14:paraId="3669D238" w14:textId="7CFCF057" w:rsidR="00B70F31" w:rsidRPr="001A6678" w:rsidRDefault="00B70F3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0F31">
              <w:rPr>
                <w:rFonts w:ascii="Angsana New" w:hAnsi="Angsana New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1476" w:type="dxa"/>
          </w:tcPr>
          <w:p w14:paraId="14B2724F" w14:textId="2C810F8F" w:rsidR="00B70F31" w:rsidRDefault="00856A8A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1CD7EA83" w14:textId="77777777" w:rsidR="00B70F3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224C64B4" w14:textId="57E257E2" w:rsidR="00B70F31" w:rsidRDefault="00856A8A" w:rsidP="00B70F31">
            <w:pPr>
              <w:pStyle w:val="a3"/>
              <w:tabs>
                <w:tab w:val="decimal" w:pos="97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C0214F" w14:textId="77777777" w:rsidR="00B70F3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0CABE52" w14:textId="401B9121" w:rsidR="00B70F31" w:rsidRDefault="00856A8A" w:rsidP="00087E7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(533)</w:t>
            </w:r>
          </w:p>
        </w:tc>
        <w:tc>
          <w:tcPr>
            <w:tcW w:w="270" w:type="dxa"/>
          </w:tcPr>
          <w:p w14:paraId="0CF43BD7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0A857BD" w14:textId="15911D49" w:rsidR="00B70F31" w:rsidRPr="001A6678" w:rsidRDefault="00856A8A" w:rsidP="003111E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(717)</w:t>
            </w:r>
          </w:p>
        </w:tc>
        <w:tc>
          <w:tcPr>
            <w:tcW w:w="270" w:type="dxa"/>
          </w:tcPr>
          <w:p w14:paraId="253A9CB8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9AF504" w14:textId="504FCBCD" w:rsidR="00B70F31" w:rsidRPr="001A6678" w:rsidRDefault="00856A8A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B680CE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F783D53" w14:textId="503A0CA6" w:rsidR="00B70F31" w:rsidRPr="001A6678" w:rsidRDefault="00856A8A" w:rsidP="000D2D8D">
            <w:pPr>
              <w:pStyle w:val="a3"/>
              <w:tabs>
                <w:tab w:val="decimal" w:pos="80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D54E81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316AEE" w14:textId="5B28B367" w:rsidR="00B70F31" w:rsidRPr="001A6678" w:rsidRDefault="00856A8A" w:rsidP="00600CC5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(1,250)</w:t>
            </w:r>
          </w:p>
        </w:tc>
      </w:tr>
      <w:tr w:rsidR="007A32A1" w:rsidRPr="001A6678" w14:paraId="52214339" w14:textId="77777777" w:rsidTr="007A32A1">
        <w:trPr>
          <w:cantSplit/>
          <w:trHeight w:val="288"/>
        </w:trPr>
        <w:tc>
          <w:tcPr>
            <w:tcW w:w="2432" w:type="dxa"/>
          </w:tcPr>
          <w:p w14:paraId="6C9FF6DB" w14:textId="7D55558B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75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75F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877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FCE2E90" w14:textId="29F26561" w:rsidR="007A32A1" w:rsidRPr="001A6678" w:rsidRDefault="00856A8A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vAlign w:val="bottom"/>
          </w:tcPr>
          <w:p w14:paraId="33DD1FA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5144599" w14:textId="78EBDE34" w:rsidR="007A32A1" w:rsidRPr="001A6678" w:rsidRDefault="00856A8A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70" w:type="dxa"/>
            <w:vAlign w:val="bottom"/>
          </w:tcPr>
          <w:p w14:paraId="35BEE90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FF9C31" w14:textId="5A24CB9E" w:rsidR="007A32A1" w:rsidRPr="001A6678" w:rsidRDefault="00856A8A" w:rsidP="00CA3B2F">
            <w:pPr>
              <w:pStyle w:val="a3"/>
              <w:tabs>
                <w:tab w:val="decimal" w:pos="1239"/>
              </w:tabs>
              <w:ind w:left="-98" w:right="-2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028</w:t>
            </w:r>
          </w:p>
        </w:tc>
        <w:tc>
          <w:tcPr>
            <w:tcW w:w="270" w:type="dxa"/>
          </w:tcPr>
          <w:p w14:paraId="2418096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2D62CC" w14:textId="435E912D" w:rsidR="007A32A1" w:rsidRPr="001A6678" w:rsidRDefault="00856A8A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6D3416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56101D" w14:textId="7E58A436" w:rsidR="007A32A1" w:rsidRPr="001A6678" w:rsidRDefault="00D469F5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856A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856A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AB4DD5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9CEE70" w14:textId="64567383" w:rsidR="007A32A1" w:rsidRPr="001A6678" w:rsidRDefault="00856A8A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915</w:t>
            </w:r>
          </w:p>
        </w:tc>
        <w:tc>
          <w:tcPr>
            <w:tcW w:w="270" w:type="dxa"/>
          </w:tcPr>
          <w:p w14:paraId="6A740B4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E0FB9C" w14:textId="388E0101" w:rsidR="007A32A1" w:rsidRPr="001A6678" w:rsidRDefault="00856A8A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</w:tr>
      <w:tr w:rsidR="007A32A1" w:rsidRPr="001A6678" w14:paraId="32C0FC31" w14:textId="77777777" w:rsidTr="007A32A1">
        <w:trPr>
          <w:cantSplit/>
          <w:trHeight w:val="288"/>
        </w:trPr>
        <w:tc>
          <w:tcPr>
            <w:tcW w:w="2432" w:type="dxa"/>
          </w:tcPr>
          <w:p w14:paraId="611CBA59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625C911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29F57C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5F68B5E" w14:textId="77777777" w:rsidR="007A32A1" w:rsidRPr="001A6678" w:rsidRDefault="007A32A1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4D391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94EE91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91132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7CCC1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96D3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4D977F" w14:textId="77777777" w:rsidR="007A32A1" w:rsidRPr="001A6678" w:rsidRDefault="007A32A1" w:rsidP="001A6678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B9BFE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03AF73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6EA0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1F7464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1093E5FF" w14:textId="77777777" w:rsidTr="007A32A1">
        <w:trPr>
          <w:cantSplit/>
          <w:trHeight w:val="288"/>
        </w:trPr>
        <w:tc>
          <w:tcPr>
            <w:tcW w:w="2432" w:type="dxa"/>
          </w:tcPr>
          <w:p w14:paraId="3097B1CD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468CE2AF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5E12BE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4A5E8FC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BE314A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75AA9E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1F34D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C3B9E02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2994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438DA75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2183C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C98239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95942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60A482" w14:textId="77777777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7B0" w:rsidRPr="001A6678" w14:paraId="04ED0994" w14:textId="77777777" w:rsidTr="007A32A1">
        <w:trPr>
          <w:cantSplit/>
          <w:trHeight w:val="288"/>
        </w:trPr>
        <w:tc>
          <w:tcPr>
            <w:tcW w:w="2432" w:type="dxa"/>
          </w:tcPr>
          <w:p w14:paraId="14EB2827" w14:textId="6EAE0DE7" w:rsidR="006877B0" w:rsidRPr="001A6678" w:rsidRDefault="006877B0" w:rsidP="006877B0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476" w:type="dxa"/>
          </w:tcPr>
          <w:p w14:paraId="1C7022B5" w14:textId="4B6B4C5B" w:rsidR="006877B0" w:rsidRPr="001F5BEB" w:rsidRDefault="006877B0" w:rsidP="006877B0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14F0389F" w14:textId="77777777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5EB8EE72" w14:textId="6E5D0F61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117,747</w:t>
            </w:r>
          </w:p>
        </w:tc>
        <w:tc>
          <w:tcPr>
            <w:tcW w:w="270" w:type="dxa"/>
          </w:tcPr>
          <w:p w14:paraId="77A07E93" w14:textId="77777777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324D492" w14:textId="0323F1A8" w:rsidR="006877B0" w:rsidRPr="001F5BEB" w:rsidRDefault="006877B0" w:rsidP="006877B0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232,172</w:t>
            </w:r>
          </w:p>
        </w:tc>
        <w:tc>
          <w:tcPr>
            <w:tcW w:w="270" w:type="dxa"/>
          </w:tcPr>
          <w:p w14:paraId="16FBD8F5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6BEE267" w14:textId="14FA5F6C" w:rsidR="006877B0" w:rsidRPr="001F5BEB" w:rsidRDefault="006877B0" w:rsidP="006877B0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21,079</w:t>
            </w:r>
          </w:p>
        </w:tc>
        <w:tc>
          <w:tcPr>
            <w:tcW w:w="270" w:type="dxa"/>
          </w:tcPr>
          <w:p w14:paraId="74007A7B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67C48F" w14:textId="642B7E36" w:rsidR="006877B0" w:rsidRPr="001F5BEB" w:rsidRDefault="006877B0" w:rsidP="006877B0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37,596</w:t>
            </w:r>
          </w:p>
        </w:tc>
        <w:tc>
          <w:tcPr>
            <w:tcW w:w="270" w:type="dxa"/>
          </w:tcPr>
          <w:p w14:paraId="14EC6FCD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89DABF" w14:textId="7395D580" w:rsidR="006877B0" w:rsidRPr="001F5BEB" w:rsidRDefault="006877B0" w:rsidP="006877B0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3C99B1F8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F4D561A" w14:textId="562C8151" w:rsidR="006877B0" w:rsidRPr="001F5BEB" w:rsidRDefault="006877B0" w:rsidP="006877B0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408,594</w:t>
            </w:r>
          </w:p>
        </w:tc>
      </w:tr>
      <w:tr w:rsidR="007A32A1" w:rsidRPr="001A6678" w14:paraId="685F19A4" w14:textId="77777777" w:rsidTr="007A32A1">
        <w:trPr>
          <w:cantSplit/>
          <w:trHeight w:val="288"/>
        </w:trPr>
        <w:tc>
          <w:tcPr>
            <w:tcW w:w="2432" w:type="dxa"/>
          </w:tcPr>
          <w:p w14:paraId="1495160F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76" w:type="dxa"/>
          </w:tcPr>
          <w:p w14:paraId="367C0621" w14:textId="300ACF3E" w:rsidR="00CA3B2F" w:rsidRPr="001A6678" w:rsidRDefault="00856A8A" w:rsidP="00CA3B2F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4F04012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7ADBF03" w14:textId="45F57C3B" w:rsidR="007A32A1" w:rsidRPr="001A6678" w:rsidRDefault="00D469F5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856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</w:tcPr>
          <w:p w14:paraId="0F85C19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961709D" w14:textId="0252ADE4" w:rsidR="007A32A1" w:rsidRPr="001A6678" w:rsidRDefault="00D469F5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856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856A8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A2A02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8BF8B1A" w14:textId="1D2EB707" w:rsidR="007A32A1" w:rsidRPr="001A6678" w:rsidRDefault="00D469F5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56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70" w:type="dxa"/>
          </w:tcPr>
          <w:p w14:paraId="77483D1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95C4A43" w14:textId="1682E912" w:rsidR="007A32A1" w:rsidRPr="001A6678" w:rsidRDefault="00856A8A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D469F5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</w:tcPr>
          <w:p w14:paraId="5499BB1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8AB3786" w14:textId="51B3A8FD" w:rsidR="007A32A1" w:rsidRPr="001A6678" w:rsidRDefault="00856A8A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7DE52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CDAC7D" w14:textId="3778A156" w:rsidR="007A32A1" w:rsidRPr="001A6678" w:rsidRDefault="00D469F5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856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</w:p>
        </w:tc>
      </w:tr>
      <w:tr w:rsidR="00B70F31" w:rsidRPr="001A6678" w14:paraId="45DE98E7" w14:textId="77777777" w:rsidTr="007A32A1">
        <w:trPr>
          <w:cantSplit/>
          <w:trHeight w:val="288"/>
        </w:trPr>
        <w:tc>
          <w:tcPr>
            <w:tcW w:w="2432" w:type="dxa"/>
          </w:tcPr>
          <w:p w14:paraId="4E5372DD" w14:textId="488B5B69" w:rsidR="00B70F31" w:rsidRPr="001A6678" w:rsidRDefault="00B70F3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0F31">
              <w:rPr>
                <w:rFonts w:ascii="Angsana New" w:hAnsi="Angsana New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1476" w:type="dxa"/>
          </w:tcPr>
          <w:p w14:paraId="726A75AD" w14:textId="29BD4CB9" w:rsidR="00B70F31" w:rsidRDefault="00856A8A" w:rsidP="00CA3B2F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7931758A" w14:textId="77777777" w:rsidR="00B70F3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79772D89" w14:textId="4B60CA6A" w:rsidR="00B70F31" w:rsidRDefault="00856A8A" w:rsidP="00B70F31">
            <w:pPr>
              <w:pStyle w:val="a3"/>
              <w:tabs>
                <w:tab w:val="decimal" w:pos="97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1ACB17" w14:textId="77777777" w:rsidR="00B70F3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AEE27F7" w14:textId="68C26714" w:rsidR="00B70F31" w:rsidRPr="001A6678" w:rsidRDefault="00856A8A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(250)</w:t>
            </w:r>
          </w:p>
        </w:tc>
        <w:tc>
          <w:tcPr>
            <w:tcW w:w="270" w:type="dxa"/>
          </w:tcPr>
          <w:p w14:paraId="7D801D3F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6EEF705" w14:textId="4F13201A" w:rsidR="00B70F31" w:rsidRPr="001A6678" w:rsidRDefault="00856A8A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(603)</w:t>
            </w:r>
          </w:p>
        </w:tc>
        <w:tc>
          <w:tcPr>
            <w:tcW w:w="270" w:type="dxa"/>
          </w:tcPr>
          <w:p w14:paraId="08873B7C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01AE28" w14:textId="437918BC" w:rsidR="00B70F31" w:rsidRPr="001A6678" w:rsidRDefault="00856A8A" w:rsidP="000D2D8D">
            <w:pPr>
              <w:pStyle w:val="a3"/>
              <w:tabs>
                <w:tab w:val="decimal" w:pos="80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831185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D43DEC1" w14:textId="7466C142" w:rsidR="00B70F31" w:rsidRPr="001A6678" w:rsidRDefault="00856A8A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C557DE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C8E3F9" w14:textId="4CB366D4" w:rsidR="00B70F31" w:rsidRPr="001A6678" w:rsidRDefault="00856A8A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(853)</w:t>
            </w:r>
          </w:p>
        </w:tc>
      </w:tr>
      <w:tr w:rsidR="007A32A1" w:rsidRPr="001A6678" w14:paraId="14B6AA43" w14:textId="77777777" w:rsidTr="007A32A1">
        <w:trPr>
          <w:cantSplit/>
          <w:trHeight w:val="288"/>
        </w:trPr>
        <w:tc>
          <w:tcPr>
            <w:tcW w:w="2432" w:type="dxa"/>
          </w:tcPr>
          <w:p w14:paraId="68F91073" w14:textId="0F7856A7" w:rsidR="007A32A1" w:rsidRPr="001A6678" w:rsidRDefault="006877B0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592F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075F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592F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5F8F56D" w14:textId="5E352ED2" w:rsidR="007A32A1" w:rsidRPr="001A6678" w:rsidRDefault="00856A8A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2AEC34C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2B1C2DC" w14:textId="5927DCB2" w:rsidR="007A32A1" w:rsidRPr="001A6678" w:rsidRDefault="00856A8A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070</w:t>
            </w:r>
          </w:p>
        </w:tc>
        <w:tc>
          <w:tcPr>
            <w:tcW w:w="270" w:type="dxa"/>
          </w:tcPr>
          <w:p w14:paraId="388D427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3BD98D" w14:textId="58EFD532" w:rsidR="007A32A1" w:rsidRPr="001A6678" w:rsidRDefault="00856A8A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915B58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E23544" w14:textId="29059329" w:rsidR="007A32A1" w:rsidRPr="001A6678" w:rsidRDefault="00856A8A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11224C2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CFE422" w14:textId="52452BDB" w:rsidR="007A32A1" w:rsidRPr="001A6678" w:rsidRDefault="00856A8A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</w:tcPr>
          <w:p w14:paraId="216FCB2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D0CF03" w14:textId="2510E888" w:rsidR="007A32A1" w:rsidRPr="001A6678" w:rsidRDefault="00856A8A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A2830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8879D5" w14:textId="1FCB1957" w:rsidR="007A32A1" w:rsidRPr="001A6678" w:rsidRDefault="00856A8A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</w:t>
            </w:r>
          </w:p>
        </w:tc>
      </w:tr>
      <w:tr w:rsidR="007A32A1" w:rsidRPr="001A6678" w14:paraId="4F4BCF82" w14:textId="77777777" w:rsidTr="00022F53">
        <w:trPr>
          <w:cantSplit/>
        </w:trPr>
        <w:tc>
          <w:tcPr>
            <w:tcW w:w="2432" w:type="dxa"/>
          </w:tcPr>
          <w:p w14:paraId="3EAE839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7FA002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CE3E38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D9BACD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1CF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CD6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59DB6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1EEB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F60C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DFC57F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A87CDE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CB216B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CDFEB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2253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59B70AFC" w14:textId="77777777" w:rsidTr="007A32A1">
        <w:trPr>
          <w:cantSplit/>
        </w:trPr>
        <w:tc>
          <w:tcPr>
            <w:tcW w:w="2432" w:type="dxa"/>
          </w:tcPr>
          <w:p w14:paraId="323EC6EB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76" w:type="dxa"/>
          </w:tcPr>
          <w:p w14:paraId="2D61E85C" w14:textId="4CB8D2A6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01BD3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696A39E" w14:textId="697604AA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0FD9D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723CC3D" w14:textId="6F9DF035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5F2B8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515E569" w14:textId="19150429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C14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51A0D0C" w14:textId="564D69BE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3650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F82F1C" w14:textId="72DE777C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34366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175F7C" w14:textId="5B9ACB9A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A32A1" w:rsidRPr="001A6678" w14:paraId="4188F7AA" w14:textId="77777777" w:rsidTr="007A32A1">
        <w:trPr>
          <w:cantSplit/>
        </w:trPr>
        <w:tc>
          <w:tcPr>
            <w:tcW w:w="2432" w:type="dxa"/>
          </w:tcPr>
          <w:p w14:paraId="5E2D57D0" w14:textId="3D87D091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75F41" w:rsidRPr="001A66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75F4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75F41"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75F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075F41"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877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6" w:type="dxa"/>
          </w:tcPr>
          <w:p w14:paraId="0C8EA07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56AF40F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1C5BF2A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7825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24F8B2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9A5B4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CAC227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B2CBC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407301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889B7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C03317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74D6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F66B05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7B0" w:rsidRPr="001A6678" w14:paraId="3419AC41" w14:textId="77777777" w:rsidTr="00F425CA">
        <w:trPr>
          <w:cantSplit/>
          <w:trHeight w:val="306"/>
        </w:trPr>
        <w:tc>
          <w:tcPr>
            <w:tcW w:w="2432" w:type="dxa"/>
          </w:tcPr>
          <w:p w14:paraId="3E9215B7" w14:textId="77777777" w:rsidR="006877B0" w:rsidRPr="001A6678" w:rsidRDefault="006877B0" w:rsidP="006877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0557E8F9" w14:textId="76C9C61C" w:rsidR="006877B0" w:rsidRPr="00754922" w:rsidRDefault="00856A8A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</w:tcPr>
          <w:p w14:paraId="1891439E" w14:textId="77777777" w:rsidR="006877B0" w:rsidRPr="00754922" w:rsidRDefault="006877B0" w:rsidP="006877B0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14:paraId="17DBCFDB" w14:textId="62AAB48D" w:rsidR="006877B0" w:rsidRPr="00754922" w:rsidRDefault="00856A8A" w:rsidP="006877B0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872</w:t>
            </w:r>
          </w:p>
        </w:tc>
        <w:tc>
          <w:tcPr>
            <w:tcW w:w="270" w:type="dxa"/>
          </w:tcPr>
          <w:p w14:paraId="66C1B4A9" w14:textId="77777777" w:rsidR="006877B0" w:rsidRPr="00754922" w:rsidRDefault="006877B0" w:rsidP="006877B0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03CA8C3" w14:textId="388DA986" w:rsidR="006877B0" w:rsidRPr="00754922" w:rsidRDefault="00856A8A" w:rsidP="006877B0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222313DD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6BDC2A7" w14:textId="7459C77A" w:rsidR="006877B0" w:rsidRPr="00754922" w:rsidRDefault="00856A8A" w:rsidP="006877B0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D469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</w:tcPr>
          <w:p w14:paraId="28E15171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FE2E8B" w14:textId="44BC80FC" w:rsidR="006877B0" w:rsidRPr="00754922" w:rsidRDefault="00D469F5" w:rsidP="006877B0">
            <w:pPr>
              <w:pStyle w:val="a3"/>
              <w:tabs>
                <w:tab w:val="decimal" w:pos="104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856A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893</w:t>
            </w:r>
          </w:p>
        </w:tc>
        <w:tc>
          <w:tcPr>
            <w:tcW w:w="270" w:type="dxa"/>
          </w:tcPr>
          <w:p w14:paraId="404C8A2D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5DA79B" w14:textId="37C484C1" w:rsidR="006877B0" w:rsidRPr="00754922" w:rsidRDefault="00D469F5" w:rsidP="006877B0">
            <w:pPr>
              <w:pStyle w:val="a3"/>
              <w:tabs>
                <w:tab w:val="decimal" w:pos="1055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34,915</w:t>
            </w:r>
          </w:p>
        </w:tc>
        <w:tc>
          <w:tcPr>
            <w:tcW w:w="270" w:type="dxa"/>
          </w:tcPr>
          <w:p w14:paraId="4AF3B52F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  <w:tab w:val="decimal" w:pos="1060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7A97AE" w14:textId="0DB1AED6" w:rsidR="006877B0" w:rsidRPr="00754922" w:rsidRDefault="00D469F5" w:rsidP="006877B0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995,708</w:t>
            </w:r>
          </w:p>
        </w:tc>
      </w:tr>
    </w:tbl>
    <w:p w14:paraId="1DF11185" w14:textId="77777777" w:rsidR="00466AFC" w:rsidRPr="00031A27" w:rsidRDefault="00466AFC" w:rsidP="00031A2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81121D6" w14:textId="77777777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144BCB5D" w14:textId="77777777" w:rsidR="00B556BE" w:rsidRPr="009D595D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4237C7C3" w14:textId="5DD1221A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B556BE" w:rsidSect="00C56E71">
          <w:pgSz w:w="16834" w:h="11909" w:orient="landscape" w:code="9"/>
          <w:pgMar w:top="1152" w:right="1267" w:bottom="1152" w:left="1166" w:header="720" w:footer="720" w:gutter="0"/>
          <w:cols w:space="720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094040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30 </w:t>
      </w:r>
      <w:r w:rsidR="00094040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กันยายน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6877B0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8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บัญชีจำนวน</w:t>
      </w:r>
      <w:r w:rsidRPr="0033227C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Start w:id="0" w:name="_Hlk173239996"/>
      <w:r w:rsidR="00D469F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270.44</w:t>
      </w:r>
      <w:r w:rsidR="0062307F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End w:id="0"/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33227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  <w:cs/>
          <w:lang w:bidi="th-TH"/>
        </w:rPr>
        <w:t>ธันวาคม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6877B0">
        <w:rPr>
          <w:rFonts w:asciiTheme="majorBidi" w:hAnsiTheme="majorBidi" w:cstheme="majorBidi"/>
          <w:i/>
          <w:iCs/>
          <w:spacing w:val="8"/>
          <w:sz w:val="30"/>
          <w:szCs w:val="30"/>
          <w:lang w:val="en-US" w:bidi="th-TH"/>
        </w:rPr>
        <w:t>7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6877B0" w:rsidRPr="006877B0">
        <w:rPr>
          <w:rFonts w:ascii="Angsana New" w:hAnsi="Angsana New"/>
          <w:i/>
          <w:iCs/>
          <w:spacing w:val="4"/>
          <w:sz w:val="30"/>
          <w:szCs w:val="30"/>
        </w:rPr>
        <w:t>27</w:t>
      </w:r>
      <w:r w:rsidR="00430CA4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="006877B0" w:rsidRPr="006877B0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430CA4">
        <w:rPr>
          <w:rFonts w:ascii="Angsana New" w:hAnsi="Angsana New"/>
          <w:i/>
          <w:iCs/>
          <w:spacing w:val="4"/>
          <w:sz w:val="30"/>
          <w:szCs w:val="30"/>
        </w:rPr>
        <w:t>46</w:t>
      </w:r>
      <w:r w:rsidR="006877B0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  <w:lang w:bidi="th-TH"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ดูหมายเหตุข้อ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="00754922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t>5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>)</w:t>
      </w:r>
    </w:p>
    <w:p w14:paraId="3056C07B" w14:textId="1B1A730B" w:rsidR="00104C90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60BC2E8F" w14:textId="77777777" w:rsidR="00355173" w:rsidRPr="00031A27" w:rsidRDefault="00355173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236"/>
        <w:gridCol w:w="1019"/>
        <w:gridCol w:w="236"/>
        <w:gridCol w:w="865"/>
        <w:gridCol w:w="236"/>
        <w:gridCol w:w="979"/>
        <w:gridCol w:w="236"/>
        <w:gridCol w:w="1016"/>
        <w:gridCol w:w="241"/>
        <w:gridCol w:w="891"/>
      </w:tblGrid>
      <w:tr w:rsidR="00355173" w:rsidRPr="00CA6781" w14:paraId="1919230D" w14:textId="77777777" w:rsidTr="00C718C8">
        <w:trPr>
          <w:tblHeader/>
        </w:trPr>
        <w:tc>
          <w:tcPr>
            <w:tcW w:w="2340" w:type="dxa"/>
          </w:tcPr>
          <w:p w14:paraId="67B61623" w14:textId="77777777" w:rsidR="00355173" w:rsidRPr="00E20536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bottom"/>
          </w:tcPr>
          <w:p w14:paraId="4F7C3C78" w14:textId="27E96220" w:rsidR="00355173" w:rsidRPr="000E7799" w:rsidRDefault="006877B0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802C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094040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6802CD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6C2895D1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6C08650A" w14:textId="580DC473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</w:t>
            </w:r>
            <w:r w:rsidR="006877B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55173" w:rsidRPr="00CA6781" w14:paraId="71C721A1" w14:textId="77777777" w:rsidTr="00C718C8">
        <w:trPr>
          <w:tblHeader/>
        </w:trPr>
        <w:tc>
          <w:tcPr>
            <w:tcW w:w="2340" w:type="dxa"/>
          </w:tcPr>
          <w:p w14:paraId="74626B48" w14:textId="77777777" w:rsidR="00355173" w:rsidRPr="00CA6781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BAA6E2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A12483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6028B89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AAFC75B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447FDDED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871AE47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C37CA30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3545899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15D7B229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0EDA9ACD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73715E05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5F30E4D1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55173" w:rsidRPr="00CA6781" w14:paraId="5830B5E5" w14:textId="77777777" w:rsidTr="00C718C8">
        <w:trPr>
          <w:tblHeader/>
        </w:trPr>
        <w:tc>
          <w:tcPr>
            <w:tcW w:w="2340" w:type="dxa"/>
          </w:tcPr>
          <w:p w14:paraId="7F62196B" w14:textId="77777777" w:rsidR="00355173" w:rsidRPr="00CA6781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35" w:type="dxa"/>
            <w:gridSpan w:val="11"/>
          </w:tcPr>
          <w:p w14:paraId="7176087E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990B88" w:rsidRPr="00CA6781" w14:paraId="31F1EFCC" w14:textId="77777777" w:rsidTr="00DF4A20">
        <w:tc>
          <w:tcPr>
            <w:tcW w:w="2340" w:type="dxa"/>
          </w:tcPr>
          <w:p w14:paraId="1EC5B431" w14:textId="77777777" w:rsidR="00990B88" w:rsidRPr="000E7799" w:rsidRDefault="00990B88" w:rsidP="00990B88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19E7220" w14:textId="29231FF5" w:rsidR="00990B88" w:rsidRPr="00F812E3" w:rsidRDefault="00F812E3" w:rsidP="00F8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F812E3">
              <w:rPr>
                <w:rFonts w:ascii="Angsana New" w:hAnsi="Angsana New"/>
                <w:sz w:val="28"/>
                <w:szCs w:val="28"/>
              </w:rPr>
              <w:t>21,019</w:t>
            </w:r>
          </w:p>
        </w:tc>
        <w:tc>
          <w:tcPr>
            <w:tcW w:w="236" w:type="dxa"/>
          </w:tcPr>
          <w:p w14:paraId="568D038D" w14:textId="77777777" w:rsidR="00990B88" w:rsidRPr="002C2227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ACE0E76" w14:textId="21528EAF" w:rsidR="00990B88" w:rsidRPr="00F812E3" w:rsidRDefault="00F812E3" w:rsidP="00F8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F812E3">
              <w:rPr>
                <w:rFonts w:ascii="Angsana New" w:hAnsi="Angsana New"/>
                <w:sz w:val="28"/>
                <w:szCs w:val="28"/>
              </w:rPr>
              <w:t>2</w:t>
            </w:r>
            <w:r w:rsidR="00430CA4">
              <w:rPr>
                <w:rFonts w:ascii="Angsana New" w:hAnsi="Angsana New"/>
                <w:sz w:val="28"/>
                <w:szCs w:val="28"/>
              </w:rPr>
              <w:t>2</w:t>
            </w:r>
            <w:r w:rsidRPr="00F812E3">
              <w:rPr>
                <w:rFonts w:ascii="Angsana New" w:hAnsi="Angsana New"/>
                <w:sz w:val="28"/>
                <w:szCs w:val="28"/>
              </w:rPr>
              <w:t>,</w:t>
            </w:r>
            <w:r w:rsidR="00430CA4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236" w:type="dxa"/>
          </w:tcPr>
          <w:p w14:paraId="4E0DC7B1" w14:textId="77777777" w:rsidR="00990B88" w:rsidRPr="00F812E3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01B2B0D7" w14:textId="30706405" w:rsidR="00990B88" w:rsidRPr="00F812E3" w:rsidRDefault="00F812E3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F812E3">
              <w:rPr>
                <w:rFonts w:ascii="Angsana New" w:hAnsi="Angsana New"/>
                <w:sz w:val="28"/>
                <w:szCs w:val="28"/>
              </w:rPr>
              <w:t>4</w:t>
            </w:r>
            <w:r w:rsidR="00430CA4">
              <w:rPr>
                <w:rFonts w:ascii="Angsana New" w:hAnsi="Angsana New"/>
                <w:sz w:val="28"/>
                <w:szCs w:val="28"/>
              </w:rPr>
              <w:t>3</w:t>
            </w:r>
            <w:r w:rsidRPr="00F812E3">
              <w:rPr>
                <w:rFonts w:ascii="Angsana New" w:hAnsi="Angsana New"/>
                <w:sz w:val="28"/>
                <w:szCs w:val="28"/>
              </w:rPr>
              <w:t>,</w:t>
            </w:r>
            <w:r w:rsidR="00430CA4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236" w:type="dxa"/>
            <w:vAlign w:val="bottom"/>
          </w:tcPr>
          <w:p w14:paraId="3F36CBEC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439EFD5" w14:textId="6000AA51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21,536</w:t>
            </w:r>
          </w:p>
        </w:tc>
        <w:tc>
          <w:tcPr>
            <w:tcW w:w="236" w:type="dxa"/>
          </w:tcPr>
          <w:p w14:paraId="2DB299B8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37BFEB6E" w14:textId="5D3EDFAF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23,430</w:t>
            </w:r>
          </w:p>
        </w:tc>
        <w:tc>
          <w:tcPr>
            <w:tcW w:w="241" w:type="dxa"/>
          </w:tcPr>
          <w:p w14:paraId="58B7AEA8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19B438C0" w14:textId="48A1E0DA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44,966</w:t>
            </w:r>
          </w:p>
        </w:tc>
      </w:tr>
      <w:tr w:rsidR="00990B88" w:rsidRPr="00CA6781" w14:paraId="783532EA" w14:textId="77777777" w:rsidTr="00DF4A20">
        <w:tc>
          <w:tcPr>
            <w:tcW w:w="2340" w:type="dxa"/>
          </w:tcPr>
          <w:p w14:paraId="29893AFB" w14:textId="77777777" w:rsidR="00990B88" w:rsidRPr="000E7799" w:rsidRDefault="00990B88" w:rsidP="00990B88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868CF" w14:textId="45EE505C" w:rsidR="00990B88" w:rsidRPr="00F812E3" w:rsidRDefault="00F812E3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12E3">
              <w:rPr>
                <w:rFonts w:ascii="Angsana New" w:hAnsi="Angsana New"/>
                <w:b/>
                <w:bCs/>
                <w:sz w:val="28"/>
                <w:szCs w:val="28"/>
              </w:rPr>
              <w:t>21,019</w:t>
            </w:r>
          </w:p>
        </w:tc>
        <w:tc>
          <w:tcPr>
            <w:tcW w:w="236" w:type="dxa"/>
          </w:tcPr>
          <w:p w14:paraId="27C97477" w14:textId="77777777" w:rsidR="00990B88" w:rsidRPr="002C2227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685B399" w14:textId="1F11E7DF" w:rsidR="00990B88" w:rsidRPr="00F812E3" w:rsidRDefault="00F812E3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12E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30CA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F812E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30CA4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36" w:type="dxa"/>
          </w:tcPr>
          <w:p w14:paraId="0247E188" w14:textId="77777777" w:rsidR="00990B88" w:rsidRPr="00F812E3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1AA3D615" w14:textId="33ADFCD7" w:rsidR="00990B88" w:rsidRPr="00F812E3" w:rsidRDefault="00F812E3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12E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430CA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812E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30CA4">
              <w:rPr>
                <w:rFonts w:ascii="Angsana New" w:hAnsi="Angsana New"/>
                <w:b/>
                <w:bCs/>
                <w:sz w:val="28"/>
                <w:szCs w:val="28"/>
              </w:rPr>
              <w:t>579</w:t>
            </w:r>
          </w:p>
        </w:tc>
        <w:tc>
          <w:tcPr>
            <w:tcW w:w="236" w:type="dxa"/>
            <w:vAlign w:val="bottom"/>
          </w:tcPr>
          <w:p w14:paraId="1A589589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D7233" w14:textId="637876D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21,536</w:t>
            </w:r>
          </w:p>
        </w:tc>
        <w:tc>
          <w:tcPr>
            <w:tcW w:w="236" w:type="dxa"/>
          </w:tcPr>
          <w:p w14:paraId="28C2E8AB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864AF4D" w14:textId="3FB1929A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23,430</w:t>
            </w:r>
          </w:p>
        </w:tc>
        <w:tc>
          <w:tcPr>
            <w:tcW w:w="241" w:type="dxa"/>
          </w:tcPr>
          <w:p w14:paraId="29A60C3E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230763F" w14:textId="54093DCC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44,966</w:t>
            </w:r>
          </w:p>
        </w:tc>
      </w:tr>
    </w:tbl>
    <w:p w14:paraId="1F956499" w14:textId="77777777" w:rsidR="006D304C" w:rsidRPr="00031A27" w:rsidRDefault="006D304C" w:rsidP="00AF1AEC">
      <w:pPr>
        <w:pStyle w:val="BodyText"/>
        <w:spacing w:after="0"/>
        <w:ind w:right="-43"/>
        <w:jc w:val="both"/>
        <w:rPr>
          <w:rFonts w:ascii="Angsana New" w:hAnsi="Angsana New"/>
          <w:sz w:val="22"/>
          <w:szCs w:val="22"/>
        </w:rPr>
      </w:pPr>
    </w:p>
    <w:p w14:paraId="10B449F1" w14:textId="467D1DB4" w:rsidR="00812338" w:rsidRPr="00B77263" w:rsidRDefault="00812338" w:rsidP="00B867DA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ณ วันที่</w:t>
      </w:r>
      <w:r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990B88"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>3</w:t>
      </w:r>
      <w:r w:rsidR="006802CD"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>0</w:t>
      </w:r>
      <w:r w:rsidR="00990B88"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094040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กันยา</w:t>
      </w:r>
      <w:r w:rsidR="006802CD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ยน</w:t>
      </w:r>
      <w:r w:rsidR="00990B88"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2568 </w:t>
      </w: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A76C77">
        <w:rPr>
          <w:rFonts w:asciiTheme="majorBidi" w:hAnsiTheme="majorBidi" w:cstheme="majorBidi"/>
          <w:spacing w:val="4"/>
          <w:sz w:val="30"/>
          <w:szCs w:val="30"/>
          <w:lang w:val="en-GB"/>
        </w:rPr>
        <w:t>429.90</w:t>
      </w:r>
      <w:r w:rsidR="00A55FB4"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35447" w:rsidRPr="00D955CF">
        <w:rPr>
          <w:rFonts w:asciiTheme="majorBidi" w:hAnsiTheme="majorBidi" w:cstheme="majorBidi"/>
          <w:sz w:val="30"/>
          <w:szCs w:val="30"/>
          <w:lang w:val="en-GB"/>
        </w:rPr>
        <w:br w:type="textWrapping" w:clear="all"/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(31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990B88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990B88">
        <w:rPr>
          <w:rFonts w:asciiTheme="majorBidi" w:hAnsiTheme="majorBidi" w:cstheme="majorBidi"/>
          <w:i/>
          <w:iCs/>
          <w:sz w:val="30"/>
          <w:szCs w:val="30"/>
          <w:lang w:val="en-GB"/>
        </w:rPr>
        <w:t>2</w:t>
      </w:r>
      <w:r w:rsidR="00754922">
        <w:rPr>
          <w:rFonts w:asciiTheme="majorBidi" w:hAnsiTheme="majorBidi" w:cstheme="majorBidi"/>
          <w:i/>
          <w:iCs/>
          <w:sz w:val="30"/>
          <w:szCs w:val="30"/>
          <w:lang w:val="en-GB"/>
        </w:rPr>
        <w:t>65</w:t>
      </w:r>
      <w:r w:rsidR="00990B88">
        <w:rPr>
          <w:rFonts w:asciiTheme="majorBidi" w:hAnsiTheme="majorBidi" w:cstheme="majorBidi"/>
          <w:i/>
          <w:iCs/>
          <w:sz w:val="30"/>
          <w:szCs w:val="30"/>
          <w:lang w:val="en-GB"/>
        </w:rPr>
        <w:t>.91</w:t>
      </w:r>
      <w:r w:rsidR="00A44FD9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F81925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ทั้งใ</w:t>
      </w:r>
      <w:r w:rsidR="00B867DA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น</w:t>
      </w:r>
      <w:r w:rsidR="00F81925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ปัจจุบันและในอนาคต</w:t>
      </w:r>
    </w:p>
    <w:p w14:paraId="4F460DF1" w14:textId="7C53B359" w:rsidR="00C571E1" w:rsidRPr="00324D6E" w:rsidRDefault="00C571E1" w:rsidP="00324D6E">
      <w:pPr>
        <w:pStyle w:val="Heading8"/>
        <w:tabs>
          <w:tab w:val="left" w:pos="540"/>
        </w:tabs>
        <w:spacing w:line="370" w:lineRule="exact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FACD51A" w14:textId="77777777" w:rsidR="00C571E1" w:rsidRPr="00094040" w:rsidRDefault="00C571E1" w:rsidP="00094040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94040">
        <w:rPr>
          <w:rFonts w:ascii="Angsana New" w:hAnsi="Angsana New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094040" w:rsidRDefault="00C571E1" w:rsidP="00094040">
      <w:pPr>
        <w:pStyle w:val="BodyText"/>
        <w:spacing w:after="0"/>
        <w:ind w:left="547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806"/>
        <w:gridCol w:w="239"/>
        <w:gridCol w:w="1114"/>
        <w:gridCol w:w="270"/>
        <w:gridCol w:w="1081"/>
        <w:gridCol w:w="272"/>
        <w:gridCol w:w="1169"/>
        <w:gridCol w:w="272"/>
        <w:gridCol w:w="1166"/>
      </w:tblGrid>
      <w:tr w:rsidR="00094040" w:rsidRPr="00094040" w14:paraId="15E8E72D" w14:textId="77777777" w:rsidTr="0097516C">
        <w:trPr>
          <w:tblHeader/>
        </w:trPr>
        <w:tc>
          <w:tcPr>
            <w:tcW w:w="1519" w:type="pct"/>
          </w:tcPr>
          <w:p w14:paraId="0CEE5736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E9476F4" w14:textId="77777777" w:rsidR="00094040" w:rsidRPr="00094040" w:rsidRDefault="00094040" w:rsidP="00094040">
            <w:pPr>
              <w:pStyle w:val="30"/>
              <w:tabs>
                <w:tab w:val="clear" w:pos="360"/>
                <w:tab w:val="clear" w:pos="720"/>
              </w:tabs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10A43B4C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3" w:type="pct"/>
            <w:gridSpan w:val="3"/>
            <w:tcBorders>
              <w:bottom w:val="single" w:sz="4" w:space="0" w:color="auto"/>
            </w:tcBorders>
          </w:tcPr>
          <w:p w14:paraId="07837F1F" w14:textId="35D1F9AC" w:rsidR="00094040" w:rsidRPr="00094040" w:rsidRDefault="00094040" w:rsidP="00094040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AB077B1" w14:textId="77777777" w:rsidR="00094040" w:rsidRPr="00094040" w:rsidRDefault="00094040" w:rsidP="00094040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3EEC9A51" w14:textId="07CBA253" w:rsidR="00094040" w:rsidRPr="00094040" w:rsidRDefault="00094040" w:rsidP="00094040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4040" w:rsidRPr="00094040" w14:paraId="2CC1E5FE" w14:textId="77777777" w:rsidTr="0097516C">
        <w:trPr>
          <w:tblHeader/>
        </w:trPr>
        <w:tc>
          <w:tcPr>
            <w:tcW w:w="1519" w:type="pct"/>
          </w:tcPr>
          <w:p w14:paraId="22F96358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5464F112" w14:textId="77777777" w:rsidR="00094040" w:rsidRPr="00094040" w:rsidRDefault="00094040" w:rsidP="00094040">
            <w:pPr>
              <w:pStyle w:val="30"/>
              <w:tabs>
                <w:tab w:val="clear" w:pos="360"/>
                <w:tab w:val="clear" w:pos="720"/>
              </w:tabs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3F813208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A69255C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0ECB2D11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38C9535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6344D649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2DDAC06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6D1D4588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17016D11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94040" w:rsidRPr="00094040" w14:paraId="2788B0F5" w14:textId="77777777" w:rsidTr="0097516C">
        <w:trPr>
          <w:trHeight w:val="80"/>
          <w:tblHeader/>
        </w:trPr>
        <w:tc>
          <w:tcPr>
            <w:tcW w:w="1519" w:type="pct"/>
          </w:tcPr>
          <w:p w14:paraId="25A0F952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B899389" w14:textId="77777777" w:rsidR="00094040" w:rsidRPr="00094040" w:rsidRDefault="00094040" w:rsidP="00094040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tcBorders>
              <w:left w:val="nil"/>
            </w:tcBorders>
          </w:tcPr>
          <w:p w14:paraId="57EDB2F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11" w:type="pct"/>
            <w:gridSpan w:val="7"/>
          </w:tcPr>
          <w:p w14:paraId="54F71FB8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40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09404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940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4040" w:rsidRPr="00094040" w14:paraId="6D3E00FB" w14:textId="77777777" w:rsidTr="0097516C">
        <w:tc>
          <w:tcPr>
            <w:tcW w:w="1519" w:type="pct"/>
          </w:tcPr>
          <w:p w14:paraId="41F97C0C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9" w:type="pct"/>
          </w:tcPr>
          <w:p w14:paraId="1B18B86C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1E67B578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0BA972D8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A78F6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D3622F5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E8139B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44EBDE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194CD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AA66A04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40" w:rsidRPr="00094040" w14:paraId="213AE162" w14:textId="77777777" w:rsidTr="0097516C">
        <w:tc>
          <w:tcPr>
            <w:tcW w:w="1519" w:type="pct"/>
          </w:tcPr>
          <w:p w14:paraId="7EB87BBD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40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40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06700ADC" w14:textId="77777777" w:rsidR="00094040" w:rsidRPr="00094040" w:rsidRDefault="00094040" w:rsidP="0009404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135D3D8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B0DAF24" w14:textId="712E6E34" w:rsidR="00094040" w:rsidRPr="00094040" w:rsidRDefault="00493016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5704EF23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35703AE" w14:textId="7F257FFC" w:rsidR="00094040" w:rsidRPr="00094040" w:rsidRDefault="00493016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6C350E9D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A7E8629" w14:textId="60498093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2EDA6BD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2228451" w14:textId="03A4DEF2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094040" w:rsidRPr="00094040" w14:paraId="530BB9B7" w14:textId="77777777" w:rsidTr="0097516C">
        <w:tc>
          <w:tcPr>
            <w:tcW w:w="1519" w:type="pct"/>
          </w:tcPr>
          <w:p w14:paraId="6AE52ACA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74A77E71" w14:textId="77777777" w:rsidR="00094040" w:rsidRPr="00094040" w:rsidRDefault="00094040" w:rsidP="0009404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58AAA70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5D628EF" w14:textId="59191C67" w:rsidR="00094040" w:rsidRPr="00094040" w:rsidRDefault="00493016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23ED228E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B53713C" w14:textId="7C853DCA" w:rsidR="00094040" w:rsidRPr="00094040" w:rsidRDefault="00493016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B2BE7D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E6AAD53" w14:textId="77F60AD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428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264</w:t>
            </w:r>
          </w:p>
        </w:tc>
        <w:tc>
          <w:tcPr>
            <w:tcW w:w="148" w:type="pct"/>
          </w:tcPr>
          <w:p w14:paraId="6D883126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CD28381" w14:textId="7BC4E1AF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214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132</w:t>
            </w:r>
          </w:p>
        </w:tc>
      </w:tr>
      <w:tr w:rsidR="00094040" w:rsidRPr="00094040" w14:paraId="79EE1C8D" w14:textId="77777777" w:rsidTr="0097516C">
        <w:trPr>
          <w:trHeight w:val="144"/>
        </w:trPr>
        <w:tc>
          <w:tcPr>
            <w:tcW w:w="1519" w:type="pct"/>
          </w:tcPr>
          <w:p w14:paraId="03E070C2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54527CB2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7B8697AB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575879C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E05BB1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22A5E0F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67273C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6591511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8A1926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F396D3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40" w:rsidRPr="00094040" w14:paraId="178033F5" w14:textId="77777777" w:rsidTr="0097516C">
        <w:tc>
          <w:tcPr>
            <w:tcW w:w="1519" w:type="pct"/>
          </w:tcPr>
          <w:p w14:paraId="3ECA4FD3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39" w:type="pct"/>
          </w:tcPr>
          <w:p w14:paraId="72651C3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2BF7ECD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61455742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315B70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8DB712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B51024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3936C8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1F75A52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950B017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40" w:rsidRPr="00094040" w14:paraId="5B6CC544" w14:textId="77777777" w:rsidTr="0097516C">
        <w:tc>
          <w:tcPr>
            <w:tcW w:w="1519" w:type="pct"/>
          </w:tcPr>
          <w:p w14:paraId="2C55EA10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40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40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7013A28" w14:textId="77777777" w:rsidR="00094040" w:rsidRPr="00094040" w:rsidRDefault="00094040" w:rsidP="0009404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5210247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5E610714" w14:textId="0045D4E9" w:rsidR="00094040" w:rsidRPr="00094040" w:rsidRDefault="00493016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428,264</w:t>
            </w:r>
          </w:p>
        </w:tc>
        <w:tc>
          <w:tcPr>
            <w:tcW w:w="147" w:type="pct"/>
          </w:tcPr>
          <w:p w14:paraId="4B596754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589" w:type="pct"/>
          </w:tcPr>
          <w:p w14:paraId="3FDDCBEB" w14:textId="63FB6DBE" w:rsidR="00094040" w:rsidRPr="00094040" w:rsidRDefault="00493016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214,132</w:t>
            </w:r>
          </w:p>
        </w:tc>
        <w:tc>
          <w:tcPr>
            <w:tcW w:w="148" w:type="pct"/>
          </w:tcPr>
          <w:p w14:paraId="3AE4DE5F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33C0D8" w14:textId="32A315D4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lang w:bidi="te-IN"/>
              </w:rPr>
              <w:t>426,812</w:t>
            </w:r>
          </w:p>
        </w:tc>
        <w:tc>
          <w:tcPr>
            <w:tcW w:w="148" w:type="pct"/>
          </w:tcPr>
          <w:p w14:paraId="517A129B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328B320" w14:textId="6E3B1C8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lang w:bidi="te-IN"/>
              </w:rPr>
              <w:t>213,406</w:t>
            </w:r>
          </w:p>
        </w:tc>
      </w:tr>
      <w:tr w:rsidR="00094040" w:rsidRPr="00094040" w14:paraId="215FFCC6" w14:textId="77777777" w:rsidTr="0097516C">
        <w:tc>
          <w:tcPr>
            <w:tcW w:w="1519" w:type="pct"/>
          </w:tcPr>
          <w:p w14:paraId="76D89818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หุ้นทุนออกให้ตามสิทธิ</w:t>
            </w:r>
          </w:p>
        </w:tc>
        <w:tc>
          <w:tcPr>
            <w:tcW w:w="439" w:type="pct"/>
          </w:tcPr>
          <w:p w14:paraId="6E4FBB1D" w14:textId="77777777" w:rsidR="00094040" w:rsidRPr="00094040" w:rsidRDefault="00094040" w:rsidP="0009404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3CA450B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1C77411" w14:textId="120590AA" w:rsidR="00094040" w:rsidRPr="00094040" w:rsidRDefault="00493016" w:rsidP="00430CA4">
            <w:pPr>
              <w:pStyle w:val="BodyText"/>
              <w:tabs>
                <w:tab w:val="decimal" w:pos="55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BBC6513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57E6CE2" w14:textId="3FAE0770" w:rsidR="00094040" w:rsidRPr="00094040" w:rsidRDefault="00493016" w:rsidP="00430CA4">
            <w:pPr>
              <w:pStyle w:val="BodyText"/>
              <w:tabs>
                <w:tab w:val="decimal" w:pos="55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2408E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7771204" w14:textId="789B1215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1,452</w:t>
            </w:r>
          </w:p>
        </w:tc>
        <w:tc>
          <w:tcPr>
            <w:tcW w:w="148" w:type="pct"/>
          </w:tcPr>
          <w:p w14:paraId="7DFAD37B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A900016" w14:textId="702360AD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094040">
              <w:rPr>
                <w:rFonts w:ascii="Angsana New" w:hAnsi="Angsana New"/>
                <w:sz w:val="30"/>
                <w:szCs w:val="30"/>
                <w:lang w:bidi="te-IN"/>
              </w:rPr>
              <w:t>726</w:t>
            </w:r>
          </w:p>
        </w:tc>
      </w:tr>
      <w:tr w:rsidR="00094040" w:rsidRPr="00094040" w14:paraId="3BFC8162" w14:textId="77777777" w:rsidTr="0097516C">
        <w:tc>
          <w:tcPr>
            <w:tcW w:w="1519" w:type="pct"/>
          </w:tcPr>
          <w:p w14:paraId="7A70F4EB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5A70D607" w14:textId="77777777" w:rsidR="00094040" w:rsidRPr="00094040" w:rsidRDefault="00094040" w:rsidP="0009404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35CFB1B8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7BE1BE40" w14:textId="098B5264" w:rsidR="00094040" w:rsidRPr="00094040" w:rsidRDefault="00493016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1E4C985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B7DC5AE" w14:textId="674CB720" w:rsidR="00094040" w:rsidRPr="00094040" w:rsidRDefault="00493016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3159042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D4C0B1F" w14:textId="089442A5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39536141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EC6CEE8" w14:textId="77B446A2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</w:tbl>
    <w:p w14:paraId="1E035579" w14:textId="77777777" w:rsidR="00AF1AEC" w:rsidRPr="00094040" w:rsidRDefault="00AF1AEC" w:rsidP="000940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5ECC3B" w14:textId="22CC9881" w:rsidR="00A135B0" w:rsidRDefault="00C571E1" w:rsidP="0009404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94040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094040">
        <w:rPr>
          <w:rFonts w:ascii="Angsana New" w:hAnsi="Angsana New"/>
          <w:sz w:val="30"/>
          <w:szCs w:val="30"/>
          <w:cs/>
        </w:rPr>
        <w:br/>
      </w:r>
      <w:r w:rsidRPr="00C647FC">
        <w:rPr>
          <w:rFonts w:ascii="Angsana New" w:hAnsi="Angsana New" w:hint="cs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4F8298E6" w14:textId="7A5BF159" w:rsidR="00AF1AEC" w:rsidRDefault="00AF1AEC" w:rsidP="00AE56AB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EBA059" w14:textId="77777777" w:rsidR="00C647FC" w:rsidRPr="00303B97" w:rsidRDefault="00C647FC" w:rsidP="001616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647FC" w:rsidRPr="00303B97" w:rsidSect="00C56E7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5CB68D" w14:textId="77777777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03829616" w:rsidR="00F5517F" w:rsidRPr="00C716F6" w:rsidRDefault="00F5517F">
      <w:pPr>
        <w:pStyle w:val="ListParagraph"/>
        <w:numPr>
          <w:ilvl w:val="0"/>
          <w:numId w:val="17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716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FCF76" w14:textId="67196CE5" w:rsidR="00F41219" w:rsidRPr="00F41219" w:rsidRDefault="005C7711" w:rsidP="00F41219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ผู้บริหารพิจารณาว่าบริษัทดำเนินกิจการใน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ส่วนงานธุรกิจ 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ซึ่งเป็น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ส่วนงาน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คือ ธุรกิจ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ซอสปรุงรสและน้ำจิ้มต่าง ๆ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และธุรกิจ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เครื่องปรุงแกงและเครื่องประกอบอาหาร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ส่วนงานอื่น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>ไม่มีส่วนงานใดที่เข้าเกณฑ์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เชิงปริมาณเพื่อกำหนดส่วนงานที่รายงานสำหรับงวด</w:t>
      </w:r>
      <w:r w:rsidR="00094040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="006802CD">
        <w:rPr>
          <w:rFonts w:ascii="Angsana New" w:hAnsi="Angsana New" w:hint="cs"/>
          <w:color w:val="000000"/>
          <w:sz w:val="30"/>
          <w:szCs w:val="30"/>
          <w:cs/>
        </w:rPr>
        <w:t>ก</w:t>
      </w:r>
      <w:r w:rsidR="00094040">
        <w:rPr>
          <w:rFonts w:ascii="Angsana New" w:hAnsi="Angsana New" w:hint="cs"/>
          <w:color w:val="000000"/>
          <w:sz w:val="30"/>
          <w:szCs w:val="30"/>
          <w:cs/>
        </w:rPr>
        <w:t>้า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เดือนสิ้นสุดวันที่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3</w:t>
      </w:r>
      <w:r w:rsidR="006802CD">
        <w:rPr>
          <w:rFonts w:ascii="Angsana New" w:hAnsi="Angsana New"/>
          <w:color w:val="000000"/>
          <w:sz w:val="30"/>
          <w:szCs w:val="30"/>
        </w:rPr>
        <w:t>0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="00094040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 w:rsidR="006802CD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="00240184"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40184" w:rsidRPr="00EE7B6E">
        <w:rPr>
          <w:rFonts w:ascii="Angsana New" w:hAnsi="Angsana New"/>
          <w:color w:val="000000"/>
          <w:sz w:val="30"/>
          <w:szCs w:val="30"/>
        </w:rPr>
        <w:t>256</w:t>
      </w:r>
      <w:r w:rsidR="00047A1A">
        <w:rPr>
          <w:rFonts w:ascii="Angsana New" w:hAnsi="Angsana New"/>
          <w:color w:val="000000"/>
          <w:sz w:val="30"/>
          <w:szCs w:val="30"/>
        </w:rPr>
        <w:t>8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E7B6E">
        <w:rPr>
          <w:rFonts w:ascii="Angsana New" w:hAnsi="Angsana New"/>
          <w:color w:val="000000"/>
          <w:sz w:val="30"/>
          <w:szCs w:val="30"/>
        </w:rPr>
        <w:t>256</w:t>
      </w:r>
      <w:r w:rsidR="00047A1A">
        <w:rPr>
          <w:rFonts w:ascii="Angsana New" w:hAnsi="Angsana New"/>
          <w:color w:val="000000"/>
          <w:sz w:val="30"/>
          <w:szCs w:val="30"/>
        </w:rPr>
        <w:t>7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2A2559BD" w14:textId="135786CE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48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81"/>
        <w:gridCol w:w="900"/>
        <w:gridCol w:w="270"/>
        <w:gridCol w:w="846"/>
        <w:gridCol w:w="236"/>
        <w:gridCol w:w="990"/>
        <w:gridCol w:w="270"/>
        <w:gridCol w:w="990"/>
        <w:gridCol w:w="270"/>
        <w:gridCol w:w="900"/>
        <w:gridCol w:w="238"/>
        <w:gridCol w:w="964"/>
        <w:gridCol w:w="238"/>
        <w:gridCol w:w="900"/>
        <w:gridCol w:w="270"/>
        <w:gridCol w:w="810"/>
        <w:gridCol w:w="270"/>
        <w:gridCol w:w="870"/>
        <w:gridCol w:w="270"/>
        <w:gridCol w:w="900"/>
      </w:tblGrid>
      <w:tr w:rsidR="00094040" w:rsidRPr="00207A77" w14:paraId="3DBECF76" w14:textId="77777777" w:rsidTr="0097516C">
        <w:trPr>
          <w:trHeight w:val="161"/>
        </w:trPr>
        <w:tc>
          <w:tcPr>
            <w:tcW w:w="3081" w:type="dxa"/>
          </w:tcPr>
          <w:p w14:paraId="101A4767" w14:textId="77777777" w:rsidR="00094040" w:rsidRPr="00207A77" w:rsidRDefault="00094040" w:rsidP="0097516C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16" w:type="dxa"/>
            <w:gridSpan w:val="3"/>
          </w:tcPr>
          <w:p w14:paraId="5B31F682" w14:textId="77777777" w:rsidR="00094040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26CACCFE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6" w:type="dxa"/>
          </w:tcPr>
          <w:p w14:paraId="4D26F81A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B08D063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4C2F6917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2" w:type="dxa"/>
            <w:gridSpan w:val="3"/>
          </w:tcPr>
          <w:p w14:paraId="51DF6C66" w14:textId="77777777" w:rsidR="00094040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34E651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8" w:type="dxa"/>
          </w:tcPr>
          <w:p w14:paraId="7189DE20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11B749A" w14:textId="77777777" w:rsidR="00094040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55515FB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4C391673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0" w:type="dxa"/>
            <w:gridSpan w:val="3"/>
          </w:tcPr>
          <w:p w14:paraId="451F1291" w14:textId="77777777" w:rsidR="00094040" w:rsidRDefault="00094040" w:rsidP="0097516C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41827E1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94040" w:rsidRPr="00207A77" w14:paraId="7FC3A155" w14:textId="77777777" w:rsidTr="0097516C">
        <w:trPr>
          <w:trHeight w:val="161"/>
        </w:trPr>
        <w:tc>
          <w:tcPr>
            <w:tcW w:w="3081" w:type="dxa"/>
          </w:tcPr>
          <w:p w14:paraId="5C29AAD9" w14:textId="77777777" w:rsidR="00094040" w:rsidRPr="00690764" w:rsidRDefault="00094040" w:rsidP="0097516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</w:tcPr>
          <w:p w14:paraId="458C1D86" w14:textId="10878E52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2B557D97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09BFD084" w14:textId="0AA1C9C9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EAF1672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FCD99F" w14:textId="2D2FFE88" w:rsidR="00094040" w:rsidRPr="00207A77" w:rsidRDefault="00094040" w:rsidP="0097516C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28358A2C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02728F" w14:textId="068690D9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5DF190BE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4ABD17" w14:textId="31598E34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2944DCB2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1D35B20" w14:textId="2ED0A822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345BB8E3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D0A346" w14:textId="3CF9FE6B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081480DC" w14:textId="77777777" w:rsidR="00094040" w:rsidRPr="00207A77" w:rsidRDefault="00094040" w:rsidP="0097516C">
            <w:pPr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A035E4" w14:textId="703203BC" w:rsidR="00094040" w:rsidRPr="00207A77" w:rsidRDefault="00094040" w:rsidP="0097516C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3E40279F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3E3CD6A7" w14:textId="6208774B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3F03A0FB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438EA2" w14:textId="1BA3E184" w:rsidR="00094040" w:rsidRPr="00207A77" w:rsidRDefault="00094040" w:rsidP="0097516C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94040" w:rsidRPr="00141BF6" w14:paraId="6FAAAB23" w14:textId="77777777" w:rsidTr="0097516C">
        <w:trPr>
          <w:trHeight w:val="263"/>
        </w:trPr>
        <w:tc>
          <w:tcPr>
            <w:tcW w:w="3081" w:type="dxa"/>
          </w:tcPr>
          <w:p w14:paraId="0F113AD5" w14:textId="77777777" w:rsidR="00094040" w:rsidRPr="00207A77" w:rsidRDefault="00094040" w:rsidP="0097516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402" w:type="dxa"/>
            <w:gridSpan w:val="19"/>
          </w:tcPr>
          <w:p w14:paraId="230AC816" w14:textId="77777777" w:rsidR="00094040" w:rsidRPr="00141BF6" w:rsidRDefault="00094040" w:rsidP="0097516C">
            <w:pPr>
              <w:tabs>
                <w:tab w:val="decimal" w:pos="432"/>
              </w:tabs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94040" w:rsidRPr="00141BF6" w14:paraId="7B52F8A8" w14:textId="77777777" w:rsidTr="0097516C">
        <w:trPr>
          <w:trHeight w:val="263"/>
        </w:trPr>
        <w:tc>
          <w:tcPr>
            <w:tcW w:w="3081" w:type="dxa"/>
          </w:tcPr>
          <w:p w14:paraId="017451EF" w14:textId="77777777" w:rsidR="00094040" w:rsidRDefault="00094040" w:rsidP="0097516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</w:tcPr>
          <w:p w14:paraId="6677E6CF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E7AC1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1217FE1B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7C09E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95CB2C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A03D69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60CA9A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49272C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70A9CA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2E717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FC4B0B6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7BC09F7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D70605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0EDDFD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66E33E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287B12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1E062833" w14:textId="77777777" w:rsidR="00094040" w:rsidRPr="00207A77" w:rsidRDefault="00094040" w:rsidP="0097516C">
            <w:pPr>
              <w:tabs>
                <w:tab w:val="decimal" w:pos="43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40EB04" w14:textId="77777777" w:rsidR="00094040" w:rsidRPr="00207A77" w:rsidRDefault="00094040" w:rsidP="0097516C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84E506" w14:textId="77777777" w:rsidR="00094040" w:rsidRPr="00141BF6" w:rsidRDefault="00094040" w:rsidP="0097516C">
            <w:pPr>
              <w:tabs>
                <w:tab w:val="decimal" w:pos="43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4040" w:rsidRPr="00207A77" w14:paraId="28E36ACB" w14:textId="77777777" w:rsidTr="0097516C">
        <w:trPr>
          <w:trHeight w:val="155"/>
        </w:trPr>
        <w:tc>
          <w:tcPr>
            <w:tcW w:w="3081" w:type="dxa"/>
          </w:tcPr>
          <w:p w14:paraId="391A515F" w14:textId="77777777" w:rsidR="00094040" w:rsidRPr="00207A77" w:rsidRDefault="00094040" w:rsidP="00094040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B08B98" w14:textId="7506E30B" w:rsidR="00094040" w:rsidRPr="00395C8D" w:rsidRDefault="0097516C" w:rsidP="00094040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1,439,163</w:t>
            </w:r>
          </w:p>
        </w:tc>
        <w:tc>
          <w:tcPr>
            <w:tcW w:w="270" w:type="dxa"/>
          </w:tcPr>
          <w:p w14:paraId="2CE81725" w14:textId="77777777" w:rsidR="00094040" w:rsidRPr="00207A77" w:rsidRDefault="00094040" w:rsidP="00094040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ECCA082" w14:textId="4E83EE13" w:rsidR="00094040" w:rsidRPr="00207A77" w:rsidRDefault="00094040" w:rsidP="00094040">
            <w:pPr>
              <w:tabs>
                <w:tab w:val="decimal" w:pos="85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1,757,993</w:t>
            </w:r>
          </w:p>
        </w:tc>
        <w:tc>
          <w:tcPr>
            <w:tcW w:w="236" w:type="dxa"/>
          </w:tcPr>
          <w:p w14:paraId="6B3692A9" w14:textId="77777777" w:rsidR="00094040" w:rsidRPr="00207A77" w:rsidRDefault="00094040" w:rsidP="00094040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A54BC4" w14:textId="19CBCC96" w:rsidR="00094040" w:rsidRPr="00207A77" w:rsidRDefault="0097516C" w:rsidP="00094040">
            <w:pPr>
              <w:tabs>
                <w:tab w:val="decimal" w:pos="522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87,094</w:t>
            </w:r>
          </w:p>
        </w:tc>
        <w:tc>
          <w:tcPr>
            <w:tcW w:w="270" w:type="dxa"/>
          </w:tcPr>
          <w:p w14:paraId="0B58671D" w14:textId="77777777" w:rsidR="00094040" w:rsidRPr="00207A77" w:rsidRDefault="00094040" w:rsidP="00094040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786CE5" w14:textId="611E099B" w:rsidR="00094040" w:rsidRPr="00207A77" w:rsidRDefault="00094040" w:rsidP="00094040">
            <w:pPr>
              <w:tabs>
                <w:tab w:val="decimal" w:pos="522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116,973</w:t>
            </w:r>
          </w:p>
        </w:tc>
        <w:tc>
          <w:tcPr>
            <w:tcW w:w="270" w:type="dxa"/>
          </w:tcPr>
          <w:p w14:paraId="7BF67138" w14:textId="77777777" w:rsidR="00094040" w:rsidRPr="00207A77" w:rsidRDefault="00094040" w:rsidP="00094040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625DFE" w14:textId="47E7A97E" w:rsidR="00094040" w:rsidRPr="00207A77" w:rsidRDefault="0097516C" w:rsidP="00094040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1,526,257</w:t>
            </w:r>
          </w:p>
        </w:tc>
        <w:tc>
          <w:tcPr>
            <w:tcW w:w="238" w:type="dxa"/>
          </w:tcPr>
          <w:p w14:paraId="30BC9B70" w14:textId="77777777" w:rsidR="00094040" w:rsidRPr="00207A77" w:rsidRDefault="00094040" w:rsidP="00094040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EA3DA13" w14:textId="0E360222" w:rsidR="00094040" w:rsidRPr="00DC34ED" w:rsidRDefault="00094040" w:rsidP="00430CA4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1,874,966</w:t>
            </w:r>
          </w:p>
        </w:tc>
        <w:tc>
          <w:tcPr>
            <w:tcW w:w="238" w:type="dxa"/>
          </w:tcPr>
          <w:p w14:paraId="7EF1E231" w14:textId="77777777" w:rsidR="00094040" w:rsidRPr="00207A77" w:rsidRDefault="00094040" w:rsidP="00094040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7F6318" w14:textId="3A1FB388" w:rsidR="00094040" w:rsidRPr="00207A77" w:rsidRDefault="0097516C" w:rsidP="00094040">
            <w:pPr>
              <w:tabs>
                <w:tab w:val="decimal" w:pos="522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74,872</w:t>
            </w:r>
          </w:p>
        </w:tc>
        <w:tc>
          <w:tcPr>
            <w:tcW w:w="270" w:type="dxa"/>
          </w:tcPr>
          <w:p w14:paraId="52095BC5" w14:textId="77777777" w:rsidR="00094040" w:rsidRPr="00207A77" w:rsidRDefault="00094040" w:rsidP="00094040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127C6B" w14:textId="754E11A6" w:rsidR="00094040" w:rsidRPr="00207A77" w:rsidRDefault="00094040" w:rsidP="00094040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93,530</w:t>
            </w:r>
          </w:p>
        </w:tc>
        <w:tc>
          <w:tcPr>
            <w:tcW w:w="270" w:type="dxa"/>
          </w:tcPr>
          <w:p w14:paraId="7C3BE544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0D75E16" w14:textId="03194859" w:rsidR="00094040" w:rsidRPr="00207A77" w:rsidRDefault="0097516C" w:rsidP="00094040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1,601,129</w:t>
            </w:r>
          </w:p>
        </w:tc>
        <w:tc>
          <w:tcPr>
            <w:tcW w:w="270" w:type="dxa"/>
          </w:tcPr>
          <w:p w14:paraId="0141398E" w14:textId="77777777" w:rsidR="00094040" w:rsidRPr="00207A77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499B9B" w14:textId="12641BEC" w:rsidR="00094040" w:rsidRPr="00207A77" w:rsidRDefault="00094040" w:rsidP="00094040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1,968,496</w:t>
            </w:r>
          </w:p>
        </w:tc>
      </w:tr>
      <w:tr w:rsidR="00094040" w:rsidRPr="00782419" w14:paraId="0CC08D2F" w14:textId="77777777" w:rsidTr="0097516C">
        <w:trPr>
          <w:trHeight w:val="155"/>
        </w:trPr>
        <w:tc>
          <w:tcPr>
            <w:tcW w:w="3081" w:type="dxa"/>
          </w:tcPr>
          <w:p w14:paraId="3784B8C0" w14:textId="77777777" w:rsidR="00094040" w:rsidRPr="00207A77" w:rsidRDefault="00094040" w:rsidP="00094040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B070C4" w14:textId="7D3FD80D" w:rsidR="00094040" w:rsidRPr="00395C8D" w:rsidRDefault="0097516C" w:rsidP="00094040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1,439,163</w:t>
            </w:r>
          </w:p>
        </w:tc>
        <w:tc>
          <w:tcPr>
            <w:tcW w:w="270" w:type="dxa"/>
          </w:tcPr>
          <w:p w14:paraId="00E3194D" w14:textId="77777777" w:rsidR="00094040" w:rsidRPr="00CE34BA" w:rsidRDefault="00094040" w:rsidP="00094040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234E4976" w14:textId="663DE888" w:rsidR="00094040" w:rsidRPr="00782419" w:rsidRDefault="00094040" w:rsidP="00094040">
            <w:pPr>
              <w:tabs>
                <w:tab w:val="decimal" w:pos="560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34ED">
              <w:rPr>
                <w:rFonts w:ascii="Angsana New" w:hAnsi="Angsana New"/>
                <w:b/>
                <w:bCs/>
                <w:sz w:val="24"/>
                <w:szCs w:val="24"/>
              </w:rPr>
              <w:t>1,757,993</w:t>
            </w:r>
          </w:p>
        </w:tc>
        <w:tc>
          <w:tcPr>
            <w:tcW w:w="236" w:type="dxa"/>
          </w:tcPr>
          <w:p w14:paraId="0D64E6F9" w14:textId="77777777" w:rsidR="00094040" w:rsidRPr="00782419" w:rsidRDefault="00094040" w:rsidP="00094040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FD98C9" w14:textId="565049D8" w:rsidR="00094040" w:rsidRPr="00782419" w:rsidRDefault="0097516C" w:rsidP="00094040">
            <w:pPr>
              <w:tabs>
                <w:tab w:val="decimal" w:pos="538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87,094</w:t>
            </w:r>
          </w:p>
        </w:tc>
        <w:tc>
          <w:tcPr>
            <w:tcW w:w="270" w:type="dxa"/>
          </w:tcPr>
          <w:p w14:paraId="05DB53AB" w14:textId="77777777" w:rsidR="00094040" w:rsidRPr="00782419" w:rsidRDefault="00094040" w:rsidP="00094040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256D8F" w14:textId="77E6C6E3" w:rsidR="00094040" w:rsidRPr="00782419" w:rsidRDefault="00094040" w:rsidP="00094040">
            <w:pPr>
              <w:tabs>
                <w:tab w:val="decimal" w:pos="538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34ED">
              <w:rPr>
                <w:rFonts w:ascii="Angsana New" w:hAnsi="Angsana New"/>
                <w:b/>
                <w:bCs/>
                <w:sz w:val="24"/>
                <w:szCs w:val="24"/>
              </w:rPr>
              <w:t>116,973</w:t>
            </w:r>
          </w:p>
        </w:tc>
        <w:tc>
          <w:tcPr>
            <w:tcW w:w="270" w:type="dxa"/>
          </w:tcPr>
          <w:p w14:paraId="18E8E7C2" w14:textId="77777777" w:rsidR="00094040" w:rsidRPr="00782419" w:rsidRDefault="00094040" w:rsidP="00094040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0FCB07" w14:textId="23245DD8" w:rsidR="00094040" w:rsidRPr="00782419" w:rsidRDefault="0097516C" w:rsidP="00094040">
            <w:pPr>
              <w:tabs>
                <w:tab w:val="decimal" w:pos="681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1,526,257</w:t>
            </w:r>
          </w:p>
        </w:tc>
        <w:tc>
          <w:tcPr>
            <w:tcW w:w="238" w:type="dxa"/>
          </w:tcPr>
          <w:p w14:paraId="0AECA550" w14:textId="77777777" w:rsidR="00094040" w:rsidRPr="00782419" w:rsidRDefault="00094040" w:rsidP="00094040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338E9267" w14:textId="1967D60C" w:rsidR="00094040" w:rsidRPr="00430CA4" w:rsidRDefault="00094040" w:rsidP="00430CA4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0CA4">
              <w:rPr>
                <w:rFonts w:ascii="Angsana New" w:hAnsi="Angsana New"/>
                <w:b/>
                <w:bCs/>
                <w:sz w:val="24"/>
                <w:szCs w:val="24"/>
              </w:rPr>
              <w:t>1,874,966</w:t>
            </w:r>
          </w:p>
        </w:tc>
        <w:tc>
          <w:tcPr>
            <w:tcW w:w="238" w:type="dxa"/>
          </w:tcPr>
          <w:p w14:paraId="7F9356ED" w14:textId="77777777" w:rsidR="00094040" w:rsidRPr="00782419" w:rsidRDefault="00094040" w:rsidP="00094040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7AB650" w14:textId="060367D7" w:rsidR="00094040" w:rsidRPr="00782419" w:rsidRDefault="0097516C" w:rsidP="00094040">
            <w:pPr>
              <w:tabs>
                <w:tab w:val="decimal" w:pos="538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74,872</w:t>
            </w:r>
          </w:p>
        </w:tc>
        <w:tc>
          <w:tcPr>
            <w:tcW w:w="270" w:type="dxa"/>
          </w:tcPr>
          <w:p w14:paraId="48B0EA69" w14:textId="77777777" w:rsidR="00094040" w:rsidRPr="00782419" w:rsidRDefault="00094040" w:rsidP="00094040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1DA5B2" w14:textId="7F3AF12A" w:rsidR="00094040" w:rsidRPr="00782419" w:rsidRDefault="00094040" w:rsidP="00094040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34ED">
              <w:rPr>
                <w:rFonts w:ascii="Angsana New" w:hAnsi="Angsana New"/>
                <w:b/>
                <w:bCs/>
                <w:sz w:val="24"/>
                <w:szCs w:val="24"/>
              </w:rPr>
              <w:t>93,530</w:t>
            </w:r>
          </w:p>
        </w:tc>
        <w:tc>
          <w:tcPr>
            <w:tcW w:w="270" w:type="dxa"/>
          </w:tcPr>
          <w:p w14:paraId="7A6A788D" w14:textId="77777777" w:rsidR="00094040" w:rsidRPr="00782419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619F9FB9" w14:textId="6CBD91C4" w:rsidR="00094040" w:rsidRPr="00782419" w:rsidRDefault="0097516C" w:rsidP="00094040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1,601,129</w:t>
            </w:r>
          </w:p>
        </w:tc>
        <w:tc>
          <w:tcPr>
            <w:tcW w:w="270" w:type="dxa"/>
          </w:tcPr>
          <w:p w14:paraId="43BF68A1" w14:textId="77777777" w:rsidR="00094040" w:rsidRPr="00782419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1DBBF6" w14:textId="1A5FF763" w:rsidR="00094040" w:rsidRPr="00782419" w:rsidRDefault="00094040" w:rsidP="00094040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1,968,496</w:t>
            </w:r>
          </w:p>
        </w:tc>
      </w:tr>
    </w:tbl>
    <w:p w14:paraId="1FDB3706" w14:textId="77777777" w:rsidR="003340FF" w:rsidRDefault="003340F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027086" w14:textId="50A39FCB" w:rsidR="007B59C9" w:rsidRDefault="00F4121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7F80092" w14:textId="7A09801C" w:rsidR="00F5517F" w:rsidRPr="009E57D2" w:rsidRDefault="00F5517F">
      <w:pPr>
        <w:pStyle w:val="ListParagraph"/>
        <w:numPr>
          <w:ilvl w:val="0"/>
          <w:numId w:val="17"/>
        </w:numPr>
        <w:ind w:left="63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03AA3A6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0D4461A4" w:rsidR="00F5517F" w:rsidRDefault="00F5517F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094040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="00094040"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094040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09404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กันยายน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47A1A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47A1A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24CFE885" w14:textId="77777777" w:rsidR="005270A4" w:rsidRDefault="005270A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3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71"/>
        <w:gridCol w:w="810"/>
        <w:gridCol w:w="262"/>
        <w:gridCol w:w="751"/>
        <w:gridCol w:w="275"/>
        <w:gridCol w:w="713"/>
        <w:gridCol w:w="241"/>
        <w:gridCol w:w="747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49"/>
      </w:tblGrid>
      <w:tr w:rsidR="00094040" w:rsidRPr="00207A77" w14:paraId="5E30505A" w14:textId="77777777" w:rsidTr="0097516C">
        <w:trPr>
          <w:trHeight w:val="155"/>
        </w:trPr>
        <w:tc>
          <w:tcPr>
            <w:tcW w:w="4671" w:type="dxa"/>
            <w:vAlign w:val="bottom"/>
          </w:tcPr>
          <w:p w14:paraId="571802D1" w14:textId="77777777" w:rsidR="00094040" w:rsidRDefault="00094040" w:rsidP="0097516C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3" w:type="dxa"/>
            <w:gridSpan w:val="3"/>
          </w:tcPr>
          <w:p w14:paraId="4F30F739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</w:tcPr>
          <w:p w14:paraId="248923B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3C2D084A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</w:tcPr>
          <w:p w14:paraId="26A3D7AD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 w14:paraId="7695C4B0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AA780A8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</w:tcPr>
          <w:p w14:paraId="36FF9C73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0721C571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6" w:type="dxa"/>
            <w:gridSpan w:val="3"/>
          </w:tcPr>
          <w:p w14:paraId="35A0357A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94040" w:rsidRPr="00207A77" w14:paraId="297394C8" w14:textId="77777777" w:rsidTr="0097516C">
        <w:trPr>
          <w:trHeight w:val="155"/>
        </w:trPr>
        <w:tc>
          <w:tcPr>
            <w:tcW w:w="4671" w:type="dxa"/>
            <w:vAlign w:val="bottom"/>
          </w:tcPr>
          <w:p w14:paraId="7E876E06" w14:textId="77777777" w:rsidR="00094040" w:rsidRDefault="00094040" w:rsidP="0097516C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810" w:type="dxa"/>
          </w:tcPr>
          <w:p w14:paraId="2C94DA83" w14:textId="5CCEEFDA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62" w:type="dxa"/>
          </w:tcPr>
          <w:p w14:paraId="658F90A8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4FAD584B" w14:textId="74508D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5" w:type="dxa"/>
          </w:tcPr>
          <w:p w14:paraId="4821183A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38AB40E3" w14:textId="4A9C1BC0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41" w:type="dxa"/>
          </w:tcPr>
          <w:p w14:paraId="1CE519D0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1C1BEFC5" w14:textId="36F2B1B9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76CA1CAC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BAF6F5" w14:textId="69B23CDB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19A0F43E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14:paraId="4EC69CD4" w14:textId="7301CBEF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347B5499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7A69346A" w14:textId="0321B86B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310CC79C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2528450" w14:textId="70CE57B0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42AAC655" w14:textId="77777777" w:rsidR="00094040" w:rsidRPr="00207A77" w:rsidRDefault="00094040" w:rsidP="0097516C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2C87797B" w14:textId="39FF2B45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44C2BEA" w14:textId="77777777" w:rsidR="00094040" w:rsidRPr="00207A77" w:rsidRDefault="00094040" w:rsidP="0097516C">
            <w:pPr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593D8DBE" w14:textId="2E2E8FBA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94040" w:rsidRPr="00207A77" w14:paraId="1653E70C" w14:textId="77777777" w:rsidTr="0097516C">
        <w:trPr>
          <w:trHeight w:val="155"/>
        </w:trPr>
        <w:tc>
          <w:tcPr>
            <w:tcW w:w="4671" w:type="dxa"/>
            <w:vAlign w:val="bottom"/>
          </w:tcPr>
          <w:p w14:paraId="521F7F91" w14:textId="77777777" w:rsidR="00094040" w:rsidRDefault="00094040" w:rsidP="0097516C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559" w:type="dxa"/>
            <w:gridSpan w:val="19"/>
          </w:tcPr>
          <w:p w14:paraId="1D6DBF62" w14:textId="77777777" w:rsidR="00094040" w:rsidRPr="00207A77" w:rsidRDefault="00094040" w:rsidP="0097516C">
            <w:pPr>
              <w:tabs>
                <w:tab w:val="decimal" w:pos="504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94040" w:rsidRPr="00207A77" w14:paraId="539361F8" w14:textId="77777777" w:rsidTr="0097516C">
        <w:tc>
          <w:tcPr>
            <w:tcW w:w="4671" w:type="dxa"/>
          </w:tcPr>
          <w:p w14:paraId="2BD38609" w14:textId="77777777" w:rsidR="00094040" w:rsidRPr="00207A77" w:rsidRDefault="00094040" w:rsidP="0097516C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</w:tcPr>
          <w:p w14:paraId="6CC9D677" w14:textId="77777777" w:rsidR="00094040" w:rsidRPr="00207A77" w:rsidRDefault="00094040" w:rsidP="0097516C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6359336" w14:textId="77777777" w:rsidR="00094040" w:rsidRPr="00207A77" w:rsidRDefault="00094040" w:rsidP="0097516C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205D3B63" w14:textId="77777777" w:rsidR="00094040" w:rsidRPr="00207A77" w:rsidRDefault="00094040" w:rsidP="0097516C">
            <w:pPr>
              <w:tabs>
                <w:tab w:val="decimal" w:pos="594"/>
              </w:tabs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33BC045B" w14:textId="77777777" w:rsidR="00094040" w:rsidRPr="00207A77" w:rsidRDefault="00094040" w:rsidP="0097516C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4EFFE429" w14:textId="77777777" w:rsidR="00094040" w:rsidRPr="00207A77" w:rsidRDefault="00094040" w:rsidP="0097516C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9E0CF36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507A2E0C" w14:textId="77777777" w:rsidR="00094040" w:rsidRPr="00207A77" w:rsidRDefault="00094040" w:rsidP="0097516C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455D9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257FBE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A273EB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A45B453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237F3D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7FD50BA4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2C9388" w14:textId="77777777" w:rsidR="00094040" w:rsidRPr="00207A77" w:rsidRDefault="00094040" w:rsidP="0097516C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824931C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2C76A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6AD1E56C" w14:textId="77777777" w:rsidR="00094040" w:rsidRPr="00207A77" w:rsidRDefault="00094040" w:rsidP="0097516C">
            <w:pPr>
              <w:tabs>
                <w:tab w:val="decimal" w:pos="510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5B55E0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77FA2CBE" w14:textId="77777777" w:rsidR="00094040" w:rsidRPr="00207A77" w:rsidRDefault="00094040" w:rsidP="0097516C">
            <w:pPr>
              <w:tabs>
                <w:tab w:val="decimal" w:pos="56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4040" w:rsidRPr="00207A77" w14:paraId="4581E701" w14:textId="77777777" w:rsidTr="0097516C">
        <w:tc>
          <w:tcPr>
            <w:tcW w:w="4671" w:type="dxa"/>
          </w:tcPr>
          <w:p w14:paraId="58224521" w14:textId="77777777" w:rsidR="00094040" w:rsidRPr="00207A77" w:rsidRDefault="00094040" w:rsidP="0009404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C2DB41" w14:textId="04886D2E" w:rsidR="00094040" w:rsidRPr="00207A77" w:rsidRDefault="0097516C" w:rsidP="00094040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1,307,632</w:t>
            </w:r>
          </w:p>
        </w:tc>
        <w:tc>
          <w:tcPr>
            <w:tcW w:w="262" w:type="dxa"/>
          </w:tcPr>
          <w:p w14:paraId="0F622568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4341C3A0" w14:textId="3027AC84" w:rsidR="00094040" w:rsidRPr="00207A77" w:rsidRDefault="00094040" w:rsidP="00094040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1,541,488</w:t>
            </w:r>
          </w:p>
        </w:tc>
        <w:tc>
          <w:tcPr>
            <w:tcW w:w="275" w:type="dxa"/>
          </w:tcPr>
          <w:p w14:paraId="4CFA977B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44923907" w14:textId="13A7E978" w:rsidR="00094040" w:rsidRPr="00207A77" w:rsidRDefault="0097516C" w:rsidP="00094040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56,512</w:t>
            </w:r>
          </w:p>
        </w:tc>
        <w:tc>
          <w:tcPr>
            <w:tcW w:w="241" w:type="dxa"/>
          </w:tcPr>
          <w:p w14:paraId="38A2983C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0B715B4" w14:textId="2611233D" w:rsidR="00094040" w:rsidRPr="00207A77" w:rsidRDefault="00094040" w:rsidP="00094040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105,078</w:t>
            </w:r>
          </w:p>
        </w:tc>
        <w:tc>
          <w:tcPr>
            <w:tcW w:w="270" w:type="dxa"/>
          </w:tcPr>
          <w:p w14:paraId="1AC8876A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FFAC00" w14:textId="7C72F649" w:rsidR="00094040" w:rsidRPr="00207A77" w:rsidRDefault="0097516C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1,364,144</w:t>
            </w:r>
          </w:p>
        </w:tc>
        <w:tc>
          <w:tcPr>
            <w:tcW w:w="270" w:type="dxa"/>
          </w:tcPr>
          <w:p w14:paraId="00764236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53D6CCA9" w14:textId="1B4156AC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1,646,566</w:t>
            </w:r>
          </w:p>
        </w:tc>
        <w:tc>
          <w:tcPr>
            <w:tcW w:w="236" w:type="dxa"/>
          </w:tcPr>
          <w:p w14:paraId="72764E54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FA7D724" w14:textId="5022726E" w:rsidR="00094040" w:rsidRPr="00207A77" w:rsidRDefault="0097516C" w:rsidP="00094040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236,985</w:t>
            </w:r>
          </w:p>
        </w:tc>
        <w:tc>
          <w:tcPr>
            <w:tcW w:w="270" w:type="dxa"/>
          </w:tcPr>
          <w:p w14:paraId="24F545D7" w14:textId="77777777" w:rsidR="00094040" w:rsidRPr="00207A77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08500B3" w14:textId="1EA0AE2B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321,930</w:t>
            </w:r>
          </w:p>
        </w:tc>
        <w:tc>
          <w:tcPr>
            <w:tcW w:w="270" w:type="dxa"/>
          </w:tcPr>
          <w:p w14:paraId="3978CAB0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6A049EEC" w14:textId="38D29E0A" w:rsidR="00094040" w:rsidRPr="00207A77" w:rsidRDefault="0097516C" w:rsidP="0009404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1,601,129</w:t>
            </w:r>
          </w:p>
        </w:tc>
        <w:tc>
          <w:tcPr>
            <w:tcW w:w="236" w:type="dxa"/>
          </w:tcPr>
          <w:p w14:paraId="4E51AD88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E7B2687" w14:textId="385A6A59" w:rsidR="00094040" w:rsidRPr="00207A77" w:rsidRDefault="00094040" w:rsidP="0009404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1,968,496</w:t>
            </w:r>
          </w:p>
        </w:tc>
      </w:tr>
      <w:tr w:rsidR="00094040" w:rsidRPr="00FC7B6A" w14:paraId="200714C1" w14:textId="77777777" w:rsidTr="0097516C">
        <w:tc>
          <w:tcPr>
            <w:tcW w:w="4671" w:type="dxa"/>
          </w:tcPr>
          <w:p w14:paraId="2387E2AA" w14:textId="77777777" w:rsidR="00094040" w:rsidRPr="00207A77" w:rsidRDefault="00094040" w:rsidP="0009404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0F4A4F" w14:textId="221D1A6C" w:rsidR="00094040" w:rsidRPr="00FC7B6A" w:rsidRDefault="0097516C" w:rsidP="00094040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1,307,632</w:t>
            </w:r>
          </w:p>
        </w:tc>
        <w:tc>
          <w:tcPr>
            <w:tcW w:w="262" w:type="dxa"/>
          </w:tcPr>
          <w:p w14:paraId="78A2752A" w14:textId="77777777" w:rsidR="00094040" w:rsidRPr="00FC7B6A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B75BC81" w14:textId="38C9208B" w:rsidR="00094040" w:rsidRPr="00FC7B6A" w:rsidRDefault="00094040" w:rsidP="00094040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555E">
              <w:rPr>
                <w:rFonts w:ascii="Angsana New" w:hAnsi="Angsana New"/>
                <w:b/>
                <w:bCs/>
                <w:sz w:val="24"/>
                <w:szCs w:val="24"/>
              </w:rPr>
              <w:t>1,541,488</w:t>
            </w:r>
          </w:p>
        </w:tc>
        <w:tc>
          <w:tcPr>
            <w:tcW w:w="275" w:type="dxa"/>
          </w:tcPr>
          <w:p w14:paraId="3ECD583C" w14:textId="77777777" w:rsidR="00094040" w:rsidRPr="00FC7B6A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6BED88D" w14:textId="52AD7225" w:rsidR="00094040" w:rsidRPr="00FC7B6A" w:rsidRDefault="0097516C" w:rsidP="00094040">
            <w:pPr>
              <w:tabs>
                <w:tab w:val="decimal" w:pos="50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56,512</w:t>
            </w:r>
          </w:p>
        </w:tc>
        <w:tc>
          <w:tcPr>
            <w:tcW w:w="241" w:type="dxa"/>
          </w:tcPr>
          <w:p w14:paraId="4286827F" w14:textId="77777777" w:rsidR="00094040" w:rsidRPr="00FC7B6A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D4923D8" w14:textId="5C011E92" w:rsidR="00094040" w:rsidRPr="00FC7B6A" w:rsidRDefault="00094040" w:rsidP="00094040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555E">
              <w:rPr>
                <w:rFonts w:ascii="Angsana New" w:hAnsi="Angsana New"/>
                <w:b/>
                <w:bCs/>
                <w:sz w:val="24"/>
                <w:szCs w:val="24"/>
              </w:rPr>
              <w:t>105,078</w:t>
            </w:r>
          </w:p>
        </w:tc>
        <w:tc>
          <w:tcPr>
            <w:tcW w:w="270" w:type="dxa"/>
          </w:tcPr>
          <w:p w14:paraId="39F0E9EA" w14:textId="77777777" w:rsidR="00094040" w:rsidRPr="00FC7B6A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A4A84AE" w14:textId="1E09DE9B" w:rsidR="00094040" w:rsidRPr="00FC7B6A" w:rsidRDefault="0097516C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1,364,144</w:t>
            </w:r>
          </w:p>
        </w:tc>
        <w:tc>
          <w:tcPr>
            <w:tcW w:w="270" w:type="dxa"/>
          </w:tcPr>
          <w:p w14:paraId="47D0FCC6" w14:textId="77777777" w:rsidR="00094040" w:rsidRPr="00FC7B6A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377E118B" w14:textId="7DC64930" w:rsidR="00094040" w:rsidRPr="00FC7B6A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555E">
              <w:rPr>
                <w:rFonts w:ascii="Angsana New" w:hAnsi="Angsana New"/>
                <w:b/>
                <w:bCs/>
                <w:sz w:val="24"/>
                <w:szCs w:val="24"/>
              </w:rPr>
              <w:t>1,646,566</w:t>
            </w:r>
          </w:p>
        </w:tc>
        <w:tc>
          <w:tcPr>
            <w:tcW w:w="236" w:type="dxa"/>
          </w:tcPr>
          <w:p w14:paraId="7A73E49F" w14:textId="77777777" w:rsidR="00094040" w:rsidRPr="00FC7B6A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B16B3E1" w14:textId="15AF74D6" w:rsidR="00094040" w:rsidRPr="00FC7B6A" w:rsidRDefault="0097516C" w:rsidP="00094040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236,985</w:t>
            </w:r>
          </w:p>
        </w:tc>
        <w:tc>
          <w:tcPr>
            <w:tcW w:w="270" w:type="dxa"/>
          </w:tcPr>
          <w:p w14:paraId="40FF8BFD" w14:textId="77777777" w:rsidR="00094040" w:rsidRPr="00FC7B6A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6AA4D2B" w14:textId="496C055F" w:rsidR="00094040" w:rsidRPr="00FC7B6A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555E">
              <w:rPr>
                <w:rFonts w:ascii="Angsana New" w:hAnsi="Angsana New"/>
                <w:b/>
                <w:bCs/>
                <w:sz w:val="24"/>
                <w:szCs w:val="24"/>
              </w:rPr>
              <w:t>321,930</w:t>
            </w:r>
          </w:p>
        </w:tc>
        <w:tc>
          <w:tcPr>
            <w:tcW w:w="270" w:type="dxa"/>
          </w:tcPr>
          <w:p w14:paraId="6E5F1F71" w14:textId="77777777" w:rsidR="00094040" w:rsidRPr="00FC7B6A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5246346D" w14:textId="22673732" w:rsidR="00094040" w:rsidRPr="00FC7B6A" w:rsidRDefault="0097516C" w:rsidP="0009404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1,601,129</w:t>
            </w:r>
          </w:p>
        </w:tc>
        <w:tc>
          <w:tcPr>
            <w:tcW w:w="236" w:type="dxa"/>
          </w:tcPr>
          <w:p w14:paraId="6A561588" w14:textId="77777777" w:rsidR="00094040" w:rsidRPr="00FC7B6A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0384FDBE" w14:textId="6B271CF7" w:rsidR="00094040" w:rsidRPr="00FC7B6A" w:rsidRDefault="00094040" w:rsidP="0009404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3555E">
              <w:rPr>
                <w:rFonts w:ascii="Angsana New" w:hAnsi="Angsana New"/>
                <w:b/>
                <w:bCs/>
                <w:sz w:val="24"/>
                <w:szCs w:val="24"/>
              </w:rPr>
              <w:t>1,968,496</w:t>
            </w:r>
          </w:p>
        </w:tc>
      </w:tr>
      <w:tr w:rsidR="00094040" w:rsidRPr="00207A77" w14:paraId="3C302E75" w14:textId="77777777" w:rsidTr="0097516C">
        <w:tc>
          <w:tcPr>
            <w:tcW w:w="4671" w:type="dxa"/>
            <w:vAlign w:val="bottom"/>
          </w:tcPr>
          <w:p w14:paraId="4AB3E277" w14:textId="77777777" w:rsidR="00094040" w:rsidRPr="00207A77" w:rsidRDefault="00094040" w:rsidP="0009404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203CB77" w14:textId="77777777" w:rsidR="00094040" w:rsidRPr="00207A77" w:rsidRDefault="00094040" w:rsidP="0009404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6A18513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4D7AF2A8" w14:textId="77777777" w:rsidR="00094040" w:rsidRPr="00207A77" w:rsidRDefault="00094040" w:rsidP="00094040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00BBFF30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473973FB" w14:textId="77777777" w:rsidR="00094040" w:rsidRPr="00207A77" w:rsidRDefault="00094040" w:rsidP="00094040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02235016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1FC40A26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C62973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533102DC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4782D9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</w:tcPr>
          <w:p w14:paraId="447378E7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F206FE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0C030648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B14C0FC" w14:textId="77777777" w:rsidR="00094040" w:rsidRPr="00207A77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3C72AB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07CBFC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4E294F6C" w14:textId="77777777" w:rsidR="00094040" w:rsidRPr="00207A77" w:rsidRDefault="00094040" w:rsidP="0009404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D8CA03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</w:tcPr>
          <w:p w14:paraId="14CA9E86" w14:textId="77777777" w:rsidR="00094040" w:rsidRPr="00207A77" w:rsidRDefault="00094040" w:rsidP="0009404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4040" w:rsidRPr="00207A77" w14:paraId="60C5523A" w14:textId="77777777" w:rsidTr="0097516C">
        <w:tc>
          <w:tcPr>
            <w:tcW w:w="4671" w:type="dxa"/>
            <w:vAlign w:val="bottom"/>
          </w:tcPr>
          <w:p w14:paraId="1F7305B0" w14:textId="77777777" w:rsidR="00094040" w:rsidRPr="00207A77" w:rsidRDefault="00094040" w:rsidP="0009404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810" w:type="dxa"/>
          </w:tcPr>
          <w:p w14:paraId="1AADF9D8" w14:textId="284801E9" w:rsidR="00094040" w:rsidRPr="00207A77" w:rsidRDefault="0097516C" w:rsidP="00094040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621,619</w:t>
            </w:r>
          </w:p>
        </w:tc>
        <w:tc>
          <w:tcPr>
            <w:tcW w:w="262" w:type="dxa"/>
          </w:tcPr>
          <w:p w14:paraId="1F56A332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59BF72D4" w14:textId="66E81F9B" w:rsidR="00094040" w:rsidRPr="00FC7B6A" w:rsidRDefault="00094040" w:rsidP="00094040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757,048</w:t>
            </w:r>
          </w:p>
        </w:tc>
        <w:tc>
          <w:tcPr>
            <w:tcW w:w="275" w:type="dxa"/>
          </w:tcPr>
          <w:p w14:paraId="20A51BAA" w14:textId="77777777" w:rsidR="00094040" w:rsidRPr="00FC7B6A" w:rsidRDefault="00094040" w:rsidP="00094040">
            <w:pPr>
              <w:tabs>
                <w:tab w:val="decimal" w:pos="594"/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79230AC4" w14:textId="17A654BA" w:rsidR="00094040" w:rsidRPr="00FC7B6A" w:rsidRDefault="0097516C" w:rsidP="00094040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19,5</w:t>
            </w:r>
            <w:r w:rsidR="0058095E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41" w:type="dxa"/>
          </w:tcPr>
          <w:p w14:paraId="50610261" w14:textId="77777777" w:rsidR="00094040" w:rsidRPr="00FC7B6A" w:rsidRDefault="00094040" w:rsidP="00094040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34A522C6" w14:textId="0FB6B1B1" w:rsidR="00094040" w:rsidRPr="00FC7B6A" w:rsidRDefault="00094040" w:rsidP="00094040">
            <w:pPr>
              <w:tabs>
                <w:tab w:val="decimal" w:pos="5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51,407</w:t>
            </w:r>
          </w:p>
        </w:tc>
        <w:tc>
          <w:tcPr>
            <w:tcW w:w="270" w:type="dxa"/>
          </w:tcPr>
          <w:p w14:paraId="3E33D01C" w14:textId="77777777" w:rsidR="00094040" w:rsidRPr="00FC7B6A" w:rsidRDefault="00094040" w:rsidP="00094040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C39544" w14:textId="35B48CDD" w:rsidR="00094040" w:rsidRPr="00207A77" w:rsidRDefault="0097516C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641,172</w:t>
            </w:r>
          </w:p>
        </w:tc>
        <w:tc>
          <w:tcPr>
            <w:tcW w:w="270" w:type="dxa"/>
          </w:tcPr>
          <w:p w14:paraId="3E423C67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E140813" w14:textId="0AA096FC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808,455</w:t>
            </w:r>
          </w:p>
        </w:tc>
        <w:tc>
          <w:tcPr>
            <w:tcW w:w="236" w:type="dxa"/>
          </w:tcPr>
          <w:p w14:paraId="31866D69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D202AF1" w14:textId="677FCDB1" w:rsidR="00094040" w:rsidRPr="00BE325E" w:rsidRDefault="0097516C" w:rsidP="00094040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884F32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,5</w:t>
            </w:r>
            <w:r w:rsidR="00884F32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270" w:type="dxa"/>
          </w:tcPr>
          <w:p w14:paraId="261C1234" w14:textId="77777777" w:rsidR="00094040" w:rsidRPr="00BE325E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F326A4" w14:textId="1A237475" w:rsidR="00094040" w:rsidRPr="00BE325E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159,780</w:t>
            </w:r>
          </w:p>
        </w:tc>
        <w:tc>
          <w:tcPr>
            <w:tcW w:w="270" w:type="dxa"/>
          </w:tcPr>
          <w:p w14:paraId="141E1B93" w14:textId="77777777" w:rsidR="00094040" w:rsidRPr="00BE325E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6214A081" w14:textId="7E9BCA70" w:rsidR="00094040" w:rsidRPr="00BE325E" w:rsidRDefault="0097516C" w:rsidP="0009404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74</w:t>
            </w:r>
            <w:r w:rsidR="00884F32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84F32">
              <w:rPr>
                <w:rFonts w:ascii="Angsana New" w:hAnsi="Angsana New"/>
                <w:sz w:val="24"/>
                <w:szCs w:val="24"/>
              </w:rPr>
              <w:t>686</w:t>
            </w:r>
          </w:p>
        </w:tc>
        <w:tc>
          <w:tcPr>
            <w:tcW w:w="236" w:type="dxa"/>
          </w:tcPr>
          <w:p w14:paraId="4C5E675A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5CAFD683" w14:textId="4C9C47AD" w:rsidR="00094040" w:rsidRPr="00207A77" w:rsidRDefault="00094040" w:rsidP="0009404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968,235</w:t>
            </w:r>
          </w:p>
        </w:tc>
      </w:tr>
      <w:tr w:rsidR="00094040" w:rsidRPr="00207A77" w14:paraId="6095D5C2" w14:textId="77777777" w:rsidTr="0097516C">
        <w:trPr>
          <w:trHeight w:val="173"/>
        </w:trPr>
        <w:tc>
          <w:tcPr>
            <w:tcW w:w="4671" w:type="dxa"/>
            <w:vAlign w:val="bottom"/>
          </w:tcPr>
          <w:p w14:paraId="0CF077D4" w14:textId="77777777" w:rsidR="00094040" w:rsidRPr="00207A77" w:rsidRDefault="00094040" w:rsidP="0009404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0031C40E" w14:textId="77777777" w:rsidR="00094040" w:rsidRPr="00207A77" w:rsidRDefault="00094040" w:rsidP="0009404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03AFDDE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4229EAA4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D1B783D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01E0A656" w14:textId="77777777" w:rsidR="00094040" w:rsidRPr="00207A77" w:rsidRDefault="00094040" w:rsidP="0009404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259F37B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6FDE7F0A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BC8CCE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72A382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1F7A8E9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7517E80E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2E5321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5937DE25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522461" w14:textId="77777777" w:rsidR="00094040" w:rsidRPr="00207A77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4A8F82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7021C7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78CCA7EE" w14:textId="77777777" w:rsidR="00094040" w:rsidRPr="00207A77" w:rsidRDefault="00094040" w:rsidP="0009404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535117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3D5AD478" w14:textId="77777777" w:rsidR="00094040" w:rsidRPr="00207A77" w:rsidRDefault="00094040" w:rsidP="0009404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4040" w:rsidRPr="00207A77" w14:paraId="3038414C" w14:textId="77777777" w:rsidTr="0097516C">
        <w:tc>
          <w:tcPr>
            <w:tcW w:w="4671" w:type="dxa"/>
            <w:vAlign w:val="bottom"/>
          </w:tcPr>
          <w:p w14:paraId="6F366F55" w14:textId="77777777" w:rsidR="00094040" w:rsidRPr="00207A77" w:rsidRDefault="00094040" w:rsidP="0009404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10" w:type="dxa"/>
          </w:tcPr>
          <w:p w14:paraId="1659F363" w14:textId="77777777" w:rsidR="00094040" w:rsidRPr="00207A77" w:rsidRDefault="00094040" w:rsidP="0009404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3DAD8D6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4DBD423D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0A2F659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D1AC85" w14:textId="77777777" w:rsidR="00094040" w:rsidRPr="00207A77" w:rsidRDefault="00094040" w:rsidP="0009404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4D42B48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7A8D2F23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564495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91CD24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779CB8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CC412FD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194D13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AAEB197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DF9F9B" w14:textId="77777777" w:rsidR="00094040" w:rsidRPr="00207A77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FAEE87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9D7633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4BCC7578" w14:textId="77777777" w:rsidR="00094040" w:rsidRPr="00207A77" w:rsidRDefault="00094040" w:rsidP="0009404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C348A4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47C6C9CB" w14:textId="77777777" w:rsidR="00094040" w:rsidRPr="00207A77" w:rsidRDefault="00094040" w:rsidP="0009404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4040" w:rsidRPr="00EC6BFE" w14:paraId="02ADC722" w14:textId="77777777" w:rsidTr="0097516C">
        <w:tc>
          <w:tcPr>
            <w:tcW w:w="4671" w:type="dxa"/>
            <w:vAlign w:val="bottom"/>
          </w:tcPr>
          <w:p w14:paraId="792DBE33" w14:textId="77777777" w:rsidR="00094040" w:rsidRPr="00BC5A1F" w:rsidRDefault="00094040" w:rsidP="00094040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</w:tcPr>
          <w:p w14:paraId="6AE69034" w14:textId="77777777" w:rsidR="00094040" w:rsidRPr="00207A77" w:rsidRDefault="00094040" w:rsidP="0009404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A370777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1C261B5A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CF40B3B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5FD7D6" w14:textId="77777777" w:rsidR="00094040" w:rsidRPr="00207A77" w:rsidRDefault="00094040" w:rsidP="0009404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CE7FAE5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5A90E7F9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2031EC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27E4E1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8463C8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4F4B38C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98A4B4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CF352A1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DB597AB" w14:textId="77777777" w:rsidR="00094040" w:rsidRPr="00207A77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886943" w14:textId="77777777" w:rsidR="00094040" w:rsidRPr="00C463C1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3B3025" w14:textId="77777777" w:rsidR="00094040" w:rsidRPr="00C463C1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0FB2B823" w14:textId="6337EBE8" w:rsidR="00094040" w:rsidRPr="00C463C1" w:rsidRDefault="0058095E" w:rsidP="0009404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</w:t>
            </w:r>
            <w:r w:rsidR="00A66189">
              <w:rPr>
                <w:rFonts w:ascii="Angsana New" w:hAnsi="Angsana New"/>
                <w:sz w:val="24"/>
                <w:szCs w:val="24"/>
              </w:rPr>
              <w:t>48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66189">
              <w:rPr>
                <w:rFonts w:ascii="Angsana New" w:hAnsi="Angsana New"/>
                <w:sz w:val="24"/>
                <w:szCs w:val="24"/>
              </w:rPr>
              <w:t>282</w:t>
            </w:r>
          </w:p>
        </w:tc>
        <w:tc>
          <w:tcPr>
            <w:tcW w:w="236" w:type="dxa"/>
          </w:tcPr>
          <w:p w14:paraId="564ECF23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286D42F0" w14:textId="19FF3505" w:rsidR="00094040" w:rsidRPr="00EC6BFE" w:rsidRDefault="00094040" w:rsidP="0009404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FD03CF">
              <w:rPr>
                <w:rFonts w:ascii="Angsana New" w:hAnsi="Angsana New"/>
                <w:sz w:val="24"/>
                <w:szCs w:val="24"/>
              </w:rPr>
              <w:t>957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D03CF">
              <w:rPr>
                <w:rFonts w:ascii="Angsana New" w:hAnsi="Angsana New"/>
                <w:sz w:val="24"/>
                <w:szCs w:val="24"/>
              </w:rPr>
              <w:t>361</w:t>
            </w:r>
          </w:p>
        </w:tc>
      </w:tr>
      <w:tr w:rsidR="00094040" w:rsidRPr="00710D8F" w14:paraId="48D63B68" w14:textId="77777777" w:rsidTr="0097516C">
        <w:tc>
          <w:tcPr>
            <w:tcW w:w="4671" w:type="dxa"/>
            <w:vAlign w:val="bottom"/>
          </w:tcPr>
          <w:p w14:paraId="5FBD23F0" w14:textId="77777777" w:rsidR="00094040" w:rsidRPr="00207A77" w:rsidRDefault="00094040" w:rsidP="0009404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</w:tcPr>
          <w:p w14:paraId="76189E0E" w14:textId="77777777" w:rsidR="00094040" w:rsidRPr="00207A77" w:rsidRDefault="00094040" w:rsidP="0009404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9747733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740D9998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8CA53A7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14F81C31" w14:textId="77777777" w:rsidR="00094040" w:rsidRPr="00207A77" w:rsidRDefault="00094040" w:rsidP="0009404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0D5E3435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720595C4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4F691A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7FEFAD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71A8289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6F0E8E92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8057D9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2B6ED63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BDA25E" w14:textId="77777777" w:rsidR="00094040" w:rsidRPr="00207A77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0ABADC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AF31B6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6612D7E6" w14:textId="77777777" w:rsidR="00094040" w:rsidRPr="00630343" w:rsidRDefault="00094040" w:rsidP="0009404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F18903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7C223EF5" w14:textId="77777777" w:rsidR="00094040" w:rsidRPr="00710D8F" w:rsidRDefault="00094040" w:rsidP="0009404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4040" w:rsidRPr="00EC6BFE" w14:paraId="4EE65007" w14:textId="77777777" w:rsidTr="0097516C">
        <w:tc>
          <w:tcPr>
            <w:tcW w:w="4671" w:type="dxa"/>
            <w:vAlign w:val="bottom"/>
          </w:tcPr>
          <w:p w14:paraId="5DB1EF1A" w14:textId="77777777" w:rsidR="00094040" w:rsidRPr="00207A77" w:rsidRDefault="00094040" w:rsidP="0009404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</w:tcPr>
          <w:p w14:paraId="0E2EAEFC" w14:textId="77777777" w:rsidR="00094040" w:rsidRPr="00207A77" w:rsidRDefault="00094040" w:rsidP="0009404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FFBBAA9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6734B950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B61CAF" w14:textId="77777777" w:rsidR="00094040" w:rsidRPr="00207A77" w:rsidRDefault="00094040" w:rsidP="0009404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2177519F" w14:textId="77777777" w:rsidR="00094040" w:rsidRPr="00207A77" w:rsidRDefault="00094040" w:rsidP="0009404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798317E6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3538DC46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673DDF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BD890D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3F86ED" w14:textId="77777777" w:rsidR="00094040" w:rsidRPr="00207A77" w:rsidRDefault="00094040" w:rsidP="0009404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2A27E55A" w14:textId="77777777" w:rsidR="00094040" w:rsidRPr="00207A77" w:rsidRDefault="00094040" w:rsidP="0009404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966A76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407F169F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939EDC" w14:textId="77777777" w:rsidR="00094040" w:rsidRPr="00207A77" w:rsidRDefault="00094040" w:rsidP="0009404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425A9A" w14:textId="77777777" w:rsidR="00094040" w:rsidRPr="00207A77" w:rsidRDefault="00094040" w:rsidP="0009404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9AA960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2C60A324" w14:textId="2E455D29" w:rsidR="00094040" w:rsidRPr="00630343" w:rsidRDefault="00A66189" w:rsidP="0009404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281</w:t>
            </w:r>
            <w:r w:rsidR="0058095E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78</w:t>
            </w:r>
            <w:r w:rsidR="0037717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125F58B3" w14:textId="77777777" w:rsidR="00094040" w:rsidRPr="00207A77" w:rsidRDefault="00094040" w:rsidP="0009404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6EDA7C7A" w14:textId="32C2B61B" w:rsidR="00094040" w:rsidRPr="00EC6BFE" w:rsidRDefault="00094040" w:rsidP="0009404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</w:t>
            </w:r>
            <w:r w:rsidR="00FD03CF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D03CF">
              <w:rPr>
                <w:rFonts w:ascii="Angsana New" w:hAnsi="Angsana New"/>
                <w:sz w:val="24"/>
                <w:szCs w:val="24"/>
              </w:rPr>
              <w:t>346</w:t>
            </w:r>
          </w:p>
        </w:tc>
      </w:tr>
    </w:tbl>
    <w:p w14:paraId="774693E7" w14:textId="7A07707D" w:rsidR="00094040" w:rsidRDefault="00094040">
      <w:pPr>
        <w:rPr>
          <w:rFonts w:asciiTheme="majorBidi" w:hAnsiTheme="majorBidi" w:cstheme="majorBidi"/>
          <w:sz w:val="30"/>
          <w:szCs w:val="30"/>
          <w:cs/>
        </w:rPr>
        <w:sectPr w:rsidR="00094040" w:rsidSect="00C56E71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20A4959F" w:rsidR="00186DAC" w:rsidRPr="009E57D2" w:rsidRDefault="00186DAC">
      <w:pPr>
        <w:pStyle w:val="ListParagraph"/>
        <w:numPr>
          <w:ilvl w:val="0"/>
          <w:numId w:val="17"/>
        </w:numPr>
        <w:tabs>
          <w:tab w:val="left" w:pos="540"/>
        </w:tabs>
        <w:ind w:right="65" w:hanging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34D82814" w14:textId="77777777" w:rsidR="00C647FC" w:rsidRPr="00E54DBA" w:rsidRDefault="00C647FC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0A7A43" w14:textId="45F7F433" w:rsidR="00F5517F" w:rsidRPr="007F2EC0" w:rsidRDefault="00186DAC" w:rsidP="00FE42C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</w:t>
      </w:r>
      <w:r w:rsidR="0088165A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8C1BF2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6802CD">
        <w:rPr>
          <w:rFonts w:asciiTheme="majorBidi" w:hAnsiTheme="majorBidi" w:cstheme="majorBidi" w:hint="cs"/>
          <w:spacing w:val="-4"/>
          <w:sz w:val="30"/>
          <w:szCs w:val="30"/>
          <w:cs/>
        </w:rPr>
        <w:t>ก</w:t>
      </w:r>
      <w:r w:rsidR="008C1BF2">
        <w:rPr>
          <w:rFonts w:asciiTheme="majorBidi" w:hAnsiTheme="majorBidi" w:cstheme="majorBidi" w:hint="cs"/>
          <w:spacing w:val="-4"/>
          <w:sz w:val="30"/>
          <w:szCs w:val="30"/>
          <w:cs/>
        </w:rPr>
        <w:t>้า</w:t>
      </w:r>
      <w:r w:rsidR="00E2185F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="00BB5A5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3</w:t>
      </w:r>
      <w:r w:rsidR="006802CD">
        <w:rPr>
          <w:rFonts w:asciiTheme="majorBidi" w:hAnsiTheme="majorBidi" w:cstheme="majorBidi"/>
          <w:spacing w:val="2"/>
          <w:sz w:val="30"/>
          <w:szCs w:val="30"/>
        </w:rPr>
        <w:t>0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C1BF2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</w:t>
      </w:r>
      <w:r w:rsidR="006802CD">
        <w:rPr>
          <w:rFonts w:asciiTheme="majorBidi" w:hAnsiTheme="majorBidi" w:cstheme="majorBidi" w:hint="cs"/>
          <w:spacing w:val="2"/>
          <w:sz w:val="30"/>
          <w:szCs w:val="30"/>
          <w:cs/>
        </w:rPr>
        <w:t>ยน</w:t>
      </w:r>
      <w:r w:rsidR="0088165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4E6AF0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8095E">
        <w:rPr>
          <w:rFonts w:asciiTheme="majorBidi" w:hAnsiTheme="majorBidi" w:cstheme="majorBidi"/>
          <w:spacing w:val="2"/>
          <w:sz w:val="30"/>
          <w:szCs w:val="30"/>
        </w:rPr>
        <w:t>780.71</w:t>
      </w:r>
      <w:r w:rsidR="00FE42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="008C1BF2" w:rsidRPr="008C1BF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งว</w:t>
      </w:r>
      <w:r w:rsidR="008C1BF2" w:rsidRPr="008C1BF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ดเก้าเ</w:t>
      </w:r>
      <w:r w:rsidR="008C1BF2" w:rsidRPr="008C1BF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ดือน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สิ้นสุดวันที่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30 </w:t>
      </w:r>
      <w:r w:rsidR="008C1BF2" w:rsidRPr="008C1BF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กันยายน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>2567</w:t>
      </w:r>
      <w:r w:rsidR="00C60427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                         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37717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ลูกค้ารายใหญ่ </w:t>
      </w:r>
      <w:r w:rsidR="0037717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2 </w:t>
      </w:r>
      <w:r w:rsidR="0037717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ราย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จำนวนเงินประมาณ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899.47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</w:t>
      </w:r>
      <w:r w:rsidRPr="008C1BF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)</w:t>
      </w:r>
      <w:r w:rsidR="00FE42C0" w:rsidRPr="008C1BF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</w:p>
    <w:p w14:paraId="19DE3707" w14:textId="7AE2833F" w:rsidR="003F358D" w:rsidRPr="00E54DBA" w:rsidRDefault="003F358D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12E0EE0" w14:textId="188F0D49" w:rsidR="002B1A2F" w:rsidRDefault="002B1A2F" w:rsidP="003F5A9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Pr="00E54DBA" w:rsidRDefault="002B1A2F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48F76F8" w14:textId="5E8B538A" w:rsidR="006672DC" w:rsidRDefault="00002EEE" w:rsidP="00002EE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EEE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ซึ่งได้รับยกเว้นภาษีเงินได้นิติบุคคล</w:t>
      </w:r>
      <w:r w:rsidR="006672DC">
        <w:rPr>
          <w:rFonts w:asciiTheme="majorBidi" w:hAnsiTheme="majorBidi" w:cstheme="majorBidi" w:hint="cs"/>
          <w:sz w:val="30"/>
          <w:szCs w:val="30"/>
          <w:cs/>
        </w:rPr>
        <w:t xml:space="preserve"> โดยการเปลี่ยนแปลงในอัตราภาษีเงินได้ที่แท้จริงมีสาเหตุหลักมาจากการครบกำหนดของบัตรส่งเสริมการลงทุน</w:t>
      </w:r>
      <w:r w:rsidR="00F9128E">
        <w:rPr>
          <w:rFonts w:asciiTheme="majorBidi" w:hAnsiTheme="majorBidi" w:cstheme="majorBidi"/>
          <w:sz w:val="30"/>
          <w:szCs w:val="30"/>
        </w:rPr>
        <w:t xml:space="preserve"> </w:t>
      </w:r>
      <w:r w:rsidR="006672D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C1C9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6672DC">
        <w:rPr>
          <w:rFonts w:asciiTheme="majorBidi" w:hAnsiTheme="majorBidi" w:cstheme="majorBidi" w:hint="cs"/>
          <w:sz w:val="30"/>
          <w:szCs w:val="30"/>
          <w:cs/>
        </w:rPr>
        <w:t>ใช้สิทธิยกเว้นภาษีเงินได้นิติบุคคล</w:t>
      </w:r>
      <w:r w:rsidR="00AC1C9C">
        <w:rPr>
          <w:rFonts w:asciiTheme="majorBidi" w:hAnsiTheme="majorBidi" w:cstheme="majorBidi" w:hint="cs"/>
          <w:sz w:val="30"/>
          <w:szCs w:val="30"/>
          <w:cs/>
        </w:rPr>
        <w:t>ตามบัตรส่งเสริมการลงทุน</w:t>
      </w:r>
      <w:r w:rsidR="006672DC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6672DC">
        <w:rPr>
          <w:rFonts w:asciiTheme="majorBidi" w:hAnsiTheme="majorBidi" w:cstheme="majorBidi"/>
          <w:sz w:val="30"/>
          <w:szCs w:val="30"/>
        </w:rPr>
        <w:t>2567</w:t>
      </w:r>
    </w:p>
    <w:p w14:paraId="2AD4DA62" w14:textId="072AD9B1" w:rsidR="00E54DBA" w:rsidRPr="00AC1C9C" w:rsidRDefault="00E54DBA">
      <w:pPr>
        <w:rPr>
          <w:rFonts w:asciiTheme="majorBidi" w:hAnsiTheme="majorBidi" w:cstheme="majorBidi"/>
          <w:sz w:val="30"/>
          <w:szCs w:val="30"/>
        </w:rPr>
      </w:pPr>
    </w:p>
    <w:p w14:paraId="3F80622A" w14:textId="358A43FB" w:rsidR="00BA4E16" w:rsidRDefault="00BA4E16" w:rsidP="003F5A90">
      <w:pPr>
        <w:pStyle w:val="Heading8"/>
        <w:numPr>
          <w:ilvl w:val="0"/>
          <w:numId w:val="16"/>
        </w:numPr>
        <w:tabs>
          <w:tab w:val="left" w:pos="540"/>
        </w:tabs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p w14:paraId="3B42C2D8" w14:textId="77777777" w:rsidR="00BA4E16" w:rsidRPr="003A3AA5" w:rsidRDefault="00BA4E16" w:rsidP="00BA4E16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C60427" w:rsidRPr="00C60427" w14:paraId="65A17EB9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7581D056" w14:textId="77777777" w:rsidR="00C60427" w:rsidRPr="00C60427" w:rsidRDefault="00C60427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022794B" w14:textId="77777777" w:rsidR="00C60427" w:rsidRPr="00C60427" w:rsidRDefault="00C60427" w:rsidP="0097516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1593E414" w14:textId="77777777" w:rsidR="00C60427" w:rsidRPr="00C60427" w:rsidRDefault="00C60427" w:rsidP="0097516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pacing w:val="2"/>
                <w:sz w:val="30"/>
                <w:szCs w:val="30"/>
                <w:cs/>
              </w:rPr>
              <w:t>สำหรับงวดเก้าเดือนสิ้นสุด</w:t>
            </w:r>
            <w:r w:rsidRPr="00C60427">
              <w:rPr>
                <w:rFonts w:ascii="Angsana New" w:hAnsi="Angsana New"/>
                <w:spacing w:val="2"/>
                <w:sz w:val="30"/>
                <w:szCs w:val="30"/>
              </w:rPr>
              <w:br/>
            </w:r>
            <w:r w:rsidRPr="00C6042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วันที่ </w:t>
            </w:r>
            <w:r w:rsidRPr="00C60427">
              <w:rPr>
                <w:rFonts w:ascii="Angsana New" w:hAnsi="Angsana New"/>
                <w:spacing w:val="2"/>
                <w:sz w:val="30"/>
                <w:szCs w:val="30"/>
              </w:rPr>
              <w:t xml:space="preserve">30 </w:t>
            </w:r>
            <w:r w:rsidRPr="00C6042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กันยายน</w:t>
            </w:r>
          </w:p>
        </w:tc>
      </w:tr>
      <w:tr w:rsidR="00C60427" w:rsidRPr="00C60427" w14:paraId="53B5E0AE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7F876688" w14:textId="77777777" w:rsidR="00C60427" w:rsidRPr="00C60427" w:rsidRDefault="00C60427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8755BC2" w14:textId="77777777" w:rsidR="00C60427" w:rsidRPr="00C60427" w:rsidRDefault="00C60427" w:rsidP="0097516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94DC7C5" w14:textId="5C915B5C" w:rsidR="00C60427" w:rsidRPr="00C60427" w:rsidRDefault="00C60427" w:rsidP="009751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7F57D13" w14:textId="77777777" w:rsidR="00C60427" w:rsidRPr="00C60427" w:rsidRDefault="00C60427" w:rsidP="009751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CC17B1" w14:textId="460DE891" w:rsidR="00C60427" w:rsidRPr="00C60427" w:rsidRDefault="00C60427" w:rsidP="0097516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60427" w:rsidRPr="00C60427" w14:paraId="65430EF4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037944F6" w14:textId="77777777" w:rsidR="00C60427" w:rsidRPr="00C60427" w:rsidRDefault="00C60427" w:rsidP="0097516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5E574B5C" w14:textId="77777777" w:rsidR="00C60427" w:rsidRPr="00C60427" w:rsidRDefault="00C60427" w:rsidP="0097516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5F2F8E3" w14:textId="77777777" w:rsidR="00C60427" w:rsidRPr="00C60427" w:rsidRDefault="00C60427" w:rsidP="0097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604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6042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60427" w:rsidRPr="00C60427" w14:paraId="43AD68AE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58A19575" w14:textId="77777777" w:rsidR="00C60427" w:rsidRPr="00C60427" w:rsidRDefault="00C60427" w:rsidP="00C60427">
            <w:pPr>
              <w:tabs>
                <w:tab w:val="left" w:pos="540"/>
              </w:tabs>
              <w:ind w:left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54" w:type="dxa"/>
          </w:tcPr>
          <w:p w14:paraId="49EF9C25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460DD6" w14:textId="61943D60" w:rsidR="00C60427" w:rsidRPr="00C60427" w:rsidRDefault="009E294C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414,97</w:t>
            </w:r>
            <w:r w:rsidR="00286A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28D8EC8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AB3F70" w14:textId="18ED1FCA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670,478</w:t>
            </w:r>
          </w:p>
        </w:tc>
      </w:tr>
      <w:tr w:rsidR="00C60427" w:rsidRPr="00C60427" w14:paraId="2B08B29D" w14:textId="77777777" w:rsidTr="00C60427">
        <w:trPr>
          <w:cantSplit/>
          <w:trHeight w:val="38"/>
          <w:jc w:val="right"/>
        </w:trPr>
        <w:tc>
          <w:tcPr>
            <w:tcW w:w="5515" w:type="dxa"/>
          </w:tcPr>
          <w:p w14:paraId="6E95C67F" w14:textId="77777777" w:rsidR="00C60427" w:rsidRPr="00C60427" w:rsidRDefault="00C60427" w:rsidP="00C60427">
            <w:pPr>
              <w:tabs>
                <w:tab w:val="left" w:pos="540"/>
              </w:tabs>
              <w:ind w:left="18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54" w:type="dxa"/>
          </w:tcPr>
          <w:p w14:paraId="02ECEB41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09CC7E" w14:textId="123959F2" w:rsidR="00C60427" w:rsidRPr="00C60427" w:rsidRDefault="009E294C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414,97</w:t>
            </w:r>
            <w:r w:rsidR="00286A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0F6DA3D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91F262F" w14:textId="1E5F5073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670,478</w:t>
            </w:r>
          </w:p>
        </w:tc>
      </w:tr>
      <w:tr w:rsidR="00C60427" w:rsidRPr="00C60427" w14:paraId="7049A07A" w14:textId="77777777" w:rsidTr="00C60427">
        <w:trPr>
          <w:cantSplit/>
          <w:trHeight w:val="80"/>
          <w:jc w:val="right"/>
        </w:trPr>
        <w:tc>
          <w:tcPr>
            <w:tcW w:w="5515" w:type="dxa"/>
          </w:tcPr>
          <w:p w14:paraId="07B90D33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13C2109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CC495C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72842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406402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427" w:rsidRPr="00C60427" w14:paraId="384F5DF8" w14:textId="77777777" w:rsidTr="00C60427">
        <w:trPr>
          <w:cantSplit/>
          <w:trHeight w:val="80"/>
          <w:jc w:val="right"/>
        </w:trPr>
        <w:tc>
          <w:tcPr>
            <w:tcW w:w="5515" w:type="dxa"/>
          </w:tcPr>
          <w:p w14:paraId="6EA04077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4D60759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E4AD62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C7073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D2E2B0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427" w:rsidRPr="00C60427" w14:paraId="4CD7C1E8" w14:textId="77777777" w:rsidTr="00C60427">
        <w:trPr>
          <w:cantSplit/>
          <w:trHeight w:val="80"/>
          <w:jc w:val="right"/>
        </w:trPr>
        <w:tc>
          <w:tcPr>
            <w:tcW w:w="5515" w:type="dxa"/>
          </w:tcPr>
          <w:p w14:paraId="37DB614B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63044B9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95C2D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E204A3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D8B656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427" w:rsidRPr="00C60427" w14:paraId="2653CA47" w14:textId="77777777" w:rsidTr="00C60427">
        <w:trPr>
          <w:cantSplit/>
          <w:trHeight w:val="80"/>
          <w:jc w:val="right"/>
        </w:trPr>
        <w:tc>
          <w:tcPr>
            <w:tcW w:w="5515" w:type="dxa"/>
          </w:tcPr>
          <w:p w14:paraId="45F4E164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5E7799C2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29EEA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73F03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94549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427" w:rsidRPr="00C60427" w14:paraId="32B8A187" w14:textId="77777777" w:rsidTr="00C60427">
        <w:trPr>
          <w:cantSplit/>
          <w:trHeight w:val="80"/>
          <w:jc w:val="right"/>
        </w:trPr>
        <w:tc>
          <w:tcPr>
            <w:tcW w:w="5515" w:type="dxa"/>
          </w:tcPr>
          <w:p w14:paraId="669CB4BE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4CEC939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0A4E46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9A09C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33798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427" w:rsidRPr="00C60427" w14:paraId="5B1E22D8" w14:textId="77777777" w:rsidTr="00C60427">
        <w:trPr>
          <w:cantSplit/>
          <w:trHeight w:val="80"/>
          <w:jc w:val="right"/>
        </w:trPr>
        <w:tc>
          <w:tcPr>
            <w:tcW w:w="5515" w:type="dxa"/>
          </w:tcPr>
          <w:p w14:paraId="720DC125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4B7AFFD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E74703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C3094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08C96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427" w:rsidRPr="00C60427" w14:paraId="26FEA143" w14:textId="77777777" w:rsidTr="00C60427">
        <w:trPr>
          <w:cantSplit/>
          <w:trHeight w:val="80"/>
          <w:jc w:val="right"/>
        </w:trPr>
        <w:tc>
          <w:tcPr>
            <w:tcW w:w="5515" w:type="dxa"/>
          </w:tcPr>
          <w:p w14:paraId="41568AC4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30164D8E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AA1DF2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BB331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263650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427" w:rsidRPr="00C60427" w14:paraId="1155BB77" w14:textId="77777777" w:rsidTr="00C60427">
        <w:trPr>
          <w:cantSplit/>
          <w:trHeight w:val="80"/>
          <w:jc w:val="right"/>
        </w:trPr>
        <w:tc>
          <w:tcPr>
            <w:tcW w:w="5515" w:type="dxa"/>
          </w:tcPr>
          <w:p w14:paraId="5FB23A63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5376C660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5259F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108F2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E110FD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427" w:rsidRPr="00C60427" w14:paraId="11E48305" w14:textId="77777777" w:rsidTr="00C60427">
        <w:trPr>
          <w:cantSplit/>
          <w:trHeight w:val="80"/>
          <w:jc w:val="right"/>
        </w:trPr>
        <w:tc>
          <w:tcPr>
            <w:tcW w:w="5515" w:type="dxa"/>
          </w:tcPr>
          <w:p w14:paraId="428AC67B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0ED32D9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08CA5" w14:textId="77777777" w:rsid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6C4AAB1" w14:textId="77777777" w:rsidR="00E87446" w:rsidRPr="00C60427" w:rsidRDefault="00E87446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50571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EA249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427" w:rsidRPr="00C60427" w14:paraId="24D6D466" w14:textId="77777777" w:rsidTr="00C60427">
        <w:trPr>
          <w:cantSplit/>
          <w:trHeight w:val="254"/>
          <w:jc w:val="right"/>
        </w:trPr>
        <w:tc>
          <w:tcPr>
            <w:tcW w:w="5515" w:type="dxa"/>
          </w:tcPr>
          <w:p w14:paraId="0B004F7A" w14:textId="77777777" w:rsidR="00C60427" w:rsidRPr="00C60427" w:rsidRDefault="00C60427" w:rsidP="00C6042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5F5B8D7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EC0C873" w14:textId="3708DDBD" w:rsidR="00E87446" w:rsidRPr="00C60427" w:rsidRDefault="00E87446" w:rsidP="00E874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427">
              <w:rPr>
                <w:rFonts w:ascii="Angsana New" w:hAnsi="Angsana New"/>
                <w:spacing w:val="2"/>
                <w:sz w:val="30"/>
                <w:szCs w:val="30"/>
                <w:cs/>
              </w:rPr>
              <w:t>สำหรับงวดเก้าเดือนสิ้นสุด</w:t>
            </w:r>
            <w:r w:rsidRPr="00C60427">
              <w:rPr>
                <w:rFonts w:ascii="Angsana New" w:hAnsi="Angsana New"/>
                <w:spacing w:val="2"/>
                <w:sz w:val="30"/>
                <w:szCs w:val="30"/>
              </w:rPr>
              <w:br/>
            </w:r>
            <w:r w:rsidRPr="00C6042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วันที่ </w:t>
            </w:r>
            <w:r w:rsidRPr="00C60427">
              <w:rPr>
                <w:rFonts w:ascii="Angsana New" w:hAnsi="Angsana New"/>
                <w:spacing w:val="2"/>
                <w:sz w:val="30"/>
                <w:szCs w:val="30"/>
              </w:rPr>
              <w:t xml:space="preserve">30 </w:t>
            </w:r>
            <w:r w:rsidRPr="00C6042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กันยายน</w:t>
            </w:r>
          </w:p>
        </w:tc>
      </w:tr>
      <w:tr w:rsidR="00C60427" w:rsidRPr="00C60427" w14:paraId="5298FB80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609F00C1" w14:textId="77777777" w:rsidR="00C60427" w:rsidRPr="00C60427" w:rsidRDefault="00C60427" w:rsidP="00C60427">
            <w:pPr>
              <w:tabs>
                <w:tab w:val="left" w:pos="540"/>
              </w:tabs>
              <w:ind w:left="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EECD2B1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5B9D53" w14:textId="59A3EA76" w:rsidR="00C60427" w:rsidRPr="00C60427" w:rsidRDefault="00C60427" w:rsidP="00C6042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BAF6EDD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3CFBEA" w14:textId="278D982D" w:rsidR="00C60427" w:rsidRPr="00C60427" w:rsidRDefault="00C60427" w:rsidP="00C6042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60427" w:rsidRPr="00C60427" w14:paraId="2BE3FF6B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51F53FE1" w14:textId="77777777" w:rsidR="00C60427" w:rsidRPr="00C60427" w:rsidRDefault="00C60427" w:rsidP="00C60427">
            <w:pPr>
              <w:tabs>
                <w:tab w:val="left" w:pos="540"/>
              </w:tabs>
              <w:ind w:left="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8A08789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17C62B8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604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C6042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60427" w:rsidRPr="00C60427" w14:paraId="469C91C7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64CA65CA" w14:textId="77777777" w:rsidR="00C60427" w:rsidRPr="00C60427" w:rsidRDefault="00C60427" w:rsidP="00C60427">
            <w:pPr>
              <w:tabs>
                <w:tab w:val="left" w:pos="540"/>
              </w:tabs>
              <w:ind w:left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54" w:type="dxa"/>
          </w:tcPr>
          <w:p w14:paraId="43AFDFE2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D2CB159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C60427" w:rsidRPr="00C60427" w14:paraId="05F56C06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7F914F17" w14:textId="77777777" w:rsidR="00C60427" w:rsidRPr="00C60427" w:rsidRDefault="00C60427" w:rsidP="00C60427">
            <w:pPr>
              <w:tabs>
                <w:tab w:val="left" w:pos="540"/>
              </w:tabs>
              <w:ind w:left="97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604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042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0494105B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43538" w14:textId="2AD5D07A" w:rsidR="00C60427" w:rsidRPr="00C60427" w:rsidRDefault="00493016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</w:tcPr>
          <w:p w14:paraId="36BA8E18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EA0603" w14:textId="764398BD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sz w:val="30"/>
                <w:szCs w:val="30"/>
                <w:lang w:val="en-US" w:bidi="th-TH"/>
              </w:rPr>
              <w:t>426,812</w:t>
            </w:r>
          </w:p>
        </w:tc>
      </w:tr>
      <w:tr w:rsidR="00C60427" w:rsidRPr="00C60427" w14:paraId="0D320AC1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333DC7DF" w14:textId="77777777" w:rsidR="00C60427" w:rsidRPr="00C60427" w:rsidRDefault="00C60427" w:rsidP="00C60427">
            <w:pPr>
              <w:tabs>
                <w:tab w:val="left" w:pos="540"/>
              </w:tabs>
              <w:ind w:left="97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954" w:type="dxa"/>
          </w:tcPr>
          <w:p w14:paraId="6429777F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DA39E6" w14:textId="67ABA019" w:rsidR="00C60427" w:rsidRPr="00C60427" w:rsidRDefault="00493016" w:rsidP="00215F8B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2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EC0293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2B88F5" w14:textId="46F1AEA0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sz w:val="30"/>
                <w:szCs w:val="30"/>
                <w:lang w:val="en-US" w:bidi="th-TH"/>
              </w:rPr>
              <w:t>461</w:t>
            </w:r>
          </w:p>
        </w:tc>
      </w:tr>
      <w:tr w:rsidR="00C60427" w:rsidRPr="00C60427" w14:paraId="46749F69" w14:textId="77777777" w:rsidTr="00C60427">
        <w:trPr>
          <w:cantSplit/>
          <w:trHeight w:val="721"/>
          <w:jc w:val="right"/>
        </w:trPr>
        <w:tc>
          <w:tcPr>
            <w:tcW w:w="5515" w:type="dxa"/>
          </w:tcPr>
          <w:p w14:paraId="53D3493B" w14:textId="77777777" w:rsidR="00C60427" w:rsidRPr="00C60427" w:rsidRDefault="00C60427" w:rsidP="00C60427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Pr="00C604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4" w:type="dxa"/>
          </w:tcPr>
          <w:p w14:paraId="6BAD4255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44B99C" w14:textId="77777777" w:rsidR="00493016" w:rsidRDefault="00493016" w:rsidP="004930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868704E" w14:textId="4E8D8F4B" w:rsidR="00C60427" w:rsidRPr="00C60427" w:rsidRDefault="00493016" w:rsidP="004930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C604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59A94B8F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DA5465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40C49B5" w14:textId="55E496C8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427,273</w:t>
            </w:r>
          </w:p>
        </w:tc>
      </w:tr>
      <w:tr w:rsidR="00C60427" w:rsidRPr="00C60427" w14:paraId="6CF8A52C" w14:textId="77777777" w:rsidTr="00C60427">
        <w:trPr>
          <w:cantSplit/>
          <w:trHeight w:val="344"/>
          <w:jc w:val="right"/>
        </w:trPr>
        <w:tc>
          <w:tcPr>
            <w:tcW w:w="5515" w:type="dxa"/>
          </w:tcPr>
          <w:p w14:paraId="03146640" w14:textId="77777777" w:rsidR="00C60427" w:rsidRPr="00C60427" w:rsidRDefault="00C60427" w:rsidP="00C60427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40A35654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33AD62" w14:textId="27BF0930" w:rsidR="00C60427" w:rsidRPr="00C60427" w:rsidRDefault="00493016" w:rsidP="00215F8B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2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8F636A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9E5B90B" w14:textId="764AB92E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</w:tr>
      <w:tr w:rsidR="00C60427" w:rsidRPr="00C60427" w14:paraId="3BBF22F0" w14:textId="77777777" w:rsidTr="00C60427">
        <w:trPr>
          <w:cantSplit/>
          <w:trHeight w:val="739"/>
          <w:jc w:val="right"/>
        </w:trPr>
        <w:tc>
          <w:tcPr>
            <w:tcW w:w="5515" w:type="dxa"/>
          </w:tcPr>
          <w:p w14:paraId="19E58272" w14:textId="77777777" w:rsidR="00C60427" w:rsidRPr="00C60427" w:rsidRDefault="00C60427" w:rsidP="00C60427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Pr="00C604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4" w:type="dxa"/>
          </w:tcPr>
          <w:p w14:paraId="14CA13D4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62BF75" w14:textId="77777777" w:rsid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2D8A12E" w14:textId="43D82855" w:rsidR="00493016" w:rsidRPr="00C60427" w:rsidRDefault="00493016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</w:tcPr>
          <w:p w14:paraId="0BAC37E2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31D265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8E8883B" w14:textId="136151FF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427,625</w:t>
            </w:r>
          </w:p>
        </w:tc>
      </w:tr>
      <w:tr w:rsidR="00C60427" w:rsidRPr="00C60427" w14:paraId="34D83415" w14:textId="77777777" w:rsidTr="00C60427">
        <w:trPr>
          <w:cantSplit/>
          <w:trHeight w:val="62"/>
          <w:jc w:val="right"/>
        </w:trPr>
        <w:tc>
          <w:tcPr>
            <w:tcW w:w="5515" w:type="dxa"/>
          </w:tcPr>
          <w:p w14:paraId="2EAC336B" w14:textId="77777777" w:rsidR="00C60427" w:rsidRPr="00C60427" w:rsidRDefault="00C60427" w:rsidP="00C60427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F3D6EBC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CDD421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FA171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2F179BD" w14:textId="77777777" w:rsidR="00C60427" w:rsidRPr="00C60427" w:rsidRDefault="00C60427" w:rsidP="00C60427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427" w:rsidRPr="00C60427" w14:paraId="5C26B6F5" w14:textId="77777777" w:rsidTr="00C60427">
        <w:trPr>
          <w:cantSplit/>
          <w:trHeight w:val="38"/>
          <w:jc w:val="right"/>
        </w:trPr>
        <w:tc>
          <w:tcPr>
            <w:tcW w:w="5515" w:type="dxa"/>
          </w:tcPr>
          <w:p w14:paraId="6552DD2C" w14:textId="77777777" w:rsidR="00C60427" w:rsidRPr="00C60427" w:rsidRDefault="00C60427" w:rsidP="00C60427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604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36FBCF21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45FF46" w14:textId="7479C220" w:rsidR="00C60427" w:rsidRPr="00C60427" w:rsidRDefault="00852132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0.97</w:t>
            </w:r>
          </w:p>
        </w:tc>
        <w:tc>
          <w:tcPr>
            <w:tcW w:w="270" w:type="dxa"/>
          </w:tcPr>
          <w:p w14:paraId="195F1BEA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BEA0AB" w14:textId="0DD49EEE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1.57</w:t>
            </w:r>
          </w:p>
        </w:tc>
      </w:tr>
      <w:tr w:rsidR="00C60427" w:rsidRPr="00C60427" w14:paraId="2EA8F2DC" w14:textId="77777777" w:rsidTr="00C60427">
        <w:trPr>
          <w:cantSplit/>
          <w:trHeight w:val="38"/>
          <w:jc w:val="right"/>
        </w:trPr>
        <w:tc>
          <w:tcPr>
            <w:tcW w:w="5515" w:type="dxa"/>
          </w:tcPr>
          <w:p w14:paraId="5445B224" w14:textId="77777777" w:rsidR="00C60427" w:rsidRPr="00C60427" w:rsidRDefault="00C60427" w:rsidP="00C60427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C604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10CFE074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1E27FA9" w14:textId="3D77BFFF" w:rsidR="00C60427" w:rsidRPr="00C60427" w:rsidRDefault="00852132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0.97</w:t>
            </w:r>
          </w:p>
        </w:tc>
        <w:tc>
          <w:tcPr>
            <w:tcW w:w="270" w:type="dxa"/>
          </w:tcPr>
          <w:p w14:paraId="39482EBE" w14:textId="77777777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135F948" w14:textId="6140532F" w:rsidR="00C60427" w:rsidRPr="00C60427" w:rsidRDefault="00C60427" w:rsidP="00C60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1.57</w:t>
            </w:r>
          </w:p>
        </w:tc>
      </w:tr>
    </w:tbl>
    <w:p w14:paraId="397EC840" w14:textId="49ACA565" w:rsidR="00E54DBA" w:rsidRPr="003A3AA5" w:rsidRDefault="00E54DBA">
      <w:pPr>
        <w:rPr>
          <w:sz w:val="30"/>
          <w:szCs w:val="30"/>
          <w:cs/>
          <w:lang w:eastAsia="x-none"/>
        </w:rPr>
      </w:pPr>
    </w:p>
    <w:p w14:paraId="1B28064E" w14:textId="0DD06CEB" w:rsidR="00DF2056" w:rsidRDefault="00DF2056" w:rsidP="00C60427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เงินปันผล</w:t>
      </w:r>
    </w:p>
    <w:p w14:paraId="32FCF70E" w14:textId="2D9EA83B" w:rsidR="00DF2056" w:rsidRPr="003A3AA5" w:rsidRDefault="00DF2056" w:rsidP="00DF205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0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1686"/>
        <w:gridCol w:w="1600"/>
        <w:gridCol w:w="1367"/>
        <w:gridCol w:w="269"/>
        <w:gridCol w:w="1268"/>
      </w:tblGrid>
      <w:tr w:rsidR="00C60427" w:rsidRPr="004F0100" w:rsidDel="00D43E7A" w14:paraId="2C3C2461" w14:textId="77777777" w:rsidTr="0097516C">
        <w:trPr>
          <w:tblHeader/>
        </w:trPr>
        <w:tc>
          <w:tcPr>
            <w:tcW w:w="2908" w:type="dxa"/>
            <w:vAlign w:val="bottom"/>
          </w:tcPr>
          <w:p w14:paraId="25CD48B9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vAlign w:val="bottom"/>
          </w:tcPr>
          <w:p w14:paraId="4F6B9DE6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00" w:type="dxa"/>
            <w:vAlign w:val="bottom"/>
          </w:tcPr>
          <w:p w14:paraId="6E955F56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7" w:type="dxa"/>
            <w:vAlign w:val="bottom"/>
          </w:tcPr>
          <w:p w14:paraId="73775DD3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69" w:type="dxa"/>
          </w:tcPr>
          <w:p w14:paraId="455763F5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44A29508" w14:textId="77777777" w:rsidR="00C60427" w:rsidRPr="00C60427" w:rsidDel="00D43E7A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60427" w:rsidRPr="004F0100" w14:paraId="1B476C1F" w14:textId="77777777" w:rsidTr="0097516C">
        <w:trPr>
          <w:tblHeader/>
        </w:trPr>
        <w:tc>
          <w:tcPr>
            <w:tcW w:w="2908" w:type="dxa"/>
          </w:tcPr>
          <w:p w14:paraId="1A4C7A3A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02F9C683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0" w:type="dxa"/>
          </w:tcPr>
          <w:p w14:paraId="43412EFC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6B45783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4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3F8DFE87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56A54E3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0427" w:rsidRPr="004F0100" w14:paraId="2F994507" w14:textId="77777777" w:rsidTr="0097516C">
        <w:tc>
          <w:tcPr>
            <w:tcW w:w="2908" w:type="dxa"/>
          </w:tcPr>
          <w:p w14:paraId="1E0BAB12" w14:textId="7DAD9CFE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4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86" w:type="dxa"/>
          </w:tcPr>
          <w:p w14:paraId="40AE81CB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00" w:type="dxa"/>
          </w:tcPr>
          <w:p w14:paraId="01B621B1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</w:tcPr>
          <w:p w14:paraId="433727B7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5FB7BF6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BCF6D1A" w14:textId="77777777" w:rsidR="00C60427" w:rsidRPr="00C60427" w:rsidRDefault="00C60427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0427" w:rsidRPr="0064312D" w14:paraId="446B955A" w14:textId="77777777" w:rsidTr="00653292">
        <w:tc>
          <w:tcPr>
            <w:tcW w:w="2908" w:type="dxa"/>
          </w:tcPr>
          <w:p w14:paraId="2E0E78E0" w14:textId="19932617" w:rsidR="00C60427" w:rsidRPr="00C60427" w:rsidRDefault="00C60427" w:rsidP="0097516C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C604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86" w:type="dxa"/>
          </w:tcPr>
          <w:p w14:paraId="7C3FED68" w14:textId="616E6207" w:rsidR="00C60427" w:rsidRPr="00653292" w:rsidRDefault="00653292" w:rsidP="00653292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53292">
              <w:rPr>
                <w:rFonts w:ascii="Angsana New" w:hAnsi="Angsana New"/>
                <w:spacing w:val="-6"/>
                <w:sz w:val="30"/>
                <w:szCs w:val="30"/>
              </w:rPr>
              <w:t xml:space="preserve">28 </w:t>
            </w:r>
            <w:r w:rsidRPr="0065329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กุมภาพันธ์</w:t>
            </w:r>
            <w:r w:rsidRPr="00653292">
              <w:rPr>
                <w:rFonts w:ascii="Angsana New" w:hAnsi="Angsana New"/>
                <w:spacing w:val="-6"/>
                <w:sz w:val="30"/>
                <w:szCs w:val="30"/>
              </w:rPr>
              <w:t xml:space="preserve"> 2568</w:t>
            </w:r>
          </w:p>
        </w:tc>
        <w:tc>
          <w:tcPr>
            <w:tcW w:w="1600" w:type="dxa"/>
          </w:tcPr>
          <w:p w14:paraId="3B83AC49" w14:textId="1E194B38" w:rsidR="00C60427" w:rsidRPr="00C60427" w:rsidRDefault="00653292" w:rsidP="0097516C">
            <w:pPr>
              <w:ind w:left="-122" w:right="-1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67" w:type="dxa"/>
          </w:tcPr>
          <w:p w14:paraId="45754FF3" w14:textId="0CBEC790" w:rsidR="00C60427" w:rsidRPr="00653292" w:rsidRDefault="00653292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653292">
              <w:rPr>
                <w:rFonts w:ascii="Angsana New" w:hAnsi="Angsana New"/>
                <w:sz w:val="30"/>
                <w:szCs w:val="30"/>
              </w:rPr>
              <w:t>0.388</w:t>
            </w:r>
          </w:p>
        </w:tc>
        <w:tc>
          <w:tcPr>
            <w:tcW w:w="269" w:type="dxa"/>
          </w:tcPr>
          <w:p w14:paraId="4088F88A" w14:textId="77777777" w:rsidR="00C60427" w:rsidRPr="00C60427" w:rsidRDefault="00C60427" w:rsidP="0097516C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1B3A91D" w14:textId="225D3BC4" w:rsidR="00C60427" w:rsidRPr="00C60427" w:rsidRDefault="00653292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166.17</w:t>
            </w:r>
          </w:p>
        </w:tc>
      </w:tr>
      <w:tr w:rsidR="00653292" w:rsidRPr="0064312D" w14:paraId="426BA12D" w14:textId="77777777" w:rsidTr="00653292">
        <w:tc>
          <w:tcPr>
            <w:tcW w:w="2908" w:type="dxa"/>
          </w:tcPr>
          <w:p w14:paraId="5AED2B6B" w14:textId="270243F8" w:rsidR="00653292" w:rsidRPr="00C60427" w:rsidRDefault="00653292" w:rsidP="00653292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C604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86" w:type="dxa"/>
          </w:tcPr>
          <w:p w14:paraId="57A77DF6" w14:textId="231510E5" w:rsidR="00653292" w:rsidRPr="00653292" w:rsidRDefault="00653292" w:rsidP="00653292">
            <w:pPr>
              <w:rPr>
                <w:rFonts w:ascii="Angsana New" w:hAnsi="Angsana New"/>
                <w:sz w:val="30"/>
                <w:szCs w:val="30"/>
              </w:rPr>
            </w:pPr>
            <w:r w:rsidRPr="00653292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653292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653292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600" w:type="dxa"/>
          </w:tcPr>
          <w:p w14:paraId="4F983B41" w14:textId="5B3DF5AF" w:rsidR="00653292" w:rsidRDefault="00C75CDE" w:rsidP="00653292">
            <w:pPr>
              <w:ind w:left="-122" w:right="-1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</w:t>
            </w:r>
            <w:r w:rsidR="0065329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="0065329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653292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E26143E" w14:textId="777A39FB" w:rsidR="00653292" w:rsidRPr="00653292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653292">
              <w:rPr>
                <w:rFonts w:ascii="Angsana New" w:hAnsi="Angsana New"/>
                <w:sz w:val="30"/>
                <w:szCs w:val="30"/>
              </w:rPr>
              <w:t>0.3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69" w:type="dxa"/>
          </w:tcPr>
          <w:p w14:paraId="35E34A04" w14:textId="77777777" w:rsidR="00653292" w:rsidRPr="00C60427" w:rsidRDefault="00653292" w:rsidP="00653292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B9B5DD5" w14:textId="4BDF4E79" w:rsidR="00653292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141.3</w:t>
            </w:r>
            <w:r w:rsidR="00493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53292" w:rsidRPr="00FA7802" w14:paraId="5D14AA18" w14:textId="77777777" w:rsidTr="0097516C">
        <w:tc>
          <w:tcPr>
            <w:tcW w:w="2908" w:type="dxa"/>
          </w:tcPr>
          <w:p w14:paraId="6E4D7309" w14:textId="77777777" w:rsidR="00653292" w:rsidRPr="00C60427" w:rsidRDefault="00653292" w:rsidP="00653292">
            <w:pPr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86" w:type="dxa"/>
          </w:tcPr>
          <w:p w14:paraId="2C431C34" w14:textId="77777777" w:rsidR="00653292" w:rsidRPr="00C60427" w:rsidRDefault="00653292" w:rsidP="006532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0" w:type="dxa"/>
          </w:tcPr>
          <w:p w14:paraId="259DBB27" w14:textId="77777777" w:rsidR="00653292" w:rsidRPr="00C60427" w:rsidRDefault="00653292" w:rsidP="00653292">
            <w:pPr>
              <w:ind w:left="-122" w:right="-1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2F218CDA" w14:textId="641E6C45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0.718</w:t>
            </w:r>
          </w:p>
        </w:tc>
        <w:tc>
          <w:tcPr>
            <w:tcW w:w="269" w:type="dxa"/>
          </w:tcPr>
          <w:p w14:paraId="35255E30" w14:textId="77777777" w:rsidR="00653292" w:rsidRPr="00C60427" w:rsidRDefault="00653292" w:rsidP="00653292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59B2CDA" w14:textId="662CAFB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307.</w:t>
            </w:r>
            <w:r w:rsidR="004930A6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  <w:tr w:rsidR="00653292" w:rsidRPr="00E108E9" w14:paraId="5861F6D4" w14:textId="77777777" w:rsidTr="0097516C">
        <w:tc>
          <w:tcPr>
            <w:tcW w:w="2908" w:type="dxa"/>
          </w:tcPr>
          <w:p w14:paraId="7CCE4124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0FA60DE6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00" w:type="dxa"/>
          </w:tcPr>
          <w:p w14:paraId="706FE1EE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</w:tcPr>
          <w:p w14:paraId="0F3B5C34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34CEA5D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14:paraId="68C7E9D1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3292" w:rsidRPr="004F0100" w14:paraId="027DEE6D" w14:textId="77777777" w:rsidTr="0097516C">
        <w:tc>
          <w:tcPr>
            <w:tcW w:w="2908" w:type="dxa"/>
          </w:tcPr>
          <w:p w14:paraId="4146FF2D" w14:textId="45B6DB8B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86" w:type="dxa"/>
          </w:tcPr>
          <w:p w14:paraId="5BB84B38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00" w:type="dxa"/>
          </w:tcPr>
          <w:p w14:paraId="482A966F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</w:tcPr>
          <w:p w14:paraId="24D9FA2A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95EEEEE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A00F9DA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3292" w:rsidRPr="004F0100" w14:paraId="6458CA16" w14:textId="77777777" w:rsidTr="0097516C">
        <w:tc>
          <w:tcPr>
            <w:tcW w:w="2908" w:type="dxa"/>
          </w:tcPr>
          <w:p w14:paraId="343070FD" w14:textId="194AE852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C60427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686" w:type="dxa"/>
          </w:tcPr>
          <w:p w14:paraId="416B65E4" w14:textId="6A18F024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C60427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C6042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604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00" w:type="dxa"/>
          </w:tcPr>
          <w:p w14:paraId="5030AD59" w14:textId="6E868AFF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C60427">
              <w:rPr>
                <w:rFonts w:ascii="Angsana New" w:hAnsi="Angsana New"/>
                <w:spacing w:val="-4"/>
                <w:sz w:val="30"/>
                <w:szCs w:val="30"/>
              </w:rPr>
              <w:t xml:space="preserve">15 </w:t>
            </w:r>
            <w:r w:rsidRPr="00C6042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C60427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367" w:type="dxa"/>
          </w:tcPr>
          <w:p w14:paraId="76772125" w14:textId="24818D9F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</w:rPr>
              <w:t>0.888</w:t>
            </w:r>
          </w:p>
        </w:tc>
        <w:tc>
          <w:tcPr>
            <w:tcW w:w="269" w:type="dxa"/>
          </w:tcPr>
          <w:p w14:paraId="533F8545" w14:textId="7777777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6E89995" w14:textId="6788BB0F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60427">
              <w:rPr>
                <w:rFonts w:ascii="Angsana New" w:hAnsi="Angsana New"/>
                <w:sz w:val="30"/>
                <w:szCs w:val="30"/>
              </w:rPr>
              <w:t>379.01</w:t>
            </w:r>
          </w:p>
        </w:tc>
      </w:tr>
      <w:tr w:rsidR="00653292" w14:paraId="0833DF73" w14:textId="77777777" w:rsidTr="0097516C">
        <w:tc>
          <w:tcPr>
            <w:tcW w:w="2908" w:type="dxa"/>
          </w:tcPr>
          <w:p w14:paraId="3D4D897B" w14:textId="73067EC3" w:rsidR="00653292" w:rsidRPr="00C60427" w:rsidRDefault="00653292" w:rsidP="00653292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0427">
              <w:rPr>
                <w:rFonts w:ascii="Angsana New" w:hAnsi="Angsana New"/>
                <w:sz w:val="30"/>
                <w:szCs w:val="30"/>
                <w:cs/>
              </w:rPr>
              <w:t xml:space="preserve"> เงินปันผลระหว่างกาล </w:t>
            </w:r>
            <w:r w:rsidRPr="00C604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6" w:type="dxa"/>
          </w:tcPr>
          <w:p w14:paraId="62A00534" w14:textId="58DAD342" w:rsidR="00653292" w:rsidRPr="00C60427" w:rsidRDefault="00653292" w:rsidP="006532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427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C6042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C604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00" w:type="dxa"/>
          </w:tcPr>
          <w:p w14:paraId="2FF48DB5" w14:textId="14D66C47" w:rsidR="00653292" w:rsidRPr="00C60427" w:rsidRDefault="00653292" w:rsidP="00653292">
            <w:pPr>
              <w:ind w:left="-122" w:right="-1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0427">
              <w:rPr>
                <w:rFonts w:ascii="Angsana New" w:hAnsi="Angsana New"/>
                <w:spacing w:val="-4"/>
                <w:sz w:val="30"/>
                <w:szCs w:val="30"/>
              </w:rPr>
              <w:t xml:space="preserve">14 </w:t>
            </w:r>
            <w:r w:rsidRPr="00C6042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C60427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67" w:type="dxa"/>
          </w:tcPr>
          <w:p w14:paraId="53ED2F38" w14:textId="27956F9C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60427">
              <w:rPr>
                <w:rFonts w:ascii="Angsana New" w:hAnsi="Angsana New"/>
                <w:sz w:val="30"/>
                <w:szCs w:val="30"/>
              </w:rPr>
              <w:t>(0.358)</w:t>
            </w:r>
          </w:p>
        </w:tc>
        <w:tc>
          <w:tcPr>
            <w:tcW w:w="269" w:type="dxa"/>
          </w:tcPr>
          <w:p w14:paraId="4D3968B6" w14:textId="77777777" w:rsidR="00653292" w:rsidRPr="00C60427" w:rsidRDefault="00653292" w:rsidP="00653292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E72E124" w14:textId="0F7D5FA8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60427">
              <w:rPr>
                <w:rFonts w:ascii="Angsana New" w:hAnsi="Angsana New"/>
                <w:sz w:val="30"/>
                <w:szCs w:val="30"/>
              </w:rPr>
              <w:t>(152.80)</w:t>
            </w:r>
          </w:p>
        </w:tc>
      </w:tr>
      <w:tr w:rsidR="00653292" w:rsidRPr="00C66ED1" w14:paraId="7C9DAA56" w14:textId="77777777" w:rsidTr="0097516C">
        <w:tc>
          <w:tcPr>
            <w:tcW w:w="2908" w:type="dxa"/>
          </w:tcPr>
          <w:p w14:paraId="490FE930" w14:textId="3043B902" w:rsidR="00653292" w:rsidRPr="00C60427" w:rsidRDefault="00653292" w:rsidP="00653292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C604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6" w:type="dxa"/>
          </w:tcPr>
          <w:p w14:paraId="0271A8F0" w14:textId="4CC4CD11" w:rsidR="00653292" w:rsidRPr="00C60427" w:rsidRDefault="00653292" w:rsidP="006532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427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C6042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C604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00" w:type="dxa"/>
          </w:tcPr>
          <w:p w14:paraId="5D6AB223" w14:textId="3BF561A7" w:rsidR="00653292" w:rsidRPr="00C60427" w:rsidRDefault="00653292" w:rsidP="00653292">
            <w:pPr>
              <w:ind w:left="-122" w:right="-1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0427">
              <w:rPr>
                <w:rFonts w:ascii="Angsana New" w:hAnsi="Angsana New"/>
                <w:spacing w:val="-4"/>
                <w:sz w:val="30"/>
                <w:szCs w:val="30"/>
              </w:rPr>
              <w:t xml:space="preserve">10 </w:t>
            </w:r>
            <w:r w:rsidRPr="00C6042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C60427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140D656" w14:textId="339C6810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60427">
              <w:rPr>
                <w:rFonts w:ascii="Angsana New" w:hAnsi="Angsana New"/>
                <w:sz w:val="30"/>
                <w:szCs w:val="30"/>
              </w:rPr>
              <w:t>1.700</w:t>
            </w:r>
          </w:p>
        </w:tc>
        <w:tc>
          <w:tcPr>
            <w:tcW w:w="269" w:type="dxa"/>
          </w:tcPr>
          <w:p w14:paraId="0F6B881F" w14:textId="77777777" w:rsidR="00653292" w:rsidRPr="00C60427" w:rsidRDefault="00653292" w:rsidP="00653292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B51CFCD" w14:textId="46B6E4D6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60427">
              <w:rPr>
                <w:rFonts w:ascii="Angsana New" w:hAnsi="Angsana New"/>
                <w:sz w:val="30"/>
                <w:szCs w:val="30"/>
              </w:rPr>
              <w:t>728.05</w:t>
            </w:r>
          </w:p>
        </w:tc>
      </w:tr>
      <w:tr w:rsidR="00653292" w:rsidRPr="002D4F81" w14:paraId="3D866677" w14:textId="77777777" w:rsidTr="0097516C">
        <w:tc>
          <w:tcPr>
            <w:tcW w:w="2908" w:type="dxa"/>
          </w:tcPr>
          <w:p w14:paraId="479C8E4B" w14:textId="4C2CB558" w:rsidR="00653292" w:rsidRPr="00C60427" w:rsidRDefault="00653292" w:rsidP="00653292">
            <w:pPr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86" w:type="dxa"/>
          </w:tcPr>
          <w:p w14:paraId="5C0BA032" w14:textId="77777777" w:rsidR="00653292" w:rsidRPr="00C60427" w:rsidRDefault="00653292" w:rsidP="006532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0" w:type="dxa"/>
          </w:tcPr>
          <w:p w14:paraId="450D8CE8" w14:textId="77777777" w:rsidR="00653292" w:rsidRPr="00C60427" w:rsidRDefault="00653292" w:rsidP="00653292">
            <w:pPr>
              <w:ind w:left="-122" w:right="-1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33E38BF4" w14:textId="2F0DDDB7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</w:rPr>
              <w:t>2.230</w:t>
            </w:r>
          </w:p>
        </w:tc>
        <w:tc>
          <w:tcPr>
            <w:tcW w:w="269" w:type="dxa"/>
          </w:tcPr>
          <w:p w14:paraId="3B7CEA28" w14:textId="77777777" w:rsidR="00653292" w:rsidRPr="00C60427" w:rsidRDefault="00653292" w:rsidP="00653292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422FC431" w14:textId="00E2B43A" w:rsidR="00653292" w:rsidRPr="00C60427" w:rsidRDefault="00653292" w:rsidP="00653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</w:rPr>
              <w:t>954.26</w:t>
            </w:r>
          </w:p>
        </w:tc>
      </w:tr>
    </w:tbl>
    <w:p w14:paraId="4159AB2A" w14:textId="226BACE8" w:rsidR="003A3AA5" w:rsidRDefault="003A3AA5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EDC242F" w14:textId="1F7272BC" w:rsidR="00F5517F" w:rsidRPr="00866366" w:rsidRDefault="00F5517F" w:rsidP="0086636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66366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1E64F099" w14:textId="77777777" w:rsidR="00F5517F" w:rsidRPr="00BC6DBE" w:rsidRDefault="00F5517F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BC6DBE" w:rsidRDefault="00F05E18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1874F7E2" w14:textId="458165BB" w:rsidR="000D2423" w:rsidRDefault="005F2676" w:rsidP="003E6A6A">
      <w:pPr>
        <w:pStyle w:val="block"/>
        <w:spacing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3E6A6A" w:rsidRPr="003E6A6A">
        <w:rPr>
          <w:rFonts w:asciiTheme="majorBidi" w:hAnsiTheme="majorBidi"/>
          <w:sz w:val="30"/>
          <w:szCs w:val="30"/>
          <w:cs/>
          <w:lang w:bidi="th-TH"/>
        </w:rPr>
        <w:t>และหนี้สินทางการเงิน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</w:t>
      </w:r>
      <w:r w:rsidR="003E6A6A">
        <w:rPr>
          <w:rFonts w:asciiTheme="majorBidi" w:hAnsiTheme="majorBidi" w:cstheme="majorBidi"/>
          <w:sz w:val="30"/>
          <w:szCs w:val="30"/>
          <w:cs/>
          <w:lang w:bidi="th-TH"/>
        </w:rPr>
        <w:br w:type="textWrapping" w:clear="all"/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AC14A35" w14:textId="77777777" w:rsidR="000D2423" w:rsidRDefault="000D2423" w:rsidP="00B922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0D2423" w:rsidSect="00C56E71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38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890"/>
        <w:gridCol w:w="184"/>
        <w:gridCol w:w="1886"/>
        <w:gridCol w:w="184"/>
        <w:gridCol w:w="1436"/>
        <w:gridCol w:w="184"/>
        <w:gridCol w:w="1346"/>
        <w:gridCol w:w="180"/>
        <w:gridCol w:w="1260"/>
        <w:gridCol w:w="180"/>
        <w:gridCol w:w="1260"/>
        <w:gridCol w:w="180"/>
        <w:gridCol w:w="1260"/>
      </w:tblGrid>
      <w:tr w:rsidR="000D2423" w:rsidRPr="00BB5A5F" w14:paraId="62473E40" w14:textId="77777777" w:rsidTr="00C60427">
        <w:trPr>
          <w:cantSplit/>
          <w:trHeight w:val="191"/>
          <w:tblHeader/>
        </w:trPr>
        <w:tc>
          <w:tcPr>
            <w:tcW w:w="2430" w:type="dxa"/>
          </w:tcPr>
          <w:p w14:paraId="5B93AA09" w14:textId="77777777" w:rsidR="000D2423" w:rsidRPr="00BB5A5F" w:rsidRDefault="000D2423" w:rsidP="009751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4AEEF290" w14:textId="77777777" w:rsidR="000D2423" w:rsidRPr="00BB5A5F" w:rsidRDefault="000D2423" w:rsidP="009751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4BDC493E" w14:textId="77777777" w:rsidR="000D2423" w:rsidRPr="00BB5A5F" w:rsidRDefault="000D2423" w:rsidP="009751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6" w:type="dxa"/>
            <w:gridSpan w:val="7"/>
          </w:tcPr>
          <w:p w14:paraId="5CF29B93" w14:textId="77777777" w:rsidR="000D2423" w:rsidRPr="00BB5A5F" w:rsidRDefault="000D2423" w:rsidP="009751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2423" w:rsidRPr="00BB5A5F" w14:paraId="1527AE2B" w14:textId="77777777" w:rsidTr="00C60427">
        <w:trPr>
          <w:cantSplit/>
          <w:tblHeader/>
        </w:trPr>
        <w:tc>
          <w:tcPr>
            <w:tcW w:w="2430" w:type="dxa"/>
          </w:tcPr>
          <w:p w14:paraId="622C1402" w14:textId="77777777" w:rsidR="000D2423" w:rsidRPr="00BB5A5F" w:rsidRDefault="000D2423" w:rsidP="009751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0088D1B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731A32BA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2ED3C37C" w14:textId="77777777" w:rsidR="00372514" w:rsidRDefault="00372514" w:rsidP="0097516C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18F551" w14:textId="70134891" w:rsidR="000D2423" w:rsidRPr="00BB5A5F" w:rsidRDefault="000D2423" w:rsidP="0097516C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0B880610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7C5D3AEC" w14:textId="77777777" w:rsidR="000D2423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AA68E5" w14:textId="77777777" w:rsidR="000D2423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86E817" w14:textId="77777777" w:rsidR="000D2423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829E76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4" w:type="dxa"/>
          </w:tcPr>
          <w:p w14:paraId="5705E21E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C07D28" w14:textId="77777777" w:rsidR="000D2423" w:rsidRPr="00BB5A5F" w:rsidRDefault="000D2423" w:rsidP="0097516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8E1C5B" w14:textId="77777777" w:rsidR="000D2423" w:rsidRPr="00BB5A5F" w:rsidRDefault="000D2423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2AB12" w14:textId="77777777" w:rsidR="000D2423" w:rsidRPr="00BB5A5F" w:rsidRDefault="000D2423" w:rsidP="0097516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9AD79" w14:textId="77777777" w:rsidR="000D2423" w:rsidRPr="00BB5A5F" w:rsidRDefault="000D2423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0F649" w14:textId="77777777" w:rsidR="000D2423" w:rsidRPr="00BB5A5F" w:rsidRDefault="000D2423" w:rsidP="0097516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54DF8" w14:textId="77777777" w:rsidR="000D2423" w:rsidRPr="00BB5A5F" w:rsidRDefault="000D2423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D223F" w14:textId="77777777" w:rsidR="000D2423" w:rsidRPr="00BB5A5F" w:rsidRDefault="000D2423" w:rsidP="0097516C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D2423" w:rsidRPr="00BB5A5F" w14:paraId="55823CC8" w14:textId="77777777" w:rsidTr="00C60427">
        <w:trPr>
          <w:cantSplit/>
          <w:tblHeader/>
        </w:trPr>
        <w:tc>
          <w:tcPr>
            <w:tcW w:w="2430" w:type="dxa"/>
            <w:hideMark/>
          </w:tcPr>
          <w:p w14:paraId="2E5174F3" w14:textId="77777777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0" w:type="dxa"/>
            <w:gridSpan w:val="13"/>
          </w:tcPr>
          <w:p w14:paraId="06005324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D2423" w:rsidRPr="00BB5A5F" w14:paraId="0C34C389" w14:textId="77777777" w:rsidTr="00C60427">
        <w:trPr>
          <w:cantSplit/>
        </w:trPr>
        <w:tc>
          <w:tcPr>
            <w:tcW w:w="2430" w:type="dxa"/>
          </w:tcPr>
          <w:p w14:paraId="0062A10C" w14:textId="71CC111B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014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604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C014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62C8FB69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361D1DF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6ABD415C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9814F18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70C44267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4345ED5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826DD21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FE2D54" w14:textId="77777777" w:rsidR="000D2423" w:rsidRPr="00BB5A5F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DD065" w14:textId="77777777" w:rsidR="000D2423" w:rsidRPr="00BB5A5F" w:rsidRDefault="000D2423" w:rsidP="0097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0AD94" w14:textId="77777777" w:rsidR="000D2423" w:rsidRPr="00BB5A5F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FB60C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7B56F" w14:textId="77777777" w:rsidR="000D2423" w:rsidRPr="00BB5A5F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863AD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16E51911" w14:textId="77777777" w:rsidTr="00C60427">
        <w:trPr>
          <w:cantSplit/>
        </w:trPr>
        <w:tc>
          <w:tcPr>
            <w:tcW w:w="2430" w:type="dxa"/>
            <w:hideMark/>
          </w:tcPr>
          <w:p w14:paraId="5F3E1085" w14:textId="77777777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B0CAF88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0B6DFDA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62B69A5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24AF36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6067EE43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E2C5D4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02431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D44683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A1C6D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54EE6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9F0C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A5FD1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A770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66D76286" w14:textId="77777777" w:rsidTr="00C60427">
        <w:trPr>
          <w:cantSplit/>
        </w:trPr>
        <w:tc>
          <w:tcPr>
            <w:tcW w:w="2430" w:type="dxa"/>
            <w:vAlign w:val="bottom"/>
            <w:hideMark/>
          </w:tcPr>
          <w:p w14:paraId="6DFF6CA0" w14:textId="77777777" w:rsidR="000D2423" w:rsidRPr="00BB5A5F" w:rsidRDefault="000D2423" w:rsidP="0097516C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vAlign w:val="bottom"/>
          </w:tcPr>
          <w:p w14:paraId="7AF732F4" w14:textId="0E5D87C0" w:rsidR="000D2423" w:rsidRPr="009B3E2E" w:rsidRDefault="001B4C0E" w:rsidP="0097516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41,56</w:t>
            </w:r>
            <w:r w:rsidR="002B00C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786AAC2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</w:tcPr>
          <w:p w14:paraId="2F5B5B91" w14:textId="398D8916" w:rsidR="000D2423" w:rsidRPr="009B3E2E" w:rsidRDefault="001B4C0E" w:rsidP="0097516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ED485D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</w:tcPr>
          <w:p w14:paraId="1A1F83D7" w14:textId="1D7F3A96" w:rsidR="000D2423" w:rsidRPr="009B3E2E" w:rsidRDefault="001B4C0E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41,56</w:t>
            </w:r>
            <w:r w:rsidR="002B00C3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4" w:type="dxa"/>
          </w:tcPr>
          <w:p w14:paraId="461196D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2BD37CE2" w14:textId="2D72FF8A" w:rsidR="000D2423" w:rsidRPr="009B3E2E" w:rsidRDefault="001B4C0E" w:rsidP="0097516C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41,56</w:t>
            </w:r>
            <w:r w:rsidR="002B00C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B6AC35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D4C741" w14:textId="16E582C4" w:rsidR="000D2423" w:rsidRPr="009B3E2E" w:rsidRDefault="001B4C0E" w:rsidP="0097516C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ED031E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9D9581" w14:textId="22A76B1C" w:rsidR="000D2423" w:rsidRPr="009B3E2E" w:rsidRDefault="001B4C0E" w:rsidP="0097516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7D3639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962A08" w14:textId="42E6D2F2" w:rsidR="000D2423" w:rsidRPr="009B3E2E" w:rsidRDefault="001B4C0E" w:rsidP="009751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41,56</w:t>
            </w:r>
            <w:r w:rsidR="002B00C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D2423" w:rsidRPr="00BB5A5F" w14:paraId="59A9F55A" w14:textId="77777777" w:rsidTr="00C60427">
        <w:trPr>
          <w:cantSplit/>
        </w:trPr>
        <w:tc>
          <w:tcPr>
            <w:tcW w:w="2430" w:type="dxa"/>
            <w:vAlign w:val="bottom"/>
          </w:tcPr>
          <w:p w14:paraId="6FEBA4EA" w14:textId="77777777" w:rsidR="000D2423" w:rsidRPr="00BB5A5F" w:rsidRDefault="000D2423" w:rsidP="0097516C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E302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E2296F9" w14:textId="6724D829" w:rsidR="000D2423" w:rsidRPr="009B3E2E" w:rsidRDefault="001B4C0E" w:rsidP="0097516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006B2E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2C0B6AEB" w14:textId="11C1BA6D" w:rsidR="000D2423" w:rsidRPr="009B3E2E" w:rsidRDefault="001B4C0E" w:rsidP="0097516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4D11890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4C261E1" w14:textId="7BCB3769" w:rsidR="000D2423" w:rsidRPr="009B3E2E" w:rsidRDefault="001B4C0E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2031BF2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2F7EB014" w14:textId="47CCCD1C" w:rsidR="000D2423" w:rsidRPr="009B3E2E" w:rsidRDefault="001B4C0E" w:rsidP="0097516C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35CD9A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D5AB8" w14:textId="79C200D9" w:rsidR="000D2423" w:rsidRPr="009B3E2E" w:rsidRDefault="001B4C0E" w:rsidP="000D242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1A2E338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7B0D5D" w14:textId="0BC4E8C4" w:rsidR="000D2423" w:rsidRPr="009B3E2E" w:rsidRDefault="001B4C0E" w:rsidP="0097516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BCB4C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6F0F47" w14:textId="4AF2F7FB" w:rsidR="000D2423" w:rsidRPr="009B3E2E" w:rsidRDefault="001B4C0E" w:rsidP="009751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0D2423" w:rsidRPr="00BB5A5F" w14:paraId="11D902D9" w14:textId="77777777" w:rsidTr="00C60427">
        <w:trPr>
          <w:cantSplit/>
        </w:trPr>
        <w:tc>
          <w:tcPr>
            <w:tcW w:w="2430" w:type="dxa"/>
            <w:vAlign w:val="bottom"/>
          </w:tcPr>
          <w:p w14:paraId="68366BD6" w14:textId="77777777" w:rsidR="000D2423" w:rsidRPr="00BB5A5F" w:rsidRDefault="000D2423" w:rsidP="0097516C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3F166" w14:textId="394FFD65" w:rsidR="000D2423" w:rsidRPr="009B3E2E" w:rsidRDefault="001B4C0E" w:rsidP="0097516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41,56</w:t>
            </w:r>
            <w:r w:rsidR="002B00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7FE084CE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6353E039" w14:textId="61644FFF" w:rsidR="000D2423" w:rsidRPr="009B3E2E" w:rsidRDefault="001B4C0E" w:rsidP="0097516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84" w:type="dxa"/>
          </w:tcPr>
          <w:p w14:paraId="23CDE19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C554E5B" w14:textId="63DC310F" w:rsidR="000D2423" w:rsidRPr="009B3E2E" w:rsidRDefault="001B4C0E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81,56</w:t>
            </w:r>
            <w:r w:rsidR="002B00C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" w:type="dxa"/>
          </w:tcPr>
          <w:p w14:paraId="5FABB85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9CD010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AC842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57224F" w14:textId="77777777" w:rsidR="000D2423" w:rsidRPr="009B3E2E" w:rsidRDefault="000D2423" w:rsidP="0097516C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CC35DA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3A972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C4A9E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B6BF63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D2423" w:rsidRPr="00BB5A5F" w14:paraId="24CE96DC" w14:textId="77777777" w:rsidTr="00C60427">
        <w:trPr>
          <w:cantSplit/>
        </w:trPr>
        <w:tc>
          <w:tcPr>
            <w:tcW w:w="2430" w:type="dxa"/>
            <w:vAlign w:val="bottom"/>
          </w:tcPr>
          <w:p w14:paraId="4D4EF60E" w14:textId="77777777" w:rsidR="000D2423" w:rsidRPr="00BB5A5F" w:rsidRDefault="000D2423" w:rsidP="0097516C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69424BE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F66CE7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</w:tcPr>
          <w:p w14:paraId="160A5949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60FFAA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4E0F5D7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3E8169A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5C0350C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BFB20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1C7D06" w14:textId="77777777" w:rsidR="000D2423" w:rsidRPr="009B3E2E" w:rsidRDefault="000D2423" w:rsidP="0097516C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F50C8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EF27A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D04459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DAFAA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D2423" w:rsidRPr="00BB5A5F" w14:paraId="16F18292" w14:textId="77777777" w:rsidTr="00C60427">
        <w:trPr>
          <w:cantSplit/>
        </w:trPr>
        <w:tc>
          <w:tcPr>
            <w:tcW w:w="2430" w:type="dxa"/>
          </w:tcPr>
          <w:p w14:paraId="247E469F" w14:textId="77777777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1B680D4B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2AD53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0A4FE9AD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6C43EE2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21AD34F1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CD4CBBC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A989807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0D2F3E" w14:textId="77777777" w:rsidR="000D2423" w:rsidRPr="009B3E2E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A2A2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0D338" w14:textId="77777777" w:rsidR="000D2423" w:rsidRPr="009B3E2E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03E122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E0D4BC" w14:textId="77777777" w:rsidR="000D2423" w:rsidRPr="009B3E2E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4DDBAF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71BDDF11" w14:textId="77777777" w:rsidTr="00C60427">
        <w:trPr>
          <w:cantSplit/>
        </w:trPr>
        <w:tc>
          <w:tcPr>
            <w:tcW w:w="2430" w:type="dxa"/>
            <w:hideMark/>
          </w:tcPr>
          <w:p w14:paraId="4A2AE525" w14:textId="77777777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AA5889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B75117E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052D016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A9C160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4106C2B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B67F59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1E44796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2CB1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67488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5CB2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5F0018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934E4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F683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2E74A707" w14:textId="77777777" w:rsidTr="00C60427">
        <w:trPr>
          <w:cantSplit/>
        </w:trPr>
        <w:tc>
          <w:tcPr>
            <w:tcW w:w="2430" w:type="dxa"/>
            <w:vAlign w:val="bottom"/>
            <w:hideMark/>
          </w:tcPr>
          <w:p w14:paraId="1C238E55" w14:textId="77777777" w:rsidR="000D2423" w:rsidRPr="00BB5A5F" w:rsidRDefault="000D2423" w:rsidP="0097516C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890" w:type="dxa"/>
            <w:vAlign w:val="bottom"/>
          </w:tcPr>
          <w:p w14:paraId="1B180FCC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4" w:type="dxa"/>
          </w:tcPr>
          <w:p w14:paraId="0522D27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23EFD78C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32CECE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D8A1C7C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bidi="th-TH"/>
              </w:rPr>
              <w:t>46,029</w:t>
            </w:r>
          </w:p>
        </w:tc>
        <w:tc>
          <w:tcPr>
            <w:tcW w:w="184" w:type="dxa"/>
          </w:tcPr>
          <w:p w14:paraId="2673997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3BD32A98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0" w:type="dxa"/>
            <w:vAlign w:val="bottom"/>
          </w:tcPr>
          <w:p w14:paraId="2F15E42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DFA62E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71B03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415E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5A557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E197C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</w:tr>
      <w:tr w:rsidR="000D2423" w:rsidRPr="00BB5A5F" w14:paraId="0DD75534" w14:textId="77777777" w:rsidTr="00C60427">
        <w:trPr>
          <w:cantSplit/>
        </w:trPr>
        <w:tc>
          <w:tcPr>
            <w:tcW w:w="2430" w:type="dxa"/>
            <w:vAlign w:val="bottom"/>
          </w:tcPr>
          <w:p w14:paraId="4C38907C" w14:textId="77777777" w:rsidR="000D2423" w:rsidRPr="00BB5A5F" w:rsidRDefault="000D2423" w:rsidP="0097516C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BAFD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4" w:type="dxa"/>
          </w:tcPr>
          <w:p w14:paraId="2865162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490EE01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AB7554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64F61D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46,029</w:t>
            </w:r>
          </w:p>
        </w:tc>
        <w:tc>
          <w:tcPr>
            <w:tcW w:w="184" w:type="dxa"/>
          </w:tcPr>
          <w:p w14:paraId="6E69D8F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DB53D5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001D7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77EBE5" w14:textId="77777777" w:rsidR="000D2423" w:rsidRPr="009B3E2E" w:rsidRDefault="000D2423" w:rsidP="0097516C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A1A5D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639699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954A9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B68FC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3E59BDB1" w14:textId="77777777" w:rsidR="000D2423" w:rsidRDefault="000D2423" w:rsidP="00F12C1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880275C" w14:textId="77777777" w:rsidR="000D2423" w:rsidRDefault="000D2423" w:rsidP="00F12C15">
      <w:pPr>
        <w:ind w:left="540"/>
        <w:rPr>
          <w:rFonts w:asciiTheme="majorBidi" w:hAnsiTheme="majorBidi" w:cstheme="majorBidi"/>
          <w:sz w:val="30"/>
          <w:szCs w:val="30"/>
        </w:rPr>
        <w:sectPr w:rsidR="000D2423" w:rsidSect="006053A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BFE208B" w14:textId="2772B922" w:rsidR="00970875" w:rsidRDefault="00B066CA" w:rsidP="00F12C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622C9BB" w14:textId="77777777" w:rsidR="00F12C15" w:rsidRPr="00C60427" w:rsidRDefault="00F12C15" w:rsidP="0007386D">
      <w:pPr>
        <w:ind w:firstLine="540"/>
        <w:rPr>
          <w:rFonts w:asciiTheme="majorBidi" w:hAnsiTheme="majorBidi" w:cstheme="majorBidi"/>
          <w:cs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1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C0954CF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480F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</w:t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020D645E" w:rsidR="00B066CA" w:rsidRPr="002D6F52" w:rsidRDefault="00480FA5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ราคาปิด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E6A6A" w:rsidRPr="002D6F52" w14:paraId="666FDD49" w14:textId="77777777" w:rsidTr="00372A11">
        <w:tc>
          <w:tcPr>
            <w:tcW w:w="4473" w:type="dxa"/>
          </w:tcPr>
          <w:p w14:paraId="657EB296" w14:textId="0CFF399A" w:rsidR="003E6A6A" w:rsidRPr="002D6F52" w:rsidRDefault="003E6A6A" w:rsidP="003E6A6A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6A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3E6A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</w:t>
            </w: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ด้วยราคาทุน</w:t>
            </w:r>
            <w:r w:rsidR="0037251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</w:tcPr>
          <w:p w14:paraId="489604ED" w14:textId="77777777" w:rsidR="003E6A6A" w:rsidRPr="002D6F52" w:rsidRDefault="003E6A6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E47E02C" w14:textId="496E6C94" w:rsidR="003E6A6A" w:rsidRDefault="003E6A6A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ราคาตลาด ณ วันที่รายงาน</w:t>
            </w:r>
          </w:p>
        </w:tc>
      </w:tr>
      <w:bookmarkEnd w:id="1"/>
    </w:tbl>
    <w:p w14:paraId="534D1138" w14:textId="319076BD" w:rsidR="006540AC" w:rsidRPr="00C60427" w:rsidRDefault="006540AC" w:rsidP="00533A16">
      <w:pPr>
        <w:ind w:left="540"/>
        <w:rPr>
          <w:rFonts w:asciiTheme="majorBidi" w:hAnsiTheme="majorBidi" w:cstheme="majorBidi"/>
          <w:spacing w:val="-6"/>
          <w:cs/>
        </w:rPr>
      </w:pPr>
    </w:p>
    <w:p w14:paraId="145DFE4E" w14:textId="2D369336" w:rsidR="00377178" w:rsidRDefault="00276B65" w:rsidP="007C59B4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รายการเคลื่อนไหวของ</w:t>
      </w:r>
      <w:r w:rsidR="00D11109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สินทรัพย์ทางการเงินหมุนเวียนอื่น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สำหรับงวด</w:t>
      </w:r>
      <w:r w:rsidR="004D2C3F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เ</w:t>
      </w:r>
      <w:r w:rsidR="00C0146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ก</w:t>
      </w:r>
      <w:r w:rsidR="004D2C3F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้า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เดือนสิ้นสุดวันที่ </w:t>
      </w:r>
      <w:r w:rsidR="00AE6D10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C01468">
        <w:rPr>
          <w:rFonts w:asciiTheme="majorBidi" w:hAnsiTheme="majorBidi" w:cstheme="majorBidi"/>
          <w:i/>
          <w:iCs/>
          <w:spacing w:val="-6"/>
          <w:sz w:val="30"/>
          <w:szCs w:val="30"/>
        </w:rPr>
        <w:t>0</w:t>
      </w:r>
      <w:r w:rsidR="00AB2BF1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4D2C3F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กันยา</w:t>
      </w:r>
      <w:r w:rsidR="00C0146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ยน</w:t>
      </w:r>
      <w:r w:rsidR="0088165A" w:rsidRPr="00533A16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88165A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C66451">
        <w:rPr>
          <w:rFonts w:asciiTheme="majorBidi" w:hAnsiTheme="majorBidi" w:cstheme="majorBidi"/>
          <w:i/>
          <w:iCs/>
          <w:spacing w:val="-6"/>
          <w:sz w:val="30"/>
          <w:szCs w:val="30"/>
        </w:rPr>
        <w:t>8</w:t>
      </w:r>
      <w:r w:rsidR="007C59B4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  </w:t>
      </w:r>
    </w:p>
    <w:p w14:paraId="7E68C30E" w14:textId="77777777" w:rsidR="007C59B4" w:rsidRPr="00805EE4" w:rsidRDefault="007C59B4" w:rsidP="007C59B4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tbl>
      <w:tblPr>
        <w:tblW w:w="8914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060"/>
        <w:gridCol w:w="814"/>
        <w:gridCol w:w="1620"/>
        <w:gridCol w:w="270"/>
        <w:gridCol w:w="1440"/>
        <w:gridCol w:w="236"/>
        <w:gridCol w:w="1474"/>
      </w:tblGrid>
      <w:tr w:rsidR="00566C67" w:rsidRPr="00C647FC" w14:paraId="59F6A795" w14:textId="77777777" w:rsidTr="00566C67">
        <w:tc>
          <w:tcPr>
            <w:tcW w:w="3060" w:type="dxa"/>
          </w:tcPr>
          <w:p w14:paraId="29EFAF4A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2BCA315A" w14:textId="77777777" w:rsidR="00566C67" w:rsidRDefault="00566C67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EB28B" w14:textId="35B1382E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5AD64BB" w14:textId="25795FD8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247CFA" w14:textId="4516022F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71DB6D84" w14:textId="77777777" w:rsidR="00566C67" w:rsidRPr="00C647FC" w:rsidRDefault="00566C67" w:rsidP="00EA6571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213A7065" w14:textId="77777777" w:rsidR="00566C67" w:rsidRPr="00C647FC" w:rsidRDefault="00566C67" w:rsidP="00EA6571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66C67" w:rsidRPr="00C647FC" w14:paraId="09342CE1" w14:textId="77777777" w:rsidTr="00566C67">
        <w:tc>
          <w:tcPr>
            <w:tcW w:w="3060" w:type="dxa"/>
          </w:tcPr>
          <w:p w14:paraId="6687F79D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178868F" w14:textId="77777777" w:rsidR="00566C67" w:rsidRPr="00C647FC" w:rsidRDefault="00566C67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5"/>
          </w:tcPr>
          <w:p w14:paraId="7372F8D6" w14:textId="06D416BA" w:rsidR="00566C67" w:rsidRPr="00C647FC" w:rsidRDefault="00566C67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6C67" w:rsidRPr="00C647FC" w14:paraId="79648469" w14:textId="77777777" w:rsidTr="00566C67">
        <w:tc>
          <w:tcPr>
            <w:tcW w:w="3060" w:type="dxa"/>
          </w:tcPr>
          <w:p w14:paraId="31AA5B60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4" w:type="dxa"/>
          </w:tcPr>
          <w:p w14:paraId="3606629B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E59505" w14:textId="57CEDD23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2BD0D" w14:textId="1A98F46C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804F15" w14:textId="63717C19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6D756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9750598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C67" w:rsidRPr="00C647FC" w14:paraId="5B46EAB4" w14:textId="77777777" w:rsidTr="00566C67">
        <w:tc>
          <w:tcPr>
            <w:tcW w:w="3060" w:type="dxa"/>
          </w:tcPr>
          <w:p w14:paraId="2038BB70" w14:textId="13A4A8F7" w:rsidR="00566C67" w:rsidRPr="00C647FC" w:rsidRDefault="00566C67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4" w:type="dxa"/>
          </w:tcPr>
          <w:p w14:paraId="0DA8C5D7" w14:textId="77777777" w:rsidR="00566C67" w:rsidRDefault="00566C67" w:rsidP="007B3799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2B0F8" w14:textId="2E019473" w:rsidR="00566C67" w:rsidRDefault="00566C67" w:rsidP="007B3799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46,029</w:t>
            </w:r>
          </w:p>
        </w:tc>
        <w:tc>
          <w:tcPr>
            <w:tcW w:w="270" w:type="dxa"/>
          </w:tcPr>
          <w:p w14:paraId="0D7F76F8" w14:textId="1A92CD17" w:rsidR="00566C67" w:rsidRDefault="00566C67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7B84F0" w14:textId="166AFCB9" w:rsidR="00566C67" w:rsidRPr="00274CBC" w:rsidRDefault="00566C67" w:rsidP="00566C67">
            <w:pPr>
              <w:tabs>
                <w:tab w:val="decimal" w:pos="7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A7CF72" w14:textId="77777777" w:rsidR="00566C67" w:rsidRPr="00274CBC" w:rsidRDefault="00566C67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A9618EC" w14:textId="3AD2189B" w:rsidR="00566C67" w:rsidRPr="00274CBC" w:rsidRDefault="00566C67" w:rsidP="0007386D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46,029</w:t>
            </w:r>
          </w:p>
        </w:tc>
      </w:tr>
      <w:tr w:rsidR="00566C67" w:rsidRPr="00C647FC" w14:paraId="4622ABE0" w14:textId="77777777" w:rsidTr="00566C67">
        <w:tc>
          <w:tcPr>
            <w:tcW w:w="3060" w:type="dxa"/>
          </w:tcPr>
          <w:p w14:paraId="62B71D13" w14:textId="270D3136" w:rsidR="00566C67" w:rsidRPr="00C647FC" w:rsidRDefault="00566C67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814" w:type="dxa"/>
          </w:tcPr>
          <w:p w14:paraId="7255DCCA" w14:textId="77777777" w:rsidR="00566C67" w:rsidRDefault="00566C67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F19CA7" w14:textId="529485D3" w:rsidR="00566C67" w:rsidRDefault="001B4C0E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56CC30" w14:textId="09DBC3C2" w:rsidR="00566C67" w:rsidRDefault="00566C67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33C91" w14:textId="60CCE780" w:rsidR="00566C67" w:rsidRPr="00054FCE" w:rsidRDefault="001B4C0E" w:rsidP="00566C67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36" w:type="dxa"/>
          </w:tcPr>
          <w:p w14:paraId="19975846" w14:textId="77777777" w:rsidR="00566C67" w:rsidRPr="00274CBC" w:rsidRDefault="00566C67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B8AC7DF" w14:textId="14B7EE81" w:rsidR="00566C67" w:rsidRDefault="001B4C0E" w:rsidP="00522ED2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</w:tr>
      <w:tr w:rsidR="001B4C0E" w:rsidRPr="00C647FC" w14:paraId="76E47FDB" w14:textId="77777777" w:rsidTr="00566C67">
        <w:tc>
          <w:tcPr>
            <w:tcW w:w="3060" w:type="dxa"/>
          </w:tcPr>
          <w:p w14:paraId="5EA1DDC4" w14:textId="4396BFEA" w:rsidR="001B4C0E" w:rsidRDefault="001B4C0E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ครบกำหนดไถ่ถอน</w:t>
            </w:r>
          </w:p>
        </w:tc>
        <w:tc>
          <w:tcPr>
            <w:tcW w:w="814" w:type="dxa"/>
          </w:tcPr>
          <w:p w14:paraId="02C58CC3" w14:textId="77777777" w:rsidR="001B4C0E" w:rsidRDefault="001B4C0E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B5BF2C" w14:textId="259F41F8" w:rsidR="001B4C0E" w:rsidRDefault="00E62B22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3ECE1" w14:textId="77777777" w:rsidR="001B4C0E" w:rsidRDefault="001B4C0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5341E4" w14:textId="3DFDF45E" w:rsidR="001B4C0E" w:rsidRPr="00054FCE" w:rsidRDefault="001B4C0E" w:rsidP="00566C67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236" w:type="dxa"/>
          </w:tcPr>
          <w:p w14:paraId="61138C9C" w14:textId="77777777" w:rsidR="001B4C0E" w:rsidRPr="00274CBC" w:rsidRDefault="001B4C0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6063322" w14:textId="4817766B" w:rsidR="001B4C0E" w:rsidRDefault="001B4C0E" w:rsidP="00522ED2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</w:tr>
      <w:tr w:rsidR="00566C67" w:rsidRPr="00C647FC" w14:paraId="2002A206" w14:textId="77777777" w:rsidTr="00566C67">
        <w:tc>
          <w:tcPr>
            <w:tcW w:w="3060" w:type="dxa"/>
          </w:tcPr>
          <w:p w14:paraId="42A13E5C" w14:textId="77777777" w:rsidR="00566C67" w:rsidRPr="00C647FC" w:rsidRDefault="00566C67" w:rsidP="00C647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814" w:type="dxa"/>
          </w:tcPr>
          <w:p w14:paraId="3BD07FE6" w14:textId="77777777" w:rsidR="00566C67" w:rsidRDefault="00566C67" w:rsidP="007B3799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B8406D" w14:textId="4B9B6754" w:rsidR="00566C67" w:rsidRDefault="001B4C0E" w:rsidP="007B3799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(4,46</w:t>
            </w:r>
            <w:r w:rsidR="00A6618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BCF7F4" w14:textId="636EAB8E" w:rsidR="00566C67" w:rsidRDefault="00566C67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22477" w14:textId="56185A05" w:rsidR="00566C67" w:rsidRPr="00274CBC" w:rsidRDefault="001B4C0E" w:rsidP="00566C67">
            <w:pPr>
              <w:tabs>
                <w:tab w:val="decimal" w:pos="7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9DC94B" w14:textId="77777777" w:rsidR="00566C67" w:rsidRPr="00274CBC" w:rsidRDefault="00566C67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F3C1BC8" w14:textId="4BFECFED" w:rsidR="00566C67" w:rsidRPr="00274CBC" w:rsidRDefault="001B4C0E" w:rsidP="00566C67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(4,46</w:t>
            </w:r>
            <w:r w:rsidR="00A6618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6C67" w:rsidRPr="00C647FC" w14:paraId="6DEB5848" w14:textId="77777777" w:rsidTr="00566C67">
        <w:tc>
          <w:tcPr>
            <w:tcW w:w="3060" w:type="dxa"/>
          </w:tcPr>
          <w:p w14:paraId="200E75E8" w14:textId="264BE619" w:rsidR="00566C67" w:rsidRPr="00C647FC" w:rsidRDefault="00566C67" w:rsidP="00054FC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01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C604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C014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4" w:type="dxa"/>
          </w:tcPr>
          <w:p w14:paraId="26F9F62B" w14:textId="77777777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629B75" w14:textId="2DF2621B" w:rsidR="00566C67" w:rsidRDefault="001B4C0E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41,56</w:t>
            </w:r>
            <w:r w:rsidR="00A66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912A85" w14:textId="628C6745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CE01D2" w14:textId="7A822695" w:rsidR="00566C67" w:rsidRPr="00566C67" w:rsidRDefault="001B4C0E" w:rsidP="00566C67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2B28CC80" w14:textId="77777777" w:rsidR="00566C67" w:rsidRPr="00274CBC" w:rsidRDefault="00566C67" w:rsidP="00054FCE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7D83EBA" w14:textId="1646111A" w:rsidR="00566C67" w:rsidRPr="00274CBC" w:rsidRDefault="001B4C0E" w:rsidP="00054FCE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81,56</w:t>
            </w:r>
            <w:r w:rsidR="00A66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592C5A0" w14:textId="77777777" w:rsidR="00433C87" w:rsidRPr="00433C87" w:rsidRDefault="00433C87" w:rsidP="00433C87">
      <w:pPr>
        <w:rPr>
          <w:lang w:val="x-none" w:eastAsia="x-none"/>
        </w:rPr>
      </w:pPr>
    </w:p>
    <w:p w14:paraId="45CB5C88" w14:textId="541403A4" w:rsidR="00094E7C" w:rsidRDefault="00B5144C" w:rsidP="00094E7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A7546"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8A7546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7E340C04" w14:textId="77777777" w:rsidR="00094E7C" w:rsidRPr="00094E7C" w:rsidRDefault="00094E7C" w:rsidP="00094E7C">
      <w:pPr>
        <w:rPr>
          <w:cs/>
          <w:lang w:val="x-none" w:eastAsia="x-none"/>
        </w:rPr>
      </w:pPr>
    </w:p>
    <w:tbl>
      <w:tblPr>
        <w:tblW w:w="8902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68"/>
        <w:gridCol w:w="178"/>
        <w:gridCol w:w="954"/>
        <w:gridCol w:w="1152"/>
        <w:gridCol w:w="1350"/>
      </w:tblGrid>
      <w:tr w:rsidR="00566C67" w:rsidRPr="00C647FC" w14:paraId="5F6E10AE" w14:textId="77777777" w:rsidTr="003E08C7">
        <w:trPr>
          <w:cantSplit/>
          <w:tblHeader/>
        </w:trPr>
        <w:tc>
          <w:tcPr>
            <w:tcW w:w="5268" w:type="dxa"/>
          </w:tcPr>
          <w:p w14:paraId="03B208BC" w14:textId="722825EE" w:rsidR="00566C67" w:rsidRPr="00805EE4" w:rsidRDefault="00805EE4" w:rsidP="007C59B4">
            <w:pPr>
              <w:rPr>
                <w:rFonts w:asciiTheme="majorBidi" w:hAnsiTheme="majorBidi" w:cstheme="majorBidi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7020B997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6005B99C" w14:textId="6C03FD7E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56AE810B" w14:textId="76E4B6F7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379C25" w14:textId="7CAAA970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5EE4" w:rsidRPr="00C647FC" w14:paraId="2046AC70" w14:textId="77777777" w:rsidTr="003E08C7">
        <w:trPr>
          <w:cantSplit/>
          <w:tblHeader/>
        </w:trPr>
        <w:tc>
          <w:tcPr>
            <w:tcW w:w="5268" w:type="dxa"/>
          </w:tcPr>
          <w:p w14:paraId="25449FBE" w14:textId="77777777" w:rsidR="00805EE4" w:rsidRPr="00FE3D70" w:rsidRDefault="00805EE4" w:rsidP="00805EE4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4B100CF" w14:textId="77777777" w:rsidR="00805EE4" w:rsidRPr="00C647FC" w:rsidRDefault="00805EE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2578D54D" w14:textId="77777777" w:rsidR="00805EE4" w:rsidRPr="00C647FC" w:rsidRDefault="00805EE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79BA51E" w14:textId="77777777" w:rsidR="00805EE4" w:rsidRPr="00C647FC" w:rsidRDefault="00805EE4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1A47F1" w14:textId="3209BE98" w:rsidR="00805EE4" w:rsidRPr="00C647FC" w:rsidRDefault="00805EE4" w:rsidP="00C647F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05119" w:rsidRPr="00C647FC" w14:paraId="6FC70C0A" w14:textId="77777777" w:rsidTr="003E08C7">
        <w:trPr>
          <w:cantSplit/>
        </w:trPr>
        <w:tc>
          <w:tcPr>
            <w:tcW w:w="5268" w:type="dxa"/>
          </w:tcPr>
          <w:p w14:paraId="6CA16BC6" w14:textId="1F6CB9E8" w:rsidR="00205119" w:rsidRPr="00FE3D70" w:rsidRDefault="00205119" w:rsidP="00230CBB">
            <w:pPr>
              <w:pStyle w:val="acctfourfigures"/>
              <w:tabs>
                <w:tab w:val="left" w:pos="346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  <w:r w:rsidR="00230C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178" w:type="dxa"/>
          </w:tcPr>
          <w:p w14:paraId="78276679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07B08657" w14:textId="327CC892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1A1E7161" w14:textId="77777777" w:rsidR="00205119" w:rsidRPr="00C647FC" w:rsidRDefault="00205119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8AE02D" w14:textId="04DEF230" w:rsidR="00205119" w:rsidRPr="00C647FC" w:rsidRDefault="00205119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5119" w:rsidRPr="00C647FC" w14:paraId="418AFDD6" w14:textId="77777777" w:rsidTr="003E08C7">
        <w:trPr>
          <w:cantSplit/>
        </w:trPr>
        <w:tc>
          <w:tcPr>
            <w:tcW w:w="5268" w:type="dxa"/>
          </w:tcPr>
          <w:p w14:paraId="50010A1C" w14:textId="5F9B914E" w:rsidR="00205119" w:rsidRPr="00C647FC" w:rsidRDefault="00205119" w:rsidP="00C647F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8" w:type="dxa"/>
          </w:tcPr>
          <w:p w14:paraId="18D42770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2EDAEC2" w14:textId="1A931D35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563979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381BAF" w14:textId="2B940D2E" w:rsidR="00205119" w:rsidRPr="00805EE4" w:rsidRDefault="00094E7C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750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05119" w:rsidRPr="00805E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503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205119" w:rsidRPr="00C647FC" w14:paraId="57A5B0DB" w14:textId="77777777" w:rsidTr="003E08C7">
        <w:trPr>
          <w:cantSplit/>
        </w:trPr>
        <w:tc>
          <w:tcPr>
            <w:tcW w:w="5268" w:type="dxa"/>
          </w:tcPr>
          <w:p w14:paraId="0C38DEDA" w14:textId="5F20BFCF" w:rsidR="00205119" w:rsidRPr="00C647FC" w:rsidRDefault="00205119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8" w:type="dxa"/>
          </w:tcPr>
          <w:p w14:paraId="1099C4E3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CC9F814" w14:textId="1DF9BB79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3F21E1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7AD0B6" w14:textId="5E18D10D" w:rsidR="00205119" w:rsidRPr="00805EE4" w:rsidRDefault="00205119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5EE4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</w:tr>
      <w:tr w:rsidR="00205119" w:rsidRPr="00C647FC" w14:paraId="0931117F" w14:textId="77777777" w:rsidTr="003E08C7">
        <w:trPr>
          <w:cantSplit/>
        </w:trPr>
        <w:tc>
          <w:tcPr>
            <w:tcW w:w="5268" w:type="dxa"/>
          </w:tcPr>
          <w:p w14:paraId="5C63EAC1" w14:textId="459EEEF5" w:rsidR="00205119" w:rsidRPr="00C647FC" w:rsidRDefault="00205119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78" w:type="dxa"/>
          </w:tcPr>
          <w:p w14:paraId="0031D60B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2ED1501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C4B72E6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83B7DA" w14:textId="06D13393" w:rsidR="00205119" w:rsidRDefault="00024DF5" w:rsidP="00805EE4">
            <w:pPr>
              <w:tabs>
                <w:tab w:val="decimal" w:pos="96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205119" w:rsidRPr="00805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</w:p>
        </w:tc>
      </w:tr>
      <w:tr w:rsidR="00205119" w:rsidRPr="00C647FC" w14:paraId="453A4906" w14:textId="77777777" w:rsidTr="003E08C7">
        <w:trPr>
          <w:cantSplit/>
        </w:trPr>
        <w:tc>
          <w:tcPr>
            <w:tcW w:w="5268" w:type="dxa"/>
          </w:tcPr>
          <w:p w14:paraId="133FFD1A" w14:textId="77777777" w:rsidR="003E08C7" w:rsidRDefault="003E08C7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5F05F59" w14:textId="77777777" w:rsidR="00117503" w:rsidRDefault="00117503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2A0C9B0" w14:textId="77777777" w:rsidR="00117503" w:rsidRDefault="00117503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899D1E9" w14:textId="77777777" w:rsidR="00117503" w:rsidRDefault="00117503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1AF3334" w14:textId="77777777" w:rsidR="00117503" w:rsidRDefault="00117503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7ACD3D5" w14:textId="77777777" w:rsidR="00117503" w:rsidRDefault="00117503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A7E9A21" w14:textId="40E1649E" w:rsidR="00117503" w:rsidRPr="00C647FC" w:rsidRDefault="00117503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40D365F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35EB8BED" w14:textId="7622E738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63D5D2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148E9B2" w14:textId="21DDDD90" w:rsidR="00205119" w:rsidRPr="00C647FC" w:rsidRDefault="00205119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5119" w:rsidRPr="00C647FC" w14:paraId="272BDD68" w14:textId="77777777" w:rsidTr="003E08C7">
        <w:trPr>
          <w:cantSplit/>
        </w:trPr>
        <w:tc>
          <w:tcPr>
            <w:tcW w:w="5268" w:type="dxa"/>
          </w:tcPr>
          <w:p w14:paraId="6AC2B1C3" w14:textId="5789A0D2" w:rsidR="00205119" w:rsidRPr="00C647FC" w:rsidRDefault="00205119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78" w:type="dxa"/>
          </w:tcPr>
          <w:p w14:paraId="21EAF7F5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2A84C5" w14:textId="7B164F3E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3447DD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8BA1E5E" w14:textId="61DDFE2A" w:rsidR="00205119" w:rsidRPr="00C647FC" w:rsidRDefault="00205119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05119" w:rsidRPr="00C60427" w14:paraId="66B0D4E6" w14:textId="77777777" w:rsidTr="003E08C7">
        <w:trPr>
          <w:cantSplit/>
          <w:trHeight w:val="242"/>
        </w:trPr>
        <w:tc>
          <w:tcPr>
            <w:tcW w:w="5268" w:type="dxa"/>
          </w:tcPr>
          <w:p w14:paraId="2BD4A1AA" w14:textId="484EE214" w:rsidR="00205119" w:rsidRPr="00C60427" w:rsidRDefault="00205119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ระยะสั้นและสินทรัพย์ที่มีมูลค่าต่ำ</w:t>
            </w:r>
          </w:p>
        </w:tc>
        <w:tc>
          <w:tcPr>
            <w:tcW w:w="178" w:type="dxa"/>
          </w:tcPr>
          <w:p w14:paraId="174AC463" w14:textId="77777777" w:rsidR="00205119" w:rsidRPr="00C60427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4" w:type="dxa"/>
          </w:tcPr>
          <w:p w14:paraId="2A5CC456" w14:textId="77777777" w:rsidR="00205119" w:rsidRPr="00C60427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</w:tcPr>
          <w:p w14:paraId="43E4DDD3" w14:textId="77777777" w:rsidR="00205119" w:rsidRPr="00C60427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50" w:type="dxa"/>
          </w:tcPr>
          <w:p w14:paraId="3D8D0976" w14:textId="1543EAF1" w:rsidR="00205119" w:rsidRPr="00805EE4" w:rsidRDefault="00205119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5EE4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</w:tr>
      <w:tr w:rsidR="00205119" w:rsidRPr="00C647FC" w14:paraId="3666FF15" w14:textId="77777777" w:rsidTr="003E08C7">
        <w:trPr>
          <w:cantSplit/>
        </w:trPr>
        <w:tc>
          <w:tcPr>
            <w:tcW w:w="5268" w:type="dxa"/>
          </w:tcPr>
          <w:p w14:paraId="534CC0DF" w14:textId="26D345FE" w:rsidR="00205119" w:rsidRPr="00C647FC" w:rsidRDefault="00205119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ภาระผูกพันตามสัญญามีสิทธิในการใช้ซอฟต์แวร์</w:t>
            </w:r>
          </w:p>
        </w:tc>
        <w:tc>
          <w:tcPr>
            <w:tcW w:w="178" w:type="dxa"/>
          </w:tcPr>
          <w:p w14:paraId="429007D9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A89EBB2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23D9AB" w14:textId="572C4BAA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B3DA16F" w14:textId="61A531CC" w:rsidR="00205119" w:rsidRPr="00805EE4" w:rsidRDefault="00205119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5EE4">
              <w:rPr>
                <w:rFonts w:asciiTheme="majorBidi" w:hAnsiTheme="majorBidi" w:cstheme="majorBidi"/>
                <w:sz w:val="30"/>
                <w:szCs w:val="30"/>
              </w:rPr>
              <w:t>21,080</w:t>
            </w:r>
          </w:p>
        </w:tc>
      </w:tr>
      <w:tr w:rsidR="00205119" w:rsidRPr="00C647FC" w14:paraId="429B9C16" w14:textId="77777777" w:rsidTr="003E08C7">
        <w:trPr>
          <w:cantSplit/>
        </w:trPr>
        <w:tc>
          <w:tcPr>
            <w:tcW w:w="5446" w:type="dxa"/>
            <w:gridSpan w:val="2"/>
          </w:tcPr>
          <w:p w14:paraId="576D2BB6" w14:textId="5E2CE51F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1232D357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E26B80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5E958A" w14:textId="7B010254" w:rsidR="00205119" w:rsidRPr="00805EE4" w:rsidRDefault="00205119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5EE4">
              <w:rPr>
                <w:rFonts w:asciiTheme="majorBidi" w:hAnsiTheme="majorBidi" w:cstheme="majorBidi"/>
                <w:sz w:val="30"/>
                <w:szCs w:val="30"/>
              </w:rPr>
              <w:t>126,578</w:t>
            </w:r>
          </w:p>
        </w:tc>
      </w:tr>
      <w:tr w:rsidR="00805EE4" w:rsidRPr="00C647FC" w14:paraId="7E9CDD55" w14:textId="70C35151" w:rsidTr="003E08C7">
        <w:trPr>
          <w:cantSplit/>
        </w:trPr>
        <w:tc>
          <w:tcPr>
            <w:tcW w:w="5446" w:type="dxa"/>
            <w:gridSpan w:val="2"/>
          </w:tcPr>
          <w:p w14:paraId="139DFDC4" w14:textId="51615A94" w:rsidR="00805EE4" w:rsidRPr="007E7FEF" w:rsidRDefault="00805EE4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2F1D0A37" w14:textId="77777777" w:rsidR="00805EE4" w:rsidRPr="00C647FC" w:rsidRDefault="00805EE4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1DBACC" w14:textId="77777777" w:rsidR="00805EE4" w:rsidRPr="00C647FC" w:rsidRDefault="00805EE4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93DD47" w14:textId="75C9BB88" w:rsidR="00805EE4" w:rsidRPr="00805EE4" w:rsidRDefault="00805EE4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6C77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</w:tr>
      <w:tr w:rsidR="00205119" w:rsidRPr="00C647FC" w14:paraId="18B92FDB" w14:textId="77777777" w:rsidTr="003E08C7">
        <w:trPr>
          <w:cantSplit/>
        </w:trPr>
        <w:tc>
          <w:tcPr>
            <w:tcW w:w="5268" w:type="dxa"/>
          </w:tcPr>
          <w:p w14:paraId="6A3C6D73" w14:textId="4FD6FEF2" w:rsidR="00205119" w:rsidRPr="00805EE4" w:rsidRDefault="00205119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5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" w:type="dxa"/>
          </w:tcPr>
          <w:p w14:paraId="2B3FCC97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9988157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A6C131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A3F349" w14:textId="319CF50C" w:rsidR="00205119" w:rsidRPr="00805EE4" w:rsidRDefault="00205119" w:rsidP="00805EE4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152,885</w:t>
            </w:r>
          </w:p>
        </w:tc>
      </w:tr>
    </w:tbl>
    <w:p w14:paraId="1430A00F" w14:textId="77777777" w:rsidR="007C59B4" w:rsidRPr="00094E7C" w:rsidRDefault="007C59B4" w:rsidP="00094E7C">
      <w:pPr>
        <w:pStyle w:val="block"/>
        <w:spacing w:line="24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</w:pPr>
    </w:p>
    <w:sectPr w:rsidR="007C59B4" w:rsidRPr="00094E7C" w:rsidSect="00C56E71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FCA28" w14:textId="77777777" w:rsidR="00731D76" w:rsidRDefault="00731D76">
      <w:r>
        <w:separator/>
      </w:r>
    </w:p>
  </w:endnote>
  <w:endnote w:type="continuationSeparator" w:id="0">
    <w:p w14:paraId="36868F1D" w14:textId="77777777" w:rsidR="00731D76" w:rsidRDefault="00731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C4B49" w14:textId="70B6E6B5" w:rsidR="000B5059" w:rsidRPr="009F42D8" w:rsidRDefault="000B5059" w:rsidP="00E517E4">
    <w:pPr>
      <w:pStyle w:val="Header"/>
      <w:tabs>
        <w:tab w:val="clear" w:pos="4536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433C87">
      <w:rPr>
        <w:rFonts w:ascii="Angsana New" w:hAnsi="Angsana New"/>
        <w:i/>
        <w:iCs/>
        <w:noProof/>
        <w:sz w:val="30"/>
        <w:szCs w:val="30"/>
      </w:rPr>
      <w:t>1711291_2025 Dec_FSA_Exotic Food_TH_Q3 V3.docx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053BE7">
    <w:pPr>
      <w:tabs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61339" w14:textId="77777777" w:rsidR="00731D76" w:rsidRDefault="00731D76">
      <w:r>
        <w:separator/>
      </w:r>
    </w:p>
  </w:footnote>
  <w:footnote w:type="continuationSeparator" w:id="0">
    <w:p w14:paraId="755C7030" w14:textId="77777777" w:rsidR="00731D76" w:rsidRDefault="00731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50D1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4ABB8795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4D3A65" w14:textId="295CB286" w:rsidR="006053A4" w:rsidRPr="007D2544" w:rsidRDefault="006053A4" w:rsidP="006053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2568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E476AB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6A53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6144E41E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F03761" w14:textId="77777777" w:rsidR="006053A4" w:rsidRPr="007D2544" w:rsidRDefault="006053A4" w:rsidP="006053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2568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0B4A21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94DF7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1A80F2BF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BC3F189" w14:textId="34C47C0A" w:rsidR="000B5059" w:rsidRDefault="006053A4" w:rsidP="007C59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2568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C115BB" w14:textId="77777777" w:rsidR="00EF608D" w:rsidRPr="007C59B4" w:rsidRDefault="00EF608D" w:rsidP="007C59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2F91514"/>
    <w:multiLevelType w:val="multilevel"/>
    <w:tmpl w:val="DE6A0846"/>
    <w:lvl w:ilvl="0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C05021"/>
    <w:multiLevelType w:val="hybridMultilevel"/>
    <w:tmpl w:val="E8744530"/>
    <w:lvl w:ilvl="0" w:tplc="246EE76E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9C07B67"/>
    <w:multiLevelType w:val="hybridMultilevel"/>
    <w:tmpl w:val="702601EC"/>
    <w:lvl w:ilvl="0" w:tplc="F1B2C7CC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7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8"/>
  </w:num>
  <w:num w:numId="18" w16cid:durableId="1550650554">
    <w:abstractNumId w:val="19"/>
  </w:num>
  <w:num w:numId="19" w16cid:durableId="536940855">
    <w:abstractNumId w:val="16"/>
  </w:num>
  <w:num w:numId="20" w16cid:durableId="90322035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2EEE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6A5A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2F53"/>
    <w:rsid w:val="00023600"/>
    <w:rsid w:val="0002380C"/>
    <w:rsid w:val="0002451D"/>
    <w:rsid w:val="000248FD"/>
    <w:rsid w:val="00024925"/>
    <w:rsid w:val="00024DF5"/>
    <w:rsid w:val="00025074"/>
    <w:rsid w:val="00025610"/>
    <w:rsid w:val="00025849"/>
    <w:rsid w:val="00025B4E"/>
    <w:rsid w:val="00025C60"/>
    <w:rsid w:val="00025C74"/>
    <w:rsid w:val="000263BE"/>
    <w:rsid w:val="00026559"/>
    <w:rsid w:val="00026806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A1A"/>
    <w:rsid w:val="00047DD4"/>
    <w:rsid w:val="000504CE"/>
    <w:rsid w:val="0005079A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3BE7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57F84"/>
    <w:rsid w:val="00060897"/>
    <w:rsid w:val="000609EB"/>
    <w:rsid w:val="000615AB"/>
    <w:rsid w:val="000619F8"/>
    <w:rsid w:val="00061B30"/>
    <w:rsid w:val="00061B7D"/>
    <w:rsid w:val="00061F4D"/>
    <w:rsid w:val="000629F6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B15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B0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5F41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E76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040"/>
    <w:rsid w:val="00094686"/>
    <w:rsid w:val="00094E7C"/>
    <w:rsid w:val="00094F53"/>
    <w:rsid w:val="0009522F"/>
    <w:rsid w:val="000952E0"/>
    <w:rsid w:val="000954A7"/>
    <w:rsid w:val="00095E20"/>
    <w:rsid w:val="0009626A"/>
    <w:rsid w:val="000962E7"/>
    <w:rsid w:val="00096725"/>
    <w:rsid w:val="00096807"/>
    <w:rsid w:val="00096A9A"/>
    <w:rsid w:val="00096D0C"/>
    <w:rsid w:val="00097541"/>
    <w:rsid w:val="000975C9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1E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4A21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3E6C"/>
    <w:rsid w:val="000C408B"/>
    <w:rsid w:val="000C4786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423"/>
    <w:rsid w:val="000D2812"/>
    <w:rsid w:val="000D2D8D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1F23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E7E98"/>
    <w:rsid w:val="000F08B8"/>
    <w:rsid w:val="000F1036"/>
    <w:rsid w:val="000F11B5"/>
    <w:rsid w:val="000F1368"/>
    <w:rsid w:val="000F1561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B3E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27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503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0F3F"/>
    <w:rsid w:val="001517B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4CB"/>
    <w:rsid w:val="001607EA"/>
    <w:rsid w:val="001609FC"/>
    <w:rsid w:val="001616B7"/>
    <w:rsid w:val="00161819"/>
    <w:rsid w:val="00161E96"/>
    <w:rsid w:val="00162039"/>
    <w:rsid w:val="00162A26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0E39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96D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6D6"/>
    <w:rsid w:val="001A5A52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4C0E"/>
    <w:rsid w:val="001B5173"/>
    <w:rsid w:val="001B538C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429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7B15"/>
    <w:rsid w:val="001D7BF7"/>
    <w:rsid w:val="001E005F"/>
    <w:rsid w:val="001E009A"/>
    <w:rsid w:val="001E0498"/>
    <w:rsid w:val="001E0BE0"/>
    <w:rsid w:val="001E0C48"/>
    <w:rsid w:val="001E1207"/>
    <w:rsid w:val="001E12E2"/>
    <w:rsid w:val="001E1EB7"/>
    <w:rsid w:val="001E204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BEB"/>
    <w:rsid w:val="001F5C64"/>
    <w:rsid w:val="001F5C71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119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658"/>
    <w:rsid w:val="002157F6"/>
    <w:rsid w:val="00215C40"/>
    <w:rsid w:val="00215C92"/>
    <w:rsid w:val="00215F8B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304"/>
    <w:rsid w:val="00225A34"/>
    <w:rsid w:val="00225AD0"/>
    <w:rsid w:val="00225E19"/>
    <w:rsid w:val="00225F72"/>
    <w:rsid w:val="00226CD2"/>
    <w:rsid w:val="00226FFF"/>
    <w:rsid w:val="0022712C"/>
    <w:rsid w:val="002273C9"/>
    <w:rsid w:val="00227626"/>
    <w:rsid w:val="0022772B"/>
    <w:rsid w:val="00227880"/>
    <w:rsid w:val="0023022F"/>
    <w:rsid w:val="002304AD"/>
    <w:rsid w:val="00230682"/>
    <w:rsid w:val="002307CD"/>
    <w:rsid w:val="00230B56"/>
    <w:rsid w:val="00230CBB"/>
    <w:rsid w:val="002325EA"/>
    <w:rsid w:val="00233EDC"/>
    <w:rsid w:val="00234A1A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0991"/>
    <w:rsid w:val="00240D3A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68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21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5109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979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6A10"/>
    <w:rsid w:val="002877D6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4A78"/>
    <w:rsid w:val="002953A3"/>
    <w:rsid w:val="002954C5"/>
    <w:rsid w:val="0029582D"/>
    <w:rsid w:val="00296507"/>
    <w:rsid w:val="00296745"/>
    <w:rsid w:val="00296A54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5BFE"/>
    <w:rsid w:val="002A60FF"/>
    <w:rsid w:val="002A6C91"/>
    <w:rsid w:val="002A71F6"/>
    <w:rsid w:val="002A7240"/>
    <w:rsid w:val="002B00C3"/>
    <w:rsid w:val="002B02D9"/>
    <w:rsid w:val="002B08B7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1CF"/>
    <w:rsid w:val="002B5231"/>
    <w:rsid w:val="002B5464"/>
    <w:rsid w:val="002B58AA"/>
    <w:rsid w:val="002B5CAB"/>
    <w:rsid w:val="002B5CF5"/>
    <w:rsid w:val="002B5D61"/>
    <w:rsid w:val="002B6A73"/>
    <w:rsid w:val="002C09FA"/>
    <w:rsid w:val="002C1243"/>
    <w:rsid w:val="002C19BB"/>
    <w:rsid w:val="002C19E3"/>
    <w:rsid w:val="002C2227"/>
    <w:rsid w:val="002C2B1A"/>
    <w:rsid w:val="002C2BD4"/>
    <w:rsid w:val="002C3388"/>
    <w:rsid w:val="002C347F"/>
    <w:rsid w:val="002C3D8C"/>
    <w:rsid w:val="002C4AAF"/>
    <w:rsid w:val="002C4CC9"/>
    <w:rsid w:val="002C4E75"/>
    <w:rsid w:val="002C517B"/>
    <w:rsid w:val="002C56C5"/>
    <w:rsid w:val="002C5B1F"/>
    <w:rsid w:val="002C64EA"/>
    <w:rsid w:val="002C6662"/>
    <w:rsid w:val="002C6879"/>
    <w:rsid w:val="002C7080"/>
    <w:rsid w:val="002C7D27"/>
    <w:rsid w:val="002C7F39"/>
    <w:rsid w:val="002D0EDC"/>
    <w:rsid w:val="002D1F58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286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0A3"/>
    <w:rsid w:val="002F5164"/>
    <w:rsid w:val="002F52DE"/>
    <w:rsid w:val="002F55B9"/>
    <w:rsid w:val="002F5A11"/>
    <w:rsid w:val="002F5BF6"/>
    <w:rsid w:val="002F5F6A"/>
    <w:rsid w:val="002F60CA"/>
    <w:rsid w:val="002F636C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6CC7"/>
    <w:rsid w:val="003073CE"/>
    <w:rsid w:val="003075D1"/>
    <w:rsid w:val="003111ED"/>
    <w:rsid w:val="003116A4"/>
    <w:rsid w:val="003118E2"/>
    <w:rsid w:val="003125ED"/>
    <w:rsid w:val="00312DF6"/>
    <w:rsid w:val="00313B31"/>
    <w:rsid w:val="00314159"/>
    <w:rsid w:val="003141DC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4D6E"/>
    <w:rsid w:val="00325174"/>
    <w:rsid w:val="003253BA"/>
    <w:rsid w:val="00325525"/>
    <w:rsid w:val="00325744"/>
    <w:rsid w:val="00325D51"/>
    <w:rsid w:val="0032691A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2B7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621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67043"/>
    <w:rsid w:val="003708DA"/>
    <w:rsid w:val="003709E7"/>
    <w:rsid w:val="00371318"/>
    <w:rsid w:val="00371BD3"/>
    <w:rsid w:val="00372514"/>
    <w:rsid w:val="0037254F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178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AA5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042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113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619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8C7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A6A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10AC"/>
    <w:rsid w:val="0040130D"/>
    <w:rsid w:val="004013BB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A50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0EB"/>
    <w:rsid w:val="00425D7A"/>
    <w:rsid w:val="004262EF"/>
    <w:rsid w:val="00426AFC"/>
    <w:rsid w:val="00427352"/>
    <w:rsid w:val="00427F3A"/>
    <w:rsid w:val="00430CA4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C87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26A6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45C1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9DB"/>
    <w:rsid w:val="00473C32"/>
    <w:rsid w:val="004741E2"/>
    <w:rsid w:val="0047435C"/>
    <w:rsid w:val="004746E6"/>
    <w:rsid w:val="00476704"/>
    <w:rsid w:val="00477350"/>
    <w:rsid w:val="00480A02"/>
    <w:rsid w:val="00480FA5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016"/>
    <w:rsid w:val="004930A6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EEC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779"/>
    <w:rsid w:val="004B2D40"/>
    <w:rsid w:val="004B3073"/>
    <w:rsid w:val="004B3423"/>
    <w:rsid w:val="004B4162"/>
    <w:rsid w:val="004B42C8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2C3F"/>
    <w:rsid w:val="004D3E1E"/>
    <w:rsid w:val="004D4AEE"/>
    <w:rsid w:val="004D555A"/>
    <w:rsid w:val="004D67A7"/>
    <w:rsid w:val="004D6C5C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AF0"/>
    <w:rsid w:val="004E6E07"/>
    <w:rsid w:val="004E6F02"/>
    <w:rsid w:val="004E7096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4F61"/>
    <w:rsid w:val="005050AC"/>
    <w:rsid w:val="005052A5"/>
    <w:rsid w:val="00505984"/>
    <w:rsid w:val="00505A63"/>
    <w:rsid w:val="005061BD"/>
    <w:rsid w:val="00506E5C"/>
    <w:rsid w:val="005071C9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24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55E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6C67"/>
    <w:rsid w:val="00567587"/>
    <w:rsid w:val="005676E8"/>
    <w:rsid w:val="005709FA"/>
    <w:rsid w:val="00570A64"/>
    <w:rsid w:val="00570CAB"/>
    <w:rsid w:val="00570F61"/>
    <w:rsid w:val="00571144"/>
    <w:rsid w:val="0057141B"/>
    <w:rsid w:val="0057174C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95E"/>
    <w:rsid w:val="00580CC1"/>
    <w:rsid w:val="00580F5D"/>
    <w:rsid w:val="005816A1"/>
    <w:rsid w:val="005819F4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6A1C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2FE3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3F60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1BB3"/>
    <w:rsid w:val="005B22BD"/>
    <w:rsid w:val="005B2740"/>
    <w:rsid w:val="005B2A1D"/>
    <w:rsid w:val="005B2E68"/>
    <w:rsid w:val="005B42FA"/>
    <w:rsid w:val="005B50C6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82"/>
    <w:rsid w:val="005C0D9C"/>
    <w:rsid w:val="005C125A"/>
    <w:rsid w:val="005C1546"/>
    <w:rsid w:val="005C156E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5BF7"/>
    <w:rsid w:val="005C611B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5A72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AB4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0CC5"/>
    <w:rsid w:val="006011E4"/>
    <w:rsid w:val="00601229"/>
    <w:rsid w:val="006014DB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3A4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5CBD"/>
    <w:rsid w:val="0061670E"/>
    <w:rsid w:val="006167F9"/>
    <w:rsid w:val="00617792"/>
    <w:rsid w:val="00617990"/>
    <w:rsid w:val="006179A7"/>
    <w:rsid w:val="00617A7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4DDE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CB1"/>
    <w:rsid w:val="00642F7E"/>
    <w:rsid w:val="006430B1"/>
    <w:rsid w:val="0064312D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598"/>
    <w:rsid w:val="0065079B"/>
    <w:rsid w:val="006512BE"/>
    <w:rsid w:val="00651F4A"/>
    <w:rsid w:val="006526F4"/>
    <w:rsid w:val="00653292"/>
    <w:rsid w:val="006537B6"/>
    <w:rsid w:val="00653900"/>
    <w:rsid w:val="00653971"/>
    <w:rsid w:val="006540AC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4215"/>
    <w:rsid w:val="00665102"/>
    <w:rsid w:val="00665305"/>
    <w:rsid w:val="00665332"/>
    <w:rsid w:val="00665922"/>
    <w:rsid w:val="00665C4D"/>
    <w:rsid w:val="00665C5B"/>
    <w:rsid w:val="00666F76"/>
    <w:rsid w:val="006672DC"/>
    <w:rsid w:val="00667747"/>
    <w:rsid w:val="00667759"/>
    <w:rsid w:val="00667947"/>
    <w:rsid w:val="00667EA1"/>
    <w:rsid w:val="00670475"/>
    <w:rsid w:val="0067048A"/>
    <w:rsid w:val="00670A29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069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2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555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1E6"/>
    <w:rsid w:val="006874E0"/>
    <w:rsid w:val="006877B0"/>
    <w:rsid w:val="00687BDD"/>
    <w:rsid w:val="00690764"/>
    <w:rsid w:val="00691598"/>
    <w:rsid w:val="00691678"/>
    <w:rsid w:val="00691964"/>
    <w:rsid w:val="00691CBF"/>
    <w:rsid w:val="00691D68"/>
    <w:rsid w:val="00691E04"/>
    <w:rsid w:val="00691F69"/>
    <w:rsid w:val="00692230"/>
    <w:rsid w:val="00692B12"/>
    <w:rsid w:val="00693135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059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07F"/>
    <w:rsid w:val="006A61E3"/>
    <w:rsid w:val="006A630E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5F29"/>
    <w:rsid w:val="006B62A4"/>
    <w:rsid w:val="006B6536"/>
    <w:rsid w:val="006B7AE0"/>
    <w:rsid w:val="006B7B27"/>
    <w:rsid w:val="006B7B96"/>
    <w:rsid w:val="006B7F80"/>
    <w:rsid w:val="006C007B"/>
    <w:rsid w:val="006C02E4"/>
    <w:rsid w:val="006C04DF"/>
    <w:rsid w:val="006C0670"/>
    <w:rsid w:val="006C082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C7AD2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59C"/>
    <w:rsid w:val="00702835"/>
    <w:rsid w:val="00702BCB"/>
    <w:rsid w:val="00702C41"/>
    <w:rsid w:val="0070342C"/>
    <w:rsid w:val="00703461"/>
    <w:rsid w:val="0070399E"/>
    <w:rsid w:val="00703CB3"/>
    <w:rsid w:val="0070400E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215C"/>
    <w:rsid w:val="007131B4"/>
    <w:rsid w:val="007132EF"/>
    <w:rsid w:val="007133C6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0E1C"/>
    <w:rsid w:val="0073100B"/>
    <w:rsid w:val="00731D76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262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922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57C99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1FF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507"/>
    <w:rsid w:val="00777813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B11"/>
    <w:rsid w:val="00794F00"/>
    <w:rsid w:val="00795281"/>
    <w:rsid w:val="00795F44"/>
    <w:rsid w:val="00796250"/>
    <w:rsid w:val="007962A2"/>
    <w:rsid w:val="0079731D"/>
    <w:rsid w:val="0079741C"/>
    <w:rsid w:val="0079793C"/>
    <w:rsid w:val="00797941"/>
    <w:rsid w:val="007979B0"/>
    <w:rsid w:val="00797F81"/>
    <w:rsid w:val="007A11F5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735"/>
    <w:rsid w:val="007A48F3"/>
    <w:rsid w:val="007A4B04"/>
    <w:rsid w:val="007A4D99"/>
    <w:rsid w:val="007A4ECB"/>
    <w:rsid w:val="007A58FF"/>
    <w:rsid w:val="007A60C9"/>
    <w:rsid w:val="007A6157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3799"/>
    <w:rsid w:val="007B407A"/>
    <w:rsid w:val="007B4786"/>
    <w:rsid w:val="007B4CD5"/>
    <w:rsid w:val="007B5555"/>
    <w:rsid w:val="007B591D"/>
    <w:rsid w:val="007B59C9"/>
    <w:rsid w:val="007B5C52"/>
    <w:rsid w:val="007B616B"/>
    <w:rsid w:val="007B617A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9B4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77F"/>
    <w:rsid w:val="007D393A"/>
    <w:rsid w:val="007D3D41"/>
    <w:rsid w:val="007D3E3E"/>
    <w:rsid w:val="007D476E"/>
    <w:rsid w:val="007D51CF"/>
    <w:rsid w:val="007D5C8F"/>
    <w:rsid w:val="007D5F0E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E7FEF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3D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747"/>
    <w:rsid w:val="007F7C47"/>
    <w:rsid w:val="007F7F20"/>
    <w:rsid w:val="007F7FAC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892"/>
    <w:rsid w:val="00805A24"/>
    <w:rsid w:val="00805EE4"/>
    <w:rsid w:val="008069B3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E95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47A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5EA9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595"/>
    <w:rsid w:val="008516DF"/>
    <w:rsid w:val="00851C1C"/>
    <w:rsid w:val="00851DF7"/>
    <w:rsid w:val="00852132"/>
    <w:rsid w:val="0085366C"/>
    <w:rsid w:val="00853AAD"/>
    <w:rsid w:val="008540BB"/>
    <w:rsid w:val="00855A6A"/>
    <w:rsid w:val="00855C20"/>
    <w:rsid w:val="00855FCF"/>
    <w:rsid w:val="00856795"/>
    <w:rsid w:val="0085691A"/>
    <w:rsid w:val="00856A8A"/>
    <w:rsid w:val="00856E69"/>
    <w:rsid w:val="00856FA5"/>
    <w:rsid w:val="008575EA"/>
    <w:rsid w:val="00857C9D"/>
    <w:rsid w:val="00857E22"/>
    <w:rsid w:val="00857FF9"/>
    <w:rsid w:val="008610DA"/>
    <w:rsid w:val="008614AB"/>
    <w:rsid w:val="00861D0E"/>
    <w:rsid w:val="0086213B"/>
    <w:rsid w:val="008631BF"/>
    <w:rsid w:val="00863714"/>
    <w:rsid w:val="008641D9"/>
    <w:rsid w:val="00864614"/>
    <w:rsid w:val="00865038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A89"/>
    <w:rsid w:val="00883F39"/>
    <w:rsid w:val="00884F32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3EF0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4CA"/>
    <w:rsid w:val="008A7546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C42"/>
    <w:rsid w:val="008B7D5F"/>
    <w:rsid w:val="008C0DF0"/>
    <w:rsid w:val="008C0F12"/>
    <w:rsid w:val="008C1BF2"/>
    <w:rsid w:val="008C1F4E"/>
    <w:rsid w:val="008C20CB"/>
    <w:rsid w:val="008C2217"/>
    <w:rsid w:val="008C265A"/>
    <w:rsid w:val="008C320F"/>
    <w:rsid w:val="008C3723"/>
    <w:rsid w:val="008C388D"/>
    <w:rsid w:val="008C3BB2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ADF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1E60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3BC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44D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5B60"/>
    <w:rsid w:val="00926AB3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498C"/>
    <w:rsid w:val="0094561E"/>
    <w:rsid w:val="0094566D"/>
    <w:rsid w:val="00945C8D"/>
    <w:rsid w:val="00945E05"/>
    <w:rsid w:val="009462CD"/>
    <w:rsid w:val="009466EB"/>
    <w:rsid w:val="009467A6"/>
    <w:rsid w:val="00946CC5"/>
    <w:rsid w:val="009472CD"/>
    <w:rsid w:val="00947C60"/>
    <w:rsid w:val="00950500"/>
    <w:rsid w:val="00950628"/>
    <w:rsid w:val="00951176"/>
    <w:rsid w:val="009511B1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189"/>
    <w:rsid w:val="00967DD6"/>
    <w:rsid w:val="00970240"/>
    <w:rsid w:val="00970875"/>
    <w:rsid w:val="00970D8F"/>
    <w:rsid w:val="00971087"/>
    <w:rsid w:val="00971441"/>
    <w:rsid w:val="00971E82"/>
    <w:rsid w:val="00971F87"/>
    <w:rsid w:val="00972084"/>
    <w:rsid w:val="009724E6"/>
    <w:rsid w:val="0097278C"/>
    <w:rsid w:val="00973D88"/>
    <w:rsid w:val="00974919"/>
    <w:rsid w:val="0097516C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3AA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2ED3"/>
    <w:rsid w:val="0098312D"/>
    <w:rsid w:val="00983540"/>
    <w:rsid w:val="00983823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6DEF"/>
    <w:rsid w:val="0098719F"/>
    <w:rsid w:val="009874A9"/>
    <w:rsid w:val="00987A8B"/>
    <w:rsid w:val="00987DBE"/>
    <w:rsid w:val="00987E2C"/>
    <w:rsid w:val="00987E65"/>
    <w:rsid w:val="009901B0"/>
    <w:rsid w:val="009901BC"/>
    <w:rsid w:val="009906A8"/>
    <w:rsid w:val="009908D1"/>
    <w:rsid w:val="00990B76"/>
    <w:rsid w:val="00990B88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554"/>
    <w:rsid w:val="009A7BAA"/>
    <w:rsid w:val="009A7FF4"/>
    <w:rsid w:val="009B0619"/>
    <w:rsid w:val="009B0829"/>
    <w:rsid w:val="009B1934"/>
    <w:rsid w:val="009B19A8"/>
    <w:rsid w:val="009B1BB1"/>
    <w:rsid w:val="009B23A8"/>
    <w:rsid w:val="009B2B02"/>
    <w:rsid w:val="009B2DAC"/>
    <w:rsid w:val="009B32EF"/>
    <w:rsid w:val="009B3396"/>
    <w:rsid w:val="009B3499"/>
    <w:rsid w:val="009B3E2E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83E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4C"/>
    <w:rsid w:val="009E29D3"/>
    <w:rsid w:val="009E31A7"/>
    <w:rsid w:val="009E3991"/>
    <w:rsid w:val="009E3AF8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B01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9C6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130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074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467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778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189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259D"/>
    <w:rsid w:val="00A726E3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6C77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413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0D6F"/>
    <w:rsid w:val="00AA1872"/>
    <w:rsid w:val="00AA1DFC"/>
    <w:rsid w:val="00AA2721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3BF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C9C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05E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6AB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AEC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0E0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5E3B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3D31"/>
    <w:rsid w:val="00B143A2"/>
    <w:rsid w:val="00B14425"/>
    <w:rsid w:val="00B144B0"/>
    <w:rsid w:val="00B14E70"/>
    <w:rsid w:val="00B1541E"/>
    <w:rsid w:val="00B15479"/>
    <w:rsid w:val="00B16153"/>
    <w:rsid w:val="00B16CD4"/>
    <w:rsid w:val="00B172D8"/>
    <w:rsid w:val="00B173A4"/>
    <w:rsid w:val="00B17586"/>
    <w:rsid w:val="00B1778A"/>
    <w:rsid w:val="00B17964"/>
    <w:rsid w:val="00B20150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2FC4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588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B3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1B10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4C37"/>
    <w:rsid w:val="00B5539B"/>
    <w:rsid w:val="00B556BE"/>
    <w:rsid w:val="00B55713"/>
    <w:rsid w:val="00B564C6"/>
    <w:rsid w:val="00B56571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5"/>
    <w:rsid w:val="00B70859"/>
    <w:rsid w:val="00B709E8"/>
    <w:rsid w:val="00B70F31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263"/>
    <w:rsid w:val="00B773EC"/>
    <w:rsid w:val="00B77A09"/>
    <w:rsid w:val="00B80B6D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2256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ACB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B1B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37D2"/>
    <w:rsid w:val="00BB459E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6EE5"/>
    <w:rsid w:val="00BB701C"/>
    <w:rsid w:val="00BB7499"/>
    <w:rsid w:val="00BB771C"/>
    <w:rsid w:val="00BC05AA"/>
    <w:rsid w:val="00BC062B"/>
    <w:rsid w:val="00BC078E"/>
    <w:rsid w:val="00BC07B0"/>
    <w:rsid w:val="00BC19F8"/>
    <w:rsid w:val="00BC1B7B"/>
    <w:rsid w:val="00BC1EB3"/>
    <w:rsid w:val="00BC1FAB"/>
    <w:rsid w:val="00BC2277"/>
    <w:rsid w:val="00BC25F6"/>
    <w:rsid w:val="00BC2608"/>
    <w:rsid w:val="00BC2EA2"/>
    <w:rsid w:val="00BC3379"/>
    <w:rsid w:val="00BC3B6B"/>
    <w:rsid w:val="00BC4344"/>
    <w:rsid w:val="00BC4460"/>
    <w:rsid w:val="00BC4CB9"/>
    <w:rsid w:val="00BC5C99"/>
    <w:rsid w:val="00BC6589"/>
    <w:rsid w:val="00BC66B0"/>
    <w:rsid w:val="00BC6DBE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43D"/>
    <w:rsid w:val="00BD4E11"/>
    <w:rsid w:val="00BD5372"/>
    <w:rsid w:val="00BD541D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B4F"/>
    <w:rsid w:val="00BE5C5B"/>
    <w:rsid w:val="00BE6435"/>
    <w:rsid w:val="00BE6604"/>
    <w:rsid w:val="00BE668D"/>
    <w:rsid w:val="00BE7058"/>
    <w:rsid w:val="00BE710C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2D87"/>
    <w:rsid w:val="00BF3339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468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259F"/>
    <w:rsid w:val="00C13DAB"/>
    <w:rsid w:val="00C14232"/>
    <w:rsid w:val="00C14350"/>
    <w:rsid w:val="00C1436E"/>
    <w:rsid w:val="00C14AA5"/>
    <w:rsid w:val="00C1519E"/>
    <w:rsid w:val="00C159D9"/>
    <w:rsid w:val="00C16230"/>
    <w:rsid w:val="00C16A14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A0E"/>
    <w:rsid w:val="00C30EE0"/>
    <w:rsid w:val="00C30F6C"/>
    <w:rsid w:val="00C31569"/>
    <w:rsid w:val="00C315A5"/>
    <w:rsid w:val="00C31B90"/>
    <w:rsid w:val="00C321EA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2F88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427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0E1"/>
    <w:rsid w:val="00C647FC"/>
    <w:rsid w:val="00C64C6B"/>
    <w:rsid w:val="00C65358"/>
    <w:rsid w:val="00C6596A"/>
    <w:rsid w:val="00C66451"/>
    <w:rsid w:val="00C66ED1"/>
    <w:rsid w:val="00C67051"/>
    <w:rsid w:val="00C67ABC"/>
    <w:rsid w:val="00C70114"/>
    <w:rsid w:val="00C705E5"/>
    <w:rsid w:val="00C709F4"/>
    <w:rsid w:val="00C70DA7"/>
    <w:rsid w:val="00C715EC"/>
    <w:rsid w:val="00C716F6"/>
    <w:rsid w:val="00C718C8"/>
    <w:rsid w:val="00C71A78"/>
    <w:rsid w:val="00C71CC8"/>
    <w:rsid w:val="00C72360"/>
    <w:rsid w:val="00C72CA8"/>
    <w:rsid w:val="00C73451"/>
    <w:rsid w:val="00C73C69"/>
    <w:rsid w:val="00C740E1"/>
    <w:rsid w:val="00C747E7"/>
    <w:rsid w:val="00C750CB"/>
    <w:rsid w:val="00C75CDE"/>
    <w:rsid w:val="00C7606B"/>
    <w:rsid w:val="00C777EF"/>
    <w:rsid w:val="00C77DF7"/>
    <w:rsid w:val="00C80AE8"/>
    <w:rsid w:val="00C80B4D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87B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08C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91A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181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054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861"/>
    <w:rsid w:val="00CD4AAC"/>
    <w:rsid w:val="00CD4FA8"/>
    <w:rsid w:val="00CD5C05"/>
    <w:rsid w:val="00CD61F0"/>
    <w:rsid w:val="00CD630C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5AA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CAE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0D43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1EB3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1C0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290"/>
    <w:rsid w:val="00D33A9E"/>
    <w:rsid w:val="00D33DB3"/>
    <w:rsid w:val="00D3483A"/>
    <w:rsid w:val="00D349D8"/>
    <w:rsid w:val="00D360FE"/>
    <w:rsid w:val="00D36455"/>
    <w:rsid w:val="00D36ADC"/>
    <w:rsid w:val="00D36AF3"/>
    <w:rsid w:val="00D36D12"/>
    <w:rsid w:val="00D36D18"/>
    <w:rsid w:val="00D3708E"/>
    <w:rsid w:val="00D370F7"/>
    <w:rsid w:val="00D372D3"/>
    <w:rsid w:val="00D3745F"/>
    <w:rsid w:val="00D37A2F"/>
    <w:rsid w:val="00D4015D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69F5"/>
    <w:rsid w:val="00D476D0"/>
    <w:rsid w:val="00D477AC"/>
    <w:rsid w:val="00D4798D"/>
    <w:rsid w:val="00D47D61"/>
    <w:rsid w:val="00D47EA7"/>
    <w:rsid w:val="00D50AC6"/>
    <w:rsid w:val="00D50F19"/>
    <w:rsid w:val="00D514BC"/>
    <w:rsid w:val="00D51CE6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079"/>
    <w:rsid w:val="00D571CC"/>
    <w:rsid w:val="00D575C1"/>
    <w:rsid w:val="00D57A1B"/>
    <w:rsid w:val="00D6059C"/>
    <w:rsid w:val="00D60A94"/>
    <w:rsid w:val="00D60C54"/>
    <w:rsid w:val="00D60E79"/>
    <w:rsid w:val="00D60E84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C1E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314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D39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7D6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6D0C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0C1"/>
    <w:rsid w:val="00DA3A32"/>
    <w:rsid w:val="00DA3BCA"/>
    <w:rsid w:val="00DA40C5"/>
    <w:rsid w:val="00DA45AC"/>
    <w:rsid w:val="00DA48E3"/>
    <w:rsid w:val="00DA4DF2"/>
    <w:rsid w:val="00DA5AD2"/>
    <w:rsid w:val="00DA637F"/>
    <w:rsid w:val="00DA6529"/>
    <w:rsid w:val="00DA6636"/>
    <w:rsid w:val="00DA6643"/>
    <w:rsid w:val="00DA6645"/>
    <w:rsid w:val="00DA66D7"/>
    <w:rsid w:val="00DA6726"/>
    <w:rsid w:val="00DA7853"/>
    <w:rsid w:val="00DA7DF5"/>
    <w:rsid w:val="00DB02EE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67D"/>
    <w:rsid w:val="00DB3701"/>
    <w:rsid w:val="00DB41B9"/>
    <w:rsid w:val="00DB43CE"/>
    <w:rsid w:val="00DB44C7"/>
    <w:rsid w:val="00DB48B6"/>
    <w:rsid w:val="00DB4FAB"/>
    <w:rsid w:val="00DB514E"/>
    <w:rsid w:val="00DB515C"/>
    <w:rsid w:val="00DB5266"/>
    <w:rsid w:val="00DB5513"/>
    <w:rsid w:val="00DB5925"/>
    <w:rsid w:val="00DB5F21"/>
    <w:rsid w:val="00DB6398"/>
    <w:rsid w:val="00DB7100"/>
    <w:rsid w:val="00DC0838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4ED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302F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9BE"/>
    <w:rsid w:val="00DF2A7F"/>
    <w:rsid w:val="00DF339E"/>
    <w:rsid w:val="00DF33E9"/>
    <w:rsid w:val="00DF3475"/>
    <w:rsid w:val="00DF44F3"/>
    <w:rsid w:val="00DF46C8"/>
    <w:rsid w:val="00DF4A20"/>
    <w:rsid w:val="00DF4E23"/>
    <w:rsid w:val="00DF4FC7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9A3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567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85F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27F62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4DBA"/>
    <w:rsid w:val="00E550BE"/>
    <w:rsid w:val="00E55F6F"/>
    <w:rsid w:val="00E56AEA"/>
    <w:rsid w:val="00E573F9"/>
    <w:rsid w:val="00E57BE9"/>
    <w:rsid w:val="00E60916"/>
    <w:rsid w:val="00E60967"/>
    <w:rsid w:val="00E60ACA"/>
    <w:rsid w:val="00E60E3C"/>
    <w:rsid w:val="00E61416"/>
    <w:rsid w:val="00E614A1"/>
    <w:rsid w:val="00E620C3"/>
    <w:rsid w:val="00E621CE"/>
    <w:rsid w:val="00E624E1"/>
    <w:rsid w:val="00E62582"/>
    <w:rsid w:val="00E6274C"/>
    <w:rsid w:val="00E62981"/>
    <w:rsid w:val="00E62B22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446"/>
    <w:rsid w:val="00E87A83"/>
    <w:rsid w:val="00E906D3"/>
    <w:rsid w:val="00E90C04"/>
    <w:rsid w:val="00E91122"/>
    <w:rsid w:val="00E925DF"/>
    <w:rsid w:val="00E92940"/>
    <w:rsid w:val="00E929F2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B75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4DE6"/>
    <w:rsid w:val="00EA517E"/>
    <w:rsid w:val="00EA52D5"/>
    <w:rsid w:val="00EA55E6"/>
    <w:rsid w:val="00EA58AE"/>
    <w:rsid w:val="00EA5EE2"/>
    <w:rsid w:val="00EA6008"/>
    <w:rsid w:val="00EA6478"/>
    <w:rsid w:val="00EA6571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74B"/>
    <w:rsid w:val="00EC7968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6DAC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08D"/>
    <w:rsid w:val="00EF6371"/>
    <w:rsid w:val="00EF7357"/>
    <w:rsid w:val="00EF763E"/>
    <w:rsid w:val="00EF7664"/>
    <w:rsid w:val="00EF79A8"/>
    <w:rsid w:val="00EF7C20"/>
    <w:rsid w:val="00EF7C62"/>
    <w:rsid w:val="00F00330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C74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1BFB"/>
    <w:rsid w:val="00F122C9"/>
    <w:rsid w:val="00F12C15"/>
    <w:rsid w:val="00F13159"/>
    <w:rsid w:val="00F13EA9"/>
    <w:rsid w:val="00F14A20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53D"/>
    <w:rsid w:val="00F2692A"/>
    <w:rsid w:val="00F26D6C"/>
    <w:rsid w:val="00F26DCB"/>
    <w:rsid w:val="00F27984"/>
    <w:rsid w:val="00F27DBB"/>
    <w:rsid w:val="00F3036D"/>
    <w:rsid w:val="00F3041B"/>
    <w:rsid w:val="00F308B1"/>
    <w:rsid w:val="00F315DF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2B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5EF"/>
    <w:rsid w:val="00F57B49"/>
    <w:rsid w:val="00F60DC7"/>
    <w:rsid w:val="00F613BD"/>
    <w:rsid w:val="00F61536"/>
    <w:rsid w:val="00F61DF1"/>
    <w:rsid w:val="00F628CD"/>
    <w:rsid w:val="00F62B2F"/>
    <w:rsid w:val="00F62C9D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2E3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0E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CC6"/>
    <w:rsid w:val="00F90D66"/>
    <w:rsid w:val="00F91047"/>
    <w:rsid w:val="00F9128E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4D90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802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AAE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2EF8"/>
    <w:rsid w:val="00FC3635"/>
    <w:rsid w:val="00FC3FA2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3CF"/>
    <w:rsid w:val="00FD0642"/>
    <w:rsid w:val="00FD0A0B"/>
    <w:rsid w:val="00FD0A57"/>
    <w:rsid w:val="00FD0E27"/>
    <w:rsid w:val="00FD0F76"/>
    <w:rsid w:val="00FD1908"/>
    <w:rsid w:val="00FD191A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280"/>
    <w:rsid w:val="00FE39AD"/>
    <w:rsid w:val="00FE3BEC"/>
    <w:rsid w:val="00FE3C5B"/>
    <w:rsid w:val="00FE3FED"/>
    <w:rsid w:val="00FE42C0"/>
    <w:rsid w:val="00FE43AE"/>
    <w:rsid w:val="00FE452F"/>
    <w:rsid w:val="00FE4626"/>
    <w:rsid w:val="00FE50BB"/>
    <w:rsid w:val="00FE51C6"/>
    <w:rsid w:val="00FE5A85"/>
    <w:rsid w:val="00FE5D66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8F0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6FCB"/>
    <w:rsid w:val="00FF7FF3"/>
    <w:rsid w:val="4A8FFFDF"/>
    <w:rsid w:val="5DD6A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31244003-5E31-4049-AA97-C17FD675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340083E-2DD5-4E4B-8132-3FE6B8200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15</Pages>
  <Words>2079</Words>
  <Characters>9481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2</cp:revision>
  <cp:lastPrinted>2025-08-06T06:06:00Z</cp:lastPrinted>
  <dcterms:created xsi:type="dcterms:W3CDTF">2025-11-14T02:58:00Z</dcterms:created>
  <dcterms:modified xsi:type="dcterms:W3CDTF">2025-11-14T02:58:00Z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