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1433B6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1F4F02DD" w14:textId="05D75522" w:rsidR="001433B6" w:rsidRDefault="001433B6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0BB26E" w14:textId="72180A46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526BF6F" w14:textId="1ED0EEC4" w:rsidR="008C6669" w:rsidRDefault="00DA3E7B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E67F902" w14:textId="09E96D42" w:rsidR="009578B7" w:rsidRPr="009578B7" w:rsidRDefault="009578B7" w:rsidP="009578B7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28A274AF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FCF07C2" w14:textId="3285B690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B63274D" w14:textId="356D71F1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F1D3D4C" w14:textId="053FAAE8" w:rsidR="00713123" w:rsidRPr="004D49BC" w:rsidRDefault="00713123" w:rsidP="00713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 w:rsidR="0088322F" w:rsidRPr="004D49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8322F" w:rsidRPr="0084181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88322F" w:rsidRPr="00841817">
        <w:rPr>
          <w:rFonts w:ascii="Angsana New" w:hAnsi="Angsana New" w:cs="Angsana New"/>
          <w:sz w:val="30"/>
          <w:szCs w:val="30"/>
        </w:rPr>
        <w:t xml:space="preserve"> </w:t>
      </w:r>
      <w:r w:rsidR="00CE7CA3">
        <w:rPr>
          <w:rFonts w:ascii="Angsana New" w:hAnsi="Angsana New" w:cs="Angsana New"/>
          <w:sz w:val="30"/>
          <w:szCs w:val="30"/>
        </w:rPr>
        <w:t>12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p w14:paraId="22AFE43B" w14:textId="6FC53345" w:rsidR="002D6F2B" w:rsidRPr="004D49BC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D49BC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1908DC93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D49B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D49BC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D49BC">
        <w:rPr>
          <w:rFonts w:ascii="Angsana New" w:hAnsi="Angsana New" w:cs="Angsana New"/>
          <w:sz w:val="30"/>
          <w:szCs w:val="30"/>
        </w:rPr>
        <w:t>34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D49B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D49B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D49BC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7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74757B28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D49BC">
        <w:rPr>
          <w:rFonts w:ascii="Angsana New" w:hAnsi="Angsana New" w:cs="Angsana New" w:hint="cs"/>
          <w:sz w:val="30"/>
          <w:szCs w:val="30"/>
          <w:cs/>
        </w:rPr>
        <w:t>ม</w:t>
      </w:r>
      <w:r w:rsidRPr="004D49BC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D49BC">
        <w:rPr>
          <w:rFonts w:ascii="Angsana New" w:hAnsi="Angsana New" w:cs="Angsana New" w:hint="cs"/>
          <w:sz w:val="30"/>
          <w:szCs w:val="30"/>
          <w:cs/>
        </w:rPr>
        <w:t>ที่</w:t>
      </w:r>
      <w:r w:rsidRPr="004D49B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D49BC">
        <w:rPr>
          <w:rFonts w:ascii="Angsana New" w:hAnsi="Angsana New" w:cs="Angsana New" w:hint="cs"/>
          <w:sz w:val="30"/>
          <w:szCs w:val="30"/>
          <w:cs/>
        </w:rPr>
        <w:t>ไว้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7</w:t>
      </w:r>
    </w:p>
    <w:p w14:paraId="4ED4DB29" w14:textId="18C9BFDE" w:rsidR="00705309" w:rsidRPr="004D49BC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4D49BC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612662E9" w:rsidR="00A64606" w:rsidRPr="004D49B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</w:t>
      </w:r>
      <w:r w:rsidR="009A07BC" w:rsidRP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อ </w:t>
      </w:r>
      <w:r w:rsidR="009A07BC" w:rsidRPr="009A07BC">
        <w:rPr>
          <w:rFonts w:asciiTheme="majorBidi" w:hAnsiTheme="majorBidi" w:cstheme="majorBidi"/>
          <w:bCs/>
          <w:spacing w:val="-2"/>
          <w:sz w:val="30"/>
          <w:szCs w:val="30"/>
        </w:rPr>
        <w:t xml:space="preserve">5 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4D49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4D49B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4D49B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D49B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D49BC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D49BC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D49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84589F">
        <w:rPr>
          <w:rFonts w:ascii="Angsana New" w:hAnsi="Angsana New" w:cs="Angsana New"/>
          <w:sz w:val="30"/>
          <w:szCs w:val="30"/>
        </w:rPr>
        <w:t>7</w:t>
      </w:r>
    </w:p>
    <w:p w14:paraId="157278D7" w14:textId="06B49710" w:rsidR="00D4571F" w:rsidRDefault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566E43D" w14:textId="188340B2" w:rsidR="00D27157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1E24ED0D" w14:textId="77777777" w:rsidR="009A37AC" w:rsidRPr="004D49BC" w:rsidRDefault="009A37AC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9A37AC" w:rsidRPr="004D49BC" w14:paraId="3A33690A" w14:textId="77777777" w:rsidTr="005E7EA6">
        <w:trPr>
          <w:trHeight w:val="405"/>
          <w:tblHeader/>
        </w:trPr>
        <w:tc>
          <w:tcPr>
            <w:tcW w:w="2290" w:type="pct"/>
          </w:tcPr>
          <w:p w14:paraId="49343002" w14:textId="77777777" w:rsidR="009A37AC" w:rsidRPr="004D49BC" w:rsidRDefault="009A37AC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3" w:type="pct"/>
            <w:gridSpan w:val="3"/>
          </w:tcPr>
          <w:p w14:paraId="72228687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318FE606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8784D1E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7AC" w:rsidRPr="004D49BC" w14:paraId="14E07D32" w14:textId="77777777" w:rsidTr="005E7EA6">
        <w:trPr>
          <w:trHeight w:val="405"/>
          <w:tblHeader/>
        </w:trPr>
        <w:tc>
          <w:tcPr>
            <w:tcW w:w="2290" w:type="pct"/>
          </w:tcPr>
          <w:p w14:paraId="61518943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</w:tcPr>
          <w:p w14:paraId="100BA702" w14:textId="38A2D524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2A12BF23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3B592A" w14:textId="4FA7FCA0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7BD8639D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72898D" w14:textId="139D3AA5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4013C874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1FDE900" w14:textId="01754D9E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A37AC" w:rsidRPr="004D49BC" w14:paraId="784DC956" w14:textId="77777777" w:rsidTr="005E7EA6">
        <w:trPr>
          <w:trHeight w:val="405"/>
          <w:tblHeader/>
        </w:trPr>
        <w:tc>
          <w:tcPr>
            <w:tcW w:w="2290" w:type="pct"/>
          </w:tcPr>
          <w:p w14:paraId="032F92A0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5318C516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7AC" w:rsidRPr="004D49BC" w14:paraId="28ABA600" w14:textId="77777777" w:rsidTr="005E7EA6">
        <w:trPr>
          <w:trHeight w:val="405"/>
        </w:trPr>
        <w:tc>
          <w:tcPr>
            <w:tcW w:w="2290" w:type="pct"/>
          </w:tcPr>
          <w:p w14:paraId="5B31F21C" w14:textId="77777777" w:rsidR="009A37AC" w:rsidRPr="004D49BC" w:rsidRDefault="009A37AC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2621FE68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1299448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2A3FFC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76E5785E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47A0FA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2F76B90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8E65DDD" w14:textId="77777777" w:rsidR="009A37AC" w:rsidRPr="004D49BC" w:rsidRDefault="009A37AC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AC" w:rsidRPr="004D49BC" w14:paraId="143D3CF2" w14:textId="77777777" w:rsidTr="005E7EA6">
        <w:trPr>
          <w:trHeight w:val="405"/>
        </w:trPr>
        <w:tc>
          <w:tcPr>
            <w:tcW w:w="2290" w:type="pct"/>
          </w:tcPr>
          <w:p w14:paraId="5C0C291D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9921294" w14:textId="6CAAF578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F97D3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04E3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956A38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CB2C74" w14:textId="0E1C48F4" w:rsidR="009A37AC" w:rsidRPr="004D49BC" w:rsidRDefault="00FC739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C739E">
              <w:rPr>
                <w:rFonts w:asciiTheme="majorBidi" w:hAnsiTheme="majorBidi" w:cstheme="majorBidi"/>
                <w:sz w:val="30"/>
                <w:szCs w:val="30"/>
              </w:rPr>
              <w:t>5,418,073</w:t>
            </w:r>
          </w:p>
        </w:tc>
        <w:tc>
          <w:tcPr>
            <w:tcW w:w="138" w:type="pct"/>
          </w:tcPr>
          <w:p w14:paraId="3C755EDE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DC546E2" w14:textId="7FC8B254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6,514,673</w:t>
            </w:r>
          </w:p>
        </w:tc>
      </w:tr>
      <w:tr w:rsidR="009A37AC" w:rsidRPr="004D49BC" w14:paraId="4EEBF4E6" w14:textId="77777777" w:rsidTr="005E7EA6">
        <w:trPr>
          <w:trHeight w:val="405"/>
        </w:trPr>
        <w:tc>
          <w:tcPr>
            <w:tcW w:w="2290" w:type="pct"/>
          </w:tcPr>
          <w:p w14:paraId="0C57D8AC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1200046" w14:textId="7597E890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B74356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9F262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86FC22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838203" w14:textId="02617ED4" w:rsidR="009A37AC" w:rsidRPr="00164DC0" w:rsidRDefault="00816EB0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16EB0"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  <w:tc>
          <w:tcPr>
            <w:tcW w:w="138" w:type="pct"/>
          </w:tcPr>
          <w:p w14:paraId="6D1F88E0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DD2E6C5" w14:textId="0D2BAACD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90,627</w:t>
            </w:r>
          </w:p>
        </w:tc>
      </w:tr>
      <w:tr w:rsidR="009A37AC" w:rsidRPr="004D49BC" w14:paraId="4FF7C5CC" w14:textId="77777777" w:rsidTr="005E7EA6">
        <w:trPr>
          <w:trHeight w:val="405"/>
        </w:trPr>
        <w:tc>
          <w:tcPr>
            <w:tcW w:w="2290" w:type="pct"/>
          </w:tcPr>
          <w:p w14:paraId="4D1EF398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773F878" w14:textId="5FC1D2C6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0FDCCC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69669B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62184D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4B09C2" w14:textId="04A46FEA" w:rsidR="009A37AC" w:rsidRPr="00164DC0" w:rsidRDefault="00FF784F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84F">
              <w:rPr>
                <w:rFonts w:asciiTheme="majorBidi" w:hAnsiTheme="majorBidi" w:cs="Angsana New"/>
                <w:sz w:val="30"/>
                <w:szCs w:val="30"/>
                <w:cs/>
              </w:rPr>
              <w:t>364</w:t>
            </w:r>
            <w:r w:rsidRPr="00FF7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784F">
              <w:rPr>
                <w:rFonts w:asciiTheme="majorBidi" w:hAnsiTheme="majorBidi" w:cs="Angsana New"/>
                <w:sz w:val="30"/>
                <w:szCs w:val="30"/>
                <w:cs/>
              </w:rPr>
              <w:t>767</w:t>
            </w:r>
          </w:p>
        </w:tc>
        <w:tc>
          <w:tcPr>
            <w:tcW w:w="138" w:type="pct"/>
          </w:tcPr>
          <w:p w14:paraId="4AC20B67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13C438A" w14:textId="57839F5A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529,051</w:t>
            </w:r>
          </w:p>
        </w:tc>
      </w:tr>
      <w:tr w:rsidR="009A37AC" w:rsidRPr="004D49BC" w14:paraId="11956CAD" w14:textId="77777777" w:rsidTr="005E7EA6">
        <w:trPr>
          <w:trHeight w:val="405"/>
        </w:trPr>
        <w:tc>
          <w:tcPr>
            <w:tcW w:w="2290" w:type="pct"/>
          </w:tcPr>
          <w:p w14:paraId="6F6BF394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1B6C781E" w14:textId="29BFD684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B48DA69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EFBAE0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BE0D6D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9F3ADF" w14:textId="521CAE51" w:rsidR="009A37AC" w:rsidRPr="00164DC0" w:rsidRDefault="00DC6C0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DC6C02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DC6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C02">
              <w:rPr>
                <w:rFonts w:asciiTheme="majorBidi" w:hAnsiTheme="majorBidi" w:cs="Angsana New"/>
                <w:sz w:val="30"/>
                <w:szCs w:val="30"/>
                <w:cs/>
              </w:rPr>
              <w:t>795</w:t>
            </w:r>
            <w:r w:rsidRPr="00DC6C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6C02">
              <w:rPr>
                <w:rFonts w:asciiTheme="majorBidi" w:hAnsiTheme="majorBidi" w:cs="Angsana New"/>
                <w:sz w:val="30"/>
                <w:szCs w:val="30"/>
                <w:cs/>
              </w:rPr>
              <w:t>243</w:t>
            </w:r>
          </w:p>
        </w:tc>
        <w:tc>
          <w:tcPr>
            <w:tcW w:w="138" w:type="pct"/>
          </w:tcPr>
          <w:p w14:paraId="46A2300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719BDDB" w14:textId="60794B35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206,400</w:t>
            </w:r>
          </w:p>
        </w:tc>
      </w:tr>
      <w:tr w:rsidR="009A37AC" w:rsidRPr="004D49BC" w14:paraId="7335E483" w14:textId="77777777" w:rsidTr="005E7EA6">
        <w:trPr>
          <w:trHeight w:val="405"/>
        </w:trPr>
        <w:tc>
          <w:tcPr>
            <w:tcW w:w="2290" w:type="pct"/>
          </w:tcPr>
          <w:p w14:paraId="2C76F4D4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6A9B2388" w14:textId="3F953E99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AF134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83D387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356AD1F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C5841" w14:textId="44ABFEB3" w:rsidR="009A37AC" w:rsidRPr="00164DC0" w:rsidRDefault="00CE43FB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E43FB">
              <w:rPr>
                <w:rFonts w:asciiTheme="majorBidi" w:hAnsiTheme="majorBidi" w:cs="Angsana New"/>
                <w:sz w:val="30"/>
                <w:szCs w:val="30"/>
                <w:cs/>
              </w:rPr>
              <w:t>15</w:t>
            </w:r>
            <w:r w:rsidRPr="00CE4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E43FB">
              <w:rPr>
                <w:rFonts w:asciiTheme="majorBidi" w:hAnsiTheme="majorBidi" w:cs="Angsana New"/>
                <w:sz w:val="30"/>
                <w:szCs w:val="30"/>
                <w:cs/>
              </w:rPr>
              <w:t>055</w:t>
            </w:r>
          </w:p>
        </w:tc>
        <w:tc>
          <w:tcPr>
            <w:tcW w:w="138" w:type="pct"/>
          </w:tcPr>
          <w:p w14:paraId="69126EDB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333BF13" w14:textId="4A1B783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22,364</w:t>
            </w:r>
          </w:p>
        </w:tc>
      </w:tr>
      <w:tr w:rsidR="009A37AC" w:rsidRPr="004D49BC" w14:paraId="0FE31DA8" w14:textId="77777777" w:rsidTr="005E7EA6">
        <w:trPr>
          <w:trHeight w:val="405"/>
        </w:trPr>
        <w:tc>
          <w:tcPr>
            <w:tcW w:w="2290" w:type="pct"/>
          </w:tcPr>
          <w:p w14:paraId="758C60A9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256539E5" w14:textId="5B8F59B5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6ABB77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A6A3B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7E28083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768F8CF" w14:textId="50C35FE9" w:rsidR="009A37AC" w:rsidRPr="004D49BC" w:rsidRDefault="0031537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315377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315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5377">
              <w:rPr>
                <w:rFonts w:asciiTheme="majorBidi" w:hAnsiTheme="majorBidi" w:cs="Angsana New"/>
                <w:sz w:val="30"/>
                <w:szCs w:val="30"/>
                <w:cs/>
              </w:rPr>
              <w:t>904</w:t>
            </w:r>
            <w:r w:rsidRPr="00315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5377">
              <w:rPr>
                <w:rFonts w:asciiTheme="majorBidi" w:hAnsiTheme="majorBidi" w:cs="Angsana New"/>
                <w:sz w:val="30"/>
                <w:szCs w:val="30"/>
                <w:cs/>
              </w:rPr>
              <w:t>331</w:t>
            </w:r>
          </w:p>
        </w:tc>
        <w:tc>
          <w:tcPr>
            <w:tcW w:w="138" w:type="pct"/>
          </w:tcPr>
          <w:p w14:paraId="011DE12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253B211" w14:textId="13BC0DB4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11,457,745</w:t>
            </w:r>
          </w:p>
        </w:tc>
      </w:tr>
      <w:tr w:rsidR="009A37AC" w:rsidRPr="004D49BC" w14:paraId="172E07D2" w14:textId="77777777" w:rsidTr="005E7EA6">
        <w:trPr>
          <w:trHeight w:val="405"/>
        </w:trPr>
        <w:tc>
          <w:tcPr>
            <w:tcW w:w="2290" w:type="pct"/>
          </w:tcPr>
          <w:p w14:paraId="16F56F34" w14:textId="77777777" w:rsidR="009A37AC" w:rsidRPr="00017A67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A6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60B7E811" w14:textId="257164B3" w:rsidR="009A37AC" w:rsidRPr="00017A67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4ECDA3" w14:textId="77777777" w:rsidR="009A37AC" w:rsidRPr="00017A67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33AA8E" w14:textId="77777777" w:rsidR="009A37AC" w:rsidRPr="00017A67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522AFE0" w14:textId="77777777" w:rsidR="009A37AC" w:rsidRPr="00017A67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C1F740" w14:textId="4FE36CDD" w:rsidR="009A37AC" w:rsidRPr="00017A67" w:rsidRDefault="00F67FC6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7FC6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F67F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7FC6">
              <w:rPr>
                <w:rFonts w:asciiTheme="majorBidi" w:hAnsiTheme="majorBidi" w:cs="Angsana New"/>
                <w:sz w:val="30"/>
                <w:szCs w:val="30"/>
                <w:cs/>
              </w:rPr>
              <w:t>156</w:t>
            </w:r>
          </w:p>
        </w:tc>
        <w:tc>
          <w:tcPr>
            <w:tcW w:w="138" w:type="pct"/>
          </w:tcPr>
          <w:p w14:paraId="423701AE" w14:textId="77777777" w:rsidR="009A37AC" w:rsidRPr="00017A67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348493A" w14:textId="652AB2A0" w:rsidR="009A37AC" w:rsidRPr="00017A67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1,286</w:t>
            </w:r>
          </w:p>
        </w:tc>
      </w:tr>
      <w:tr w:rsidR="009A37AC" w:rsidRPr="004D49BC" w14:paraId="3DB80579" w14:textId="77777777" w:rsidTr="005E7EA6">
        <w:trPr>
          <w:trHeight w:val="405"/>
        </w:trPr>
        <w:tc>
          <w:tcPr>
            <w:tcW w:w="2290" w:type="pct"/>
          </w:tcPr>
          <w:p w14:paraId="5BEEBD48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70E0639F" w14:textId="0A30E8BE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B5ABD4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1B2F12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4E991E5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F8EB530" w14:textId="3ADEEF1D" w:rsidR="009A37AC" w:rsidRPr="004D49BC" w:rsidRDefault="004D789F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789F">
              <w:rPr>
                <w:rFonts w:asciiTheme="majorBidi" w:hAnsiTheme="majorBidi" w:cs="Angsana New"/>
                <w:sz w:val="30"/>
                <w:szCs w:val="30"/>
                <w:cs/>
              </w:rPr>
              <w:t>20</w:t>
            </w:r>
            <w:r w:rsidRPr="004D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789F">
              <w:rPr>
                <w:rFonts w:asciiTheme="majorBidi" w:hAnsiTheme="majorBidi" w:cs="Angsana New"/>
                <w:sz w:val="30"/>
                <w:szCs w:val="30"/>
                <w:cs/>
              </w:rPr>
              <w:t>100</w:t>
            </w:r>
          </w:p>
        </w:tc>
        <w:tc>
          <w:tcPr>
            <w:tcW w:w="138" w:type="pct"/>
          </w:tcPr>
          <w:p w14:paraId="00C9D8B8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8BBBFF" w14:textId="356EC961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19,931</w:t>
            </w:r>
          </w:p>
        </w:tc>
      </w:tr>
      <w:tr w:rsidR="009A37AC" w:rsidRPr="004D49BC" w14:paraId="1499C05A" w14:textId="77777777" w:rsidTr="005E7EA6">
        <w:trPr>
          <w:trHeight w:val="405"/>
        </w:trPr>
        <w:tc>
          <w:tcPr>
            <w:tcW w:w="2290" w:type="pct"/>
          </w:tcPr>
          <w:p w14:paraId="57B6BE1C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18A81922" w14:textId="115D7FF7" w:rsidR="009A37AC" w:rsidRPr="004D49BC" w:rsidRDefault="00954C2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D8E27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7533D8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552B0EC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5A2433" w14:textId="0890F35D" w:rsidR="009A37AC" w:rsidRPr="004D49BC" w:rsidRDefault="0031537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315377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315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5377">
              <w:rPr>
                <w:rFonts w:asciiTheme="majorBidi" w:hAnsiTheme="majorBidi" w:cs="Angsana New"/>
                <w:sz w:val="30"/>
                <w:szCs w:val="30"/>
                <w:cs/>
              </w:rPr>
              <w:t>901</w:t>
            </w:r>
          </w:p>
        </w:tc>
        <w:tc>
          <w:tcPr>
            <w:tcW w:w="138" w:type="pct"/>
          </w:tcPr>
          <w:p w14:paraId="7D2BA9E4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F218937" w14:textId="39C51C8F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216,672</w:t>
            </w:r>
          </w:p>
        </w:tc>
      </w:tr>
      <w:tr w:rsidR="009A37AC" w:rsidRPr="004D49BC" w14:paraId="3A9E528F" w14:textId="77777777" w:rsidTr="005E7EA6">
        <w:trPr>
          <w:trHeight w:val="405"/>
        </w:trPr>
        <w:tc>
          <w:tcPr>
            <w:tcW w:w="2290" w:type="pct"/>
          </w:tcPr>
          <w:p w14:paraId="6974E71A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4D2C94E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5818EA6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64A63ED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EE84AF8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90FE1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56F69D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3CB952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AC" w:rsidRPr="004D49BC" w14:paraId="1A3160A7" w14:textId="77777777" w:rsidTr="005E7EA6">
        <w:trPr>
          <w:trHeight w:val="405"/>
        </w:trPr>
        <w:tc>
          <w:tcPr>
            <w:tcW w:w="2290" w:type="pct"/>
          </w:tcPr>
          <w:p w14:paraId="66D214A2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246E7F24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105E52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FF4C4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11D12A3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60B374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FD16AD7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FFCA42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AC" w:rsidRPr="004D49BC" w14:paraId="2EDD6488" w14:textId="77777777" w:rsidTr="005E7EA6">
        <w:trPr>
          <w:trHeight w:val="405"/>
        </w:trPr>
        <w:tc>
          <w:tcPr>
            <w:tcW w:w="2290" w:type="pct"/>
          </w:tcPr>
          <w:p w14:paraId="7355B869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3A909ADE" w14:textId="45B6E233" w:rsidR="009A37AC" w:rsidRPr="00164DC0" w:rsidRDefault="001131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1AC">
              <w:rPr>
                <w:rFonts w:asciiTheme="majorBidi" w:hAnsiTheme="majorBidi" w:cstheme="majorBidi"/>
                <w:sz w:val="30"/>
                <w:szCs w:val="30"/>
              </w:rPr>
              <w:t>219,868</w:t>
            </w:r>
          </w:p>
        </w:tc>
        <w:tc>
          <w:tcPr>
            <w:tcW w:w="142" w:type="pct"/>
          </w:tcPr>
          <w:p w14:paraId="589200E7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3977FB" w14:textId="7D66688C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188,535</w:t>
            </w:r>
          </w:p>
        </w:tc>
        <w:tc>
          <w:tcPr>
            <w:tcW w:w="134" w:type="pct"/>
          </w:tcPr>
          <w:p w14:paraId="5BBCBEC2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EF0BF0" w14:textId="4BE0D21F" w:rsidR="009A37AC" w:rsidRPr="00164DC0" w:rsidRDefault="001709B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709B1">
              <w:rPr>
                <w:rFonts w:asciiTheme="majorBidi" w:hAnsiTheme="majorBidi" w:cstheme="majorBidi"/>
                <w:sz w:val="30"/>
                <w:szCs w:val="30"/>
              </w:rPr>
              <w:t>136,016</w:t>
            </w:r>
          </w:p>
        </w:tc>
        <w:tc>
          <w:tcPr>
            <w:tcW w:w="138" w:type="pct"/>
          </w:tcPr>
          <w:p w14:paraId="57A9F2DE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DD71214" w14:textId="5297DE0E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93,288</w:t>
            </w:r>
          </w:p>
        </w:tc>
      </w:tr>
      <w:tr w:rsidR="009A37AC" w:rsidRPr="004D49BC" w14:paraId="375BA7FD" w14:textId="77777777" w:rsidTr="005E7EA6">
        <w:trPr>
          <w:trHeight w:val="405"/>
        </w:trPr>
        <w:tc>
          <w:tcPr>
            <w:tcW w:w="2290" w:type="pct"/>
          </w:tcPr>
          <w:p w14:paraId="7E667205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3B3127FF" w14:textId="3D7DF46D" w:rsidR="009A37AC" w:rsidRPr="00164DC0" w:rsidRDefault="001131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1AC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2" w:type="pct"/>
          </w:tcPr>
          <w:p w14:paraId="67D836F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C210C0" w14:textId="27AB67A6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34" w:type="pct"/>
          </w:tcPr>
          <w:p w14:paraId="6C098039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88E8E4" w14:textId="4FFCDD47" w:rsidR="009A37AC" w:rsidRPr="00164DC0" w:rsidRDefault="001709B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38" w:type="pct"/>
          </w:tcPr>
          <w:p w14:paraId="765B591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9763854" w14:textId="419C4E8C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9A37AC" w:rsidRPr="004D49BC" w14:paraId="5BC5FB1A" w14:textId="77777777" w:rsidTr="005E7EA6">
        <w:trPr>
          <w:trHeight w:val="405"/>
        </w:trPr>
        <w:tc>
          <w:tcPr>
            <w:tcW w:w="2290" w:type="pct"/>
          </w:tcPr>
          <w:p w14:paraId="52485499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E25A8F" w14:textId="52F843AE" w:rsidR="009A37AC" w:rsidRPr="00164DC0" w:rsidRDefault="001131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131AC">
              <w:rPr>
                <w:rFonts w:asciiTheme="majorBidi" w:hAnsiTheme="majorBidi" w:cstheme="majorBidi"/>
                <w:sz w:val="30"/>
                <w:szCs w:val="30"/>
              </w:rPr>
              <w:t>5,182</w:t>
            </w:r>
          </w:p>
        </w:tc>
        <w:tc>
          <w:tcPr>
            <w:tcW w:w="142" w:type="pct"/>
          </w:tcPr>
          <w:p w14:paraId="75B8E5C8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540E95" w14:textId="1B102D78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34" w:type="pct"/>
          </w:tcPr>
          <w:p w14:paraId="20C05DBF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92648" w14:textId="32C1C13D" w:rsidR="009A37AC" w:rsidRPr="00164DC0" w:rsidRDefault="001709B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B9E4CFB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FC1532" w14:textId="151C7F04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7AC" w:rsidRPr="004D49BC" w14:paraId="2917B6D9" w14:textId="77777777" w:rsidTr="005E7EA6">
        <w:trPr>
          <w:trHeight w:val="405"/>
        </w:trPr>
        <w:tc>
          <w:tcPr>
            <w:tcW w:w="2290" w:type="pct"/>
          </w:tcPr>
          <w:p w14:paraId="553EE96A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698D6098" w14:textId="190B1304" w:rsidR="009A37AC" w:rsidRPr="00164DC0" w:rsidRDefault="001131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131AC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2" w:type="pct"/>
          </w:tcPr>
          <w:p w14:paraId="6FBFA64B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5B8DD9" w14:textId="49B64E35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4" w:type="pct"/>
          </w:tcPr>
          <w:p w14:paraId="215D8863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460D8B" w14:textId="19341E2B" w:rsidR="009A37AC" w:rsidRPr="00164DC0" w:rsidRDefault="001709B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46823D3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73A899" w14:textId="477E02FA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A37AC" w:rsidRPr="004D49BC" w14:paraId="76ECC079" w14:textId="77777777" w:rsidTr="005E7EA6">
        <w:trPr>
          <w:trHeight w:val="405"/>
        </w:trPr>
        <w:tc>
          <w:tcPr>
            <w:tcW w:w="2290" w:type="pct"/>
          </w:tcPr>
          <w:p w14:paraId="0DCE5E54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1057889" w14:textId="255F7492" w:rsidR="009A37AC" w:rsidRPr="00164DC0" w:rsidRDefault="001131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131AC">
              <w:rPr>
                <w:rFonts w:asciiTheme="majorBidi" w:hAnsiTheme="majorBidi" w:cstheme="majorBidi"/>
                <w:sz w:val="30"/>
                <w:szCs w:val="30"/>
              </w:rPr>
              <w:t>303,779</w:t>
            </w:r>
          </w:p>
        </w:tc>
        <w:tc>
          <w:tcPr>
            <w:tcW w:w="142" w:type="pct"/>
          </w:tcPr>
          <w:p w14:paraId="09EDE63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A528D8" w14:textId="31DB22FF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250,369</w:t>
            </w:r>
          </w:p>
        </w:tc>
        <w:tc>
          <w:tcPr>
            <w:tcW w:w="134" w:type="pct"/>
          </w:tcPr>
          <w:p w14:paraId="091C92AE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33D722" w14:textId="7F761462" w:rsidR="009A37AC" w:rsidRPr="00164DC0" w:rsidRDefault="001709B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7D0F67C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68CE9A8" w14:textId="1B15D9C6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7AC" w:rsidRPr="004D49BC" w14:paraId="387D692D" w14:textId="77777777" w:rsidTr="005E7EA6">
        <w:trPr>
          <w:trHeight w:val="405"/>
        </w:trPr>
        <w:tc>
          <w:tcPr>
            <w:tcW w:w="2290" w:type="pct"/>
          </w:tcPr>
          <w:p w14:paraId="73A0D81E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7C8FE1F8" w14:textId="77777777" w:rsid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DCD6A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23FD1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CB04FB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EDFCF6" w14:textId="77777777" w:rsid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F0E441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57986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AC" w:rsidRPr="004D49BC" w14:paraId="613EFC96" w14:textId="77777777" w:rsidTr="005E7EA6">
        <w:trPr>
          <w:trHeight w:val="405"/>
        </w:trPr>
        <w:tc>
          <w:tcPr>
            <w:tcW w:w="2290" w:type="pct"/>
          </w:tcPr>
          <w:p w14:paraId="5441851C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709C5FB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10891B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68AF72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61F6BB2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E739037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2704DE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96921B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7AC" w:rsidRPr="004D49BC" w14:paraId="11C54CD2" w14:textId="77777777" w:rsidTr="005E7EA6">
        <w:trPr>
          <w:trHeight w:val="405"/>
        </w:trPr>
        <w:tc>
          <w:tcPr>
            <w:tcW w:w="2290" w:type="pct"/>
          </w:tcPr>
          <w:p w14:paraId="486CEC8B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15BB7979" w14:textId="05CBB1BD" w:rsidR="009A37AC" w:rsidRPr="00164DC0" w:rsidRDefault="0049294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9294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142" w:type="pct"/>
          </w:tcPr>
          <w:p w14:paraId="542FDCC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361650" w14:textId="73DD4311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134" w:type="pct"/>
          </w:tcPr>
          <w:p w14:paraId="7502C83C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C8A973" w14:textId="0A15293F" w:rsidR="009A37AC" w:rsidRPr="00164DC0" w:rsidRDefault="00CA34E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1,266</w:t>
            </w:r>
          </w:p>
        </w:tc>
        <w:tc>
          <w:tcPr>
            <w:tcW w:w="138" w:type="pct"/>
          </w:tcPr>
          <w:p w14:paraId="5B1959CC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96C9B6" w14:textId="148936D2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1,693</w:t>
            </w:r>
          </w:p>
        </w:tc>
      </w:tr>
      <w:tr w:rsidR="009A37AC" w:rsidRPr="004D49BC" w14:paraId="61BBAB05" w14:textId="77777777" w:rsidTr="005E7EA6">
        <w:trPr>
          <w:trHeight w:val="405"/>
        </w:trPr>
        <w:tc>
          <w:tcPr>
            <w:tcW w:w="2290" w:type="pct"/>
          </w:tcPr>
          <w:p w14:paraId="5920D7F3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5C095FF0" w14:textId="07F84328" w:rsidR="009A37AC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D0A13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  <w:tc>
          <w:tcPr>
            <w:tcW w:w="142" w:type="pct"/>
          </w:tcPr>
          <w:p w14:paraId="6EB27225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ED1EE3A" w14:textId="0EB1324D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11,736</w:t>
            </w:r>
          </w:p>
        </w:tc>
        <w:tc>
          <w:tcPr>
            <w:tcW w:w="134" w:type="pct"/>
          </w:tcPr>
          <w:p w14:paraId="66ACF96A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E94940" w14:textId="68DBFE7F" w:rsidR="009A37AC" w:rsidRPr="00164DC0" w:rsidRDefault="00CA34E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ABEBBF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27FF3DF" w14:textId="40BB0428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5,199</w:t>
            </w:r>
          </w:p>
        </w:tc>
      </w:tr>
      <w:tr w:rsidR="009A37AC" w:rsidRPr="004D49BC" w14:paraId="752C23FD" w14:textId="77777777" w:rsidTr="005E7EA6">
        <w:trPr>
          <w:trHeight w:val="405"/>
        </w:trPr>
        <w:tc>
          <w:tcPr>
            <w:tcW w:w="2290" w:type="pct"/>
          </w:tcPr>
          <w:p w14:paraId="779CC611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</w:tcPr>
          <w:p w14:paraId="54675F8E" w14:textId="2C3571BB" w:rsidR="009A37AC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D0A13">
              <w:rPr>
                <w:rFonts w:asciiTheme="majorBidi" w:hAnsiTheme="majorBidi" w:cstheme="majorBidi"/>
                <w:sz w:val="30"/>
                <w:szCs w:val="30"/>
              </w:rPr>
              <w:t>7,70</w:t>
            </w:r>
            <w:r w:rsidR="00926A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1CC99B49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570B0B" w14:textId="36CD83E3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34" w:type="pct"/>
          </w:tcPr>
          <w:p w14:paraId="0F4FA8CC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0B6110" w14:textId="5ABF3935" w:rsidR="009A37AC" w:rsidRPr="00164DC0" w:rsidRDefault="00CA34E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597A38B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69C15E" w14:textId="1F601815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7AC" w:rsidRPr="004D49BC" w14:paraId="30F949EC" w14:textId="77777777" w:rsidTr="005E7EA6">
        <w:trPr>
          <w:trHeight w:val="405"/>
        </w:trPr>
        <w:tc>
          <w:tcPr>
            <w:tcW w:w="2290" w:type="pct"/>
          </w:tcPr>
          <w:p w14:paraId="396D9008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3B3B44C5" w14:textId="78970491" w:rsidR="009A37AC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D0A13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42" w:type="pct"/>
          </w:tcPr>
          <w:p w14:paraId="6BCA0671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6604D4" w14:textId="6D9EE915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4" w:type="pct"/>
          </w:tcPr>
          <w:p w14:paraId="24D40286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71896C" w14:textId="0289B632" w:rsidR="009A37AC" w:rsidRPr="00164DC0" w:rsidRDefault="005A0924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924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38" w:type="pct"/>
          </w:tcPr>
          <w:p w14:paraId="42B1DDA9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C9165C0" w14:textId="45E8CDD8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9A37AC" w:rsidRPr="004D49BC" w14:paraId="3C4BCEB4" w14:textId="77777777" w:rsidTr="005E7EA6">
        <w:trPr>
          <w:trHeight w:val="405"/>
        </w:trPr>
        <w:tc>
          <w:tcPr>
            <w:tcW w:w="2290" w:type="pct"/>
          </w:tcPr>
          <w:p w14:paraId="6695AE09" w14:textId="77777777" w:rsidR="009A37AC" w:rsidRPr="00164DC0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17427E2B" w14:textId="33B4DFD2" w:rsidR="009A37AC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D0A13">
              <w:rPr>
                <w:rFonts w:asciiTheme="majorBidi" w:hAnsiTheme="majorBidi" w:cstheme="majorBidi"/>
                <w:sz w:val="30"/>
                <w:szCs w:val="30"/>
              </w:rPr>
              <w:t>75,679</w:t>
            </w:r>
          </w:p>
        </w:tc>
        <w:tc>
          <w:tcPr>
            <w:tcW w:w="142" w:type="pct"/>
          </w:tcPr>
          <w:p w14:paraId="6CEEE480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C0FB23" w14:textId="1088BCBF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  <w:tc>
          <w:tcPr>
            <w:tcW w:w="134" w:type="pct"/>
          </w:tcPr>
          <w:p w14:paraId="3D6F3246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E888FC" w14:textId="1C627881" w:rsidR="009A37AC" w:rsidRPr="00164DC0" w:rsidRDefault="00C22234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234">
              <w:rPr>
                <w:rFonts w:asciiTheme="majorBidi" w:hAnsiTheme="majorBidi" w:cstheme="majorBidi"/>
                <w:sz w:val="30"/>
                <w:szCs w:val="30"/>
              </w:rPr>
              <w:t>31,152</w:t>
            </w:r>
          </w:p>
        </w:tc>
        <w:tc>
          <w:tcPr>
            <w:tcW w:w="138" w:type="pct"/>
          </w:tcPr>
          <w:p w14:paraId="0CDC186C" w14:textId="77777777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2A197DC" w14:textId="65B603DB" w:rsidR="009A37AC" w:rsidRPr="00164DC0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40,908</w:t>
            </w:r>
          </w:p>
        </w:tc>
      </w:tr>
      <w:tr w:rsidR="00364E81" w:rsidRPr="004D49BC" w14:paraId="63D8FA04" w14:textId="77777777" w:rsidTr="005E7EA6">
        <w:trPr>
          <w:trHeight w:val="405"/>
        </w:trPr>
        <w:tc>
          <w:tcPr>
            <w:tcW w:w="2290" w:type="pct"/>
          </w:tcPr>
          <w:p w14:paraId="4345ABED" w14:textId="5058B4FA" w:rsidR="00364E81" w:rsidRPr="00164DC0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ยเกี่ยวกับสัญญาเช่า</w:t>
            </w:r>
          </w:p>
        </w:tc>
        <w:tc>
          <w:tcPr>
            <w:tcW w:w="558" w:type="pct"/>
          </w:tcPr>
          <w:p w14:paraId="62E18973" w14:textId="0C3C104C" w:rsidR="00364E81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D0A13">
              <w:rPr>
                <w:rFonts w:asciiTheme="majorBidi" w:hAnsiTheme="majorBidi" w:cstheme="majorBidi"/>
                <w:sz w:val="30"/>
                <w:szCs w:val="30"/>
              </w:rPr>
              <w:t>75,600</w:t>
            </w:r>
          </w:p>
        </w:tc>
        <w:tc>
          <w:tcPr>
            <w:tcW w:w="142" w:type="pct"/>
          </w:tcPr>
          <w:p w14:paraId="0162DF44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1BE90D" w14:textId="51FC12E5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75,600</w:t>
            </w:r>
          </w:p>
        </w:tc>
        <w:tc>
          <w:tcPr>
            <w:tcW w:w="134" w:type="pct"/>
          </w:tcPr>
          <w:p w14:paraId="4EC87E26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9C68B8" w14:textId="701FFB2D" w:rsidR="00364E81" w:rsidRPr="00164DC0" w:rsidRDefault="00C22234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76A50C9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4A9DEE6" w14:textId="62ACBB3B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E81" w:rsidRPr="004D49BC" w14:paraId="56635DD5" w14:textId="77777777" w:rsidTr="005E7EA6">
        <w:trPr>
          <w:trHeight w:val="405"/>
        </w:trPr>
        <w:tc>
          <w:tcPr>
            <w:tcW w:w="2290" w:type="pct"/>
          </w:tcPr>
          <w:p w14:paraId="15FC4AD7" w14:textId="313114FB" w:rsidR="00364E81" w:rsidRPr="00164DC0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0ACFD65A" w14:textId="3CFB4791" w:rsidR="00364E81" w:rsidRPr="00164DC0" w:rsidRDefault="006D0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5EEFAB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1D5D11" w14:textId="3D4355ED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34" w:type="pct"/>
          </w:tcPr>
          <w:p w14:paraId="54884F3C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548698" w14:textId="64FD9A94" w:rsidR="00364E81" w:rsidRPr="00164DC0" w:rsidRDefault="00C22234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1BC27DF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A5267C2" w14:textId="64B388E9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364E81" w:rsidRPr="004D49BC" w14:paraId="4E658C96" w14:textId="77777777" w:rsidTr="005E7EA6">
        <w:trPr>
          <w:trHeight w:val="405"/>
        </w:trPr>
        <w:tc>
          <w:tcPr>
            <w:tcW w:w="2290" w:type="pct"/>
          </w:tcPr>
          <w:p w14:paraId="6AD6B9DB" w14:textId="77777777" w:rsidR="00364E81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13A4D9" w14:textId="43A34D3B" w:rsidR="00364E81" w:rsidRPr="00164DC0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35A7E4F6" w14:textId="70965BF6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0779D4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D95FEF" w14:textId="1F44F39D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04203DA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F9AAC99" w14:textId="577DB1FA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DC1A5C" w14:textId="77777777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5EC1EC8" w14:textId="33427EE4" w:rsidR="00364E81" w:rsidRPr="00164DC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81" w:rsidRPr="004D49BC" w14:paraId="650B52DA" w14:textId="77777777" w:rsidTr="005E7EA6">
        <w:trPr>
          <w:trHeight w:val="405"/>
        </w:trPr>
        <w:tc>
          <w:tcPr>
            <w:tcW w:w="2290" w:type="pct"/>
          </w:tcPr>
          <w:p w14:paraId="2B5DA633" w14:textId="4AC6798E" w:rsidR="00364E81" w:rsidRPr="004D49BC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E7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B2E7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42BDC0AD" w14:textId="0095450D" w:rsidR="00364E81" w:rsidRPr="008E7900" w:rsidRDefault="00D87C6D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C6D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42" w:type="pct"/>
          </w:tcPr>
          <w:p w14:paraId="04959800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F4E1BB" w14:textId="3B322410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B2E7E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34" w:type="pct"/>
          </w:tcPr>
          <w:p w14:paraId="4284C9CE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B3EBBE0" w14:textId="6E8BDBEB" w:rsidR="00364E81" w:rsidRPr="000B661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6D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0BA6AA0" w14:textId="77777777" w:rsidR="00364E81" w:rsidRPr="004D49B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A99457A" w14:textId="0D18E98F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E81" w:rsidRPr="004D49BC" w14:paraId="5519CFA3" w14:textId="77777777" w:rsidTr="005E7EA6">
        <w:trPr>
          <w:trHeight w:val="405"/>
        </w:trPr>
        <w:tc>
          <w:tcPr>
            <w:tcW w:w="2290" w:type="pct"/>
          </w:tcPr>
          <w:p w14:paraId="7E766702" w14:textId="0FC4D8A3" w:rsidR="00364E81" w:rsidRPr="001B2E7E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1F5AB48F" w14:textId="717D2807" w:rsidR="00364E81" w:rsidRPr="001B2E7E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CD9D19" w14:textId="77777777" w:rsidR="00364E81" w:rsidRPr="001B2E7E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10CF66" w14:textId="0DB795D9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F17E0E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A7DBE9E" w14:textId="56FC54E3" w:rsidR="00364E81" w:rsidRPr="000B661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506A3F1" w14:textId="77777777" w:rsidR="00364E81" w:rsidRPr="004D49B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CC27A6" w14:textId="29516501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81" w:rsidRPr="009A37AC" w14:paraId="59BDF34C" w14:textId="77777777" w:rsidTr="009A37AC">
        <w:trPr>
          <w:trHeight w:val="60"/>
        </w:trPr>
        <w:tc>
          <w:tcPr>
            <w:tcW w:w="2290" w:type="pct"/>
          </w:tcPr>
          <w:p w14:paraId="5A3F933A" w14:textId="329C975A" w:rsidR="00364E81" w:rsidRPr="009A37AC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5400114E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1A4B322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4678D201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241D421D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4" w:type="pct"/>
          </w:tcPr>
          <w:p w14:paraId="117E0C88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BB38783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1" w:type="pct"/>
          </w:tcPr>
          <w:p w14:paraId="216278B8" w14:textId="77777777" w:rsidR="00364E81" w:rsidRPr="009A37A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4E81" w:rsidRPr="004D49BC" w14:paraId="6F88A1B8" w14:textId="77777777" w:rsidTr="005E7EA6">
        <w:trPr>
          <w:trHeight w:val="405"/>
        </w:trPr>
        <w:tc>
          <w:tcPr>
            <w:tcW w:w="2290" w:type="pct"/>
          </w:tcPr>
          <w:p w14:paraId="672B9D3F" w14:textId="5E965E6C" w:rsidR="00364E81" w:rsidRPr="00EE6A5D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</w:tcPr>
          <w:p w14:paraId="0F3C76A5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DA05BFB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F55CF7" w14:textId="77777777" w:rsidR="00364E81" w:rsidRPr="009C6213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EFC2CB8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B4C8981" w14:textId="77777777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43DAAD" w14:textId="77777777" w:rsidR="00364E81" w:rsidRPr="004D49B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28FD41" w14:textId="77777777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81" w:rsidRPr="004D49BC" w14:paraId="74AEE2DC" w14:textId="77777777" w:rsidTr="00B019E9">
        <w:trPr>
          <w:trHeight w:val="405"/>
        </w:trPr>
        <w:tc>
          <w:tcPr>
            <w:tcW w:w="2290" w:type="pct"/>
          </w:tcPr>
          <w:p w14:paraId="67B0FA77" w14:textId="2F4AA7D9" w:rsidR="00364E81" w:rsidRPr="004D49BC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</w:tcPr>
          <w:p w14:paraId="0B85935B" w14:textId="60B855A6" w:rsidR="00364E81" w:rsidRPr="008E7900" w:rsidRDefault="00F2100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50,644</w:t>
            </w:r>
          </w:p>
        </w:tc>
        <w:tc>
          <w:tcPr>
            <w:tcW w:w="142" w:type="pct"/>
          </w:tcPr>
          <w:p w14:paraId="1E72C1A8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7C1B54" w14:textId="5E16076C" w:rsidR="00364E81" w:rsidRPr="009C6213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28,345</w:t>
            </w:r>
          </w:p>
        </w:tc>
        <w:tc>
          <w:tcPr>
            <w:tcW w:w="134" w:type="pct"/>
          </w:tcPr>
          <w:p w14:paraId="3B31426D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BCE326D" w14:textId="4530D53D" w:rsidR="00364E81" w:rsidRDefault="00D804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B019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0563" w:rsidRPr="00B019E9">
              <w:rPr>
                <w:rFonts w:asciiTheme="majorBidi" w:hAnsiTheme="majorBidi" w:cstheme="majorBidi"/>
                <w:sz w:val="30"/>
                <w:szCs w:val="30"/>
              </w:rPr>
              <w:t>,247</w:t>
            </w:r>
          </w:p>
        </w:tc>
        <w:tc>
          <w:tcPr>
            <w:tcW w:w="138" w:type="pct"/>
          </w:tcPr>
          <w:p w14:paraId="60716FD7" w14:textId="77777777" w:rsidR="00364E81" w:rsidRPr="004D49BC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ADC68D6" w14:textId="0E27A10A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16B09">
              <w:rPr>
                <w:rFonts w:asciiTheme="majorBidi" w:hAnsiTheme="majorBidi" w:cstheme="majorBidi"/>
                <w:sz w:val="30"/>
                <w:szCs w:val="30"/>
              </w:rPr>
              <w:t>12,670</w:t>
            </w:r>
          </w:p>
        </w:tc>
      </w:tr>
      <w:tr w:rsidR="00364E81" w:rsidRPr="004D49BC" w14:paraId="4FD6B516" w14:textId="77777777" w:rsidTr="004C0CCB">
        <w:trPr>
          <w:trHeight w:val="405"/>
        </w:trPr>
        <w:tc>
          <w:tcPr>
            <w:tcW w:w="2290" w:type="pct"/>
          </w:tcPr>
          <w:p w14:paraId="7441FB58" w14:textId="09FC65E1" w:rsidR="00364E81" w:rsidRPr="004D49BC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2544EB0" w14:textId="7E8FD70D" w:rsidR="00364E81" w:rsidRPr="008E7900" w:rsidRDefault="00F2100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2" w:type="pct"/>
          </w:tcPr>
          <w:p w14:paraId="175B8930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DAAA259" w14:textId="69C9620B" w:rsidR="00364E81" w:rsidRPr="009C6213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4" w:type="pct"/>
          </w:tcPr>
          <w:p w14:paraId="0622F4BF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613F0A6" w14:textId="40D94CB6" w:rsidR="00364E81" w:rsidRPr="00216B09" w:rsidRDefault="000F056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8" w:type="pct"/>
          </w:tcPr>
          <w:p w14:paraId="4603B8B1" w14:textId="77777777" w:rsidR="00364E81" w:rsidRPr="00216B09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7D13479" w14:textId="74E4C8D2" w:rsidR="00364E81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16B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64E81" w:rsidRPr="004D49BC" w14:paraId="076F4E34" w14:textId="77777777" w:rsidTr="004C0CCB">
        <w:trPr>
          <w:trHeight w:val="405"/>
        </w:trPr>
        <w:tc>
          <w:tcPr>
            <w:tcW w:w="2290" w:type="pct"/>
          </w:tcPr>
          <w:p w14:paraId="7AEDF07E" w14:textId="7846F736" w:rsidR="00364E81" w:rsidRPr="0094526E" w:rsidRDefault="00364E81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9452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5301A5F" w14:textId="40259A23" w:rsidR="00364E81" w:rsidRPr="00720240" w:rsidRDefault="00720240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</w:t>
            </w:r>
            <w:r w:rsidR="008F5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142" w:type="pct"/>
          </w:tcPr>
          <w:p w14:paraId="71706714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02F6FCB" w14:textId="2F474024" w:rsidR="00364E81" w:rsidRPr="00E2166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36E0663C" w14:textId="77777777" w:rsidR="00364E81" w:rsidRPr="008E790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9BEDB12" w14:textId="39047A83" w:rsidR="00364E81" w:rsidRPr="00720240" w:rsidRDefault="00720240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25,284</w:t>
            </w:r>
          </w:p>
        </w:tc>
        <w:tc>
          <w:tcPr>
            <w:tcW w:w="138" w:type="pct"/>
          </w:tcPr>
          <w:p w14:paraId="09E73083" w14:textId="77777777" w:rsidR="00364E81" w:rsidRPr="00216B09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3CC572" w14:textId="1B6D1AA1" w:rsidR="00364E81" w:rsidRPr="00E21660" w:rsidRDefault="00364E81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61C2785C" w14:textId="77777777" w:rsidR="009A37AC" w:rsidRPr="00364E81" w:rsidRDefault="009A37AC" w:rsidP="00E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61C1C6F0" w14:textId="68A20A90" w:rsidR="000B2FE1" w:rsidRPr="009A37A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9A37A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A37AC">
        <w:rPr>
          <w:rFonts w:ascii="Angsana New" w:hAnsi="Angsana New" w:cs="Angsana New" w:hint="cs"/>
          <w:sz w:val="30"/>
          <w:szCs w:val="30"/>
        </w:rPr>
        <w:t xml:space="preserve"> </w:t>
      </w:r>
      <w:r w:rsidR="006558EB" w:rsidRPr="009A37AC">
        <w:rPr>
          <w:rFonts w:ascii="Angsana New" w:hAnsi="Angsana New" w:cs="Angsana New"/>
          <w:sz w:val="30"/>
          <w:szCs w:val="30"/>
        </w:rPr>
        <w:t>30</w:t>
      </w:r>
      <w:r w:rsidR="006558EB" w:rsidRPr="009A37AC">
        <w:rPr>
          <w:rFonts w:ascii="Angsana New" w:hAnsi="Angsana New" w:cs="Angsana New"/>
          <w:sz w:val="30"/>
          <w:szCs w:val="30"/>
          <w:cs/>
        </w:rPr>
        <w:t xml:space="preserve"> </w:t>
      </w:r>
      <w:r w:rsidR="009A37A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558EB" w:rsidRPr="009A37A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291890" w:rsidRPr="009A37AC">
        <w:rPr>
          <w:rFonts w:ascii="Angsana New" w:hAnsi="Angsana New" w:cs="Angsana New"/>
          <w:sz w:val="30"/>
          <w:szCs w:val="30"/>
        </w:rPr>
        <w:t>256</w:t>
      </w:r>
      <w:r w:rsidR="00295F3F" w:rsidRPr="009A37AC">
        <w:rPr>
          <w:rFonts w:ascii="Angsana New" w:hAnsi="Angsana New" w:cs="Angsana New"/>
          <w:sz w:val="30"/>
          <w:szCs w:val="30"/>
        </w:rPr>
        <w:t>8</w:t>
      </w:r>
      <w:r w:rsidRPr="009A37AC">
        <w:rPr>
          <w:rFonts w:ascii="Angsana New" w:hAnsi="Angsana New" w:cs="Angsana New" w:hint="cs"/>
          <w:sz w:val="30"/>
          <w:szCs w:val="30"/>
        </w:rPr>
        <w:t xml:space="preserve"> </w:t>
      </w:r>
      <w:r w:rsidRPr="009A37A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9A37A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9A37AC">
        <w:rPr>
          <w:rFonts w:ascii="Angsana New" w:hAnsi="Angsana New" w:cs="Angsana New"/>
          <w:sz w:val="30"/>
          <w:szCs w:val="30"/>
        </w:rPr>
        <w:t>31</w:t>
      </w:r>
      <w:r w:rsidR="00571D34" w:rsidRPr="009A37A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9A37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9A37A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9A37AC">
        <w:rPr>
          <w:rFonts w:ascii="Angsana New" w:hAnsi="Angsana New" w:cs="Angsana New"/>
          <w:sz w:val="30"/>
          <w:szCs w:val="30"/>
        </w:rPr>
        <w:t>256</w:t>
      </w:r>
      <w:r w:rsidR="00295F3F" w:rsidRPr="009A37AC">
        <w:rPr>
          <w:rFonts w:ascii="Angsana New" w:hAnsi="Angsana New" w:cs="Angsana New"/>
          <w:sz w:val="30"/>
          <w:szCs w:val="30"/>
        </w:rPr>
        <w:t>7</w:t>
      </w:r>
      <w:r w:rsidRPr="009A37AC">
        <w:rPr>
          <w:rFonts w:ascii="Angsana New" w:hAnsi="Angsana New" w:cs="Angsana New" w:hint="cs"/>
          <w:sz w:val="30"/>
          <w:szCs w:val="30"/>
        </w:rPr>
        <w:t xml:space="preserve"> </w:t>
      </w:r>
      <w:r w:rsidRPr="009A37A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364E8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7AC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71E1F4DA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40" w:type="pct"/>
          </w:tcPr>
          <w:p w14:paraId="74BC8F80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3E3A2EEF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5EA5F97E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40" w:type="pct"/>
          </w:tcPr>
          <w:p w14:paraId="7657CA76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0F4FE6D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A37AC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5D2A6D19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FE32325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36DA0B01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6D5A483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1CDA42AB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6812041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33BB52C0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A37AC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7AC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A37AC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5C7BC43B" w14:textId="0263B6DF" w:rsidR="009A37AC" w:rsidRPr="004D49BC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5DCE08B" w14:textId="172B3086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20908717" w:rsidR="009A37AC" w:rsidRPr="004D49BC" w:rsidRDefault="0002639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2639C">
              <w:rPr>
                <w:rFonts w:ascii="Angsana New" w:hAnsi="Angsana New" w:cs="Angsana New"/>
                <w:sz w:val="30"/>
                <w:szCs w:val="30"/>
                <w:cs/>
              </w:rPr>
              <w:t>602</w:t>
            </w:r>
            <w:r w:rsidRPr="000263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639C">
              <w:rPr>
                <w:rFonts w:ascii="Angsana New" w:hAnsi="Angsana New" w:cs="Angsana New"/>
                <w:sz w:val="30"/>
                <w:szCs w:val="30"/>
                <w:cs/>
              </w:rPr>
              <w:t>521</w:t>
            </w:r>
          </w:p>
        </w:tc>
        <w:tc>
          <w:tcPr>
            <w:tcW w:w="140" w:type="pct"/>
          </w:tcPr>
          <w:p w14:paraId="5EEEECE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5A5F2FB4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751,289</w:t>
            </w:r>
          </w:p>
        </w:tc>
      </w:tr>
      <w:tr w:rsidR="009A37AC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8F20C1F" w14:textId="1058B052" w:rsidR="009A37AC" w:rsidRPr="004D49BC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2BE7">
              <w:rPr>
                <w:rFonts w:ascii="Angsana New" w:hAnsi="Angsana New" w:cs="Angsana New"/>
                <w:sz w:val="30"/>
                <w:szCs w:val="30"/>
              </w:rPr>
              <w:t>49,689</w:t>
            </w:r>
          </w:p>
        </w:tc>
        <w:tc>
          <w:tcPr>
            <w:tcW w:w="140" w:type="pct"/>
          </w:tcPr>
          <w:p w14:paraId="68C7BBD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17E9C0C" w14:textId="6EF14DE2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139" w:type="pct"/>
          </w:tcPr>
          <w:p w14:paraId="013549E3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1E467051" w:rsidR="009A37AC" w:rsidRPr="004D49BC" w:rsidRDefault="006401E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401E2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6401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01E2">
              <w:rPr>
                <w:rFonts w:ascii="Angsana New" w:hAnsi="Angsana New" w:cs="Angsana New"/>
                <w:sz w:val="30"/>
                <w:szCs w:val="30"/>
                <w:cs/>
              </w:rPr>
              <w:t>097</w:t>
            </w:r>
          </w:p>
        </w:tc>
        <w:tc>
          <w:tcPr>
            <w:tcW w:w="140" w:type="pct"/>
          </w:tcPr>
          <w:p w14:paraId="28E6D40E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10B604F4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32,666</w:t>
            </w:r>
          </w:p>
        </w:tc>
      </w:tr>
      <w:tr w:rsidR="009A37AC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6D014B69" w:rsidR="009A37AC" w:rsidRPr="004D49BC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2B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49,689</w:t>
            </w:r>
          </w:p>
        </w:tc>
        <w:tc>
          <w:tcPr>
            <w:tcW w:w="140" w:type="pct"/>
            <w:vAlign w:val="bottom"/>
          </w:tcPr>
          <w:p w14:paraId="1D233CF4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3A45C2B3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43,373</w:t>
            </w:r>
          </w:p>
        </w:tc>
        <w:tc>
          <w:tcPr>
            <w:tcW w:w="139" w:type="pct"/>
            <w:vAlign w:val="bottom"/>
          </w:tcPr>
          <w:p w14:paraId="7594AE97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72F3AE8B" w:rsidR="009A37AC" w:rsidRPr="004D49BC" w:rsidRDefault="006401E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0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642</w:t>
            </w:r>
            <w:r w:rsidRPr="006401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0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618</w:t>
            </w:r>
          </w:p>
        </w:tc>
        <w:tc>
          <w:tcPr>
            <w:tcW w:w="140" w:type="pct"/>
            <w:vAlign w:val="bottom"/>
          </w:tcPr>
          <w:p w14:paraId="296F685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1E8C215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783,955</w:t>
            </w:r>
          </w:p>
        </w:tc>
      </w:tr>
      <w:tr w:rsidR="009A37AC" w:rsidRPr="009A37AC" w14:paraId="1EA0295E" w14:textId="77777777" w:rsidTr="009A37AC">
        <w:trPr>
          <w:trHeight w:val="30"/>
        </w:trPr>
        <w:tc>
          <w:tcPr>
            <w:tcW w:w="2289" w:type="pct"/>
            <w:vAlign w:val="bottom"/>
          </w:tcPr>
          <w:p w14:paraId="5E2EBBEA" w14:textId="77777777" w:rsidR="009A37AC" w:rsidRPr="009A37A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3A6802BB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614B3E41" w14:textId="77777777" w:rsidR="009A37AC" w:rsidRPr="009A37A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A37AC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7E4698FD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F88B7C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37AC" w:rsidRPr="004D49BC" w14:paraId="1AF2B6F8" w14:textId="77777777" w:rsidTr="00B05636">
        <w:trPr>
          <w:trHeight w:val="366"/>
        </w:trPr>
        <w:tc>
          <w:tcPr>
            <w:tcW w:w="2289" w:type="pct"/>
          </w:tcPr>
          <w:p w14:paraId="6C1F6DBD" w14:textId="75620561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65B6EF22" w:rsidR="009A37AC" w:rsidRPr="00567665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1F09AF06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1409B53E" w:rsidR="009A37AC" w:rsidRPr="00567665" w:rsidRDefault="006401E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401E2">
              <w:rPr>
                <w:rFonts w:ascii="Angsana New" w:hAnsi="Angsana New" w:cs="Angsana New"/>
                <w:sz w:val="30"/>
                <w:szCs w:val="30"/>
                <w:cs/>
              </w:rPr>
              <w:t>215</w:t>
            </w:r>
            <w:r w:rsidRPr="006401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01E2">
              <w:rPr>
                <w:rFonts w:ascii="Angsana New" w:hAnsi="Angsana New" w:cs="Angsana New"/>
                <w:sz w:val="30"/>
                <w:szCs w:val="30"/>
                <w:cs/>
              </w:rPr>
              <w:t>141</w:t>
            </w:r>
          </w:p>
        </w:tc>
        <w:tc>
          <w:tcPr>
            <w:tcW w:w="140" w:type="pct"/>
          </w:tcPr>
          <w:p w14:paraId="7A2AEB5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9269D3" w14:textId="684822CF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199,645</w:t>
            </w:r>
          </w:p>
        </w:tc>
      </w:tr>
      <w:tr w:rsidR="009A37AC" w:rsidRPr="004D49BC" w14:paraId="12E8DB82" w14:textId="77777777" w:rsidTr="00B05636">
        <w:trPr>
          <w:trHeight w:val="366"/>
        </w:trPr>
        <w:tc>
          <w:tcPr>
            <w:tcW w:w="2289" w:type="pct"/>
          </w:tcPr>
          <w:p w14:paraId="0DA1913C" w14:textId="0BE51009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0A4D5DAD" w14:textId="71B46A90" w:rsidR="009A37AC" w:rsidRPr="00567665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1,859</w:t>
            </w:r>
          </w:p>
        </w:tc>
        <w:tc>
          <w:tcPr>
            <w:tcW w:w="140" w:type="pct"/>
          </w:tcPr>
          <w:p w14:paraId="550F7623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092F9F7E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  <w:tc>
          <w:tcPr>
            <w:tcW w:w="139" w:type="pct"/>
          </w:tcPr>
          <w:p w14:paraId="5CA64158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47C084FE" w:rsidR="009A37AC" w:rsidRPr="00567665" w:rsidRDefault="006401E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998C8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B21BFE" w14:textId="7F9B065C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7AC" w:rsidRPr="004D49BC" w14:paraId="360EA27B" w14:textId="77777777" w:rsidTr="00B05636">
        <w:trPr>
          <w:trHeight w:val="366"/>
        </w:trPr>
        <w:tc>
          <w:tcPr>
            <w:tcW w:w="2289" w:type="pct"/>
          </w:tcPr>
          <w:p w14:paraId="48FBBF4F" w14:textId="73E846AE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</w:tcPr>
          <w:p w14:paraId="7CE710C3" w14:textId="03E19B4B" w:rsidR="009A37AC" w:rsidRPr="00567665" w:rsidRDefault="00E52BE7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40" w:type="pct"/>
          </w:tcPr>
          <w:p w14:paraId="477B0B97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6787858" w14:textId="253DC362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39" w:type="pct"/>
          </w:tcPr>
          <w:p w14:paraId="66ADB5A9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3FBACD54" w:rsidR="009A37AC" w:rsidRPr="00567665" w:rsidRDefault="006401E2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FF3086E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97225F" w14:textId="08B98AE2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9A37AC" w:rsidRPr="004D49BC" w14:paraId="7FA7DF25" w14:textId="77777777" w:rsidTr="00B05636">
        <w:trPr>
          <w:trHeight w:val="366"/>
        </w:trPr>
        <w:tc>
          <w:tcPr>
            <w:tcW w:w="2289" w:type="pct"/>
          </w:tcPr>
          <w:p w14:paraId="7B557894" w14:textId="3775FB04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8FFB03E" w14:textId="3BDE56B4" w:rsidR="009A37AC" w:rsidRPr="00567665" w:rsidRDefault="00CB6A1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6A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2,290</w:t>
            </w:r>
          </w:p>
        </w:tc>
        <w:tc>
          <w:tcPr>
            <w:tcW w:w="140" w:type="pct"/>
          </w:tcPr>
          <w:p w14:paraId="2418F259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6002B" w14:textId="58551800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39" w:type="pct"/>
          </w:tcPr>
          <w:p w14:paraId="23116889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77293D01" w:rsidR="009A37AC" w:rsidRPr="00567665" w:rsidRDefault="00B02E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215,143</w:t>
            </w:r>
          </w:p>
        </w:tc>
        <w:tc>
          <w:tcPr>
            <w:tcW w:w="140" w:type="pct"/>
          </w:tcPr>
          <w:p w14:paraId="60E447F8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2EE98906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199,994</w:t>
            </w:r>
          </w:p>
        </w:tc>
      </w:tr>
      <w:tr w:rsidR="009A37AC" w:rsidRPr="004D49BC" w14:paraId="725D7FA7" w14:textId="77777777" w:rsidTr="009A37AC">
        <w:trPr>
          <w:trHeight w:val="30"/>
        </w:trPr>
        <w:tc>
          <w:tcPr>
            <w:tcW w:w="2289" w:type="pct"/>
          </w:tcPr>
          <w:p w14:paraId="643092E3" w14:textId="77777777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297286E5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AC4FE52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2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A37AC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44159B51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CD31E9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A37AC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5BB1023E" w:rsidR="009A37AC" w:rsidRPr="00567665" w:rsidRDefault="00CB6A1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57EBA18E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76800772" w:rsidR="009A37AC" w:rsidRPr="00567665" w:rsidRDefault="00B02E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9,853</w:t>
            </w:r>
          </w:p>
        </w:tc>
        <w:tc>
          <w:tcPr>
            <w:tcW w:w="140" w:type="pct"/>
          </w:tcPr>
          <w:p w14:paraId="468951DA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56921E9A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9A37AC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5A1B0133" w:rsidR="009A37AC" w:rsidRPr="00567665" w:rsidRDefault="00CB6A1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140" w:type="pct"/>
          </w:tcPr>
          <w:p w14:paraId="663F29EE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2444AD6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0D8CD60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08A0CAB6" w:rsidR="009A37AC" w:rsidRPr="00567665" w:rsidRDefault="00B02E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140" w:type="pct"/>
          </w:tcPr>
          <w:p w14:paraId="5B6D205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09A6FC4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A37AC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4D8E881E" w:rsidR="009A37AC" w:rsidRPr="00567665" w:rsidRDefault="00CB6A1E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40" w:type="pct"/>
          </w:tcPr>
          <w:p w14:paraId="473CFF2A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62A52B86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6766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9" w:type="pct"/>
          </w:tcPr>
          <w:p w14:paraId="7EE40D2F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0EDADDBA" w:rsidR="009A37AC" w:rsidRPr="00567665" w:rsidRDefault="00B02E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40" w:type="pct"/>
          </w:tcPr>
          <w:p w14:paraId="1C6F2C21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4ADFD183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9A37AC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9A37AC" w:rsidRPr="004D49BC" w:rsidRDefault="009A37AC" w:rsidP="009A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1683D0C0" w:rsidR="009A37AC" w:rsidRPr="00567665" w:rsidRDefault="00DC7A13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1,084</w:t>
            </w:r>
          </w:p>
        </w:tc>
        <w:tc>
          <w:tcPr>
            <w:tcW w:w="140" w:type="pct"/>
          </w:tcPr>
          <w:p w14:paraId="5C923106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570648E1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7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39" w:type="pct"/>
          </w:tcPr>
          <w:p w14:paraId="27FD24E9" w14:textId="77777777" w:rsidR="009A37AC" w:rsidRPr="00567665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046D8EE1" w:rsidR="009A37AC" w:rsidRPr="00567665" w:rsidRDefault="00B02E85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10,937</w:t>
            </w:r>
          </w:p>
        </w:tc>
        <w:tc>
          <w:tcPr>
            <w:tcW w:w="140" w:type="pct"/>
          </w:tcPr>
          <w:p w14:paraId="37FDDDAF" w14:textId="77777777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3F310A41" w:rsidR="009A37AC" w:rsidRPr="004D49BC" w:rsidRDefault="009A37AC" w:rsidP="009A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339318AF" w14:textId="77777777" w:rsidR="001C4718" w:rsidRPr="00E8399C" w:rsidRDefault="001C4718">
      <w:pPr>
        <w:rPr>
          <w:rFonts w:cstheme="minorBidi"/>
          <w:sz w:val="2"/>
          <w:szCs w:val="2"/>
          <w:cs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4D49BC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70D2C0CE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vAlign w:val="bottom"/>
          </w:tcPr>
          <w:p w14:paraId="39B1B3F4" w14:textId="4404F30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0428DC">
        <w:trPr>
          <w:trHeight w:val="733"/>
        </w:trPr>
        <w:tc>
          <w:tcPr>
            <w:tcW w:w="4134" w:type="dxa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00B9B7B2" w:rsidR="009E204D" w:rsidRPr="004D49BC" w:rsidRDefault="00EE6A5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37A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9E204D" w:rsidRPr="004D49BC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11F3C798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D27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78F5" w:rsidRPr="004D49BC" w14:paraId="2E62CD2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23228EFF" w14:textId="73855EE0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80" w:type="dxa"/>
            <w:vAlign w:val="bottom"/>
          </w:tcPr>
          <w:p w14:paraId="7FD48D1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65F0388B" w:rsidR="00D278F5" w:rsidRPr="004D49BC" w:rsidRDefault="00A4672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7B1BCE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4BB610D3" w:rsidR="00D278F5" w:rsidRPr="004D49BC" w:rsidRDefault="00A4672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401C9BB2" w:rsidR="00D278F5" w:rsidRPr="004D49BC" w:rsidRDefault="00607062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278F5" w:rsidRPr="004D49BC" w14:paraId="3F60480B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FBA060" w14:textId="307F9CCA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  <w:tc>
          <w:tcPr>
            <w:tcW w:w="280" w:type="dxa"/>
            <w:vAlign w:val="bottom"/>
          </w:tcPr>
          <w:p w14:paraId="39447B49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04047F08" w:rsidR="00D278F5" w:rsidRPr="004D49BC" w:rsidRDefault="00A4672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46722">
              <w:rPr>
                <w:rFonts w:asciiTheme="majorBidi" w:hAnsiTheme="majorBidi" w:cstheme="majorBidi"/>
                <w:sz w:val="30"/>
                <w:szCs w:val="30"/>
              </w:rPr>
              <w:t>106,320</w:t>
            </w:r>
          </w:p>
        </w:tc>
        <w:tc>
          <w:tcPr>
            <w:tcW w:w="270" w:type="dxa"/>
            <w:vAlign w:val="bottom"/>
          </w:tcPr>
          <w:p w14:paraId="44B916D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40DAA129" w:rsidR="00D278F5" w:rsidRPr="004D49BC" w:rsidRDefault="0060706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sz w:val="30"/>
                <w:szCs w:val="30"/>
              </w:rPr>
              <w:t>(19,000)</w:t>
            </w:r>
          </w:p>
        </w:tc>
        <w:tc>
          <w:tcPr>
            <w:tcW w:w="270" w:type="dxa"/>
            <w:vAlign w:val="bottom"/>
          </w:tcPr>
          <w:p w14:paraId="10752FDB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720FB2E6" w:rsidR="00D278F5" w:rsidRPr="004D49BC" w:rsidRDefault="00607062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sz w:val="30"/>
                <w:szCs w:val="30"/>
              </w:rPr>
              <w:t>98,530</w:t>
            </w:r>
          </w:p>
        </w:tc>
      </w:tr>
      <w:tr w:rsidR="00D278F5" w:rsidRPr="004D49BC" w14:paraId="30D9D951" w14:textId="77777777" w:rsidTr="00594323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6132E7" w14:textId="09FCF1D4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  <w:tc>
          <w:tcPr>
            <w:tcW w:w="280" w:type="dxa"/>
            <w:vAlign w:val="bottom"/>
          </w:tcPr>
          <w:p w14:paraId="79EA94B7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7A067CD7" w:rsidR="00D278F5" w:rsidRPr="004D49BC" w:rsidRDefault="00A4672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6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106,320</w:t>
            </w:r>
          </w:p>
        </w:tc>
        <w:tc>
          <w:tcPr>
            <w:tcW w:w="270" w:type="dxa"/>
            <w:vAlign w:val="bottom"/>
          </w:tcPr>
          <w:p w14:paraId="4E5BCF38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2C904A9C" w:rsidR="00D278F5" w:rsidRPr="004D49BC" w:rsidRDefault="00607062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(19,000)</w:t>
            </w:r>
          </w:p>
        </w:tc>
        <w:tc>
          <w:tcPr>
            <w:tcW w:w="270" w:type="dxa"/>
            <w:vAlign w:val="bottom"/>
          </w:tcPr>
          <w:p w14:paraId="57E509E0" w14:textId="77C47352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543A0A7A" w:rsidR="00D278F5" w:rsidRPr="004D49BC" w:rsidRDefault="00607062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148,530</w:t>
            </w:r>
          </w:p>
        </w:tc>
      </w:tr>
      <w:tr w:rsidR="00D278F5" w:rsidRPr="004D49BC" w14:paraId="08E11ADD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044AE1" w14:textId="79D6D658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4457AF99" w:rsidR="00D278F5" w:rsidRPr="004D49BC" w:rsidRDefault="00607062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</w:tr>
      <w:tr w:rsidR="00D278F5" w:rsidRPr="004D49BC" w14:paraId="7B1BB1FB" w14:textId="77777777" w:rsidTr="00594323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1959" w14:textId="47FDED50" w:rsidR="00D278F5" w:rsidRPr="004D49BC" w:rsidRDefault="00D278F5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D278F5" w:rsidRPr="004D49BC" w:rsidRDefault="00D278F5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770A3F07" w:rsidR="00D278F5" w:rsidRPr="004D49BC" w:rsidRDefault="00607062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148,190</w:t>
            </w:r>
          </w:p>
        </w:tc>
      </w:tr>
    </w:tbl>
    <w:p w14:paraId="697C205F" w14:textId="05C03182" w:rsidR="00C423B2" w:rsidRPr="004D49BC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4D49BC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48E53A4E" w:rsidR="0010732F" w:rsidRPr="004D49BC" w:rsidRDefault="00EE6A5D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37A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12E35982" w:rsidR="0010732F" w:rsidRPr="004D49BC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E7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B5A9C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3BCE3539" w:rsidR="00AB5A9C" w:rsidRPr="00372711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273BA6F8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1A588541" w:rsidR="00AB5A9C" w:rsidRPr="00372711" w:rsidRDefault="008D12D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12DC">
              <w:rPr>
                <w:rFonts w:asciiTheme="majorBidi" w:hAnsiTheme="majorBidi" w:cstheme="majorBidi"/>
                <w:sz w:val="30"/>
                <w:szCs w:val="30"/>
              </w:rPr>
              <w:t>22,942,823</w:t>
            </w:r>
          </w:p>
        </w:tc>
        <w:tc>
          <w:tcPr>
            <w:tcW w:w="270" w:type="dxa"/>
          </w:tcPr>
          <w:p w14:paraId="1742D141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01CA279C" w:rsidR="00AB5A9C" w:rsidRPr="00372711" w:rsidRDefault="00546359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5675" w:rsidRPr="004C5675">
              <w:rPr>
                <w:rFonts w:asciiTheme="majorBidi" w:hAnsiTheme="majorBidi" w:cstheme="majorBidi"/>
                <w:sz w:val="30"/>
                <w:szCs w:val="30"/>
              </w:rPr>
              <w:t>26,386,429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5C858" w14:textId="77777777" w:rsidR="00AB5A9C" w:rsidRPr="00372711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725BA4D3" w:rsidR="00AB5A9C" w:rsidRPr="00372711" w:rsidRDefault="004C5675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5675">
              <w:rPr>
                <w:rFonts w:asciiTheme="majorBidi" w:hAnsiTheme="majorBidi" w:cstheme="majorBidi"/>
                <w:sz w:val="30"/>
                <w:szCs w:val="30"/>
              </w:rPr>
              <w:t>7,980,817</w:t>
            </w:r>
          </w:p>
        </w:tc>
      </w:tr>
      <w:tr w:rsidR="00AB5A9C" w:rsidRPr="004D49BC" w14:paraId="05D70EF8" w14:textId="77777777" w:rsidTr="00594323">
        <w:trPr>
          <w:trHeight w:val="366"/>
        </w:trPr>
        <w:tc>
          <w:tcPr>
            <w:tcW w:w="4137" w:type="dxa"/>
          </w:tcPr>
          <w:p w14:paraId="084FBA2B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5C155A0A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72F4FA2A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6CE56127" w:rsidR="00AB5A9C" w:rsidRPr="004D49BC" w:rsidRDefault="004C5675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22,942,823</w:t>
            </w:r>
          </w:p>
        </w:tc>
        <w:tc>
          <w:tcPr>
            <w:tcW w:w="270" w:type="dxa"/>
          </w:tcPr>
          <w:p w14:paraId="6FA0B27A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11CBE4EE" w:rsidR="00AB5A9C" w:rsidRPr="004D49BC" w:rsidRDefault="00546359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5675" w:rsidRPr="004C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26,386,429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D68DF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730B55BE" w:rsidR="00AB5A9C" w:rsidRPr="004D49BC" w:rsidRDefault="004C5675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7,980,817</w:t>
            </w:r>
          </w:p>
        </w:tc>
      </w:tr>
      <w:tr w:rsidR="00AB5A9C" w:rsidRPr="004D49BC" w14:paraId="48FC2C25" w14:textId="77777777" w:rsidTr="00594323">
        <w:trPr>
          <w:trHeight w:val="390"/>
        </w:trPr>
        <w:tc>
          <w:tcPr>
            <w:tcW w:w="4137" w:type="dxa"/>
          </w:tcPr>
          <w:p w14:paraId="1B09AE80" w14:textId="3091A1DB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47452CAE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(330,484)</w:t>
            </w:r>
          </w:p>
        </w:tc>
        <w:tc>
          <w:tcPr>
            <w:tcW w:w="270" w:type="dxa"/>
          </w:tcPr>
          <w:p w14:paraId="63EEDB79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43394DA4" w:rsidR="00AB5A9C" w:rsidRPr="00EE2EA3" w:rsidRDefault="00653EDF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EDF">
              <w:rPr>
                <w:rFonts w:asciiTheme="majorBidi" w:hAnsiTheme="majorBidi" w:cstheme="majorBidi"/>
                <w:sz w:val="30"/>
                <w:szCs w:val="30"/>
              </w:rPr>
              <w:t>(16,994)</w:t>
            </w:r>
          </w:p>
        </w:tc>
      </w:tr>
      <w:tr w:rsidR="00AB5A9C" w:rsidRPr="004D49BC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1A71664B" w:rsidR="00AB5A9C" w:rsidRPr="004D49BC" w:rsidRDefault="00AB5A9C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11,093,939</w:t>
            </w:r>
          </w:p>
        </w:tc>
        <w:tc>
          <w:tcPr>
            <w:tcW w:w="270" w:type="dxa"/>
          </w:tcPr>
          <w:p w14:paraId="1550E523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AB5A9C" w:rsidRPr="004D49BC" w:rsidRDefault="00AB5A9C" w:rsidP="00A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410216F9" w:rsidR="00AB5A9C" w:rsidRPr="00EE2EA3" w:rsidRDefault="00653EDF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7,963,823</w:t>
            </w:r>
          </w:p>
        </w:tc>
      </w:tr>
    </w:tbl>
    <w:p w14:paraId="6E06EEDE" w14:textId="77777777" w:rsidR="00F96C0B" w:rsidRPr="004D49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57293EFF" w:rsidR="006C0689" w:rsidRPr="004D49BC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EE6A5D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9A37AC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EE6A5D" w:rsidRPr="006E64D1">
        <w:rPr>
          <w:rFonts w:ascii="Angsana New" w:hAnsi="Angsana New" w:cs="Angsana New"/>
          <w:spacing w:val="-2"/>
          <w:sz w:val="30"/>
          <w:szCs w:val="30"/>
          <w:cs/>
        </w:rPr>
        <w:t>ยน</w:t>
      </w:r>
      <w:r w:rsidR="00EE6A5D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pacing w:val="-2"/>
          <w:sz w:val="30"/>
          <w:szCs w:val="30"/>
        </w:rPr>
        <w:t>256</w:t>
      </w:r>
      <w:r w:rsidR="000E73BE">
        <w:rPr>
          <w:rFonts w:ascii="Angsana New" w:hAnsi="Angsana New" w:cs="Angsana New"/>
          <w:spacing w:val="-2"/>
          <w:sz w:val="30"/>
          <w:szCs w:val="30"/>
        </w:rPr>
        <w:t>8</w:t>
      </w:r>
      <w:r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4D49BC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4D49BC">
        <w:rPr>
          <w:rFonts w:ascii="Angsana New" w:hAnsi="Angsana New" w:cs="Angsana New"/>
          <w:sz w:val="30"/>
          <w:szCs w:val="30"/>
        </w:rPr>
        <w:t xml:space="preserve"> </w:t>
      </w:r>
      <w:r w:rsidR="009A2CAF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4D49BC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4D49BC">
        <w:rPr>
          <w:rFonts w:ascii="Angsana New" w:hAnsi="Angsana New" w:cs="Angsana New"/>
          <w:sz w:val="30"/>
          <w:szCs w:val="30"/>
        </w:rPr>
        <w:t>256</w:t>
      </w:r>
      <w:r w:rsidR="000E73BE">
        <w:rPr>
          <w:rFonts w:ascii="Angsana New" w:hAnsi="Angsana New" w:cs="Angsana New"/>
          <w:sz w:val="30"/>
          <w:szCs w:val="30"/>
        </w:rPr>
        <w:t>8</w:t>
      </w:r>
      <w:r w:rsidR="009A2CA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</w:t>
      </w:r>
      <w:r w:rsidRPr="0099508F">
        <w:rPr>
          <w:rFonts w:ascii="Angsana New" w:hAnsi="Angsana New" w:cs="Angsana New"/>
          <w:sz w:val="30"/>
          <w:szCs w:val="30"/>
          <w:cs/>
        </w:rPr>
        <w:t>ล</w:t>
      </w:r>
      <w:r w:rsidRPr="0099508F">
        <w:rPr>
          <w:rFonts w:ascii="Angsana New" w:hAnsi="Angsana New" w:cs="Angsana New" w:hint="cs"/>
          <w:sz w:val="30"/>
          <w:szCs w:val="30"/>
          <w:cs/>
        </w:rPr>
        <w:t>ะ</w:t>
      </w:r>
      <w:r w:rsidR="00B05636" w:rsidRPr="0099508F">
        <w:rPr>
          <w:rFonts w:ascii="Angsana New" w:hAnsi="Angsana New" w:cs="Angsana New"/>
          <w:sz w:val="30"/>
          <w:szCs w:val="30"/>
        </w:rPr>
        <w:t xml:space="preserve"> </w:t>
      </w:r>
      <w:r w:rsidR="008F4227">
        <w:rPr>
          <w:rFonts w:ascii="Angsana New" w:hAnsi="Angsana New" w:cs="Angsana New"/>
          <w:sz w:val="30"/>
          <w:szCs w:val="30"/>
        </w:rPr>
        <w:t>4.10</w:t>
      </w:r>
      <w:r w:rsidRPr="00522546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522546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522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227">
        <w:rPr>
          <w:rFonts w:ascii="Angsana New" w:hAnsi="Angsana New" w:cs="Angsana New"/>
          <w:sz w:val="30"/>
          <w:szCs w:val="30"/>
        </w:rPr>
        <w:t>7.00</w:t>
      </w:r>
      <w:r w:rsidR="00EE6A5D" w:rsidRPr="00522546">
        <w:rPr>
          <w:rFonts w:ascii="Angsana New" w:hAnsi="Angsana New" w:cs="Angsana New"/>
          <w:sz w:val="30"/>
          <w:szCs w:val="30"/>
        </w:rPr>
        <w:t xml:space="preserve"> </w:t>
      </w:r>
      <w:r w:rsidRPr="00522546">
        <w:rPr>
          <w:rFonts w:ascii="Angsana New" w:hAnsi="Angsana New" w:cs="Angsana New"/>
          <w:sz w:val="30"/>
          <w:szCs w:val="30"/>
          <w:cs/>
        </w:rPr>
        <w:t>ต่อ</w:t>
      </w:r>
      <w:r w:rsidRPr="004D49BC">
        <w:rPr>
          <w:rFonts w:ascii="Angsana New" w:hAnsi="Angsana New" w:cs="Angsana New"/>
          <w:sz w:val="30"/>
          <w:szCs w:val="30"/>
          <w:cs/>
        </w:rPr>
        <w:t>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2567: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ระหว่างร้อยละ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4.84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0E73BE" w:rsidRPr="000E73B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E73BE" w:rsidRPr="000E73BE">
        <w:rPr>
          <w:rFonts w:ascii="Angsana New" w:hAnsi="Angsana New" w:cs="Angsana New"/>
          <w:i/>
          <w:iCs/>
          <w:sz w:val="30"/>
          <w:szCs w:val="30"/>
        </w:rPr>
        <w:t xml:space="preserve">7.00 </w:t>
      </w:r>
      <w:r w:rsidR="000E73BE" w:rsidRPr="000E73BE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4437FB2" w14:textId="6BD4FCB8" w:rsidR="00914EC8" w:rsidRPr="004D49BC" w:rsidRDefault="00914EC8"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594323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vAlign w:val="bottom"/>
          </w:tcPr>
          <w:p w14:paraId="50EE6F47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E025B7" w14:paraId="57427845" w14:textId="77777777" w:rsidTr="00594323">
        <w:trPr>
          <w:trHeight w:val="733"/>
        </w:trPr>
        <w:tc>
          <w:tcPr>
            <w:tcW w:w="4137" w:type="dxa"/>
            <w:vAlign w:val="bottom"/>
          </w:tcPr>
          <w:p w14:paraId="52E80E1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E025B7" w:rsidRDefault="00FD78A4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3E20B5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68068D1A" w:rsidR="004A3739" w:rsidRPr="00E025B7" w:rsidRDefault="00EE6A5D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37A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A3739" w:rsidRPr="00E025B7" w14:paraId="5E547CD7" w14:textId="77777777" w:rsidTr="00594323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2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E025B7" w14:paraId="1AA4D5D2" w14:textId="77777777" w:rsidTr="00594323">
        <w:trPr>
          <w:trHeight w:hRule="exact" w:val="404"/>
        </w:trPr>
        <w:tc>
          <w:tcPr>
            <w:tcW w:w="4137" w:type="dxa"/>
          </w:tcPr>
          <w:p w14:paraId="6A461B3F" w14:textId="21CC346E" w:rsidR="004A3739" w:rsidRPr="00E025B7" w:rsidRDefault="0070737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E0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E025B7" w:rsidRDefault="004A373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0922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7E24E5EC" w:rsidR="00BE0922" w:rsidRPr="00E025B7" w:rsidRDefault="00BE092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5C5DFD69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5F20ECBF" w:rsidR="00BE0922" w:rsidRPr="00E025B7" w:rsidRDefault="0060706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4E27932F" w:rsidR="00BE0922" w:rsidRPr="00E025B7" w:rsidRDefault="00195368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95368">
              <w:rPr>
                <w:rFonts w:asciiTheme="majorBidi" w:hAnsiTheme="majorBidi" w:cstheme="majorBidi"/>
                <w:sz w:val="30"/>
                <w:szCs w:val="30"/>
              </w:rPr>
              <w:t>(16,875)</w:t>
            </w:r>
          </w:p>
        </w:tc>
        <w:tc>
          <w:tcPr>
            <w:tcW w:w="270" w:type="dxa"/>
            <w:vAlign w:val="bottom"/>
          </w:tcPr>
          <w:p w14:paraId="4A1FE2BA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1A3C7608" w:rsidR="00BE0922" w:rsidRPr="00E025B7" w:rsidRDefault="00195368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95368">
              <w:rPr>
                <w:rFonts w:asciiTheme="majorBidi" w:hAnsiTheme="majorBidi" w:cstheme="majorBidi"/>
                <w:sz w:val="30"/>
                <w:szCs w:val="30"/>
              </w:rPr>
              <w:t>39,375</w:t>
            </w:r>
          </w:p>
        </w:tc>
      </w:tr>
      <w:tr w:rsidR="00BE0922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AB95475" w:rsidR="00BE0922" w:rsidRPr="00E025B7" w:rsidRDefault="00BE0922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0865F0D7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0D27494F" w:rsidR="00BE0922" w:rsidRPr="00E025B7" w:rsidRDefault="0060706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48D8FF22" w:rsidR="00BE0922" w:rsidRPr="00E025B7" w:rsidRDefault="00195368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(16,875)</w:t>
            </w:r>
          </w:p>
        </w:tc>
        <w:tc>
          <w:tcPr>
            <w:tcW w:w="270" w:type="dxa"/>
            <w:vAlign w:val="bottom"/>
          </w:tcPr>
          <w:p w14:paraId="6AF42CAE" w14:textId="77777777" w:rsidR="00BE0922" w:rsidRPr="00E025B7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5E2AD01E" w:rsidR="00BE0922" w:rsidRPr="00E025B7" w:rsidRDefault="00195368" w:rsidP="0022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39,375</w:t>
            </w:r>
          </w:p>
        </w:tc>
      </w:tr>
      <w:bookmarkEnd w:id="1"/>
      <w:bookmarkEnd w:id="2"/>
    </w:tbl>
    <w:p w14:paraId="029DA882" w14:textId="77777777" w:rsidR="00914EC8" w:rsidRPr="00E025B7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7D22E2" w14:textId="4DAA1B2F" w:rsidR="006C251F" w:rsidRPr="004D49BC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25B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EE6A5D" w:rsidRPr="00E025B7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9A37AC"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 w:rsidR="00EE6A5D" w:rsidRPr="00E025B7">
        <w:rPr>
          <w:rFonts w:ascii="Angsana New" w:hAnsi="Angsana New" w:cs="Angsana New" w:hint="cs"/>
          <w:spacing w:val="2"/>
          <w:sz w:val="30"/>
          <w:szCs w:val="30"/>
          <w:cs/>
        </w:rPr>
        <w:t>ยน</w:t>
      </w:r>
      <w:r w:rsidR="00EE6A5D" w:rsidRPr="00E025B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025B7">
        <w:rPr>
          <w:rFonts w:ascii="Angsana New" w:hAnsi="Angsana New" w:cs="Angsana New"/>
          <w:sz w:val="30"/>
          <w:szCs w:val="30"/>
        </w:rPr>
        <w:t>256</w:t>
      </w:r>
      <w:r w:rsidR="00BE0922">
        <w:rPr>
          <w:rFonts w:ascii="Angsana New" w:hAnsi="Angsana New" w:cs="Angsana New"/>
          <w:sz w:val="30"/>
          <w:szCs w:val="30"/>
        </w:rPr>
        <w:t>8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E025B7">
        <w:rPr>
          <w:rFonts w:ascii="Angsana New" w:hAnsi="Angsana New" w:cs="Angsana New" w:hint="cs"/>
          <w:sz w:val="30"/>
          <w:szCs w:val="30"/>
          <w:cs/>
        </w:rPr>
        <w:t>ยาว</w:t>
      </w:r>
      <w:r w:rsidRPr="00E025B7">
        <w:rPr>
          <w:rFonts w:ascii="Angsana New" w:hAnsi="Angsana New" w:cs="Angsana New"/>
          <w:sz w:val="30"/>
          <w:szCs w:val="30"/>
          <w:cs/>
        </w:rPr>
        <w:t>แก่</w:t>
      </w:r>
      <w:r w:rsidRPr="00E025B7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E025B7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E025B7">
        <w:rPr>
          <w:rFonts w:ascii="Angsana New" w:hAnsi="Angsana New" w:cs="Angsana New" w:hint="cs"/>
          <w:sz w:val="30"/>
          <w:szCs w:val="30"/>
          <w:cs/>
        </w:rPr>
        <w:t>ไม่</w:t>
      </w:r>
      <w:r w:rsidRPr="00E025B7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433E8C">
        <w:rPr>
          <w:rFonts w:ascii="Angsana New" w:hAnsi="Angsana New" w:cs="Angsana New"/>
          <w:sz w:val="30"/>
          <w:szCs w:val="30"/>
        </w:rPr>
        <w:t>90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</w:t>
      </w:r>
      <w:r w:rsidR="001E3905">
        <w:rPr>
          <w:rFonts w:ascii="Angsana New" w:hAnsi="Angsana New" w:cs="Angsana New"/>
          <w:sz w:val="30"/>
          <w:szCs w:val="30"/>
          <w:cs/>
        </w:rPr>
        <w:br/>
      </w:r>
      <w:r w:rsidRPr="00E025B7">
        <w:rPr>
          <w:rFonts w:ascii="Angsana New" w:hAnsi="Angsana New" w:cs="Angsana New" w:hint="cs"/>
          <w:sz w:val="30"/>
          <w:szCs w:val="30"/>
          <w:cs/>
        </w:rPr>
        <w:t>มีกำหนด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รับชำระคืนทุก</w:t>
      </w:r>
      <w:r w:rsidR="007F774D" w:rsidRPr="00E14B2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ๆ</w:t>
      </w:r>
      <w:r w:rsidR="007F774D" w:rsidRPr="00E14B2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ไตรมาสจนถึงเดือนมิถุนายน</w:t>
      </w:r>
      <w:r w:rsidR="00844D41" w:rsidRPr="00E14B2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B7883" w:rsidRPr="00E14B2F">
        <w:rPr>
          <w:rFonts w:ascii="Angsana New" w:hAnsi="Angsana New" w:cs="Angsana New"/>
          <w:spacing w:val="-8"/>
          <w:sz w:val="30"/>
          <w:szCs w:val="30"/>
        </w:rPr>
        <w:t>25</w:t>
      </w:r>
      <w:r w:rsidR="00783449" w:rsidRPr="00E14B2F">
        <w:rPr>
          <w:rFonts w:ascii="Angsana New" w:hAnsi="Angsana New" w:cs="Angsana New"/>
          <w:spacing w:val="-8"/>
          <w:sz w:val="30"/>
          <w:szCs w:val="30"/>
        </w:rPr>
        <w:t>70</w:t>
      </w:r>
      <w:r w:rsidR="00844D41" w:rsidRPr="00E14B2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เงินให้กู้ยืมดังกล่าว</w:t>
      </w:r>
      <w:r w:rsidRPr="00E14B2F">
        <w:rPr>
          <w:rFonts w:ascii="Angsana New" w:hAnsi="Angsana New" w:cs="Angsana New"/>
          <w:spacing w:val="-8"/>
          <w:sz w:val="30"/>
          <w:szCs w:val="30"/>
          <w:cs/>
        </w:rPr>
        <w:t>มีอัตราดอกเบี้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ย</w:t>
      </w:r>
      <w:r w:rsidRPr="00E14B2F">
        <w:rPr>
          <w:rFonts w:ascii="Angsana New" w:hAnsi="Angsana New" w:cs="Angsana New"/>
          <w:spacing w:val="-8"/>
          <w:sz w:val="30"/>
          <w:szCs w:val="30"/>
          <w:cs/>
        </w:rPr>
        <w:t>ร้อยล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ะ</w:t>
      </w:r>
      <w:r w:rsidRPr="00E14B2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783449" w:rsidRPr="00E14B2F">
        <w:rPr>
          <w:rFonts w:ascii="Angsana New" w:hAnsi="Angsana New" w:cs="Angsana New"/>
          <w:spacing w:val="-8"/>
          <w:sz w:val="30"/>
          <w:szCs w:val="30"/>
        </w:rPr>
        <w:t>6.50</w:t>
      </w:r>
      <w:r w:rsidRPr="00E14B2F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14B2F">
        <w:rPr>
          <w:rFonts w:ascii="Angsana New" w:hAnsi="Angsana New" w:cs="Angsana New" w:hint="cs"/>
          <w:spacing w:val="-8"/>
          <w:sz w:val="30"/>
          <w:szCs w:val="30"/>
          <w:cs/>
        </w:rPr>
        <w:t>ต่อ</w:t>
      </w:r>
      <w:r w:rsidR="00BE0922" w:rsidRPr="00E14B2F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="00BE0922">
        <w:rPr>
          <w:rFonts w:ascii="Angsana New" w:hAnsi="Angsana New" w:cs="Angsana New"/>
          <w:sz w:val="30"/>
          <w:szCs w:val="30"/>
        </w:rPr>
        <w:t xml:space="preserve"> </w:t>
      </w:r>
      <w:r w:rsidR="00D75302">
        <w:rPr>
          <w:rFonts w:ascii="Angsana New" w:hAnsi="Angsana New" w:cs="Angsana New"/>
          <w:sz w:val="30"/>
          <w:szCs w:val="30"/>
        </w:rPr>
        <w:br/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2567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BE092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BE092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722532">
        <w:rPr>
          <w:rFonts w:ascii="Angsana New" w:hAnsi="Angsana New" w:cs="Angsana New"/>
          <w:i/>
          <w:iCs/>
          <w:sz w:val="30"/>
          <w:szCs w:val="30"/>
        </w:rPr>
        <w:t>6.</w:t>
      </w:r>
      <w:r w:rsidR="00BE0922" w:rsidRPr="004D49BC">
        <w:rPr>
          <w:rFonts w:ascii="Angsana New" w:hAnsi="Angsana New" w:cs="Angsana New"/>
          <w:i/>
          <w:iCs/>
          <w:sz w:val="30"/>
          <w:szCs w:val="30"/>
        </w:rPr>
        <w:t>50</w:t>
      </w:r>
      <w:r w:rsidR="00BE092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E092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BE092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8F701F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22"/>
          <w:szCs w:val="22"/>
          <w:cs/>
        </w:rPr>
      </w:pP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9A37AC">
        <w:trPr>
          <w:trHeight w:val="413"/>
          <w:tblHeader/>
        </w:trPr>
        <w:tc>
          <w:tcPr>
            <w:tcW w:w="3807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9A37AC">
        <w:trPr>
          <w:trHeight w:val="816"/>
          <w:tblHeader/>
        </w:trPr>
        <w:tc>
          <w:tcPr>
            <w:tcW w:w="3807" w:type="dxa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1C8DA1EA" w:rsidR="009E204D" w:rsidRPr="004D49BC" w:rsidRDefault="00693BC9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A37A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9E204D" w:rsidRPr="004D49BC" w14:paraId="131588C0" w14:textId="77777777" w:rsidTr="009A37AC">
        <w:trPr>
          <w:trHeight w:hRule="exact" w:val="414"/>
          <w:tblHeader/>
        </w:trPr>
        <w:tc>
          <w:tcPr>
            <w:tcW w:w="3807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9A37AC">
        <w:trPr>
          <w:trHeight w:hRule="exact" w:val="414"/>
        </w:trPr>
        <w:tc>
          <w:tcPr>
            <w:tcW w:w="3807" w:type="dxa"/>
          </w:tcPr>
          <w:p w14:paraId="3C2BE69F" w14:textId="6DD51144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E0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0922" w:rsidRPr="004D49BC" w14:paraId="6ADE1647" w14:textId="77777777" w:rsidTr="009A37AC">
        <w:trPr>
          <w:trHeight w:val="401"/>
        </w:trPr>
        <w:tc>
          <w:tcPr>
            <w:tcW w:w="3807" w:type="dxa"/>
            <w:vAlign w:val="bottom"/>
          </w:tcPr>
          <w:p w14:paraId="13428069" w14:textId="7FBF55E4" w:rsidR="00BE0922" w:rsidRPr="004D49BC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453BEAD2" w:rsidR="00BE0922" w:rsidRPr="00372711" w:rsidRDefault="00BE0922" w:rsidP="00BE0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027276E6" w:rsidR="00BE0922" w:rsidRPr="00372711" w:rsidRDefault="00457C9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7C480189" w:rsidR="00BE0922" w:rsidRPr="00372711" w:rsidRDefault="00457C9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50EDE942" w:rsidR="00BE0922" w:rsidRPr="00372711" w:rsidRDefault="00E231D5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BE0922" w:rsidRPr="004D49BC" w14:paraId="061C5BA7" w14:textId="77777777" w:rsidTr="009A37AC">
        <w:trPr>
          <w:trHeight w:val="413"/>
        </w:trPr>
        <w:tc>
          <w:tcPr>
            <w:tcW w:w="3807" w:type="dxa"/>
          </w:tcPr>
          <w:p w14:paraId="6509A058" w14:textId="42C94F1C" w:rsidR="00BE0922" w:rsidRPr="004D49BC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3CA881B6" w:rsidR="00BE0922" w:rsidRPr="00372711" w:rsidRDefault="00BE0922" w:rsidP="00BE0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6A85462A" w:rsidR="00BE0922" w:rsidRPr="00372711" w:rsidRDefault="00457C9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15E1ACBA" w:rsidR="00BE0922" w:rsidRPr="00372711" w:rsidRDefault="00457C9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BE0922" w:rsidRPr="00372711" w:rsidRDefault="00BE0922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5713CC34" w:rsidR="00BE0922" w:rsidRPr="00372711" w:rsidRDefault="00457C9A" w:rsidP="00BE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</w:tbl>
    <w:p w14:paraId="70935B4C" w14:textId="77777777" w:rsidR="00C423B2" w:rsidRPr="004D49BC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664EE2D" w14:textId="19693E74" w:rsidR="00027A6A" w:rsidRDefault="00B05636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ณ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93BC9" w:rsidRPr="00027A6A">
        <w:rPr>
          <w:rFonts w:ascii="Angsana New" w:hAnsi="Angsana New" w:cs="Angsana New"/>
          <w:sz w:val="30"/>
          <w:szCs w:val="30"/>
        </w:rPr>
        <w:t>30</w:t>
      </w:r>
      <w:r w:rsidR="00693BC9" w:rsidRPr="00027A6A">
        <w:rPr>
          <w:rFonts w:ascii="Angsana New" w:hAnsi="Angsana New" w:cs="Angsana New"/>
          <w:sz w:val="30"/>
          <w:szCs w:val="30"/>
          <w:cs/>
        </w:rPr>
        <w:t xml:space="preserve"> </w:t>
      </w:r>
      <w:r w:rsidR="009A37A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93BC9" w:rsidRPr="00027A6A">
        <w:rPr>
          <w:rFonts w:ascii="Angsana New" w:hAnsi="Angsana New" w:cs="Angsana New"/>
          <w:sz w:val="30"/>
          <w:szCs w:val="30"/>
          <w:cs/>
        </w:rPr>
        <w:t>ยน</w:t>
      </w:r>
      <w:r w:rsidR="00693BC9" w:rsidRPr="00027A6A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256</w:t>
      </w:r>
      <w:r w:rsidR="00BE0922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>
        <w:rPr>
          <w:rFonts w:ascii="Angsana New" w:hAnsi="Angsana New" w:cs="Angsana New"/>
          <w:sz w:val="30"/>
          <w:szCs w:val="30"/>
        </w:rPr>
        <w:t xml:space="preserve">  </w:t>
      </w:r>
      <w:r w:rsidRPr="004D49BC">
        <w:rPr>
          <w:rFonts w:ascii="Angsana New" w:hAnsi="Angsana New" w:cs="Angsana New" w:hint="cs"/>
          <w:sz w:val="30"/>
          <w:szCs w:val="30"/>
          <w:cs/>
        </w:rPr>
        <w:t>ให้กู้ยืมประเภท</w:t>
      </w:r>
      <w:r w:rsidRPr="009574BA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="009574BA" w:rsidRPr="009574BA">
        <w:rPr>
          <w:rFonts w:ascii="Angsana New" w:hAnsi="Angsana New" w:cs="Angsana New"/>
          <w:sz w:val="30"/>
          <w:szCs w:val="30"/>
        </w:rPr>
        <w:t xml:space="preserve"> 1,000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</w:t>
      </w:r>
      <w:r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รับชำร</w:t>
      </w:r>
      <w:r w:rsidR="00BA24E2"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ะ</w:t>
      </w:r>
      <w:r w:rsidRPr="002C24B2">
        <w:rPr>
          <w:rFonts w:ascii="Angsana New" w:hAnsi="Angsana New" w:cs="Angsana New" w:hint="cs"/>
          <w:spacing w:val="-20"/>
          <w:sz w:val="30"/>
          <w:szCs w:val="30"/>
          <w:cs/>
        </w:rPr>
        <w:t>คืน</w:t>
      </w:r>
      <w:r w:rsidRPr="009574BA">
        <w:rPr>
          <w:rFonts w:ascii="Angsana New" w:hAnsi="Angsana New" w:cs="Angsana New" w:hint="cs"/>
          <w:sz w:val="30"/>
          <w:szCs w:val="30"/>
          <w:cs/>
        </w:rPr>
        <w:t>ทั้งจำนวนในเดือนพฤศจิกายน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9574BA">
        <w:rPr>
          <w:rFonts w:ascii="Angsana New" w:hAnsi="Angsana New" w:cs="Angsana New"/>
          <w:sz w:val="30"/>
          <w:szCs w:val="30"/>
        </w:rPr>
        <w:t>2569</w:t>
      </w:r>
      <w:r w:rsidRPr="009574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574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 w:hint="cs"/>
          <w:sz w:val="30"/>
          <w:szCs w:val="30"/>
          <w:cs/>
        </w:rPr>
        <w:t>ให้กู้ยืมดังกล่าวมีอัตราดอกเบี้ยร้อยละ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9574BA">
        <w:rPr>
          <w:rFonts w:ascii="Angsana New" w:hAnsi="Angsana New" w:cs="Angsana New"/>
          <w:sz w:val="30"/>
          <w:szCs w:val="30"/>
        </w:rPr>
        <w:t>4.25</w:t>
      </w:r>
      <w:r w:rsidR="004C61C1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2567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9A37AC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/>
          <w:i/>
          <w:iCs/>
          <w:sz w:val="30"/>
          <w:szCs w:val="30"/>
        </w:rPr>
        <w:t>4.25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B63BA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B63BA" w:rsidRPr="0072253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64F012C2" w:rsidR="008732C4" w:rsidRDefault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1"/>
        <w:gridCol w:w="270"/>
        <w:gridCol w:w="1082"/>
        <w:gridCol w:w="270"/>
        <w:gridCol w:w="1078"/>
        <w:gridCol w:w="270"/>
        <w:gridCol w:w="1169"/>
      </w:tblGrid>
      <w:tr w:rsidR="000B1B9B" w:rsidRPr="004D49BC" w14:paraId="74F5A4AB" w14:textId="77777777" w:rsidTr="009A37AC">
        <w:trPr>
          <w:trHeight w:val="60"/>
        </w:trPr>
        <w:tc>
          <w:tcPr>
            <w:tcW w:w="2085" w:type="pct"/>
          </w:tcPr>
          <w:p w14:paraId="660C6577" w14:textId="23588045" w:rsidR="000B1B9B" w:rsidRPr="004D49BC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37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407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9A37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8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8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  <w:vAlign w:val="bottom"/>
          </w:tcPr>
          <w:p w14:paraId="32940E4E" w14:textId="1998CC76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C81" w:rsidRPr="004D49BC" w14:paraId="5A16A3C5" w14:textId="77777777" w:rsidTr="009A37AC">
        <w:trPr>
          <w:trHeight w:val="414"/>
        </w:trPr>
        <w:tc>
          <w:tcPr>
            <w:tcW w:w="2085" w:type="pct"/>
            <w:vAlign w:val="bottom"/>
          </w:tcPr>
          <w:p w14:paraId="51F9E948" w14:textId="158A266D" w:rsidR="00F33C81" w:rsidRPr="004D49BC" w:rsidRDefault="00F33C81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 w:rsidR="009A37A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43" w:type="pct"/>
          </w:tcPr>
          <w:p w14:paraId="7B775043" w14:textId="7A8E1DA9" w:rsidR="00F33C81" w:rsidRPr="00F33C81" w:rsidRDefault="00F33C81" w:rsidP="00F33C8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C8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F33C8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B4F03C4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11503F90" w14:textId="6DA24AE2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EA3241E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3AD8490" w14:textId="07920B28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2C37736" w14:textId="77777777" w:rsidR="00F33C81" w:rsidRPr="004D49BC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FC0FF7F" w14:textId="326070A1" w:rsidR="00F33C81" w:rsidRPr="004D49BC" w:rsidRDefault="00F33C81" w:rsidP="00F33C8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2692" w:rsidRPr="004D49BC" w14:paraId="2AA0BB9A" w14:textId="77777777" w:rsidTr="009A37AC">
        <w:trPr>
          <w:trHeight w:val="414"/>
        </w:trPr>
        <w:tc>
          <w:tcPr>
            <w:tcW w:w="2085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5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D10" w:rsidRPr="004D49BC" w14:paraId="194E00F0" w14:textId="77777777" w:rsidTr="009A37AC">
        <w:trPr>
          <w:trHeight w:val="60"/>
        </w:trPr>
        <w:tc>
          <w:tcPr>
            <w:tcW w:w="2085" w:type="pct"/>
            <w:vAlign w:val="bottom"/>
          </w:tcPr>
          <w:p w14:paraId="04C84EB3" w14:textId="4D8DA365" w:rsidR="008A6D10" w:rsidRPr="00E025B7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3" w:type="pct"/>
            <w:vAlign w:val="bottom"/>
          </w:tcPr>
          <w:p w14:paraId="137FE4C0" w14:textId="2DFA2F56" w:rsidR="008A6D10" w:rsidRPr="004D49BC" w:rsidRDefault="00BF0DFE" w:rsidP="008A6D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257</w:t>
            </w:r>
          </w:p>
        </w:tc>
        <w:tc>
          <w:tcPr>
            <w:tcW w:w="148" w:type="pct"/>
            <w:vAlign w:val="bottom"/>
          </w:tcPr>
          <w:p w14:paraId="2C774450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6846B21" w14:textId="355DBC79" w:rsidR="008A6D10" w:rsidRPr="004D49BC" w:rsidRDefault="009A37AC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(1,002)</w:t>
            </w:r>
          </w:p>
        </w:tc>
        <w:tc>
          <w:tcPr>
            <w:tcW w:w="148" w:type="pct"/>
            <w:vAlign w:val="bottom"/>
          </w:tcPr>
          <w:p w14:paraId="510EC86C" w14:textId="77777777" w:rsidR="008A6D10" w:rsidRPr="004D49BC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F2BC5C1" w14:textId="34FC1A0E" w:rsidR="008A6D10" w:rsidRPr="00EE2EA3" w:rsidRDefault="00D70EFA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D70EFA">
              <w:rPr>
                <w:rFonts w:ascii="Angsana New" w:hAnsi="Angsana New" w:cstheme="minorBidi"/>
                <w:sz w:val="30"/>
                <w:szCs w:val="30"/>
                <w:lang w:eastAsia="ko-KR"/>
              </w:rPr>
              <w:t>(313,49</w:t>
            </w:r>
            <w:r w:rsidR="00197175">
              <w:rPr>
                <w:rFonts w:ascii="Angsana New" w:hAnsi="Angsana New" w:cstheme="minorBidi"/>
                <w:sz w:val="30"/>
                <w:szCs w:val="30"/>
                <w:lang w:eastAsia="ko-KR"/>
              </w:rPr>
              <w:t>0</w:t>
            </w:r>
            <w:r w:rsidRPr="00D70EFA">
              <w:rPr>
                <w:rFonts w:ascii="Angsana New" w:hAnsi="Angsana New" w:cstheme="min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8" w:type="pct"/>
            <w:vAlign w:val="bottom"/>
          </w:tcPr>
          <w:p w14:paraId="0D4E53E2" w14:textId="77777777" w:rsidR="008A6D10" w:rsidRPr="00EE2EA3" w:rsidRDefault="008A6D10" w:rsidP="008A6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0F4C59E" w14:textId="7BB6D803" w:rsidR="008A6D10" w:rsidRPr="004D49BC" w:rsidRDefault="009A37AC" w:rsidP="008A6D1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42,578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1"/>
        <w:gridCol w:w="1082"/>
        <w:gridCol w:w="267"/>
        <w:gridCol w:w="1080"/>
        <w:gridCol w:w="271"/>
        <w:gridCol w:w="1169"/>
      </w:tblGrid>
      <w:tr w:rsidR="008E5338" w:rsidRPr="004D49BC" w14:paraId="08093DAA" w14:textId="77777777" w:rsidTr="00332FA2">
        <w:trPr>
          <w:trHeight w:val="369"/>
          <w:tblHeader/>
        </w:trPr>
        <w:tc>
          <w:tcPr>
            <w:tcW w:w="2079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br w:type="page"/>
            </w:r>
          </w:p>
        </w:tc>
        <w:tc>
          <w:tcPr>
            <w:tcW w:w="1388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FA2" w:rsidRPr="004D49BC" w14:paraId="6F6FF796" w14:textId="77777777" w:rsidTr="00332FA2">
        <w:trPr>
          <w:trHeight w:val="369"/>
          <w:tblHeader/>
        </w:trPr>
        <w:tc>
          <w:tcPr>
            <w:tcW w:w="2079" w:type="pct"/>
          </w:tcPr>
          <w:p w14:paraId="202E9E6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7808CAC" w14:textId="3FCB6F0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9" w:type="pct"/>
          </w:tcPr>
          <w:p w14:paraId="59A16A7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07F2C9B" w14:textId="25F797E2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9DEFF10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AEBF0F7" w14:textId="711BCB15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9" w:type="pct"/>
          </w:tcPr>
          <w:p w14:paraId="1887F9A4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80CE1D" w14:textId="12E4EC0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2FA2" w:rsidRPr="004D49BC" w14:paraId="52445793" w14:textId="77777777" w:rsidTr="00332FA2">
        <w:trPr>
          <w:trHeight w:val="357"/>
          <w:tblHeader/>
        </w:trPr>
        <w:tc>
          <w:tcPr>
            <w:tcW w:w="2079" w:type="pct"/>
          </w:tcPr>
          <w:p w14:paraId="658F55B5" w14:textId="0F6DBE79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6D7EE60" w14:textId="0740AD26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vAlign w:val="bottom"/>
          </w:tcPr>
          <w:p w14:paraId="64E0A8B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9B6995B" w14:textId="31FCEE0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D25F61A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45F0636" w14:textId="2105A208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vAlign w:val="bottom"/>
          </w:tcPr>
          <w:p w14:paraId="4C7DF306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E109DE" w14:textId="76B37A58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32FA2" w:rsidRPr="004D49BC" w14:paraId="2EDE04CE" w14:textId="77777777" w:rsidTr="009A37AC">
        <w:trPr>
          <w:trHeight w:val="369"/>
          <w:tblHeader/>
        </w:trPr>
        <w:tc>
          <w:tcPr>
            <w:tcW w:w="2079" w:type="pct"/>
          </w:tcPr>
          <w:p w14:paraId="22E078A6" w14:textId="3FCC0C5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1" w:type="pct"/>
            <w:gridSpan w:val="7"/>
          </w:tcPr>
          <w:p w14:paraId="18812E68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FA2" w:rsidRPr="004D49BC" w14:paraId="28D0400C" w14:textId="77777777" w:rsidTr="009A37AC">
        <w:trPr>
          <w:trHeight w:val="369"/>
        </w:trPr>
        <w:tc>
          <w:tcPr>
            <w:tcW w:w="2079" w:type="pct"/>
          </w:tcPr>
          <w:p w14:paraId="4254A2DA" w14:textId="2335099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21" w:type="pct"/>
            <w:gridSpan w:val="7"/>
          </w:tcPr>
          <w:p w14:paraId="43F8548B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32FA2" w:rsidRPr="004D49BC" w14:paraId="4738ACF9" w14:textId="77777777" w:rsidTr="00332FA2">
        <w:trPr>
          <w:trHeight w:val="369"/>
        </w:trPr>
        <w:tc>
          <w:tcPr>
            <w:tcW w:w="2079" w:type="pct"/>
          </w:tcPr>
          <w:p w14:paraId="166B0F15" w14:textId="77777777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42E4D9B" w14:textId="70512B25" w:rsidR="00332FA2" w:rsidRPr="004D49BC" w:rsidRDefault="009C1677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63F6E5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0382E3" w14:textId="2B5E2FEE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830211E" w14:textId="01C2CC8E" w:rsidR="00332FA2" w:rsidRPr="004D49BC" w:rsidRDefault="00300038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96,699</w:t>
            </w:r>
          </w:p>
        </w:tc>
        <w:tc>
          <w:tcPr>
            <w:tcW w:w="149" w:type="pct"/>
          </w:tcPr>
          <w:p w14:paraId="19737835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D749D7" w14:textId="015F6693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64,131</w:t>
            </w:r>
          </w:p>
        </w:tc>
      </w:tr>
      <w:tr w:rsidR="00332FA2" w:rsidRPr="004D49BC" w14:paraId="7021D789" w14:textId="77777777" w:rsidTr="00332FA2">
        <w:trPr>
          <w:trHeight w:val="369"/>
        </w:trPr>
        <w:tc>
          <w:tcPr>
            <w:tcW w:w="2079" w:type="pct"/>
          </w:tcPr>
          <w:p w14:paraId="5765E6E7" w14:textId="75F55816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</w:tcPr>
          <w:p w14:paraId="7B5822D3" w14:textId="52D007DD" w:rsidR="00332FA2" w:rsidRPr="004D49BC" w:rsidRDefault="007E0B2F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E0B2F">
              <w:rPr>
                <w:rFonts w:ascii="Angsana New" w:hAnsi="Angsana New" w:cs="Angsana New"/>
                <w:sz w:val="30"/>
                <w:szCs w:val="30"/>
              </w:rPr>
              <w:t>35,486</w:t>
            </w:r>
          </w:p>
        </w:tc>
        <w:tc>
          <w:tcPr>
            <w:tcW w:w="149" w:type="pct"/>
          </w:tcPr>
          <w:p w14:paraId="7F3D02F7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A7C9EB" w14:textId="551600B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  <w:tc>
          <w:tcPr>
            <w:tcW w:w="147" w:type="pct"/>
          </w:tcPr>
          <w:p w14:paraId="59FA36E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182EE7" w14:textId="314D3522" w:rsidR="00332FA2" w:rsidRPr="004D49BC" w:rsidRDefault="00C95BC0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CC339B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DE47322" w14:textId="3786B4FA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2FA2" w:rsidRPr="004D49BC" w14:paraId="690F7DE8" w14:textId="77777777" w:rsidTr="00332FA2">
        <w:trPr>
          <w:trHeight w:val="369"/>
        </w:trPr>
        <w:tc>
          <w:tcPr>
            <w:tcW w:w="2079" w:type="pct"/>
          </w:tcPr>
          <w:p w14:paraId="6450ADA3" w14:textId="0EBDC128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622369C" w14:textId="528F8EF5" w:rsidR="00332FA2" w:rsidRPr="004D49BC" w:rsidRDefault="007E0B2F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E0B2F">
              <w:rPr>
                <w:rFonts w:ascii="Angsana New" w:hAnsi="Angsana New" w:cs="Angsana New"/>
                <w:sz w:val="30"/>
                <w:szCs w:val="30"/>
              </w:rPr>
              <w:t>1,100</w:t>
            </w:r>
          </w:p>
        </w:tc>
        <w:tc>
          <w:tcPr>
            <w:tcW w:w="149" w:type="pct"/>
          </w:tcPr>
          <w:p w14:paraId="6995C3D4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1868EF5" w14:textId="187FE84A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117,099</w:t>
            </w:r>
          </w:p>
        </w:tc>
        <w:tc>
          <w:tcPr>
            <w:tcW w:w="147" w:type="pct"/>
          </w:tcPr>
          <w:p w14:paraId="122718E9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0F35633" w14:textId="79FC23E7" w:rsidR="00332FA2" w:rsidRPr="004D49BC" w:rsidRDefault="00C95BC0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23E94C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5DF781C" w14:textId="4AF79472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2FA2" w:rsidRPr="004D49BC" w14:paraId="1DE4B3EF" w14:textId="77777777" w:rsidTr="00332FA2">
        <w:trPr>
          <w:trHeight w:val="357"/>
        </w:trPr>
        <w:tc>
          <w:tcPr>
            <w:tcW w:w="2079" w:type="pct"/>
          </w:tcPr>
          <w:p w14:paraId="125E2A87" w14:textId="77777777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8E38AA7" w:rsidR="00332FA2" w:rsidRPr="004D49BC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7B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36,586</w:t>
            </w:r>
          </w:p>
        </w:tc>
        <w:tc>
          <w:tcPr>
            <w:tcW w:w="149" w:type="pct"/>
          </w:tcPr>
          <w:p w14:paraId="2100089E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41FF3096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150,896</w:t>
            </w:r>
          </w:p>
        </w:tc>
        <w:tc>
          <w:tcPr>
            <w:tcW w:w="147" w:type="pct"/>
          </w:tcPr>
          <w:p w14:paraId="498CF1C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1C396743" w:rsidR="00332FA2" w:rsidRPr="004D49BC" w:rsidRDefault="00C95BC0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96,699</w:t>
            </w:r>
          </w:p>
        </w:tc>
        <w:tc>
          <w:tcPr>
            <w:tcW w:w="149" w:type="pct"/>
          </w:tcPr>
          <w:p w14:paraId="4B7F71C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79A1390E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64,131</w:t>
            </w:r>
          </w:p>
        </w:tc>
      </w:tr>
      <w:tr w:rsidR="00332FA2" w:rsidRPr="004D49BC" w14:paraId="24068A37" w14:textId="77777777" w:rsidTr="00332FA2">
        <w:trPr>
          <w:trHeight w:val="357"/>
        </w:trPr>
        <w:tc>
          <w:tcPr>
            <w:tcW w:w="2079" w:type="pct"/>
          </w:tcPr>
          <w:p w14:paraId="5384A318" w14:textId="23D71AE6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44" w:type="pct"/>
          </w:tcPr>
          <w:p w14:paraId="2271A97C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7FC4B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9ABD743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6DF33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5176E13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EE6AF7B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2E7070E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2FA2" w:rsidRPr="004D49BC" w14:paraId="14FB28E3" w14:textId="77777777" w:rsidTr="00332FA2">
        <w:trPr>
          <w:trHeight w:val="357"/>
        </w:trPr>
        <w:tc>
          <w:tcPr>
            <w:tcW w:w="2079" w:type="pct"/>
          </w:tcPr>
          <w:p w14:paraId="4C9967FA" w14:textId="4C979C08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3436B345" w14:textId="147AAD6E" w:rsidR="00332FA2" w:rsidRPr="004D49BC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88228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4EA255CF" w14:textId="3F5BA9B8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C2D73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1C64959" w14:textId="6F2D46D8" w:rsidR="00332FA2" w:rsidRPr="00D745B4" w:rsidRDefault="008C19CD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9CD">
              <w:rPr>
                <w:rFonts w:ascii="Angsana New" w:hAnsi="Angsana New" w:cs="Angsana New"/>
                <w:sz w:val="30"/>
                <w:szCs w:val="30"/>
              </w:rPr>
              <w:t>29,431</w:t>
            </w:r>
          </w:p>
        </w:tc>
        <w:tc>
          <w:tcPr>
            <w:tcW w:w="149" w:type="pct"/>
          </w:tcPr>
          <w:p w14:paraId="2EF886F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F5D9A75" w14:textId="394B51C5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32,484</w:t>
            </w:r>
          </w:p>
        </w:tc>
      </w:tr>
      <w:tr w:rsidR="00332FA2" w:rsidRPr="004D49BC" w14:paraId="0156176E" w14:textId="77777777" w:rsidTr="00332FA2">
        <w:trPr>
          <w:trHeight w:val="357"/>
        </w:trPr>
        <w:tc>
          <w:tcPr>
            <w:tcW w:w="2079" w:type="pct"/>
          </w:tcPr>
          <w:p w14:paraId="62CC6FFA" w14:textId="507C79BE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57F0A95A" w14:textId="3D263ACD" w:rsidR="00332FA2" w:rsidRPr="004D49BC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7BBB">
              <w:rPr>
                <w:rFonts w:ascii="Angsana New" w:hAnsi="Angsana New" w:cs="Angsana New"/>
                <w:sz w:val="30"/>
                <w:szCs w:val="30"/>
              </w:rPr>
              <w:t>7,945</w:t>
            </w:r>
          </w:p>
        </w:tc>
        <w:tc>
          <w:tcPr>
            <w:tcW w:w="149" w:type="pct"/>
          </w:tcPr>
          <w:p w14:paraId="469DD23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F974142" w14:textId="7CB75FEE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8,581</w:t>
            </w:r>
          </w:p>
        </w:tc>
        <w:tc>
          <w:tcPr>
            <w:tcW w:w="147" w:type="pct"/>
          </w:tcPr>
          <w:p w14:paraId="58AF454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702DAB7" w14:textId="6ABE37EC" w:rsidR="00332FA2" w:rsidRPr="00D745B4" w:rsidRDefault="008C19CD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C19CD">
              <w:rPr>
                <w:rFonts w:ascii="Angsana New" w:hAnsi="Angsana New" w:cs="Angsana New"/>
                <w:sz w:val="30"/>
                <w:szCs w:val="30"/>
              </w:rPr>
              <w:t>3,429</w:t>
            </w:r>
          </w:p>
        </w:tc>
        <w:tc>
          <w:tcPr>
            <w:tcW w:w="149" w:type="pct"/>
          </w:tcPr>
          <w:p w14:paraId="238D715A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4425F7E" w14:textId="49EF1EED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3,444</w:t>
            </w:r>
          </w:p>
        </w:tc>
      </w:tr>
      <w:tr w:rsidR="00332FA2" w:rsidRPr="004D49BC" w14:paraId="23F73CCD" w14:textId="77777777" w:rsidTr="00332FA2">
        <w:trPr>
          <w:trHeight w:val="357"/>
        </w:trPr>
        <w:tc>
          <w:tcPr>
            <w:tcW w:w="2079" w:type="pct"/>
          </w:tcPr>
          <w:p w14:paraId="5583ADAE" w14:textId="2487995D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7AACDB2" w14:textId="1D1046D9" w:rsidR="00332FA2" w:rsidRPr="004D49BC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7B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7,945</w:t>
            </w:r>
          </w:p>
        </w:tc>
        <w:tc>
          <w:tcPr>
            <w:tcW w:w="149" w:type="pct"/>
          </w:tcPr>
          <w:p w14:paraId="2EA1E534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61FBF236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147" w:type="pct"/>
          </w:tcPr>
          <w:p w14:paraId="005C368A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3A08BC1F" w:rsidR="00332FA2" w:rsidRPr="00D745B4" w:rsidRDefault="008C19CD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32,860</w:t>
            </w:r>
          </w:p>
        </w:tc>
        <w:tc>
          <w:tcPr>
            <w:tcW w:w="149" w:type="pct"/>
          </w:tcPr>
          <w:p w14:paraId="127B8380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08DA8" w14:textId="22C570BB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35,928</w:t>
            </w:r>
          </w:p>
        </w:tc>
      </w:tr>
      <w:tr w:rsidR="00332FA2" w:rsidRPr="004D49BC" w14:paraId="69F62AFA" w14:textId="77777777" w:rsidTr="00332FA2">
        <w:trPr>
          <w:trHeight w:val="357"/>
        </w:trPr>
        <w:tc>
          <w:tcPr>
            <w:tcW w:w="2079" w:type="pct"/>
          </w:tcPr>
          <w:p w14:paraId="3E1F8220" w14:textId="77777777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9CFE9E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4C37EE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3F0A5B1C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561D1D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1A79025" w14:textId="77777777" w:rsidR="00332FA2" w:rsidRPr="00770292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9" w:type="pct"/>
          </w:tcPr>
          <w:p w14:paraId="14518E2C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vAlign w:val="bottom"/>
          </w:tcPr>
          <w:p w14:paraId="17C7E057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2FA2" w:rsidRPr="004D49BC" w14:paraId="3267D58F" w14:textId="77777777" w:rsidTr="00332FA2">
        <w:trPr>
          <w:trHeight w:val="357"/>
        </w:trPr>
        <w:tc>
          <w:tcPr>
            <w:tcW w:w="2079" w:type="pct"/>
          </w:tcPr>
          <w:p w14:paraId="1553648A" w14:textId="17AB64DD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</w:tcPr>
          <w:p w14:paraId="3B44B289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8218A5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7AF85AD6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C1CF56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A3BD901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00CF23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B17280A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32FA2" w:rsidRPr="004D49BC" w14:paraId="203C51FA" w14:textId="77777777" w:rsidTr="00332FA2">
        <w:trPr>
          <w:trHeight w:val="357"/>
        </w:trPr>
        <w:tc>
          <w:tcPr>
            <w:tcW w:w="2079" w:type="pct"/>
          </w:tcPr>
          <w:p w14:paraId="4F636089" w14:textId="25492E9B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27B4C8D" w14:textId="415C0A16" w:rsidR="00332FA2" w:rsidRPr="00572782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347C76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B97A065" w14:textId="0F2E2452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7" w:type="pct"/>
          </w:tcPr>
          <w:p w14:paraId="62F12140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79576EE" w14:textId="5BB352BC" w:rsidR="00332FA2" w:rsidRPr="004D49BC" w:rsidRDefault="009A1506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1506">
              <w:rPr>
                <w:rFonts w:ascii="Angsana New" w:hAnsi="Angsana New" w:cs="Angsana New"/>
                <w:sz w:val="30"/>
                <w:szCs w:val="30"/>
              </w:rPr>
              <w:t>5,679</w:t>
            </w:r>
          </w:p>
        </w:tc>
        <w:tc>
          <w:tcPr>
            <w:tcW w:w="149" w:type="pct"/>
          </w:tcPr>
          <w:p w14:paraId="1C006AC5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70CC708" w14:textId="277F96E2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</w:tr>
      <w:tr w:rsidR="00332FA2" w:rsidRPr="004D49BC" w14:paraId="6F692982" w14:textId="77777777" w:rsidTr="00332FA2">
        <w:trPr>
          <w:trHeight w:val="357"/>
        </w:trPr>
        <w:tc>
          <w:tcPr>
            <w:tcW w:w="2079" w:type="pct"/>
          </w:tcPr>
          <w:p w14:paraId="53D8790A" w14:textId="038DAC41" w:rsidR="00332FA2" w:rsidRPr="004D49BC" w:rsidRDefault="00332FA2" w:rsidP="003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02FBBF85" w:rsidR="00332FA2" w:rsidRPr="004D49BC" w:rsidRDefault="002F7BBB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414DD4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02AC36AE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7" w:type="pct"/>
          </w:tcPr>
          <w:p w14:paraId="6F97A78F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42CFBC65" w:rsidR="00332FA2" w:rsidRPr="004D49BC" w:rsidRDefault="009A1506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15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5,679</w:t>
            </w:r>
          </w:p>
        </w:tc>
        <w:tc>
          <w:tcPr>
            <w:tcW w:w="149" w:type="pct"/>
          </w:tcPr>
          <w:p w14:paraId="3C158F3B" w14:textId="77777777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2248E05" w14:textId="0801FE74" w:rsidR="00332FA2" w:rsidRPr="004D49BC" w:rsidRDefault="00332FA2" w:rsidP="00332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5,323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171"/>
        <w:gridCol w:w="270"/>
        <w:gridCol w:w="1081"/>
        <w:gridCol w:w="270"/>
        <w:gridCol w:w="1080"/>
        <w:gridCol w:w="270"/>
        <w:gridCol w:w="1168"/>
      </w:tblGrid>
      <w:tr w:rsidR="005A2C34" w:rsidRPr="004D49BC" w14:paraId="6E916BEB" w14:textId="77777777" w:rsidTr="009A37AC">
        <w:trPr>
          <w:trHeight w:val="381"/>
        </w:trPr>
        <w:tc>
          <w:tcPr>
            <w:tcW w:w="2073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9A37AC">
        <w:trPr>
          <w:trHeight w:val="381"/>
        </w:trPr>
        <w:tc>
          <w:tcPr>
            <w:tcW w:w="2073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9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9A37AC">
        <w:trPr>
          <w:trHeight w:val="368"/>
        </w:trPr>
        <w:tc>
          <w:tcPr>
            <w:tcW w:w="2073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45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0E7DF38" w14:textId="5D09B38B" w:rsidR="005A2C34" w:rsidRPr="004D49BC" w:rsidRDefault="00245EA5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FA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5A2C34" w:rsidRPr="004D49BC" w14:paraId="71D17098" w14:textId="77777777" w:rsidTr="009A37AC">
        <w:trPr>
          <w:trHeight w:val="381"/>
        </w:trPr>
        <w:tc>
          <w:tcPr>
            <w:tcW w:w="2073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9A37AC">
        <w:trPr>
          <w:trHeight w:val="381"/>
        </w:trPr>
        <w:tc>
          <w:tcPr>
            <w:tcW w:w="2073" w:type="pct"/>
          </w:tcPr>
          <w:p w14:paraId="0AD96AD6" w14:textId="5DB2A40B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B63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45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3C81" w:rsidRPr="004D49BC" w14:paraId="3609B0B4" w14:textId="77777777" w:rsidTr="009A37AC">
        <w:trPr>
          <w:trHeight w:val="332"/>
        </w:trPr>
        <w:tc>
          <w:tcPr>
            <w:tcW w:w="2073" w:type="pct"/>
          </w:tcPr>
          <w:p w14:paraId="67F87A56" w14:textId="6A9C9C1D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  <w:vAlign w:val="bottom"/>
          </w:tcPr>
          <w:p w14:paraId="427A2D94" w14:textId="777CF801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  <w:tc>
          <w:tcPr>
            <w:tcW w:w="149" w:type="pct"/>
          </w:tcPr>
          <w:p w14:paraId="643355AA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6A3EDD" w14:textId="5A2C75EC" w:rsidR="00F33C81" w:rsidRPr="001B75D1" w:rsidRDefault="00331F6D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1F6D">
              <w:rPr>
                <w:rFonts w:ascii="Angsana New" w:hAnsi="Angsana New" w:cs="Angsana New"/>
                <w:sz w:val="30"/>
                <w:szCs w:val="30"/>
              </w:rPr>
              <w:t>24,3</w:t>
            </w:r>
            <w:r w:rsidR="004F6FE2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331F6D">
              <w:rPr>
                <w:rFonts w:ascii="Angsana New" w:hAnsi="Angsana New" w:cs="Angsana New"/>
                <w:sz w:val="30"/>
                <w:szCs w:val="30"/>
              </w:rPr>
              <w:t>,300</w:t>
            </w:r>
          </w:p>
        </w:tc>
        <w:tc>
          <w:tcPr>
            <w:tcW w:w="149" w:type="pct"/>
          </w:tcPr>
          <w:p w14:paraId="26FA718A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E27905" w14:textId="3688861C" w:rsidR="00F33C81" w:rsidRPr="001B75D1" w:rsidRDefault="007F774D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31F6D" w:rsidRPr="00331F6D"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="004F6FE2">
              <w:rPr>
                <w:rFonts w:ascii="Angsana New" w:hAnsi="Angsana New" w:cs="Angsana New"/>
                <w:sz w:val="30"/>
                <w:szCs w:val="30"/>
              </w:rPr>
              <w:t>338</w:t>
            </w:r>
            <w:r w:rsidR="00331F6D" w:rsidRPr="00331F6D">
              <w:rPr>
                <w:rFonts w:ascii="Angsana New" w:hAnsi="Angsana New" w:cs="Angsana New"/>
                <w:sz w:val="30"/>
                <w:szCs w:val="30"/>
              </w:rPr>
              <w:t>,700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B49B65E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5E6103D" w14:textId="7880402A" w:rsidR="00F33C81" w:rsidRPr="001B75D1" w:rsidRDefault="00331F6D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1F6D">
              <w:rPr>
                <w:rFonts w:ascii="Angsana New" w:hAnsi="Angsana New" w:cs="Angsana New"/>
                <w:sz w:val="30"/>
                <w:szCs w:val="30"/>
              </w:rPr>
              <w:t>129,600</w:t>
            </w:r>
          </w:p>
        </w:tc>
      </w:tr>
      <w:tr w:rsidR="00F33C81" w:rsidRPr="004D49BC" w14:paraId="78857CA8" w14:textId="77777777" w:rsidTr="009A37AC">
        <w:trPr>
          <w:trHeight w:val="368"/>
        </w:trPr>
        <w:tc>
          <w:tcPr>
            <w:tcW w:w="2073" w:type="pct"/>
          </w:tcPr>
          <w:p w14:paraId="2CCCBA3D" w14:textId="77777777" w:rsidR="00F33C81" w:rsidRPr="004D49BC" w:rsidRDefault="00F33C81" w:rsidP="00F33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7B011DAB" w:rsidR="00F33C81" w:rsidRPr="004D49BC" w:rsidRDefault="00F33C81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  <w:tc>
          <w:tcPr>
            <w:tcW w:w="149" w:type="pct"/>
          </w:tcPr>
          <w:p w14:paraId="4DBFC251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08E8B6B" w14:textId="11850022" w:rsidR="00F33C81" w:rsidRPr="001B75D1" w:rsidRDefault="00331F6D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1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24,3</w:t>
            </w:r>
            <w:r w:rsidR="004F6F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Pr="00331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,300</w:t>
            </w:r>
          </w:p>
        </w:tc>
        <w:tc>
          <w:tcPr>
            <w:tcW w:w="149" w:type="pct"/>
          </w:tcPr>
          <w:p w14:paraId="07877A97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79C2497" w:rsidR="00F33C81" w:rsidRPr="001B75D1" w:rsidRDefault="007F774D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31F6D" w:rsidRPr="00331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</w:t>
            </w:r>
            <w:r w:rsidR="004F6F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  <w:r w:rsidR="00331F6D" w:rsidRPr="00331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A5EF679" w14:textId="77777777" w:rsidR="00F33C81" w:rsidRPr="001B75D1" w:rsidRDefault="00F33C81" w:rsidP="00F33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822578D" w14:textId="1876F27E" w:rsidR="00F33C81" w:rsidRPr="001B75D1" w:rsidRDefault="001C034D" w:rsidP="00224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3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129,600</w:t>
            </w:r>
          </w:p>
        </w:tc>
      </w:tr>
    </w:tbl>
    <w:p w14:paraId="54702C94" w14:textId="77777777" w:rsidR="006024BC" w:rsidRPr="00332FA2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2CBE5B5" w14:textId="4DE37EB9" w:rsidR="00221071" w:rsidRPr="00332FA2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32FA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" w:name="_Hlk141985806"/>
      <w:r w:rsidR="00332FA2" w:rsidRPr="00332FA2">
        <w:rPr>
          <w:rFonts w:ascii="Angsana New" w:hAnsi="Angsana New" w:cs="Angsana New"/>
          <w:sz w:val="30"/>
          <w:szCs w:val="30"/>
        </w:rPr>
        <w:t xml:space="preserve">30 </w:t>
      </w:r>
      <w:r w:rsidR="00332FA2" w:rsidRPr="00332FA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32FA2" w:rsidRPr="00332FA2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024BC" w:rsidRPr="00332FA2">
        <w:rPr>
          <w:rFonts w:ascii="Angsana New" w:hAnsi="Angsana New" w:cs="Angsana New"/>
          <w:sz w:val="30"/>
          <w:szCs w:val="30"/>
        </w:rPr>
        <w:t>256</w:t>
      </w:r>
      <w:bookmarkEnd w:id="3"/>
      <w:r w:rsidR="009A1807" w:rsidRPr="00332FA2">
        <w:rPr>
          <w:rFonts w:ascii="Angsana New" w:hAnsi="Angsana New" w:cs="Angsana New"/>
          <w:sz w:val="30"/>
          <w:szCs w:val="30"/>
        </w:rPr>
        <w:t>8</w:t>
      </w:r>
      <w:r w:rsidRPr="00332FA2">
        <w:rPr>
          <w:rFonts w:ascii="Angsana New" w:hAnsi="Angsana New" w:cs="Angsana New"/>
          <w:sz w:val="30"/>
          <w:szCs w:val="30"/>
        </w:rPr>
        <w:t xml:space="preserve"> </w:t>
      </w:r>
      <w:r w:rsidRPr="00332FA2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332FA2">
        <w:rPr>
          <w:rFonts w:ascii="Angsana New" w:hAnsi="Angsana New" w:cs="Angsana New" w:hint="cs"/>
          <w:sz w:val="30"/>
          <w:szCs w:val="30"/>
          <w:cs/>
        </w:rPr>
        <w:t>จาก</w:t>
      </w:r>
      <w:r w:rsidRPr="00332FA2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332F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32FA2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332FA2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332FA2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332FA2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1A4705" w:rsidRPr="00332FA2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A5106C">
        <w:rPr>
          <w:rFonts w:ascii="Angsana New" w:hAnsi="Angsana New" w:cs="Angsana New"/>
          <w:position w:val="2"/>
          <w:sz w:val="30"/>
          <w:szCs w:val="30"/>
        </w:rPr>
        <w:t>5.21</w:t>
      </w:r>
      <w:r w:rsidR="00F97E76" w:rsidRPr="00332F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332FA2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9A1807" w:rsidRPr="00332FA2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</w:rPr>
        <w:t>2567:</w:t>
      </w:r>
      <w:r w:rsidR="009A1807" w:rsidRPr="00332FA2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ร้อยละ</w:t>
      </w:r>
      <w:r w:rsidR="009A1807" w:rsidRPr="00332FA2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5.34 </w:t>
      </w:r>
      <w:r w:rsidR="009A1807" w:rsidRPr="00332FA2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9A1807" w:rsidRPr="00332FA2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29D9F82" w14:textId="77777777" w:rsidR="00AA61C7" w:rsidRPr="00332FA2" w:rsidRDefault="00AA61C7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A7BD82" w14:textId="5B6E2515" w:rsidR="00F50C70" w:rsidRPr="00332FA2" w:rsidRDefault="00F50C70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32FA2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332FA2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8FEE7D" w14:textId="1C78101A" w:rsidR="00435DFF" w:rsidRPr="00332FA2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32FA2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332FA2" w:rsidRDefault="00AA61C7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28229FA" w14:textId="18556533" w:rsidR="001C3959" w:rsidRPr="00332FA2" w:rsidRDefault="00D2197F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32FA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32FA2" w:rsidRPr="00332FA2">
        <w:rPr>
          <w:rFonts w:ascii="Angsana New" w:hAnsi="Angsana New" w:cs="Angsana New"/>
          <w:sz w:val="30"/>
          <w:szCs w:val="30"/>
        </w:rPr>
        <w:t xml:space="preserve">30 </w:t>
      </w:r>
      <w:r w:rsidR="00332FA2" w:rsidRPr="00332FA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32FA2" w:rsidRPr="00332FA2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332FA2">
        <w:rPr>
          <w:rFonts w:ascii="Angsana New" w:hAnsi="Angsana New" w:cs="Angsana New"/>
          <w:sz w:val="30"/>
          <w:szCs w:val="30"/>
        </w:rPr>
        <w:t xml:space="preserve">2568 </w:t>
      </w:r>
      <w:r w:rsidR="00435DFF" w:rsidRPr="00332FA2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และบริษัทร่วมบางแห่งซึ่งได้รับจากธนาคารเป็นจำนวนเงิน</w:t>
      </w:r>
      <w:r w:rsidR="00EA016B" w:rsidRPr="00332FA2">
        <w:rPr>
          <w:rFonts w:ascii="Angsana New" w:hAnsi="Angsana New" w:cs="Angsana New"/>
          <w:sz w:val="30"/>
          <w:szCs w:val="30"/>
        </w:rPr>
        <w:t xml:space="preserve"> </w:t>
      </w:r>
      <w:r w:rsidR="008B00EB">
        <w:rPr>
          <w:rFonts w:ascii="Angsana New" w:hAnsi="Angsana New" w:cs="Angsana New"/>
          <w:sz w:val="30"/>
          <w:szCs w:val="30"/>
        </w:rPr>
        <w:t>23,582.6</w:t>
      </w:r>
      <w:r w:rsidR="00EA016B" w:rsidRPr="00332FA2">
        <w:rPr>
          <w:rFonts w:ascii="Angsana New" w:hAnsi="Angsana New" w:cs="Angsana New"/>
          <w:sz w:val="30"/>
          <w:szCs w:val="30"/>
        </w:rPr>
        <w:t xml:space="preserve"> </w:t>
      </w:r>
      <w:r w:rsidR="00435DFF" w:rsidRPr="00332FA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1A0189CB" w14:textId="77777777" w:rsidR="008732C4" w:rsidRPr="00332FA2" w:rsidRDefault="008732C4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72BBC79" w14:textId="77777777" w:rsidR="004F5C12" w:rsidRDefault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BE7D94F" w14:textId="6DBF18E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F24574A" w14:textId="4F74AE35" w:rsidR="00593F4B" w:rsidRPr="004D49BC" w:rsidRDefault="00593F4B" w:rsidP="00593F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020B84" w:rsidRPr="004D49BC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23EA70" w14:textId="030657FB" w:rsidR="00020B84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0706CE91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C27293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F61DD52" w:rsidR="00020B84" w:rsidRPr="004D49BC" w:rsidRDefault="00020B84" w:rsidP="00020B8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28D1BA9B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A12B207" w14:textId="77777777" w:rsidR="00020B84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5A44739C" w:rsidR="00020B84" w:rsidRPr="004D49BC" w:rsidRDefault="00020B84" w:rsidP="00020B8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7AAFD6A5" w14:textId="77777777" w:rsidR="00020B84" w:rsidRPr="004D49BC" w:rsidRDefault="00020B84" w:rsidP="00020B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01F55488" w:rsidR="00020B84" w:rsidRPr="004D49BC" w:rsidRDefault="00020B84" w:rsidP="00020B8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020B84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020B84" w:rsidRPr="004D49BC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0B84" w:rsidRPr="004D49BC" w14:paraId="4E12AF87" w14:textId="77777777" w:rsidTr="00020B84">
        <w:trPr>
          <w:cantSplit/>
          <w:trHeight w:val="60"/>
        </w:trPr>
        <w:tc>
          <w:tcPr>
            <w:tcW w:w="3870" w:type="dxa"/>
          </w:tcPr>
          <w:p w14:paraId="031C9539" w14:textId="396CA738" w:rsidR="00020B84" w:rsidRPr="004D49BC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20B84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020B84" w:rsidRPr="004D49BC" w:rsidRDefault="00020B84" w:rsidP="00020B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7720977A" w:rsidR="00020B84" w:rsidRPr="004D49BC" w:rsidRDefault="00BD5DAE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DA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BD5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D5DA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741</w:t>
            </w:r>
            <w:r w:rsidRPr="00BD5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D5DA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49B1A64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0049A81E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1,771,756</w:t>
            </w:r>
          </w:p>
        </w:tc>
        <w:tc>
          <w:tcPr>
            <w:tcW w:w="283" w:type="dxa"/>
          </w:tcPr>
          <w:p w14:paraId="6E30DC5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7E9703E5" w:rsidR="00020B84" w:rsidRPr="00083F5F" w:rsidRDefault="00EB067A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6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1,326,665</w:t>
            </w:r>
          </w:p>
        </w:tc>
        <w:tc>
          <w:tcPr>
            <w:tcW w:w="259" w:type="dxa"/>
          </w:tcPr>
          <w:p w14:paraId="0628585B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7A25A8DC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1,301,528</w:t>
            </w:r>
          </w:p>
        </w:tc>
      </w:tr>
      <w:tr w:rsidR="00020B84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020B84" w:rsidRPr="004D49BC" w:rsidRDefault="00020B84" w:rsidP="00020B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020B84" w:rsidRPr="004D49BC" w:rsidRDefault="00020B84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020B84" w:rsidRPr="00083F5F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B84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020B84" w:rsidRPr="004D49BC" w:rsidRDefault="00020B84" w:rsidP="00020B8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41EA9E25" w:rsidR="00020B84" w:rsidRPr="004D49BC" w:rsidRDefault="00CB0B2B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B0B2B">
              <w:rPr>
                <w:rFonts w:asciiTheme="majorBidi" w:hAnsiTheme="majorBidi" w:cstheme="majorBidi"/>
                <w:sz w:val="30"/>
                <w:szCs w:val="30"/>
              </w:rPr>
              <w:t>137,654</w:t>
            </w:r>
          </w:p>
        </w:tc>
        <w:tc>
          <w:tcPr>
            <w:tcW w:w="270" w:type="dxa"/>
          </w:tcPr>
          <w:p w14:paraId="32B4D21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72CB2DB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83" w:type="dxa"/>
          </w:tcPr>
          <w:p w14:paraId="5548707F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44D53EFB" w:rsidR="00020B84" w:rsidRPr="00083F5F" w:rsidRDefault="00C34B3D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4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88,60</w:t>
            </w:r>
            <w:r w:rsidR="001971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9" w:type="dxa"/>
          </w:tcPr>
          <w:p w14:paraId="3075443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5B3051BB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92,336</w:t>
            </w:r>
          </w:p>
        </w:tc>
      </w:tr>
      <w:tr w:rsidR="00020B84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020B84" w:rsidRPr="004D49BC" w:rsidRDefault="00020B84" w:rsidP="00020B8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207A3501" w:rsidR="00020B84" w:rsidRPr="004D49BC" w:rsidRDefault="00CB0B2B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B0B2B">
              <w:rPr>
                <w:rFonts w:asciiTheme="majorBidi" w:hAnsiTheme="majorBidi" w:cstheme="majorBidi"/>
                <w:sz w:val="30"/>
                <w:szCs w:val="30"/>
              </w:rPr>
              <w:t>15,42</w:t>
            </w:r>
            <w:r w:rsidR="00BF0D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B0D80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2C1C6DA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36,441</w:t>
            </w:r>
          </w:p>
        </w:tc>
        <w:tc>
          <w:tcPr>
            <w:tcW w:w="283" w:type="dxa"/>
          </w:tcPr>
          <w:p w14:paraId="572D2DB3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6519F346" w:rsidR="00020B84" w:rsidRPr="004D49BC" w:rsidRDefault="00C34B3D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34B3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9" w:type="dxa"/>
          </w:tcPr>
          <w:p w14:paraId="3A91D5A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40BCD85D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20B84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020B84" w:rsidRPr="004D49BC" w:rsidRDefault="00020B84" w:rsidP="00020B8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3FB3D504" w:rsidR="00020B84" w:rsidRPr="004D49BC" w:rsidRDefault="00CB0B2B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CB0B2B">
              <w:rPr>
                <w:rFonts w:asciiTheme="majorBidi" w:hAnsiTheme="majorBidi" w:cstheme="majorBidi"/>
                <w:sz w:val="30"/>
                <w:szCs w:val="30"/>
              </w:rPr>
              <w:t>32,981</w:t>
            </w:r>
          </w:p>
        </w:tc>
        <w:tc>
          <w:tcPr>
            <w:tcW w:w="270" w:type="dxa"/>
          </w:tcPr>
          <w:p w14:paraId="06B6812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066F1E9D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50,757</w:t>
            </w:r>
          </w:p>
        </w:tc>
        <w:tc>
          <w:tcPr>
            <w:tcW w:w="283" w:type="dxa"/>
          </w:tcPr>
          <w:p w14:paraId="749BE1A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2F96AFCE" w:rsidR="00020B84" w:rsidRPr="004D49BC" w:rsidRDefault="00C34B3D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2F7BB03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57A3EF94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0B84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9602A22" w:rsidR="00020B84" w:rsidRPr="004D49BC" w:rsidRDefault="00020B84" w:rsidP="00020B8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09FFC924" w:rsidR="00020B84" w:rsidRPr="004D49BC" w:rsidRDefault="00CB0B2B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0B2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100</w:t>
            </w:r>
            <w:r w:rsidRPr="00CB0B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B0B2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962</w:t>
            </w:r>
          </w:p>
        </w:tc>
        <w:tc>
          <w:tcPr>
            <w:tcW w:w="270" w:type="dxa"/>
          </w:tcPr>
          <w:p w14:paraId="132EC50E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4F589E20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122,057</w:t>
            </w:r>
          </w:p>
        </w:tc>
        <w:tc>
          <w:tcPr>
            <w:tcW w:w="283" w:type="dxa"/>
          </w:tcPr>
          <w:p w14:paraId="355E5EB1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42E3307A" w:rsidR="00020B84" w:rsidRPr="004D49BC" w:rsidRDefault="00C34B3D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1F908F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524D9B44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0B84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020B84" w:rsidRPr="004D49BC" w:rsidRDefault="00020B84" w:rsidP="00020B8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08B05310" w:rsidR="00020B84" w:rsidRPr="004D49BC" w:rsidRDefault="00256175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617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587</w:t>
            </w:r>
            <w:r w:rsidRPr="002561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5617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996</w:t>
            </w:r>
          </w:p>
        </w:tc>
        <w:tc>
          <w:tcPr>
            <w:tcW w:w="270" w:type="dxa"/>
          </w:tcPr>
          <w:p w14:paraId="097B8E8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2A56A4DF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541,551</w:t>
            </w:r>
          </w:p>
        </w:tc>
        <w:tc>
          <w:tcPr>
            <w:tcW w:w="283" w:type="dxa"/>
          </w:tcPr>
          <w:p w14:paraId="786B6FA5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01CA9DCF" w:rsidR="00020B84" w:rsidRPr="004D49BC" w:rsidRDefault="00792FEC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2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10,807</w:t>
            </w:r>
          </w:p>
        </w:tc>
        <w:tc>
          <w:tcPr>
            <w:tcW w:w="259" w:type="dxa"/>
          </w:tcPr>
          <w:p w14:paraId="3E8DC353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B28B5" w14:textId="6BD02CE2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8,230</w:t>
            </w:r>
          </w:p>
        </w:tc>
      </w:tr>
      <w:tr w:rsidR="00020B84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020B84" w:rsidRPr="004D49BC" w:rsidRDefault="00020B84" w:rsidP="00020B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36CDF6F4" w:rsidR="00020B84" w:rsidRPr="004D49BC" w:rsidRDefault="00256175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256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616</w:t>
            </w:r>
            <w:r w:rsidRPr="00256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13</w:t>
            </w:r>
            <w:r w:rsidR="005A100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4A71713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652CEE8B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2,681,809</w:t>
            </w:r>
          </w:p>
        </w:tc>
        <w:tc>
          <w:tcPr>
            <w:tcW w:w="283" w:type="dxa"/>
          </w:tcPr>
          <w:p w14:paraId="1FF9694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33FBFAFA" w:rsidR="00020B84" w:rsidRPr="004D49BC" w:rsidRDefault="00792FEC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1,426,10</w:t>
            </w:r>
            <w:r w:rsidR="00197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6493779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194FA78A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1,402,094</w:t>
            </w:r>
          </w:p>
        </w:tc>
      </w:tr>
      <w:tr w:rsidR="00020B84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020B84" w:rsidRPr="004D49BC" w:rsidRDefault="00020B84" w:rsidP="00020B8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020B84" w:rsidRPr="004D49BC" w:rsidRDefault="00020B84" w:rsidP="00020B84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71C6EC7E" w:rsidR="00020B84" w:rsidRPr="004D49BC" w:rsidRDefault="00256175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56175">
              <w:rPr>
                <w:rFonts w:asciiTheme="majorBidi" w:hAnsiTheme="majorBidi" w:cstheme="majorBidi"/>
                <w:sz w:val="30"/>
                <w:szCs w:val="30"/>
              </w:rPr>
              <w:t>(631,90</w:t>
            </w:r>
            <w:r w:rsidR="005A10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61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6C1F9C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29510D6D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(597,696)</w:t>
            </w:r>
          </w:p>
        </w:tc>
        <w:tc>
          <w:tcPr>
            <w:tcW w:w="283" w:type="dxa"/>
          </w:tcPr>
          <w:p w14:paraId="49595480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3E8C2081" w:rsidR="00020B84" w:rsidRPr="004D49BC" w:rsidRDefault="00792FEC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06E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10,870)</w:t>
            </w:r>
          </w:p>
        </w:tc>
        <w:tc>
          <w:tcPr>
            <w:tcW w:w="259" w:type="dxa"/>
          </w:tcPr>
          <w:p w14:paraId="7032D35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2B32082" w:rsidR="00020B84" w:rsidRPr="000C400E" w:rsidRDefault="00020B84" w:rsidP="000C40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(8,285)</w:t>
            </w:r>
          </w:p>
        </w:tc>
      </w:tr>
      <w:tr w:rsidR="00020B84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020B84" w:rsidRPr="004D49BC" w:rsidRDefault="00020B84" w:rsidP="00020B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1ECB919F" w:rsidR="00020B84" w:rsidRPr="004D49BC" w:rsidRDefault="00256175" w:rsidP="00020B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2561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984</w:t>
            </w:r>
            <w:r w:rsidRPr="002561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61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22</w:t>
            </w:r>
            <w:r w:rsidR="00BF0DFE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43A45EE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417B3E8D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2,084,113</w:t>
            </w:r>
          </w:p>
        </w:tc>
        <w:tc>
          <w:tcPr>
            <w:tcW w:w="283" w:type="dxa"/>
          </w:tcPr>
          <w:p w14:paraId="317A4E38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29C033EE" w:rsidR="00020B84" w:rsidRPr="00B5130A" w:rsidRDefault="00D06E5D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6E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1,415,23</w:t>
            </w:r>
            <w:r w:rsidR="00B513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59" w:type="dxa"/>
          </w:tcPr>
          <w:p w14:paraId="6B3E730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2CC7E058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1,393,809</w:t>
            </w:r>
          </w:p>
        </w:tc>
      </w:tr>
      <w:tr w:rsidR="00020B84" w:rsidRPr="004D49BC" w14:paraId="45174A61" w14:textId="77777777" w:rsidTr="00594323">
        <w:trPr>
          <w:cantSplit/>
          <w:trHeight w:val="60"/>
        </w:trPr>
        <w:tc>
          <w:tcPr>
            <w:tcW w:w="3870" w:type="dxa"/>
          </w:tcPr>
          <w:p w14:paraId="5308A29B" w14:textId="22CD656B" w:rsidR="00020B84" w:rsidRPr="004D49BC" w:rsidRDefault="00020B84" w:rsidP="00020B8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020B84" w:rsidRPr="004D49BC" w:rsidRDefault="00020B84" w:rsidP="00020B84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7E073BF" w14:textId="28AA71CB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4980FFF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20B84" w:rsidRPr="004D49BC" w14:paraId="3F190216" w14:textId="77777777" w:rsidTr="002C5B4F">
        <w:trPr>
          <w:cantSplit/>
          <w:trHeight w:val="60"/>
        </w:trPr>
        <w:tc>
          <w:tcPr>
            <w:tcW w:w="3870" w:type="dxa"/>
          </w:tcPr>
          <w:p w14:paraId="1BF9117F" w14:textId="76D035B6" w:rsidR="00020B84" w:rsidRPr="004D49BC" w:rsidRDefault="00020B84" w:rsidP="00020B84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020B84" w:rsidRPr="004D49BC" w:rsidRDefault="00020B84" w:rsidP="00020B84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C64681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20B84" w:rsidRPr="004D49BC" w14:paraId="15224BF1" w14:textId="77777777" w:rsidTr="002C5B4F">
        <w:trPr>
          <w:cantSplit/>
          <w:trHeight w:val="60"/>
        </w:trPr>
        <w:tc>
          <w:tcPr>
            <w:tcW w:w="3870" w:type="dxa"/>
          </w:tcPr>
          <w:p w14:paraId="32C80D0F" w14:textId="50BC72FB" w:rsidR="00020B84" w:rsidRPr="004D49BC" w:rsidRDefault="00020B84" w:rsidP="00020B84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28BAB34B" w:rsidR="00020B84" w:rsidRPr="004D49BC" w:rsidRDefault="005D5001" w:rsidP="00020B84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50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5D50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D50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6CB0E3B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2C88F996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46,997</w:t>
            </w:r>
          </w:p>
        </w:tc>
        <w:tc>
          <w:tcPr>
            <w:tcW w:w="283" w:type="dxa"/>
          </w:tcPr>
          <w:p w14:paraId="267F1A1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6576333E" w:rsidR="00020B84" w:rsidRPr="004D49BC" w:rsidRDefault="007A5EE6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2C914F5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292F286B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20B84" w:rsidRPr="004D49BC" w14:paraId="06762362" w14:textId="77777777" w:rsidTr="002C5B4F">
        <w:trPr>
          <w:cantSplit/>
          <w:trHeight w:val="60"/>
        </w:trPr>
        <w:tc>
          <w:tcPr>
            <w:tcW w:w="3870" w:type="dxa"/>
          </w:tcPr>
          <w:p w14:paraId="298D32DF" w14:textId="0D122A92" w:rsidR="00020B84" w:rsidRPr="004D49BC" w:rsidRDefault="00020B84" w:rsidP="00020B84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20B84" w:rsidRPr="004D49BC" w14:paraId="6EFED6FB" w14:textId="77777777" w:rsidTr="002C5B4F">
        <w:trPr>
          <w:cantSplit/>
          <w:trHeight w:val="60"/>
        </w:trPr>
        <w:tc>
          <w:tcPr>
            <w:tcW w:w="3870" w:type="dxa"/>
          </w:tcPr>
          <w:p w14:paraId="7D381E32" w14:textId="681D4E7E" w:rsidR="00020B84" w:rsidRPr="004D49BC" w:rsidRDefault="00020B84" w:rsidP="00020B84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30BA8650" w:rsidR="00020B84" w:rsidRPr="004D49BC" w:rsidRDefault="00DF2106" w:rsidP="00020B84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F210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(294)</w:t>
            </w:r>
          </w:p>
        </w:tc>
        <w:tc>
          <w:tcPr>
            <w:tcW w:w="270" w:type="dxa"/>
          </w:tcPr>
          <w:p w14:paraId="1C2E8AA4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11BC6B1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(1,601)</w:t>
            </w:r>
          </w:p>
        </w:tc>
        <w:tc>
          <w:tcPr>
            <w:tcW w:w="283" w:type="dxa"/>
          </w:tcPr>
          <w:p w14:paraId="74F73414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0298C9CA" w:rsidR="00020B84" w:rsidRPr="004D49BC" w:rsidRDefault="007A5EE6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3959A0FA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20B84" w:rsidRPr="004D49BC" w14:paraId="159756BE" w14:textId="77777777" w:rsidTr="002C5B4F">
        <w:trPr>
          <w:cantSplit/>
          <w:trHeight w:val="50"/>
        </w:trPr>
        <w:tc>
          <w:tcPr>
            <w:tcW w:w="3870" w:type="dxa"/>
          </w:tcPr>
          <w:p w14:paraId="418A5B9C" w14:textId="77777777" w:rsidR="00020B84" w:rsidRPr="004D49BC" w:rsidRDefault="00020B84" w:rsidP="00020B8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10BD5747" w:rsidR="00020B84" w:rsidRPr="004D49BC" w:rsidRDefault="00DF2106" w:rsidP="00020B84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21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DF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21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59A46204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35908D5C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45,396</w:t>
            </w:r>
          </w:p>
        </w:tc>
        <w:tc>
          <w:tcPr>
            <w:tcW w:w="283" w:type="dxa"/>
          </w:tcPr>
          <w:p w14:paraId="4D6EA5C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3A81EBF4" w:rsidR="00020B84" w:rsidRPr="004D49BC" w:rsidRDefault="007A5EE6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42293B8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50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20B84" w:rsidRPr="004D49BC" w14:paraId="3DBF7E4C" w14:textId="77777777" w:rsidTr="002C5B4F">
        <w:trPr>
          <w:cantSplit/>
          <w:trHeight w:val="50"/>
        </w:trPr>
        <w:tc>
          <w:tcPr>
            <w:tcW w:w="3870" w:type="dxa"/>
          </w:tcPr>
          <w:p w14:paraId="69E76D58" w14:textId="77777777" w:rsidR="00020B84" w:rsidRPr="004D49BC" w:rsidRDefault="00020B84" w:rsidP="00020B8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0A18DBE8" w:rsidR="00020B84" w:rsidRPr="004D49BC" w:rsidRDefault="00DF2106" w:rsidP="00020B84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F21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DF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21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993</w:t>
            </w:r>
            <w:r w:rsidRPr="00DF21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F210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55</w:t>
            </w:r>
            <w:r w:rsidR="00BF0DF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A1B6338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A37E1" w14:textId="5DC233B9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2,129,509</w:t>
            </w:r>
          </w:p>
        </w:tc>
        <w:tc>
          <w:tcPr>
            <w:tcW w:w="283" w:type="dxa"/>
          </w:tcPr>
          <w:p w14:paraId="3DFE991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50EA93C2" w:rsidR="00020B84" w:rsidRPr="004D49BC" w:rsidRDefault="007A5EE6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A5E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1,415,23</w:t>
            </w:r>
            <w:r w:rsidR="00197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</w:tcPr>
          <w:p w14:paraId="26DB0490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685D36D8" w:rsidR="00020B84" w:rsidRPr="004D49BC" w:rsidRDefault="00020B84" w:rsidP="00020B84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1,393,809</w:t>
            </w:r>
          </w:p>
        </w:tc>
      </w:tr>
    </w:tbl>
    <w:p w14:paraId="1FA3CB0A" w14:textId="1E7F1ABE" w:rsidR="000911A2" w:rsidRPr="0094070E" w:rsidRDefault="000911A2" w:rsidP="00F85D2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020B84" w:rsidRPr="004D49BC" w14:paraId="784F2259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3992EF4B" w:rsidR="00020B84" w:rsidRPr="004D49BC" w:rsidRDefault="00020B84" w:rsidP="00020B8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40C39678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05EB8117" w:rsidR="00020B84" w:rsidRPr="004D49BC" w:rsidRDefault="00020B84" w:rsidP="00020B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1BA9EC58" w14:textId="43606D80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60DCB7CB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2251CA50" w:rsidR="00020B84" w:rsidRPr="004D49BC" w:rsidRDefault="00020B84" w:rsidP="00020B8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43755D8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29CC3033" w:rsidR="00020B84" w:rsidRPr="004D49BC" w:rsidRDefault="00020B84" w:rsidP="00020B8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A0AC3C4" w14:textId="77777777" w:rsidR="00020B84" w:rsidRPr="004D49BC" w:rsidRDefault="00020B84" w:rsidP="00020B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5B647071" w:rsidR="00020B84" w:rsidRPr="004D49BC" w:rsidRDefault="00020B84" w:rsidP="00020B8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185AB8C2" w14:textId="77777777" w:rsidTr="00594323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0B84" w:rsidRPr="004D49BC" w14:paraId="778E0155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020B84" w:rsidRPr="004D49BC" w:rsidRDefault="00020B84" w:rsidP="00020B84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48BADD6C" w:rsidR="00020B84" w:rsidRPr="004D49BC" w:rsidRDefault="008C4CF1" w:rsidP="00020B8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C4C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32</w:t>
            </w:r>
            <w:r w:rsidRPr="008C4C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4C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906</w:t>
            </w:r>
          </w:p>
        </w:tc>
        <w:tc>
          <w:tcPr>
            <w:tcW w:w="274" w:type="dxa"/>
            <w:vAlign w:val="bottom"/>
          </w:tcPr>
          <w:p w14:paraId="64AB03ED" w14:textId="77777777" w:rsidR="00020B84" w:rsidRPr="004D49BC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552580A2" w:rsidR="00020B84" w:rsidRPr="004D49BC" w:rsidRDefault="00020B84" w:rsidP="000C400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159,224</w:t>
            </w:r>
          </w:p>
        </w:tc>
        <w:tc>
          <w:tcPr>
            <w:tcW w:w="270" w:type="dxa"/>
            <w:vAlign w:val="bottom"/>
          </w:tcPr>
          <w:p w14:paraId="37487098" w14:textId="77777777" w:rsidR="00020B84" w:rsidRPr="004D49BC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4F4969EF" w:rsidR="00020B84" w:rsidRPr="004D49BC" w:rsidRDefault="00AB6F6F" w:rsidP="000C40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2,585</w:t>
            </w:r>
          </w:p>
        </w:tc>
        <w:tc>
          <w:tcPr>
            <w:tcW w:w="270" w:type="dxa"/>
            <w:vAlign w:val="bottom"/>
          </w:tcPr>
          <w:p w14:paraId="330F02C7" w14:textId="77777777" w:rsidR="00020B84" w:rsidRPr="004D49BC" w:rsidRDefault="00020B84" w:rsidP="00020B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43D269AD" w:rsidR="00020B84" w:rsidRPr="004D49BC" w:rsidRDefault="00020B84" w:rsidP="000C40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0B84" w:rsidRPr="004D49BC" w14:paraId="46407B90" w14:textId="77777777" w:rsidTr="00594323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020B84" w:rsidRPr="004D49BC" w:rsidRDefault="00020B84" w:rsidP="00020B84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03C276D4" w:rsidR="00020B84" w:rsidRPr="004D49BC" w:rsidRDefault="008C4CF1" w:rsidP="00020B8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020B84" w:rsidRPr="004D49BC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1AC4BB5E" w:rsidR="00020B84" w:rsidRPr="004D49BC" w:rsidRDefault="00020B84" w:rsidP="000C400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3E3C9" w14:textId="77777777" w:rsidR="00020B84" w:rsidRPr="004D49BC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50563027" w:rsidR="00020B84" w:rsidRPr="004D49BC" w:rsidRDefault="00AB6F6F" w:rsidP="000C40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FFD8F" w14:textId="77777777" w:rsidR="00020B84" w:rsidRPr="004D49BC" w:rsidRDefault="00020B84" w:rsidP="00020B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7A2CEED5" w:rsidR="00020B84" w:rsidRPr="004D49BC" w:rsidRDefault="00020B84" w:rsidP="000C40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0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(1,246)</w:t>
            </w:r>
          </w:p>
        </w:tc>
      </w:tr>
    </w:tbl>
    <w:p w14:paraId="5637DEE2" w14:textId="77777777" w:rsidR="00020B84" w:rsidRDefault="0002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  <w:bookmarkEnd w:id="4"/>
    </w:p>
    <w:p w14:paraId="1AA8C4CB" w14:textId="77777777" w:rsidR="00CE3D7F" w:rsidRPr="004D49BC" w:rsidRDefault="00CE3D7F" w:rsidP="00CE3D7F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0B84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22B68EB2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2" w:type="pct"/>
          </w:tcPr>
          <w:p w14:paraId="0C787E1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2D002E41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7EED739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57EBCCE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0B84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7ACC0C11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4A13CA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EE5E23A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1106D93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5E38EBDF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7F1CE7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31854E5D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20B84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0B84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3195FC8B" w:rsidR="00020B84" w:rsidRPr="004D49BC" w:rsidRDefault="004F061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6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309,89</w:t>
            </w:r>
            <w:r w:rsidR="00BF0D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  <w:vAlign w:val="bottom"/>
          </w:tcPr>
          <w:p w14:paraId="147FB8F6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5ACB6CF9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160,093</w:t>
            </w:r>
          </w:p>
        </w:tc>
        <w:tc>
          <w:tcPr>
            <w:tcW w:w="131" w:type="pct"/>
            <w:vAlign w:val="bottom"/>
          </w:tcPr>
          <w:p w14:paraId="03EFE9A9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5EAC5D86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0B84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020B84" w:rsidRPr="004D49BC" w:rsidRDefault="00020B84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76D4AA8A" w:rsidR="00020B84" w:rsidRPr="004D49BC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01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(5,338)</w:t>
            </w:r>
          </w:p>
        </w:tc>
        <w:tc>
          <w:tcPr>
            <w:tcW w:w="132" w:type="pct"/>
            <w:vAlign w:val="bottom"/>
          </w:tcPr>
          <w:p w14:paraId="06E36D7B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7EE99646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(5,890)</w:t>
            </w:r>
          </w:p>
        </w:tc>
        <w:tc>
          <w:tcPr>
            <w:tcW w:w="131" w:type="pct"/>
            <w:vAlign w:val="bottom"/>
          </w:tcPr>
          <w:p w14:paraId="3940F101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158CCCBA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20B84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0EAEA18" w:rsidR="00020B84" w:rsidRPr="004D49BC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01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304,55</w:t>
            </w:r>
            <w:r w:rsidR="00BF0D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1CB4B30E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701BA1B8" w:rsidR="00020B84" w:rsidRPr="004D49BC" w:rsidRDefault="00020B84" w:rsidP="00020B84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154,203</w:t>
            </w:r>
          </w:p>
        </w:tc>
        <w:tc>
          <w:tcPr>
            <w:tcW w:w="131" w:type="pct"/>
            <w:vAlign w:val="bottom"/>
          </w:tcPr>
          <w:p w14:paraId="21D1E17A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5596B663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20B84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0B84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020B84" w:rsidRPr="0094070E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20B84" w:rsidRPr="0094070E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070E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60D0B32B" w:rsidR="00020B84" w:rsidRPr="004D49BC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9C01F8">
              <w:rPr>
                <w:rFonts w:ascii="Angsana New" w:hAnsi="Angsana New" w:cs="Angsana New"/>
                <w:sz w:val="30"/>
                <w:szCs w:val="30"/>
              </w:rPr>
              <w:t>587,515</w:t>
            </w:r>
          </w:p>
        </w:tc>
        <w:tc>
          <w:tcPr>
            <w:tcW w:w="132" w:type="pct"/>
            <w:vAlign w:val="bottom"/>
          </w:tcPr>
          <w:p w14:paraId="2D83AD50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086BD6B3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750,661</w:t>
            </w:r>
          </w:p>
        </w:tc>
        <w:tc>
          <w:tcPr>
            <w:tcW w:w="131" w:type="pct"/>
            <w:vAlign w:val="bottom"/>
          </w:tcPr>
          <w:p w14:paraId="2945E065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11DFE45C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0B84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20B84" w:rsidRPr="004D49BC" w:rsidRDefault="00020B84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418C1A2C" w:rsidR="00020B84" w:rsidRPr="004D49BC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9C01F8">
              <w:rPr>
                <w:rFonts w:ascii="Angsana New" w:hAnsi="Angsana New" w:cs="Angsana New"/>
                <w:sz w:val="30"/>
                <w:szCs w:val="30"/>
              </w:rPr>
              <w:t>(306,525)</w:t>
            </w:r>
          </w:p>
        </w:tc>
        <w:tc>
          <w:tcPr>
            <w:tcW w:w="132" w:type="pct"/>
            <w:vAlign w:val="bottom"/>
          </w:tcPr>
          <w:p w14:paraId="411FA7B6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3B1CCE1F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6A6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(275,608)</w:t>
            </w:r>
          </w:p>
        </w:tc>
        <w:tc>
          <w:tcPr>
            <w:tcW w:w="131" w:type="pct"/>
            <w:vAlign w:val="bottom"/>
          </w:tcPr>
          <w:p w14:paraId="07B1BD1A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55486294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0B84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4875F3C1" w:rsidR="00020B84" w:rsidRPr="004D49BC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01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280,990</w:t>
            </w:r>
          </w:p>
        </w:tc>
        <w:tc>
          <w:tcPr>
            <w:tcW w:w="132" w:type="pct"/>
            <w:vAlign w:val="bottom"/>
          </w:tcPr>
          <w:p w14:paraId="3D35C2A2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671C6D95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475,053</w:t>
            </w:r>
          </w:p>
        </w:tc>
        <w:tc>
          <w:tcPr>
            <w:tcW w:w="131" w:type="pct"/>
            <w:vAlign w:val="bottom"/>
          </w:tcPr>
          <w:p w14:paraId="786BA31D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54FABAB4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20B84" w:rsidRPr="004D49BC" w14:paraId="49892362" w14:textId="77777777" w:rsidTr="00594323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020B84" w:rsidRPr="004D49BC" w:rsidRDefault="00020B84" w:rsidP="00020B84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B84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20B84" w:rsidRPr="004D49B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20B84" w:rsidRPr="004D49BC" w:rsidRDefault="00020B84" w:rsidP="00020B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39AC5821" w:rsidR="00020B84" w:rsidRPr="00520A6F" w:rsidRDefault="009C01F8" w:rsidP="00020B84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01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585,54</w:t>
            </w:r>
            <w:r w:rsidR="00BF0D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3DD2B000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79293372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629,256</w:t>
            </w:r>
          </w:p>
        </w:tc>
        <w:tc>
          <w:tcPr>
            <w:tcW w:w="131" w:type="pct"/>
            <w:vAlign w:val="bottom"/>
          </w:tcPr>
          <w:p w14:paraId="3F109BC4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31D97DA8" w:rsidR="00020B84" w:rsidRPr="004D49BC" w:rsidRDefault="008A3E5E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020B84" w:rsidRPr="004D49BC" w:rsidRDefault="00020B84" w:rsidP="00020B84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054"/>
        <w:gridCol w:w="270"/>
        <w:gridCol w:w="1032"/>
        <w:gridCol w:w="228"/>
        <w:gridCol w:w="1080"/>
        <w:gridCol w:w="268"/>
        <w:gridCol w:w="1090"/>
      </w:tblGrid>
      <w:tr w:rsidR="00020B84" w:rsidRPr="004D49BC" w14:paraId="55A8BB75" w14:textId="77777777" w:rsidTr="00020B84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45BB3A34" w:rsidR="00020B84" w:rsidRPr="004D49BC" w:rsidRDefault="00020B84" w:rsidP="00020B84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6" w:type="dxa"/>
            <w:gridSpan w:val="3"/>
            <w:vAlign w:val="bottom"/>
          </w:tcPr>
          <w:p w14:paraId="355337EB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54950AB6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74C8C7DF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B84" w:rsidRPr="004D49BC" w14:paraId="50C3C49B" w14:textId="77777777" w:rsidTr="00E10C58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3FA82E91" w:rsidR="00020B84" w:rsidRPr="004D49BC" w:rsidRDefault="00020B84" w:rsidP="00020B84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สำหรับงวดเก้าเดือน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054" w:type="dxa"/>
            <w:vAlign w:val="bottom"/>
          </w:tcPr>
          <w:p w14:paraId="531F0D46" w14:textId="3C4FE6BE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94D1AC2" w14:textId="77777777" w:rsidR="00020B84" w:rsidRPr="004D49BC" w:rsidRDefault="00020B84" w:rsidP="00020B8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4E0866A2" w14:textId="0B95FF17" w:rsidR="00020B84" w:rsidRPr="004D49BC" w:rsidRDefault="00020B84" w:rsidP="00020B8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28" w:type="dxa"/>
          </w:tcPr>
          <w:p w14:paraId="33562CBE" w14:textId="77777777" w:rsidR="00020B84" w:rsidRPr="004D49BC" w:rsidRDefault="00020B84" w:rsidP="00020B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6FC3A031" w:rsidR="00020B84" w:rsidRPr="004D49BC" w:rsidRDefault="00020B84" w:rsidP="00020B8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  <w:vAlign w:val="bottom"/>
          </w:tcPr>
          <w:p w14:paraId="5CE021B0" w14:textId="77777777" w:rsidR="00020B84" w:rsidRPr="004D49BC" w:rsidRDefault="00020B84" w:rsidP="00020B8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009ED9B4" w:rsidR="00020B84" w:rsidRPr="004D49BC" w:rsidRDefault="00020B84" w:rsidP="00020B8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3A5310ED" w14:textId="77777777" w:rsidTr="00020B84">
        <w:trPr>
          <w:cantSplit/>
          <w:trHeight w:val="6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0B84" w:rsidRPr="00CA46F3" w14:paraId="23AB5AEB" w14:textId="77777777" w:rsidTr="00EF6E89">
        <w:trPr>
          <w:cantSplit/>
          <w:trHeight w:val="386"/>
        </w:trPr>
        <w:tc>
          <w:tcPr>
            <w:tcW w:w="4166" w:type="dxa"/>
          </w:tcPr>
          <w:p w14:paraId="1FBD2E80" w14:textId="44731B13" w:rsidR="00020B84" w:rsidRPr="00CA46F3" w:rsidRDefault="00020B84" w:rsidP="00020B84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CA46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54" w:type="dxa"/>
            <w:vAlign w:val="bottom"/>
          </w:tcPr>
          <w:p w14:paraId="37AD99ED" w14:textId="6EB9B9E9" w:rsidR="00020B84" w:rsidRPr="00224EF4" w:rsidRDefault="006F6E86" w:rsidP="00BF0DF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6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39,256</w:t>
            </w:r>
          </w:p>
        </w:tc>
        <w:tc>
          <w:tcPr>
            <w:tcW w:w="270" w:type="dxa"/>
            <w:vAlign w:val="bottom"/>
          </w:tcPr>
          <w:p w14:paraId="19F6E022" w14:textId="77777777" w:rsidR="00020B84" w:rsidRPr="00CA46F3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F013352" w14:textId="47BBC7BB" w:rsidR="00020B84" w:rsidRPr="00224EF4" w:rsidRDefault="00020B84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15,606</w:t>
            </w:r>
          </w:p>
        </w:tc>
        <w:tc>
          <w:tcPr>
            <w:tcW w:w="228" w:type="dxa"/>
            <w:vAlign w:val="bottom"/>
          </w:tcPr>
          <w:p w14:paraId="5C1AA8C1" w14:textId="77777777" w:rsidR="00020B84" w:rsidRPr="00CA46F3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7FB66FF1" w:rsidR="00020B84" w:rsidRPr="00224EF4" w:rsidRDefault="008A3E5E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020B84" w:rsidRPr="00224EF4" w:rsidRDefault="00020B84" w:rsidP="00020B84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14:paraId="543F83AD" w14:textId="44554C3C" w:rsidR="00020B84" w:rsidRPr="00224EF4" w:rsidRDefault="00020B84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20B84" w:rsidRPr="004D49BC" w14:paraId="47E6A9EC" w14:textId="77777777" w:rsidTr="00EF6E89">
        <w:trPr>
          <w:cantSplit/>
          <w:trHeight w:val="386"/>
        </w:trPr>
        <w:tc>
          <w:tcPr>
            <w:tcW w:w="4166" w:type="dxa"/>
          </w:tcPr>
          <w:p w14:paraId="62F432A0" w14:textId="128131CE" w:rsidR="00020B84" w:rsidRPr="00CA46F3" w:rsidRDefault="00020B84" w:rsidP="00020B84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CA46F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54" w:type="dxa"/>
            <w:vAlign w:val="bottom"/>
          </w:tcPr>
          <w:p w14:paraId="4D4719C3" w14:textId="19D4C43D" w:rsidR="00020B84" w:rsidRPr="00224EF4" w:rsidRDefault="006F6E86" w:rsidP="00020B8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6E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(8,891)</w:t>
            </w:r>
          </w:p>
        </w:tc>
        <w:tc>
          <w:tcPr>
            <w:tcW w:w="270" w:type="dxa"/>
            <w:vAlign w:val="bottom"/>
          </w:tcPr>
          <w:p w14:paraId="3BB42E6C" w14:textId="77777777" w:rsidR="00020B84" w:rsidRPr="00CA46F3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65C43F" w14:textId="09EA2C0D" w:rsidR="00020B84" w:rsidRPr="00224EF4" w:rsidRDefault="00020B84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7D2664A6" w14:textId="77777777" w:rsidR="00020B84" w:rsidRPr="00CA46F3" w:rsidRDefault="00020B84" w:rsidP="00020B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0243F" w14:textId="14F16F8F" w:rsidR="00020B84" w:rsidRPr="00224EF4" w:rsidRDefault="008A3E5E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020B84" w:rsidRPr="00224EF4" w:rsidRDefault="00020B84" w:rsidP="00020B84">
            <w:pPr>
              <w:pStyle w:val="acctfourfigures"/>
              <w:tabs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14:paraId="0A85BE6A" w14:textId="175A7CC8" w:rsidR="00020B84" w:rsidRPr="00224EF4" w:rsidRDefault="00020B84" w:rsidP="00020B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CB5F28" w14:textId="77777777" w:rsidR="0094070E" w:rsidRPr="004D49BC" w:rsidRDefault="0094070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5A56992" w14:textId="74398525" w:rsidR="00F17B55" w:rsidRDefault="00346AE0" w:rsidP="00B2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4B0455">
        <w:rPr>
          <w:rFonts w:ascii="Angsana New" w:hAnsi="Angsana New" w:cs="Angsana New"/>
          <w:sz w:val="30"/>
          <w:szCs w:val="30"/>
        </w:rPr>
        <w:t xml:space="preserve"> </w:t>
      </w:r>
      <w:r w:rsidR="006F6E86">
        <w:rPr>
          <w:rFonts w:ascii="Angsana New" w:hAnsi="Angsana New" w:cs="Angsana New"/>
          <w:sz w:val="30"/>
          <w:szCs w:val="30"/>
        </w:rPr>
        <w:t>9.50</w:t>
      </w:r>
      <w:r w:rsidR="00D525CF">
        <w:rPr>
          <w:rFonts w:ascii="Angsana New" w:hAnsi="Angsana New" w:cs="Angsana New" w:hint="cs"/>
          <w:sz w:val="30"/>
          <w:szCs w:val="30"/>
          <w:cs/>
        </w:rPr>
        <w:t xml:space="preserve"> ถึงร้อยละ </w:t>
      </w:r>
      <w:r w:rsidR="00D525CF">
        <w:rPr>
          <w:rFonts w:ascii="Angsana New" w:hAnsi="Angsana New" w:cs="Angsana New"/>
          <w:sz w:val="30"/>
          <w:szCs w:val="30"/>
        </w:rPr>
        <w:t xml:space="preserve">12.00 </w:t>
      </w:r>
      <w:r w:rsidR="00D525CF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2283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2283F" w:rsidRPr="00627657">
        <w:rPr>
          <w:rFonts w:ascii="Angsana New" w:hAnsi="Angsana New" w:cs="Angsana New" w:hint="cs"/>
          <w:sz w:val="30"/>
          <w:szCs w:val="30"/>
        </w:rPr>
        <w:t xml:space="preserve"> </w:t>
      </w:r>
      <w:r w:rsidR="00B2283F" w:rsidRPr="00627657">
        <w:rPr>
          <w:rFonts w:ascii="Angsana New" w:hAnsi="Angsana New" w:cs="Angsana New"/>
          <w:i/>
          <w:iCs/>
          <w:sz w:val="30"/>
          <w:szCs w:val="30"/>
        </w:rPr>
        <w:t>2567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: ระหว่างร้อยละ</w:t>
      </w:r>
      <w:r w:rsidR="00D2197F">
        <w:rPr>
          <w:rFonts w:ascii="Angsana New" w:hAnsi="Angsana New" w:cs="Angsana New"/>
          <w:i/>
          <w:iCs/>
          <w:sz w:val="30"/>
          <w:szCs w:val="30"/>
        </w:rPr>
        <w:t xml:space="preserve"> 9.50 </w:t>
      </w:r>
      <w:r w:rsidR="00B2283F" w:rsidRPr="00627657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>1</w:t>
      </w:r>
      <w:r w:rsidR="00B2283F">
        <w:rPr>
          <w:rFonts w:ascii="Angsana New" w:hAnsi="Angsana New" w:cs="Angsana New"/>
          <w:i/>
          <w:iCs/>
          <w:sz w:val="30"/>
          <w:szCs w:val="30"/>
        </w:rPr>
        <w:t>2</w:t>
      </w:r>
      <w:r w:rsidR="00B2283F" w:rsidRPr="004D49BC">
        <w:rPr>
          <w:rFonts w:ascii="Angsana New" w:hAnsi="Angsana New" w:cs="Angsana New"/>
          <w:i/>
          <w:iCs/>
          <w:sz w:val="30"/>
          <w:szCs w:val="30"/>
        </w:rPr>
        <w:t xml:space="preserve">.00 </w:t>
      </w:r>
      <w:r w:rsidR="00B2283F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ต่อปี)</w:t>
      </w:r>
      <w:r w:rsidR="00B2283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สำหรับเงินทดรองจ่ายให้แก่</w:t>
      </w:r>
      <w:r w:rsidRPr="003A7B31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3A7B31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น</w:t>
      </w:r>
      <w:r w:rsidR="00CF1014" w:rsidRPr="003A7B31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 xml:space="preserve"> </w:t>
      </w:r>
      <w:r w:rsidRPr="003A7B31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โดยขึ้นอยู่กับผลประกอบการ</w:t>
      </w:r>
      <w:r w:rsidR="003A7B31">
        <w:rPr>
          <w:rFonts w:ascii="Angsana New" w:hAnsi="Angsana New" w:cs="Angsana New"/>
          <w:spacing w:val="-4"/>
          <w:sz w:val="30"/>
          <w:szCs w:val="30"/>
          <w:cs/>
          <w:lang w:val="th-TH"/>
        </w:rPr>
        <w:br/>
      </w:r>
      <w:r w:rsidRPr="003A7B31">
        <w:rPr>
          <w:rFonts w:ascii="Angsana New" w:hAnsi="Angsana New" w:cs="Angsana New" w:hint="cs"/>
          <w:sz w:val="30"/>
          <w:szCs w:val="30"/>
          <w:cs/>
          <w:lang w:val="th-TH"/>
        </w:rPr>
        <w:t>การรับจ้างเลี้ยงของเกษตรกรแต่ละราย เงินทดรองจ่ายให้แก่เกษตรกร</w:t>
      </w:r>
      <w:r w:rsidRPr="003A7B31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ไม่หมุนเวียนมีหลักทรัพย์ค้ำประกันเป็น</w:t>
      </w:r>
      <w:r w:rsidR="003A7B31" w:rsidRPr="003A7B31">
        <w:rPr>
          <w:rFonts w:ascii="Angsana New" w:hAnsi="Angsana New" w:cs="Angsana New"/>
          <w:sz w:val="30"/>
          <w:szCs w:val="30"/>
          <w:cs/>
        </w:rPr>
        <w:br/>
      </w:r>
      <w:r w:rsidRPr="003A7B31">
        <w:rPr>
          <w:rFonts w:ascii="Angsana New" w:hAnsi="Angsana New" w:cs="Angsana New" w:hint="cs"/>
          <w:sz w:val="30"/>
          <w:szCs w:val="30"/>
          <w:cs/>
        </w:rPr>
        <w:t>การค้ำประกันโดยที่ดินของเกษตรกร</w:t>
      </w:r>
    </w:p>
    <w:p w14:paraId="0E983E33" w14:textId="1714AD11" w:rsidR="001433B6" w:rsidRDefault="001433B6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A9D4384" w14:textId="77777777" w:rsidR="001433B6" w:rsidRPr="001433B6" w:rsidRDefault="001433B6" w:rsidP="001433B6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90"/>
        <w:gridCol w:w="2340"/>
      </w:tblGrid>
      <w:tr w:rsidR="00020B84" w:rsidRPr="00E40AFC" w14:paraId="1F11350B" w14:textId="77777777" w:rsidTr="002F3363">
        <w:trPr>
          <w:tblHeader/>
        </w:trPr>
        <w:tc>
          <w:tcPr>
            <w:tcW w:w="4950" w:type="dxa"/>
            <w:vAlign w:val="bottom"/>
          </w:tcPr>
          <w:p w14:paraId="2392E620" w14:textId="77777777" w:rsidR="00020B84" w:rsidRPr="00022856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25A6CF31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สำหรับงวดเก้าเดือน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6F00D666" w14:textId="77777777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3BAA5F" w14:textId="77777777" w:rsidR="00020B84" w:rsidRPr="00E40AFC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51C19D1" w14:textId="77777777" w:rsidR="00020B84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6E787D" w14:textId="68243FB2" w:rsidR="00020B84" w:rsidRPr="009035AD" w:rsidRDefault="00020B84" w:rsidP="00020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3363" w:rsidRPr="00E40AFC" w14:paraId="2C8FB89F" w14:textId="77777777" w:rsidTr="002F3363">
        <w:tc>
          <w:tcPr>
            <w:tcW w:w="4950" w:type="dxa"/>
            <w:vAlign w:val="bottom"/>
          </w:tcPr>
          <w:p w14:paraId="0BB6B2D4" w14:textId="24314C93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7AF7269C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7867DE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B357328" w14:textId="2EB2DE9C" w:rsidR="002F3363" w:rsidRPr="002F3363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F33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2F3363">
        <w:tc>
          <w:tcPr>
            <w:tcW w:w="4950" w:type="dxa"/>
            <w:vAlign w:val="bottom"/>
          </w:tcPr>
          <w:p w14:paraId="6DF15EBB" w14:textId="6624933C" w:rsidR="002F3363" w:rsidRPr="00D35DFB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FCC2817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FE9522" w14:textId="77777777" w:rsidR="002F3363" w:rsidRPr="007D12F3" w:rsidRDefault="002F336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8ABEF39" w14:textId="77777777" w:rsidR="002F3363" w:rsidRPr="007D12F3" w:rsidRDefault="002F3363" w:rsidP="00594323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E5281" w:rsidRPr="00D35DFB" w14:paraId="3E02BC93" w14:textId="77777777" w:rsidTr="00594323">
        <w:tc>
          <w:tcPr>
            <w:tcW w:w="4950" w:type="dxa"/>
            <w:vAlign w:val="bottom"/>
          </w:tcPr>
          <w:p w14:paraId="20AA859A" w14:textId="071669BE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เอนเนอร์จี้ ไซเคิล จำกัด</w:t>
            </w:r>
          </w:p>
        </w:tc>
        <w:tc>
          <w:tcPr>
            <w:tcW w:w="900" w:type="dxa"/>
          </w:tcPr>
          <w:p w14:paraId="48D4369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0279D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578C576C" w14:textId="335A483F" w:rsidR="004E5281" w:rsidRPr="00D35DFB" w:rsidRDefault="00364E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</w:tr>
      <w:tr w:rsidR="004E5281" w:rsidRPr="00D35DFB" w14:paraId="78CAB059" w14:textId="77777777" w:rsidTr="002F3363">
        <w:tc>
          <w:tcPr>
            <w:tcW w:w="4950" w:type="dxa"/>
            <w:vAlign w:val="bottom"/>
          </w:tcPr>
          <w:p w14:paraId="0A09344A" w14:textId="4956BD8A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ไทยฟู้ดส์ เซอร์วิส แอนด์ ซัพพลาย จำกัด</w:t>
            </w:r>
          </w:p>
        </w:tc>
        <w:tc>
          <w:tcPr>
            <w:tcW w:w="900" w:type="dxa"/>
          </w:tcPr>
          <w:p w14:paraId="1E27A90B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300E0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08D54527" w14:textId="726E5B5C" w:rsidR="004E5281" w:rsidRPr="00D35DFB" w:rsidRDefault="00364E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82,960</w:t>
            </w:r>
          </w:p>
        </w:tc>
      </w:tr>
      <w:tr w:rsidR="004E5281" w:rsidRPr="00E40AFC" w14:paraId="2E5A0771" w14:textId="77777777" w:rsidTr="00594323">
        <w:tc>
          <w:tcPr>
            <w:tcW w:w="4950" w:type="dxa"/>
          </w:tcPr>
          <w:p w14:paraId="270B63A1" w14:textId="269F9AF0" w:rsidR="004E5281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คอนแทรค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ฟาร์มมิ่ง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AF9ED6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167BE9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369C89AA" w14:textId="4DF906D3" w:rsidR="004E5281" w:rsidRDefault="00364E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125,000</w:t>
            </w:r>
          </w:p>
        </w:tc>
      </w:tr>
      <w:tr w:rsidR="00D2197F" w:rsidRPr="00E40AFC" w14:paraId="4A0FE97E" w14:textId="77777777" w:rsidTr="00594323">
        <w:tc>
          <w:tcPr>
            <w:tcW w:w="4950" w:type="dxa"/>
          </w:tcPr>
          <w:p w14:paraId="567681B6" w14:textId="7D34904A" w:rsidR="00D2197F" w:rsidRPr="004E5281" w:rsidRDefault="00D2197F" w:rsidP="00D2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สไวน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ฟาร์ม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1B5B0AAC" w14:textId="77777777" w:rsidR="00D2197F" w:rsidRPr="00D35DFB" w:rsidRDefault="00D2197F" w:rsidP="00D2197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B51D03" w14:textId="77777777" w:rsidR="00D2197F" w:rsidRPr="00D35DFB" w:rsidRDefault="00D2197F" w:rsidP="00D2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5526BC3A" w14:textId="4374E612" w:rsidR="00D2197F" w:rsidRPr="004E5281" w:rsidRDefault="00364E81" w:rsidP="00D2197F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940,000</w:t>
            </w:r>
          </w:p>
        </w:tc>
      </w:tr>
      <w:tr w:rsidR="004E5281" w:rsidRPr="00E40AFC" w14:paraId="2DA0D097" w14:textId="77777777" w:rsidTr="00594323">
        <w:tc>
          <w:tcPr>
            <w:tcW w:w="4950" w:type="dxa"/>
          </w:tcPr>
          <w:p w14:paraId="5F262264" w14:textId="5407AA73" w:rsidR="004E5281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ไทยฟู้ดส์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เฟอร์เธอร์</w:t>
            </w:r>
            <w:r w:rsidRPr="004E528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E528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55022EBE" w14:textId="77777777" w:rsidR="004E5281" w:rsidRPr="00D35DFB" w:rsidRDefault="004E5281" w:rsidP="004E528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C815C0" w14:textId="77777777" w:rsidR="004E5281" w:rsidRPr="00D35DFB" w:rsidRDefault="004E5281" w:rsidP="004E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49F741B6" w14:textId="2364919E" w:rsidR="004E5281" w:rsidRDefault="00364E81" w:rsidP="004E5281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2,000,00</w:t>
            </w:r>
            <w:r w:rsidR="009F5C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364E81" w:rsidRPr="00E40AFC" w14:paraId="4A9020CC" w14:textId="77777777" w:rsidTr="00E55660">
        <w:tc>
          <w:tcPr>
            <w:tcW w:w="4950" w:type="dxa"/>
            <w:vAlign w:val="bottom"/>
          </w:tcPr>
          <w:p w14:paraId="6D8C331B" w14:textId="25E8C219" w:rsidR="00364E81" w:rsidRPr="00423141" w:rsidRDefault="00364E81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8011B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8011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bookmarkStart w:id="5" w:name="_Hlk212506645"/>
            <w:r w:rsidR="00423141" w:rsidRPr="008011B7">
              <w:rPr>
                <w:rFonts w:ascii="Angsana New" w:hAnsi="Angsana New" w:cs="Angsana New" w:hint="cs"/>
                <w:sz w:val="30"/>
                <w:szCs w:val="30"/>
                <w:cs/>
              </w:rPr>
              <w:t>มาย</w:t>
            </w:r>
            <w:r w:rsidR="00423141" w:rsidRPr="008011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23141" w:rsidRPr="008011B7">
              <w:rPr>
                <w:rFonts w:ascii="Angsana New" w:hAnsi="Angsana New" w:cs="Angsana New" w:hint="cs"/>
                <w:sz w:val="30"/>
                <w:szCs w:val="30"/>
                <w:cs/>
              </w:rPr>
              <w:t>เพ็ท</w:t>
            </w:r>
            <w:r w:rsidR="00423141" w:rsidRPr="008011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23141" w:rsidRPr="008011B7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bookmarkEnd w:id="5"/>
          </w:p>
        </w:tc>
        <w:tc>
          <w:tcPr>
            <w:tcW w:w="900" w:type="dxa"/>
          </w:tcPr>
          <w:p w14:paraId="36918680" w14:textId="77777777" w:rsidR="00364E81" w:rsidRPr="00423141" w:rsidRDefault="00364E81" w:rsidP="001841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7E1A15D" w14:textId="77777777" w:rsidR="00364E81" w:rsidRPr="00423141" w:rsidRDefault="00364E81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</w:tcPr>
          <w:p w14:paraId="75F81D7C" w14:textId="2CAB4331" w:rsidR="00364E81" w:rsidRPr="00423141" w:rsidRDefault="00423141" w:rsidP="0018414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8011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19,500</w:t>
            </w:r>
          </w:p>
        </w:tc>
      </w:tr>
      <w:tr w:rsidR="00184146" w:rsidRPr="00E40AFC" w14:paraId="2278A24A" w14:textId="77777777" w:rsidTr="00E55660">
        <w:tc>
          <w:tcPr>
            <w:tcW w:w="4950" w:type="dxa"/>
            <w:vAlign w:val="bottom"/>
          </w:tcPr>
          <w:p w14:paraId="6B864146" w14:textId="6B52DEA9" w:rsidR="00184146" w:rsidRPr="004E5281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ทุนในบริษัท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188305CE" w14:textId="77777777" w:rsidR="00184146" w:rsidRPr="00D35DFB" w:rsidRDefault="00184146" w:rsidP="001841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26E8C" w14:textId="77777777" w:rsidR="00184146" w:rsidRPr="00D35DFB" w:rsidRDefault="00184146" w:rsidP="0018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27D7F256" w14:textId="31413932" w:rsidR="00184146" w:rsidRPr="004E5281" w:rsidRDefault="00364E81" w:rsidP="00184146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56,750</w:t>
            </w:r>
          </w:p>
        </w:tc>
      </w:tr>
    </w:tbl>
    <w:p w14:paraId="3617D561" w14:textId="77777777" w:rsidR="001433B6" w:rsidRPr="001433B6" w:rsidRDefault="001433B6" w:rsidP="001433B6">
      <w:pPr>
        <w:rPr>
          <w:rFonts w:cstheme="minorBidi"/>
        </w:rPr>
      </w:pPr>
    </w:p>
    <w:p w14:paraId="0CA912FD" w14:textId="1A30C106" w:rsidR="004E5281" w:rsidRPr="004F5C12" w:rsidRDefault="004E5281" w:rsidP="004F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4F5C12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การเพิ่มทุนในบริษัทย่อย</w:t>
      </w:r>
    </w:p>
    <w:p w14:paraId="4D4A3EB0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53D5EB" w14:textId="77777777" w:rsidR="004E5281" w:rsidRPr="00F07FA5" w:rsidRDefault="004E528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เอนเนอร์จี้ ไซเคิล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/>
          <w:sz w:val="30"/>
          <w:szCs w:val="30"/>
        </w:rPr>
        <w:t>0.2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0F4270CA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FE83AA" w14:textId="3123650D" w:rsidR="00B76F9B" w:rsidRPr="00B76F9B" w:rsidRDefault="004E5281" w:rsidP="00B76F9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6F9B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B76F9B">
        <w:rPr>
          <w:rFonts w:ascii="Angsana New" w:hAnsi="Angsana New"/>
          <w:sz w:val="30"/>
          <w:szCs w:val="30"/>
        </w:rPr>
        <w:t xml:space="preserve">3.0 </w:t>
      </w:r>
      <w:r w:rsidRPr="00B76F9B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B76F9B">
        <w:rPr>
          <w:rFonts w:ascii="Angsana New" w:hAnsi="Angsana New"/>
          <w:sz w:val="30"/>
          <w:szCs w:val="30"/>
        </w:rPr>
        <w:t>25.0</w:t>
      </w:r>
      <w:r w:rsidRPr="00B76F9B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B76F9B">
        <w:rPr>
          <w:rFonts w:ascii="Angsana New" w:hAnsi="Angsana New"/>
          <w:sz w:val="30"/>
          <w:szCs w:val="30"/>
        </w:rPr>
        <w:t xml:space="preserve">28.0 </w:t>
      </w:r>
      <w:r w:rsidRPr="00B76F9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 w:rsidRPr="00B76F9B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="00B76F9B">
        <w:rPr>
          <w:rFonts w:ascii="Angsana New" w:hAnsi="Angsana New"/>
          <w:sz w:val="30"/>
          <w:szCs w:val="30"/>
        </w:rPr>
        <w:t xml:space="preserve"> 0.2 </w:t>
      </w:r>
      <w:r w:rsidR="00B76F9B" w:rsidRPr="00B76F9B">
        <w:rPr>
          <w:rFonts w:ascii="Angsana New" w:hAnsi="Angsana New" w:hint="cs"/>
          <w:sz w:val="30"/>
          <w:szCs w:val="30"/>
          <w:cs/>
        </w:rPr>
        <w:t>ล้านบาท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โดยภายหลังการซื้อหุ้นเพิ่มทุนดังกล่าว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บริษัทมีสัดส่วนการลงทุนในบริษัทดังกล่าวเปลี่ยนแปลงไปจากอัตราร้อยละ</w:t>
      </w:r>
      <w:r w:rsidR="00B76F9B">
        <w:rPr>
          <w:rFonts w:ascii="Angsana New" w:hAnsi="Angsana New"/>
          <w:sz w:val="30"/>
          <w:szCs w:val="30"/>
        </w:rPr>
        <w:t xml:space="preserve"> 100.00 </w:t>
      </w:r>
      <w:r w:rsidR="00B76F9B" w:rsidRPr="00B76F9B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="00B76F9B">
        <w:rPr>
          <w:rFonts w:ascii="Angsana New" w:hAnsi="Angsana New"/>
          <w:sz w:val="30"/>
          <w:szCs w:val="30"/>
        </w:rPr>
        <w:t xml:space="preserve"> 90.00 </w:t>
      </w:r>
      <w:r w:rsidR="00B76F9B" w:rsidRPr="00B76F9B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เอนเนอร์จี้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ไซเคิล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จำกัด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ณ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วันที่ซื้อเป็นเงินจำนวน</w:t>
      </w:r>
      <w:r w:rsidR="00B76F9B">
        <w:rPr>
          <w:rFonts w:ascii="Angsana New" w:hAnsi="Angsana New"/>
          <w:sz w:val="30"/>
          <w:szCs w:val="30"/>
        </w:rPr>
        <w:t xml:space="preserve"> 30.0 </w:t>
      </w:r>
      <w:r w:rsidR="00B76F9B" w:rsidRPr="00B76F9B">
        <w:rPr>
          <w:rFonts w:ascii="Angsana New" w:hAnsi="Angsana New" w:hint="cs"/>
          <w:sz w:val="30"/>
          <w:szCs w:val="30"/>
          <w:cs/>
        </w:rPr>
        <w:t>ล้านบาท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บริษัทรับรู้ส่วนได้เสียที่ไม่มีอำนาจควบคุมเพิ่มขึ้นเป็นจำนวน</w:t>
      </w:r>
      <w:r w:rsidR="00B76F9B">
        <w:rPr>
          <w:rFonts w:ascii="Angsana New" w:hAnsi="Angsana New"/>
          <w:sz w:val="30"/>
          <w:szCs w:val="30"/>
        </w:rPr>
        <w:t xml:space="preserve"> 3.0 </w:t>
      </w:r>
      <w:r w:rsidR="00B76F9B" w:rsidRPr="00B76F9B">
        <w:rPr>
          <w:rFonts w:ascii="Angsana New" w:hAnsi="Angsana New" w:hint="cs"/>
          <w:sz w:val="30"/>
          <w:szCs w:val="30"/>
          <w:cs/>
        </w:rPr>
        <w:t>ล้านบาท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และรับรู้ส่วนต่างจากการเปลี่ยนแปลงส่วนของเจ้าของในบริษัท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เอนเนอร์จี้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ไซเคิล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จำกัด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โดยการควบคุมไม่เปลี่ยนแปลงจำนวน</w:t>
      </w:r>
      <w:r w:rsidR="00B76F9B">
        <w:rPr>
          <w:rFonts w:ascii="Angsana New" w:hAnsi="Angsana New"/>
          <w:sz w:val="30"/>
          <w:szCs w:val="30"/>
        </w:rPr>
        <w:t xml:space="preserve"> 0.2 </w:t>
      </w:r>
      <w:r w:rsidR="00B76F9B" w:rsidRPr="00B76F9B">
        <w:rPr>
          <w:rFonts w:ascii="Angsana New" w:hAnsi="Angsana New" w:hint="cs"/>
          <w:sz w:val="30"/>
          <w:szCs w:val="30"/>
          <w:cs/>
        </w:rPr>
        <w:t>ล้านบาทไปยังส่วนของผู้ถือหุ้น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ซึ่งประกอบไปด้วย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ส่วนต่ำกว่าทุนจากการเปลี่ยนแปลงส่วนได้เสียในบริษัทย่อย</w:t>
      </w:r>
      <w:r w:rsidR="00B76F9B" w:rsidRPr="00B76F9B">
        <w:rPr>
          <w:rFonts w:ascii="Angsana New" w:hAnsi="Angsana New"/>
          <w:sz w:val="30"/>
          <w:szCs w:val="30"/>
          <w:cs/>
        </w:rPr>
        <w:t xml:space="preserve"> </w:t>
      </w:r>
      <w:r w:rsidR="00B76F9B" w:rsidRPr="00B76F9B">
        <w:rPr>
          <w:rFonts w:ascii="Angsana New" w:hAnsi="Angsana New" w:hint="cs"/>
          <w:sz w:val="30"/>
          <w:szCs w:val="30"/>
          <w:cs/>
        </w:rPr>
        <w:t>บริษัทได้รับการโอนหุ้นแล้วเสร็จเมื่อวันที่</w:t>
      </w:r>
      <w:r w:rsidR="00B76F9B">
        <w:rPr>
          <w:rFonts w:ascii="Angsana New" w:hAnsi="Angsana New"/>
          <w:sz w:val="30"/>
          <w:szCs w:val="30"/>
        </w:rPr>
        <w:t xml:space="preserve"> 28 </w:t>
      </w:r>
      <w:r w:rsidR="00B76F9B" w:rsidRPr="00B76F9B">
        <w:rPr>
          <w:rFonts w:ascii="Angsana New" w:hAnsi="Angsana New" w:hint="cs"/>
          <w:sz w:val="30"/>
          <w:szCs w:val="30"/>
          <w:cs/>
        </w:rPr>
        <w:t>มกราคม</w:t>
      </w:r>
      <w:r w:rsidR="00B76F9B">
        <w:rPr>
          <w:rFonts w:ascii="Angsana New" w:hAnsi="Angsana New"/>
          <w:sz w:val="30"/>
          <w:szCs w:val="30"/>
        </w:rPr>
        <w:t xml:space="preserve"> 2568</w:t>
      </w:r>
    </w:p>
    <w:p w14:paraId="74623B59" w14:textId="070E06B3" w:rsidR="004E5281" w:rsidRPr="00B76F9B" w:rsidRDefault="004E5281" w:rsidP="00D11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A72DBD" w14:textId="77777777" w:rsidR="00C91551" w:rsidRDefault="00C9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78BB2CD" w14:textId="0C926E6D" w:rsidR="004E5281" w:rsidRPr="00F07FA5" w:rsidRDefault="00C9155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ไทยฟู้ดส์ เซอร์วิส แอนด์ ซัพพลาย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/>
          <w:sz w:val="30"/>
          <w:szCs w:val="30"/>
        </w:rPr>
        <w:t>83.0</w:t>
      </w:r>
      <w:r w:rsidR="004E5281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4E5281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E5281"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55761C7" w14:textId="77777777" w:rsidR="004E5281" w:rsidRPr="00F07FA5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AB1388" w14:textId="028367AD" w:rsidR="00735018" w:rsidRDefault="00735018" w:rsidP="004E5281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 xml:space="preserve">6.6 </w:t>
      </w:r>
      <w:r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 xml:space="preserve">4,999,998 </w:t>
      </w:r>
      <w:r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/>
          <w:sz w:val="30"/>
          <w:szCs w:val="30"/>
        </w:rPr>
        <w:t xml:space="preserve">33.0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1816B889" w14:textId="638A3F44" w:rsidR="00B76F9B" w:rsidRPr="004F5C12" w:rsidRDefault="004E5281" w:rsidP="00B76F9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B76F9B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735018" w:rsidRPr="00B76F9B">
        <w:rPr>
          <w:rFonts w:ascii="Angsana New" w:hAnsi="Angsana New"/>
          <w:sz w:val="30"/>
          <w:szCs w:val="30"/>
        </w:rPr>
        <w:t>50.0</w:t>
      </w:r>
      <w:r w:rsidRPr="00B76F9B">
        <w:rPr>
          <w:rFonts w:ascii="Angsana New" w:hAnsi="Angsana New"/>
          <w:sz w:val="30"/>
          <w:szCs w:val="30"/>
        </w:rPr>
        <w:t xml:space="preserve"> </w:t>
      </w:r>
      <w:r w:rsidRPr="00B76F9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 w:rsidRPr="004F5C12">
        <w:rPr>
          <w:rFonts w:ascii="Angsana New" w:hAnsi="Angsana New" w:hint="cs"/>
          <w:sz w:val="30"/>
          <w:szCs w:val="30"/>
          <w:cs/>
        </w:rPr>
        <w:t>จาก</w:t>
      </w:r>
      <w:r w:rsidR="00B76F9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="00B76F9B" w:rsidRPr="004F5C12">
        <w:rPr>
          <w:rFonts w:ascii="Angsana New" w:hAnsi="Angsana New" w:hint="cs"/>
          <w:sz w:val="30"/>
          <w:szCs w:val="30"/>
          <w:cs/>
        </w:rPr>
        <w:t xml:space="preserve"> </w:t>
      </w:r>
      <w:r w:rsidR="00B76F9B" w:rsidRPr="004F5C12">
        <w:rPr>
          <w:rFonts w:ascii="Angsana New" w:hAnsi="Angsana New"/>
          <w:sz w:val="30"/>
          <w:szCs w:val="30"/>
        </w:rPr>
        <w:t>500.0</w:t>
      </w:r>
      <w:r w:rsidR="00B76F9B" w:rsidRPr="004F5C12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B76F9B" w:rsidRPr="004F5C12">
        <w:rPr>
          <w:rFonts w:ascii="Angsana New" w:hAnsi="Angsana New"/>
          <w:sz w:val="30"/>
          <w:szCs w:val="30"/>
        </w:rPr>
        <w:t xml:space="preserve">550.0 </w:t>
      </w:r>
      <w:r w:rsidR="00B76F9B" w:rsidRPr="004F5C1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>
        <w:rPr>
          <w:rFonts w:ascii="Angsana New" w:hAnsi="Angsana New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B76F9B">
        <w:rPr>
          <w:rFonts w:ascii="Angsana New" w:hAnsi="Angsana New"/>
          <w:sz w:val="30"/>
          <w:szCs w:val="30"/>
        </w:rPr>
        <w:t xml:space="preserve">100.00 </w:t>
      </w:r>
      <w:r w:rsidR="00B76F9B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B76F9B">
        <w:rPr>
          <w:rFonts w:ascii="Angsana New" w:hAnsi="Angsana New"/>
          <w:sz w:val="30"/>
          <w:szCs w:val="30"/>
        </w:rPr>
        <w:t xml:space="preserve">50.0 </w:t>
      </w:r>
      <w:r w:rsidR="00B76F9B">
        <w:rPr>
          <w:rFonts w:ascii="Angsana New" w:hAnsi="Angsana New" w:hint="cs"/>
          <w:sz w:val="30"/>
          <w:szCs w:val="30"/>
          <w:cs/>
        </w:rPr>
        <w:t>ล้านบาท การดำเนินการจดทะเบียน</w:t>
      </w:r>
      <w:r w:rsidR="00D11F9C">
        <w:rPr>
          <w:rFonts w:ascii="Angsana New" w:hAnsi="Angsana New"/>
          <w:sz w:val="30"/>
          <w:szCs w:val="30"/>
        </w:rPr>
        <w:br/>
      </w:r>
      <w:r w:rsidR="00B76F9B">
        <w:rPr>
          <w:rFonts w:ascii="Angsana New" w:hAnsi="Angsana New" w:hint="cs"/>
          <w:sz w:val="30"/>
          <w:szCs w:val="30"/>
          <w:cs/>
        </w:rPr>
        <w:t>เพิ่มทุนดังกล่าวกับกระทรวงพาณิชย์ได้</w:t>
      </w:r>
      <w:r w:rsidR="00B76F9B" w:rsidRPr="00B871E2">
        <w:rPr>
          <w:rFonts w:ascii="Angsana New" w:hAnsi="Angsana New" w:hint="cs"/>
          <w:spacing w:val="4"/>
          <w:sz w:val="30"/>
          <w:szCs w:val="30"/>
          <w:cs/>
        </w:rPr>
        <w:t>แล้วเสร็จ</w:t>
      </w:r>
      <w:r w:rsidR="00B76F9B" w:rsidRPr="004F5C1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6F9B" w:rsidRPr="004F5C12">
        <w:rPr>
          <w:rFonts w:ascii="Angsana New" w:hAnsi="Angsana New"/>
          <w:sz w:val="30"/>
          <w:szCs w:val="30"/>
        </w:rPr>
        <w:t xml:space="preserve">4 </w:t>
      </w:r>
      <w:r w:rsidR="00B76F9B" w:rsidRPr="004F5C1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6F9B" w:rsidRPr="004F5C12">
        <w:rPr>
          <w:rFonts w:ascii="Angsana New" w:hAnsi="Angsana New"/>
          <w:sz w:val="30"/>
          <w:szCs w:val="30"/>
        </w:rPr>
        <w:t xml:space="preserve">2568 </w:t>
      </w:r>
    </w:p>
    <w:p w14:paraId="0A9C47BF" w14:textId="3AB22827" w:rsidR="004F5C12" w:rsidRPr="00B76F9B" w:rsidRDefault="004F5C12" w:rsidP="00D11F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B08C632" w14:textId="0BEC5170" w:rsidR="004E5281" w:rsidRPr="00D65D13" w:rsidRDefault="004E5281" w:rsidP="00735018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คอนแทรค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ฟาร์มมิ่ง</w:t>
      </w:r>
      <w:r w:rsidR="00EF4302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0AA836A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245208B" w14:textId="74AF03DD" w:rsidR="004E5281" w:rsidRPr="00D65D13" w:rsidRDefault="004E5281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65D13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EF4302" w:rsidRPr="00D65D13">
        <w:rPr>
          <w:rFonts w:ascii="Angsana New" w:hAnsi="Angsana New"/>
          <w:sz w:val="30"/>
          <w:szCs w:val="30"/>
        </w:rPr>
        <w:t>125.0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 w:rsidRPr="008011B7">
        <w:rPr>
          <w:rFonts w:ascii="Angsana New" w:hAnsi="Angsana New" w:hint="cs"/>
          <w:sz w:val="30"/>
          <w:szCs w:val="30"/>
          <w:cs/>
        </w:rPr>
        <w:t>จาก</w:t>
      </w:r>
      <w:r w:rsidR="00B76F9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="00B76F9B" w:rsidRPr="00D65D13">
        <w:rPr>
          <w:rFonts w:ascii="Angsana New" w:hAnsi="Angsana New"/>
          <w:sz w:val="30"/>
          <w:szCs w:val="30"/>
        </w:rPr>
        <w:t>125.0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B76F9B">
        <w:rPr>
          <w:rFonts w:ascii="Angsana New" w:hAnsi="Angsana New"/>
          <w:sz w:val="30"/>
          <w:szCs w:val="30"/>
        </w:rPr>
        <w:t>250</w:t>
      </w:r>
      <w:r w:rsidR="00B76F9B" w:rsidRPr="00D65D13">
        <w:rPr>
          <w:rFonts w:ascii="Angsana New" w:hAnsi="Angsana New"/>
          <w:sz w:val="30"/>
          <w:szCs w:val="30"/>
        </w:rPr>
        <w:t xml:space="preserve">.0 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>
        <w:rPr>
          <w:rFonts w:ascii="Angsana New" w:hAnsi="Angsana New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B76F9B">
        <w:rPr>
          <w:rFonts w:ascii="Angsana New" w:hAnsi="Angsana New"/>
          <w:sz w:val="30"/>
          <w:szCs w:val="30"/>
        </w:rPr>
        <w:t xml:space="preserve">100.00 </w:t>
      </w:r>
      <w:r w:rsidR="00B76F9B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B76F9B">
        <w:rPr>
          <w:rFonts w:ascii="Angsana New" w:hAnsi="Angsana New"/>
          <w:sz w:val="30"/>
          <w:szCs w:val="30"/>
        </w:rPr>
        <w:t xml:space="preserve">125.0 </w:t>
      </w:r>
      <w:r w:rsidR="00B76F9B">
        <w:rPr>
          <w:rFonts w:ascii="Angsana New" w:hAnsi="Angsana New" w:hint="cs"/>
          <w:sz w:val="30"/>
          <w:szCs w:val="30"/>
          <w:cs/>
        </w:rPr>
        <w:t>ล้านบาท การดำเนินการจดทะเบียน</w:t>
      </w:r>
      <w:r w:rsidR="00B76F9B">
        <w:rPr>
          <w:rFonts w:ascii="Angsana New" w:hAnsi="Angsana New"/>
          <w:sz w:val="30"/>
          <w:szCs w:val="30"/>
        </w:rPr>
        <w:br/>
      </w:r>
      <w:r w:rsidR="00B76F9B">
        <w:rPr>
          <w:rFonts w:ascii="Angsana New" w:hAnsi="Angsana New" w:hint="cs"/>
          <w:sz w:val="30"/>
          <w:szCs w:val="30"/>
          <w:cs/>
        </w:rPr>
        <w:t>เพิ่มทุนดังกล่าวกับกระทรวงพาณิชย์ได้</w:t>
      </w:r>
      <w:r w:rsidR="00B76F9B" w:rsidRPr="00B871E2">
        <w:rPr>
          <w:rFonts w:ascii="Angsana New" w:hAnsi="Angsana New" w:hint="cs"/>
          <w:spacing w:val="4"/>
          <w:sz w:val="30"/>
          <w:szCs w:val="30"/>
          <w:cs/>
        </w:rPr>
        <w:t>แล้วเสร็จ</w:t>
      </w:r>
      <w:r w:rsidR="00B76F9B" w:rsidRPr="00D65D1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76F9B" w:rsidRPr="00D65D13">
        <w:rPr>
          <w:rFonts w:ascii="Angsana New" w:hAnsi="Angsana New"/>
          <w:sz w:val="30"/>
          <w:szCs w:val="30"/>
        </w:rPr>
        <w:t xml:space="preserve"> 10 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6F9B" w:rsidRPr="00D65D13">
        <w:rPr>
          <w:rFonts w:ascii="Angsana New" w:hAnsi="Angsana New"/>
          <w:sz w:val="30"/>
          <w:szCs w:val="30"/>
        </w:rPr>
        <w:t>2568</w:t>
      </w:r>
    </w:p>
    <w:p w14:paraId="5D4AFA51" w14:textId="77777777" w:rsidR="004E5281" w:rsidRPr="008732C4" w:rsidRDefault="004E5281" w:rsidP="004E5281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994ADFD" w14:textId="681FB968" w:rsidR="004E5281" w:rsidRPr="00D65D13" w:rsidRDefault="004E5281" w:rsidP="00735018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สไวน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ฟาร์ม</w:t>
      </w:r>
      <w:r w:rsidR="00F45EEA"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EEA" w:rsidRPr="00D65D13">
        <w:rPr>
          <w:rFonts w:ascii="Angsana New" w:hAnsi="Angsana New"/>
          <w:sz w:val="30"/>
          <w:szCs w:val="30"/>
        </w:rPr>
        <w:t>940.0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37E39675" w14:textId="77777777" w:rsidR="004E5281" w:rsidRPr="008732C4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10FCE49" w14:textId="49AA05E5" w:rsidR="004E5281" w:rsidRPr="00D65D13" w:rsidRDefault="004E5281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เพิ่มทุนจดทะเบียนเป็นจำนวนเงิน </w:t>
      </w:r>
      <w:r w:rsidR="00F45EEA" w:rsidRPr="00B76F9B">
        <w:rPr>
          <w:rFonts w:ascii="Angsana New" w:hAnsi="Angsana New"/>
          <w:spacing w:val="-4"/>
          <w:sz w:val="30"/>
          <w:szCs w:val="30"/>
        </w:rPr>
        <w:t>940.0</w:t>
      </w:r>
      <w:r w:rsidRPr="00B76F9B">
        <w:rPr>
          <w:rFonts w:ascii="Angsana New" w:hAnsi="Angsana New"/>
          <w:spacing w:val="-4"/>
          <w:sz w:val="30"/>
          <w:szCs w:val="30"/>
        </w:rPr>
        <w:t xml:space="preserve"> </w:t>
      </w:r>
      <w:r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จากทุนจดทะเบียนจำนวน </w:t>
      </w:r>
      <w:r w:rsidR="00B76F9B" w:rsidRPr="00B76F9B">
        <w:rPr>
          <w:rFonts w:ascii="Angsana New" w:hAnsi="Angsana New"/>
          <w:spacing w:val="-4"/>
          <w:sz w:val="30"/>
          <w:szCs w:val="30"/>
        </w:rPr>
        <w:t>1,060.0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เป็น </w:t>
      </w:r>
      <w:r w:rsidR="00B76F9B" w:rsidRPr="00B76F9B">
        <w:rPr>
          <w:rFonts w:ascii="Angsana New" w:hAnsi="Angsana New"/>
          <w:spacing w:val="-4"/>
          <w:sz w:val="30"/>
          <w:szCs w:val="30"/>
        </w:rPr>
        <w:t xml:space="preserve">2,000.0 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B76F9B">
        <w:rPr>
          <w:rFonts w:ascii="Angsana New" w:hAnsi="Angsana New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B76F9B">
        <w:rPr>
          <w:rFonts w:ascii="Angsana New" w:hAnsi="Angsana New"/>
          <w:sz w:val="30"/>
          <w:szCs w:val="30"/>
        </w:rPr>
        <w:t xml:space="preserve">100.00 </w:t>
      </w:r>
      <w:r w:rsidR="00B76F9B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B76F9B">
        <w:rPr>
          <w:rFonts w:ascii="Angsana New" w:hAnsi="Angsana New"/>
          <w:sz w:val="30"/>
          <w:szCs w:val="30"/>
        </w:rPr>
        <w:t xml:space="preserve">940.0 </w:t>
      </w:r>
      <w:r w:rsidR="00B76F9B">
        <w:rPr>
          <w:rFonts w:ascii="Angsana New" w:hAnsi="Angsana New" w:hint="cs"/>
          <w:sz w:val="30"/>
          <w:szCs w:val="30"/>
          <w:cs/>
        </w:rPr>
        <w:t>ล้านบาท การดำเนินการจดทะเบียน</w:t>
      </w:r>
      <w:r w:rsidR="00D11F9C">
        <w:rPr>
          <w:rFonts w:ascii="Angsana New" w:hAnsi="Angsana New"/>
          <w:sz w:val="30"/>
          <w:szCs w:val="30"/>
        </w:rPr>
        <w:br/>
      </w:r>
      <w:r w:rsidR="00B76F9B">
        <w:rPr>
          <w:rFonts w:ascii="Angsana New" w:hAnsi="Angsana New" w:hint="cs"/>
          <w:sz w:val="30"/>
          <w:szCs w:val="30"/>
          <w:cs/>
        </w:rPr>
        <w:t>เพิ่มทุนดังกล่าวกับกระทรวงพาณิชย์ได้</w:t>
      </w:r>
      <w:r w:rsidR="00B76F9B" w:rsidRPr="00B871E2">
        <w:rPr>
          <w:rFonts w:ascii="Angsana New" w:hAnsi="Angsana New" w:hint="cs"/>
          <w:spacing w:val="4"/>
          <w:sz w:val="30"/>
          <w:szCs w:val="30"/>
          <w:cs/>
        </w:rPr>
        <w:t>แล้วเสร็จ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6F9B" w:rsidRPr="00D65D13">
        <w:rPr>
          <w:rFonts w:ascii="Angsana New" w:hAnsi="Angsana New"/>
          <w:sz w:val="30"/>
          <w:szCs w:val="30"/>
        </w:rPr>
        <w:t xml:space="preserve">10 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6F9B" w:rsidRPr="00D65D13">
        <w:rPr>
          <w:rFonts w:ascii="Angsana New" w:hAnsi="Angsana New"/>
          <w:sz w:val="30"/>
          <w:szCs w:val="30"/>
        </w:rPr>
        <w:t>2568</w:t>
      </w:r>
    </w:p>
    <w:p w14:paraId="1CDE280E" w14:textId="77777777" w:rsidR="004E5281" w:rsidRPr="008732C4" w:rsidRDefault="004E5281" w:rsidP="004E5281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24"/>
          <w:szCs w:val="24"/>
        </w:rPr>
      </w:pPr>
    </w:p>
    <w:p w14:paraId="05E52192" w14:textId="77777777" w:rsidR="00C01132" w:rsidRPr="00D65D13" w:rsidRDefault="00C01132" w:rsidP="00735018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ไทยฟู้ดส์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เฟอร์เธอร์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D65D13">
        <w:rPr>
          <w:rFonts w:ascii="Angsana New" w:hAnsi="Angsana New"/>
          <w:sz w:val="30"/>
          <w:szCs w:val="30"/>
        </w:rPr>
        <w:t xml:space="preserve"> </w:t>
      </w:r>
      <w:r w:rsidRPr="00D65D13">
        <w:rPr>
          <w:rFonts w:ascii="Angsana New" w:hAnsi="Angsana New"/>
          <w:sz w:val="30"/>
          <w:szCs w:val="30"/>
        </w:rPr>
        <w:br/>
        <w:t>2,000.0</w:t>
      </w:r>
      <w:r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D65D1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65D13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24587ED" w14:textId="77777777" w:rsidR="00C01132" w:rsidRPr="008732C4" w:rsidRDefault="00C01132" w:rsidP="00C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07C572F" w14:textId="4B8F47D0" w:rsidR="00C01132" w:rsidRDefault="00C01132" w:rsidP="00735018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เพิ่มทุนจดทะเบียนเป็นจำนวนเงิน </w:t>
      </w:r>
      <w:r w:rsidRPr="00B76F9B">
        <w:rPr>
          <w:rFonts w:ascii="Angsana New" w:hAnsi="Angsana New"/>
          <w:spacing w:val="-4"/>
          <w:sz w:val="30"/>
          <w:szCs w:val="30"/>
        </w:rPr>
        <w:t xml:space="preserve">2,000.0 </w:t>
      </w:r>
      <w:r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จากทุนจดทะเบียนจำนวน </w:t>
      </w:r>
      <w:r w:rsidR="00B76F9B" w:rsidRPr="00B76F9B">
        <w:rPr>
          <w:rFonts w:ascii="Angsana New" w:hAnsi="Angsana New"/>
          <w:spacing w:val="-4"/>
          <w:sz w:val="30"/>
          <w:szCs w:val="30"/>
        </w:rPr>
        <w:t>500.0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เป็น </w:t>
      </w:r>
      <w:r w:rsidR="00B76F9B" w:rsidRPr="00B76F9B">
        <w:rPr>
          <w:rFonts w:ascii="Angsana New" w:hAnsi="Angsana New"/>
          <w:spacing w:val="-4"/>
          <w:sz w:val="30"/>
          <w:szCs w:val="30"/>
        </w:rPr>
        <w:t xml:space="preserve">2,500.0 </w:t>
      </w:r>
      <w:r w:rsidR="00B76F9B" w:rsidRPr="00B76F9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 </w:t>
      </w:r>
      <w:r w:rsidR="00B76F9B">
        <w:rPr>
          <w:rFonts w:ascii="Angsana New" w:hAnsi="Angsana New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B76F9B">
        <w:rPr>
          <w:rFonts w:ascii="Angsana New" w:hAnsi="Angsana New"/>
          <w:sz w:val="30"/>
          <w:szCs w:val="30"/>
        </w:rPr>
        <w:t xml:space="preserve">100.00 </w:t>
      </w:r>
      <w:r w:rsidR="00B76F9B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B76F9B" w:rsidRPr="00D65D13">
        <w:rPr>
          <w:rFonts w:ascii="Angsana New" w:hAnsi="Angsana New"/>
          <w:sz w:val="30"/>
          <w:szCs w:val="30"/>
        </w:rPr>
        <w:t xml:space="preserve">2,000.0 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76F9B">
        <w:rPr>
          <w:rFonts w:ascii="Angsana New" w:hAnsi="Angsana New" w:hint="cs"/>
          <w:sz w:val="30"/>
          <w:szCs w:val="30"/>
          <w:cs/>
        </w:rPr>
        <w:t>การดำเนินการ</w:t>
      </w:r>
      <w:r w:rsidR="00B76F9B">
        <w:rPr>
          <w:rFonts w:ascii="Angsana New" w:hAnsi="Angsana New"/>
          <w:sz w:val="30"/>
          <w:szCs w:val="30"/>
        </w:rPr>
        <w:br/>
      </w:r>
      <w:r w:rsidR="00B76F9B">
        <w:rPr>
          <w:rFonts w:ascii="Angsana New" w:hAnsi="Angsana New" w:hint="cs"/>
          <w:sz w:val="30"/>
          <w:szCs w:val="30"/>
          <w:cs/>
        </w:rPr>
        <w:t>จดทะเบียนเพิ่มทุนดังกล่าวกับกระทรวงพาณิชย์ได้</w:t>
      </w:r>
      <w:r w:rsidR="00B76F9B" w:rsidRPr="00B871E2">
        <w:rPr>
          <w:rFonts w:ascii="Angsana New" w:hAnsi="Angsana New" w:hint="cs"/>
          <w:spacing w:val="4"/>
          <w:sz w:val="30"/>
          <w:szCs w:val="30"/>
          <w:cs/>
        </w:rPr>
        <w:t>แล้วเสร็จ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76F9B" w:rsidRPr="00D65D13">
        <w:rPr>
          <w:rFonts w:ascii="Angsana New" w:hAnsi="Angsana New"/>
          <w:sz w:val="30"/>
          <w:szCs w:val="30"/>
        </w:rPr>
        <w:t xml:space="preserve">30 </w:t>
      </w:r>
      <w:r w:rsidR="00B76F9B" w:rsidRPr="00D65D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6F9B" w:rsidRPr="00D65D13">
        <w:rPr>
          <w:rFonts w:ascii="Angsana New" w:hAnsi="Angsana New"/>
          <w:sz w:val="30"/>
          <w:szCs w:val="30"/>
        </w:rPr>
        <w:t>2568</w:t>
      </w:r>
    </w:p>
    <w:p w14:paraId="549FAAEF" w14:textId="5A642AFB" w:rsidR="00CD4F12" w:rsidRDefault="00CD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4BB9FE57" w14:textId="0F787169" w:rsidR="00423141" w:rsidRPr="008011B7" w:rsidRDefault="00423141" w:rsidP="00423141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011B7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บริษัทลงทุนในบริษัทย่อยในประเทศแห่งหนึ่ง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มาย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เพ็ท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8011B7">
        <w:rPr>
          <w:rFonts w:ascii="Angsana New" w:hAnsi="Angsana New"/>
          <w:sz w:val="30"/>
          <w:szCs w:val="30"/>
        </w:rPr>
        <w:t xml:space="preserve"> 19.5</w:t>
      </w:r>
      <w:r w:rsidRPr="008011B7">
        <w:rPr>
          <w:rFonts w:ascii="Angsana New" w:hAnsi="Angsana New" w:hint="cs"/>
          <w:sz w:val="30"/>
          <w:szCs w:val="30"/>
          <w:cs/>
        </w:rPr>
        <w:t xml:space="preserve"> </w:t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2CBA">
        <w:rPr>
          <w:rFonts w:ascii="Angsana New" w:hAnsi="Angsana New"/>
          <w:sz w:val="30"/>
          <w:szCs w:val="30"/>
          <w:cs/>
          <w:lang w:val="th-TH"/>
        </w:rPr>
        <w:br/>
      </w:r>
      <w:r w:rsidRPr="008011B7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395F2B18" w14:textId="77777777" w:rsidR="00423141" w:rsidRPr="008011B7" w:rsidRDefault="00423141" w:rsidP="0042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3936EE8" w14:textId="1712D076" w:rsidR="00107067" w:rsidRPr="008011B7" w:rsidRDefault="00107067" w:rsidP="00107067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011B7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Pr="008011B7">
        <w:rPr>
          <w:rFonts w:ascii="Angsana New" w:hAnsi="Angsana New"/>
          <w:sz w:val="30"/>
          <w:szCs w:val="30"/>
        </w:rPr>
        <w:t>75</w:t>
      </w:r>
      <w:r w:rsidR="00197175" w:rsidRPr="008011B7">
        <w:rPr>
          <w:rFonts w:ascii="Angsana New" w:hAnsi="Angsana New"/>
          <w:sz w:val="30"/>
          <w:szCs w:val="30"/>
        </w:rPr>
        <w:t>.0</w:t>
      </w:r>
      <w:r w:rsidRPr="008011B7">
        <w:rPr>
          <w:rFonts w:ascii="Angsana New" w:hAnsi="Angsana New"/>
          <w:sz w:val="30"/>
          <w:szCs w:val="30"/>
        </w:rPr>
        <w:t xml:space="preserve"> </w:t>
      </w:r>
      <w:r w:rsidRPr="008011B7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8011B7">
        <w:rPr>
          <w:rFonts w:ascii="Angsana New" w:hAnsi="Angsana New"/>
          <w:sz w:val="30"/>
          <w:szCs w:val="30"/>
        </w:rPr>
        <w:t xml:space="preserve">19,998 </w:t>
      </w:r>
      <w:r w:rsidRPr="008011B7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 w:rsidRPr="008011B7">
        <w:rPr>
          <w:rFonts w:ascii="Angsana New" w:hAnsi="Angsana New"/>
          <w:sz w:val="30"/>
          <w:szCs w:val="30"/>
        </w:rPr>
        <w:t xml:space="preserve">1.5 </w:t>
      </w:r>
      <w:r w:rsidRPr="008011B7">
        <w:rPr>
          <w:rFonts w:ascii="Angsana New" w:hAnsi="Angsana New" w:hint="cs"/>
          <w:sz w:val="30"/>
          <w:szCs w:val="30"/>
          <w:cs/>
        </w:rPr>
        <w:t>ล้านบาท</w:t>
      </w:r>
    </w:p>
    <w:p w14:paraId="1305093E" w14:textId="12A90791" w:rsidR="00423141" w:rsidRPr="008011B7" w:rsidRDefault="00423141" w:rsidP="00423141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8011B7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8011B7">
        <w:rPr>
          <w:rFonts w:ascii="Angsana New" w:hAnsi="Angsana New"/>
          <w:sz w:val="30"/>
          <w:szCs w:val="30"/>
        </w:rPr>
        <w:t xml:space="preserve">18.0 </w:t>
      </w:r>
      <w:r w:rsidRPr="008011B7">
        <w:rPr>
          <w:rFonts w:ascii="Angsana New" w:hAnsi="Angsana New" w:hint="cs"/>
          <w:sz w:val="30"/>
          <w:szCs w:val="30"/>
          <w:cs/>
        </w:rPr>
        <w:t>ล้านบาท จาก</w:t>
      </w:r>
      <w:r w:rsidR="00D11F9C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8011B7">
        <w:rPr>
          <w:rFonts w:ascii="Angsana New" w:hAnsi="Angsana New" w:hint="cs"/>
          <w:sz w:val="30"/>
          <w:szCs w:val="30"/>
          <w:cs/>
        </w:rPr>
        <w:t xml:space="preserve"> </w:t>
      </w:r>
      <w:r w:rsidRPr="008011B7">
        <w:rPr>
          <w:rFonts w:ascii="Angsana New" w:hAnsi="Angsana New"/>
          <w:sz w:val="30"/>
          <w:szCs w:val="30"/>
        </w:rPr>
        <w:t>2.0</w:t>
      </w:r>
      <w:r w:rsidRPr="008011B7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8011B7">
        <w:rPr>
          <w:rFonts w:ascii="Angsana New" w:hAnsi="Angsana New"/>
          <w:sz w:val="30"/>
          <w:szCs w:val="30"/>
        </w:rPr>
        <w:t xml:space="preserve">20.0 </w:t>
      </w:r>
      <w:r w:rsidRPr="008011B7">
        <w:rPr>
          <w:rFonts w:ascii="Angsana New" w:hAnsi="Angsana New" w:hint="cs"/>
          <w:sz w:val="30"/>
          <w:szCs w:val="30"/>
          <w:cs/>
        </w:rPr>
        <w:t>ล้านบาท</w:t>
      </w:r>
      <w:r w:rsidR="00D11F9C">
        <w:rPr>
          <w:rFonts w:ascii="Angsana New" w:hAnsi="Angsana New" w:hint="cs"/>
          <w:sz w:val="30"/>
          <w:szCs w:val="30"/>
          <w:cs/>
        </w:rPr>
        <w:t xml:space="preserve"> และให้เรียกชำระค่าหุ้นในอัตราร้อยละ </w:t>
      </w:r>
      <w:r w:rsidR="00D11F9C">
        <w:rPr>
          <w:rFonts w:ascii="Angsana New" w:hAnsi="Angsana New"/>
          <w:sz w:val="30"/>
          <w:szCs w:val="30"/>
        </w:rPr>
        <w:t xml:space="preserve">100.00 </w:t>
      </w:r>
      <w:r w:rsidR="00D11F9C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D11F9C">
        <w:rPr>
          <w:rFonts w:ascii="Angsana New" w:hAnsi="Angsana New"/>
          <w:sz w:val="30"/>
          <w:szCs w:val="30"/>
        </w:rPr>
        <w:t>18.0</w:t>
      </w:r>
      <w:r w:rsidR="00D11F9C" w:rsidRPr="00D65D13">
        <w:rPr>
          <w:rFonts w:ascii="Angsana New" w:hAnsi="Angsana New"/>
          <w:sz w:val="30"/>
          <w:szCs w:val="30"/>
        </w:rPr>
        <w:t xml:space="preserve"> </w:t>
      </w:r>
      <w:r w:rsidR="00D11F9C" w:rsidRPr="00D65D1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11F9C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การดำเนินการจดทะเบียนเพิ่มทุนดังกล่าวกับกระทรวงพาณิชย์ได้</w:t>
      </w:r>
      <w:r w:rsidR="00D11F9C" w:rsidRPr="00B871E2">
        <w:rPr>
          <w:rFonts w:ascii="Angsana New" w:hAnsi="Angsana New" w:hint="cs"/>
          <w:spacing w:val="4"/>
          <w:sz w:val="30"/>
          <w:szCs w:val="30"/>
          <w:cs/>
        </w:rPr>
        <w:t>แล้วเสร็จ</w:t>
      </w:r>
      <w:r w:rsidRPr="008011B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011B7">
        <w:rPr>
          <w:rFonts w:ascii="Angsana New" w:hAnsi="Angsana New"/>
          <w:sz w:val="30"/>
          <w:szCs w:val="30"/>
        </w:rPr>
        <w:t xml:space="preserve">12 </w:t>
      </w:r>
      <w:r w:rsidRPr="008011B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011B7">
        <w:rPr>
          <w:rFonts w:ascii="Angsana New" w:hAnsi="Angsana New"/>
          <w:sz w:val="30"/>
          <w:szCs w:val="30"/>
        </w:rPr>
        <w:t>2568</w:t>
      </w:r>
    </w:p>
    <w:p w14:paraId="4F37780D" w14:textId="413D77DB" w:rsidR="00C91551" w:rsidRPr="008F701F" w:rsidRDefault="00C91551" w:rsidP="001B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42F870" w14:textId="68A2F901" w:rsidR="004E5281" w:rsidRPr="005010F4" w:rsidRDefault="004E5281" w:rsidP="004E5281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0F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7D41B0B5" w14:textId="77777777" w:rsidR="004E5281" w:rsidRPr="008F701F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C250FA8" w14:textId="77777777" w:rsidR="004E5281" w:rsidRPr="005010F4" w:rsidRDefault="004E5281" w:rsidP="004E5281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010F4">
        <w:rPr>
          <w:rFonts w:ascii="Angsana New" w:hAnsi="Angsana New"/>
          <w:sz w:val="30"/>
          <w:szCs w:val="30"/>
        </w:rPr>
        <w:t>56.8</w:t>
      </w:r>
      <w:r>
        <w:rPr>
          <w:rFonts w:ascii="Angsana New" w:hAnsi="Angsana New"/>
          <w:sz w:val="30"/>
          <w:szCs w:val="30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14D67C45" w14:textId="77777777" w:rsidR="004E5281" w:rsidRPr="008F701F" w:rsidRDefault="004E5281" w:rsidP="004E5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36A2D8D" w14:textId="77777777" w:rsidR="004E5281" w:rsidRPr="00FC5579" w:rsidRDefault="004E5281" w:rsidP="004E5281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F07FA5">
        <w:rPr>
          <w:rFonts w:ascii="Angsana New" w:hAnsi="Angsana New" w:hint="cs"/>
          <w:sz w:val="30"/>
          <w:szCs w:val="30"/>
          <w:cs/>
        </w:rPr>
        <w:t xml:space="preserve">บริษัทซื้อหุ้นสามัญจากผู้ถือหุ้นเดิมในวันที่ </w:t>
      </w:r>
      <w:r w:rsidRPr="00F07FA5"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07FA5">
        <w:rPr>
          <w:rFonts w:ascii="Angsana New" w:hAnsi="Angsana New"/>
          <w:sz w:val="30"/>
          <w:szCs w:val="30"/>
        </w:rPr>
        <w:t xml:space="preserve">2568 </w:t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07FA5">
        <w:rPr>
          <w:rFonts w:ascii="Angsana New" w:hAnsi="Angsana New"/>
          <w:sz w:val="30"/>
          <w:szCs w:val="30"/>
        </w:rPr>
        <w:t xml:space="preserve">567,500 </w:t>
      </w:r>
      <w:r w:rsidRPr="00F07FA5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F07FA5">
        <w:rPr>
          <w:rFonts w:ascii="Angsana New" w:hAnsi="Angsana New"/>
          <w:sz w:val="30"/>
          <w:szCs w:val="30"/>
        </w:rPr>
        <w:t>100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บาท เป็น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Pr="00F07FA5">
        <w:rPr>
          <w:rFonts w:ascii="Angsana New" w:hAnsi="Angsana New"/>
          <w:sz w:val="30"/>
          <w:szCs w:val="30"/>
        </w:rPr>
        <w:t xml:space="preserve">56.8 </w:t>
      </w:r>
      <w:r w:rsidRPr="00F07FA5">
        <w:rPr>
          <w:rFonts w:ascii="Angsana New" w:hAnsi="Angsana New" w:hint="cs"/>
          <w:sz w:val="30"/>
          <w:szCs w:val="30"/>
          <w:cs/>
        </w:rPr>
        <w:t>ล้านบาท โดยภายหลังการซื้อหุ้นสามัญดังกล่าว บริษัทมีสัดส่วนการลงทุนเปลี่ยนไปจาก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Pr="00F07FA5">
        <w:rPr>
          <w:rFonts w:ascii="Angsana New" w:hAnsi="Angsana New"/>
          <w:sz w:val="30"/>
          <w:szCs w:val="30"/>
        </w:rPr>
        <w:t>88.18</w:t>
      </w:r>
      <w:r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Pr="00F07FA5">
        <w:rPr>
          <w:rFonts w:ascii="Angsana New" w:hAnsi="Angsana New"/>
          <w:sz w:val="30"/>
          <w:szCs w:val="30"/>
        </w:rPr>
        <w:t>98.50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Pr="00F07FA5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Pr="00F07FA5">
        <w:rPr>
          <w:rFonts w:ascii="Angsana New" w:hAnsi="Angsana New"/>
          <w:sz w:val="30"/>
          <w:szCs w:val="30"/>
        </w:rPr>
        <w:t xml:space="preserve">523.4 </w:t>
      </w:r>
      <w:r w:rsidRPr="00F07FA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/>
          <w:sz w:val="30"/>
          <w:szCs w:val="30"/>
          <w:cs/>
        </w:rPr>
        <w:t>บริษัทรับรู้ส่วนได้เสียที่ไม่มีอำนาจควบคุม</w:t>
      </w:r>
      <w:r w:rsidRPr="00F07FA5">
        <w:rPr>
          <w:rFonts w:ascii="Angsana New" w:hAnsi="Angsana New" w:hint="cs"/>
          <w:sz w:val="30"/>
          <w:szCs w:val="30"/>
          <w:cs/>
        </w:rPr>
        <w:t>ลดลง</w:t>
      </w:r>
      <w:r w:rsidRPr="00F07FA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F07FA5">
        <w:rPr>
          <w:rFonts w:ascii="Angsana New" w:hAnsi="Angsana New"/>
          <w:sz w:val="30"/>
          <w:szCs w:val="30"/>
        </w:rPr>
        <w:t xml:space="preserve">54.5 </w:t>
      </w:r>
      <w:r w:rsidRPr="00F07FA5">
        <w:rPr>
          <w:rFonts w:ascii="Angsana New" w:hAnsi="Angsana New"/>
          <w:sz w:val="30"/>
          <w:szCs w:val="30"/>
          <w:cs/>
        </w:rPr>
        <w:t>ล้านบาท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>และรับรู้ส่วนต่างจากการเปลี่ยนแปลงส่วนของเจ้าของในบริษัท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จำกัด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  <w:cs/>
        </w:rPr>
        <w:t xml:space="preserve">โดยการควบคุมไม่เปลี่ยนแปลงจำนวน </w:t>
      </w:r>
      <w:r w:rsidRPr="00F07FA5">
        <w:rPr>
          <w:rFonts w:ascii="Angsana New" w:hAnsi="Angsana New"/>
          <w:sz w:val="30"/>
          <w:szCs w:val="30"/>
        </w:rPr>
        <w:t xml:space="preserve">2.3 </w:t>
      </w:r>
      <w:r w:rsidRPr="00F07FA5">
        <w:rPr>
          <w:rFonts w:ascii="Angsana New" w:hAnsi="Angsana New"/>
          <w:sz w:val="30"/>
          <w:szCs w:val="30"/>
          <w:cs/>
        </w:rPr>
        <w:t>ล้านบาท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/>
          <w:sz w:val="30"/>
          <w:szCs w:val="30"/>
          <w:cs/>
        </w:rPr>
        <w:t>ไปยัง</w:t>
      </w:r>
      <w:r w:rsidRPr="00F07FA5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F07FA5">
        <w:rPr>
          <w:rFonts w:ascii="Angsana New" w:hAnsi="Angsana New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</w:rPr>
        <w:t>ซึ่งประกอบไปด้วย ส่วนต่ำกว่าทุนจากการเปลี่ยนแปลงส่วนได้เสียในบริษัทย่อย</w:t>
      </w:r>
      <w:r w:rsidRPr="006B01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F07FA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t>2568</w:t>
      </w:r>
    </w:p>
    <w:p w14:paraId="06296438" w14:textId="2350F594" w:rsidR="007E1829" w:rsidRPr="008F701F" w:rsidRDefault="007E1829" w:rsidP="001B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D4856A" w14:textId="2650D5DE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8F701F" w:rsidRDefault="009A0F67" w:rsidP="001B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00CA3D1B" w:rsidR="00425D45" w:rsidRPr="004D49BC" w:rsidRDefault="00020B84" w:rsidP="0059432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703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59432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101DB0" w:rsidRDefault="00425D45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01D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59432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59432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59432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4D49BC" w:rsidRDefault="00425D45" w:rsidP="005943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5943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D9F69C" w14:textId="799D9630" w:rsidR="000655D7" w:rsidRPr="004D49BC" w:rsidRDefault="00A6682A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2,040,590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31F196F3" w:rsidR="000655D7" w:rsidRPr="009008FB" w:rsidRDefault="00DA1889" w:rsidP="00DA18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0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173,104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0274AE" w14:textId="33A6B3A0" w:rsidR="000655D7" w:rsidRPr="004D49BC" w:rsidRDefault="00546359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6,383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4FD76B00" w:rsidR="000655D7" w:rsidRPr="009008FB" w:rsidRDefault="00F02C80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AB651EC" w14:textId="103C652E" w:rsidR="00DD21A4" w:rsidRPr="00EA1E5E" w:rsidRDefault="00546359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</w:t>
            </w:r>
            <w:r w:rsidR="00A66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668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202F6072" w:rsidR="00DD21A4" w:rsidRPr="009008FB" w:rsidRDefault="005A7EA2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17,052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CA55DE1" w14:textId="39B36FAD" w:rsidR="00DD21A4" w:rsidRPr="004D49BC" w:rsidRDefault="000817C1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(50,416)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02E6A9E9" w:rsidR="00DD21A4" w:rsidRPr="009008FB" w:rsidRDefault="00F02C80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</w:t>
            </w:r>
            <w:r w:rsidR="000E6FBD">
              <w:rPr>
                <w:rFonts w:ascii="Angsana New" w:hAnsi="Angsana New" w:cs="Angsana New"/>
                <w:sz w:val="30"/>
                <w:szCs w:val="30"/>
              </w:rPr>
              <w:t>,149)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409DD47" w14:textId="65B936EB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70E95224" w:rsidR="00A72039" w:rsidRPr="00F02C80" w:rsidRDefault="00A72039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2A5C80" w:rsidRPr="00341641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71EC85D" w14:textId="6AD7C0EA" w:rsidR="002A5C80" w:rsidRPr="004D49BC" w:rsidRDefault="0054635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(44,848)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4F607F32" w:rsidR="002A5C80" w:rsidRPr="009008FB" w:rsidRDefault="000E6FBD" w:rsidP="009008F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7EA2">
              <w:rPr>
                <w:rFonts w:ascii="Angsana New" w:hAnsi="Angsana New" w:cs="Angsana New"/>
                <w:sz w:val="30"/>
                <w:szCs w:val="30"/>
              </w:rPr>
              <w:t>1,179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3D657235" w14:textId="358BC670" w:rsidR="00A548C8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b/>
          <w:sz w:val="30"/>
          <w:szCs w:val="30"/>
          <w:cs/>
        </w:rPr>
        <w:lastRenderedPageBreak/>
        <w:t>ในปี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b/>
          <w:sz w:val="30"/>
          <w:szCs w:val="30"/>
          <w:cs/>
        </w:rPr>
        <w:t>256</w:t>
      </w:r>
      <w:r w:rsidR="00A703AC">
        <w:rPr>
          <w:rFonts w:ascii="Angsana New" w:hAnsi="Angsana New" w:cs="Angsana New"/>
          <w:bCs/>
          <w:sz w:val="30"/>
          <w:szCs w:val="30"/>
        </w:rPr>
        <w:t>8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FC7296">
        <w:rPr>
          <w:rFonts w:asciiTheme="majorBidi" w:hAnsiTheme="majorBidi" w:cstheme="majorBidi"/>
          <w:sz w:val="30"/>
          <w:szCs w:val="30"/>
        </w:rPr>
        <w:t xml:space="preserve">2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FC7296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546359">
        <w:rPr>
          <w:rFonts w:asciiTheme="majorBidi" w:hAnsiTheme="majorBidi" w:cstheme="majorBidi"/>
          <w:sz w:val="30"/>
          <w:szCs w:val="30"/>
        </w:rPr>
        <w:t>1,033.87</w:t>
      </w:r>
      <w:r w:rsidR="00101DB0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173">
        <w:rPr>
          <w:rFonts w:asciiTheme="majorBidi" w:hAnsiTheme="majorBidi" w:cstheme="majorBidi"/>
          <w:sz w:val="30"/>
          <w:szCs w:val="30"/>
        </w:rPr>
        <w:t>17.74</w:t>
      </w:r>
      <w:r w:rsidR="00FC7296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4E3C827" w14:textId="77777777" w:rsidR="008F701F" w:rsidRPr="004D49BC" w:rsidRDefault="008F701F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C88DB" w14:textId="61477140" w:rsidR="009578B7" w:rsidRDefault="009578B7" w:rsidP="00200F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5A5D682A" w14:textId="77777777" w:rsidR="009578B7" w:rsidRPr="00CE3BC0" w:rsidRDefault="009578B7" w:rsidP="009578B7"/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9578B7" w:rsidRPr="004D49BC" w14:paraId="11CD7F13" w14:textId="77777777" w:rsidTr="00594323">
        <w:trPr>
          <w:trHeight w:val="322"/>
          <w:tblHeader/>
        </w:trPr>
        <w:tc>
          <w:tcPr>
            <w:tcW w:w="1901" w:type="dxa"/>
          </w:tcPr>
          <w:p w14:paraId="53C6656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2CBF4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8B34D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1AE3C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245FFF2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578B7" w:rsidRPr="004D49BC" w14:paraId="4054DBDF" w14:textId="77777777" w:rsidTr="00594323">
        <w:trPr>
          <w:trHeight w:val="322"/>
          <w:tblHeader/>
        </w:trPr>
        <w:tc>
          <w:tcPr>
            <w:tcW w:w="1901" w:type="dxa"/>
          </w:tcPr>
          <w:p w14:paraId="1390BCF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AD368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3A10BB3F" w14:textId="7C53F6C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20B84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5" w:type="dxa"/>
          </w:tcPr>
          <w:p w14:paraId="2EEC253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345BC9AE" w14:textId="34ADFC1D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020B84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9578B7" w:rsidRPr="004D49BC" w14:paraId="5E9A9A56" w14:textId="77777777" w:rsidTr="00594323">
        <w:trPr>
          <w:trHeight w:val="635"/>
          <w:tblHeader/>
        </w:trPr>
        <w:tc>
          <w:tcPr>
            <w:tcW w:w="1901" w:type="dxa"/>
          </w:tcPr>
          <w:p w14:paraId="1283D4A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6682C27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6A61D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29382117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95A3AB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58C0DC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8FA1A3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DCD427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7AD04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1095FF5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571F0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F1D3E5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EDBDE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78B7" w:rsidRPr="004D49BC" w14:paraId="008F274F" w14:textId="77777777" w:rsidTr="00594323">
        <w:trPr>
          <w:trHeight w:val="312"/>
          <w:tblHeader/>
        </w:trPr>
        <w:tc>
          <w:tcPr>
            <w:tcW w:w="1901" w:type="dxa"/>
          </w:tcPr>
          <w:p w14:paraId="6C1FAC3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1F4F3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4A2ECD8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578B7" w:rsidRPr="004D49BC" w14:paraId="49DCB995" w14:textId="77777777" w:rsidTr="00594323">
        <w:trPr>
          <w:trHeight w:val="635"/>
        </w:trPr>
        <w:tc>
          <w:tcPr>
            <w:tcW w:w="1901" w:type="dxa"/>
          </w:tcPr>
          <w:p w14:paraId="0EE3B9D3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515C8900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600B6ED" w14:textId="5936B105" w:rsidR="009578B7" w:rsidRPr="004D49BC" w:rsidRDefault="00F76456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645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764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76456">
              <w:rPr>
                <w:rFonts w:ascii="Angsana New" w:hAnsi="Angsana New" w:cs="Angsana New"/>
                <w:sz w:val="24"/>
                <w:szCs w:val="24"/>
                <w:cs/>
              </w:rPr>
              <w:t>896</w:t>
            </w:r>
            <w:r w:rsidRPr="00F764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76456">
              <w:rPr>
                <w:rFonts w:ascii="Angsana New" w:hAnsi="Angsana New" w:cs="Angsana New"/>
                <w:sz w:val="24"/>
                <w:szCs w:val="24"/>
                <w:cs/>
              </w:rPr>
              <w:t>584</w:t>
            </w:r>
          </w:p>
        </w:tc>
        <w:tc>
          <w:tcPr>
            <w:tcW w:w="231" w:type="dxa"/>
            <w:vAlign w:val="bottom"/>
          </w:tcPr>
          <w:p w14:paraId="4476963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46E6A78" w14:textId="3CAD3CA2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237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3F23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F2377">
              <w:rPr>
                <w:rFonts w:ascii="Angsana New" w:hAnsi="Angsana New" w:cs="Angsana New"/>
                <w:sz w:val="24"/>
                <w:szCs w:val="24"/>
                <w:cs/>
              </w:rPr>
              <w:t>392</w:t>
            </w:r>
            <w:r w:rsidRPr="003F23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F2377">
              <w:rPr>
                <w:rFonts w:ascii="Angsana New" w:hAnsi="Angsana New" w:cs="Angsana New"/>
                <w:sz w:val="24"/>
                <w:szCs w:val="24"/>
                <w:cs/>
              </w:rPr>
              <w:t>410</w:t>
            </w:r>
          </w:p>
        </w:tc>
        <w:tc>
          <w:tcPr>
            <w:tcW w:w="232" w:type="dxa"/>
            <w:vAlign w:val="bottom"/>
          </w:tcPr>
          <w:p w14:paraId="6AF73BE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C31E76" w14:textId="7BB5A647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288</w:t>
            </w: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994</w:t>
            </w:r>
          </w:p>
        </w:tc>
        <w:tc>
          <w:tcPr>
            <w:tcW w:w="235" w:type="dxa"/>
            <w:vAlign w:val="bottom"/>
          </w:tcPr>
          <w:p w14:paraId="3D74583A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3698E39" w14:textId="13E33F7A" w:rsidR="009578B7" w:rsidRPr="004D49BC" w:rsidRDefault="00C52F7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1,400,000</w:t>
            </w:r>
          </w:p>
        </w:tc>
        <w:tc>
          <w:tcPr>
            <w:tcW w:w="239" w:type="dxa"/>
            <w:vAlign w:val="bottom"/>
          </w:tcPr>
          <w:p w14:paraId="738202C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DB1D04E" w14:textId="32158074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2,004,991</w:t>
            </w:r>
          </w:p>
        </w:tc>
        <w:tc>
          <w:tcPr>
            <w:tcW w:w="231" w:type="dxa"/>
            <w:vAlign w:val="bottom"/>
          </w:tcPr>
          <w:p w14:paraId="09912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A2F6A4" w14:textId="3667186D" w:rsidR="009578B7" w:rsidRPr="004D49BC" w:rsidRDefault="00F71E3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3,404,991</w:t>
            </w:r>
          </w:p>
        </w:tc>
      </w:tr>
      <w:tr w:rsidR="009578B7" w:rsidRPr="004D49BC" w14:paraId="31C3206C" w14:textId="77777777" w:rsidTr="00594323">
        <w:trPr>
          <w:trHeight w:val="635"/>
        </w:trPr>
        <w:tc>
          <w:tcPr>
            <w:tcW w:w="1901" w:type="dxa"/>
          </w:tcPr>
          <w:p w14:paraId="33C87853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2CBCD0E9" w14:textId="77777777" w:rsidR="009578B7" w:rsidRPr="004D49BC" w:rsidRDefault="009578B7" w:rsidP="0059432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62A73C6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4C6343B" w14:textId="62EB1CD0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2CEA75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CF630EF" w14:textId="70BD3718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01E7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5E6DD7" w14:textId="25F78443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5A88F1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E8587B2" w14:textId="56BAEEC5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73B38F8D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A9716E6" w14:textId="3F366E22" w:rsidR="009578B7" w:rsidRPr="004D49BC" w:rsidRDefault="00233F2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129,600</w:t>
            </w:r>
          </w:p>
        </w:tc>
        <w:tc>
          <w:tcPr>
            <w:tcW w:w="231" w:type="dxa"/>
            <w:vAlign w:val="bottom"/>
          </w:tcPr>
          <w:p w14:paraId="2156470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EEB5DA" w14:textId="16F82B25" w:rsidR="009578B7" w:rsidRPr="004D49BC" w:rsidRDefault="00F71E32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129,600</w:t>
            </w:r>
          </w:p>
        </w:tc>
      </w:tr>
      <w:tr w:rsidR="009578B7" w:rsidRPr="004D49BC" w14:paraId="79227B98" w14:textId="77777777" w:rsidTr="00594323">
        <w:trPr>
          <w:trHeight w:val="625"/>
        </w:trPr>
        <w:tc>
          <w:tcPr>
            <w:tcW w:w="1901" w:type="dxa"/>
          </w:tcPr>
          <w:p w14:paraId="25BF99DD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427E89D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7A5BFE" w14:textId="4DD0B70E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2377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3F23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F2377">
              <w:rPr>
                <w:rFonts w:ascii="Angsana New" w:hAnsi="Angsana New" w:cs="Angsana New"/>
                <w:sz w:val="24"/>
                <w:szCs w:val="24"/>
                <w:cs/>
              </w:rPr>
              <w:t>265</w:t>
            </w:r>
          </w:p>
        </w:tc>
        <w:tc>
          <w:tcPr>
            <w:tcW w:w="231" w:type="dxa"/>
            <w:vAlign w:val="bottom"/>
          </w:tcPr>
          <w:p w14:paraId="7027C7CF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129344E" w14:textId="1D7F2408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4C8619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6549BBE" w14:textId="5B72DE92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237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935,265</w:t>
            </w:r>
          </w:p>
        </w:tc>
        <w:tc>
          <w:tcPr>
            <w:tcW w:w="235" w:type="dxa"/>
            <w:vAlign w:val="bottom"/>
          </w:tcPr>
          <w:p w14:paraId="26E7C99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52CE87E" w14:textId="6EC5D059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494,303</w:t>
            </w:r>
          </w:p>
        </w:tc>
        <w:tc>
          <w:tcPr>
            <w:tcW w:w="239" w:type="dxa"/>
            <w:vAlign w:val="bottom"/>
          </w:tcPr>
          <w:p w14:paraId="46DFE65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16938247" w14:textId="262BE9FE" w:rsidR="009578B7" w:rsidRPr="004D49BC" w:rsidRDefault="00233F28" w:rsidP="004F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3F990E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387663" w14:textId="6F138D16" w:rsidR="009578B7" w:rsidRPr="004D49BC" w:rsidRDefault="00855EA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494,303</w:t>
            </w:r>
          </w:p>
        </w:tc>
      </w:tr>
      <w:tr w:rsidR="009578B7" w:rsidRPr="004D49BC" w14:paraId="2E1A29F7" w14:textId="77777777" w:rsidTr="00594323">
        <w:trPr>
          <w:trHeight w:val="332"/>
        </w:trPr>
        <w:tc>
          <w:tcPr>
            <w:tcW w:w="1901" w:type="dxa"/>
          </w:tcPr>
          <w:p w14:paraId="3AEC68EF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1A82764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FFAF3A" w14:textId="2399D196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0F1F11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CBB52A7" w14:textId="24DEA252" w:rsidR="009578B7" w:rsidRPr="004D49BC" w:rsidRDefault="003F237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2377">
              <w:rPr>
                <w:rFonts w:ascii="Angsana New" w:hAnsi="Angsana New" w:cs="Angsana New"/>
                <w:sz w:val="24"/>
                <w:szCs w:val="24"/>
              </w:rPr>
              <w:t>2,891,040</w:t>
            </w:r>
          </w:p>
        </w:tc>
        <w:tc>
          <w:tcPr>
            <w:tcW w:w="232" w:type="dxa"/>
            <w:vAlign w:val="bottom"/>
          </w:tcPr>
          <w:p w14:paraId="195EB33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D8B5C" w14:textId="289EB98A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28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2,891,040</w:t>
            </w:r>
          </w:p>
        </w:tc>
        <w:tc>
          <w:tcPr>
            <w:tcW w:w="235" w:type="dxa"/>
            <w:vAlign w:val="bottom"/>
          </w:tcPr>
          <w:p w14:paraId="5FA82E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20BC0EE" w14:textId="35D6D201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7F556A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A0A4FF7" w14:textId="4D77D8F1" w:rsidR="009578B7" w:rsidRPr="004D49BC" w:rsidRDefault="00233F2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39,083</w:t>
            </w:r>
          </w:p>
        </w:tc>
        <w:tc>
          <w:tcPr>
            <w:tcW w:w="231" w:type="dxa"/>
            <w:vAlign w:val="bottom"/>
          </w:tcPr>
          <w:p w14:paraId="48AA5D8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D37AC8" w14:textId="55EBEE0D" w:rsidR="009578B7" w:rsidRPr="004D49BC" w:rsidRDefault="00855EA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39,083</w:t>
            </w:r>
          </w:p>
        </w:tc>
      </w:tr>
      <w:tr w:rsidR="009578B7" w:rsidRPr="004D49BC" w14:paraId="6A648265" w14:textId="77777777" w:rsidTr="00594323">
        <w:trPr>
          <w:trHeight w:val="322"/>
        </w:trPr>
        <w:tc>
          <w:tcPr>
            <w:tcW w:w="1901" w:type="dxa"/>
          </w:tcPr>
          <w:p w14:paraId="3CC8C45E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7D22299B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A308E2" w14:textId="03C59C1B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8AE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1" w:type="dxa"/>
            <w:vAlign w:val="bottom"/>
          </w:tcPr>
          <w:p w14:paraId="63989D64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DAF69E" w14:textId="43895E51" w:rsidR="009578B7" w:rsidRPr="004D49BC" w:rsidRDefault="008913D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DA"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2" w:type="dxa"/>
            <w:vAlign w:val="bottom"/>
          </w:tcPr>
          <w:p w14:paraId="1B33FDD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49CFC7D" w14:textId="1E0EBBAB" w:rsidR="009578B7" w:rsidRPr="004D49BC" w:rsidRDefault="008913D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13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  <w:tc>
          <w:tcPr>
            <w:tcW w:w="235" w:type="dxa"/>
            <w:vAlign w:val="bottom"/>
          </w:tcPr>
          <w:p w14:paraId="058F1EC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E9C8A30" w14:textId="6DE02C8F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9" w:type="dxa"/>
            <w:vAlign w:val="bottom"/>
          </w:tcPr>
          <w:p w14:paraId="366E41BC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EDC8B29" w14:textId="6D1BE362" w:rsidR="009578B7" w:rsidRPr="004D49BC" w:rsidRDefault="00233F2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1" w:type="dxa"/>
            <w:vAlign w:val="bottom"/>
          </w:tcPr>
          <w:p w14:paraId="2DD370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9A1D58" w14:textId="78C02F85" w:rsidR="009578B7" w:rsidRPr="004D49BC" w:rsidRDefault="00855EA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</w:tr>
      <w:tr w:rsidR="009578B7" w:rsidRPr="004D49BC" w14:paraId="772A5AB5" w14:textId="77777777" w:rsidTr="00594323">
        <w:trPr>
          <w:trHeight w:val="322"/>
        </w:trPr>
        <w:tc>
          <w:tcPr>
            <w:tcW w:w="1901" w:type="dxa"/>
          </w:tcPr>
          <w:p w14:paraId="2CEB5D32" w14:textId="77777777" w:rsidR="009578B7" w:rsidRPr="004D49BC" w:rsidRDefault="009578B7" w:rsidP="0059432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5C630E58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2A353C" w14:textId="1400AEBB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14934E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07EA622" w14:textId="31FAEF0C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28AE">
              <w:rPr>
                <w:rFonts w:ascii="Angsana New" w:hAnsi="Angsana New" w:cs="Angsana New"/>
                <w:sz w:val="24"/>
                <w:szCs w:val="24"/>
              </w:rPr>
              <w:t>216,3</w:t>
            </w:r>
            <w:r w:rsidR="007E507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232" w:type="dxa"/>
            <w:vAlign w:val="bottom"/>
          </w:tcPr>
          <w:p w14:paraId="35B82CB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5980B18" w14:textId="6DC3D1F5" w:rsidR="009578B7" w:rsidRPr="004D49BC" w:rsidRDefault="008F28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28A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216,3</w:t>
            </w:r>
            <w:r w:rsidR="007E50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35" w:type="dxa"/>
            <w:vAlign w:val="bottom"/>
          </w:tcPr>
          <w:p w14:paraId="64EE94C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FCE4FEA" w14:textId="0D434AF4" w:rsidR="009578B7" w:rsidRPr="004D49BC" w:rsidRDefault="001C0C70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DC91A3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0CBD495" w14:textId="2ADC566F" w:rsidR="009578B7" w:rsidRPr="00A62128" w:rsidRDefault="00233F2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67,</w:t>
            </w:r>
            <w:r w:rsidR="001566E3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9717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1" w:type="dxa"/>
            <w:vAlign w:val="bottom"/>
          </w:tcPr>
          <w:p w14:paraId="06A74514" w14:textId="77777777" w:rsidR="009578B7" w:rsidRPr="00A62128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11C7C9" w14:textId="4E111892" w:rsidR="009578B7" w:rsidRPr="00A62128" w:rsidRDefault="00855EA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67,36</w:t>
            </w:r>
            <w:r w:rsidR="001971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9578B7" w:rsidRPr="004D49BC" w14:paraId="65DAFC25" w14:textId="77777777" w:rsidTr="00594323">
        <w:trPr>
          <w:trHeight w:val="280"/>
        </w:trPr>
        <w:tc>
          <w:tcPr>
            <w:tcW w:w="1901" w:type="dxa"/>
          </w:tcPr>
          <w:p w14:paraId="2EE6D927" w14:textId="77777777" w:rsidR="009578B7" w:rsidRPr="004D49BC" w:rsidRDefault="009578B7" w:rsidP="0059432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6925695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6DC9C" w14:textId="721C8999" w:rsidR="009578B7" w:rsidRPr="004D49BC" w:rsidRDefault="008913D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DA">
              <w:rPr>
                <w:rFonts w:ascii="Angsana New" w:hAnsi="Angsana New" w:cs="Angsana New"/>
                <w:sz w:val="24"/>
                <w:szCs w:val="24"/>
              </w:rPr>
              <w:t>5,831,849</w:t>
            </w:r>
          </w:p>
        </w:tc>
        <w:tc>
          <w:tcPr>
            <w:tcW w:w="231" w:type="dxa"/>
            <w:vAlign w:val="bottom"/>
          </w:tcPr>
          <w:p w14:paraId="488A3ABE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FC5E57" w14:textId="60E53ABC" w:rsidR="009578B7" w:rsidRPr="004D49BC" w:rsidRDefault="008913D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DA">
              <w:rPr>
                <w:rFonts w:ascii="Angsana New" w:hAnsi="Angsana New" w:cs="Angsana New"/>
                <w:sz w:val="24"/>
                <w:szCs w:val="24"/>
              </w:rPr>
              <w:t>12,710,4</w:t>
            </w:r>
            <w:r w:rsidR="007E507A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32" w:type="dxa"/>
            <w:vAlign w:val="bottom"/>
          </w:tcPr>
          <w:p w14:paraId="61BC2F35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EAFC" w14:textId="29641D74" w:rsidR="009578B7" w:rsidRPr="004D49BC" w:rsidRDefault="008913D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913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18,542,28</w:t>
            </w:r>
            <w:r w:rsidR="007E50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5" w:type="dxa"/>
            <w:vAlign w:val="bottom"/>
          </w:tcPr>
          <w:p w14:paraId="46227A26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4CAEA" w14:textId="5C2C1592" w:rsidR="009578B7" w:rsidRPr="004D49BC" w:rsidRDefault="001566E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2,894,303</w:t>
            </w:r>
          </w:p>
        </w:tc>
        <w:tc>
          <w:tcPr>
            <w:tcW w:w="239" w:type="dxa"/>
            <w:vAlign w:val="bottom"/>
          </w:tcPr>
          <w:p w14:paraId="39D934F2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FBC2" w14:textId="002709A2" w:rsidR="009578B7" w:rsidRPr="004D49BC" w:rsidRDefault="001566E3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9,451,63</w:t>
            </w:r>
            <w:r w:rsidR="0019717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1" w:type="dxa"/>
            <w:vAlign w:val="bottom"/>
          </w:tcPr>
          <w:p w14:paraId="58572521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5328" w14:textId="73DECD20" w:rsidR="009578B7" w:rsidRPr="004D49BC" w:rsidRDefault="00501EA9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12,345,94</w:t>
            </w:r>
            <w:r w:rsidR="001971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0C92C076" w14:textId="3989FB9A" w:rsidR="009578B7" w:rsidRPr="00CE3BC0" w:rsidRDefault="009578B7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pPr w:leftFromText="180" w:rightFromText="180" w:vertAnchor="text" w:horzAnchor="margin" w:tblpX="450" w:tblpY="195"/>
        <w:tblW w:w="9378" w:type="dxa"/>
        <w:tblLayout w:type="fixed"/>
        <w:tblLook w:val="0000" w:firstRow="0" w:lastRow="0" w:firstColumn="0" w:lastColumn="0" w:noHBand="0" w:noVBand="0"/>
      </w:tblPr>
      <w:tblGrid>
        <w:gridCol w:w="3869"/>
        <w:gridCol w:w="1191"/>
        <w:gridCol w:w="263"/>
        <w:gridCol w:w="1180"/>
        <w:gridCol w:w="270"/>
        <w:gridCol w:w="1178"/>
        <w:gridCol w:w="238"/>
        <w:gridCol w:w="1189"/>
      </w:tblGrid>
      <w:tr w:rsidR="009578B7" w:rsidRPr="004D49BC" w14:paraId="6D1B4E25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72F42679" w14:textId="77777777" w:rsidR="009578B7" w:rsidRPr="004D49BC" w:rsidRDefault="009578B7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404" w:type="pct"/>
            <w:gridSpan w:val="3"/>
          </w:tcPr>
          <w:p w14:paraId="1B74D27E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BBBD9D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0A1753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35" w:rsidRPr="004D49BC" w14:paraId="3F45EB8E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4B91C8FE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32D89350" w14:textId="67FBC984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39983223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EC84CE5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53AC16A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1AB947" w14:textId="5F36360F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7" w:type="pct"/>
          </w:tcPr>
          <w:p w14:paraId="2E42B45B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0DDF8C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03635" w:rsidRPr="004D49BC" w14:paraId="05EC1960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786A7D6D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85AAC72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39964FFB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6871D5C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87E2FB6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BF91210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5D36CB73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A27DA3D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03635" w:rsidRPr="004D49BC" w14:paraId="25438E5E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4D9628BA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14A551E6" w14:textId="653E8418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635" w:rsidRPr="004D49BC" w14:paraId="46FA4741" w14:textId="77777777" w:rsidTr="00403635">
        <w:trPr>
          <w:trHeight w:hRule="exact" w:val="384"/>
        </w:trPr>
        <w:tc>
          <w:tcPr>
            <w:tcW w:w="2063" w:type="pct"/>
          </w:tcPr>
          <w:p w14:paraId="2BB96D43" w14:textId="77777777" w:rsidR="00403635" w:rsidRPr="004D49BC" w:rsidRDefault="00403635" w:rsidP="00403635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35" w:type="pct"/>
            <w:vAlign w:val="bottom"/>
          </w:tcPr>
          <w:p w14:paraId="03A17743" w14:textId="7C83BEAF" w:rsidR="00403635" w:rsidRPr="00276115" w:rsidRDefault="00256E23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256E23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0" w:type="pct"/>
            <w:vAlign w:val="bottom"/>
          </w:tcPr>
          <w:p w14:paraId="64690999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CA21EA1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4" w:type="pct"/>
            <w:vAlign w:val="bottom"/>
          </w:tcPr>
          <w:p w14:paraId="627DDD7A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1A68D1B" w14:textId="7DD09149" w:rsidR="00403635" w:rsidRPr="004D49BC" w:rsidRDefault="00C742D9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D7FFAFB" w14:textId="77777777" w:rsidR="00403635" w:rsidRPr="004D49BC" w:rsidRDefault="00403635" w:rsidP="0040363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1CC5588" w14:textId="77777777" w:rsidR="00403635" w:rsidRPr="004D49BC" w:rsidRDefault="00403635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3635" w:rsidRPr="004D49BC" w14:paraId="432CC5FE" w14:textId="77777777" w:rsidTr="00403635">
        <w:trPr>
          <w:trHeight w:hRule="exact" w:val="384"/>
        </w:trPr>
        <w:tc>
          <w:tcPr>
            <w:tcW w:w="2063" w:type="pct"/>
          </w:tcPr>
          <w:p w14:paraId="0A8C6467" w14:textId="77777777" w:rsidR="00403635" w:rsidRPr="004D49BC" w:rsidRDefault="00403635" w:rsidP="00403635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5" w:type="pct"/>
            <w:vAlign w:val="bottom"/>
          </w:tcPr>
          <w:p w14:paraId="46F48A73" w14:textId="69B9DC68" w:rsidR="00403635" w:rsidRPr="00276115" w:rsidRDefault="00256E23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2E703F1C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331ED24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4D633AFF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DB15F6" w14:textId="4BF83583" w:rsidR="00403635" w:rsidRPr="004D49BC" w:rsidRDefault="003D7F33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E66997" w14:textId="77777777" w:rsidR="00403635" w:rsidRPr="004D49BC" w:rsidRDefault="00403635" w:rsidP="0040363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76D9CFE" w14:textId="79A886D4" w:rsidR="00403635" w:rsidRPr="004D49BC" w:rsidRDefault="006A0B16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403635" w:rsidRPr="004D49BC" w14:paraId="00EDDC01" w14:textId="77777777" w:rsidTr="00403635">
        <w:trPr>
          <w:trHeight w:hRule="exact" w:val="384"/>
        </w:trPr>
        <w:tc>
          <w:tcPr>
            <w:tcW w:w="2063" w:type="pct"/>
          </w:tcPr>
          <w:p w14:paraId="27B475B8" w14:textId="77777777" w:rsidR="00403635" w:rsidRPr="004D49BC" w:rsidRDefault="00403635" w:rsidP="00403635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5" w:type="pct"/>
            <w:vAlign w:val="bottom"/>
          </w:tcPr>
          <w:p w14:paraId="5114E285" w14:textId="476E337B" w:rsidR="00403635" w:rsidRPr="00276115" w:rsidRDefault="00256E23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256E23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3,129,319</w:t>
            </w:r>
          </w:p>
        </w:tc>
        <w:tc>
          <w:tcPr>
            <w:tcW w:w="140" w:type="pct"/>
            <w:vAlign w:val="bottom"/>
          </w:tcPr>
          <w:p w14:paraId="2942D784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0452BC92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3,076,534</w:t>
            </w:r>
          </w:p>
        </w:tc>
        <w:tc>
          <w:tcPr>
            <w:tcW w:w="144" w:type="pct"/>
            <w:vAlign w:val="bottom"/>
          </w:tcPr>
          <w:p w14:paraId="7518E9CE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7CE6996" w14:textId="2B696889" w:rsidR="00403635" w:rsidRPr="004D49BC" w:rsidRDefault="00412CB8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C742D9">
              <w:rPr>
                <w:rFonts w:ascii="Angsana New" w:hAnsi="Angsana New" w:cs="Angsana New"/>
                <w:sz w:val="30"/>
                <w:szCs w:val="30"/>
              </w:rPr>
              <w:t>,50</w:t>
            </w:r>
            <w:r w:rsidR="00C97B7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24B5931C" w14:textId="77777777" w:rsidR="00403635" w:rsidRPr="004D49BC" w:rsidRDefault="00403635" w:rsidP="0040363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4D95710" w14:textId="77777777" w:rsidR="00403635" w:rsidRPr="004D49BC" w:rsidRDefault="00403635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397,174</w:t>
            </w:r>
          </w:p>
        </w:tc>
      </w:tr>
      <w:tr w:rsidR="00403635" w:rsidRPr="004D49BC" w14:paraId="0F9F2727" w14:textId="77777777" w:rsidTr="00403635">
        <w:trPr>
          <w:trHeight w:hRule="exact" w:val="384"/>
        </w:trPr>
        <w:tc>
          <w:tcPr>
            <w:tcW w:w="2063" w:type="pct"/>
            <w:vAlign w:val="bottom"/>
          </w:tcPr>
          <w:p w14:paraId="401DC803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EF707" w14:textId="0892FAFF" w:rsidR="00403635" w:rsidRPr="00276115" w:rsidRDefault="00256E23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E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3,321,706</w:t>
            </w:r>
          </w:p>
        </w:tc>
        <w:tc>
          <w:tcPr>
            <w:tcW w:w="140" w:type="pct"/>
            <w:vAlign w:val="bottom"/>
          </w:tcPr>
          <w:p w14:paraId="74A7A7F9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F2E4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3,268,921</w:t>
            </w:r>
          </w:p>
        </w:tc>
        <w:tc>
          <w:tcPr>
            <w:tcW w:w="144" w:type="pct"/>
            <w:vAlign w:val="bottom"/>
          </w:tcPr>
          <w:p w14:paraId="69EA0358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F4419" w14:textId="7DB9708B" w:rsidR="00403635" w:rsidRPr="004D49BC" w:rsidRDefault="006A0B16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0B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305,505</w:t>
            </w:r>
          </w:p>
        </w:tc>
        <w:tc>
          <w:tcPr>
            <w:tcW w:w="127" w:type="pct"/>
            <w:vAlign w:val="bottom"/>
          </w:tcPr>
          <w:p w14:paraId="003459F6" w14:textId="77777777" w:rsidR="00403635" w:rsidRPr="004D49BC" w:rsidRDefault="00403635" w:rsidP="0040363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BF4E7" w14:textId="77777777" w:rsidR="00403635" w:rsidRPr="004D49BC" w:rsidRDefault="00403635" w:rsidP="0040363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419,712</w:t>
            </w:r>
          </w:p>
        </w:tc>
      </w:tr>
    </w:tbl>
    <w:p w14:paraId="15C2F315" w14:textId="177CA6F7" w:rsidR="00277D36" w:rsidRDefault="00277D36" w:rsidP="009578B7">
      <w:pPr>
        <w:rPr>
          <w:cs/>
        </w:rPr>
      </w:pPr>
    </w:p>
    <w:p w14:paraId="241E061B" w14:textId="77777777" w:rsidR="00277D36" w:rsidRDefault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W w:w="941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86"/>
        <w:gridCol w:w="1172"/>
        <w:gridCol w:w="264"/>
        <w:gridCol w:w="1186"/>
        <w:gridCol w:w="273"/>
        <w:gridCol w:w="1188"/>
        <w:gridCol w:w="269"/>
        <w:gridCol w:w="1173"/>
      </w:tblGrid>
      <w:tr w:rsidR="00403635" w:rsidRPr="004D49BC" w14:paraId="73BA3F7E" w14:textId="77777777" w:rsidTr="00277D36">
        <w:trPr>
          <w:trHeight w:hRule="exact" w:val="374"/>
        </w:trPr>
        <w:tc>
          <w:tcPr>
            <w:tcW w:w="2065" w:type="pct"/>
          </w:tcPr>
          <w:p w14:paraId="6484EBC6" w14:textId="77777777" w:rsidR="00403635" w:rsidRPr="004D49BC" w:rsidRDefault="00403635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เงินกู้ยืมระยะยาวจากสถาบันการเงิน</w:t>
            </w:r>
          </w:p>
          <w:p w14:paraId="5A55EBE3" w14:textId="77777777" w:rsidR="00403635" w:rsidRPr="004D49BC" w:rsidRDefault="00403635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2146E82A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8455EB6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584F4295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35" w:rsidRPr="004D49BC" w14:paraId="2029437C" w14:textId="77777777" w:rsidTr="00403635">
        <w:trPr>
          <w:trHeight w:hRule="exact" w:val="374"/>
        </w:trPr>
        <w:tc>
          <w:tcPr>
            <w:tcW w:w="2065" w:type="pct"/>
          </w:tcPr>
          <w:p w14:paraId="4B22BE28" w14:textId="77777777" w:rsidR="00403635" w:rsidRPr="004D49BC" w:rsidRDefault="00403635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50C231D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5DABE208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60B2639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4C61FF8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FC5169B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70103EA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CFFE60D" w14:textId="77777777" w:rsidR="00403635" w:rsidRPr="004D49BC" w:rsidRDefault="00403635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03635" w:rsidRPr="004D49BC" w14:paraId="2604109D" w14:textId="77777777" w:rsidTr="00403635">
        <w:trPr>
          <w:trHeight w:hRule="exact" w:val="374"/>
        </w:trPr>
        <w:tc>
          <w:tcPr>
            <w:tcW w:w="2065" w:type="pct"/>
          </w:tcPr>
          <w:p w14:paraId="6A0EBFD1" w14:textId="77777777" w:rsidR="00403635" w:rsidRPr="004D49BC" w:rsidRDefault="00403635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329C01F6" w14:textId="77777777" w:rsidR="00403635" w:rsidRPr="004D49BC" w:rsidRDefault="00403635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635" w:rsidRPr="004D49BC" w14:paraId="5C553347" w14:textId="77777777" w:rsidTr="00403635">
        <w:trPr>
          <w:trHeight w:hRule="exact" w:val="374"/>
        </w:trPr>
        <w:tc>
          <w:tcPr>
            <w:tcW w:w="2065" w:type="pct"/>
          </w:tcPr>
          <w:p w14:paraId="04FE0D23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</w:tcPr>
          <w:p w14:paraId="496AFEE7" w14:textId="0F77FF65" w:rsidR="00403635" w:rsidRPr="006C2B92" w:rsidRDefault="00310D6B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785,475</w:t>
            </w:r>
          </w:p>
        </w:tc>
        <w:tc>
          <w:tcPr>
            <w:tcW w:w="140" w:type="pct"/>
          </w:tcPr>
          <w:p w14:paraId="28C1BF42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BD30A90" w14:textId="5268C3AA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895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5" w:type="pct"/>
          </w:tcPr>
          <w:p w14:paraId="5A490A02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11C472" w14:textId="02451FE8" w:rsidR="00403635" w:rsidRPr="006C2B92" w:rsidRDefault="001660F4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238,624</w:t>
            </w:r>
          </w:p>
        </w:tc>
        <w:tc>
          <w:tcPr>
            <w:tcW w:w="143" w:type="pct"/>
          </w:tcPr>
          <w:p w14:paraId="27AA1B76" w14:textId="77777777" w:rsidR="00403635" w:rsidRPr="006C2B92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EC53BC" w14:textId="10355352" w:rsidR="00403635" w:rsidRPr="0099508F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423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777</w:t>
            </w:r>
          </w:p>
        </w:tc>
      </w:tr>
      <w:tr w:rsidR="00403635" w:rsidRPr="004D49BC" w14:paraId="6144005F" w14:textId="77777777" w:rsidTr="00403635">
        <w:trPr>
          <w:trHeight w:hRule="exact" w:val="374"/>
        </w:trPr>
        <w:tc>
          <w:tcPr>
            <w:tcW w:w="2065" w:type="pct"/>
          </w:tcPr>
          <w:p w14:paraId="451932A2" w14:textId="74C070A4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623" w:type="pct"/>
          </w:tcPr>
          <w:p w14:paraId="23BA129A" w14:textId="098D9173" w:rsidR="00403635" w:rsidRPr="006C2B92" w:rsidRDefault="00310D6B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346872B1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604B47D" w14:textId="18272701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71,769</w:t>
            </w:r>
          </w:p>
        </w:tc>
        <w:tc>
          <w:tcPr>
            <w:tcW w:w="145" w:type="pct"/>
          </w:tcPr>
          <w:p w14:paraId="1D8CDE21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324CBD" w14:textId="30E5C4CD" w:rsidR="00403635" w:rsidRPr="006C2B92" w:rsidRDefault="001660F4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4B6C3B4" w14:textId="77777777" w:rsidR="00403635" w:rsidRPr="006C2B92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7EB073" w14:textId="68CA222B" w:rsidR="00403635" w:rsidRPr="0099508F" w:rsidRDefault="00403635" w:rsidP="004F71E1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3635" w:rsidRPr="004D49BC" w14:paraId="75A86990" w14:textId="77777777" w:rsidTr="00403635">
        <w:trPr>
          <w:trHeight w:hRule="exact" w:val="374"/>
        </w:trPr>
        <w:tc>
          <w:tcPr>
            <w:tcW w:w="2065" w:type="pct"/>
          </w:tcPr>
          <w:p w14:paraId="4B9D1EC8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</w:tcPr>
          <w:p w14:paraId="156525EA" w14:textId="6CA4004B" w:rsidR="00403635" w:rsidRPr="004D49BC" w:rsidRDefault="00310D6B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602,039</w:t>
            </w:r>
          </w:p>
        </w:tc>
        <w:tc>
          <w:tcPr>
            <w:tcW w:w="140" w:type="pct"/>
          </w:tcPr>
          <w:p w14:paraId="646C3987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6E7E0BD" w14:textId="31100776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178,927</w:t>
            </w:r>
          </w:p>
        </w:tc>
        <w:tc>
          <w:tcPr>
            <w:tcW w:w="145" w:type="pct"/>
          </w:tcPr>
          <w:p w14:paraId="28A56D55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011F8" w14:textId="733CD7E0" w:rsidR="00403635" w:rsidRPr="004D49BC" w:rsidRDefault="001660F4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143" w:type="pct"/>
          </w:tcPr>
          <w:p w14:paraId="199E4ADC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8AAA5D2" w14:textId="2D8DB100" w:rsidR="00403635" w:rsidRPr="0099508F" w:rsidRDefault="00403635" w:rsidP="004F71E1">
            <w:pPr>
              <w:pStyle w:val="block"/>
              <w:tabs>
                <w:tab w:val="decimal" w:pos="91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3635" w:rsidRPr="004D49BC" w14:paraId="728B7843" w14:textId="77777777" w:rsidTr="00403635">
        <w:trPr>
          <w:trHeight w:hRule="exact" w:val="344"/>
        </w:trPr>
        <w:tc>
          <w:tcPr>
            <w:tcW w:w="2065" w:type="pct"/>
          </w:tcPr>
          <w:p w14:paraId="58E6B851" w14:textId="77777777" w:rsidR="00403635" w:rsidRPr="004D49BC" w:rsidRDefault="00403635" w:rsidP="0040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23" w:type="pct"/>
          </w:tcPr>
          <w:p w14:paraId="130AEB23" w14:textId="57F1F4D5" w:rsidR="00403635" w:rsidRPr="004D49BC" w:rsidRDefault="00310D6B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(452,249)</w:t>
            </w:r>
          </w:p>
        </w:tc>
        <w:tc>
          <w:tcPr>
            <w:tcW w:w="140" w:type="pct"/>
          </w:tcPr>
          <w:p w14:paraId="24EB61D4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514B9C2" w14:textId="4EFB1940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(368,192)</w:t>
            </w:r>
          </w:p>
        </w:tc>
        <w:tc>
          <w:tcPr>
            <w:tcW w:w="145" w:type="pct"/>
          </w:tcPr>
          <w:p w14:paraId="37274D13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C4A6A5" w14:textId="254EE9B5" w:rsidR="00403635" w:rsidRPr="004D49BC" w:rsidRDefault="00590621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(244,321)</w:t>
            </w:r>
          </w:p>
        </w:tc>
        <w:tc>
          <w:tcPr>
            <w:tcW w:w="143" w:type="pct"/>
          </w:tcPr>
          <w:p w14:paraId="0839F27E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188AA4" w14:textId="2FCC1DA0" w:rsidR="00403635" w:rsidRPr="0099508F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(174,664)</w:t>
            </w:r>
          </w:p>
        </w:tc>
      </w:tr>
      <w:tr w:rsidR="00403635" w:rsidRPr="004D49BC" w14:paraId="09B59EC3" w14:textId="77777777" w:rsidTr="00403635">
        <w:trPr>
          <w:trHeight w:hRule="exact" w:val="374"/>
        </w:trPr>
        <w:tc>
          <w:tcPr>
            <w:tcW w:w="2065" w:type="pct"/>
          </w:tcPr>
          <w:p w14:paraId="6B919581" w14:textId="1C065CD5" w:rsidR="00403635" w:rsidRPr="004D49BC" w:rsidRDefault="00403635" w:rsidP="00403635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909B1FB" w14:textId="32988B4A" w:rsidR="00403635" w:rsidRPr="004D49BC" w:rsidRDefault="00310D6B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0D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935,265</w:t>
            </w:r>
          </w:p>
        </w:tc>
        <w:tc>
          <w:tcPr>
            <w:tcW w:w="140" w:type="pct"/>
          </w:tcPr>
          <w:p w14:paraId="63FDC6CB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9C04712" w14:textId="12048EDC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777,998</w:t>
            </w:r>
          </w:p>
        </w:tc>
        <w:tc>
          <w:tcPr>
            <w:tcW w:w="145" w:type="pct"/>
          </w:tcPr>
          <w:p w14:paraId="0073318B" w14:textId="77777777" w:rsidR="00403635" w:rsidRPr="004D49BC" w:rsidRDefault="00403635" w:rsidP="0040363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E405738" w14:textId="4E66FD98" w:rsidR="00403635" w:rsidRPr="004D49BC" w:rsidRDefault="00C95EFC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494,303</w:t>
            </w:r>
          </w:p>
        </w:tc>
        <w:tc>
          <w:tcPr>
            <w:tcW w:w="143" w:type="pct"/>
          </w:tcPr>
          <w:p w14:paraId="655EE240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41A8D91" w14:textId="449947AF" w:rsidR="00403635" w:rsidRPr="0099508F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249,113</w:t>
            </w:r>
          </w:p>
        </w:tc>
      </w:tr>
      <w:tr w:rsidR="00403635" w:rsidRPr="004D49BC" w14:paraId="3F7FEE4C" w14:textId="77777777" w:rsidTr="00403635">
        <w:trPr>
          <w:trHeight w:hRule="exact" w:val="410"/>
        </w:trPr>
        <w:tc>
          <w:tcPr>
            <w:tcW w:w="2065" w:type="pct"/>
          </w:tcPr>
          <w:p w14:paraId="17986354" w14:textId="77777777" w:rsidR="00403635" w:rsidRPr="004D49BC" w:rsidRDefault="00403635" w:rsidP="00403635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1911E0A8" w14:textId="141B5A5C" w:rsidR="00403635" w:rsidRPr="00AA30FF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E43D35" w14:textId="77777777" w:rsidR="00403635" w:rsidRPr="00AA30FF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180D1297" w14:textId="77777777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76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785,475</w:t>
            </w:r>
          </w:p>
        </w:tc>
        <w:tc>
          <w:tcPr>
            <w:tcW w:w="145" w:type="pct"/>
          </w:tcPr>
          <w:p w14:paraId="488EF9C1" w14:textId="77777777" w:rsidR="00403635" w:rsidRPr="004D49BC" w:rsidRDefault="00403635" w:rsidP="0040363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8" w:right="-19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0104538" w14:textId="77777777" w:rsidR="00403635" w:rsidRPr="004D49BC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7B3C4297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14:paraId="51D3A579" w14:textId="77777777" w:rsidR="00403635" w:rsidRPr="0099508F" w:rsidRDefault="00403635" w:rsidP="00403635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238,624</w:t>
            </w:r>
          </w:p>
        </w:tc>
      </w:tr>
    </w:tbl>
    <w:p w14:paraId="2C38B574" w14:textId="3B348605" w:rsidR="007831BD" w:rsidRDefault="007831BD" w:rsidP="009578B7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907"/>
        <w:gridCol w:w="1181"/>
        <w:gridCol w:w="259"/>
        <w:gridCol w:w="1172"/>
        <w:gridCol w:w="268"/>
        <w:gridCol w:w="1261"/>
        <w:gridCol w:w="270"/>
        <w:gridCol w:w="1168"/>
      </w:tblGrid>
      <w:tr w:rsidR="009578B7" w:rsidRPr="004D49BC" w14:paraId="1B6B43C0" w14:textId="77777777" w:rsidTr="005727A9">
        <w:trPr>
          <w:trHeight w:hRule="exact" w:val="388"/>
        </w:trPr>
        <w:tc>
          <w:tcPr>
            <w:tcW w:w="1568" w:type="pct"/>
          </w:tcPr>
          <w:p w14:paraId="0CBF9487" w14:textId="77777777" w:rsidR="009578B7" w:rsidRPr="004D49BC" w:rsidRDefault="009578B7" w:rsidP="00594323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br w:type="page"/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0" w:type="pct"/>
          </w:tcPr>
          <w:p w14:paraId="2CB1BF68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14:paraId="3A08D3BF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B00D7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20028313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960" w:rsidRPr="004D49BC" w14:paraId="0CFBEE73" w14:textId="77777777" w:rsidTr="00966960">
        <w:trPr>
          <w:trHeight w:hRule="exact" w:val="388"/>
        </w:trPr>
        <w:tc>
          <w:tcPr>
            <w:tcW w:w="1568" w:type="pct"/>
          </w:tcPr>
          <w:p w14:paraId="7D12DA0A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5743A1C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58A30C2A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0216872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54C4348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9BDDFA6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439C085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69B604C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C9FD02" w14:textId="77777777" w:rsidR="009578B7" w:rsidRPr="004D49BC" w:rsidRDefault="009578B7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578B7" w:rsidRPr="004D49BC" w14:paraId="054C81FC" w14:textId="77777777" w:rsidTr="005727A9">
        <w:trPr>
          <w:trHeight w:hRule="exact" w:val="388"/>
        </w:trPr>
        <w:tc>
          <w:tcPr>
            <w:tcW w:w="1568" w:type="pct"/>
          </w:tcPr>
          <w:p w14:paraId="37F77883" w14:textId="77777777" w:rsidR="009578B7" w:rsidRPr="004D49BC" w:rsidRDefault="009578B7" w:rsidP="00594323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14:paraId="2BD6FF0D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2" w:type="pct"/>
            <w:gridSpan w:val="7"/>
          </w:tcPr>
          <w:p w14:paraId="720357CF" w14:textId="77777777" w:rsidR="009578B7" w:rsidRPr="004D49BC" w:rsidRDefault="009578B7" w:rsidP="00594323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960" w:rsidRPr="004D49BC" w14:paraId="0A2DE7F5" w14:textId="77777777" w:rsidTr="00966960">
        <w:trPr>
          <w:trHeight w:hRule="exact" w:val="388"/>
        </w:trPr>
        <w:tc>
          <w:tcPr>
            <w:tcW w:w="1568" w:type="pct"/>
          </w:tcPr>
          <w:p w14:paraId="632355AB" w14:textId="77777777" w:rsidR="00197175" w:rsidRPr="004D49BC" w:rsidRDefault="00197175" w:rsidP="0019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0" w:type="pct"/>
          </w:tcPr>
          <w:p w14:paraId="5D9A7901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A210D2F" w14:textId="7F845203" w:rsidR="00197175" w:rsidRPr="004D49BC" w:rsidRDefault="00197175" w:rsidP="00FF0087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9,510,600</w:t>
            </w:r>
          </w:p>
        </w:tc>
        <w:tc>
          <w:tcPr>
            <w:tcW w:w="137" w:type="pct"/>
          </w:tcPr>
          <w:p w14:paraId="3103742E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8CD3B6" w14:textId="02B056F0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2" w:type="pct"/>
          </w:tcPr>
          <w:p w14:paraId="71A2E680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171A03C" w14:textId="4E667FC4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9,510,600</w:t>
            </w:r>
          </w:p>
        </w:tc>
        <w:tc>
          <w:tcPr>
            <w:tcW w:w="143" w:type="pct"/>
          </w:tcPr>
          <w:p w14:paraId="4F1CC848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3C4B9F" w14:textId="277A823C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</w:tr>
      <w:tr w:rsidR="00966960" w:rsidRPr="004D49BC" w14:paraId="634EA1F0" w14:textId="77777777" w:rsidTr="00966960">
        <w:trPr>
          <w:trHeight w:hRule="exact" w:val="388"/>
        </w:trPr>
        <w:tc>
          <w:tcPr>
            <w:tcW w:w="1568" w:type="pct"/>
          </w:tcPr>
          <w:p w14:paraId="1E2869A3" w14:textId="77777777" w:rsidR="00197175" w:rsidRPr="004D49BC" w:rsidRDefault="00197175" w:rsidP="0019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0F695E92" w14:textId="77777777" w:rsidR="00197175" w:rsidRPr="004D49BC" w:rsidRDefault="00197175" w:rsidP="0019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14:paraId="585DBE09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F50458D" w14:textId="124B2D56" w:rsidR="00197175" w:rsidRPr="004D49BC" w:rsidRDefault="00197175" w:rsidP="005727A9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37" w:type="pct"/>
          </w:tcPr>
          <w:p w14:paraId="6588E360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87B9B5" w14:textId="4203EC09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1,572,700</w:t>
            </w:r>
          </w:p>
        </w:tc>
        <w:tc>
          <w:tcPr>
            <w:tcW w:w="142" w:type="pct"/>
          </w:tcPr>
          <w:p w14:paraId="24EC3ACF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598D9D0" w14:textId="79F2F28D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43" w:type="pct"/>
          </w:tcPr>
          <w:p w14:paraId="23E8C666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40FF59F" w14:textId="21E30127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1,572,700</w:t>
            </w:r>
          </w:p>
        </w:tc>
      </w:tr>
      <w:tr w:rsidR="00966960" w:rsidRPr="004D49BC" w14:paraId="1675BDDB" w14:textId="77777777" w:rsidTr="00966960">
        <w:trPr>
          <w:trHeight w:hRule="exact" w:val="388"/>
        </w:trPr>
        <w:tc>
          <w:tcPr>
            <w:tcW w:w="1568" w:type="pct"/>
          </w:tcPr>
          <w:p w14:paraId="5AA75179" w14:textId="77777777" w:rsidR="00197175" w:rsidRPr="004D49BC" w:rsidRDefault="00197175" w:rsidP="0019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80" w:type="pct"/>
          </w:tcPr>
          <w:p w14:paraId="5FED6E44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2AC0257" w14:textId="6916F39D" w:rsidR="00197175" w:rsidRPr="004D49BC" w:rsidRDefault="00197175" w:rsidP="005727A9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37" w:type="pct"/>
          </w:tcPr>
          <w:p w14:paraId="0BE2A311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968664" w14:textId="2B82ED9D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  <w:tc>
          <w:tcPr>
            <w:tcW w:w="142" w:type="pct"/>
          </w:tcPr>
          <w:p w14:paraId="79AE5B2E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0ECDE09" w14:textId="765CEF27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43" w:type="pct"/>
          </w:tcPr>
          <w:p w14:paraId="0A0ECF85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3BE965" w14:textId="1CB00857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</w:tr>
      <w:tr w:rsidR="00966960" w:rsidRPr="004D49BC" w14:paraId="7270623A" w14:textId="77777777" w:rsidTr="00966960">
        <w:trPr>
          <w:trHeight w:hRule="exact" w:val="388"/>
        </w:trPr>
        <w:tc>
          <w:tcPr>
            <w:tcW w:w="1568" w:type="pct"/>
          </w:tcPr>
          <w:p w14:paraId="3E013F45" w14:textId="670AB9B1" w:rsidR="00197175" w:rsidRPr="004D49BC" w:rsidRDefault="00197175" w:rsidP="00197175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480" w:type="pct"/>
          </w:tcPr>
          <w:p w14:paraId="50E50332" w14:textId="77777777" w:rsidR="00197175" w:rsidRPr="004D49BC" w:rsidRDefault="00197175" w:rsidP="0019717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CB879CA" w14:textId="308CB0CB" w:rsidR="00197175" w:rsidRPr="004D49BC" w:rsidRDefault="00197175" w:rsidP="00FF0087">
            <w:pPr>
              <w:pStyle w:val="block"/>
              <w:tabs>
                <w:tab w:val="decimal" w:pos="881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37" w:type="pct"/>
          </w:tcPr>
          <w:p w14:paraId="4C253869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F20210" w14:textId="58E2706F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8,910,600</w:t>
            </w:r>
          </w:p>
        </w:tc>
        <w:tc>
          <w:tcPr>
            <w:tcW w:w="142" w:type="pct"/>
          </w:tcPr>
          <w:p w14:paraId="41460B8F" w14:textId="77777777" w:rsidR="00197175" w:rsidRPr="004D49BC" w:rsidRDefault="00197175" w:rsidP="0019717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7364E6F" w14:textId="3F1388EB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43" w:type="pct"/>
          </w:tcPr>
          <w:p w14:paraId="396BB7DD" w14:textId="77777777" w:rsidR="00197175" w:rsidRPr="004D49BC" w:rsidRDefault="00197175" w:rsidP="001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797452" w14:textId="283CBCE9" w:rsidR="00197175" w:rsidRPr="004D49BC" w:rsidRDefault="0019717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8,910,600</w:t>
            </w:r>
          </w:p>
        </w:tc>
      </w:tr>
      <w:tr w:rsidR="00966960" w:rsidRPr="004D49BC" w14:paraId="3B8F6ACD" w14:textId="77777777" w:rsidTr="00966960">
        <w:trPr>
          <w:trHeight w:hRule="exact" w:val="388"/>
        </w:trPr>
        <w:tc>
          <w:tcPr>
            <w:tcW w:w="1568" w:type="pct"/>
          </w:tcPr>
          <w:p w14:paraId="5C752F66" w14:textId="77777777" w:rsidR="00403635" w:rsidRPr="004D49BC" w:rsidRDefault="00403635" w:rsidP="00403635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0" w:type="pct"/>
          </w:tcPr>
          <w:p w14:paraId="16A83E4A" w14:textId="77777777" w:rsidR="00403635" w:rsidRPr="004D49BC" w:rsidRDefault="00403635" w:rsidP="0040363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</w:tcPr>
          <w:p w14:paraId="4F6A5561" w14:textId="77777777" w:rsidR="00403635" w:rsidRPr="004D49BC" w:rsidRDefault="00403635" w:rsidP="0040363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3D5A426E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4AB347C8" w14:textId="77777777" w:rsidR="00403635" w:rsidRPr="004D49BC" w:rsidRDefault="0040363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00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9,510,600</w:t>
            </w:r>
          </w:p>
        </w:tc>
        <w:tc>
          <w:tcPr>
            <w:tcW w:w="142" w:type="pct"/>
          </w:tcPr>
          <w:p w14:paraId="5AD5AAFB" w14:textId="77777777" w:rsidR="00403635" w:rsidRPr="004D49BC" w:rsidRDefault="00403635" w:rsidP="0040363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  <w:left w:val="nil"/>
              <w:bottom w:val="nil"/>
            </w:tcBorders>
          </w:tcPr>
          <w:p w14:paraId="520D4B87" w14:textId="77777777" w:rsidR="00403635" w:rsidRPr="004D49BC" w:rsidRDefault="00403635" w:rsidP="0040363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3176CE8" w14:textId="77777777" w:rsidR="00403635" w:rsidRPr="004D49BC" w:rsidRDefault="00403635" w:rsidP="00403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14B9EB95" w14:textId="77777777" w:rsidR="00403635" w:rsidRPr="004D49BC" w:rsidRDefault="00403635" w:rsidP="00FF0087">
            <w:pPr>
              <w:pStyle w:val="block"/>
              <w:tabs>
                <w:tab w:val="decimal" w:pos="900"/>
              </w:tabs>
              <w:spacing w:after="0" w:line="240" w:lineRule="auto"/>
              <w:ind w:left="-128" w:right="-1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00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9,510,600</w:t>
            </w:r>
          </w:p>
        </w:tc>
      </w:tr>
    </w:tbl>
    <w:p w14:paraId="0C52C741" w14:textId="77777777" w:rsidR="009578B7" w:rsidRPr="00277D36" w:rsidRDefault="009578B7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BD2C376" w14:textId="77777777" w:rsidR="0097389C" w:rsidRPr="00AE78E5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หุ้น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กู้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ครั้งที่ </w:t>
      </w:r>
      <w:r w:rsidRPr="00AE78E5">
        <w:rPr>
          <w:rFonts w:ascii="Angsana New" w:hAnsi="Angsana New" w:cs="Angsana New"/>
          <w:b/>
          <w:bCs/>
          <w:sz w:val="30"/>
          <w:szCs w:val="30"/>
        </w:rPr>
        <w:t>1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Pr="00AE78E5">
        <w:rPr>
          <w:rFonts w:ascii="Angsana New" w:hAnsi="Angsana New" w:cs="Angsana New"/>
          <w:b/>
          <w:bCs/>
          <w:sz w:val="30"/>
          <w:szCs w:val="30"/>
        </w:rPr>
        <w:t>2568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2FA1488E" w14:textId="77777777" w:rsidR="0097389C" w:rsidRPr="00F07FA5" w:rsidRDefault="0097389C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9693C63" w14:textId="7CA8876A" w:rsidR="0097389C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8E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2568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จํานวนรวม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1,600</w:t>
      </w:r>
      <w:r>
        <w:rPr>
          <w:rFonts w:ascii="Angsana New" w:hAnsi="Angsana New" w:cs="Angsana New"/>
          <w:sz w:val="30"/>
          <w:szCs w:val="30"/>
        </w:rPr>
        <w:t>.0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4569B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ครบกําหนดไถ่ถอนใน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E78E5">
        <w:rPr>
          <w:rFonts w:ascii="Angsana New" w:hAnsi="Angsana New"/>
          <w:sz w:val="30"/>
          <w:szCs w:val="30"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2571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5BD0">
        <w:rPr>
          <w:rFonts w:ascii="Angsana New" w:hAnsi="Angsana New" w:cs="Angsana New" w:hint="cs"/>
          <w:sz w:val="30"/>
          <w:szCs w:val="30"/>
          <w:cs/>
        </w:rPr>
        <w:t>ซึ่งผู้ออกหุ้นกู้มีสิทธิไถ่ถอนหุ้นกู้ก่อนครบกำหนดไถ่ถอน</w:t>
      </w:r>
      <w:r w:rsidRPr="00A55B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</w:t>
      </w:r>
      <w:r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4.60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353E82C6" w14:textId="77777777" w:rsidR="0097389C" w:rsidRPr="00F07FA5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2BB37B" w14:textId="77777777" w:rsidR="0097389C" w:rsidRPr="00CF57E0" w:rsidRDefault="0097389C" w:rsidP="00973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06BD">
        <w:rPr>
          <w:rFonts w:ascii="Angsana New" w:hAnsi="Angsana New" w:cs="Angsana New" w:hint="cs"/>
          <w:sz w:val="30"/>
          <w:szCs w:val="30"/>
          <w:cs/>
        </w:rPr>
        <w:t>ทั้งนี้บริษัทต้องปฏิบัติตามเงื่อนไขที่กำหนดไว้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ผู้ออกหุ้นกู้จะต้องดำรงไว้ซึ่งอัตราส่วนหนี้สิน</w:t>
      </w:r>
      <w:r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306BD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1306BD">
        <w:rPr>
          <w:rFonts w:ascii="Angsana New" w:hAnsi="Angsana New" w:cs="Angsana New" w:hint="cs"/>
          <w:sz w:val="30"/>
          <w:szCs w:val="30"/>
          <w:cs/>
        </w:rPr>
        <w:t>ส่วนของผู้ถือหุ้นตามงบการเงินรวมสำหรับปีตลอดระยะเวลาของหุ้นกู้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70DDF009" w14:textId="77777777" w:rsidR="009578B7" w:rsidRPr="00277D36" w:rsidRDefault="009578B7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7025896" w14:textId="33A64285" w:rsidR="009578B7" w:rsidRPr="004D49BC" w:rsidRDefault="009578B7" w:rsidP="0095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200D30FC" w14:textId="77777777" w:rsidR="009578B7" w:rsidRPr="00277D36" w:rsidRDefault="009578B7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A997A91" w14:textId="26C0B20A" w:rsidR="009578B7" w:rsidRPr="009578B7" w:rsidRDefault="009578B7" w:rsidP="00403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403635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>ยน</w:t>
      </w:r>
      <w:r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="008A23C0">
        <w:rPr>
          <w:rFonts w:ascii="Angsana New" w:hAnsi="Angsana New" w:cs="Angsana New"/>
          <w:sz w:val="30"/>
          <w:szCs w:val="30"/>
        </w:rPr>
        <w:t>17,423.3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23C0">
        <w:rPr>
          <w:rFonts w:ascii="Angsana New" w:hAnsi="Angsana New" w:cs="Angsana New"/>
          <w:sz w:val="30"/>
          <w:szCs w:val="30"/>
        </w:rPr>
        <w:t>4,448.0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7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:</w:t>
      </w:r>
      <w:r w:rsidR="008732C4">
        <w:rPr>
          <w:rFonts w:ascii="Angsana New" w:hAnsi="Angsana New" w:cs="Angsana New"/>
          <w:i/>
          <w:iCs/>
          <w:sz w:val="30"/>
          <w:szCs w:val="30"/>
        </w:rPr>
        <w:t xml:space="preserve"> 8,413.3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627657">
        <w:rPr>
          <w:rFonts w:ascii="Angsana New" w:hAnsi="Angsana New" w:cs="Angsana New"/>
          <w:i/>
          <w:iCs/>
          <w:sz w:val="30"/>
          <w:szCs w:val="30"/>
        </w:rPr>
        <w:t xml:space="preserve">983.5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1143C718" w14:textId="30F4E9D5" w:rsidR="00200F41" w:rsidRDefault="00200F41" w:rsidP="00200F4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298FDFA0" w14:textId="77777777" w:rsidR="000657AE" w:rsidRDefault="000657AE" w:rsidP="0020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B881E9F" w14:textId="160E6EA5" w:rsidR="000657AE" w:rsidRPr="00D63A81" w:rsidRDefault="000657AE" w:rsidP="00953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8910"/>
        </w:tabs>
        <w:spacing w:line="240" w:lineRule="auto"/>
        <w:ind w:left="540" w:right="11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F4198B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F4198B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Pr="00D63A8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F4198B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ยน </w:t>
      </w:r>
      <w:r w:rsidRPr="00D63A81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D63A81">
        <w:rPr>
          <w:rFonts w:ascii="Angsana New" w:hAnsi="Angsana New" w:cs="Angsana New"/>
          <w:spacing w:val="-2"/>
          <w:sz w:val="30"/>
          <w:szCs w:val="30"/>
        </w:rPr>
        <w:t>TFG-W4</w:t>
      </w:r>
      <w:r w:rsidRPr="00D63A81">
        <w:rPr>
          <w:rFonts w:ascii="Angsana New" w:hAnsi="Angsana New" w:cs="Angsana New"/>
          <w:sz w:val="30"/>
          <w:szCs w:val="30"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D63A81">
        <w:rPr>
          <w:rFonts w:ascii="Angsana New" w:hAnsi="Angsana New" w:cs="Angsana New"/>
          <w:sz w:val="30"/>
          <w:szCs w:val="30"/>
        </w:rPr>
        <w:t>12.4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 ล้านหุ้น (เทียบเท่า </w:t>
      </w:r>
      <w:r w:rsidRPr="00D63A81">
        <w:rPr>
          <w:rFonts w:ascii="Angsana New" w:hAnsi="Angsana New" w:cs="Angsana New"/>
          <w:sz w:val="30"/>
          <w:szCs w:val="30"/>
        </w:rPr>
        <w:t xml:space="preserve">12.4 </w:t>
      </w:r>
      <w:r w:rsidRPr="00D63A81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D63A8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และได้รับเงินจำนวน </w:t>
      </w:r>
      <w:r w:rsidR="00E448F9" w:rsidRPr="00D63A81">
        <w:rPr>
          <w:rFonts w:ascii="Angsana New" w:hAnsi="Angsana New" w:cs="Angsana New"/>
          <w:sz w:val="30"/>
          <w:szCs w:val="30"/>
        </w:rPr>
        <w:t>47.1</w:t>
      </w:r>
      <w:r w:rsidRPr="00D63A81">
        <w:rPr>
          <w:rFonts w:ascii="Angsana New" w:hAnsi="Angsana New" w:cs="Angsana New"/>
          <w:sz w:val="30"/>
          <w:szCs w:val="30"/>
        </w:rPr>
        <w:t xml:space="preserve"> </w:t>
      </w:r>
      <w:r w:rsidRPr="00D63A8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600BBB76" w14:textId="77777777" w:rsidR="000657AE" w:rsidRPr="00D63A81" w:rsidRDefault="000657AE" w:rsidP="000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270"/>
        <w:gridCol w:w="1440"/>
      </w:tblGrid>
      <w:tr w:rsidR="000657AE" w:rsidRPr="00D63A81" w14:paraId="2BF6A5EF" w14:textId="77777777" w:rsidTr="00953015">
        <w:tc>
          <w:tcPr>
            <w:tcW w:w="7470" w:type="dxa"/>
          </w:tcPr>
          <w:p w14:paraId="3D2387E4" w14:textId="722FF7A9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63A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E448F9" w:rsidRPr="00D63A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21107F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82835E" w14:textId="0BD63C31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48F9" w:rsidRPr="00D63A8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657AE" w:rsidRPr="00D63A81" w14:paraId="3C17EA49" w14:textId="77777777" w:rsidTr="00953015">
        <w:tc>
          <w:tcPr>
            <w:tcW w:w="7740" w:type="dxa"/>
            <w:gridSpan w:val="2"/>
          </w:tcPr>
          <w:p w14:paraId="3048942C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69275C" w14:textId="77777777" w:rsidR="000657AE" w:rsidRPr="00D63A81" w:rsidRDefault="000657AE" w:rsidP="00034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(พันสิทธิ)</w:t>
            </w:r>
          </w:p>
        </w:tc>
      </w:tr>
      <w:tr w:rsidR="000657AE" w:rsidRPr="00D63A81" w14:paraId="27E79C9B" w14:textId="77777777" w:rsidTr="00953015">
        <w:tc>
          <w:tcPr>
            <w:tcW w:w="7470" w:type="dxa"/>
          </w:tcPr>
          <w:p w14:paraId="7C83C1B7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63A8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5AB8975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C530A3" w14:textId="7E423B07" w:rsidR="000657AE" w:rsidRPr="00D63A81" w:rsidRDefault="00E448F9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63A81">
              <w:rPr>
                <w:rFonts w:ascii="Angsana New" w:hAnsi="Angsana New" w:cs="Angsana New"/>
                <w:sz w:val="30"/>
                <w:szCs w:val="30"/>
              </w:rPr>
              <w:t>581,080</w:t>
            </w:r>
          </w:p>
        </w:tc>
      </w:tr>
      <w:tr w:rsidR="000657AE" w:rsidRPr="00D63A81" w14:paraId="23585807" w14:textId="77777777" w:rsidTr="00953015">
        <w:tc>
          <w:tcPr>
            <w:tcW w:w="7470" w:type="dxa"/>
          </w:tcPr>
          <w:p w14:paraId="7B6FB368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63A81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270" w:type="dxa"/>
            <w:vMerge w:val="restart"/>
            <w:vAlign w:val="bottom"/>
          </w:tcPr>
          <w:p w14:paraId="0742A4F8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BF637C" w14:textId="1A59B842" w:rsidR="000657AE" w:rsidRPr="00D63A81" w:rsidRDefault="0096038D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D0BF5">
              <w:rPr>
                <w:rFonts w:ascii="Angsana New" w:hAnsi="Angsana New" w:cs="Angsana New"/>
                <w:sz w:val="30"/>
                <w:szCs w:val="30"/>
              </w:rPr>
              <w:t>12,405)</w:t>
            </w:r>
          </w:p>
        </w:tc>
      </w:tr>
      <w:tr w:rsidR="000657AE" w:rsidRPr="00D63A81" w14:paraId="38222EC2" w14:textId="77777777" w:rsidTr="00F4198B">
        <w:trPr>
          <w:trHeight w:val="50"/>
        </w:trPr>
        <w:tc>
          <w:tcPr>
            <w:tcW w:w="7470" w:type="dxa"/>
          </w:tcPr>
          <w:p w14:paraId="0F35BF11" w14:textId="03E5A7BB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3A8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8F9" w:rsidRPr="00D63A8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F419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E448F9" w:rsidRPr="00D63A8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Merge/>
            <w:vAlign w:val="bottom"/>
          </w:tcPr>
          <w:p w14:paraId="1BEF9D56" w14:textId="77777777" w:rsidR="000657AE" w:rsidRPr="00D63A81" w:rsidRDefault="000657AE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39B85" w14:textId="4EBF4CE8" w:rsidR="000657AE" w:rsidRPr="00953015" w:rsidRDefault="00CD0BF5" w:rsidP="00953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568,675</w:t>
            </w:r>
          </w:p>
        </w:tc>
      </w:tr>
    </w:tbl>
    <w:p w14:paraId="7384099F" w14:textId="77777777" w:rsidR="00200F41" w:rsidRPr="00277D36" w:rsidRDefault="00200F41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2C6ACB7" w14:textId="0F1838E7" w:rsidR="000657AE" w:rsidRPr="00D63A81" w:rsidRDefault="00E448F9" w:rsidP="000657AE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63A81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5ADCB415" w14:textId="77777777" w:rsidR="000657AE" w:rsidRPr="00277D36" w:rsidRDefault="000657AE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67CF4C3" w14:textId="3998A480" w:rsidR="000657AE" w:rsidRPr="00D63A81" w:rsidRDefault="00A3053F" w:rsidP="00184146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บริษัทได้รับเงินสูงกว่ามูลค่าหุ้นที่จดทะเบียนไว้เป็นจำนวน </w:t>
      </w:r>
      <w:r w:rsidRPr="00184146">
        <w:rPr>
          <w:rFonts w:ascii="Angsana New" w:hAnsi="Angsana New" w:cs="Angsana New"/>
          <w:spacing w:val="-10"/>
          <w:sz w:val="30"/>
          <w:szCs w:val="30"/>
        </w:rPr>
        <w:t xml:space="preserve">34.7 </w:t>
      </w: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ล้านบาท บริษัทนำมูลค่าหุ้นส่วนเกินนี้ตั้งเป็นทุ</w:t>
      </w:r>
      <w:r w:rsidR="00184146"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น</w:t>
      </w:r>
      <w:r w:rsidRPr="00184146">
        <w:rPr>
          <w:rFonts w:ascii="Angsana New" w:hAnsi="Angsana New" w:cs="Angsana New" w:hint="cs"/>
          <w:spacing w:val="-10"/>
          <w:sz w:val="30"/>
          <w:szCs w:val="30"/>
          <w:cs/>
        </w:rPr>
        <w:t>สำรอง</w:t>
      </w:r>
      <w:r w:rsidRPr="00D63A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(“ส่วนเกินมูลค่าหุ้น”) ส่วนเกินมูลค่าหุ้นนี้จะนำไปจ่ายเป็นเงินปันผลไม่ได้ </w:t>
      </w:r>
    </w:p>
    <w:p w14:paraId="55A6D21D" w14:textId="377391AE" w:rsidR="008732C4" w:rsidRPr="00277D36" w:rsidRDefault="008732C4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883A471" w14:textId="54517FF6" w:rsidR="006856B4" w:rsidRPr="006254DF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254D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277D36" w:rsidRDefault="002221E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031161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031161">
        <w:rPr>
          <w:rFonts w:ascii="Angsana New" w:hAnsi="Angsana New" w:cs="Angsana New" w:hint="cs"/>
          <w:b/>
          <w:sz w:val="30"/>
          <w:szCs w:val="30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A263CF2" w14:textId="5577B24E" w:rsidR="002E5ADD" w:rsidRPr="004D49BC" w:rsidRDefault="002E5AD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277D36" w:rsidRDefault="002E5ADD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BAA7C0" w:rsidR="006D058F" w:rsidRPr="004D49BC" w:rsidRDefault="003318B9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6D058F" w:rsidRPr="004D49BC" w:rsidSect="00DF4C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88EC7F" w14:textId="1C2744B3" w:rsid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904FA">
        <w:rPr>
          <w:rFonts w:ascii="Angsana New" w:hAnsi="Angsana New" w:cs="Angsana New" w:hint="cs"/>
          <w:sz w:val="30"/>
          <w:szCs w:val="30"/>
          <w:cs/>
        </w:rPr>
        <w:t>เ</w:t>
      </w:r>
      <w:r w:rsidR="006C2B92">
        <w:rPr>
          <w:rFonts w:ascii="Angsana New" w:hAnsi="Angsana New" w:cs="Angsana New" w:hint="cs"/>
          <w:sz w:val="30"/>
          <w:szCs w:val="30"/>
          <w:cs/>
        </w:rPr>
        <w:t>ก</w:t>
      </w:r>
      <w:r w:rsidR="009904FA">
        <w:rPr>
          <w:rFonts w:ascii="Angsana New" w:hAnsi="Angsana New" w:cs="Angsana New" w:hint="cs"/>
          <w:sz w:val="30"/>
          <w:szCs w:val="30"/>
          <w:cs/>
        </w:rPr>
        <w:t>้า</w:t>
      </w:r>
      <w:r w:rsidR="006C2B92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C2B92">
        <w:rPr>
          <w:rFonts w:ascii="Angsana New" w:hAnsi="Angsana New" w:cs="Angsana New"/>
          <w:sz w:val="30"/>
          <w:szCs w:val="30"/>
        </w:rPr>
        <w:t xml:space="preserve">30 </w:t>
      </w:r>
      <w:r w:rsidR="009904F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C2B92">
        <w:rPr>
          <w:rFonts w:ascii="Angsana New" w:hAnsi="Angsana New" w:cs="Angsana New"/>
          <w:sz w:val="30"/>
          <w:szCs w:val="30"/>
          <w:cs/>
        </w:rPr>
        <w:t>ยน</w:t>
      </w:r>
      <w:r w:rsidR="006C2B92"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1318C6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1318C6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EF12135" w14:textId="77777777" w:rsidR="009904FA" w:rsidRPr="009904FA" w:rsidRDefault="009904FA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6"/>
          <w:szCs w:val="16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904FA" w:rsidRPr="004D49BC" w14:paraId="70FB0D73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4BED3A19" w14:textId="77777777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66DABFC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9904FA" w:rsidRPr="004D49BC" w14:paraId="558F944F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</w:tcPr>
          <w:p w14:paraId="6A3FF9C6" w14:textId="77777777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335E0AA8" w14:textId="77777777" w:rsidR="009904FA" w:rsidRPr="004D49BC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8DD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935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746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A6C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318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8B63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BE4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F7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13A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51B5D9F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876B82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0D83CCE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14592CE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3C1CC2C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366A42B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58E0CD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9904FA" w:rsidRPr="004D49BC" w14:paraId="39EB2CDA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396C6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วันที่ 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51E7" w14:textId="0F26AC58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D92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A94" w14:textId="6BAA6A46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2D4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1EF7" w14:textId="6636A789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7DFD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38F4" w14:textId="1FAA79A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D55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919D8" w14:textId="4062E8E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2AC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7CFD" w14:textId="42390C6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E34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08AB" w14:textId="1AD384E6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601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0F46" w14:textId="30E27E8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BDC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9757" w14:textId="699F820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B2C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142" w14:textId="450C3DB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66" w:type="dxa"/>
            <w:vAlign w:val="bottom"/>
          </w:tcPr>
          <w:p w14:paraId="737FB76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5AD2433" w14:textId="278B1A22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vAlign w:val="bottom"/>
          </w:tcPr>
          <w:p w14:paraId="5E526A3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AC13724" w14:textId="3E7B82A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66" w:type="dxa"/>
          </w:tcPr>
          <w:p w14:paraId="016D294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3D59AC1" w14:textId="1AED6596" w:rsidR="009904FA" w:rsidRPr="009904FA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904FA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vAlign w:val="bottom"/>
          </w:tcPr>
          <w:p w14:paraId="449EB1A9" w14:textId="77777777" w:rsidR="009904FA" w:rsidRPr="009904FA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71273A5" w14:textId="773CEC7B" w:rsidR="009904FA" w:rsidRPr="009904FA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9904FA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2567</w:t>
            </w:r>
          </w:p>
        </w:tc>
      </w:tr>
      <w:tr w:rsidR="009904FA" w:rsidRPr="004D49BC" w14:paraId="23CE3536" w14:textId="77777777" w:rsidTr="005E7EA6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46B9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2640ECE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9904FA" w:rsidRPr="004D49BC" w14:paraId="5A101D80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2EC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1FBAA83" w14:textId="0016157F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15,182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9471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AB945F3" w14:textId="71F9AC34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13,200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BD5A2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B37C8E7" w14:textId="6A0E00B4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11,187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233E1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1252C6" w14:textId="5BA0322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FE3BE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24D4C82" w14:textId="5AC357F7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7D028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8D6ACB7" w14:textId="6215294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7,063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ACC0C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46B382D" w14:textId="371DAF52" w:rsidR="009904FA" w:rsidRPr="0065154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19,852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6F98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B082F2" w14:textId="3ECD3BD4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17,322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9C46E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758A446" w14:textId="7AF37EC5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</w:t>
            </w:r>
            <w:r w:rsidR="0096385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A2C62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599A7C2" w14:textId="558D81F3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224</w:t>
            </w:r>
          </w:p>
        </w:tc>
        <w:tc>
          <w:tcPr>
            <w:tcW w:w="266" w:type="dxa"/>
            <w:vAlign w:val="bottom"/>
          </w:tcPr>
          <w:p w14:paraId="72C5772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C79A795" w14:textId="151ED77D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21EB57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F23F110" w14:textId="1B525056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50E3EF6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5364CF56" w14:textId="0D74D738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54,695</w:t>
            </w:r>
          </w:p>
        </w:tc>
        <w:tc>
          <w:tcPr>
            <w:tcW w:w="270" w:type="dxa"/>
            <w:vAlign w:val="bottom"/>
          </w:tcPr>
          <w:p w14:paraId="5D72EC8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1CEA0D62" w14:textId="1F8FC06D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47,530</w:t>
            </w:r>
          </w:p>
        </w:tc>
      </w:tr>
      <w:tr w:rsidR="009904FA" w:rsidRPr="004D49BC" w14:paraId="0D2FB6C3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9A7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B387F" w14:textId="3D7E5A5F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35BD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7431D" w14:textId="28D622BB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167A9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ABE87" w14:textId="3E60E116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12,282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1C08F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FB0BF" w14:textId="2FA38CC3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C718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B4969" w14:textId="446A0925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DC426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C0344" w14:textId="3B4595E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463B1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5D712" w14:textId="08DB9FDB" w:rsidR="009904FA" w:rsidRPr="0065154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88EB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85075" w14:textId="6F8F9E80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337F1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F15BA" w14:textId="2CA5DB5B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17D4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EE3AF" w14:textId="30606252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266" w:type="dxa"/>
            <w:vAlign w:val="bottom"/>
          </w:tcPr>
          <w:p w14:paraId="6171657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4EB5F0" w14:textId="4C4DFD76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(46,318)</w:t>
            </w:r>
          </w:p>
        </w:tc>
        <w:tc>
          <w:tcPr>
            <w:tcW w:w="270" w:type="dxa"/>
            <w:vAlign w:val="bottom"/>
          </w:tcPr>
          <w:p w14:paraId="24A6900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4EF4BB5" w14:textId="2C28C753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(46,526)</w:t>
            </w:r>
          </w:p>
        </w:tc>
        <w:tc>
          <w:tcPr>
            <w:tcW w:w="266" w:type="dxa"/>
            <w:vAlign w:val="bottom"/>
          </w:tcPr>
          <w:p w14:paraId="0B38345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63C1844" w14:textId="5671476C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7BA07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3C73B04" w14:textId="6D72C55B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9904FA" w:rsidRPr="004D49BC" w14:paraId="7BB38B81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140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A5464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6394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F718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3AFC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C3BF7D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9F6E3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4D50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7E4B1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B134C0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589BD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00F4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37E8C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3EA9C3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770C1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7DE1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F1AD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2A5ED8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95D65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D9FD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1F94D0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40CC42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CF133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B21248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61826EE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63E5B8C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EEDDBB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061200C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9904FA" w:rsidRPr="004D49BC" w14:paraId="6B31F41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BD83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A17AE3" w14:textId="23D04581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34,432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41AF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BAB6DE" w14:textId="0E0221FF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062D4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03D356" w14:textId="116DEE51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23,469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CF5C3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178E2" w14:textId="4DAD4B40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20,638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5733D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6CB2B8" w14:textId="134B5F19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22,543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11381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A20FA5" w14:textId="0DA332B0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3EEA6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B28958" w14:textId="4D277DCC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19,852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4BC359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1F7A9" w14:textId="3AF3932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6EF6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AC0B0E" w14:textId="1880370A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71</w:t>
            </w:r>
            <w:r w:rsidR="0096385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30E57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E0B83D" w14:textId="6E7192D3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547</w:t>
            </w:r>
          </w:p>
        </w:tc>
        <w:tc>
          <w:tcPr>
            <w:tcW w:w="266" w:type="dxa"/>
            <w:vAlign w:val="bottom"/>
          </w:tcPr>
          <w:p w14:paraId="7B08CF1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FE1B93" w14:textId="06A88E04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(46,318)</w:t>
            </w:r>
          </w:p>
        </w:tc>
        <w:tc>
          <w:tcPr>
            <w:tcW w:w="270" w:type="dxa"/>
            <w:vAlign w:val="bottom"/>
          </w:tcPr>
          <w:p w14:paraId="7E74851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572256B0" w14:textId="6F08E0E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(46,526)</w:t>
            </w:r>
          </w:p>
        </w:tc>
        <w:tc>
          <w:tcPr>
            <w:tcW w:w="266" w:type="dxa"/>
            <w:vAlign w:val="bottom"/>
          </w:tcPr>
          <w:p w14:paraId="5B6472A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79067C3" w14:textId="5C00B512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54,695</w:t>
            </w:r>
          </w:p>
        </w:tc>
        <w:tc>
          <w:tcPr>
            <w:tcW w:w="270" w:type="dxa"/>
            <w:vAlign w:val="bottom"/>
          </w:tcPr>
          <w:p w14:paraId="39E9628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4976BCB3" w14:textId="0AA6C0F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47,530</w:t>
            </w:r>
          </w:p>
        </w:tc>
      </w:tr>
      <w:tr w:rsidR="009904FA" w:rsidRPr="001C1444" w14:paraId="08ACC5FE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D3698" w14:textId="1120E29B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กำไรจากการดำเนินงานหลัง</w:t>
            </w:r>
            <w:r w:rsidR="00DD5108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="00DD510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</w:t>
            </w:r>
            <w:r w:rsidR="00A64A21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="00A64A21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ซึ่ง</w:t>
            </w:r>
            <w:r w:rsidR="00DD5108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เป็นไป</w:t>
            </w:r>
            <w:r w:rsidR="00E616CA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ตาม</w:t>
            </w:r>
            <w:r w:rsidR="00E616CA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46053" w14:textId="6EB22D11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3AC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BA9FA" w14:textId="3B04C45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B2D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CAAFB" w14:textId="6E1A54AE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340" w:lineRule="exact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3BB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7E833" w14:textId="2A5DA92A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A4A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05004" w14:textId="42CF7C9C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49</w:t>
            </w:r>
            <w:r w:rsidR="00F90A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8FE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E9031" w14:textId="445ADB1C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7F6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FA0622" w14:textId="57AB92F9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01E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87DB9" w14:textId="75503A69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E48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3A92A4" w14:textId="4DB78965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6CA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C282A" w14:textId="15C74296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51</w:t>
            </w:r>
          </w:p>
        </w:tc>
        <w:tc>
          <w:tcPr>
            <w:tcW w:w="266" w:type="dxa"/>
            <w:vAlign w:val="bottom"/>
          </w:tcPr>
          <w:p w14:paraId="126DBEA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370B7F" w14:textId="0B5CD30C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5C0B4EB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CE97489" w14:textId="7940B82C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63288B7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7AB942" w14:textId="5605D8A9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7,913</w:t>
            </w:r>
          </w:p>
        </w:tc>
        <w:tc>
          <w:tcPr>
            <w:tcW w:w="270" w:type="dxa"/>
            <w:vAlign w:val="bottom"/>
          </w:tcPr>
          <w:p w14:paraId="7021E3D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F2E2776" w14:textId="4069B534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3,173</w:t>
            </w:r>
          </w:p>
        </w:tc>
      </w:tr>
      <w:tr w:rsidR="009904FA" w:rsidRPr="001C1444" w14:paraId="2E7D2583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458D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E42344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DD979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C0E1E8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B504BE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F83CA9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00977E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7C087E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2B700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D76A49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46CF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266B6B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F3E09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AFB7F8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576DB9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1947B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E04A5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98FA00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FAF28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736F1B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71E30C8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E64B99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2FA26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376222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46084E9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47BBC156" w14:textId="7562CB16" w:rsidR="009904FA" w:rsidRPr="001C1444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(582)</w:t>
            </w:r>
          </w:p>
        </w:tc>
        <w:tc>
          <w:tcPr>
            <w:tcW w:w="270" w:type="dxa"/>
            <w:vAlign w:val="bottom"/>
          </w:tcPr>
          <w:p w14:paraId="08F4C8D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31CA070C" w14:textId="2ADCE5E4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(780)</w:t>
            </w:r>
          </w:p>
        </w:tc>
      </w:tr>
      <w:tr w:rsidR="009904FA" w:rsidRPr="001C1444" w14:paraId="757DC39F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4D761" w14:textId="0BF55B5B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ง</w:t>
            </w:r>
            <w:r w:rsidR="0069777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="0069777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ของ                 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และบริษัทร่วม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974DF9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729F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131C0C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BD2FE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E30E1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9FDD59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CFB6F2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E32FF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AB4BF1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2FE49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B2342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86D4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D508D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12E5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1AD05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7574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419BDEB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BBD47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7D3C09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1901A0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04348B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9B44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696E42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5BC474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23079D31" w14:textId="36E13EA7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92</w:t>
            </w:r>
          </w:p>
        </w:tc>
        <w:tc>
          <w:tcPr>
            <w:tcW w:w="270" w:type="dxa"/>
            <w:vAlign w:val="bottom"/>
          </w:tcPr>
          <w:p w14:paraId="76261E9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2F6FF7AF" w14:textId="0BC9E484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(24)</w:t>
            </w:r>
          </w:p>
        </w:tc>
      </w:tr>
      <w:tr w:rsidR="009904FA" w:rsidRPr="001C1444" w14:paraId="6E99DC4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69CC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27A500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5BB64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E6D07C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40" w:lineRule="exact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CF63E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38B19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01E6DE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02938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E2D42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F1866E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BEEE8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CD145E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2690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7343CC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BCB3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7F2C8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B4E1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564ED00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F34B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8E7509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7D0A819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71AA9E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4F46B7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5FCB93B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FEDB0AA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9F288B" w14:textId="4F292213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(1,129)</w:t>
            </w:r>
          </w:p>
        </w:tc>
        <w:tc>
          <w:tcPr>
            <w:tcW w:w="270" w:type="dxa"/>
            <w:vAlign w:val="bottom"/>
          </w:tcPr>
          <w:p w14:paraId="00E364F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EA4428D" w14:textId="3154D408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(123)</w:t>
            </w:r>
          </w:p>
        </w:tc>
      </w:tr>
      <w:tr w:rsidR="009904FA" w:rsidRPr="001C1444" w14:paraId="29C6E0C2" w14:textId="77777777" w:rsidTr="005E7EA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A3CECC" w14:textId="76CB2A4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4118E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34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649FD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540F9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34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6AE3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0B6E4D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773E3E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09B947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9C293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E630D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BC7D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5DB3D4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8C5A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525D65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D5D677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79166ED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2667D0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C698EF9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EBC5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CAB9C23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1E91B858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759C256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814A31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6007F152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2BC1C77C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9AB7" w14:textId="56B19FBD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6,294</w:t>
            </w:r>
          </w:p>
        </w:tc>
        <w:tc>
          <w:tcPr>
            <w:tcW w:w="270" w:type="dxa"/>
            <w:vAlign w:val="bottom"/>
          </w:tcPr>
          <w:p w14:paraId="7F5240EF" w14:textId="77777777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0497" w14:textId="0DBFBA56" w:rsidR="009904FA" w:rsidRPr="001C1444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2,246</w:t>
            </w:r>
          </w:p>
        </w:tc>
      </w:tr>
    </w:tbl>
    <w:p w14:paraId="73080A53" w14:textId="77777777" w:rsidR="009904FA" w:rsidRDefault="0099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257EFB2F" w14:textId="1814DA51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ED1130">
        <w:rPr>
          <w:rFonts w:ascii="Angsana New" w:hAnsi="Angsana New" w:cs="Angsana New"/>
          <w:color w:val="000000"/>
          <w:sz w:val="30"/>
          <w:szCs w:val="30"/>
        </w:rPr>
        <w:t>30</w:t>
      </w:r>
      <w:r w:rsidR="00ED113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904FA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ED1130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1318C6">
        <w:rPr>
          <w:rFonts w:ascii="Angsana New" w:hAnsi="Angsana New" w:cs="Angsana New"/>
          <w:color w:val="000000"/>
          <w:sz w:val="30"/>
          <w:szCs w:val="30"/>
        </w:rPr>
        <w:t>8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1318C6">
        <w:rPr>
          <w:rFonts w:ascii="Angsana New" w:hAnsi="Angsana New" w:cs="Angsana New"/>
          <w:color w:val="000000"/>
          <w:sz w:val="30"/>
          <w:szCs w:val="30"/>
        </w:rPr>
        <w:t>7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19809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6"/>
      </w:tblGrid>
      <w:tr w:rsidR="009904FA" w:rsidRPr="004D49BC" w14:paraId="047C3EF6" w14:textId="77777777" w:rsidTr="009904FA">
        <w:trPr>
          <w:gridAfter w:val="6"/>
          <w:wAfter w:w="3986" w:type="dxa"/>
          <w:trHeight w:val="371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66B25C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67D57F29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04FA" w:rsidRPr="004D49BC" w14:paraId="311F1584" w14:textId="77777777" w:rsidTr="009904FA">
        <w:trPr>
          <w:gridAfter w:val="6"/>
          <w:wAfter w:w="3986" w:type="dxa"/>
          <w:trHeight w:val="425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8088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6D7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F35B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71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2D91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CFD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65D6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B0D1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EEE2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2D5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70144941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554B3CF8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426EE7C3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33BDEC5F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1821CBC3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6392A3BF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0BA0C12A" w14:textId="77777777" w:rsidR="009904FA" w:rsidRPr="004D49BC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904FA" w:rsidRPr="004D49BC" w14:paraId="45291777" w14:textId="77777777" w:rsidTr="009904FA">
        <w:trPr>
          <w:gridAfter w:val="6"/>
          <w:wAfter w:w="3986" w:type="dxa"/>
          <w:trHeight w:val="218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937B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CA8E" w14:textId="54D9E8A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57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3A2" w14:textId="2186EA6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E0B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9AAC" w14:textId="261A6BB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76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2BF6" w14:textId="5AA9CD82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36A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D760" w14:textId="4555C2F6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398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D45" w14:textId="5E10F694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D49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A876" w14:textId="14750161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826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3A21" w14:textId="333EA8BC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7CAD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A068" w14:textId="64ACF6A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95F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ED71" w14:textId="09CE60BD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70" w:type="dxa"/>
            <w:vAlign w:val="bottom"/>
          </w:tcPr>
          <w:p w14:paraId="090BDC6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E2F1" w14:textId="40EBD132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0AD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E641" w14:textId="782306F6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2567</w:t>
            </w:r>
          </w:p>
        </w:tc>
        <w:tc>
          <w:tcPr>
            <w:tcW w:w="236" w:type="dxa"/>
          </w:tcPr>
          <w:p w14:paraId="758D0BE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3F0E70EA" w14:textId="0D885FF1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904FA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2568</w:t>
            </w:r>
          </w:p>
        </w:tc>
        <w:tc>
          <w:tcPr>
            <w:tcW w:w="270" w:type="dxa"/>
            <w:vAlign w:val="bottom"/>
          </w:tcPr>
          <w:p w14:paraId="280E8C5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129A198" w14:textId="6C050B31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904FA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2567</w:t>
            </w:r>
          </w:p>
        </w:tc>
      </w:tr>
      <w:tr w:rsidR="009904FA" w:rsidRPr="004D49BC" w14:paraId="5D9693A7" w14:textId="77777777" w:rsidTr="009904FA">
        <w:trPr>
          <w:trHeight w:val="173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6028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4E4AD34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0C13D97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8ACD1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7EC1A1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7B2D47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28E3586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24A80A0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9904FA" w:rsidRPr="00455306" w14:paraId="61042783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AB52F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9AE41C" w14:textId="50DAAAF8" w:rsidR="009904FA" w:rsidRPr="004D49BC" w:rsidRDefault="00F30125" w:rsidP="00F3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DF54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E28001B" w14:textId="190242B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8FF0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7D5748" w14:textId="0414E582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A62E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2007082" w14:textId="717E6214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9277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9B937D" w14:textId="7229576F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5F00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2866A01" w14:textId="05B86C55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6EF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7B617CD" w14:textId="66A2FAC3" w:rsidR="009904FA" w:rsidRPr="004D49BC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BDDCE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38E281" w14:textId="210AA4A4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6515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7A8431" w14:textId="14B6B145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E17A2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4D6570" w14:textId="35B03B8C" w:rsidR="009904FA" w:rsidRPr="00455306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351</w:t>
            </w:r>
          </w:p>
        </w:tc>
        <w:tc>
          <w:tcPr>
            <w:tcW w:w="270" w:type="dxa"/>
            <w:vAlign w:val="bottom"/>
          </w:tcPr>
          <w:p w14:paraId="0E394D63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75A7E52" w14:textId="779DE269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ACE1D5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0460A49D" w14:textId="65965FDE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A97D4CF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DCBBE65" w14:textId="51364A93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430</w:t>
            </w:r>
          </w:p>
        </w:tc>
        <w:tc>
          <w:tcPr>
            <w:tcW w:w="270" w:type="dxa"/>
            <w:vAlign w:val="bottom"/>
          </w:tcPr>
          <w:p w14:paraId="0C54278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37DED45" w14:textId="56FA0521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b/>
                <w:sz w:val="27"/>
                <w:szCs w:val="27"/>
              </w:rPr>
              <w:t>35</w:t>
            </w:r>
            <w:r w:rsidR="005B1A36">
              <w:rPr>
                <w:rFonts w:ascii="Angsana New" w:hAnsi="Angsana New" w:cs="Angsana New"/>
                <w:b/>
                <w:sz w:val="27"/>
                <w:szCs w:val="27"/>
              </w:rPr>
              <w:t>1</w:t>
            </w:r>
          </w:p>
        </w:tc>
      </w:tr>
      <w:tr w:rsidR="009904FA" w:rsidRPr="004D49BC" w14:paraId="42C97BB1" w14:textId="77777777" w:rsidTr="009904FA">
        <w:trPr>
          <w:gridAfter w:val="6"/>
          <w:wAfter w:w="3986" w:type="dxa"/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CB650" w14:textId="77777777" w:rsidR="009904FA" w:rsidRPr="00C7144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209B0038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5642035" w14:textId="175279DA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33,209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4967B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57D9EAA" w14:textId="60EA1E69" w:rsidR="009904FA" w:rsidRPr="002B31E8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C9927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2CC4C41" w14:textId="2F901EF8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2059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63BBCB" w14:textId="15D3317A" w:rsidR="009904FA" w:rsidRPr="002B31E8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81CD5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AE6F92A" w14:textId="48BE821D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1754E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F2E2241" w14:textId="65C30DCE" w:rsidR="009904FA" w:rsidRPr="002B31E8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E4E730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385F288" w14:textId="61B09E88" w:rsidR="009904FA" w:rsidRPr="002B31E8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4,325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619EF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90DA716" w14:textId="7D6CF9D5" w:rsidR="009904FA" w:rsidRPr="002B31E8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FD8DA" w14:textId="77777777" w:rsidR="009904FA" w:rsidRPr="002B31E8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BEDF36" w14:textId="24DFED4D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5,882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6076A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D73D76" w14:textId="0425E774" w:rsidR="009904FA" w:rsidRPr="00455306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5,580</w:t>
            </w:r>
          </w:p>
        </w:tc>
        <w:tc>
          <w:tcPr>
            <w:tcW w:w="270" w:type="dxa"/>
            <w:vAlign w:val="bottom"/>
          </w:tcPr>
          <w:p w14:paraId="445D8413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2A0AD2F" w14:textId="17C0A246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(29,59</w:t>
            </w:r>
            <w:r w:rsidR="00523AF3">
              <w:rPr>
                <w:rFonts w:ascii="Angsana New" w:hAnsi="Angsana New" w:cs="Angsana New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920CD92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7A7B50A6" w14:textId="1B078ABA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B1A36">
              <w:rPr>
                <w:rFonts w:ascii="Angsana New" w:hAnsi="Angsana New" w:cs="Angsana New"/>
                <w:sz w:val="27"/>
                <w:szCs w:val="27"/>
              </w:rPr>
              <w:t>29,038</w:t>
            </w:r>
            <w:r w:rsidRPr="0045530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67D1DED2" w14:textId="77777777" w:rsidR="009904FA" w:rsidRPr="00455306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795E1B7E" w14:textId="345F4469" w:rsidR="009904FA" w:rsidRPr="00455306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44,7</w:t>
            </w:r>
            <w:r w:rsidR="00523AF3">
              <w:rPr>
                <w:rFonts w:ascii="Angsana New" w:hAnsi="Angsana New" w:cs="Angsana New"/>
                <w:b/>
                <w:sz w:val="27"/>
                <w:szCs w:val="27"/>
              </w:rPr>
              <w:t>07</w:t>
            </w:r>
          </w:p>
        </w:tc>
        <w:tc>
          <w:tcPr>
            <w:tcW w:w="270" w:type="dxa"/>
            <w:vAlign w:val="bottom"/>
          </w:tcPr>
          <w:p w14:paraId="2A519E9F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83EF854" w14:textId="6639B913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45,798</w:t>
            </w:r>
          </w:p>
        </w:tc>
      </w:tr>
      <w:tr w:rsidR="009904FA" w:rsidRPr="004D49BC" w14:paraId="44A1D4B8" w14:textId="77777777" w:rsidTr="009904FA">
        <w:trPr>
          <w:gridAfter w:val="6"/>
          <w:wAfter w:w="3986" w:type="dxa"/>
          <w:trHeight w:val="2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B1296" w14:textId="77777777" w:rsidR="009904FA" w:rsidRPr="00C7144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24E3C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right="-200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440B1D" w14:textId="2F37A07F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B10A2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F69DA10" w14:textId="7A2F6FE6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DF6F08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B349DE" w14:textId="50A557E2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599D2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A8AF4C4" w14:textId="65E953E5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DCD720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635AAE2" w14:textId="4D8E4968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5,261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98C27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1B264CD" w14:textId="114C5A64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D1BB87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0140696" w14:textId="2887CD8F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3,8</w:t>
            </w:r>
            <w:r w:rsidR="001F5390"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4D591E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60CFAF" w14:textId="0859776C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0C22BF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9DDFBD" w14:textId="5A5485CD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D3426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E64B27" w14:textId="5EE22485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2,614</w:t>
            </w:r>
          </w:p>
        </w:tc>
        <w:tc>
          <w:tcPr>
            <w:tcW w:w="270" w:type="dxa"/>
            <w:vAlign w:val="bottom"/>
          </w:tcPr>
          <w:p w14:paraId="23DDFD99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65695AD" w14:textId="1D6F55F0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(16,45</w:t>
            </w:r>
            <w:r w:rsidR="00523AF3">
              <w:rPr>
                <w:rFonts w:ascii="Angsana New" w:hAnsi="Angsana New" w:cs="Angsana New"/>
                <w:sz w:val="27"/>
                <w:szCs w:val="27"/>
              </w:rPr>
              <w:t>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2B8BF14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48722B4" w14:textId="68555960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B1A36">
              <w:rPr>
                <w:rFonts w:ascii="Angsana New" w:hAnsi="Angsana New" w:cs="Angsana New"/>
                <w:sz w:val="27"/>
                <w:szCs w:val="27"/>
              </w:rPr>
              <w:t>19,636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5F4B3552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3497423" w14:textId="63BE6E31" w:rsidR="009904FA" w:rsidRPr="00AF7925" w:rsidRDefault="00F30125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25,73</w:t>
            </w:r>
            <w:r w:rsidR="00523AF3">
              <w:rPr>
                <w:rFonts w:ascii="Angsana New" w:hAnsi="Angsana New" w:cs="Angsana New"/>
                <w:b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13F94B65" w14:textId="77777777" w:rsidR="009904FA" w:rsidRPr="00AF7925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DCE0BA6" w14:textId="277EA901" w:rsidR="009904FA" w:rsidRPr="00AF7925" w:rsidRDefault="005B1A36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29,650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4D49BC" w:rsidRDefault="003A08AF" w:rsidP="009B571C">
      <w:pPr>
        <w:rPr>
          <w:rFonts w:cstheme="minorBidi"/>
          <w:lang w:val="th-TH"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13AD50EF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</w:t>
      </w:r>
      <w:r w:rsidR="00184146">
        <w:rPr>
          <w:rFonts w:ascii="Angsana New" w:hAnsi="Angsana New" w:cs="Angsana New"/>
          <w:sz w:val="30"/>
          <w:szCs w:val="30"/>
        </w:rPr>
        <w:t xml:space="preserve"> 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84146">
        <w:rPr>
          <w:rFonts w:ascii="Angsana New" w:hAnsi="Angsana New" w:cs="Angsana New"/>
          <w:sz w:val="30"/>
          <w:szCs w:val="30"/>
        </w:rPr>
        <w:t>30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04F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184146">
        <w:rPr>
          <w:rFonts w:ascii="Angsana New" w:hAnsi="Angsana New" w:cs="Angsana New"/>
          <w:sz w:val="30"/>
          <w:szCs w:val="30"/>
        </w:rPr>
        <w:t>2568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34318">
        <w:rPr>
          <w:rFonts w:ascii="Angsana New" w:hAnsi="Angsana New" w:cs="Angsana New"/>
          <w:sz w:val="30"/>
          <w:szCs w:val="30"/>
        </w:rPr>
        <w:br/>
      </w:r>
      <w:r w:rsidR="00184146">
        <w:rPr>
          <w:rFonts w:ascii="Angsana New" w:hAnsi="Angsana New" w:cs="Angsana New"/>
          <w:sz w:val="30"/>
          <w:szCs w:val="30"/>
        </w:rPr>
        <w:t>31</w:t>
      </w:r>
      <w:r w:rsidR="0018414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84146">
        <w:rPr>
          <w:rFonts w:ascii="Angsana New" w:hAnsi="Angsana New" w:cs="Angsana New"/>
          <w:sz w:val="30"/>
          <w:szCs w:val="30"/>
        </w:rPr>
        <w:t>2567</w:t>
      </w:r>
      <w:r w:rsidR="00C8105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4D49B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904FA">
        <w:rPr>
          <w:rFonts w:ascii="Angsana New" w:hAnsi="Angsana New" w:cs="Angsana New" w:hint="cs"/>
          <w:sz w:val="30"/>
          <w:szCs w:val="30"/>
          <w:cs/>
        </w:rPr>
        <w:t>เ</w:t>
      </w:r>
      <w:r w:rsidR="00ED1130">
        <w:rPr>
          <w:rFonts w:ascii="Angsana New" w:hAnsi="Angsana New" w:cs="Angsana New" w:hint="cs"/>
          <w:sz w:val="30"/>
          <w:szCs w:val="30"/>
          <w:cs/>
        </w:rPr>
        <w:t>ก</w:t>
      </w:r>
      <w:r w:rsidR="009904FA">
        <w:rPr>
          <w:rFonts w:ascii="Angsana New" w:hAnsi="Angsana New" w:cs="Angsana New" w:hint="cs"/>
          <w:sz w:val="30"/>
          <w:szCs w:val="30"/>
          <w:cs/>
        </w:rPr>
        <w:t>้า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ED1130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9904F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D1130">
        <w:rPr>
          <w:rFonts w:ascii="Angsana New" w:hAnsi="Angsana New" w:cs="Angsana New" w:hint="cs"/>
          <w:sz w:val="30"/>
          <w:szCs w:val="30"/>
          <w:cs/>
        </w:rPr>
        <w:t>ยน</w:t>
      </w:r>
      <w:r w:rsidR="008E3D7A" w:rsidRPr="004D49BC">
        <w:rPr>
          <w:rFonts w:ascii="Angsana New" w:hAnsi="Angsana New" w:cs="Angsana New"/>
          <w:sz w:val="30"/>
          <w:szCs w:val="30"/>
        </w:rPr>
        <w:t xml:space="preserve"> 256</w:t>
      </w:r>
      <w:r w:rsidR="00295F3F">
        <w:rPr>
          <w:rFonts w:ascii="Angsana New" w:hAnsi="Angsana New" w:cs="Angsana New"/>
          <w:sz w:val="30"/>
          <w:szCs w:val="30"/>
        </w:rPr>
        <w:t>8</w:t>
      </w:r>
      <w:r w:rsidR="0062480B" w:rsidRPr="004D49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2480B" w:rsidRPr="004D49BC">
        <w:rPr>
          <w:rFonts w:ascii="Angsana New" w:hAnsi="Angsana New" w:cs="Angsana New"/>
          <w:sz w:val="30"/>
          <w:szCs w:val="30"/>
        </w:rPr>
        <w:t>256</w:t>
      </w:r>
      <w:r w:rsidR="00295F3F">
        <w:rPr>
          <w:rFonts w:ascii="Angsana New" w:hAnsi="Angsana New" w:cs="Angsana New"/>
          <w:sz w:val="30"/>
          <w:szCs w:val="30"/>
        </w:rPr>
        <w:t>7</w:t>
      </w:r>
      <w:r w:rsidR="0062480B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594323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594323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9904FA" w:rsidRPr="004D49BC" w14:paraId="2AC13F5B" w14:textId="77777777" w:rsidTr="00594323">
        <w:trPr>
          <w:tblHeader/>
        </w:trPr>
        <w:tc>
          <w:tcPr>
            <w:tcW w:w="3690" w:type="dxa"/>
          </w:tcPr>
          <w:p w14:paraId="6C621CE3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3F3C8F58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6089ED3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3A6E338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38169EF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4B63ED8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2596EE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7EAA9990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904FA" w:rsidRPr="004D49BC" w14:paraId="24A145AE" w14:textId="77777777" w:rsidTr="00594323">
        <w:trPr>
          <w:tblHeader/>
        </w:trPr>
        <w:tc>
          <w:tcPr>
            <w:tcW w:w="3690" w:type="dxa"/>
          </w:tcPr>
          <w:p w14:paraId="7D396850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63C99D" w14:textId="71D226AA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53A4BF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88080CB" w14:textId="2622439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4D9CB9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3D2D1" w14:textId="0B88C19E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A9B84E7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0B4657C1" w14:textId="18788D3D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904FA" w:rsidRPr="004D49BC" w14:paraId="1999C5E9" w14:textId="77777777" w:rsidTr="00594323">
        <w:trPr>
          <w:tblHeader/>
        </w:trPr>
        <w:tc>
          <w:tcPr>
            <w:tcW w:w="3690" w:type="dxa"/>
          </w:tcPr>
          <w:p w14:paraId="52A856AE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9904FA" w:rsidRPr="004D49BC" w14:paraId="1E6A6F71" w14:textId="77777777" w:rsidTr="00594323">
        <w:tc>
          <w:tcPr>
            <w:tcW w:w="3690" w:type="dxa"/>
          </w:tcPr>
          <w:p w14:paraId="3B4A4227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7546932F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39,840</w:t>
            </w:r>
          </w:p>
        </w:tc>
        <w:tc>
          <w:tcPr>
            <w:tcW w:w="236" w:type="dxa"/>
          </w:tcPr>
          <w:p w14:paraId="54DB7F7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009D81DD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35,671</w:t>
            </w:r>
          </w:p>
        </w:tc>
        <w:tc>
          <w:tcPr>
            <w:tcW w:w="236" w:type="dxa"/>
          </w:tcPr>
          <w:p w14:paraId="4FCFEFB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7BFBEE58" w:rsidR="009904FA" w:rsidRPr="00C73D8E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21,985</w:t>
            </w:r>
          </w:p>
        </w:tc>
        <w:tc>
          <w:tcPr>
            <w:tcW w:w="270" w:type="dxa"/>
            <w:gridSpan w:val="2"/>
          </w:tcPr>
          <w:p w14:paraId="0A0C798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7FE93955" w:rsidR="009904FA" w:rsidRPr="003D46B7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21,102</w:t>
            </w:r>
          </w:p>
        </w:tc>
      </w:tr>
      <w:tr w:rsidR="009904FA" w:rsidRPr="004D49BC" w14:paraId="3825DC8D" w14:textId="77777777" w:rsidTr="00594323">
        <w:tc>
          <w:tcPr>
            <w:tcW w:w="3690" w:type="dxa"/>
          </w:tcPr>
          <w:p w14:paraId="74420974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489CE4BE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6,835</w:t>
            </w:r>
          </w:p>
        </w:tc>
        <w:tc>
          <w:tcPr>
            <w:tcW w:w="236" w:type="dxa"/>
          </w:tcPr>
          <w:p w14:paraId="37C605CA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4A26C73D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5,619</w:t>
            </w:r>
          </w:p>
        </w:tc>
        <w:tc>
          <w:tcPr>
            <w:tcW w:w="236" w:type="dxa"/>
          </w:tcPr>
          <w:p w14:paraId="1376DB1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2C165950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1,683</w:t>
            </w:r>
          </w:p>
        </w:tc>
        <w:tc>
          <w:tcPr>
            <w:tcW w:w="270" w:type="dxa"/>
            <w:gridSpan w:val="2"/>
          </w:tcPr>
          <w:p w14:paraId="24745B84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6862B01E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2,343</w:t>
            </w:r>
          </w:p>
        </w:tc>
      </w:tr>
      <w:tr w:rsidR="009904FA" w:rsidRPr="004D49BC" w14:paraId="21919120" w14:textId="77777777" w:rsidTr="00594323">
        <w:tc>
          <w:tcPr>
            <w:tcW w:w="3690" w:type="dxa"/>
          </w:tcPr>
          <w:p w14:paraId="1F8AD60E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1F80FC99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236" w:type="dxa"/>
          </w:tcPr>
          <w:p w14:paraId="12FAE34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07607F15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2,802</w:t>
            </w:r>
          </w:p>
        </w:tc>
        <w:tc>
          <w:tcPr>
            <w:tcW w:w="236" w:type="dxa"/>
          </w:tcPr>
          <w:p w14:paraId="4D1369F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706D224F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275690CA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04FA" w:rsidRPr="004D49BC" w14:paraId="776C75BD" w14:textId="77777777" w:rsidTr="00594323">
        <w:tc>
          <w:tcPr>
            <w:tcW w:w="3690" w:type="dxa"/>
          </w:tcPr>
          <w:p w14:paraId="68792B59" w14:textId="77777777" w:rsidR="009904FA" w:rsidRPr="004D49BC" w:rsidRDefault="009904FA" w:rsidP="009904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4D11D06C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5,170</w:t>
            </w:r>
          </w:p>
        </w:tc>
        <w:tc>
          <w:tcPr>
            <w:tcW w:w="236" w:type="dxa"/>
          </w:tcPr>
          <w:p w14:paraId="6D2D3C61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13644B6C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3,438</w:t>
            </w:r>
          </w:p>
        </w:tc>
        <w:tc>
          <w:tcPr>
            <w:tcW w:w="236" w:type="dxa"/>
          </w:tcPr>
          <w:p w14:paraId="69F75C62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25CA1F25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167F0A7C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04FA" w:rsidRPr="004D49BC" w14:paraId="52A9D0C9" w14:textId="77777777" w:rsidTr="00594323">
        <w:tc>
          <w:tcPr>
            <w:tcW w:w="3690" w:type="dxa"/>
          </w:tcPr>
          <w:p w14:paraId="16EDC4CE" w14:textId="77777777" w:rsidR="009904FA" w:rsidRPr="004D49BC" w:rsidRDefault="009904FA" w:rsidP="009904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31F16B2A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54,695</w:t>
            </w:r>
          </w:p>
        </w:tc>
        <w:tc>
          <w:tcPr>
            <w:tcW w:w="236" w:type="dxa"/>
          </w:tcPr>
          <w:p w14:paraId="3999AA1D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7BC28D15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47,530</w:t>
            </w:r>
          </w:p>
        </w:tc>
        <w:tc>
          <w:tcPr>
            <w:tcW w:w="236" w:type="dxa"/>
          </w:tcPr>
          <w:p w14:paraId="7D2BB85C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3EE72016" w:rsidR="009904FA" w:rsidRPr="004D49BC" w:rsidRDefault="00DC7A13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23,668</w:t>
            </w:r>
          </w:p>
        </w:tc>
        <w:tc>
          <w:tcPr>
            <w:tcW w:w="270" w:type="dxa"/>
            <w:gridSpan w:val="2"/>
          </w:tcPr>
          <w:p w14:paraId="4082EFAB" w14:textId="77777777" w:rsidR="009904FA" w:rsidRPr="004D49BC" w:rsidRDefault="009904FA" w:rsidP="00990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04C4C30E" w:rsidR="009904FA" w:rsidRPr="004D49BC" w:rsidRDefault="009904FA" w:rsidP="009904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23,445</w:t>
            </w:r>
          </w:p>
        </w:tc>
      </w:tr>
    </w:tbl>
    <w:p w14:paraId="30908F10" w14:textId="77777777" w:rsidR="003A08AF" w:rsidRPr="00277D36" w:rsidRDefault="003A08AF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4B8F483" w14:textId="02376D6D" w:rsidR="003A08AF" w:rsidRPr="004D49BC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277D36" w:rsidRDefault="00D848F9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70594AE" w14:textId="56508260" w:rsidR="00257662" w:rsidRPr="004D49BC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4D49BC">
        <w:rPr>
          <w:rFonts w:asciiTheme="majorBidi" w:hAnsiTheme="majorBidi" w:cstheme="majorBidi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9904F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ED1130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9904FA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11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D113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904FA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ED1130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 w:rsidRPr="004D49BC">
        <w:rPr>
          <w:rFonts w:asciiTheme="majorBidi" w:hAnsiTheme="majorBidi" w:cstheme="majorBidi"/>
          <w:sz w:val="30"/>
          <w:szCs w:val="30"/>
        </w:rPr>
        <w:t>256</w:t>
      </w:r>
      <w:r w:rsidR="00940D9B">
        <w:rPr>
          <w:rFonts w:asciiTheme="majorBidi" w:hAnsiTheme="majorBidi" w:cstheme="majorBidi"/>
          <w:sz w:val="30"/>
          <w:szCs w:val="30"/>
        </w:rPr>
        <w:t>8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ร้อย</w:t>
      </w:r>
      <w:r w:rsidR="00A0123F" w:rsidRPr="002B31E8">
        <w:rPr>
          <w:rFonts w:asciiTheme="majorBidi" w:hAnsiTheme="majorBidi" w:cstheme="majorBidi"/>
          <w:sz w:val="30"/>
          <w:szCs w:val="30"/>
          <w:cs/>
        </w:rPr>
        <w:t>ละ</w:t>
      </w:r>
      <w:r w:rsidR="000613D2" w:rsidRPr="002B31E8">
        <w:rPr>
          <w:rFonts w:asciiTheme="majorBidi" w:hAnsiTheme="majorBidi" w:cstheme="majorBidi"/>
          <w:sz w:val="30"/>
          <w:szCs w:val="30"/>
        </w:rPr>
        <w:t xml:space="preserve"> </w:t>
      </w:r>
      <w:r w:rsidR="007E507A">
        <w:rPr>
          <w:rFonts w:asciiTheme="majorBidi" w:hAnsiTheme="majorBidi" w:cstheme="majorBidi"/>
          <w:sz w:val="30"/>
          <w:szCs w:val="30"/>
        </w:rPr>
        <w:t>15.2</w:t>
      </w:r>
      <w:r w:rsidR="00940D9B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และ</w:t>
      </w:r>
      <w:r w:rsidRPr="001C144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02192">
        <w:rPr>
          <w:rFonts w:asciiTheme="majorBidi" w:hAnsiTheme="majorBidi" w:cstheme="majorBidi"/>
          <w:sz w:val="30"/>
          <w:szCs w:val="30"/>
        </w:rPr>
        <w:t xml:space="preserve"> </w:t>
      </w:r>
      <w:r w:rsidR="006D467E">
        <w:rPr>
          <w:rFonts w:asciiTheme="majorBidi" w:hAnsiTheme="majorBidi" w:cstheme="majorBidi"/>
          <w:sz w:val="30"/>
          <w:szCs w:val="30"/>
        </w:rPr>
        <w:t>6.1</w:t>
      </w:r>
      <w:r w:rsidR="00940D9B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C14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4D49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40D9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65BD">
        <w:rPr>
          <w:rFonts w:asciiTheme="majorBidi" w:hAnsiTheme="majorBidi" w:cstheme="majorBidi"/>
          <w:i/>
          <w:iCs/>
          <w:sz w:val="30"/>
          <w:szCs w:val="30"/>
        </w:rPr>
        <w:t>5.2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0665BD">
        <w:rPr>
          <w:rFonts w:asciiTheme="majorBidi" w:hAnsiTheme="majorBidi" w:cstheme="majorBidi"/>
          <w:i/>
          <w:iCs/>
          <w:sz w:val="30"/>
          <w:szCs w:val="30"/>
        </w:rPr>
        <w:t>11.3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9087F" w14:textId="77777777" w:rsidR="008732C4" w:rsidRPr="000665BD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65BD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การเปลี่ยนแปลงในอัตราภาษีเงินได้ที่แท้จริงในงบการเงินรวมมีสาเหตุหลักจากปัจจัยดังต่อไปนี้</w:t>
      </w:r>
    </w:p>
    <w:p w14:paraId="4187D55D" w14:textId="77777777" w:rsidR="008732C4" w:rsidRPr="000665BD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665BD">
        <w:rPr>
          <w:rFonts w:asciiTheme="majorBidi" w:hAnsiTheme="majorBidi" w:cstheme="majorBidi" w:hint="cs"/>
          <w:sz w:val="30"/>
          <w:szCs w:val="30"/>
          <w:cs/>
        </w:rPr>
        <w:t>กลุ่มบริษัทมีกำไรในกิจการที่ได้รับการส่งเสริมการลงทุน</w:t>
      </w:r>
    </w:p>
    <w:p w14:paraId="131139D6" w14:textId="77777777" w:rsidR="008732C4" w:rsidRPr="000665BD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E4938C" w14:textId="77777777" w:rsidR="008732C4" w:rsidRPr="000665BD" w:rsidRDefault="008732C4" w:rsidP="0087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665BD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Pr="000665BD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59FD1C4D" w14:textId="08710FCF" w:rsidR="008732C4" w:rsidRPr="000665BD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665BD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C81055" w:rsidRPr="000665BD">
        <w:rPr>
          <w:rFonts w:asciiTheme="majorBidi" w:hAnsiTheme="majorBidi" w:hint="cs"/>
          <w:sz w:val="30"/>
          <w:szCs w:val="30"/>
          <w:cs/>
        </w:rPr>
        <w:t>งวด</w:t>
      </w:r>
      <w:r w:rsidR="009904FA" w:rsidRPr="000665BD">
        <w:rPr>
          <w:rFonts w:asciiTheme="majorBidi" w:hAnsiTheme="majorBidi" w:hint="cs"/>
          <w:sz w:val="30"/>
          <w:szCs w:val="30"/>
          <w:cs/>
        </w:rPr>
        <w:t>เ</w:t>
      </w:r>
      <w:r w:rsidR="00C81055" w:rsidRPr="000665BD">
        <w:rPr>
          <w:rFonts w:asciiTheme="majorBidi" w:hAnsiTheme="majorBidi" w:hint="cs"/>
          <w:sz w:val="30"/>
          <w:szCs w:val="30"/>
          <w:cs/>
        </w:rPr>
        <w:t>ก</w:t>
      </w:r>
      <w:r w:rsidR="009904FA" w:rsidRPr="000665BD">
        <w:rPr>
          <w:rFonts w:asciiTheme="majorBidi" w:hAnsiTheme="majorBidi" w:hint="cs"/>
          <w:sz w:val="30"/>
          <w:szCs w:val="30"/>
          <w:cs/>
        </w:rPr>
        <w:t>้า</w:t>
      </w:r>
      <w:r w:rsidR="00C81055" w:rsidRPr="000665BD">
        <w:rPr>
          <w:rFonts w:asciiTheme="majorBidi" w:hAnsiTheme="majorBidi" w:hint="cs"/>
          <w:sz w:val="30"/>
          <w:szCs w:val="30"/>
          <w:cs/>
        </w:rPr>
        <w:t>เดือน</w:t>
      </w:r>
      <w:r w:rsidR="000A68BC" w:rsidRPr="000665BD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0A68BC" w:rsidRPr="000665BD">
        <w:rPr>
          <w:rFonts w:asciiTheme="majorBidi" w:hAnsiTheme="majorBidi"/>
          <w:sz w:val="30"/>
          <w:szCs w:val="30"/>
        </w:rPr>
        <w:t xml:space="preserve">30 </w:t>
      </w:r>
      <w:r w:rsidR="009904FA" w:rsidRPr="000665BD">
        <w:rPr>
          <w:rFonts w:asciiTheme="majorBidi" w:hAnsiTheme="majorBidi" w:hint="cs"/>
          <w:sz w:val="30"/>
          <w:szCs w:val="30"/>
          <w:cs/>
        </w:rPr>
        <w:t>กันยา</w:t>
      </w:r>
      <w:r w:rsidR="000A68BC" w:rsidRPr="000665BD">
        <w:rPr>
          <w:rFonts w:asciiTheme="majorBidi" w:hAnsiTheme="majorBidi" w:hint="cs"/>
          <w:sz w:val="30"/>
          <w:szCs w:val="30"/>
          <w:cs/>
        </w:rPr>
        <w:t xml:space="preserve">ยน </w:t>
      </w:r>
      <w:r w:rsidRPr="000665BD">
        <w:rPr>
          <w:rFonts w:asciiTheme="majorBidi" w:hAnsiTheme="majorBidi"/>
          <w:sz w:val="30"/>
          <w:szCs w:val="30"/>
        </w:rPr>
        <w:t>2568</w:t>
      </w:r>
      <w:r w:rsidRPr="000665BD">
        <w:rPr>
          <w:rFonts w:asciiTheme="majorBidi" w:hAnsiTheme="majorBidi"/>
          <w:sz w:val="30"/>
          <w:szCs w:val="30"/>
          <w:cs/>
        </w:rPr>
        <w:t xml:space="preserve"> </w:t>
      </w:r>
      <w:r w:rsidRPr="000665BD">
        <w:rPr>
          <w:rFonts w:asciiTheme="majorBidi" w:hAnsiTheme="majorBidi" w:cstheme="majorBidi" w:hint="cs"/>
          <w:sz w:val="30"/>
          <w:szCs w:val="30"/>
          <w:cs/>
        </w:rPr>
        <w:t>บริษัทมีผลแตกต่างชั่วคราวที่เกิดจากกลับรายการผลขาดทุนด้านเครดิตที่คาดว่าจะเกิดขึ้นของเงินให้กู้ยืมระยะสั้นแก่บริษัทย่อย ซึ่งไม่ได้นำไปรวมในการคำนวณสินทรัพย์ภาษีเงินได้รอตัดบัญชี เนื่องจากบริษัทคาดว่าจะไม่มีการกลับรายการในอนาคตอันใกล้</w:t>
      </w:r>
    </w:p>
    <w:p w14:paraId="5E33A9E3" w14:textId="77777777" w:rsidR="008732C4" w:rsidRPr="000665BD" w:rsidRDefault="008732C4" w:rsidP="008732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665BD">
        <w:rPr>
          <w:rFonts w:asciiTheme="majorBidi" w:hAnsiTheme="majorBidi" w:hint="cs"/>
          <w:sz w:val="30"/>
          <w:szCs w:val="30"/>
          <w:cs/>
        </w:rPr>
        <w:t>กำไรจากการดำเนินงานของโรงงานผลิตไก่ชำแหละแห่งหนึ่ง</w:t>
      </w:r>
      <w:r w:rsidRPr="000665BD">
        <w:rPr>
          <w:rFonts w:asciiTheme="majorBidi" w:hAnsiTheme="majorBidi"/>
          <w:sz w:val="30"/>
          <w:szCs w:val="30"/>
          <w:cs/>
        </w:rPr>
        <w:t xml:space="preserve"> </w:t>
      </w:r>
      <w:r w:rsidRPr="000665BD">
        <w:rPr>
          <w:rFonts w:asciiTheme="majorBidi" w:hAnsiTheme="majorBidi" w:hint="cs"/>
          <w:sz w:val="30"/>
          <w:szCs w:val="30"/>
          <w:cs/>
        </w:rPr>
        <w:t>อยู่ภายใต้สิทธิยกเว้นภาษีตามบัตรส่งเสริมการลงทุน</w:t>
      </w:r>
    </w:p>
    <w:p w14:paraId="07769A47" w14:textId="7996AA5E" w:rsidR="00452719" w:rsidRPr="00452719" w:rsidRDefault="00452719" w:rsidP="00E14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452719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452719">
        <w:rPr>
          <w:rFonts w:asciiTheme="majorBidi" w:hAnsiTheme="majorBidi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t>1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Theme="majorBidi" w:hAnsiTheme="majorBidi"/>
          <w:sz w:val="30"/>
          <w:szCs w:val="30"/>
        </w:rPr>
        <w:t>2568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เป็นต้นไป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กลุ่มบริษัทมีหนี้สินเกี่ยวกับภาษีส่วนเพิ่มจากการดำเนินธุรกิจในประเทศเวียดนาม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452719">
        <w:rPr>
          <w:rFonts w:asciiTheme="majorBidi" w:hAnsiTheme="majorBidi"/>
          <w:sz w:val="30"/>
          <w:szCs w:val="30"/>
        </w:rPr>
        <w:t xml:space="preserve"> 15 </w:t>
      </w:r>
      <w:r w:rsidRPr="00452719">
        <w:rPr>
          <w:rFonts w:ascii="Angsana New" w:hAnsi="Angsana New" w:cs="Angsana New" w:hint="cs"/>
          <w:sz w:val="30"/>
          <w:szCs w:val="30"/>
          <w:cs/>
        </w:rPr>
        <w:t>โดยกลุ่มบริษัทรับรู้ภาษีส่วนเพิ่มเป็นค่าใช้จ่ายภาษีเงินได้</w:t>
      </w:r>
      <w:r w:rsidRPr="00E14B2F">
        <w:rPr>
          <w:rFonts w:ascii="Angsana New" w:hAnsi="Angsana New" w:cs="Angsana New" w:hint="cs"/>
          <w:spacing w:val="-4"/>
          <w:sz w:val="30"/>
          <w:szCs w:val="30"/>
          <w:cs/>
        </w:rPr>
        <w:t>ในงบกำไรขาดทุนเบ็ดเสร็จรวมสำหรับงวด</w:t>
      </w:r>
      <w:r w:rsidR="009904FA" w:rsidRPr="00E14B2F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E14B2F">
        <w:rPr>
          <w:rFonts w:ascii="Angsana New" w:hAnsi="Angsana New" w:cs="Angsana New" w:hint="cs"/>
          <w:spacing w:val="-4"/>
          <w:sz w:val="30"/>
          <w:szCs w:val="30"/>
          <w:cs/>
        </w:rPr>
        <w:t>ก</w:t>
      </w:r>
      <w:r w:rsidR="009904FA" w:rsidRPr="00E14B2F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E14B2F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เดือนสิ้นสุดวันที่</w:t>
      </w:r>
      <w:r w:rsidRPr="00E14B2F">
        <w:rPr>
          <w:rFonts w:asciiTheme="majorBidi" w:hAnsiTheme="majorBidi"/>
          <w:spacing w:val="-4"/>
          <w:sz w:val="30"/>
          <w:szCs w:val="30"/>
        </w:rPr>
        <w:t xml:space="preserve"> 30</w:t>
      </w:r>
      <w:r w:rsidRPr="00E14B2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904FA" w:rsidRPr="00E14B2F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E14B2F">
        <w:rPr>
          <w:rFonts w:asciiTheme="majorBidi" w:hAnsiTheme="majorBidi"/>
          <w:spacing w:val="-4"/>
          <w:sz w:val="30"/>
          <w:szCs w:val="30"/>
        </w:rPr>
        <w:t xml:space="preserve"> 2568 </w:t>
      </w:r>
      <w:r w:rsidRPr="00E14B2F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E14B2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6013B3">
        <w:rPr>
          <w:rFonts w:asciiTheme="majorBidi" w:hAnsiTheme="majorBidi" w:cs="Angsana New"/>
          <w:spacing w:val="-4"/>
          <w:sz w:val="30"/>
          <w:szCs w:val="38"/>
        </w:rPr>
        <w:t>223.64</w:t>
      </w:r>
      <w:r w:rsidRPr="00E14B2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14B2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E14B2F" w:rsidRPr="00E14B2F">
        <w:rPr>
          <w:rFonts w:asciiTheme="majorBidi" w:hAnsiTheme="majorBidi" w:cstheme="minorBidi" w:hint="cs"/>
          <w:spacing w:val="-4"/>
          <w:sz w:val="30"/>
          <w:szCs w:val="30"/>
          <w:cs/>
        </w:rPr>
        <w:t xml:space="preserve"> </w:t>
      </w:r>
      <w:r w:rsidRPr="00E14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E14B2F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E14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B975B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Pr="00E14B2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ไม่มี)</w:t>
      </w:r>
      <w:r w:rsidRPr="009904FA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Pr="00452719">
        <w:rPr>
          <w:rFonts w:asciiTheme="majorBidi" w:hAnsiTheme="majorBidi" w:hint="cs"/>
          <w:sz w:val="30"/>
          <w:szCs w:val="30"/>
          <w:cs/>
        </w:rPr>
        <w:t xml:space="preserve"> </w:t>
      </w:r>
      <w:r w:rsidRPr="00452719">
        <w:rPr>
          <w:rFonts w:ascii="Angsana New" w:hAnsi="Angsana New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D326BB3" w14:textId="77777777" w:rsidR="00452719" w:rsidRPr="00452719" w:rsidRDefault="00452719" w:rsidP="0045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51DBF" w14:textId="3E4F89E4" w:rsidR="008D0883" w:rsidRDefault="007A30A8" w:rsidP="0017709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</w:p>
    <w:p w14:paraId="4DEC7F03" w14:textId="77777777" w:rsidR="00177093" w:rsidRPr="00177093" w:rsidRDefault="00177093" w:rsidP="00177093">
      <w:pPr>
        <w:rPr>
          <w:rFonts w:cstheme="minorBidi"/>
          <w:lang w:val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9904FA" w:rsidRPr="00F17F5F" w14:paraId="17FDC2B5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29D89BBC" w14:textId="77777777" w:rsidR="009904FA" w:rsidRPr="00CF1517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75DB3F8E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72216A1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71CB1BFE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4FA" w:rsidRPr="00F17F5F" w14:paraId="465692CC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7D234EBA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4E901F85" w14:textId="1E58CFB5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2E9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0A16052A" w14:textId="77777777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9D0D98E" w14:textId="38CA1765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2E9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2C36C007" w14:textId="77777777" w:rsidR="009904FA" w:rsidRPr="00F17F5F" w:rsidRDefault="009904FA" w:rsidP="005E7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B71A329" w14:textId="25778AB4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2E94" w:rsidRPr="006B2E9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18D34D5" w14:textId="77777777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30C086" w14:textId="6DA0CAD6" w:rsidR="009904FA" w:rsidRPr="00F17F5F" w:rsidRDefault="009904FA" w:rsidP="005E7EA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2E9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04FA" w:rsidRPr="00F17F5F" w14:paraId="3F416D64" w14:textId="77777777" w:rsidTr="005E7EA6">
        <w:trPr>
          <w:trHeight w:hRule="exact" w:val="389"/>
          <w:tblHeader/>
        </w:trPr>
        <w:tc>
          <w:tcPr>
            <w:tcW w:w="2493" w:type="pct"/>
          </w:tcPr>
          <w:p w14:paraId="024A65D8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7B31C437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904FA" w:rsidRPr="00F17F5F" w14:paraId="3CDA21DF" w14:textId="77777777" w:rsidTr="005E7EA6">
        <w:trPr>
          <w:trHeight w:hRule="exact" w:val="389"/>
        </w:trPr>
        <w:tc>
          <w:tcPr>
            <w:tcW w:w="2493" w:type="pct"/>
          </w:tcPr>
          <w:p w14:paraId="4C0E6607" w14:textId="77777777" w:rsidR="009904FA" w:rsidRPr="00F17F5F" w:rsidRDefault="009904FA" w:rsidP="005E7EA6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5F6CE612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FC31DF9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B61C6B4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110BAEF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59E050F8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D8F1463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50DC8B8" w14:textId="77777777" w:rsidR="009904FA" w:rsidRPr="00F17F5F" w:rsidRDefault="009904FA" w:rsidP="005E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04FA" w:rsidRPr="002B31E8" w14:paraId="6FB1115E" w14:textId="77777777" w:rsidTr="005E7EA6">
        <w:trPr>
          <w:trHeight w:hRule="exact" w:val="389"/>
        </w:trPr>
        <w:tc>
          <w:tcPr>
            <w:tcW w:w="2493" w:type="pct"/>
          </w:tcPr>
          <w:p w14:paraId="1752387D" w14:textId="77777777" w:rsidR="009904FA" w:rsidRPr="002B31E8" w:rsidRDefault="009904FA" w:rsidP="009904F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84DCA08" w14:textId="1FE802CC" w:rsidR="009904FA" w:rsidRPr="002B31E8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6,292,761</w:t>
            </w:r>
          </w:p>
        </w:tc>
        <w:tc>
          <w:tcPr>
            <w:tcW w:w="141" w:type="pct"/>
          </w:tcPr>
          <w:p w14:paraId="6B4C7EB4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0A5AB82" w14:textId="338BE2CE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2,266,041</w:t>
            </w:r>
          </w:p>
        </w:tc>
        <w:tc>
          <w:tcPr>
            <w:tcW w:w="135" w:type="pct"/>
          </w:tcPr>
          <w:p w14:paraId="1EB19EA1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1F1F3878" w14:textId="4E45AB97" w:rsidR="009904FA" w:rsidRPr="002B31E8" w:rsidRDefault="00F00F4C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852D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461,078</w:t>
            </w:r>
          </w:p>
        </w:tc>
        <w:tc>
          <w:tcPr>
            <w:tcW w:w="147" w:type="pct"/>
          </w:tcPr>
          <w:p w14:paraId="0BC60CFE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7ED24FE" w14:textId="50BAE0D8" w:rsidR="009904FA" w:rsidRPr="002B31E8" w:rsidRDefault="00484778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107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75,909</w:t>
            </w:r>
          </w:p>
        </w:tc>
      </w:tr>
      <w:tr w:rsidR="009904FA" w:rsidRPr="002B31E8" w14:paraId="0A37543F" w14:textId="77777777" w:rsidTr="005E7EA6">
        <w:trPr>
          <w:trHeight w:hRule="exact" w:val="389"/>
        </w:trPr>
        <w:tc>
          <w:tcPr>
            <w:tcW w:w="2493" w:type="pct"/>
          </w:tcPr>
          <w:p w14:paraId="76F42EF8" w14:textId="77777777" w:rsidR="009904FA" w:rsidRPr="002B31E8" w:rsidRDefault="009904FA" w:rsidP="009904F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10BAC89F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8AF3E3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25F2EEF8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3C666E6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1D66785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23AC4B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695C1C5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04FA" w:rsidRPr="002B31E8" w14:paraId="4C36BEEF" w14:textId="77777777" w:rsidTr="005E7EA6">
        <w:trPr>
          <w:trHeight w:hRule="exact" w:val="389"/>
        </w:trPr>
        <w:tc>
          <w:tcPr>
            <w:tcW w:w="2493" w:type="pct"/>
          </w:tcPr>
          <w:p w14:paraId="07A7B8C7" w14:textId="77777777" w:rsidR="009904FA" w:rsidRPr="002B31E8" w:rsidRDefault="009904FA" w:rsidP="009904F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8684D22" w14:textId="6D62F420" w:rsidR="009904FA" w:rsidRPr="002B31E8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6,292,761</w:t>
            </w:r>
          </w:p>
        </w:tc>
        <w:tc>
          <w:tcPr>
            <w:tcW w:w="141" w:type="pct"/>
          </w:tcPr>
          <w:p w14:paraId="6463FCF2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AEBC9D2" w14:textId="5254FC0C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2,266,041</w:t>
            </w:r>
          </w:p>
        </w:tc>
        <w:tc>
          <w:tcPr>
            <w:tcW w:w="135" w:type="pct"/>
          </w:tcPr>
          <w:p w14:paraId="72AA6B6E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EE85BC4" w14:textId="7AE59907" w:rsidR="009904FA" w:rsidRPr="002B31E8" w:rsidRDefault="00F00F4C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</w:t>
            </w:r>
            <w:r w:rsidR="00852D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61,078</w:t>
            </w:r>
          </w:p>
        </w:tc>
        <w:tc>
          <w:tcPr>
            <w:tcW w:w="147" w:type="pct"/>
          </w:tcPr>
          <w:p w14:paraId="03152AF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E1E51D8" w14:textId="7DA9295D" w:rsidR="009904FA" w:rsidRPr="002B31E8" w:rsidRDefault="00AC2ED6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107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1070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</w:tr>
      <w:tr w:rsidR="009904FA" w:rsidRPr="002B31E8" w14:paraId="1AD85B8C" w14:textId="77777777" w:rsidTr="005E7EA6">
        <w:trPr>
          <w:trHeight w:hRule="exact" w:val="389"/>
        </w:trPr>
        <w:tc>
          <w:tcPr>
            <w:tcW w:w="2493" w:type="pct"/>
          </w:tcPr>
          <w:p w14:paraId="6B47C424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B3C99CE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EE55013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E3DB361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177F36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077EE78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043FBF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20E54CF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04FA" w:rsidRPr="002B31E8" w14:paraId="00BE610C" w14:textId="77777777" w:rsidTr="005E7EA6">
        <w:trPr>
          <w:trHeight w:hRule="exact" w:val="389"/>
        </w:trPr>
        <w:tc>
          <w:tcPr>
            <w:tcW w:w="2493" w:type="pct"/>
          </w:tcPr>
          <w:p w14:paraId="793CD53C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2DCD54A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935A698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A44EED5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18B4483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6D014FA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C1AE4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C47FCE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04FA" w:rsidRPr="002B31E8" w14:paraId="7FD2360A" w14:textId="77777777" w:rsidTr="005E7EA6">
        <w:trPr>
          <w:trHeight w:hRule="exact" w:val="389"/>
        </w:trPr>
        <w:tc>
          <w:tcPr>
            <w:tcW w:w="2493" w:type="pct"/>
          </w:tcPr>
          <w:p w14:paraId="229DBA24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B31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17FAB413" w14:textId="41E1144B" w:rsidR="009904FA" w:rsidRPr="002B31E8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1" w:type="pct"/>
          </w:tcPr>
          <w:p w14:paraId="07DAF657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62910A0" w14:textId="0404325E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206FC858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B659DB9" w14:textId="2F4313F5" w:rsidR="009904FA" w:rsidRPr="002B31E8" w:rsidRDefault="008969D6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0460C68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FAD20DB" w14:textId="573D4349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</w:tr>
      <w:tr w:rsidR="009904FA" w:rsidRPr="002B31E8" w14:paraId="53D0BEFC" w14:textId="77777777" w:rsidTr="005E7EA6">
        <w:trPr>
          <w:trHeight w:hRule="exact" w:val="389"/>
        </w:trPr>
        <w:tc>
          <w:tcPr>
            <w:tcW w:w="2493" w:type="pct"/>
          </w:tcPr>
          <w:p w14:paraId="3E701E96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6E522B31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14FFAAC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4508CB2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1327E4D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924308D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679697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D092B5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04FA" w:rsidRPr="002B31E8" w14:paraId="6885168B" w14:textId="77777777" w:rsidTr="005E7EA6">
        <w:trPr>
          <w:trHeight w:hRule="exact" w:val="389"/>
        </w:trPr>
        <w:tc>
          <w:tcPr>
            <w:tcW w:w="2493" w:type="pct"/>
          </w:tcPr>
          <w:p w14:paraId="0A3BB898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0255A0A" w14:textId="478C27B0" w:rsidR="009904FA" w:rsidRPr="002B31E8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5,588</w:t>
            </w:r>
          </w:p>
        </w:tc>
        <w:tc>
          <w:tcPr>
            <w:tcW w:w="141" w:type="pct"/>
          </w:tcPr>
          <w:p w14:paraId="23FBFBAA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4F26DEB" w14:textId="7902944A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36F9CF3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BE4E22E" w14:textId="43A787B0" w:rsidR="009904FA" w:rsidRPr="002B31E8" w:rsidRDefault="008969D6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5,588</w:t>
            </w:r>
          </w:p>
        </w:tc>
        <w:tc>
          <w:tcPr>
            <w:tcW w:w="147" w:type="pct"/>
          </w:tcPr>
          <w:p w14:paraId="76C5D89F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F144AC4" w14:textId="34A151AF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04FA" w:rsidRPr="002B31E8" w14:paraId="3C602486" w14:textId="77777777" w:rsidTr="005E7EA6">
        <w:trPr>
          <w:trHeight w:hRule="exact" w:val="389"/>
        </w:trPr>
        <w:tc>
          <w:tcPr>
            <w:tcW w:w="2493" w:type="pct"/>
          </w:tcPr>
          <w:p w14:paraId="54BECE6D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7021612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6158EA6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40E5589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4F463CE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EA5930D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10742EC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7E9F3278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04FA" w:rsidRPr="002B31E8" w14:paraId="76B37100" w14:textId="77777777" w:rsidTr="005E7EA6">
        <w:trPr>
          <w:trHeight w:hRule="exact" w:val="389"/>
        </w:trPr>
        <w:tc>
          <w:tcPr>
            <w:tcW w:w="2493" w:type="pct"/>
          </w:tcPr>
          <w:p w14:paraId="4F65F721" w14:textId="77777777" w:rsidR="009904FA" w:rsidRPr="002B31E8" w:rsidRDefault="009904FA" w:rsidP="009904FA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050B439F" w14:textId="77777777" w:rsidR="009904FA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51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5,816,407</w:t>
            </w:r>
          </w:p>
          <w:p w14:paraId="15C68DA6" w14:textId="294969BD" w:rsidR="00DF511B" w:rsidRPr="002B31E8" w:rsidRDefault="00DF511B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34D8EA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F729160" w14:textId="5B6DD95B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19400032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7543C6E" w14:textId="65826985" w:rsidR="009904FA" w:rsidRPr="002B31E8" w:rsidRDefault="002B1CFF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5,816,407</w:t>
            </w:r>
          </w:p>
        </w:tc>
        <w:tc>
          <w:tcPr>
            <w:tcW w:w="147" w:type="pct"/>
          </w:tcPr>
          <w:p w14:paraId="059F1FA2" w14:textId="77777777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48D2AE5" w14:textId="2011CE9F" w:rsidR="009904FA" w:rsidRPr="002B31E8" w:rsidRDefault="009904FA" w:rsidP="00990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</w:tr>
      <w:tr w:rsidR="00DF511B" w:rsidRPr="002B31E8" w14:paraId="216053B4" w14:textId="77777777" w:rsidTr="005E7EA6">
        <w:trPr>
          <w:trHeight w:hRule="exact" w:val="389"/>
        </w:trPr>
        <w:tc>
          <w:tcPr>
            <w:tcW w:w="2493" w:type="pct"/>
          </w:tcPr>
          <w:p w14:paraId="5D02F6B9" w14:textId="77777777" w:rsidR="00DF511B" w:rsidRPr="002B31E8" w:rsidRDefault="00DF511B" w:rsidP="00DF511B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5BFFC6F" w14:textId="37CA7301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93,916</w:t>
            </w:r>
          </w:p>
        </w:tc>
        <w:tc>
          <w:tcPr>
            <w:tcW w:w="141" w:type="pct"/>
          </w:tcPr>
          <w:p w14:paraId="41441760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6C418AAD" w14:textId="301D0304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55,625</w:t>
            </w:r>
          </w:p>
        </w:tc>
        <w:tc>
          <w:tcPr>
            <w:tcW w:w="135" w:type="pct"/>
          </w:tcPr>
          <w:p w14:paraId="2971EFA8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1303CD96" w14:textId="6D7AB4DB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93,916</w:t>
            </w:r>
          </w:p>
        </w:tc>
        <w:tc>
          <w:tcPr>
            <w:tcW w:w="147" w:type="pct"/>
          </w:tcPr>
          <w:p w14:paraId="13F2A6E5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5EF969E5" w14:textId="462A6B7C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55,625</w:t>
            </w:r>
          </w:p>
        </w:tc>
      </w:tr>
      <w:tr w:rsidR="00DF511B" w:rsidRPr="002B31E8" w14:paraId="45144BE1" w14:textId="77777777" w:rsidTr="005E7EA6">
        <w:trPr>
          <w:trHeight w:hRule="exact" w:val="389"/>
        </w:trPr>
        <w:tc>
          <w:tcPr>
            <w:tcW w:w="2493" w:type="pct"/>
          </w:tcPr>
          <w:p w14:paraId="0777EE3F" w14:textId="77777777" w:rsidR="00DF511B" w:rsidRPr="002B31E8" w:rsidRDefault="00DF511B" w:rsidP="00DF511B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1EFB8FCD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3C865B1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29F21650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74EBAD4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2622099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894F4A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3B3D58D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511B" w:rsidRPr="002B31E8" w14:paraId="5595192B" w14:textId="77777777" w:rsidTr="005E7EA6">
        <w:trPr>
          <w:trHeight w:hRule="exact" w:val="389"/>
        </w:trPr>
        <w:tc>
          <w:tcPr>
            <w:tcW w:w="2493" w:type="pct"/>
          </w:tcPr>
          <w:p w14:paraId="36AFBF6B" w14:textId="77777777" w:rsidR="00DF511B" w:rsidRPr="002B31E8" w:rsidRDefault="00DF511B" w:rsidP="00DF511B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0F4F4D0E" w14:textId="6CAAD031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5,910,323</w:t>
            </w:r>
          </w:p>
        </w:tc>
        <w:tc>
          <w:tcPr>
            <w:tcW w:w="141" w:type="pct"/>
          </w:tcPr>
          <w:p w14:paraId="704BDC1D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948300F" w14:textId="59E09563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5,866,444</w:t>
            </w:r>
          </w:p>
        </w:tc>
        <w:tc>
          <w:tcPr>
            <w:tcW w:w="135" w:type="pct"/>
          </w:tcPr>
          <w:p w14:paraId="51687C1A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06DC451" w14:textId="015E07F6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5,910,323</w:t>
            </w:r>
          </w:p>
        </w:tc>
        <w:tc>
          <w:tcPr>
            <w:tcW w:w="147" w:type="pct"/>
          </w:tcPr>
          <w:p w14:paraId="7E112D37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400965B" w14:textId="407EE338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5,866,444</w:t>
            </w:r>
          </w:p>
        </w:tc>
      </w:tr>
      <w:tr w:rsidR="00DF511B" w:rsidRPr="002B31E8" w14:paraId="4672FCD8" w14:textId="77777777" w:rsidTr="005E7EA6">
        <w:trPr>
          <w:trHeight w:hRule="exact" w:val="389"/>
        </w:trPr>
        <w:tc>
          <w:tcPr>
            <w:tcW w:w="2493" w:type="pct"/>
          </w:tcPr>
          <w:p w14:paraId="53F3670E" w14:textId="77777777" w:rsidR="00DF511B" w:rsidRPr="002B31E8" w:rsidRDefault="00DF511B" w:rsidP="00DF511B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BC55529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C60CDE7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48C7DFC0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6DF9182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39DDEA04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7615D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460EF252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511B" w:rsidRPr="002B31E8" w14:paraId="325C812B" w14:textId="77777777" w:rsidTr="005E7EA6">
        <w:trPr>
          <w:trHeight w:hRule="exact" w:val="389"/>
        </w:trPr>
        <w:tc>
          <w:tcPr>
            <w:tcW w:w="2493" w:type="pct"/>
          </w:tcPr>
          <w:p w14:paraId="445AC821" w14:textId="77777777" w:rsidR="00DF511B" w:rsidRPr="002B31E8" w:rsidRDefault="00DF511B" w:rsidP="00DF511B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69BC75C6" w14:textId="4FABA0B6" w:rsidR="00DF511B" w:rsidRPr="002B31E8" w:rsidRDefault="00DF511B" w:rsidP="00984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1.08</w:t>
            </w:r>
          </w:p>
        </w:tc>
        <w:tc>
          <w:tcPr>
            <w:tcW w:w="141" w:type="pct"/>
          </w:tcPr>
          <w:p w14:paraId="7DFF1A52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EA1C37C" w14:textId="1C282DE3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135" w:type="pct"/>
          </w:tcPr>
          <w:p w14:paraId="5ED54416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36A1EA3E" w14:textId="3F4C2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0.60</w:t>
            </w:r>
          </w:p>
        </w:tc>
        <w:tc>
          <w:tcPr>
            <w:tcW w:w="147" w:type="pct"/>
          </w:tcPr>
          <w:p w14:paraId="7CA415BA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DE26C2B" w14:textId="4C9357AA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0.20</w:t>
            </w:r>
          </w:p>
        </w:tc>
      </w:tr>
      <w:tr w:rsidR="00DF511B" w:rsidRPr="00CF1517" w14:paraId="222D715C" w14:textId="77777777" w:rsidTr="006D467E">
        <w:trPr>
          <w:trHeight w:hRule="exact" w:val="389"/>
        </w:trPr>
        <w:tc>
          <w:tcPr>
            <w:tcW w:w="2493" w:type="pct"/>
          </w:tcPr>
          <w:p w14:paraId="21D41668" w14:textId="77777777" w:rsidR="00DF511B" w:rsidRPr="002B31E8" w:rsidRDefault="00DF511B" w:rsidP="00DF511B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606C47B4" w14:textId="2A07BAF2" w:rsidR="00DF511B" w:rsidRPr="002B31E8" w:rsidRDefault="00DF511B" w:rsidP="00984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1.06</w:t>
            </w:r>
          </w:p>
        </w:tc>
        <w:tc>
          <w:tcPr>
            <w:tcW w:w="141" w:type="pct"/>
          </w:tcPr>
          <w:p w14:paraId="3507BFE0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0558B50B" w14:textId="4C7524DF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135" w:type="pct"/>
          </w:tcPr>
          <w:p w14:paraId="3726111B" w14:textId="77777777" w:rsidR="00DF511B" w:rsidRPr="002B31E8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4A6B15CB" w14:textId="746EAA51" w:rsidR="00DF511B" w:rsidRPr="00F17F5F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147" w:type="pct"/>
          </w:tcPr>
          <w:p w14:paraId="092FF68C" w14:textId="77777777" w:rsidR="00DF511B" w:rsidRPr="00F17F5F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double" w:sz="4" w:space="0" w:color="auto"/>
            </w:tcBorders>
          </w:tcPr>
          <w:p w14:paraId="10121E9F" w14:textId="4B96FA49" w:rsidR="00DF511B" w:rsidRPr="00CF1517" w:rsidRDefault="00DF511B" w:rsidP="00DF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0.20</w:t>
            </w:r>
          </w:p>
        </w:tc>
      </w:tr>
    </w:tbl>
    <w:p w14:paraId="297999CF" w14:textId="77777777" w:rsidR="009514D5" w:rsidRDefault="009514D5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3EF108" w14:textId="77777777" w:rsidR="00260641" w:rsidRDefault="0026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0EBEBC" w14:textId="73649898" w:rsidR="007A30A8" w:rsidRDefault="007A30A8" w:rsidP="007A30A8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461555AF" w14:textId="77777777" w:rsidR="007A30A8" w:rsidRPr="007A30A8" w:rsidRDefault="007A30A8" w:rsidP="007A30A8">
      <w:pPr>
        <w:rPr>
          <w:rFonts w:cstheme="minorBidi"/>
          <w:lang w:val="th-TH"/>
        </w:rPr>
      </w:pPr>
    </w:p>
    <w:p w14:paraId="21B7D836" w14:textId="76C1E018" w:rsid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7A30A8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เงินปันผลที่บริษัทจ่ายให้ผู้ถือหุ้น</w:t>
      </w:r>
      <w:r w:rsidRPr="007A30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710"/>
        <w:gridCol w:w="1530"/>
        <w:gridCol w:w="270"/>
        <w:gridCol w:w="1440"/>
      </w:tblGrid>
      <w:tr w:rsidR="007A30A8" w:rsidRPr="00C60284" w14:paraId="35C9B1CB" w14:textId="77777777" w:rsidTr="003907B4">
        <w:tc>
          <w:tcPr>
            <w:tcW w:w="2520" w:type="dxa"/>
            <w:vAlign w:val="bottom"/>
          </w:tcPr>
          <w:p w14:paraId="6B7040C0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710906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7740E03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4A52F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05DD1AF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2A41D508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65F10" w14:textId="77777777" w:rsidR="007A30A8" w:rsidRPr="00C60284" w:rsidDel="00D43E7A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30A8" w:rsidRPr="00C60284" w14:paraId="2047B269" w14:textId="77777777" w:rsidTr="003907B4">
        <w:tc>
          <w:tcPr>
            <w:tcW w:w="2520" w:type="dxa"/>
          </w:tcPr>
          <w:p w14:paraId="15B68F71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7A99B9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C3033D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602004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B8FFA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4D7CD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0A8" w:rsidRPr="00C60284" w14:paraId="0D17DB1D" w14:textId="77777777" w:rsidTr="000665BD">
        <w:tc>
          <w:tcPr>
            <w:tcW w:w="2520" w:type="dxa"/>
          </w:tcPr>
          <w:p w14:paraId="79941EF0" w14:textId="2DBA3459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D769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273D140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F6C06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5011F8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E5799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034FC4" w14:textId="77777777" w:rsidR="007A30A8" w:rsidRPr="00C60284" w:rsidRDefault="007A30A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0836" w:rsidRPr="00C60284" w14:paraId="4AE370C6" w14:textId="77777777" w:rsidTr="009578B7">
        <w:tc>
          <w:tcPr>
            <w:tcW w:w="2520" w:type="dxa"/>
          </w:tcPr>
          <w:p w14:paraId="52AAF7C9" w14:textId="0D392C71" w:rsidR="00790836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3F0A95F" w14:textId="4080A718" w:rsidR="00790836" w:rsidRPr="00C60284" w:rsidRDefault="007831BD" w:rsidP="007E1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79083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9083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29E62B3" w14:textId="1067CB67" w:rsidR="00790836" w:rsidRPr="00C60284" w:rsidRDefault="00790836" w:rsidP="001B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13D47EA" w14:textId="0E6C02AC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67665"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551482" w:rsidRPr="0056766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6FCC283" w14:textId="77777777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BEE1A7" w14:textId="1BC75021" w:rsidR="00790836" w:rsidRPr="00C60284" w:rsidRDefault="00790836" w:rsidP="00790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0836">
              <w:rPr>
                <w:rFonts w:ascii="Angsana New" w:hAnsi="Angsana New" w:cs="Angsana New"/>
                <w:sz w:val="30"/>
                <w:szCs w:val="30"/>
              </w:rPr>
              <w:t>1,307.3</w:t>
            </w:r>
          </w:p>
        </w:tc>
      </w:tr>
      <w:tr w:rsidR="000665BD" w:rsidRPr="00C60284" w14:paraId="5C8FA2E3" w14:textId="77777777" w:rsidTr="000665BD">
        <w:tc>
          <w:tcPr>
            <w:tcW w:w="2520" w:type="dxa"/>
          </w:tcPr>
          <w:p w14:paraId="2416EF3E" w14:textId="1128656E" w:rsidR="000665BD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EE4E11C" w14:textId="55C7DDD0" w:rsidR="000665BD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4D9CC2DE" w14:textId="6F955EE2" w:rsidR="000665BD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11EC945F" w14:textId="5065FAA3" w:rsidR="000665BD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3C04AC32" w14:textId="77777777" w:rsidR="000665BD" w:rsidRPr="00AB73D3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4ED009" w14:textId="734D26D6" w:rsidR="000665BD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0665BD" w:rsidRPr="00C60284" w14:paraId="41ADB094" w14:textId="77777777" w:rsidTr="000665BD">
        <w:tc>
          <w:tcPr>
            <w:tcW w:w="2520" w:type="dxa"/>
          </w:tcPr>
          <w:p w14:paraId="673D90E5" w14:textId="2DF23622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FEC8539" w14:textId="225483E7" w:rsidR="000665BD" w:rsidRPr="00AB73D3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6FBFA1FD" w14:textId="268170C6" w:rsidR="000665BD" w:rsidRPr="00AB73D3" w:rsidRDefault="00E3121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C17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C17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0665B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5B64F4A" w14:textId="624E6C0D" w:rsidR="000665BD" w:rsidRPr="00AB73D3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EC17CD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5E0C7E68" w14:textId="77777777" w:rsidR="000665BD" w:rsidRPr="00AB73D3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A4249" w14:textId="3E8B3069" w:rsidR="000665BD" w:rsidRPr="00AB73D3" w:rsidRDefault="00E3121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0C512A">
              <w:rPr>
                <w:rFonts w:ascii="Angsana New" w:hAnsi="Angsana New" w:cs="Angsana New"/>
                <w:sz w:val="30"/>
                <w:szCs w:val="30"/>
              </w:rPr>
              <w:t>10.2</w:t>
            </w:r>
          </w:p>
        </w:tc>
      </w:tr>
      <w:tr w:rsidR="000665BD" w:rsidRPr="00C60284" w14:paraId="1E8A384A" w14:textId="77777777" w:rsidTr="000665BD">
        <w:tc>
          <w:tcPr>
            <w:tcW w:w="2520" w:type="dxa"/>
          </w:tcPr>
          <w:p w14:paraId="121E7A90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650A3FB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AF9A77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C5AF9B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EEA81F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B48CCB" w14:textId="70D7F150" w:rsidR="000665BD" w:rsidRPr="007E1829" w:rsidRDefault="000C512A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3,053.3</w:t>
            </w:r>
          </w:p>
        </w:tc>
      </w:tr>
      <w:tr w:rsidR="000665BD" w:rsidRPr="00C60284" w14:paraId="5E9F5954" w14:textId="77777777" w:rsidTr="009578B7">
        <w:tc>
          <w:tcPr>
            <w:tcW w:w="2520" w:type="dxa"/>
          </w:tcPr>
          <w:p w14:paraId="3F5BF13C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54271F9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1B3BDE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D48865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14EE0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BBBCC74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665BD" w:rsidRPr="00C60284" w14:paraId="40C3029D" w14:textId="77777777" w:rsidTr="003907B4">
        <w:tc>
          <w:tcPr>
            <w:tcW w:w="2520" w:type="dxa"/>
          </w:tcPr>
          <w:p w14:paraId="2232C788" w14:textId="20B4D288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11D61FC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44AF27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004441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770B2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BB128A" w14:textId="77777777" w:rsidR="000665BD" w:rsidRPr="00C60284" w:rsidRDefault="000665BD" w:rsidP="000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17CD" w:rsidRPr="00C60284" w14:paraId="6A44593A" w14:textId="77777777" w:rsidTr="003907B4">
        <w:tc>
          <w:tcPr>
            <w:tcW w:w="2520" w:type="dxa"/>
          </w:tcPr>
          <w:p w14:paraId="7E1E4CCF" w14:textId="11130A5C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B759171" w14:textId="22811A7B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85979CA" w14:textId="4DE196DB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BA1F6DA" w14:textId="626535E9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0.010</w:t>
            </w:r>
          </w:p>
        </w:tc>
        <w:tc>
          <w:tcPr>
            <w:tcW w:w="270" w:type="dxa"/>
          </w:tcPr>
          <w:p w14:paraId="4F87D313" w14:textId="7777777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B95D7D" w14:textId="5FD20A21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58.1</w:t>
            </w:r>
          </w:p>
        </w:tc>
      </w:tr>
      <w:tr w:rsidR="00EC17CD" w:rsidRPr="00C60284" w14:paraId="1E6F0499" w14:textId="77777777" w:rsidTr="003907B4">
        <w:tc>
          <w:tcPr>
            <w:tcW w:w="2520" w:type="dxa"/>
          </w:tcPr>
          <w:p w14:paraId="144809A5" w14:textId="1AF5760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AA6B2CB" w14:textId="1084A639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825E3E5" w14:textId="404E092D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0A4B357" w14:textId="5E49A09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0980E0B5" w14:textId="7777777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939E6" w14:textId="6972C32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EC17CD" w:rsidRPr="00C60284" w14:paraId="20B67DE5" w14:textId="77777777" w:rsidTr="007E1829">
        <w:tc>
          <w:tcPr>
            <w:tcW w:w="2520" w:type="dxa"/>
          </w:tcPr>
          <w:p w14:paraId="06FB3EDD" w14:textId="77777777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75882" w14:textId="77777777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-108" w:right="-52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FB6439" w14:textId="77777777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408EE3" w14:textId="77777777" w:rsidR="00EC17CD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66C70" w14:textId="77777777" w:rsidR="00EC17CD" w:rsidRPr="00C60284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6AEA98" w14:textId="780A5B40" w:rsidR="00EC17CD" w:rsidRPr="007E1829" w:rsidRDefault="00EC17CD" w:rsidP="00EC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493.9</w:t>
            </w:r>
          </w:p>
        </w:tc>
      </w:tr>
    </w:tbl>
    <w:p w14:paraId="741D7525" w14:textId="77777777" w:rsidR="007A30A8" w:rsidRPr="00277D36" w:rsidRDefault="007A30A8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E3E0B0" w14:textId="087C8B41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277D36" w:rsidRDefault="002B4284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ECC7BBA" w14:textId="1141EF2E" w:rsidR="00CC1458" w:rsidRPr="00D4571F" w:rsidRDefault="00D4571F" w:rsidP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F84FAA" w:rsidRPr="004D49BC" w14:paraId="3C69058D" w14:textId="77777777" w:rsidTr="00594323">
        <w:trPr>
          <w:trHeight w:val="362"/>
          <w:tblHeader/>
        </w:trPr>
        <w:tc>
          <w:tcPr>
            <w:tcW w:w="1980" w:type="dxa"/>
            <w:vAlign w:val="bottom"/>
          </w:tcPr>
          <w:p w14:paraId="3570AFB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4FAA" w:rsidRPr="004D49BC" w14:paraId="6EEB93AB" w14:textId="77777777" w:rsidTr="00594323">
        <w:trPr>
          <w:trHeight w:val="362"/>
          <w:tblHeader/>
        </w:trPr>
        <w:tc>
          <w:tcPr>
            <w:tcW w:w="1980" w:type="dxa"/>
            <w:vAlign w:val="bottom"/>
          </w:tcPr>
          <w:p w14:paraId="2406B6B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1EF66E2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EC3B51">
        <w:trPr>
          <w:trHeight w:val="50"/>
          <w:tblHeader/>
        </w:trPr>
        <w:tc>
          <w:tcPr>
            <w:tcW w:w="1980" w:type="dxa"/>
          </w:tcPr>
          <w:p w14:paraId="5E8D035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59432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568DFC" w14:textId="77777777" w:rsidR="00EC3B51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79EDD" w14:textId="401B3895" w:rsidR="00F84FAA" w:rsidRPr="004D49BC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D23CBA1" w14:textId="05A4923D" w:rsidR="00F84FAA" w:rsidRPr="004D49BC" w:rsidRDefault="00EC3B51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="00F84FAA"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275560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6C0336BD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257F2F6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13109C6A" w14:textId="77777777" w:rsidR="00F84FAA" w:rsidRPr="004D49BC" w:rsidRDefault="00F84FAA" w:rsidP="00594323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594323">
        <w:trPr>
          <w:trHeight w:val="362"/>
          <w:tblHeader/>
        </w:trPr>
        <w:tc>
          <w:tcPr>
            <w:tcW w:w="1980" w:type="dxa"/>
          </w:tcPr>
          <w:p w14:paraId="52D7C77C" w14:textId="77777777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4FAA" w:rsidRPr="004D49BC" w14:paraId="66453DEA" w14:textId="77777777" w:rsidTr="00594323">
        <w:trPr>
          <w:trHeight w:val="362"/>
          <w:tblHeader/>
        </w:trPr>
        <w:tc>
          <w:tcPr>
            <w:tcW w:w="1980" w:type="dxa"/>
          </w:tcPr>
          <w:p w14:paraId="15DFCEF4" w14:textId="15C37A01" w:rsidR="00F84FAA" w:rsidRPr="004D49BC" w:rsidRDefault="00F84FAA" w:rsidP="00594323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904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C04C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4FAA" w:rsidRPr="004D49BC" w14:paraId="4ADD6E62" w14:textId="77777777" w:rsidTr="00EC3B51">
        <w:trPr>
          <w:trHeight w:val="362"/>
        </w:trPr>
        <w:tc>
          <w:tcPr>
            <w:tcW w:w="1980" w:type="dxa"/>
          </w:tcPr>
          <w:p w14:paraId="0965187F" w14:textId="77777777" w:rsidR="00F84FAA" w:rsidRPr="004D49BC" w:rsidRDefault="00F84FAA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E936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69FABC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9C4E51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95D203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A6A671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4BFF5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9063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F36F839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78992613" w14:textId="77777777" w:rsidTr="00EC3B51">
        <w:trPr>
          <w:trHeight w:val="362"/>
        </w:trPr>
        <w:tc>
          <w:tcPr>
            <w:tcW w:w="1980" w:type="dxa"/>
          </w:tcPr>
          <w:p w14:paraId="2BE090FA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2AC7311E" w:rsidR="00F84FAA" w:rsidRPr="004D49BC" w:rsidRDefault="00CD647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80" w:type="dxa"/>
          </w:tcPr>
          <w:p w14:paraId="1DDAD40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45041" w14:textId="261CB0DB" w:rsidR="00F84FAA" w:rsidRPr="004D49BC" w:rsidRDefault="002D0E06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87AD4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571014CD" w14:textId="589600D0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E06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80" w:type="dxa"/>
          </w:tcPr>
          <w:p w14:paraId="1EFACE4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C8FA93" w14:textId="7C8C53BA" w:rsidR="00F84FAA" w:rsidRPr="004D49BC" w:rsidRDefault="002D0E06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0E06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00" w:type="dxa"/>
          </w:tcPr>
          <w:p w14:paraId="37419F63" w14:textId="35B994A8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8C6577" w14:textId="2B88B55E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1D7188" w14:textId="25681C91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E06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</w:tr>
      <w:tr w:rsidR="00F84FAA" w:rsidRPr="004D49BC" w14:paraId="30F6119B" w14:textId="77777777" w:rsidTr="00EC3B51">
        <w:trPr>
          <w:trHeight w:val="362"/>
        </w:trPr>
        <w:tc>
          <w:tcPr>
            <w:tcW w:w="1980" w:type="dxa"/>
          </w:tcPr>
          <w:p w14:paraId="2656A588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5192B5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F6D6A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958E66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A84AEB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2F0C7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D888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6C248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0FA7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55C1B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4EF3EDB9" w14:textId="77777777" w:rsidTr="00EC3B51">
        <w:trPr>
          <w:trHeight w:val="362"/>
        </w:trPr>
        <w:tc>
          <w:tcPr>
            <w:tcW w:w="1980" w:type="dxa"/>
          </w:tcPr>
          <w:p w14:paraId="6B0E25B9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1FAB76DE" w:rsidR="00F84FAA" w:rsidRPr="00AB58F6" w:rsidRDefault="002D0E06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918721" w14:textId="0E6A4282" w:rsidR="00F84FAA" w:rsidRPr="004D49BC" w:rsidRDefault="002D0E06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0E06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14:paraId="10F9DFA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06856D" w14:textId="72FDE32C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E0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14:paraId="5E398C6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CD05AA" w14:textId="1DB76507" w:rsidR="00F84FAA" w:rsidRPr="004D49BC" w:rsidRDefault="002D0E06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45F4352" w14:textId="6FD60003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14:paraId="45A65E3B" w14:textId="0850C58D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A79D52D" w14:textId="49F2F293" w:rsidR="00F84FAA" w:rsidRPr="004D49BC" w:rsidRDefault="002D0E06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F84FAA" w:rsidRPr="004D49BC" w14:paraId="2D19BC7F" w14:textId="77777777" w:rsidTr="00EC3B51">
        <w:trPr>
          <w:trHeight w:val="362"/>
        </w:trPr>
        <w:tc>
          <w:tcPr>
            <w:tcW w:w="1980" w:type="dxa"/>
          </w:tcPr>
          <w:p w14:paraId="24561BA0" w14:textId="381A4AEF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166E9B06" w14:textId="01174C63" w:rsidR="00F84FAA" w:rsidRPr="00567665" w:rsidRDefault="008427E0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C3DFD1D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240365" w14:textId="18F570D4" w:rsidR="00F84FAA" w:rsidRPr="00567665" w:rsidRDefault="008427E0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DA32CEE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7FF8E3D" w14:textId="75DA21C4" w:rsidR="00F84FAA" w:rsidRPr="00567665" w:rsidRDefault="008427E0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62008397" w14:textId="77777777" w:rsidR="00F84FAA" w:rsidRPr="00567665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C511FE" w14:textId="1AF63B13" w:rsidR="00F84FAA" w:rsidRPr="00567665" w:rsidRDefault="008427E0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B502AD1" w14:textId="4C4E580F" w:rsidR="00F84FAA" w:rsidRPr="00567665" w:rsidRDefault="008427E0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D878331" w14:textId="73451B5F" w:rsidR="00F84FAA" w:rsidRPr="00567665" w:rsidRDefault="008427E0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C0E4E4" w14:textId="74952691" w:rsidR="00F84FAA" w:rsidRPr="00046597" w:rsidRDefault="008427E0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F84FAA" w:rsidRPr="004D49BC" w14:paraId="6253B273" w14:textId="77777777" w:rsidTr="00EC3B51">
        <w:trPr>
          <w:trHeight w:val="144"/>
        </w:trPr>
        <w:tc>
          <w:tcPr>
            <w:tcW w:w="1980" w:type="dxa"/>
          </w:tcPr>
          <w:p w14:paraId="7EF3ABE5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A4576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BAE9C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2A6864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7B15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E5A48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E64C5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0CDD9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9D8DB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68BD9F46" w14:textId="77777777" w:rsidTr="00EC3B51">
        <w:trPr>
          <w:trHeight w:val="362"/>
        </w:trPr>
        <w:tc>
          <w:tcPr>
            <w:tcW w:w="1980" w:type="dxa"/>
          </w:tcPr>
          <w:p w14:paraId="3FF1CC5B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80AC2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9556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82ED07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FF98CF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95E63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AC80A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F550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FD3A98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2EE02130" w14:textId="77777777" w:rsidTr="00EC3B51">
        <w:trPr>
          <w:trHeight w:val="350"/>
        </w:trPr>
        <w:tc>
          <w:tcPr>
            <w:tcW w:w="1980" w:type="dxa"/>
          </w:tcPr>
          <w:p w14:paraId="4D943A43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C06D8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36BEA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3D6BE2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074C5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6CA832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7D5F1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B6599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97B3F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410679E" w14:textId="77777777" w:rsidTr="00EC3B51">
        <w:trPr>
          <w:trHeight w:val="350"/>
        </w:trPr>
        <w:tc>
          <w:tcPr>
            <w:tcW w:w="1980" w:type="dxa"/>
          </w:tcPr>
          <w:p w14:paraId="6765FE16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4ED16F0D" w14:textId="3D37F2B0" w:rsidR="00F84FAA" w:rsidRPr="00AB58F6" w:rsidRDefault="008427E0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E367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D4168" w14:textId="2DF73458" w:rsidR="00F84FAA" w:rsidRPr="004D49BC" w:rsidRDefault="008427E0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935</w:t>
            </w:r>
          </w:p>
        </w:tc>
        <w:tc>
          <w:tcPr>
            <w:tcW w:w="180" w:type="dxa"/>
          </w:tcPr>
          <w:p w14:paraId="66E3377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5D43789" w14:textId="4D376C82" w:rsidR="00F84FAA" w:rsidRPr="004D49BC" w:rsidRDefault="008427E0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80" w:type="dxa"/>
          </w:tcPr>
          <w:p w14:paraId="2963520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4F5094" w14:textId="624AA020" w:rsidR="00F84FAA" w:rsidRPr="004D49BC" w:rsidRDefault="008427E0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7D31CC7" w14:textId="00FDD02C" w:rsidR="00F84FAA" w:rsidRPr="004D49BC" w:rsidRDefault="000D232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990" w:type="dxa"/>
          </w:tcPr>
          <w:p w14:paraId="1903BE0F" w14:textId="2427DCE3" w:rsidR="00F84FAA" w:rsidRPr="004D49BC" w:rsidRDefault="000D232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9F0F07" w14:textId="590DE4E8" w:rsidR="00F84FAA" w:rsidRPr="004D49BC" w:rsidRDefault="000D232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</w:tr>
      <w:tr w:rsidR="00F84FAA" w:rsidRPr="004D49BC" w14:paraId="25A913A2" w14:textId="77777777" w:rsidTr="00EC3B51">
        <w:trPr>
          <w:trHeight w:val="350"/>
        </w:trPr>
        <w:tc>
          <w:tcPr>
            <w:tcW w:w="1980" w:type="dxa"/>
          </w:tcPr>
          <w:p w14:paraId="1463FDB4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5B08AC0B" w14:textId="05136E4E" w:rsidR="00F84FAA" w:rsidRPr="004D49BC" w:rsidRDefault="000D2323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BD110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E438DD0" w14:textId="5BE0EB6B" w:rsidR="00F84FAA" w:rsidRPr="004D49BC" w:rsidRDefault="000D2323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10A4550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0B5EE009" w14:textId="3F34BD53" w:rsidR="00F84FAA" w:rsidRPr="004D49BC" w:rsidRDefault="000D232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51C581B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10E88D9" w14:textId="654FE02F" w:rsidR="00F84FAA" w:rsidRPr="004D49BC" w:rsidRDefault="000D2323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5A4C339" w14:textId="0932D8A4" w:rsidR="00F84FAA" w:rsidRPr="004D49BC" w:rsidRDefault="000D232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8,185</w:t>
            </w:r>
          </w:p>
        </w:tc>
        <w:tc>
          <w:tcPr>
            <w:tcW w:w="990" w:type="dxa"/>
          </w:tcPr>
          <w:p w14:paraId="5CE24C1B" w14:textId="6973AD23" w:rsidR="00F84FAA" w:rsidRPr="004D49BC" w:rsidRDefault="0032508D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8E7EF3" w14:textId="223A50DF" w:rsidR="00F84FAA" w:rsidRPr="004D49BC" w:rsidRDefault="0032508D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8,185</w:t>
            </w:r>
          </w:p>
        </w:tc>
      </w:tr>
      <w:tr w:rsidR="00F84FAA" w:rsidRPr="004D49BC" w14:paraId="2843FB76" w14:textId="77777777" w:rsidTr="00EC3B51">
        <w:trPr>
          <w:trHeight w:val="350"/>
        </w:trPr>
        <w:tc>
          <w:tcPr>
            <w:tcW w:w="1980" w:type="dxa"/>
          </w:tcPr>
          <w:p w14:paraId="6263024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0B5BEC4A" w14:textId="741B55D1" w:rsidR="00F84FAA" w:rsidRPr="004D49BC" w:rsidRDefault="0032508D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</w:tcPr>
          <w:p w14:paraId="60847BB8" w14:textId="4D0D7316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58B1B75" w14:textId="1804E0C5" w:rsidR="00F84FAA" w:rsidRPr="004D49BC" w:rsidRDefault="0032508D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4A93AA2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7B3B3E9A" w14:textId="562E28B7" w:rsidR="00F84FAA" w:rsidRPr="004D49BC" w:rsidRDefault="0032508D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0" w:type="dxa"/>
          </w:tcPr>
          <w:p w14:paraId="2ADD8D6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086CB8A" w14:textId="5BCCBDB8" w:rsidR="00F84FAA" w:rsidRPr="004D49BC" w:rsidRDefault="00600ED3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E3B312C" w14:textId="39BFAE5F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14:paraId="5FDA15C3" w14:textId="09915306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81BD32" w14:textId="2DE8C1CF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F84FAA" w:rsidRPr="004D49BC" w14:paraId="0D3F563B" w14:textId="77777777" w:rsidTr="00EC3B51">
        <w:trPr>
          <w:trHeight w:val="350"/>
        </w:trPr>
        <w:tc>
          <w:tcPr>
            <w:tcW w:w="1980" w:type="dxa"/>
          </w:tcPr>
          <w:p w14:paraId="53129E9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0C5B77C1" w14:textId="555FEB67" w:rsidR="00F84FAA" w:rsidRPr="004D49BC" w:rsidRDefault="00600ED3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0DD99E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624636" w14:textId="56056AC8" w:rsidR="00F84FAA" w:rsidRPr="00A42648" w:rsidRDefault="00600ED3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180" w:type="dxa"/>
          </w:tcPr>
          <w:p w14:paraId="172C47D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8CD65EB" w14:textId="2C2E22EF" w:rsidR="00F84FAA" w:rsidRPr="009F67F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180" w:type="dxa"/>
            <w:vAlign w:val="bottom"/>
          </w:tcPr>
          <w:p w14:paraId="1ACB952E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26D104" w14:textId="00FEFB60" w:rsidR="00F84FAA" w:rsidRPr="004D49BC" w:rsidRDefault="00600ED3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F2D4EFB" w14:textId="4DF4553E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990" w:type="dxa"/>
            <w:vAlign w:val="bottom"/>
          </w:tcPr>
          <w:p w14:paraId="683BECCA" w14:textId="3176FDF2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DF7FA04" w14:textId="4AD4FA58" w:rsidR="00F84FAA" w:rsidRPr="004D49BC" w:rsidRDefault="00600ED3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</w:tr>
      <w:tr w:rsidR="00F84FAA" w:rsidRPr="004D49BC" w14:paraId="047F464B" w14:textId="77777777" w:rsidTr="00EC3B51">
        <w:trPr>
          <w:trHeight w:val="350"/>
        </w:trPr>
        <w:tc>
          <w:tcPr>
            <w:tcW w:w="1980" w:type="dxa"/>
          </w:tcPr>
          <w:p w14:paraId="51DBC2B1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BB2F7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19000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823334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724A95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42DA3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77BB8E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62FB4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4F5BB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B25512B" w14:textId="77777777" w:rsidTr="00EC3B51">
        <w:trPr>
          <w:trHeight w:val="350"/>
        </w:trPr>
        <w:tc>
          <w:tcPr>
            <w:tcW w:w="1980" w:type="dxa"/>
          </w:tcPr>
          <w:p w14:paraId="21B85C8D" w14:textId="6DBC29C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BC04C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8C354A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9D8755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5DAD0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1C3EDFD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8DD3D4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472D1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B566B6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32231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79224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950C29B" w14:textId="77777777" w:rsidTr="00EC3B51">
        <w:trPr>
          <w:trHeight w:val="350"/>
        </w:trPr>
        <w:tc>
          <w:tcPr>
            <w:tcW w:w="1980" w:type="dxa"/>
          </w:tcPr>
          <w:p w14:paraId="01A7A1C3" w14:textId="77777777" w:rsidR="00F84FAA" w:rsidRPr="004D49BC" w:rsidRDefault="00F84FAA" w:rsidP="005943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7F23F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93B469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7D1FBF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37C91D" w14:textId="77777777" w:rsidR="00F84FAA" w:rsidRPr="004D49BC" w:rsidRDefault="00F84FAA" w:rsidP="00594323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B3880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234D9B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651B9C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E10384" w14:textId="77777777" w:rsidR="00F84FAA" w:rsidRPr="004D49BC" w:rsidRDefault="00F84FAA" w:rsidP="00594323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3B508D53" w14:textId="77777777" w:rsidTr="00EC3B51">
        <w:trPr>
          <w:trHeight w:val="350"/>
        </w:trPr>
        <w:tc>
          <w:tcPr>
            <w:tcW w:w="1980" w:type="dxa"/>
          </w:tcPr>
          <w:p w14:paraId="0A46A47B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320B2F0" w14:textId="6E8F440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287D7A2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30EC4" w14:textId="529A09B4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61A59B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BEF5861" w14:textId="2FCB1AB2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681E57DA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1D457F" w14:textId="3587B8D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900" w:type="dxa"/>
          </w:tcPr>
          <w:p w14:paraId="51000A47" w14:textId="34BEA70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72A6D" w14:textId="57F14050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4348E7" w14:textId="0D8D179C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</w:t>
            </w:r>
          </w:p>
        </w:tc>
      </w:tr>
      <w:tr w:rsidR="00BC04CE" w:rsidRPr="004D49BC" w14:paraId="1A933770" w14:textId="77777777" w:rsidTr="00EC3B51">
        <w:trPr>
          <w:trHeight w:val="350"/>
        </w:trPr>
        <w:tc>
          <w:tcPr>
            <w:tcW w:w="1980" w:type="dxa"/>
          </w:tcPr>
          <w:p w14:paraId="1C4A86F7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7228751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20D88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ED57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EFC85D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6E66FF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629BA4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F9C9E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C38F5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5ED02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64300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676A49F5" w14:textId="77777777" w:rsidTr="00EC3B51">
        <w:trPr>
          <w:trHeight w:val="350"/>
        </w:trPr>
        <w:tc>
          <w:tcPr>
            <w:tcW w:w="1980" w:type="dxa"/>
          </w:tcPr>
          <w:p w14:paraId="1CC294B0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47556895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3317C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23CF63" w14:textId="57ABFAB2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76D7D55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11F61C9" w14:textId="2B85CCB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3BF74272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CF4DF" w14:textId="737AFA1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70AC03D" w14:textId="6873B198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990" w:type="dxa"/>
          </w:tcPr>
          <w:p w14:paraId="027DCAF7" w14:textId="3D01E04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E0214D" w14:textId="488734A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BC04CE" w:rsidRPr="004D49BC" w14:paraId="0E7FA248" w14:textId="77777777" w:rsidTr="00EC3B51">
        <w:trPr>
          <w:trHeight w:val="350"/>
        </w:trPr>
        <w:tc>
          <w:tcPr>
            <w:tcW w:w="1980" w:type="dxa"/>
          </w:tcPr>
          <w:p w14:paraId="73A43BAE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7E926FD4" w14:textId="141936F0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52D90E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077F29" w14:textId="6269228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A62F2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606B83F8" w14:textId="5101CF32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17B29FBB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A68C38" w14:textId="59E75E3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25E1E88" w14:textId="0D25E18E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33E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14:paraId="0FC60740" w14:textId="2A8F8EF8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10CC6F" w14:textId="3ED0A03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C04CE" w:rsidRPr="004D49BC" w14:paraId="7A03A69C" w14:textId="77777777" w:rsidTr="00EC3B51">
        <w:trPr>
          <w:trHeight w:val="350"/>
        </w:trPr>
        <w:tc>
          <w:tcPr>
            <w:tcW w:w="1980" w:type="dxa"/>
          </w:tcPr>
          <w:p w14:paraId="51816378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BD1DF1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684FCB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CA01E0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B6D43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DF7A2F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338990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313D1F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027FA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E784F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E45E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43788CF0" w14:textId="77777777" w:rsidTr="00EC3B51">
        <w:trPr>
          <w:trHeight w:val="350"/>
        </w:trPr>
        <w:tc>
          <w:tcPr>
            <w:tcW w:w="1980" w:type="dxa"/>
          </w:tcPr>
          <w:p w14:paraId="791BB6AA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6A1F5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4084D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346C0C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021C73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E4BEC2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6E548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46C3FE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D989AB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326E8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166AD8FA" w14:textId="77777777" w:rsidTr="00EC3B51">
        <w:trPr>
          <w:trHeight w:val="350"/>
        </w:trPr>
        <w:tc>
          <w:tcPr>
            <w:tcW w:w="1980" w:type="dxa"/>
          </w:tcPr>
          <w:p w14:paraId="02C3BA5E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</w:tcPr>
          <w:p w14:paraId="29D1603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6432E9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1EFD4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5A9A6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6E1CA45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1967AB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AB0A9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C1823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AC7503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11941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4CE" w:rsidRPr="004D49BC" w14:paraId="3EF34635" w14:textId="77777777" w:rsidTr="00EC3B51">
        <w:trPr>
          <w:trHeight w:val="350"/>
        </w:trPr>
        <w:tc>
          <w:tcPr>
            <w:tcW w:w="1980" w:type="dxa"/>
          </w:tcPr>
          <w:p w14:paraId="1C12B628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14E2CD03" w14:textId="5A6435B9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BDFB392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F8CCD2" w14:textId="7FE7E572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180" w:type="dxa"/>
          </w:tcPr>
          <w:p w14:paraId="76D65387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74F4793" w14:textId="69C0FCC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785</w:t>
            </w:r>
          </w:p>
        </w:tc>
        <w:tc>
          <w:tcPr>
            <w:tcW w:w="180" w:type="dxa"/>
          </w:tcPr>
          <w:p w14:paraId="57798AAC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9D221" w14:textId="70C18A1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58F408A" w14:textId="3B788D6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990" w:type="dxa"/>
          </w:tcPr>
          <w:p w14:paraId="33ABAE0C" w14:textId="19BFB0B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40D9E0" w14:textId="73DF6016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</w:t>
            </w:r>
          </w:p>
        </w:tc>
      </w:tr>
      <w:tr w:rsidR="00BC04CE" w:rsidRPr="004D49BC" w14:paraId="1A9B32BD" w14:textId="77777777" w:rsidTr="00EC3B51">
        <w:trPr>
          <w:trHeight w:val="350"/>
        </w:trPr>
        <w:tc>
          <w:tcPr>
            <w:tcW w:w="1980" w:type="dxa"/>
          </w:tcPr>
          <w:p w14:paraId="15D9454F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4B44AA4F" w14:textId="5E79381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44684E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652A1F" w14:textId="7DE7654F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180" w:type="dxa"/>
          </w:tcPr>
          <w:p w14:paraId="040DB47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1CD009FA" w14:textId="3043A32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180" w:type="dxa"/>
          </w:tcPr>
          <w:p w14:paraId="741B74C3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B5ED7" w14:textId="0406C9E9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8523DA4" w14:textId="2F2BD23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990" w:type="dxa"/>
          </w:tcPr>
          <w:p w14:paraId="461386C2" w14:textId="10C34C84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6259392" w14:textId="586D1CC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BC04CE" w:rsidRPr="004D49BC" w14:paraId="3D0E054F" w14:textId="77777777" w:rsidTr="00EC3B51">
        <w:trPr>
          <w:trHeight w:val="350"/>
        </w:trPr>
        <w:tc>
          <w:tcPr>
            <w:tcW w:w="1980" w:type="dxa"/>
          </w:tcPr>
          <w:p w14:paraId="2E33C029" w14:textId="22D25276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125FA6C2" w14:textId="42FAD57D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</w:tcPr>
          <w:p w14:paraId="7A8D2D5A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1BD79" w14:textId="5416E6FE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E9476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2B253FA" w14:textId="16B2589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E4C60E1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D8761" w14:textId="3A321D75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4AF86F5" w14:textId="4BDE9BBA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990" w:type="dxa"/>
          </w:tcPr>
          <w:p w14:paraId="2CD91C01" w14:textId="130A7C07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141248" w14:textId="2F2863EB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</w:t>
            </w:r>
          </w:p>
        </w:tc>
      </w:tr>
      <w:tr w:rsidR="00BC04CE" w:rsidRPr="004D49BC" w14:paraId="070B560E" w14:textId="77777777" w:rsidTr="00EC3B51">
        <w:trPr>
          <w:trHeight w:val="350"/>
        </w:trPr>
        <w:tc>
          <w:tcPr>
            <w:tcW w:w="1980" w:type="dxa"/>
          </w:tcPr>
          <w:p w14:paraId="4EF64950" w14:textId="77777777" w:rsidR="00BC04CE" w:rsidRPr="004D49BC" w:rsidRDefault="00BC04CE" w:rsidP="00BC04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53174EB4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C322A9D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99C869" w14:textId="04D5D8B7" w:rsidR="00BC04CE" w:rsidRPr="004D49BC" w:rsidRDefault="00BC04CE" w:rsidP="00BC04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0" w:type="dxa"/>
          </w:tcPr>
          <w:p w14:paraId="35AA5C41" w14:textId="77777777" w:rsidR="00BC04CE" w:rsidRPr="004D49BC" w:rsidRDefault="00BC04CE" w:rsidP="00BC04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3A209F8" w14:textId="40927120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0" w:type="dxa"/>
            <w:vAlign w:val="bottom"/>
          </w:tcPr>
          <w:p w14:paraId="5A655F8F" w14:textId="77777777" w:rsidR="00BC04CE" w:rsidRPr="004D49BC" w:rsidRDefault="00BC04CE" w:rsidP="00BC04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FE370" w14:textId="2F59064D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2952E82" w14:textId="6D56608C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990" w:type="dxa"/>
            <w:vAlign w:val="bottom"/>
          </w:tcPr>
          <w:p w14:paraId="7025FD93" w14:textId="3FF5FF93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C7DF41F" w14:textId="3CAF57C1" w:rsidR="00BC04CE" w:rsidRPr="004D49BC" w:rsidRDefault="00BC04CE" w:rsidP="00BC04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</w:t>
            </w:r>
          </w:p>
        </w:tc>
      </w:tr>
    </w:tbl>
    <w:p w14:paraId="24DC5AD3" w14:textId="77777777" w:rsidR="00F84FAA" w:rsidRDefault="00F84FAA">
      <w:pPr>
        <w:rPr>
          <w:rFonts w:cstheme="minorBidi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260"/>
        <w:gridCol w:w="180"/>
        <w:gridCol w:w="81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B336AC">
        <w:trPr>
          <w:trHeight w:val="362"/>
          <w:tblHeader/>
        </w:trPr>
        <w:tc>
          <w:tcPr>
            <w:tcW w:w="1980" w:type="dxa"/>
            <w:vAlign w:val="bottom"/>
          </w:tcPr>
          <w:p w14:paraId="64D7197A" w14:textId="192B6DE9" w:rsidR="00AD4FF6" w:rsidRPr="004D49BC" w:rsidRDefault="00AD4FF6" w:rsidP="00F84FA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B336AC">
        <w:trPr>
          <w:trHeight w:val="362"/>
          <w:tblHeader/>
        </w:trPr>
        <w:tc>
          <w:tcPr>
            <w:tcW w:w="1980" w:type="dxa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EC3B51">
        <w:trPr>
          <w:trHeight w:val="50"/>
          <w:tblHeader/>
        </w:trPr>
        <w:tc>
          <w:tcPr>
            <w:tcW w:w="1980" w:type="dxa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DE09D" w14:textId="77777777" w:rsidR="00EC3B51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A742D" w14:textId="65DDE4C2" w:rsidR="00EC3B51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937BCA3" w14:textId="77777777" w:rsidR="00EC3B51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มูลค่าด้วย</w:t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2A4C8E56" w:rsidR="00D86BB6" w:rsidRPr="004D49BC" w:rsidRDefault="00EC3B51" w:rsidP="00EC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B336AC">
        <w:trPr>
          <w:trHeight w:val="362"/>
          <w:tblHeader/>
        </w:trPr>
        <w:tc>
          <w:tcPr>
            <w:tcW w:w="1980" w:type="dxa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B336AC">
        <w:trPr>
          <w:trHeight w:val="362"/>
          <w:tblHeader/>
        </w:trPr>
        <w:tc>
          <w:tcPr>
            <w:tcW w:w="1980" w:type="dxa"/>
          </w:tcPr>
          <w:p w14:paraId="1EC7FFB1" w14:textId="6891403D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9904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ED1130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C7EC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0C389F09" w14:textId="77777777" w:rsidTr="00EC3B51">
        <w:trPr>
          <w:trHeight w:val="362"/>
        </w:trPr>
        <w:tc>
          <w:tcPr>
            <w:tcW w:w="1980" w:type="dxa"/>
          </w:tcPr>
          <w:p w14:paraId="1A643724" w14:textId="77777777" w:rsidR="00D86BB6" w:rsidRPr="004D49BC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63F712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C733EB0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27B65E22" w14:textId="77777777" w:rsidTr="00EC3B51">
        <w:trPr>
          <w:trHeight w:val="362"/>
        </w:trPr>
        <w:tc>
          <w:tcPr>
            <w:tcW w:w="1980" w:type="dxa"/>
          </w:tcPr>
          <w:p w14:paraId="4D22A2D9" w14:textId="4A40F569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65B7BB48" w:rsidR="00824421" w:rsidRPr="004D49BC" w:rsidRDefault="00CF209D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6E1F1E" w14:textId="1508803B" w:rsidR="00824421" w:rsidRPr="004D49BC" w:rsidRDefault="00B379BC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ACB3C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57A29D2" w14:textId="42624E89" w:rsidR="00824421" w:rsidRPr="004D49BC" w:rsidRDefault="00E84E9E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80" w:type="dxa"/>
            <w:vAlign w:val="bottom"/>
          </w:tcPr>
          <w:p w14:paraId="0AA32440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B25F40" w14:textId="4465DE48" w:rsidR="00824421" w:rsidRPr="004D49BC" w:rsidRDefault="00865C6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900" w:type="dxa"/>
            <w:vAlign w:val="bottom"/>
          </w:tcPr>
          <w:p w14:paraId="68FCF656" w14:textId="2B9E20A9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B832426" w14:textId="6C57BD92" w:rsidR="00824421" w:rsidRPr="004D49BC" w:rsidRDefault="00865C66" w:rsidP="00D5666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10E96A8" w14:textId="5D5BF3A0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</w:tr>
      <w:tr w:rsidR="00824421" w:rsidRPr="004D49BC" w14:paraId="29798C36" w14:textId="77777777" w:rsidTr="00EC3B51">
        <w:trPr>
          <w:trHeight w:val="362"/>
        </w:trPr>
        <w:tc>
          <w:tcPr>
            <w:tcW w:w="1980" w:type="dxa"/>
          </w:tcPr>
          <w:p w14:paraId="48C13823" w14:textId="179AAEA7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697213" w14:textId="0FD1ADD5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49F2A2" w14:textId="774D4B7C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05EDFF61" w14:textId="4661F2E1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6AED8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26295C" w14:textId="6603BB83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0D6A71" w14:textId="76D50A94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B9377C" w14:textId="3CFDD1CA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925FFF" w14:textId="4B209B9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02DA5C" w14:textId="77777777" w:rsidTr="00EC3B51">
        <w:trPr>
          <w:trHeight w:val="362"/>
        </w:trPr>
        <w:tc>
          <w:tcPr>
            <w:tcW w:w="1980" w:type="dxa"/>
          </w:tcPr>
          <w:p w14:paraId="43282AF2" w14:textId="0DC852A3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6EC27090" w:rsidR="00824421" w:rsidRPr="00AB58F6" w:rsidRDefault="00B379BC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292A90" w14:textId="02D90D09" w:rsidR="00824421" w:rsidRPr="004D49BC" w:rsidRDefault="00B379BC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14:paraId="3252BC24" w14:textId="4125C114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B088526" w14:textId="63A0CC30" w:rsidR="00824421" w:rsidRPr="004D49BC" w:rsidRDefault="00E84E9E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  <w:vAlign w:val="bottom"/>
          </w:tcPr>
          <w:p w14:paraId="00E8D50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4044CD" w14:textId="1A00C4E1" w:rsidR="00824421" w:rsidRPr="004D49BC" w:rsidRDefault="00865C6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F9C6A94" w14:textId="53648357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990" w:type="dxa"/>
            <w:vAlign w:val="bottom"/>
          </w:tcPr>
          <w:p w14:paraId="0EB189C2" w14:textId="2A8DB5D8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BFE90B9" w14:textId="0395844A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990</w:t>
            </w:r>
          </w:p>
        </w:tc>
      </w:tr>
      <w:tr w:rsidR="00824421" w:rsidRPr="004D49BC" w14:paraId="6B0787A5" w14:textId="77777777" w:rsidTr="00EC3B51">
        <w:trPr>
          <w:trHeight w:val="144"/>
        </w:trPr>
        <w:tc>
          <w:tcPr>
            <w:tcW w:w="1980" w:type="dxa"/>
          </w:tcPr>
          <w:p w14:paraId="46179DB1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2C4FE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022AE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34E5E4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642CF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41C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CEF3F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72482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7294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33CD5FE7" w14:textId="77777777" w:rsidTr="00EC3B51">
        <w:trPr>
          <w:trHeight w:val="362"/>
        </w:trPr>
        <w:tc>
          <w:tcPr>
            <w:tcW w:w="1980" w:type="dxa"/>
          </w:tcPr>
          <w:p w14:paraId="1AEBB2A4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AA9B3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1258D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7E6F63C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815C9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CA3CB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87F7F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3FD2F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8DDFB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B61E365" w14:textId="77777777" w:rsidTr="00EC3B51">
        <w:trPr>
          <w:trHeight w:val="350"/>
        </w:trPr>
        <w:tc>
          <w:tcPr>
            <w:tcW w:w="1980" w:type="dxa"/>
          </w:tcPr>
          <w:p w14:paraId="7CAB51A7" w14:textId="5845C546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FB703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0CB2B1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D2FF96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80D598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8ED98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3BB11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0576CD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AB803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138A64" w14:textId="77777777" w:rsidTr="00EC3B51">
        <w:trPr>
          <w:trHeight w:val="350"/>
        </w:trPr>
        <w:tc>
          <w:tcPr>
            <w:tcW w:w="1980" w:type="dxa"/>
          </w:tcPr>
          <w:p w14:paraId="18FA5CB6" w14:textId="561EA718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346530A9" w:rsidR="00824421" w:rsidRPr="00AB58F6" w:rsidRDefault="00B379BC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00F69F" w14:textId="1DEE5EB9" w:rsidR="00824421" w:rsidRPr="004D49BC" w:rsidRDefault="00E84E9E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494</w:t>
            </w:r>
          </w:p>
        </w:tc>
        <w:tc>
          <w:tcPr>
            <w:tcW w:w="180" w:type="dxa"/>
            <w:vAlign w:val="bottom"/>
          </w:tcPr>
          <w:p w14:paraId="75020634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9B4EDED" w14:textId="5ECD5582" w:rsidR="00824421" w:rsidRPr="004D49BC" w:rsidRDefault="00E84E9E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180" w:type="dxa"/>
            <w:vAlign w:val="bottom"/>
          </w:tcPr>
          <w:p w14:paraId="5D1892C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4F6C1" w14:textId="1A2308D9" w:rsidR="00824421" w:rsidRPr="004D49BC" w:rsidRDefault="00285E9F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93AFEA4" w14:textId="01AFECEA" w:rsidR="00824421" w:rsidRPr="00916932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990" w:type="dxa"/>
            <w:vAlign w:val="bottom"/>
          </w:tcPr>
          <w:p w14:paraId="574799B7" w14:textId="3CCAF809" w:rsidR="00824421" w:rsidRPr="004D49BC" w:rsidRDefault="00285E9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E0EDE6" w14:textId="428D4D82" w:rsidR="00824421" w:rsidRPr="002B17BE" w:rsidRDefault="00285E9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</w:p>
        </w:tc>
      </w:tr>
      <w:tr w:rsidR="00824421" w:rsidRPr="004D49BC" w14:paraId="7E32F36B" w14:textId="77777777" w:rsidTr="00EC3B51">
        <w:trPr>
          <w:trHeight w:val="350"/>
        </w:trPr>
        <w:tc>
          <w:tcPr>
            <w:tcW w:w="1980" w:type="dxa"/>
          </w:tcPr>
          <w:p w14:paraId="54AD3286" w14:textId="37AD76B9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2908900C" w:rsidR="00824421" w:rsidRPr="004D49BC" w:rsidRDefault="00B379BC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0041238D" w14:textId="16E557EB" w:rsidR="00824421" w:rsidRPr="004D49BC" w:rsidRDefault="00E84E9E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5DFD947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</w:tcPr>
          <w:p w14:paraId="64358011" w14:textId="5752FD19" w:rsidR="00824421" w:rsidRPr="004D49BC" w:rsidRDefault="00E84E9E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737EF0A7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7E326C2" w14:textId="4D172F4B" w:rsidR="00824421" w:rsidRPr="004D49BC" w:rsidRDefault="00285E9F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052D67E" w14:textId="2E996165" w:rsidR="00824421" w:rsidRPr="004D49BC" w:rsidRDefault="00865C6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8,185</w:t>
            </w:r>
          </w:p>
        </w:tc>
        <w:tc>
          <w:tcPr>
            <w:tcW w:w="990" w:type="dxa"/>
          </w:tcPr>
          <w:p w14:paraId="54FB5678" w14:textId="519A3DB2" w:rsidR="00824421" w:rsidRPr="004D49BC" w:rsidRDefault="00285E9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312A5C" w14:textId="5B91A83F" w:rsidR="00824421" w:rsidRPr="004D49BC" w:rsidRDefault="00285E9F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8,185</w:t>
            </w:r>
          </w:p>
        </w:tc>
      </w:tr>
      <w:tr w:rsidR="006161D2" w:rsidRPr="004D49BC" w14:paraId="744DC19B" w14:textId="77777777" w:rsidTr="00EC3B51">
        <w:trPr>
          <w:trHeight w:val="350"/>
        </w:trPr>
        <w:tc>
          <w:tcPr>
            <w:tcW w:w="1980" w:type="dxa"/>
          </w:tcPr>
          <w:p w14:paraId="7A765CEF" w14:textId="225F17E8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9D83755" w14:textId="488AEF3B" w:rsidR="006161D2" w:rsidRPr="004D49BC" w:rsidRDefault="00B379BC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CF911E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FF128D" w14:textId="4F8EC59F" w:rsidR="006161D2" w:rsidRPr="004D49BC" w:rsidRDefault="00E84E9E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80" w:type="dxa"/>
            <w:vAlign w:val="bottom"/>
          </w:tcPr>
          <w:p w14:paraId="2B777F3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22585293" w14:textId="7F5FC4E7" w:rsidR="006161D2" w:rsidRPr="004D49BC" w:rsidRDefault="00E84E9E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80" w:type="dxa"/>
            <w:vAlign w:val="bottom"/>
          </w:tcPr>
          <w:p w14:paraId="316492F7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66E518" w14:textId="0D7E2E82" w:rsidR="006161D2" w:rsidRPr="004D49BC" w:rsidRDefault="00285E9F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86FC1FA" w14:textId="5B4FA969" w:rsidR="006161D2" w:rsidRPr="004D49BC" w:rsidRDefault="00285E9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990" w:type="dxa"/>
            <w:vAlign w:val="bottom"/>
          </w:tcPr>
          <w:p w14:paraId="52718230" w14:textId="253DB9FF" w:rsidR="006161D2" w:rsidRPr="004D49BC" w:rsidRDefault="00285E9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79C5AA1" w14:textId="0C34669C" w:rsidR="006161D2" w:rsidRPr="004D49BC" w:rsidRDefault="00285E9F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6161D2" w:rsidRPr="004D49BC" w14:paraId="0612E50C" w14:textId="77777777" w:rsidTr="00EC3B51">
        <w:trPr>
          <w:trHeight w:val="350"/>
        </w:trPr>
        <w:tc>
          <w:tcPr>
            <w:tcW w:w="1980" w:type="dxa"/>
          </w:tcPr>
          <w:p w14:paraId="7DBF1F4B" w14:textId="3524E664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8208D1D" w14:textId="037C88D8" w:rsidR="006161D2" w:rsidRPr="004D49BC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D25799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7735B1" w14:textId="03021F6F" w:rsidR="006161D2" w:rsidRPr="00A42648" w:rsidRDefault="006161D2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53881C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6999EF1" w14:textId="107C136E" w:rsidR="006161D2" w:rsidRPr="009F67F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737EA9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CEDD95" w14:textId="1B832055" w:rsidR="006161D2" w:rsidRPr="004D49BC" w:rsidRDefault="006161D2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175BD8" w14:textId="217B8AA8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2B4895" w14:textId="3172F05A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8C512C" w14:textId="5A23FB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02F36E0A" w14:textId="77777777" w:rsidTr="00EC3B51">
        <w:trPr>
          <w:trHeight w:val="350"/>
        </w:trPr>
        <w:tc>
          <w:tcPr>
            <w:tcW w:w="1980" w:type="dxa"/>
          </w:tcPr>
          <w:p w14:paraId="09D35215" w14:textId="63A74C43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B00A2C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CAE482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AD425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BD5F7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7BBD61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1CE544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42FEE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FF8936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3FCEF5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1C7F31CE" w14:textId="77777777" w:rsidTr="00EC3B51">
        <w:trPr>
          <w:trHeight w:val="350"/>
        </w:trPr>
        <w:tc>
          <w:tcPr>
            <w:tcW w:w="1980" w:type="dxa"/>
          </w:tcPr>
          <w:p w14:paraId="17C2C577" w14:textId="528CFE83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261E174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AF207C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7E1DB8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0471289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9EBA75" w14:textId="77777777" w:rsidR="006161D2" w:rsidRPr="004D49BC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3E62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825E15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6030A1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368AFF" w14:textId="77777777" w:rsidR="006161D2" w:rsidRPr="004D49BC" w:rsidRDefault="006161D2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64A2B4B0" w14:textId="77777777" w:rsidTr="00EC3B51">
        <w:trPr>
          <w:trHeight w:val="350"/>
        </w:trPr>
        <w:tc>
          <w:tcPr>
            <w:tcW w:w="1980" w:type="dxa"/>
          </w:tcPr>
          <w:p w14:paraId="062BEEE1" w14:textId="35BE0418" w:rsidR="006161D2" w:rsidRPr="004D49BC" w:rsidRDefault="006161D2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E77E9FB" w14:textId="55AFE5A8" w:rsidR="006161D2" w:rsidRPr="009578B7" w:rsidRDefault="006161D2" w:rsidP="009578B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  <w:vAlign w:val="bottom"/>
          </w:tcPr>
          <w:p w14:paraId="39581D86" w14:textId="77777777" w:rsidR="006161D2" w:rsidRPr="009578B7" w:rsidRDefault="006161D2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716145" w14:textId="580A4F2C" w:rsidR="006161D2" w:rsidRPr="009578B7" w:rsidRDefault="006161D2" w:rsidP="007831B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CAD4167" w14:textId="77777777" w:rsidR="006161D2" w:rsidRPr="009578B7" w:rsidRDefault="006161D2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B2BBC5" w14:textId="1E8C2F77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0" w:type="dxa"/>
            <w:vAlign w:val="bottom"/>
          </w:tcPr>
          <w:p w14:paraId="7CDA6CF9" w14:textId="77777777" w:rsidR="006161D2" w:rsidRPr="009578B7" w:rsidRDefault="006161D2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9388C3" w14:textId="0305B1F7" w:rsidR="006161D2" w:rsidRPr="009578B7" w:rsidRDefault="006161D2" w:rsidP="009578B7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900" w:type="dxa"/>
            <w:vAlign w:val="bottom"/>
          </w:tcPr>
          <w:p w14:paraId="50F287DE" w14:textId="0C88FA05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532020" w14:textId="7DEC4883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7042240" w14:textId="6CA6D159" w:rsidR="006161D2" w:rsidRPr="009578B7" w:rsidRDefault="006161D2" w:rsidP="009578B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78B7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</w:tr>
      <w:tr w:rsidR="006161D2" w:rsidRPr="004D49BC" w14:paraId="7CD81EDB" w14:textId="77777777" w:rsidTr="00EC3B51">
        <w:trPr>
          <w:trHeight w:val="350"/>
        </w:trPr>
        <w:tc>
          <w:tcPr>
            <w:tcW w:w="1980" w:type="dxa"/>
          </w:tcPr>
          <w:p w14:paraId="79F34AF8" w14:textId="413C81D9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059002B6" w14:textId="494E2AF6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C4A1E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843E6A" w14:textId="56D303FF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5B290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22419938" w14:textId="784D254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9FC6E5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9E18F5" w14:textId="429CE8BE" w:rsidR="006161D2" w:rsidRPr="004D49BC" w:rsidRDefault="006161D2" w:rsidP="009578B7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3039B4" w14:textId="18999EE9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22B244" w14:textId="58721AF9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1DA88E" w14:textId="2C81A37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5C3A33A8" w14:textId="77777777" w:rsidTr="00EC3B51">
        <w:trPr>
          <w:trHeight w:val="350"/>
        </w:trPr>
        <w:tc>
          <w:tcPr>
            <w:tcW w:w="1980" w:type="dxa"/>
          </w:tcPr>
          <w:p w14:paraId="59607F74" w14:textId="6B18160C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6065D67" w14:textId="1612BC8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D3A379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72BF3E" w14:textId="67D8402B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D49BC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80" w:type="dxa"/>
            <w:vAlign w:val="bottom"/>
          </w:tcPr>
          <w:p w14:paraId="161F9A3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6D2BDE" w14:textId="6E228E6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vAlign w:val="bottom"/>
          </w:tcPr>
          <w:p w14:paraId="5838BA57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517B84" w14:textId="3EBD1A7F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7FC3D9C" w14:textId="77AE4C54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990" w:type="dxa"/>
            <w:vAlign w:val="bottom"/>
          </w:tcPr>
          <w:p w14:paraId="62D46E86" w14:textId="74B33CA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AA0F741" w14:textId="1B2BDD5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</w:tr>
      <w:tr w:rsidR="006161D2" w:rsidRPr="004D49BC" w14:paraId="7B3C823E" w14:textId="77777777" w:rsidTr="00EC3B51">
        <w:trPr>
          <w:trHeight w:val="350"/>
        </w:trPr>
        <w:tc>
          <w:tcPr>
            <w:tcW w:w="1980" w:type="dxa"/>
          </w:tcPr>
          <w:p w14:paraId="6FFC8146" w14:textId="419D8408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44F84833" w14:textId="5203DBD9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14:paraId="03F6AA6B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F46ED7" w14:textId="5B6DD895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44CE8C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58AD662" w14:textId="3CB0C67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14:paraId="4A4F615E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571EF9" w14:textId="0400F5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34C2FC4" w14:textId="24B717E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0" w:type="dxa"/>
            <w:vAlign w:val="bottom"/>
          </w:tcPr>
          <w:p w14:paraId="5CD14EF7" w14:textId="337743F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4CF2E9F" w14:textId="77790B7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6161D2" w:rsidRPr="004D49BC" w14:paraId="309C7F4D" w14:textId="77777777" w:rsidTr="00EC3B51">
        <w:trPr>
          <w:trHeight w:val="350"/>
        </w:trPr>
        <w:tc>
          <w:tcPr>
            <w:tcW w:w="1980" w:type="dxa"/>
          </w:tcPr>
          <w:p w14:paraId="7654F69B" w14:textId="79BAAF5F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4858854" w14:textId="09E6C9B9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BC74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A88A39" w14:textId="75D57B92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CB4C41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7393625" w14:textId="19F2872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DEFCAF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90BE36" w14:textId="08389BFF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DDE22D" w14:textId="7EC54685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3AB9E7" w14:textId="712F680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FABFC9" w14:textId="42B7D826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653E80DD" w14:textId="77777777" w:rsidTr="00EC3B51">
        <w:trPr>
          <w:trHeight w:val="350"/>
        </w:trPr>
        <w:tc>
          <w:tcPr>
            <w:tcW w:w="1980" w:type="dxa"/>
          </w:tcPr>
          <w:p w14:paraId="2CE5ABA1" w14:textId="21EBF569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F5F94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B46AA0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B5A7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17A2EA4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5C3866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C6D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2B2C4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E3D7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98D55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2D32F59D" w14:textId="77777777" w:rsidTr="00EC3B51">
        <w:trPr>
          <w:trHeight w:val="350"/>
        </w:trPr>
        <w:tc>
          <w:tcPr>
            <w:tcW w:w="1980" w:type="dxa"/>
          </w:tcPr>
          <w:p w14:paraId="758849D8" w14:textId="4FACA333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0885EB0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5B41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EA2BBA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9C247B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307F71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5ED18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B5596D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34B525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15FA5F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1D2" w:rsidRPr="004D49BC" w14:paraId="7B7D3411" w14:textId="77777777" w:rsidTr="00EC3B51">
        <w:trPr>
          <w:trHeight w:val="350"/>
        </w:trPr>
        <w:tc>
          <w:tcPr>
            <w:tcW w:w="1980" w:type="dxa"/>
          </w:tcPr>
          <w:p w14:paraId="75619B87" w14:textId="1B3DB32B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3C988C1E" w14:textId="290F426D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3444153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AF29B" w14:textId="49742637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0" w:type="dxa"/>
            <w:vAlign w:val="bottom"/>
          </w:tcPr>
          <w:p w14:paraId="6989FBE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D918D5B" w14:textId="07EAE4E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0" w:type="dxa"/>
            <w:vAlign w:val="bottom"/>
          </w:tcPr>
          <w:p w14:paraId="03E8BDFE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CD7C56" w14:textId="595CFC83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027B885" w14:textId="5F50121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990" w:type="dxa"/>
            <w:vAlign w:val="bottom"/>
          </w:tcPr>
          <w:p w14:paraId="3EDEB8E2" w14:textId="1DD20645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167859B" w14:textId="1D4754B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</w:tr>
      <w:tr w:rsidR="006161D2" w:rsidRPr="004D49BC" w14:paraId="52F738DB" w14:textId="77777777" w:rsidTr="00EC3B51">
        <w:trPr>
          <w:trHeight w:val="350"/>
        </w:trPr>
        <w:tc>
          <w:tcPr>
            <w:tcW w:w="1980" w:type="dxa"/>
          </w:tcPr>
          <w:p w14:paraId="7190AEA3" w14:textId="459F17E6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68894F4" w14:textId="4A55B7EC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87C5BC" w14:textId="5069B7E5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vAlign w:val="bottom"/>
          </w:tcPr>
          <w:p w14:paraId="5BB961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1D8083D" w14:textId="354F1FD4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vAlign w:val="bottom"/>
          </w:tcPr>
          <w:p w14:paraId="07C110DD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B095C6" w14:textId="7C783E2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56E9C34" w14:textId="05706C5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990" w:type="dxa"/>
            <w:vAlign w:val="bottom"/>
          </w:tcPr>
          <w:p w14:paraId="0F6B577A" w14:textId="3803E616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4079BF8" w14:textId="491E3E4E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6161D2" w:rsidRPr="004D49BC" w14:paraId="7FCE305E" w14:textId="77777777" w:rsidTr="00EC3B51">
        <w:trPr>
          <w:trHeight w:val="350"/>
        </w:trPr>
        <w:tc>
          <w:tcPr>
            <w:tcW w:w="1980" w:type="dxa"/>
          </w:tcPr>
          <w:p w14:paraId="1E5F5475" w14:textId="14D08D9A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4A37E1E2" w14:textId="4B07CF30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11C382" w14:textId="0A85897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6B864730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965EB09" w14:textId="35FE772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75F66FA3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25C956" w14:textId="5EEE14B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6A9AB4D" w14:textId="43A6F66A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990" w:type="dxa"/>
            <w:vAlign w:val="bottom"/>
          </w:tcPr>
          <w:p w14:paraId="161D989E" w14:textId="213C3BA1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874B19B" w14:textId="090A925D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6161D2" w:rsidRPr="004D49BC" w14:paraId="4CB071E0" w14:textId="77777777" w:rsidTr="00EC3B51">
        <w:trPr>
          <w:trHeight w:val="350"/>
        </w:trPr>
        <w:tc>
          <w:tcPr>
            <w:tcW w:w="1980" w:type="dxa"/>
          </w:tcPr>
          <w:p w14:paraId="59B794C7" w14:textId="3A4F1A6D" w:rsidR="006161D2" w:rsidRPr="004D49BC" w:rsidRDefault="006161D2" w:rsidP="009C7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2D37D77" w14:textId="497F78EE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14301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F4521C" w14:textId="39032A6D" w:rsidR="006161D2" w:rsidRPr="004D49BC" w:rsidRDefault="006161D2" w:rsidP="009C7E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FEC05C" w14:textId="77777777" w:rsidR="006161D2" w:rsidRPr="004D49BC" w:rsidRDefault="006161D2" w:rsidP="009C7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2264823" w14:textId="7B6050A8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AA41D4" w14:textId="77777777" w:rsidR="006161D2" w:rsidRPr="004D49BC" w:rsidRDefault="006161D2" w:rsidP="009C7EC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AC3710" w14:textId="40C25C6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C91A82" w14:textId="13A1C9AB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0AC1D3" w14:textId="253C414C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BA71E7" w14:textId="7657E6C0" w:rsidR="006161D2" w:rsidRPr="004D49BC" w:rsidRDefault="006161D2" w:rsidP="009C7ECE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E7472A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6" w:name="_Hlk165987322"/>
      <w:r w:rsidRPr="00E7472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bookmarkEnd w:id="6"/>
    <w:p w14:paraId="34521613" w14:textId="77777777" w:rsidR="00102221" w:rsidRPr="00277D36" w:rsidRDefault="00102221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C25B709" w14:textId="321C605D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</w:t>
      </w:r>
      <w:r w:rsidR="009904FA">
        <w:rPr>
          <w:rFonts w:ascii="Angsana New" w:hAnsi="Angsana New" w:cs="Angsana New" w:hint="cs"/>
          <w:sz w:val="30"/>
          <w:szCs w:val="30"/>
          <w:cs/>
        </w:rPr>
        <w:t>เ</w:t>
      </w:r>
      <w:r w:rsidR="00493378">
        <w:rPr>
          <w:rFonts w:ascii="Angsana New" w:hAnsi="Angsana New" w:cs="Angsana New" w:hint="cs"/>
          <w:sz w:val="30"/>
          <w:szCs w:val="30"/>
          <w:cs/>
        </w:rPr>
        <w:t>ก</w:t>
      </w:r>
      <w:r w:rsidR="009904FA">
        <w:rPr>
          <w:rFonts w:ascii="Angsana New" w:hAnsi="Angsana New" w:cs="Angsana New" w:hint="cs"/>
          <w:sz w:val="30"/>
          <w:szCs w:val="30"/>
          <w:cs/>
        </w:rPr>
        <w:t>้า</w:t>
      </w:r>
      <w:r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3</w:t>
      </w:r>
      <w:r w:rsidR="00493378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9904F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93378">
        <w:rPr>
          <w:rFonts w:ascii="Angsana New" w:hAnsi="Angsana New" w:cs="Angsana New" w:hint="cs"/>
          <w:sz w:val="30"/>
          <w:szCs w:val="30"/>
          <w:cs/>
        </w:rPr>
        <w:t>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047E2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047E2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878"/>
        <w:gridCol w:w="984"/>
        <w:gridCol w:w="270"/>
        <w:gridCol w:w="1080"/>
        <w:gridCol w:w="270"/>
        <w:gridCol w:w="1102"/>
        <w:gridCol w:w="270"/>
        <w:gridCol w:w="1083"/>
      </w:tblGrid>
      <w:tr w:rsidR="00102221" w:rsidRPr="004D49BC" w14:paraId="16FD766D" w14:textId="77777777" w:rsidTr="00A053FA">
        <w:tc>
          <w:tcPr>
            <w:tcW w:w="1767" w:type="pct"/>
          </w:tcPr>
          <w:p w14:paraId="35C556D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8" w:type="pct"/>
          </w:tcPr>
          <w:p w14:paraId="6EA2705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68BCB6C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BE111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8A397A5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4D49BC" w14:paraId="3B5E388B" w14:textId="77777777" w:rsidTr="00A053FA">
        <w:tc>
          <w:tcPr>
            <w:tcW w:w="1767" w:type="pct"/>
          </w:tcPr>
          <w:p w14:paraId="14B4F324" w14:textId="77777777" w:rsidR="003047E2" w:rsidRPr="004D49BC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7CE060C0" w14:textId="57EBC33C" w:rsidR="003047E2" w:rsidRPr="004D49BC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46EC9A30" w14:textId="6BD38768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DE407C3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0ACC5C" w14:textId="3FFCAF16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94EBD77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C7421D" w14:textId="3134B426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340421B" w14:textId="77777777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34CB0B" w14:textId="0465712F" w:rsidR="003047E2" w:rsidRPr="004D49BC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221" w:rsidRPr="004D49BC" w14:paraId="2C870A6A" w14:textId="77777777" w:rsidTr="00A053FA">
        <w:tc>
          <w:tcPr>
            <w:tcW w:w="1767" w:type="pct"/>
          </w:tcPr>
          <w:p w14:paraId="28ABF447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</w:tcPr>
          <w:p w14:paraId="67C72214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5D7354BF" w14:textId="77777777" w:rsidR="00102221" w:rsidRPr="004D49BC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752" w:rsidRPr="001343B8" w14:paraId="061C66B6" w14:textId="77777777" w:rsidTr="00A053FA">
        <w:tc>
          <w:tcPr>
            <w:tcW w:w="1767" w:type="pct"/>
          </w:tcPr>
          <w:p w14:paraId="53A754FB" w14:textId="77777777" w:rsidR="00DA2752" w:rsidRPr="001343B8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78" w:type="pct"/>
          </w:tcPr>
          <w:p w14:paraId="5573FE2B" w14:textId="0E9A7E4B" w:rsidR="00DA2752" w:rsidRPr="001343B8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DEAA16B" w14:textId="65D487B5" w:rsidR="00DA2752" w:rsidRPr="006254DF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84874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4874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47" w:type="pct"/>
          </w:tcPr>
          <w:p w14:paraId="0D3F71FF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04FB3C" w14:textId="704A3835" w:rsidR="00DA2752" w:rsidRPr="001343B8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3842">
              <w:rPr>
                <w:rFonts w:asciiTheme="majorBidi" w:hAnsiTheme="majorBidi" w:cstheme="majorBidi"/>
                <w:sz w:val="30"/>
                <w:szCs w:val="30"/>
              </w:rPr>
              <w:t>509,918</w:t>
            </w:r>
          </w:p>
        </w:tc>
        <w:tc>
          <w:tcPr>
            <w:tcW w:w="147" w:type="pct"/>
          </w:tcPr>
          <w:p w14:paraId="1826FE19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EEBBA2" w14:textId="61225003" w:rsidR="00DA2752" w:rsidRPr="001343B8" w:rsidRDefault="00C675FA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173,1</w:t>
            </w:r>
            <w:r w:rsidR="004769D4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04</w:t>
            </w:r>
          </w:p>
        </w:tc>
        <w:tc>
          <w:tcPr>
            <w:tcW w:w="147" w:type="pct"/>
          </w:tcPr>
          <w:p w14:paraId="23A0F252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14:paraId="707CFDAA" w14:textId="1B9F41AC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112,668</w:t>
            </w:r>
          </w:p>
        </w:tc>
      </w:tr>
      <w:tr w:rsidR="00DA2752" w:rsidRPr="001343B8" w14:paraId="382A9298" w14:textId="77777777" w:rsidTr="00A053FA">
        <w:tc>
          <w:tcPr>
            <w:tcW w:w="1767" w:type="pct"/>
          </w:tcPr>
          <w:p w14:paraId="0A9D02A7" w14:textId="6CAE2D96" w:rsidR="00DA2752" w:rsidRPr="001343B8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(หัก)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478" w:type="pct"/>
          </w:tcPr>
          <w:p w14:paraId="447B6C6D" w14:textId="77777777" w:rsidR="00DA2752" w:rsidRPr="001343B8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FB6E6F" w14:textId="07B1CDCF" w:rsidR="00DA2752" w:rsidRPr="006254DF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(303,578)</w:t>
            </w:r>
          </w:p>
        </w:tc>
        <w:tc>
          <w:tcPr>
            <w:tcW w:w="147" w:type="pct"/>
          </w:tcPr>
          <w:p w14:paraId="41C87430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1E2370" w14:textId="6A5B4EA0" w:rsidR="00DA2752" w:rsidRPr="001343B8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3842">
              <w:rPr>
                <w:rFonts w:asciiTheme="majorBidi" w:hAnsiTheme="majorBidi" w:cstheme="majorBidi"/>
                <w:sz w:val="30"/>
                <w:szCs w:val="30"/>
              </w:rPr>
              <w:t>502,175</w:t>
            </w:r>
          </w:p>
        </w:tc>
        <w:tc>
          <w:tcPr>
            <w:tcW w:w="147" w:type="pct"/>
          </w:tcPr>
          <w:p w14:paraId="19425CE7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1F2BBE6" w14:textId="34C70CD6" w:rsidR="00DA2752" w:rsidRPr="001343B8" w:rsidRDefault="00C675FA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41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3,710</w:t>
            </w:r>
          </w:p>
        </w:tc>
        <w:tc>
          <w:tcPr>
            <w:tcW w:w="147" w:type="pct"/>
          </w:tcPr>
          <w:p w14:paraId="781F1FF2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14:paraId="5D198C5C" w14:textId="47A72D40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92,411</w:t>
            </w:r>
          </w:p>
        </w:tc>
      </w:tr>
      <w:tr w:rsidR="00DA2752" w:rsidRPr="001343B8" w14:paraId="7BCC23CC" w14:textId="77777777" w:rsidTr="00A053FA">
        <w:tc>
          <w:tcPr>
            <w:tcW w:w="1767" w:type="pct"/>
          </w:tcPr>
          <w:p w14:paraId="54469DA5" w14:textId="77777777" w:rsidR="00DA2752" w:rsidRPr="001343B8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78" w:type="pct"/>
          </w:tcPr>
          <w:p w14:paraId="341AA745" w14:textId="77777777" w:rsidR="00DA2752" w:rsidRPr="001343B8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D8FE438" w14:textId="2CE3D3EE" w:rsidR="00DA2752" w:rsidRPr="006254DF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984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4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47" w:type="pct"/>
          </w:tcPr>
          <w:p w14:paraId="1433369A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4BE43640" w:rsidR="00DA2752" w:rsidRPr="001343B8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1,012,093</w:t>
            </w:r>
          </w:p>
        </w:tc>
        <w:tc>
          <w:tcPr>
            <w:tcW w:w="147" w:type="pct"/>
          </w:tcPr>
          <w:p w14:paraId="3C1B6D82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44FAF5" w14:textId="0BD91DC3" w:rsidR="00DA2752" w:rsidRPr="001343B8" w:rsidRDefault="00C675FA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176,8</w:t>
            </w:r>
            <w:r w:rsidR="004769D4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147" w:type="pct"/>
          </w:tcPr>
          <w:p w14:paraId="085C3D9B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737FD690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205,079</w:t>
            </w:r>
          </w:p>
        </w:tc>
      </w:tr>
    </w:tbl>
    <w:p w14:paraId="61865154" w14:textId="77777777" w:rsidR="00102221" w:rsidRPr="001343B8" w:rsidRDefault="00102221" w:rsidP="00102221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80"/>
        <w:gridCol w:w="982"/>
        <w:gridCol w:w="272"/>
        <w:gridCol w:w="1080"/>
        <w:gridCol w:w="272"/>
        <w:gridCol w:w="1114"/>
        <w:gridCol w:w="272"/>
        <w:gridCol w:w="1078"/>
      </w:tblGrid>
      <w:tr w:rsidR="00102221" w:rsidRPr="001343B8" w14:paraId="2D22A7CE" w14:textId="77777777" w:rsidTr="00A053FA">
        <w:tc>
          <w:tcPr>
            <w:tcW w:w="1814" w:type="pct"/>
          </w:tcPr>
          <w:p w14:paraId="78EAE60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5" w:type="pct"/>
          </w:tcPr>
          <w:p w14:paraId="66882EBA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117583C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15710D94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7E2" w:rsidRPr="001343B8" w14:paraId="565B5660" w14:textId="77777777" w:rsidTr="00A053FA">
        <w:trPr>
          <w:trHeight w:val="371"/>
        </w:trPr>
        <w:tc>
          <w:tcPr>
            <w:tcW w:w="1814" w:type="pct"/>
          </w:tcPr>
          <w:p w14:paraId="258C56CA" w14:textId="77777777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13EA4BC4" w14:textId="77777777" w:rsidR="003047E2" w:rsidRPr="001343B8" w:rsidRDefault="003047E2" w:rsidP="00304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1E696384" w14:textId="0C48435C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C1B731A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1B9678" w14:textId="5CDFF66F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168544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53992" w14:textId="247C055D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5E2E8ED2" w14:textId="77777777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2A0700" w14:textId="58407D6D" w:rsidR="003047E2" w:rsidRPr="001343B8" w:rsidRDefault="003047E2" w:rsidP="0030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221" w:rsidRPr="001343B8" w14:paraId="15A1C503" w14:textId="77777777" w:rsidTr="00A053FA">
        <w:tc>
          <w:tcPr>
            <w:tcW w:w="1814" w:type="pct"/>
          </w:tcPr>
          <w:p w14:paraId="090D96BE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695C9FC8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14:paraId="216AB4AB" w14:textId="77777777" w:rsidR="00102221" w:rsidRPr="001343B8" w:rsidRDefault="00102221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752" w:rsidRPr="001343B8" w14:paraId="07FD0FB2" w14:textId="77777777" w:rsidTr="00A053FA">
        <w:tc>
          <w:tcPr>
            <w:tcW w:w="1814" w:type="pct"/>
          </w:tcPr>
          <w:p w14:paraId="7A0FC31A" w14:textId="77777777" w:rsidR="00DA2752" w:rsidRPr="001343B8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5" w:type="pct"/>
          </w:tcPr>
          <w:p w14:paraId="49BCB36E" w14:textId="77777777" w:rsidR="00DA2752" w:rsidRPr="001343B8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73C6DE2" w14:textId="13D7AC6D" w:rsidR="00DA2752" w:rsidRPr="001343B8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23,51</w:t>
            </w:r>
            <w:r w:rsidR="0098487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45058A9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6611E6" w14:textId="77C5AF01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7,565</w:t>
            </w:r>
          </w:p>
        </w:tc>
        <w:tc>
          <w:tcPr>
            <w:tcW w:w="148" w:type="pct"/>
          </w:tcPr>
          <w:p w14:paraId="0BC9A1D7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525D31" w14:textId="34AE57D7" w:rsidR="00DA2752" w:rsidRPr="001343B8" w:rsidRDefault="00B00AD1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7,519</w:t>
            </w:r>
          </w:p>
        </w:tc>
        <w:tc>
          <w:tcPr>
            <w:tcW w:w="148" w:type="pct"/>
          </w:tcPr>
          <w:p w14:paraId="5FCE0175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</w:tcPr>
          <w:p w14:paraId="7D1ACB7A" w14:textId="66731520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4,346</w:t>
            </w:r>
          </w:p>
        </w:tc>
      </w:tr>
      <w:tr w:rsidR="00DA2752" w:rsidRPr="004D49BC" w14:paraId="43FC7878" w14:textId="77777777" w:rsidTr="00A053FA">
        <w:tc>
          <w:tcPr>
            <w:tcW w:w="1814" w:type="pct"/>
          </w:tcPr>
          <w:p w14:paraId="124FC342" w14:textId="77777777" w:rsidR="00DA2752" w:rsidRPr="001343B8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5" w:type="pct"/>
          </w:tcPr>
          <w:p w14:paraId="1902792B" w14:textId="77777777" w:rsidR="00DA2752" w:rsidRPr="001343B8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0EEF3752" w14:textId="680FE6E1" w:rsidR="00DA2752" w:rsidRPr="001343B8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</w:t>
            </w:r>
            <w:r w:rsidR="0098487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A2A1052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C0D0DD" w14:textId="75D7BD75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7,213</w:t>
            </w:r>
          </w:p>
        </w:tc>
        <w:tc>
          <w:tcPr>
            <w:tcW w:w="148" w:type="pct"/>
          </w:tcPr>
          <w:p w14:paraId="2219752B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5B0C604" w14:textId="0A059BD3" w:rsidR="00DA2752" w:rsidRPr="001343B8" w:rsidRDefault="00C675FA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2,249</w:t>
            </w:r>
          </w:p>
        </w:tc>
        <w:tc>
          <w:tcPr>
            <w:tcW w:w="148" w:type="pct"/>
          </w:tcPr>
          <w:p w14:paraId="29A967AA" w14:textId="77777777" w:rsidR="00DA2752" w:rsidRPr="001343B8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</w:tcPr>
          <w:p w14:paraId="62FAA0EC" w14:textId="67FE6AF4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(29)</w:t>
            </w:r>
          </w:p>
        </w:tc>
      </w:tr>
      <w:tr w:rsidR="00DA2752" w:rsidRPr="004D49BC" w14:paraId="139960D4" w14:textId="77777777" w:rsidTr="00A053FA">
        <w:tc>
          <w:tcPr>
            <w:tcW w:w="1814" w:type="pct"/>
          </w:tcPr>
          <w:p w14:paraId="47A65B4D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5" w:type="pct"/>
          </w:tcPr>
          <w:p w14:paraId="54096C4B" w14:textId="77777777" w:rsidR="00DA2752" w:rsidRPr="004D49BC" w:rsidRDefault="00DA2752" w:rsidP="00DA27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88C527D" w14:textId="51651D68" w:rsidR="00DA2752" w:rsidRPr="005415B8" w:rsidRDefault="00DA1889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22,483</w:t>
            </w:r>
          </w:p>
        </w:tc>
        <w:tc>
          <w:tcPr>
            <w:tcW w:w="148" w:type="pct"/>
          </w:tcPr>
          <w:p w14:paraId="0A4545B4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708C3AB2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14,778</w:t>
            </w:r>
          </w:p>
        </w:tc>
        <w:tc>
          <w:tcPr>
            <w:tcW w:w="148" w:type="pct"/>
          </w:tcPr>
          <w:p w14:paraId="0A93896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0B42B5" w14:textId="4C223DD8" w:rsidR="00DA2752" w:rsidRPr="004D49BC" w:rsidRDefault="00B00AD1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9,768</w:t>
            </w:r>
          </w:p>
        </w:tc>
        <w:tc>
          <w:tcPr>
            <w:tcW w:w="148" w:type="pct"/>
          </w:tcPr>
          <w:p w14:paraId="200AF11F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2659F5EC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4,317</w:t>
            </w:r>
          </w:p>
        </w:tc>
      </w:tr>
    </w:tbl>
    <w:p w14:paraId="3CEFEE7D" w14:textId="77777777" w:rsidR="00102221" w:rsidRPr="00277D36" w:rsidRDefault="00102221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277D36" w:rsidRDefault="0036476B" w:rsidP="0027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2752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4B8E411F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5D9C4F52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079C0261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148F3CB3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22069C7D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DF19FEC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2752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2849E3A0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3DCA5BD6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7A36DAA2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072F9D0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846D55C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7542354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27AA3703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A2752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752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A2752" w:rsidRPr="004D49BC" w14:paraId="2DBED288" w14:textId="77777777" w:rsidTr="0052543D">
        <w:tc>
          <w:tcPr>
            <w:tcW w:w="2198" w:type="pct"/>
          </w:tcPr>
          <w:p w14:paraId="3242F6BE" w14:textId="278F6AEF" w:rsidR="00DA2752" w:rsidRPr="002C4C52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C4C5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2C4C5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14B32405" w:rsidR="00DA2752" w:rsidRPr="004D49BC" w:rsidRDefault="00210C0C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10C0C">
              <w:rPr>
                <w:rFonts w:ascii="Angsana New" w:hAnsi="Angsana New" w:cs="Angsana New"/>
                <w:sz w:val="30"/>
                <w:szCs w:val="30"/>
                <w:lang w:eastAsia="ko-KR"/>
              </w:rPr>
              <w:t>802,615</w:t>
            </w:r>
          </w:p>
        </w:tc>
        <w:tc>
          <w:tcPr>
            <w:tcW w:w="135" w:type="pct"/>
            <w:vAlign w:val="bottom"/>
          </w:tcPr>
          <w:p w14:paraId="08ED3E3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4B18A124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185,527</w:t>
            </w:r>
          </w:p>
        </w:tc>
        <w:tc>
          <w:tcPr>
            <w:tcW w:w="141" w:type="pct"/>
            <w:vAlign w:val="bottom"/>
          </w:tcPr>
          <w:p w14:paraId="04C3087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5E614E4A" w:rsidR="00DA2752" w:rsidRPr="001A3359" w:rsidRDefault="005E161C" w:rsidP="001A335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3359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56,683</w:t>
            </w:r>
          </w:p>
        </w:tc>
        <w:tc>
          <w:tcPr>
            <w:tcW w:w="130" w:type="pct"/>
            <w:vAlign w:val="bottom"/>
          </w:tcPr>
          <w:p w14:paraId="3B9ED57F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6DCEEA52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12,595</w:t>
            </w:r>
          </w:p>
        </w:tc>
      </w:tr>
      <w:tr w:rsidR="00DA2752" w:rsidRPr="004D49BC" w14:paraId="3D8844D1" w14:textId="77777777" w:rsidTr="00594323">
        <w:tc>
          <w:tcPr>
            <w:tcW w:w="2198" w:type="pct"/>
          </w:tcPr>
          <w:p w14:paraId="0C9F6AB9" w14:textId="3831F25E" w:rsidR="00DA2752" w:rsidRPr="002C4C52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4C5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91" w:type="pct"/>
            <w:vAlign w:val="bottom"/>
          </w:tcPr>
          <w:p w14:paraId="5ACE0157" w14:textId="45A19C9F" w:rsidR="00DA2752" w:rsidRPr="004D49BC" w:rsidRDefault="008622B7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22B7">
              <w:rPr>
                <w:rFonts w:ascii="Angsana New" w:hAnsi="Angsana New" w:cs="Angsana New"/>
                <w:sz w:val="30"/>
                <w:szCs w:val="30"/>
                <w:lang w:eastAsia="ko-KR"/>
              </w:rPr>
              <w:t>3,417</w:t>
            </w:r>
          </w:p>
        </w:tc>
        <w:tc>
          <w:tcPr>
            <w:tcW w:w="135" w:type="pct"/>
            <w:vAlign w:val="bottom"/>
          </w:tcPr>
          <w:p w14:paraId="2C16410C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6CC75A8E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6,300</w:t>
            </w:r>
          </w:p>
        </w:tc>
        <w:tc>
          <w:tcPr>
            <w:tcW w:w="141" w:type="pct"/>
            <w:vAlign w:val="bottom"/>
          </w:tcPr>
          <w:p w14:paraId="22229F82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224ADC33" w:rsidR="00DA2752" w:rsidRPr="001A3359" w:rsidRDefault="005E161C" w:rsidP="001A335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A3359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2,032</w:t>
            </w:r>
          </w:p>
        </w:tc>
        <w:tc>
          <w:tcPr>
            <w:tcW w:w="130" w:type="pct"/>
            <w:vAlign w:val="bottom"/>
          </w:tcPr>
          <w:p w14:paraId="3EB66497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44CC1CE2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5,044</w:t>
            </w:r>
          </w:p>
        </w:tc>
      </w:tr>
      <w:tr w:rsidR="00DA2752" w:rsidRPr="004D49BC" w14:paraId="0FAB8C2E" w14:textId="77777777" w:rsidTr="0052543D">
        <w:tc>
          <w:tcPr>
            <w:tcW w:w="2198" w:type="pct"/>
          </w:tcPr>
          <w:p w14:paraId="2FC4E3AA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232096DC" w:rsidR="00DA2752" w:rsidRPr="004D49BC" w:rsidRDefault="008622B7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622B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806,032</w:t>
            </w:r>
          </w:p>
        </w:tc>
        <w:tc>
          <w:tcPr>
            <w:tcW w:w="135" w:type="pct"/>
            <w:vAlign w:val="bottom"/>
          </w:tcPr>
          <w:p w14:paraId="5E257414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463AED7F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191,827</w:t>
            </w:r>
          </w:p>
        </w:tc>
        <w:tc>
          <w:tcPr>
            <w:tcW w:w="141" w:type="pct"/>
            <w:vAlign w:val="bottom"/>
          </w:tcPr>
          <w:p w14:paraId="694298E6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17C4B0A0" w:rsidR="00DA2752" w:rsidRPr="001A3359" w:rsidRDefault="005E161C" w:rsidP="001A335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A3359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58,715</w:t>
            </w:r>
          </w:p>
        </w:tc>
        <w:tc>
          <w:tcPr>
            <w:tcW w:w="130" w:type="pct"/>
            <w:vAlign w:val="bottom"/>
          </w:tcPr>
          <w:p w14:paraId="3CE72A6B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01B797F2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17,639</w:t>
            </w:r>
          </w:p>
        </w:tc>
      </w:tr>
    </w:tbl>
    <w:p w14:paraId="5A8A5C56" w14:textId="14B2F4D5" w:rsidR="00F17B55" w:rsidRDefault="00F17B55"/>
    <w:p w14:paraId="65F575BE" w14:textId="08900E4A" w:rsidR="00A249F8" w:rsidRPr="004D49BC" w:rsidRDefault="00F17B55" w:rsidP="00F1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594323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59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594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2752" w:rsidRPr="004D49BC" w14:paraId="6BB5FCF9" w14:textId="77777777" w:rsidTr="00594323">
        <w:trPr>
          <w:trHeight w:val="344"/>
          <w:tblHeader/>
        </w:trPr>
        <w:tc>
          <w:tcPr>
            <w:tcW w:w="2198" w:type="pct"/>
          </w:tcPr>
          <w:p w14:paraId="721BEC02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49DF6AB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302AD302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7D9955D1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4F7BD2F8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A2752" w:rsidRPr="004D49BC" w14:paraId="0F8BD93D" w14:textId="77777777" w:rsidTr="00594323">
        <w:trPr>
          <w:trHeight w:val="344"/>
          <w:tblHeader/>
        </w:trPr>
        <w:tc>
          <w:tcPr>
            <w:tcW w:w="2198" w:type="pct"/>
          </w:tcPr>
          <w:p w14:paraId="3FB6CEB9" w14:textId="77777777" w:rsidR="00DA2752" w:rsidRPr="004D49BC" w:rsidRDefault="00DA2752" w:rsidP="00DA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517B8515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2D4182C6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37F1A660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B76493E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2D1901D6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3178AEE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3F2BD68A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A2752" w:rsidRPr="004D49BC" w14:paraId="4B3876C6" w14:textId="77777777" w:rsidTr="00594323">
        <w:trPr>
          <w:tblHeader/>
        </w:trPr>
        <w:tc>
          <w:tcPr>
            <w:tcW w:w="2198" w:type="pct"/>
          </w:tcPr>
          <w:p w14:paraId="0319C092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752" w:rsidRPr="004D49BC" w14:paraId="2C54FB7E" w14:textId="77777777" w:rsidTr="0052543D">
        <w:tc>
          <w:tcPr>
            <w:tcW w:w="2198" w:type="pct"/>
          </w:tcPr>
          <w:p w14:paraId="7F5AD18B" w14:textId="3E412DFC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2752" w:rsidRPr="004D49BC" w14:paraId="2FC085B4" w14:textId="77777777" w:rsidTr="0052543D">
        <w:tc>
          <w:tcPr>
            <w:tcW w:w="2198" w:type="pct"/>
          </w:tcPr>
          <w:p w14:paraId="1FE2DBED" w14:textId="3F9190EE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2752" w:rsidRPr="004D49BC" w14:paraId="12A74638" w14:textId="77777777" w:rsidTr="00594323">
        <w:tc>
          <w:tcPr>
            <w:tcW w:w="2198" w:type="pct"/>
          </w:tcPr>
          <w:p w14:paraId="686937CE" w14:textId="4E71E023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23377C58" w:rsidR="00DA2752" w:rsidRPr="00212BEE" w:rsidRDefault="008622B7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8622B7">
              <w:rPr>
                <w:rFonts w:ascii="Angsana New" w:hAnsi="Angsana New" w:cs="Angsana New"/>
                <w:sz w:val="30"/>
                <w:szCs w:val="30"/>
                <w:lang w:eastAsia="ko-KR"/>
              </w:rPr>
              <w:t>567,474</w:t>
            </w:r>
          </w:p>
        </w:tc>
        <w:tc>
          <w:tcPr>
            <w:tcW w:w="135" w:type="pct"/>
            <w:vAlign w:val="bottom"/>
          </w:tcPr>
          <w:p w14:paraId="2A393262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6F4E9085" w14:textId="11A90C9C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719,046</w:t>
            </w:r>
          </w:p>
        </w:tc>
        <w:tc>
          <w:tcPr>
            <w:tcW w:w="141" w:type="pct"/>
            <w:vAlign w:val="bottom"/>
          </w:tcPr>
          <w:p w14:paraId="340B43FD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6FB8B37A" w:rsidR="00DA2752" w:rsidRPr="00E83E43" w:rsidRDefault="005E161C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699E1F5E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A2752" w:rsidRPr="004D49BC" w14:paraId="4A4FFF5A" w14:textId="77777777" w:rsidTr="00594323">
        <w:tc>
          <w:tcPr>
            <w:tcW w:w="2198" w:type="pct"/>
          </w:tcPr>
          <w:p w14:paraId="14E9687E" w14:textId="536B7C8D" w:rsidR="00DA2752" w:rsidRPr="00A73388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Pr="00A733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01C545E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A2752" w:rsidRPr="004D49BC" w14:paraId="19DCAD67" w14:textId="77777777" w:rsidTr="00594323">
        <w:tc>
          <w:tcPr>
            <w:tcW w:w="2198" w:type="pct"/>
          </w:tcPr>
          <w:p w14:paraId="1DA96CF2" w14:textId="5EB188F1" w:rsidR="00DA2752" w:rsidRPr="00A73388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7C52F92" w14:textId="505E7435" w:rsidR="00DA2752" w:rsidRPr="00B60D72" w:rsidRDefault="008622B7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highlight w:val="cyan"/>
                <w:lang w:eastAsia="ko-KR"/>
              </w:rPr>
            </w:pPr>
            <w:r w:rsidRPr="008622B7">
              <w:rPr>
                <w:rFonts w:ascii="Angsana New" w:hAnsi="Angsana New" w:cs="Angsana New"/>
                <w:sz w:val="30"/>
                <w:szCs w:val="30"/>
                <w:lang w:eastAsia="ko-KR"/>
              </w:rPr>
              <w:t>3,743,048</w:t>
            </w:r>
          </w:p>
        </w:tc>
        <w:tc>
          <w:tcPr>
            <w:tcW w:w="135" w:type="pct"/>
            <w:vAlign w:val="bottom"/>
          </w:tcPr>
          <w:p w14:paraId="32BEBB99" w14:textId="77777777" w:rsidR="00DA2752" w:rsidRPr="00DD7219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A2FA1F7" w14:textId="12A6FCD0" w:rsidR="00DA2752" w:rsidRPr="00DD7219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3,415,963</w:t>
            </w:r>
          </w:p>
        </w:tc>
        <w:tc>
          <w:tcPr>
            <w:tcW w:w="141" w:type="pct"/>
            <w:vAlign w:val="bottom"/>
          </w:tcPr>
          <w:p w14:paraId="70656236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22656466" w:rsidR="00DA2752" w:rsidRPr="004D49BC" w:rsidRDefault="005E161C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238,703</w:t>
            </w:r>
          </w:p>
        </w:tc>
        <w:tc>
          <w:tcPr>
            <w:tcW w:w="130" w:type="pct"/>
            <w:vAlign w:val="bottom"/>
          </w:tcPr>
          <w:p w14:paraId="4642A45B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5A80536" w14:textId="79E0C2F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164,061</w:t>
            </w:r>
          </w:p>
        </w:tc>
      </w:tr>
      <w:tr w:rsidR="00DA2752" w:rsidRPr="004D49BC" w14:paraId="077CE9EF" w14:textId="77777777" w:rsidTr="00594323">
        <w:tc>
          <w:tcPr>
            <w:tcW w:w="2198" w:type="pct"/>
          </w:tcPr>
          <w:p w14:paraId="29FB453D" w14:textId="6CD30924" w:rsidR="00DA2752" w:rsidRPr="004D49BC" w:rsidRDefault="00DA2752" w:rsidP="00DA2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7BCB9806" w:rsidR="00DA2752" w:rsidRPr="00B60D72" w:rsidRDefault="008622B7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  <w:lang w:eastAsia="ko-KR"/>
              </w:rPr>
            </w:pPr>
            <w:r w:rsidRPr="008622B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4,310,522</w:t>
            </w:r>
          </w:p>
        </w:tc>
        <w:tc>
          <w:tcPr>
            <w:tcW w:w="135" w:type="pct"/>
            <w:vAlign w:val="bottom"/>
          </w:tcPr>
          <w:p w14:paraId="26E47C99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8CCE1A" w14:textId="2BB1018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4,135,009</w:t>
            </w:r>
          </w:p>
        </w:tc>
        <w:tc>
          <w:tcPr>
            <w:tcW w:w="141" w:type="pct"/>
            <w:vAlign w:val="bottom"/>
          </w:tcPr>
          <w:p w14:paraId="02CB9118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02F36F2D" w:rsidR="00DA2752" w:rsidRPr="004D49BC" w:rsidRDefault="00981ADA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238,703</w:t>
            </w:r>
          </w:p>
        </w:tc>
        <w:tc>
          <w:tcPr>
            <w:tcW w:w="130" w:type="pct"/>
            <w:vAlign w:val="bottom"/>
          </w:tcPr>
          <w:p w14:paraId="03F37E52" w14:textId="77777777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41B9AD" w14:textId="6C8671E9" w:rsidR="00DA2752" w:rsidRPr="004D49BC" w:rsidRDefault="00DA2752" w:rsidP="00DA275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164,061</w:t>
            </w:r>
          </w:p>
        </w:tc>
      </w:tr>
    </w:tbl>
    <w:p w14:paraId="4D660F3A" w14:textId="0BCD473D" w:rsidR="005D177D" w:rsidRPr="004D49BC" w:rsidRDefault="005D177D" w:rsidP="00087D0C">
      <w:pPr>
        <w:rPr>
          <w:rFonts w:asciiTheme="majorBidi" w:hAnsiTheme="majorBidi" w:cstheme="majorBidi"/>
          <w:sz w:val="30"/>
          <w:szCs w:val="30"/>
          <w:cs/>
        </w:rPr>
      </w:pPr>
    </w:p>
    <w:p w14:paraId="5F62F31E" w14:textId="61E548CA" w:rsidR="005D177D" w:rsidRPr="004D49BC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440E3B7" w14:textId="77777777" w:rsidR="00366D93" w:rsidRPr="007341F1" w:rsidRDefault="00366D93" w:rsidP="007341F1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highlight w:val="yellow"/>
        </w:rPr>
      </w:pPr>
    </w:p>
    <w:p w14:paraId="18D96BBC" w14:textId="1D848933" w:rsidR="007B4701" w:rsidRPr="008011B7" w:rsidRDefault="002F42D0" w:rsidP="00D11F9C">
      <w:pPr>
        <w:pStyle w:val="ListParagraph"/>
        <w:tabs>
          <w:tab w:val="clear" w:pos="454"/>
          <w:tab w:val="clear" w:pos="680"/>
          <w:tab w:val="clear" w:pos="907"/>
          <w:tab w:val="left" w:pos="1179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16.1</w:t>
      </w:r>
      <w:r>
        <w:rPr>
          <w:rFonts w:ascii="Angsana New" w:hAnsi="Angsana New"/>
          <w:sz w:val="30"/>
          <w:szCs w:val="30"/>
        </w:rPr>
        <w:tab/>
      </w:r>
      <w:r w:rsidR="007B4701" w:rsidRPr="008011B7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7B4701" w:rsidRPr="008011B7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7B4701" w:rsidRPr="008011B7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7B4701"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701" w:rsidRPr="008011B7">
        <w:rPr>
          <w:rFonts w:ascii="Angsana New" w:hAnsi="Angsana New" w:hint="cs"/>
          <w:sz w:val="30"/>
          <w:szCs w:val="30"/>
          <w:cs/>
        </w:rPr>
        <w:t>มันนี่ ฮับ เซอร์วิส จำกัด</w:t>
      </w:r>
      <w:r w:rsidR="007B4701" w:rsidRPr="008011B7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7B4701" w:rsidRPr="008011B7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="007B4701" w:rsidRPr="008011B7">
        <w:rPr>
          <w:rFonts w:ascii="Angsana New" w:hAnsi="Angsana New"/>
          <w:sz w:val="30"/>
          <w:szCs w:val="30"/>
        </w:rPr>
        <w:t>335.55</w:t>
      </w:r>
      <w:r w:rsidR="007B4701" w:rsidRPr="008011B7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8011B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7B4701" w:rsidRPr="008011B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701" w:rsidRPr="008011B7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6806C06B" w14:textId="77777777" w:rsidR="007B4701" w:rsidRPr="002F42D0" w:rsidRDefault="007B4701" w:rsidP="007B4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06F710DB" w14:textId="00902819" w:rsidR="002F42D0" w:rsidRPr="002F42D0" w:rsidRDefault="002F42D0" w:rsidP="00D11F9C">
      <w:pPr>
        <w:tabs>
          <w:tab w:val="clear" w:pos="454"/>
          <w:tab w:val="clear" w:pos="680"/>
        </w:tabs>
        <w:ind w:left="1341" w:hanging="153"/>
        <w:jc w:val="thaiDistribute"/>
        <w:rPr>
          <w:rFonts w:ascii="Angsana New" w:hAnsi="Angsana New"/>
          <w:sz w:val="30"/>
          <w:szCs w:val="30"/>
        </w:rPr>
      </w:pPr>
      <w:r w:rsidRPr="002F42D0">
        <w:rPr>
          <w:rFonts w:ascii="Angsana New" w:hAnsi="Angsana New" w:cs="Angsana New" w:hint="cs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บริษัทซื้อหุ้นสามัญจากผู้ถือหุ้นเดิมในวันที่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2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2568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55,498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หุ้น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100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บาทเป็นจำนวนเงินรวม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5.5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โดยภายหลังการซื้อหุ้นสามัญดังกล่าว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บริษัทมีสัดส่วนการลงทุนเปลี่ยนไปจากอัตราร้อยละ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96.74 </w:t>
      </w:r>
      <w:r w:rsidR="007B4701" w:rsidRPr="002F42D0">
        <w:rPr>
          <w:rFonts w:ascii="Angsana New" w:hAnsi="Angsana New" w:cs="Angsana New" w:hint="cs"/>
          <w:sz w:val="30"/>
          <w:szCs w:val="30"/>
          <w:cs/>
        </w:rPr>
        <w:t>เป็นอัตราร้อยละ</w:t>
      </w:r>
      <w:r w:rsidR="007B4701" w:rsidRPr="002F42D0">
        <w:rPr>
          <w:rFonts w:ascii="Angsana New" w:hAnsi="Angsana New" w:hint="cs"/>
          <w:sz w:val="30"/>
          <w:szCs w:val="30"/>
          <w:cs/>
        </w:rPr>
        <w:t xml:space="preserve"> </w:t>
      </w:r>
      <w:r w:rsidR="007B4701" w:rsidRPr="002F42D0">
        <w:rPr>
          <w:rFonts w:ascii="Angsana New" w:hAnsi="Angsana New"/>
          <w:sz w:val="30"/>
          <w:szCs w:val="30"/>
        </w:rPr>
        <w:t xml:space="preserve">100.00 </w:t>
      </w:r>
    </w:p>
    <w:p w14:paraId="2D561AE0" w14:textId="15D9477B" w:rsidR="002F42D0" w:rsidRPr="002F42D0" w:rsidRDefault="002F42D0" w:rsidP="00D11F9C">
      <w:pPr>
        <w:pStyle w:val="ListParagraph"/>
        <w:tabs>
          <w:tab w:val="clear" w:pos="454"/>
          <w:tab w:val="clear" w:pos="680"/>
        </w:tabs>
        <w:ind w:left="1350" w:hanging="162"/>
        <w:jc w:val="thaiDistribute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2F42D0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</w:t>
      </w:r>
      <w:r w:rsidRPr="002F42D0">
        <w:rPr>
          <w:rFonts w:asciiTheme="majorBidi" w:hAnsiTheme="majorBidi" w:cstheme="majorBidi"/>
          <w:sz w:val="30"/>
          <w:szCs w:val="30"/>
          <w:cs/>
        </w:rPr>
        <w:t>เงิน</w:t>
      </w:r>
      <w:r w:rsidRPr="002F42D0">
        <w:rPr>
          <w:rFonts w:asciiTheme="majorBidi" w:hAnsiTheme="majorBidi" w:cstheme="majorBidi"/>
          <w:sz w:val="30"/>
          <w:szCs w:val="30"/>
        </w:rPr>
        <w:t xml:space="preserve"> 330.0 </w:t>
      </w:r>
      <w:r w:rsidRPr="002F42D0">
        <w:rPr>
          <w:rFonts w:asciiTheme="majorBidi" w:hAnsiTheme="majorBidi" w:cstheme="majorBidi"/>
          <w:sz w:val="30"/>
          <w:szCs w:val="30"/>
          <w:cs/>
        </w:rPr>
        <w:t>ล้าน</w:t>
      </w:r>
      <w:r w:rsidRPr="002F42D0">
        <w:rPr>
          <w:rFonts w:ascii="Angsana New" w:hAnsi="Angsana New" w:hint="cs"/>
          <w:sz w:val="30"/>
          <w:szCs w:val="30"/>
          <w:cs/>
        </w:rPr>
        <w:t>บาท</w:t>
      </w:r>
      <w:r w:rsidRPr="002F42D0">
        <w:rPr>
          <w:rFonts w:ascii="Angsana New" w:hAnsi="Angsana New"/>
          <w:sz w:val="30"/>
          <w:szCs w:val="30"/>
          <w:cs/>
        </w:rPr>
        <w:t xml:space="preserve"> </w:t>
      </w:r>
      <w:r w:rsidRPr="002F42D0">
        <w:rPr>
          <w:rFonts w:ascii="Angsana New" w:hAnsi="Angsana New" w:hint="cs"/>
          <w:sz w:val="30"/>
          <w:szCs w:val="30"/>
          <w:cs/>
        </w:rPr>
        <w:t>จากทุนจดทะเบียนจำนวน</w:t>
      </w:r>
      <w:r w:rsidRPr="002F42D0">
        <w:rPr>
          <w:rFonts w:ascii="Angsana New" w:hAnsi="Angsana New"/>
          <w:sz w:val="30"/>
          <w:szCs w:val="30"/>
        </w:rPr>
        <w:t xml:space="preserve"> 170.0 </w:t>
      </w:r>
      <w:r w:rsidRPr="002F42D0">
        <w:rPr>
          <w:rFonts w:ascii="Angsana New" w:hAnsi="Angsana New" w:hint="cs"/>
          <w:sz w:val="30"/>
          <w:szCs w:val="30"/>
          <w:cs/>
        </w:rPr>
        <w:t>ล้านบาท</w:t>
      </w:r>
      <w:r w:rsidRPr="002F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F42D0">
        <w:rPr>
          <w:rFonts w:ascii="Angsana New" w:hAnsi="Angsana New" w:hint="cs"/>
          <w:sz w:val="30"/>
          <w:szCs w:val="30"/>
          <w:cs/>
        </w:rPr>
        <w:t>เป็น</w:t>
      </w:r>
      <w:r w:rsidRPr="002F42D0">
        <w:rPr>
          <w:rFonts w:ascii="Angsana New" w:hAnsi="Angsana New"/>
          <w:sz w:val="30"/>
          <w:szCs w:val="30"/>
        </w:rPr>
        <w:t xml:space="preserve"> 500.0 </w:t>
      </w:r>
      <w:r w:rsidRPr="002F42D0">
        <w:rPr>
          <w:rFonts w:ascii="Angsana New" w:hAnsi="Angsana New" w:hint="cs"/>
          <w:sz w:val="30"/>
          <w:szCs w:val="30"/>
          <w:cs/>
        </w:rPr>
        <w:t>ล้านบาท</w:t>
      </w:r>
      <w:r w:rsidRPr="002F42D0">
        <w:rPr>
          <w:rFonts w:ascii="Angsana New" w:hAnsi="Angsana New"/>
          <w:sz w:val="30"/>
          <w:szCs w:val="30"/>
          <w:cs/>
        </w:rPr>
        <w:t xml:space="preserve"> </w:t>
      </w:r>
      <w:r w:rsidRPr="002F42D0">
        <w:rPr>
          <w:rFonts w:ascii="Angsana New" w:hAnsi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Pr="002F42D0">
        <w:rPr>
          <w:rFonts w:ascii="Angsana New" w:hAnsi="Angsana New"/>
          <w:sz w:val="30"/>
          <w:szCs w:val="30"/>
        </w:rPr>
        <w:t xml:space="preserve"> 100.0</w:t>
      </w:r>
      <w:r w:rsidR="00DB65BE">
        <w:rPr>
          <w:rFonts w:ascii="Angsana New" w:hAnsi="Angsana New"/>
          <w:sz w:val="30"/>
          <w:szCs w:val="30"/>
        </w:rPr>
        <w:t>0</w:t>
      </w:r>
      <w:r w:rsidRPr="002F42D0">
        <w:rPr>
          <w:rFonts w:ascii="Angsana New" w:hAnsi="Angsana New"/>
          <w:sz w:val="30"/>
          <w:szCs w:val="30"/>
        </w:rPr>
        <w:t xml:space="preserve"> </w:t>
      </w:r>
      <w:r w:rsidRPr="002F42D0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Pr="002F42D0">
        <w:rPr>
          <w:rFonts w:ascii="Angsana New" w:hAnsi="Angsana New"/>
          <w:sz w:val="30"/>
          <w:szCs w:val="30"/>
        </w:rPr>
        <w:t xml:space="preserve"> 330.0 </w:t>
      </w:r>
      <w:r w:rsidRPr="002F42D0">
        <w:rPr>
          <w:rFonts w:ascii="Angsana New" w:hAnsi="Angsana New" w:hint="cs"/>
          <w:sz w:val="30"/>
          <w:szCs w:val="30"/>
          <w:cs/>
        </w:rPr>
        <w:t>ล้านบาท</w:t>
      </w:r>
      <w:r w:rsidRPr="002F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F42D0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การดำเนินการจดทะเบียนเพิ่มทุนดังกล่าวกับกระทรวงพาณิชย์ได้แล้วเสร็จเมื่อวันที่</w:t>
      </w:r>
      <w:r w:rsidRPr="002F42D0">
        <w:rPr>
          <w:rFonts w:ascii="Angsana New" w:hAnsi="Angsana New"/>
          <w:sz w:val="30"/>
          <w:szCs w:val="30"/>
        </w:rPr>
        <w:t xml:space="preserve"> 3 </w:t>
      </w:r>
      <w:r w:rsidRPr="002F42D0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/>
          <w:sz w:val="30"/>
          <w:szCs w:val="30"/>
        </w:rPr>
        <w:t xml:space="preserve"> 2568 </w:t>
      </w:r>
    </w:p>
    <w:p w14:paraId="4178533F" w14:textId="77777777" w:rsidR="002F42D0" w:rsidRDefault="002F42D0" w:rsidP="002F42D0">
      <w:pPr>
        <w:tabs>
          <w:tab w:val="clear" w:pos="454"/>
          <w:tab w:val="clear" w:pos="68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13786FA6" w14:textId="355EEDE5" w:rsidR="00F717FA" w:rsidRPr="002F42D0" w:rsidRDefault="002F42D0" w:rsidP="00DB65BE">
      <w:pPr>
        <w:tabs>
          <w:tab w:val="clear" w:pos="454"/>
          <w:tab w:val="clear" w:pos="680"/>
          <w:tab w:val="clear" w:pos="907"/>
          <w:tab w:val="left" w:pos="1179"/>
        </w:tabs>
        <w:ind w:left="1206" w:hanging="603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2F42D0">
        <w:rPr>
          <w:rFonts w:ascii="Angsana New" w:hAnsi="Angsana New" w:cs="Angsana New"/>
          <w:sz w:val="30"/>
          <w:szCs w:val="30"/>
        </w:rPr>
        <w:t>16.2</w:t>
      </w:r>
      <w:r>
        <w:rPr>
          <w:rFonts w:ascii="Angsana New" w:hAnsi="Angsana New" w:cs="Angsana New"/>
          <w:sz w:val="30"/>
          <w:szCs w:val="30"/>
        </w:rPr>
        <w:tab/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</w:t>
      </w:r>
      <w:r w:rsidR="001E70F1" w:rsidRPr="002F42D0">
        <w:rPr>
          <w:rFonts w:ascii="Angsana New" w:hAnsi="Angsana New" w:cs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1E70F1" w:rsidRPr="002F42D0">
        <w:rPr>
          <w:rFonts w:ascii="Angsana New" w:hAnsi="Angsana New" w:cs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/>
          <w:sz w:val="30"/>
          <w:szCs w:val="30"/>
        </w:rPr>
        <w:t>12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1E70F1" w:rsidRPr="002F42D0">
        <w:rPr>
          <w:rFonts w:ascii="Angsana New" w:hAnsi="Angsana New" w:cs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/>
          <w:sz w:val="30"/>
          <w:szCs w:val="30"/>
        </w:rPr>
        <w:t xml:space="preserve">2568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คณะกรรมการของบริษัทได้อนุมัติให้บริษัทจ่ายเงินปันผลระหว่างกาล</w:t>
      </w:r>
      <w:r w:rsidR="001E70F1" w:rsidRPr="002F42D0">
        <w:rPr>
          <w:rFonts w:ascii="Angsana New" w:hAnsi="Angsana New" w:cs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/>
          <w:sz w:val="30"/>
          <w:szCs w:val="30"/>
        </w:rPr>
        <w:t>0.</w:t>
      </w:r>
      <w:r w:rsidR="001E70F1" w:rsidRPr="002F42D0">
        <w:rPr>
          <w:rFonts w:ascii="Angsana New" w:hAnsi="Angsana New"/>
          <w:sz w:val="30"/>
          <w:szCs w:val="38"/>
        </w:rPr>
        <w:t>10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บาท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สําหรับหุ้นสามัญจํานวน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/>
          <w:sz w:val="30"/>
          <w:szCs w:val="30"/>
        </w:rPr>
        <w:t xml:space="preserve">5,823.2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เป็นจํานวนเงินรวม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0010A3" w:rsidRPr="002F42D0">
        <w:rPr>
          <w:rFonts w:ascii="Angsana New" w:hAnsi="Angsana New"/>
          <w:sz w:val="30"/>
          <w:szCs w:val="30"/>
        </w:rPr>
        <w:t>582.3</w:t>
      </w:r>
      <w:r w:rsidR="001E70F1" w:rsidRPr="002F42D0">
        <w:rPr>
          <w:rFonts w:ascii="Angsana New" w:hAnsi="Angsana New"/>
          <w:sz w:val="30"/>
          <w:szCs w:val="30"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เงินปันผลระหว่างกาลที่ประกาศจ่ายโดยคณะกรรมการดังกล่าว</w:t>
      </w:r>
      <w:r w:rsidR="00DB65BE">
        <w:rPr>
          <w:rFonts w:ascii="Angsana New" w:hAnsi="Angsana New" w:cs="Angsana New"/>
          <w:sz w:val="30"/>
          <w:szCs w:val="30"/>
        </w:rPr>
        <w:br/>
      </w:r>
      <w:r w:rsidR="001E70F1" w:rsidRPr="002F42D0">
        <w:rPr>
          <w:rFonts w:ascii="Angsana New" w:hAnsi="Angsana New" w:cs="Angsana New" w:hint="cs"/>
          <w:sz w:val="30"/>
          <w:szCs w:val="30"/>
          <w:cs/>
        </w:rPr>
        <w:t>จะจ่ายให้กับผู้ถือหุ้นของบริษัทในเดือน</w:t>
      </w:r>
      <w:r w:rsidR="000010A3" w:rsidRPr="002F42D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E70F1" w:rsidRPr="002F42D0">
        <w:rPr>
          <w:rFonts w:ascii="Angsana New" w:hAnsi="Angsana New"/>
          <w:sz w:val="30"/>
          <w:szCs w:val="30"/>
          <w:cs/>
        </w:rPr>
        <w:t xml:space="preserve"> </w:t>
      </w:r>
      <w:r w:rsidR="001E70F1" w:rsidRPr="002F42D0">
        <w:rPr>
          <w:rFonts w:ascii="Angsana New" w:hAnsi="Angsana New"/>
          <w:sz w:val="30"/>
          <w:szCs w:val="30"/>
        </w:rPr>
        <w:t>256</w:t>
      </w:r>
      <w:r w:rsidR="000010A3" w:rsidRPr="002F42D0">
        <w:rPr>
          <w:rFonts w:ascii="Angsana New" w:hAnsi="Angsana New"/>
          <w:sz w:val="30"/>
          <w:szCs w:val="30"/>
        </w:rPr>
        <w:t>8</w:t>
      </w:r>
    </w:p>
    <w:p w14:paraId="251C08CA" w14:textId="77777777" w:rsidR="00D95C53" w:rsidRPr="00F717FA" w:rsidRDefault="00D95C53" w:rsidP="002F42D0">
      <w:pPr>
        <w:tabs>
          <w:tab w:val="clear" w:pos="454"/>
          <w:tab w:val="clear" w:pos="680"/>
          <w:tab w:val="clear" w:pos="907"/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sectPr w:rsidR="00D95C53" w:rsidRPr="00F717FA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9EF38" w14:textId="77777777" w:rsidR="00730670" w:rsidRDefault="00730670">
      <w:r>
        <w:separator/>
      </w:r>
    </w:p>
  </w:endnote>
  <w:endnote w:type="continuationSeparator" w:id="0">
    <w:p w14:paraId="28C629D2" w14:textId="77777777" w:rsidR="00730670" w:rsidRDefault="0073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2704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F94A3" w14:textId="77777777" w:rsidR="00FA3273" w:rsidRPr="005D4B71" w:rsidRDefault="00FA3273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5881" w14:textId="77777777" w:rsidR="00730670" w:rsidRDefault="00730670">
      <w:r>
        <w:separator/>
      </w:r>
    </w:p>
  </w:footnote>
  <w:footnote w:type="continuationSeparator" w:id="0">
    <w:p w14:paraId="35FA37A4" w14:textId="77777777" w:rsidR="00730670" w:rsidRDefault="00730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ED0969B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EA5DC" w14:textId="071E5E71" w:rsidR="00713123" w:rsidRPr="009F11E1" w:rsidRDefault="00713123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วันที่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30</w:t>
    </w:r>
    <w:r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F11E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 xml:space="preserve"> </w:t>
    </w:r>
    <w:r w:rsidRPr="009F11E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CE13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513764F" w14:textId="77777777" w:rsidR="00713123" w:rsidRPr="00FA7747" w:rsidRDefault="00713123" w:rsidP="00713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AE9283" w14:textId="77777777" w:rsidR="00713123" w:rsidRPr="009F11E1" w:rsidRDefault="00713123" w:rsidP="0071312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วันที่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30</w:t>
    </w:r>
    <w:r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9F11E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 xml:space="preserve"> </w:t>
    </w:r>
    <w:r w:rsidRPr="009F11E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7C1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6E3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748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DF9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E05"/>
    <w:rsid w:val="00284FE0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2D0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BBB"/>
    <w:rsid w:val="002F7DAE"/>
    <w:rsid w:val="0030002D"/>
    <w:rsid w:val="00300038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2E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7D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35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B8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0702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908"/>
    <w:rsid w:val="004769CF"/>
    <w:rsid w:val="004769D4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94E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7EF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621"/>
    <w:rsid w:val="0059082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62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D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E94"/>
    <w:rsid w:val="006B2F26"/>
    <w:rsid w:val="006B2F4C"/>
    <w:rsid w:val="006B3016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755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28B4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670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4FF5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701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CF1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01F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EBC"/>
    <w:rsid w:val="00900F68"/>
    <w:rsid w:val="009010EC"/>
    <w:rsid w:val="00901163"/>
    <w:rsid w:val="009012BE"/>
    <w:rsid w:val="009016F7"/>
    <w:rsid w:val="00901FDF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96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06"/>
    <w:rsid w:val="009A15C0"/>
    <w:rsid w:val="009A1733"/>
    <w:rsid w:val="009A1807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1A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05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4F99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2ED6"/>
    <w:rsid w:val="00AC313E"/>
    <w:rsid w:val="00AC3414"/>
    <w:rsid w:val="00AC34FC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22AD"/>
    <w:rsid w:val="00B02437"/>
    <w:rsid w:val="00B02705"/>
    <w:rsid w:val="00B02736"/>
    <w:rsid w:val="00B02C30"/>
    <w:rsid w:val="00B02E85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BEF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9B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5B2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1AFD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570"/>
    <w:rsid w:val="00C64AD9"/>
    <w:rsid w:val="00C64F45"/>
    <w:rsid w:val="00C652A1"/>
    <w:rsid w:val="00C654C1"/>
    <w:rsid w:val="00C66111"/>
    <w:rsid w:val="00C665D4"/>
    <w:rsid w:val="00C66922"/>
    <w:rsid w:val="00C6707C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F81"/>
    <w:rsid w:val="00C96FFB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1F9C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2E38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C53"/>
    <w:rsid w:val="00D95D7A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5BE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08C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11B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CEE"/>
    <w:rsid w:val="00E23DE1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6EE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73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5699</Words>
  <Characters>25257</Characters>
  <Application>Microsoft Office Word</Application>
  <DocSecurity>0</DocSecurity>
  <Lines>3444</Lines>
  <Paragraphs>1538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2025-11-12T07:15:00Z</cp:lastPrinted>
  <dcterms:created xsi:type="dcterms:W3CDTF">2025-11-12T11:40:00Z</dcterms:created>
  <dcterms:modified xsi:type="dcterms:W3CDTF">2025-11-12T11:40:00Z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