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708A" w14:textId="77777777" w:rsidR="00AC59CD" w:rsidRPr="006B417E" w:rsidRDefault="00AC59CD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4B32218" w14:textId="77777777" w:rsidR="00AC59CD" w:rsidRPr="006B417E" w:rsidRDefault="00AC59CD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2508A1" w14:textId="77777777" w:rsidR="0023709D" w:rsidRDefault="00AC59C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AD3F73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74FC291" w14:textId="4BD2FDAE" w:rsidR="00D80D53" w:rsidRPr="00EA2A53" w:rsidRDefault="0023709D" w:rsidP="00EA2A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3119991B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63A3F980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E5C0EC5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03D2BE93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4BC8575" w14:textId="637C3C99" w:rsidR="00AA4C96" w:rsidRDefault="00AA4C96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9E949AE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61ABCFA5" w14:textId="4FAED525" w:rsidR="00AC59CD" w:rsidRPr="006B417E" w:rsidRDefault="003E3738" w:rsidP="00C31C6C">
      <w:pPr>
        <w:pStyle w:val="index"/>
        <w:tabs>
          <w:tab w:val="clear" w:pos="1134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10</w:t>
      </w:r>
      <w:r w:rsidR="00597BD9">
        <w:rPr>
          <w:rFonts w:asciiTheme="majorBidi" w:hAnsiTheme="majorBidi" w:cstheme="majorBidi"/>
          <w:sz w:val="28"/>
          <w:szCs w:val="28"/>
          <w:lang w:bidi="th-TH"/>
        </w:rPr>
        <w:tab/>
      </w:r>
      <w:r w:rsidR="00B127B2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749D492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066CA08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5763C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C02D2" w14:textId="72EFA15C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707904">
        <w:rPr>
          <w:rFonts w:asciiTheme="majorBidi" w:hAnsiTheme="majorBidi" w:cstheme="majorBidi"/>
          <w:sz w:val="28"/>
          <w:szCs w:val="28"/>
        </w:rPr>
        <w:t>11</w:t>
      </w:r>
      <w:r w:rsidR="007F58E4" w:rsidRPr="007F58E4">
        <w:rPr>
          <w:rFonts w:asciiTheme="majorBidi" w:hAnsiTheme="majorBidi" w:cstheme="majorBidi"/>
          <w:sz w:val="28"/>
          <w:szCs w:val="28"/>
        </w:rPr>
        <w:t xml:space="preserve"> </w:t>
      </w:r>
      <w:r w:rsidR="00243E15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7F58E4" w:rsidRPr="007F58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F58E4" w:rsidRPr="007F58E4">
        <w:rPr>
          <w:rFonts w:asciiTheme="majorBidi" w:hAnsiTheme="majorBidi" w:cstheme="majorBidi"/>
          <w:sz w:val="28"/>
          <w:szCs w:val="28"/>
        </w:rPr>
        <w:t>2568</w:t>
      </w:r>
    </w:p>
    <w:p w14:paraId="1324DBE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3F2F3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005C0E3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97DA9" w14:textId="23A53EF5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2976B3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2A32" w14:textId="5EC7A8FA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1F658B2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8C3A5" w14:textId="3A4762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20964E4F" w14:textId="77777777" w:rsidR="00AC59CD" w:rsidRPr="006B417E" w:rsidRDefault="00AC59CD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146FD79" w14:textId="6A621229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5B76DD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312E327" w14:textId="0363960D" w:rsidR="00A2116D" w:rsidRDefault="00A2116D" w:rsidP="00A21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เก้าเดือน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CA890B1" w14:textId="77777777" w:rsidR="00004339" w:rsidRPr="005F1064" w:rsidRDefault="0000433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A2116D" w:rsidRPr="00A2116D" w14:paraId="7CAE3E58" w14:textId="77777777" w:rsidTr="00F16E4E">
        <w:tc>
          <w:tcPr>
            <w:tcW w:w="2207" w:type="pct"/>
          </w:tcPr>
          <w:p w14:paraId="4B8500F8" w14:textId="77777777" w:rsidR="00A2116D" w:rsidRPr="00A2116D" w:rsidRDefault="00A2116D" w:rsidP="00F16E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88300A3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64BC3F2F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4D0E357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2116D" w:rsidRPr="00A2116D" w14:paraId="5B869E41" w14:textId="77777777" w:rsidTr="00F16E4E">
        <w:tc>
          <w:tcPr>
            <w:tcW w:w="2207" w:type="pct"/>
          </w:tcPr>
          <w:p w14:paraId="439AA995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1F689D76" w14:textId="2D598E4C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0B6D73AA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0FAF24A" w14:textId="655423A4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362DB6D5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2CBDAD5" w14:textId="670A482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3196C6F7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05BC44E" w14:textId="23A60228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2116D" w:rsidRPr="00A2116D" w14:paraId="44A38B45" w14:textId="77777777" w:rsidTr="00F16E4E">
        <w:tc>
          <w:tcPr>
            <w:tcW w:w="2207" w:type="pct"/>
          </w:tcPr>
          <w:p w14:paraId="56720D1D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706DF02B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116D" w:rsidRPr="00A2116D" w14:paraId="2EB50134" w14:textId="77777777" w:rsidTr="00F16E4E">
        <w:tc>
          <w:tcPr>
            <w:tcW w:w="2207" w:type="pct"/>
          </w:tcPr>
          <w:p w14:paraId="5122B467" w14:textId="77777777" w:rsidR="00A2116D" w:rsidRPr="00A2116D" w:rsidRDefault="00A2116D" w:rsidP="00F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B6FA132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487C378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62B74D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11EBD3F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34EDD2C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87BF2B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9BDBAD2" w14:textId="77777777" w:rsidR="00A2116D" w:rsidRPr="00A2116D" w:rsidRDefault="00A2116D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6B57" w:rsidRPr="00A2116D" w14:paraId="7746F966" w14:textId="77777777" w:rsidTr="00F16E4E">
        <w:tc>
          <w:tcPr>
            <w:tcW w:w="2207" w:type="pct"/>
          </w:tcPr>
          <w:p w14:paraId="70FBE57B" w14:textId="77777777" w:rsidR="009E6B57" w:rsidRPr="00A2116D" w:rsidRDefault="009E6B57" w:rsidP="009E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6" w:type="pct"/>
          </w:tcPr>
          <w:p w14:paraId="0A9F855D" w14:textId="455052A9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4CC06FF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2351FAE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B0D3526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4BCAB9A" w14:textId="29F97B21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51000A6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1F5A1A4" w14:textId="400A60CB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</w:tr>
      <w:tr w:rsidR="009E6B57" w:rsidRPr="00A2116D" w14:paraId="6766A7C9" w14:textId="77777777" w:rsidTr="00F16E4E">
        <w:tc>
          <w:tcPr>
            <w:tcW w:w="2207" w:type="pct"/>
          </w:tcPr>
          <w:p w14:paraId="78DAC2C0" w14:textId="77777777" w:rsidR="009E6B57" w:rsidRPr="00A2116D" w:rsidRDefault="009E6B57" w:rsidP="009E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7B6E33F6" w14:textId="357FFB6E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DCC5A14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898E4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5FE44AF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69DCFF4" w14:textId="30BAC085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6B57">
              <w:rPr>
                <w:rFonts w:ascii="Angsana New" w:hAnsi="Angsana New" w:cs="Angsana New"/>
                <w:sz w:val="28"/>
                <w:szCs w:val="28"/>
              </w:rPr>
              <w:t>317,676</w:t>
            </w:r>
          </w:p>
        </w:tc>
        <w:tc>
          <w:tcPr>
            <w:tcW w:w="144" w:type="pct"/>
          </w:tcPr>
          <w:p w14:paraId="4F3FB070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6088A2" w14:textId="75921A79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>4,667</w:t>
            </w:r>
          </w:p>
        </w:tc>
      </w:tr>
      <w:tr w:rsidR="009E6B57" w:rsidRPr="00A2116D" w14:paraId="4369E74E" w14:textId="77777777" w:rsidTr="00F16E4E">
        <w:tc>
          <w:tcPr>
            <w:tcW w:w="2207" w:type="pct"/>
          </w:tcPr>
          <w:p w14:paraId="683FAA4D" w14:textId="77777777" w:rsidR="009E6B57" w:rsidRPr="00A2116D" w:rsidRDefault="009E6B57" w:rsidP="009E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6D753578" w14:textId="09DD833B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4913335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166406A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AC1D2EA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8C51B86" w14:textId="1D09D94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6B57"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44" w:type="pct"/>
          </w:tcPr>
          <w:p w14:paraId="5CBDA637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29E7135" w14:textId="250F34D2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323</w:t>
            </w:r>
          </w:p>
        </w:tc>
      </w:tr>
      <w:tr w:rsidR="009E6B57" w:rsidRPr="00A2116D" w14:paraId="20B4DC6F" w14:textId="77777777" w:rsidTr="00F16E4E">
        <w:tc>
          <w:tcPr>
            <w:tcW w:w="2207" w:type="pct"/>
          </w:tcPr>
          <w:p w14:paraId="50DB6849" w14:textId="77777777" w:rsidR="009E6B57" w:rsidRPr="00A2116D" w:rsidRDefault="009E6B57" w:rsidP="009E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0C3CA744" w14:textId="120020DD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DE9A104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6D2CA9A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FB35FF7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F7587C2" w14:textId="7AEC781E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6B57">
              <w:rPr>
                <w:rFonts w:ascii="Angsana New" w:hAnsi="Angsana New" w:cs="Angsana New"/>
                <w:sz w:val="28"/>
                <w:szCs w:val="28"/>
              </w:rPr>
              <w:t>25,374</w:t>
            </w:r>
          </w:p>
        </w:tc>
        <w:tc>
          <w:tcPr>
            <w:tcW w:w="144" w:type="pct"/>
          </w:tcPr>
          <w:p w14:paraId="6AE5EF39" w14:textId="77777777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173E11" w14:textId="2B7D9ABE" w:rsidR="009E6B57" w:rsidRPr="00A2116D" w:rsidRDefault="009E6B57" w:rsidP="009E6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42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056</w:t>
            </w:r>
          </w:p>
        </w:tc>
      </w:tr>
      <w:tr w:rsidR="00A2116D" w:rsidRPr="00A2116D" w14:paraId="1DCF082C" w14:textId="77777777" w:rsidTr="00F16E4E">
        <w:tc>
          <w:tcPr>
            <w:tcW w:w="2207" w:type="pct"/>
          </w:tcPr>
          <w:p w14:paraId="55794206" w14:textId="77777777" w:rsidR="00A2116D" w:rsidRPr="00A2116D" w:rsidRDefault="00A2116D" w:rsidP="00A2116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27E6C6C2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5B63CD80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ECF9D37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2116D" w:rsidRPr="00A2116D" w14:paraId="6E169301" w14:textId="77777777" w:rsidTr="00F16E4E">
        <w:tc>
          <w:tcPr>
            <w:tcW w:w="2207" w:type="pct"/>
          </w:tcPr>
          <w:p w14:paraId="2A79348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06E045BB" w14:textId="7970DB12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64DFDCFD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B2DCFBE" w14:textId="4352ED95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2787933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26EA04" w14:textId="6C015BEC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4AEC50CD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4AEE6" w14:textId="754F2216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2116D" w:rsidRPr="00A2116D" w14:paraId="69DB37F2" w14:textId="77777777" w:rsidTr="00F16E4E">
        <w:tc>
          <w:tcPr>
            <w:tcW w:w="2207" w:type="pct"/>
          </w:tcPr>
          <w:p w14:paraId="73128B51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977894E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116D" w:rsidRPr="00A2116D" w14:paraId="65028429" w14:textId="77777777" w:rsidTr="00F16E4E">
        <w:tc>
          <w:tcPr>
            <w:tcW w:w="2207" w:type="pct"/>
          </w:tcPr>
          <w:p w14:paraId="19FE2B1D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46C8B61A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CFED0A0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696410B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D4A48AA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5D2A3C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CE1290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EF2246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16D" w:rsidRPr="00A2116D" w14:paraId="3F90B1EA" w14:textId="77777777" w:rsidTr="00F16E4E">
        <w:tc>
          <w:tcPr>
            <w:tcW w:w="2207" w:type="pct"/>
          </w:tcPr>
          <w:p w14:paraId="2C950398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6BB7AADE" w14:textId="009C9031" w:rsidR="00A2116D" w:rsidRPr="00A2116D" w:rsidRDefault="007E0146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0022FFE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BF570B" w14:textId="4322C484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</w:p>
        </w:tc>
        <w:tc>
          <w:tcPr>
            <w:tcW w:w="147" w:type="pct"/>
          </w:tcPr>
          <w:p w14:paraId="1C7B27F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BB86D2B" w14:textId="115447B9" w:rsidR="00A2116D" w:rsidRPr="00A2116D" w:rsidRDefault="007E0146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2D40E6EF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E83046" w14:textId="659AA62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</w:p>
        </w:tc>
      </w:tr>
      <w:tr w:rsidR="00A2116D" w:rsidRPr="00A2116D" w14:paraId="3069847C" w14:textId="77777777" w:rsidTr="00F16E4E">
        <w:tc>
          <w:tcPr>
            <w:tcW w:w="2207" w:type="pct"/>
          </w:tcPr>
          <w:p w14:paraId="2D063899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ต้นทุนทางการเงิน 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  <w:vAlign w:val="bottom"/>
          </w:tcPr>
          <w:p w14:paraId="62B61035" w14:textId="77777777" w:rsidR="00A2116D" w:rsidRPr="00A2116D" w:rsidRDefault="00A2116D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D98BE2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7C3FCDD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64C89FB2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FA361B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39E821C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9641AEC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16D" w:rsidRPr="00A2116D" w14:paraId="6AF61882" w14:textId="77777777" w:rsidTr="00F16E4E">
        <w:tc>
          <w:tcPr>
            <w:tcW w:w="2207" w:type="pct"/>
          </w:tcPr>
          <w:p w14:paraId="5B0C5E17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0482786B" w14:textId="0865AD13" w:rsidR="00A2116D" w:rsidRPr="00A2116D" w:rsidRDefault="00C46124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6124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43" w:type="pct"/>
          </w:tcPr>
          <w:p w14:paraId="1C524F1B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CB1750F" w14:textId="69CF16AF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791</w:t>
            </w:r>
          </w:p>
        </w:tc>
        <w:tc>
          <w:tcPr>
            <w:tcW w:w="147" w:type="pct"/>
            <w:vAlign w:val="bottom"/>
          </w:tcPr>
          <w:p w14:paraId="5EE4876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002B7B26" w14:textId="0B440450" w:rsidR="00A2116D" w:rsidRPr="00A2116D" w:rsidRDefault="00C46124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46124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44" w:type="pct"/>
            <w:vAlign w:val="bottom"/>
          </w:tcPr>
          <w:p w14:paraId="1F20168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2D0D1BF4" w14:textId="09BE9F08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791</w:t>
            </w:r>
          </w:p>
        </w:tc>
      </w:tr>
      <w:tr w:rsidR="00A2116D" w:rsidRPr="00A2116D" w14:paraId="04BB66C3" w14:textId="77777777" w:rsidTr="00F16E4E">
        <w:tc>
          <w:tcPr>
            <w:tcW w:w="2207" w:type="pct"/>
          </w:tcPr>
          <w:p w14:paraId="7E172E41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5A567DB4" w14:textId="77777777" w:rsidR="00A2116D" w:rsidRPr="00A2116D" w:rsidRDefault="00A2116D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321599A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177426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73B8B5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25D5051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DEE063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152E8D8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04B0" w:rsidRPr="00A2116D" w14:paraId="70FA33DF" w14:textId="77777777" w:rsidTr="00F16E4E">
        <w:tc>
          <w:tcPr>
            <w:tcW w:w="2207" w:type="pct"/>
          </w:tcPr>
          <w:p w14:paraId="2461F479" w14:textId="77777777" w:rsidR="000904B0" w:rsidRPr="00A2116D" w:rsidRDefault="000904B0" w:rsidP="000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5CEC912F" w14:textId="63D64937" w:rsidR="000904B0" w:rsidRPr="00A2116D" w:rsidRDefault="000904B0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33,968</w:t>
            </w:r>
          </w:p>
        </w:tc>
        <w:tc>
          <w:tcPr>
            <w:tcW w:w="143" w:type="pct"/>
          </w:tcPr>
          <w:p w14:paraId="7A8A9FFF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28F75E" w14:textId="285845C4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36,663</w:t>
            </w:r>
          </w:p>
        </w:tc>
        <w:tc>
          <w:tcPr>
            <w:tcW w:w="147" w:type="pct"/>
          </w:tcPr>
          <w:p w14:paraId="45A6A332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4CF8B09" w14:textId="29CCEF16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33,968</w:t>
            </w:r>
          </w:p>
        </w:tc>
        <w:tc>
          <w:tcPr>
            <w:tcW w:w="144" w:type="pct"/>
          </w:tcPr>
          <w:p w14:paraId="491591E4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8AA574" w14:textId="045F4F00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36,663</w:t>
            </w:r>
          </w:p>
        </w:tc>
      </w:tr>
      <w:tr w:rsidR="000904B0" w:rsidRPr="00A2116D" w14:paraId="6A2128D1" w14:textId="77777777" w:rsidTr="00F16E4E">
        <w:tc>
          <w:tcPr>
            <w:tcW w:w="2207" w:type="pct"/>
          </w:tcPr>
          <w:p w14:paraId="49A4DEF5" w14:textId="77777777" w:rsidR="000904B0" w:rsidRPr="00A2116D" w:rsidRDefault="000904B0" w:rsidP="000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0A3B0A" w14:textId="7D66726A" w:rsidR="000904B0" w:rsidRPr="00A2116D" w:rsidRDefault="000904B0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1,376</w:t>
            </w:r>
          </w:p>
        </w:tc>
        <w:tc>
          <w:tcPr>
            <w:tcW w:w="143" w:type="pct"/>
          </w:tcPr>
          <w:p w14:paraId="0487C6E7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7E63E58" w14:textId="0C96CDA9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47" w:type="pct"/>
          </w:tcPr>
          <w:p w14:paraId="06F2992D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3EB19B5" w14:textId="35FCD7DD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1,376</w:t>
            </w:r>
          </w:p>
        </w:tc>
        <w:tc>
          <w:tcPr>
            <w:tcW w:w="144" w:type="pct"/>
          </w:tcPr>
          <w:p w14:paraId="0D45FDBD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123EBFD" w14:textId="0C7C3EC2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</w:tr>
      <w:tr w:rsidR="000904B0" w:rsidRPr="00A2116D" w14:paraId="570C0EE1" w14:textId="77777777" w:rsidTr="00F16E4E">
        <w:tc>
          <w:tcPr>
            <w:tcW w:w="2207" w:type="pct"/>
          </w:tcPr>
          <w:p w14:paraId="1527C6F3" w14:textId="77777777" w:rsidR="000904B0" w:rsidRPr="00A2116D" w:rsidRDefault="000904B0" w:rsidP="0009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20816C5" w14:textId="168D0497" w:rsidR="000904B0" w:rsidRPr="00A2116D" w:rsidRDefault="000904B0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35,344</w:t>
            </w:r>
          </w:p>
        </w:tc>
        <w:tc>
          <w:tcPr>
            <w:tcW w:w="143" w:type="pct"/>
          </w:tcPr>
          <w:p w14:paraId="7B5E49C5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B411256" w14:textId="489F544D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38,163</w:t>
            </w:r>
          </w:p>
        </w:tc>
        <w:tc>
          <w:tcPr>
            <w:tcW w:w="147" w:type="pct"/>
          </w:tcPr>
          <w:p w14:paraId="3A694C2D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9C3994" w14:textId="3FF20DF4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04B0">
              <w:rPr>
                <w:rFonts w:ascii="Angsana New" w:hAnsi="Angsana New" w:cs="Angsana New"/>
                <w:sz w:val="28"/>
                <w:szCs w:val="28"/>
              </w:rPr>
              <w:t>35,344</w:t>
            </w:r>
          </w:p>
        </w:tc>
        <w:tc>
          <w:tcPr>
            <w:tcW w:w="144" w:type="pct"/>
          </w:tcPr>
          <w:p w14:paraId="2859DDCD" w14:textId="77777777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A9EBED7" w14:textId="7553684B" w:rsidR="000904B0" w:rsidRPr="00A2116D" w:rsidRDefault="000904B0" w:rsidP="00090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38,163</w:t>
            </w:r>
          </w:p>
        </w:tc>
      </w:tr>
      <w:tr w:rsidR="00A2116D" w:rsidRPr="00A2116D" w14:paraId="4C5EF292" w14:textId="77777777" w:rsidTr="00F16E4E">
        <w:tc>
          <w:tcPr>
            <w:tcW w:w="2207" w:type="pct"/>
          </w:tcPr>
          <w:p w14:paraId="04A3A03D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446F71D" w14:textId="77777777" w:rsidR="00A2116D" w:rsidRPr="00A2116D" w:rsidRDefault="00A2116D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182DACC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4106D9F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A385D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B6137B1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BA252AB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D4A745E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16D" w:rsidRPr="00A2116D" w14:paraId="20A14BA2" w14:textId="77777777" w:rsidTr="00F16E4E">
        <w:tc>
          <w:tcPr>
            <w:tcW w:w="2207" w:type="pct"/>
          </w:tcPr>
          <w:p w14:paraId="718C9C42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A538C49" w14:textId="77777777" w:rsidR="00A2116D" w:rsidRPr="00A2116D" w:rsidRDefault="00A2116D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2398D2F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4EA148C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3231BD9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F0174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B977D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1B36CE9E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16D" w:rsidRPr="00A2116D" w14:paraId="626C3385" w14:textId="77777777" w:rsidTr="00F16E4E">
        <w:tc>
          <w:tcPr>
            <w:tcW w:w="2207" w:type="pct"/>
          </w:tcPr>
          <w:p w14:paraId="66DF3D39" w14:textId="77777777" w:rsidR="00A2116D" w:rsidRPr="00A2116D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1D3C9677" w14:textId="5CB487EA" w:rsidR="00A2116D" w:rsidRPr="00A2116D" w:rsidRDefault="00195512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1,802</w:t>
            </w:r>
          </w:p>
        </w:tc>
        <w:tc>
          <w:tcPr>
            <w:tcW w:w="143" w:type="pct"/>
          </w:tcPr>
          <w:p w14:paraId="38651624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90F44CA" w14:textId="66EA84CC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1,806</w:t>
            </w:r>
          </w:p>
        </w:tc>
        <w:tc>
          <w:tcPr>
            <w:tcW w:w="147" w:type="pct"/>
          </w:tcPr>
          <w:p w14:paraId="79CEA776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7FB4EE9" w14:textId="6588F72C" w:rsidR="00A2116D" w:rsidRPr="00A2116D" w:rsidRDefault="00195512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1,802</w:t>
            </w:r>
          </w:p>
        </w:tc>
        <w:tc>
          <w:tcPr>
            <w:tcW w:w="144" w:type="pct"/>
          </w:tcPr>
          <w:p w14:paraId="4F0EE9A1" w14:textId="77777777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25AD0B" w14:textId="55086C7E" w:rsidR="00A2116D" w:rsidRP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1,806</w:t>
            </w:r>
          </w:p>
        </w:tc>
      </w:tr>
    </w:tbl>
    <w:p w14:paraId="2B11331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0E97D00" w14:textId="2C63BD3B" w:rsidR="00004339" w:rsidRPr="008F2572" w:rsidRDefault="00004339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8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071B9E" w14:textId="77777777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0"/>
        <w:gridCol w:w="268"/>
        <w:gridCol w:w="1091"/>
        <w:gridCol w:w="276"/>
        <w:gridCol w:w="1080"/>
        <w:gridCol w:w="268"/>
        <w:gridCol w:w="1175"/>
      </w:tblGrid>
      <w:tr w:rsidR="009D1251" w:rsidRPr="008F2572" w14:paraId="20EFC36B" w14:textId="77777777" w:rsidTr="009D1251">
        <w:trPr>
          <w:tblHeader/>
        </w:trPr>
        <w:tc>
          <w:tcPr>
            <w:tcW w:w="2206" w:type="pct"/>
          </w:tcPr>
          <w:p w14:paraId="2A41C7E7" w14:textId="77777777" w:rsidR="009D1251" w:rsidRPr="008F2572" w:rsidRDefault="009D1251" w:rsidP="00DA36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3"/>
          </w:tcPr>
          <w:p w14:paraId="389EA2F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8DF94FC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74634F8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2116D" w:rsidRPr="008F2572" w14:paraId="14E275FC" w14:textId="77777777" w:rsidTr="009D1251">
        <w:trPr>
          <w:tblHeader/>
        </w:trPr>
        <w:tc>
          <w:tcPr>
            <w:tcW w:w="2206" w:type="pct"/>
          </w:tcPr>
          <w:p w14:paraId="2928A8A1" w14:textId="1C0B7C74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17D9EA47" w14:textId="137547D2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3" w:type="pct"/>
          </w:tcPr>
          <w:p w14:paraId="1DFD6BB4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199DED" w14:textId="2647D15D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57CC5627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511F3D4" w14:textId="5C090724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43" w:type="pct"/>
          </w:tcPr>
          <w:p w14:paraId="2CC3E7CE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2A090DD" w14:textId="7EAA68C4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2116D" w:rsidRPr="008F2572" w14:paraId="3BF103AE" w14:textId="77777777" w:rsidTr="009D1251">
        <w:trPr>
          <w:tblHeader/>
        </w:trPr>
        <w:tc>
          <w:tcPr>
            <w:tcW w:w="2206" w:type="pct"/>
          </w:tcPr>
          <w:p w14:paraId="732AC0FB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A3A597D" w14:textId="3C410763" w:rsidR="00A2116D" w:rsidRPr="009D1251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3B87F770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A2C5429" w14:textId="7DFC9801" w:rsid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41A585E1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60DF28A" w14:textId="3035C827" w:rsid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601E5DE4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04D1CB" w14:textId="6C520A68" w:rsidR="00A2116D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2116D" w:rsidRPr="008F2572" w14:paraId="4A07CA35" w14:textId="77777777" w:rsidTr="009D1251">
        <w:trPr>
          <w:tblHeader/>
        </w:trPr>
        <w:tc>
          <w:tcPr>
            <w:tcW w:w="2206" w:type="pct"/>
          </w:tcPr>
          <w:p w14:paraId="4ED4F639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5AF6D2F4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116D" w:rsidRPr="008F2572" w14:paraId="36D238DD" w14:textId="069497E3" w:rsidTr="009D1251">
        <w:trPr>
          <w:tblHeader/>
        </w:trPr>
        <w:tc>
          <w:tcPr>
            <w:tcW w:w="2206" w:type="pct"/>
          </w:tcPr>
          <w:p w14:paraId="12DE2063" w14:textId="693726C6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94" w:type="pct"/>
            <w:gridSpan w:val="7"/>
          </w:tcPr>
          <w:p w14:paraId="6E8D1E59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E1825" w:rsidRPr="008F2572" w14:paraId="4B333BA8" w14:textId="77777777" w:rsidTr="00CC0C07">
        <w:tc>
          <w:tcPr>
            <w:tcW w:w="2206" w:type="pct"/>
          </w:tcPr>
          <w:p w14:paraId="27E53EDA" w14:textId="7AF40D5A" w:rsidR="004E1825" w:rsidRPr="008F2572" w:rsidRDefault="004E1825" w:rsidP="004E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20A904BE" w14:textId="3B34FCB8" w:rsidR="004E1825" w:rsidRPr="008F2572" w:rsidRDefault="004E1825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F27B4CF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501D21" w14:textId="7B718ADB" w:rsidR="004E1825" w:rsidRPr="008F2572" w:rsidRDefault="004E1825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97A29BE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A0450D" w14:textId="698A692E" w:rsidR="004E1825" w:rsidRPr="008F2572" w:rsidRDefault="003B1461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,863,452</w:t>
            </w:r>
          </w:p>
        </w:tc>
        <w:tc>
          <w:tcPr>
            <w:tcW w:w="143" w:type="pct"/>
          </w:tcPr>
          <w:p w14:paraId="4585DFCF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BE7EB1B" w14:textId="7A3E8FCB" w:rsidR="004E1825" w:rsidRPr="008F2572" w:rsidRDefault="004E1825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4,475,777</w:t>
            </w:r>
          </w:p>
        </w:tc>
      </w:tr>
      <w:tr w:rsidR="004E1825" w:rsidRPr="008F2572" w14:paraId="2357D04F" w14:textId="77777777" w:rsidTr="009D1251">
        <w:tc>
          <w:tcPr>
            <w:tcW w:w="2206" w:type="pct"/>
          </w:tcPr>
          <w:p w14:paraId="07847580" w14:textId="0274D6F6" w:rsidR="004E1825" w:rsidRPr="008F2572" w:rsidRDefault="004E1825" w:rsidP="004E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7F9C5E54" w14:textId="7ACFE559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CDBAA83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292FF2" w14:textId="43FB2B18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1210DEA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C1F89EC" w14:textId="606F640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87,500</w:t>
            </w:r>
          </w:p>
        </w:tc>
        <w:tc>
          <w:tcPr>
            <w:tcW w:w="143" w:type="pct"/>
          </w:tcPr>
          <w:p w14:paraId="10FB1140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AD187EA" w14:textId="6FEC255D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</w:tr>
      <w:tr w:rsidR="004E1825" w:rsidRPr="008F2572" w14:paraId="40F60D74" w14:textId="77777777" w:rsidTr="009D1251">
        <w:tc>
          <w:tcPr>
            <w:tcW w:w="2206" w:type="pct"/>
          </w:tcPr>
          <w:p w14:paraId="7ADF384B" w14:textId="4D468D78" w:rsidR="004E1825" w:rsidRPr="008F2572" w:rsidRDefault="004E1825" w:rsidP="004E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607F8E07" w14:textId="149E849D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8789B41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E8D7FD" w14:textId="4410542D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0B2FAC6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D4B4D0D" w14:textId="47B6F73E" w:rsidR="004E1825" w:rsidRPr="008F2572" w:rsidRDefault="003B1461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1,739,153</w:t>
            </w:r>
          </w:p>
        </w:tc>
        <w:tc>
          <w:tcPr>
            <w:tcW w:w="143" w:type="pct"/>
          </w:tcPr>
          <w:p w14:paraId="2CD7E4BC" w14:textId="7777777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16EC12F" w14:textId="3761D4A7" w:rsidR="004E1825" w:rsidRPr="008F2572" w:rsidRDefault="004E1825" w:rsidP="004E1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1,977,851</w:t>
            </w:r>
          </w:p>
        </w:tc>
      </w:tr>
      <w:tr w:rsidR="00A2116D" w:rsidRPr="008F2572" w14:paraId="40841AF2" w14:textId="77777777" w:rsidTr="009D1251">
        <w:tc>
          <w:tcPr>
            <w:tcW w:w="2206" w:type="pct"/>
          </w:tcPr>
          <w:p w14:paraId="3A6EEBD7" w14:textId="22937C89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5A62A2" w14:textId="0F1D6931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286BE4A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63EE3C4" w14:textId="3F27D094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B4A998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DB32CB" w14:textId="7579834C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A3851EA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AB5260" w14:textId="51AEEA0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16D" w:rsidRPr="008F2572" w14:paraId="64C75648" w14:textId="77777777" w:rsidTr="009D1251">
        <w:tc>
          <w:tcPr>
            <w:tcW w:w="2206" w:type="pct"/>
          </w:tcPr>
          <w:p w14:paraId="270A893C" w14:textId="76593E79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5A3F9C09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551EBEC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2D490BB" w14:textId="5C32210E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C12129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F2209D2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7DF94BB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759A2CD" w14:textId="0A2B005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16D" w:rsidRPr="008F2572" w14:paraId="619D69DB" w14:textId="77777777" w:rsidTr="009D1251">
        <w:tc>
          <w:tcPr>
            <w:tcW w:w="2206" w:type="pct"/>
          </w:tcPr>
          <w:p w14:paraId="4E45F0C1" w14:textId="239841F1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6C320BD4" w14:textId="495BD24D" w:rsidR="00A2116D" w:rsidRPr="008F2572" w:rsidRDefault="007E0146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3" w:type="pct"/>
          </w:tcPr>
          <w:p w14:paraId="56FCBD8C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0095AD" w14:textId="3E54EC4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7AE450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395C26F" w14:textId="25235BFC" w:rsidR="00A2116D" w:rsidRPr="008F2572" w:rsidRDefault="007E0146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3" w:type="pct"/>
          </w:tcPr>
          <w:p w14:paraId="7350C8FB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D3B28E9" w14:textId="277ADE23" w:rsidR="00A2116D" w:rsidRPr="008F2572" w:rsidRDefault="00A2116D" w:rsidP="0093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46124" w:rsidRPr="008F2572" w14:paraId="2255BBC0" w14:textId="77777777" w:rsidTr="009D1251">
        <w:tc>
          <w:tcPr>
            <w:tcW w:w="2206" w:type="pct"/>
          </w:tcPr>
          <w:p w14:paraId="6EF2D018" w14:textId="1DFC799C" w:rsidR="00C46124" w:rsidRPr="008F2572" w:rsidRDefault="00C46124" w:rsidP="00C4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74262B3E" w14:textId="5C3814F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24">
              <w:rPr>
                <w:rFonts w:asciiTheme="majorBidi" w:hAnsiTheme="majorBidi" w:cstheme="majorBidi"/>
                <w:sz w:val="28"/>
                <w:szCs w:val="28"/>
              </w:rPr>
              <w:t>16,835</w:t>
            </w:r>
          </w:p>
        </w:tc>
        <w:tc>
          <w:tcPr>
            <w:tcW w:w="143" w:type="pct"/>
          </w:tcPr>
          <w:p w14:paraId="7755D38B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2A17C99" w14:textId="731133E4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47" w:type="pct"/>
          </w:tcPr>
          <w:p w14:paraId="7835D238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3CEA9FA" w14:textId="000D8F8A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24">
              <w:rPr>
                <w:rFonts w:asciiTheme="majorBidi" w:hAnsiTheme="majorBidi" w:cstheme="majorBidi"/>
                <w:sz w:val="28"/>
                <w:szCs w:val="28"/>
              </w:rPr>
              <w:t>16,835</w:t>
            </w:r>
          </w:p>
        </w:tc>
        <w:tc>
          <w:tcPr>
            <w:tcW w:w="143" w:type="pct"/>
          </w:tcPr>
          <w:p w14:paraId="6A5BAA91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9AB7935" w14:textId="3D03FB32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</w:tr>
      <w:tr w:rsidR="00C46124" w:rsidRPr="008F2572" w14:paraId="67470CD2" w14:textId="77777777" w:rsidTr="009D1251">
        <w:tc>
          <w:tcPr>
            <w:tcW w:w="2206" w:type="pct"/>
          </w:tcPr>
          <w:p w14:paraId="4E1071E4" w14:textId="346381A3" w:rsidR="00C46124" w:rsidRPr="008F2572" w:rsidRDefault="00C46124" w:rsidP="00C4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67EE1A0F" w14:textId="62B48AD3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124">
              <w:rPr>
                <w:rFonts w:asciiTheme="majorBidi" w:hAnsiTheme="majorBidi" w:cstheme="majorBidi"/>
                <w:sz w:val="28"/>
                <w:szCs w:val="28"/>
              </w:rPr>
              <w:t>17,538</w:t>
            </w:r>
          </w:p>
        </w:tc>
        <w:tc>
          <w:tcPr>
            <w:tcW w:w="143" w:type="pct"/>
          </w:tcPr>
          <w:p w14:paraId="346A904F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72EFEE3" w14:textId="1537B44B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</w:p>
        </w:tc>
        <w:tc>
          <w:tcPr>
            <w:tcW w:w="147" w:type="pct"/>
          </w:tcPr>
          <w:p w14:paraId="60F542A6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C0AC1A2" w14:textId="23485FC6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6124">
              <w:rPr>
                <w:rFonts w:asciiTheme="majorBidi" w:hAnsiTheme="majorBidi" w:cstheme="majorBidi"/>
                <w:sz w:val="28"/>
                <w:szCs w:val="28"/>
              </w:rPr>
              <w:t>17,538</w:t>
            </w:r>
          </w:p>
        </w:tc>
        <w:tc>
          <w:tcPr>
            <w:tcW w:w="143" w:type="pct"/>
          </w:tcPr>
          <w:p w14:paraId="03B329D7" w14:textId="77777777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58C33F" w14:textId="475D7844" w:rsidR="00C46124" w:rsidRPr="008F2572" w:rsidRDefault="00C46124" w:rsidP="00C4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</w:tr>
      <w:tr w:rsidR="00A2116D" w:rsidRPr="008F2572" w14:paraId="485F37A3" w14:textId="77777777" w:rsidTr="009D1251">
        <w:tc>
          <w:tcPr>
            <w:tcW w:w="2206" w:type="pct"/>
          </w:tcPr>
          <w:p w14:paraId="2BC3B253" w14:textId="76FA9A95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D9CF26C" w14:textId="070945F6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0CCBA9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AEDF599" w14:textId="67DB98F3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F3DB4D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7310851" w14:textId="6E8790B8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F18E245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8AD388D" w14:textId="61C7D901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16D" w:rsidRPr="008F2572" w14:paraId="2F8256E9" w14:textId="77777777" w:rsidTr="009D1251">
        <w:tc>
          <w:tcPr>
            <w:tcW w:w="2206" w:type="pct"/>
          </w:tcPr>
          <w:p w14:paraId="07E64DD2" w14:textId="09CD9D5A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29443075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803B0B3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9EA5B6" w14:textId="1A2A2338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47F30F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446C48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BFABF53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D8AC3B1" w14:textId="5D95D67E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16D" w:rsidRPr="008F2572" w14:paraId="54BF170A" w14:textId="77777777" w:rsidTr="009D1251">
        <w:tc>
          <w:tcPr>
            <w:tcW w:w="2206" w:type="pct"/>
          </w:tcPr>
          <w:p w14:paraId="364CFAEB" w14:textId="786C4606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242CDC8" w14:textId="4A6C7E41" w:rsidR="00A2116D" w:rsidRPr="008F2572" w:rsidRDefault="00195512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3" w:type="pct"/>
          </w:tcPr>
          <w:p w14:paraId="17DD4547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B7838C" w14:textId="4FAE798E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7" w:type="pct"/>
          </w:tcPr>
          <w:p w14:paraId="013E41AB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69EC40" w14:textId="5538E131" w:rsidR="00A2116D" w:rsidRPr="008F2572" w:rsidRDefault="00195512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3" w:type="pct"/>
          </w:tcPr>
          <w:p w14:paraId="169936C2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ED677D0" w14:textId="28A78B56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A2116D" w:rsidRPr="008F2572" w14:paraId="4C7A088B" w14:textId="77777777" w:rsidTr="009D1251">
        <w:tc>
          <w:tcPr>
            <w:tcW w:w="2206" w:type="pct"/>
          </w:tcPr>
          <w:p w14:paraId="41E3C87A" w14:textId="2E82CEBB" w:rsidR="00A2116D" w:rsidRPr="008F2572" w:rsidRDefault="00A2116D" w:rsidP="00A2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A8ED519" w14:textId="31D75FCB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49205B0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0F0F01A" w14:textId="6ECFB81F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637F402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98AD0A" w14:textId="0087A4F3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B33614E" w14:textId="77777777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D28ACCC" w14:textId="095E44F2" w:rsidR="00A2116D" w:rsidRPr="008F2572" w:rsidRDefault="00A2116D" w:rsidP="00A21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E24F1DE" w14:textId="77777777" w:rsidR="00AC59CD" w:rsidRPr="006B417E" w:rsidRDefault="00AC59CD" w:rsidP="009D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F8986C8" w14:textId="77777777" w:rsidR="00AC59CD" w:rsidRPr="00EC6E59" w:rsidRDefault="00AC59CD" w:rsidP="00EA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4183FB2D" w14:textId="5A777199" w:rsidR="0079061E" w:rsidRDefault="0079061E" w:rsidP="00790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="00183884">
        <w:rPr>
          <w:rFonts w:asciiTheme="majorBidi" w:eastAsia="Cordia New" w:hAnsiTheme="majorBidi" w:cstheme="majorBidi"/>
          <w:sz w:val="28"/>
          <w:szCs w:val="28"/>
        </w:rPr>
        <w:t>8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ต่อปี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 xml:space="preserve">(31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>2567: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บริษัท</w:t>
      </w:r>
      <w:r w:rsidR="003E3738"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ไม่มีเงินให้กู้ยืมระยะสั้นแก่ผู้บริหาร)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02BFE59" w14:textId="77777777" w:rsidR="0079061E" w:rsidRDefault="0079061E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6A0475A1" w14:textId="65FE3BA5" w:rsidR="00AC59CD" w:rsidRPr="003272BD" w:rsidRDefault="00AC59CD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ณ วันที่</w:t>
      </w:r>
      <w:r w:rsidR="003272BD" w:rsidRPr="003272BD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A2116D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116D"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เงินให้กู้ยืมระยะยาวแก่บริษัทย่อยมีจำนวน</w:t>
      </w:r>
      <w:r w:rsidR="000631E4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32630B" w:rsidRPr="0032630B">
        <w:rPr>
          <w:rFonts w:asciiTheme="majorBidi" w:eastAsia="Cordia New" w:hAnsiTheme="majorBidi" w:cstheme="majorBidi"/>
          <w:sz w:val="28"/>
          <w:szCs w:val="28"/>
        </w:rPr>
        <w:t xml:space="preserve">487.5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2C7B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: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862.5</w:t>
      </w:r>
      <w:r w:rsidR="0014079B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EC6E59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โดยมีกำหนดชำระคืนเงินต้น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 xml:space="preserve">ทุก </w:t>
      </w:r>
      <w:r w:rsidRPr="00882B2A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7B4D26" w:rsidRPr="00882B2A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6A0ADF" w:rsidRPr="00882B2A">
        <w:rPr>
          <w:rFonts w:asciiTheme="majorBidi" w:eastAsia="Cordia New" w:hAnsiTheme="majorBidi" w:cstheme="majorBidi"/>
          <w:sz w:val="28"/>
          <w:szCs w:val="28"/>
        </w:rPr>
        <w:t>25</w:t>
      </w:r>
      <w:r w:rsidR="007B4D26" w:rsidRPr="00882B2A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882B2A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ธันวาคม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: </w:t>
      </w:r>
      <w:r w:rsidR="003E3738"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มิถุนายน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</w:t>
      </w:r>
      <w:r w:rsidR="00056D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70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48218C9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4A1A3971" w14:textId="15C58BC1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A2116D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116D"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</w:t>
      </w:r>
      <w:r w:rsidRPr="00FB509E">
        <w:rPr>
          <w:rFonts w:asciiTheme="majorBidi" w:hAnsiTheme="majorBidi" w:cstheme="majorBidi"/>
          <w:sz w:val="28"/>
          <w:szCs w:val="28"/>
          <w:cs/>
        </w:rPr>
        <w:t xml:space="preserve">สารสนเทศ </w:t>
      </w:r>
      <w:r w:rsidR="00F94055" w:rsidRPr="00FB509E">
        <w:rPr>
          <w:rFonts w:asciiTheme="majorBidi" w:hAnsiTheme="majorBidi" w:cstheme="majorBidi" w:hint="cs"/>
          <w:sz w:val="28"/>
          <w:szCs w:val="28"/>
          <w:cs/>
        </w:rPr>
        <w:t>การให้บริการบริหารจัดการ</w:t>
      </w:r>
      <w:r w:rsidR="00F940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6B1A88AD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A52E0" w14:textId="4CFF883B" w:rsidR="00AC59CD" w:rsidRPr="003272BD" w:rsidRDefault="00AC59CD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A2116D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116D"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</w:t>
      </w:r>
      <w:r w:rsidRPr="00D03462">
        <w:rPr>
          <w:rFonts w:asciiTheme="majorBidi" w:hAnsiTheme="majorBidi" w:cstheme="majorBidi"/>
          <w:sz w:val="28"/>
          <w:szCs w:val="28"/>
          <w:cs/>
        </w:rPr>
        <w:t>ระยะเวลาเช่า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F7C" w:rsidRPr="00D03462">
        <w:rPr>
          <w:rFonts w:asciiTheme="majorBidi" w:eastAsia="Cordia New" w:hAnsiTheme="majorBidi" w:cstheme="majorBidi"/>
          <w:sz w:val="28"/>
          <w:szCs w:val="28"/>
        </w:rPr>
        <w:t>3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272BD" w:rsidRPr="00D03462">
        <w:rPr>
          <w:rFonts w:asciiTheme="majorBidi" w:hAnsiTheme="majorBidi" w:cstheme="majorBidi"/>
          <w:sz w:val="28"/>
          <w:szCs w:val="28"/>
        </w:rPr>
        <w:br/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B61D1D" w:rsidRPr="00D8038C">
        <w:rPr>
          <w:rFonts w:asciiTheme="majorBidi" w:eastAsia="Cordia New" w:hAnsiTheme="majorBidi" w:cstheme="majorBidi"/>
          <w:sz w:val="28"/>
          <w:szCs w:val="28"/>
        </w:rPr>
        <w:t>1</w:t>
      </w:r>
      <w:r w:rsidR="009C3BBB" w:rsidRPr="00D803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5905" w:rsidRPr="00D803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75905" w:rsidRPr="00D8038C">
        <w:rPr>
          <w:rFonts w:asciiTheme="majorBidi" w:hAnsiTheme="majorBidi" w:cstheme="majorBidi"/>
          <w:sz w:val="28"/>
          <w:szCs w:val="28"/>
        </w:rPr>
        <w:t>2567</w:t>
      </w:r>
      <w:r w:rsidR="009C3BBB" w:rsidRPr="00D803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D8038C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7A22E2" w:rsidRPr="00D8038C">
        <w:rPr>
          <w:rFonts w:asciiTheme="majorBidi" w:hAnsiTheme="majorBidi" w:cstheme="majorBidi"/>
          <w:sz w:val="28"/>
          <w:szCs w:val="28"/>
        </w:rPr>
        <w:t xml:space="preserve">31 </w:t>
      </w:r>
      <w:r w:rsidR="007A22E2" w:rsidRPr="00D8038C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C3BBB" w:rsidRPr="00D803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57266" w:rsidRPr="00D8038C">
        <w:rPr>
          <w:rFonts w:asciiTheme="majorBidi" w:hAnsiTheme="majorBidi" w:cstheme="majorBidi"/>
          <w:sz w:val="28"/>
          <w:szCs w:val="28"/>
        </w:rPr>
        <w:t>2570</w:t>
      </w:r>
      <w:r w:rsidRPr="00F479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มกราคม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272BD">
        <w:rPr>
          <w:rFonts w:asciiTheme="majorBidi" w:hAnsiTheme="majorBidi" w:cstheme="majorBidi"/>
          <w:i/>
          <w:iCs/>
          <w:sz w:val="28"/>
          <w:szCs w:val="28"/>
        </w:rPr>
        <w:br/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บริษัทได้รับค่าเช่าตามที่ระบุในสัญญาค่าเช่า</w:t>
      </w:r>
      <w:r w:rsidR="003272BD">
        <w:rPr>
          <w:rFonts w:asciiTheme="majorBidi" w:hAnsiTheme="majorBidi" w:cstheme="majorBidi"/>
          <w:sz w:val="28"/>
          <w:szCs w:val="28"/>
        </w:rPr>
        <w:br/>
      </w:r>
      <w:r w:rsidRPr="003272BD">
        <w:rPr>
          <w:rFonts w:asciiTheme="majorBidi" w:hAnsiTheme="majorBidi" w:cstheme="majorBidi"/>
          <w:sz w:val="28"/>
          <w:szCs w:val="28"/>
          <w:cs/>
        </w:rPr>
        <w:t>จะมีกา</w:t>
      </w:r>
      <w:r w:rsidR="00E93530" w:rsidRPr="003272BD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3272BD">
        <w:rPr>
          <w:rFonts w:asciiTheme="majorBidi" w:hAnsiTheme="majorBidi" w:cstheme="majorBidi"/>
          <w:sz w:val="28"/>
          <w:szCs w:val="28"/>
          <w:cs/>
        </w:rPr>
        <w:t>ทบทวนทุกครั้งเมื่อครบกำหนดสัญญา</w:t>
      </w:r>
    </w:p>
    <w:p w14:paraId="654A494B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EAAE11" w14:textId="5E493003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A2116D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A2116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A2116D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</w:t>
      </w:r>
      <w:r w:rsidRPr="00D03462">
        <w:rPr>
          <w:rFonts w:asciiTheme="majorBidi" w:hAnsiTheme="majorBidi" w:cstheme="majorBidi"/>
          <w:sz w:val="28"/>
          <w:szCs w:val="28"/>
          <w:cs/>
        </w:rPr>
        <w:t>โดยมีระยะเวลาเช่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652B76" w:rsidRPr="00D03462">
        <w:rPr>
          <w:rFonts w:asciiTheme="majorBidi" w:hAnsiTheme="majorBidi" w:cstheme="majorBidi"/>
          <w:sz w:val="28"/>
          <w:szCs w:val="28"/>
        </w:rPr>
        <w:t>3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A00BB7" w:rsidRPr="00F773AE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9C3BBB"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B76" w:rsidRPr="00F773AE">
        <w:rPr>
          <w:rFonts w:asciiTheme="majorBidi" w:hAnsiTheme="majorBidi" w:cstheme="majorBidi"/>
          <w:sz w:val="28"/>
          <w:szCs w:val="28"/>
        </w:rPr>
        <w:t>1</w:t>
      </w:r>
      <w:r w:rsidR="009C3BBB" w:rsidRPr="00F773AE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652B76" w:rsidRPr="00F773AE">
        <w:rPr>
          <w:rFonts w:asciiTheme="majorBidi" w:hAnsiTheme="majorBidi" w:cstheme="majorBidi"/>
          <w:sz w:val="28"/>
          <w:szCs w:val="28"/>
        </w:rPr>
        <w:t>2565</w:t>
      </w:r>
      <w:r w:rsidR="009C3BBB"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F773AE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C3BBB"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891" w:rsidRPr="00F773AE">
        <w:rPr>
          <w:rFonts w:asciiTheme="majorBidi" w:hAnsiTheme="majorBidi" w:cstheme="majorBidi"/>
          <w:sz w:val="28"/>
          <w:szCs w:val="28"/>
        </w:rPr>
        <w:t>3</w:t>
      </w:r>
      <w:r w:rsidR="007E4891" w:rsidRPr="00F773AE">
        <w:rPr>
          <w:rFonts w:asciiTheme="majorBidi" w:hAnsiTheme="majorBidi" w:cs="Angsana New"/>
          <w:sz w:val="28"/>
          <w:szCs w:val="28"/>
        </w:rPr>
        <w:t>1</w:t>
      </w:r>
      <w:r w:rsidR="009C3BBB" w:rsidRPr="00F773A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52B76" w:rsidRPr="00F773AE">
        <w:rPr>
          <w:rFonts w:asciiTheme="majorBidi" w:hAnsiTheme="majorBidi" w:cstheme="majorBidi"/>
          <w:sz w:val="28"/>
          <w:szCs w:val="28"/>
        </w:rPr>
        <w:t>2569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</w:rPr>
        <w:t>3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ตั้งแต่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พฤศจิกายน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="00A36AFB" w:rsidRPr="003272BD">
        <w:rPr>
          <w:rFonts w:ascii="Angsana New" w:eastAsia="Cordia New" w:hAnsi="Angsana New"/>
          <w:i/>
          <w:iCs/>
          <w:spacing w:val="-4"/>
          <w:sz w:val="28"/>
          <w:szCs w:val="28"/>
        </w:rPr>
        <w:t xml:space="preserve"> </w:t>
      </w:r>
      <w:r w:rsidR="00A36AFB" w:rsidRPr="003272BD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F24AAA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0B666870" w14:textId="7DFEE5E3" w:rsidR="00AC59CD" w:rsidRPr="00B82D37" w:rsidRDefault="00AC59CD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ลูกหนี้เงินให้สินเชื่อและลูกหนี้ตามสัญญาเช่าซื้อ</w:t>
      </w:r>
    </w:p>
    <w:p w14:paraId="72C152F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7D99F752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AC59CD" w:rsidRPr="00A36AFB" w14:paraId="3D334DEB" w14:textId="77777777" w:rsidTr="002D2981">
        <w:tc>
          <w:tcPr>
            <w:tcW w:w="3150" w:type="dxa"/>
          </w:tcPr>
          <w:p w14:paraId="16B1FA34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4D868A5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A36AFB" w14:paraId="13F411CB" w14:textId="77777777" w:rsidTr="002D2981">
        <w:tc>
          <w:tcPr>
            <w:tcW w:w="3150" w:type="dxa"/>
          </w:tcPr>
          <w:p w14:paraId="74411140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F3FBF21" w14:textId="77197A84" w:rsidR="00AC59CD" w:rsidRPr="00A36AFB" w:rsidRDefault="00C37B3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EF6D75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C59CD"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A36AF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4B9450FF" w14:textId="65161B49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="00A36AFB"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A36AFB" w14:paraId="5F4430C6" w14:textId="77777777" w:rsidTr="002D2981">
        <w:tc>
          <w:tcPr>
            <w:tcW w:w="3150" w:type="dxa"/>
          </w:tcPr>
          <w:p w14:paraId="155B5358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  <w:r w:rsidRPr="00A36AF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990C17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71C63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4CCF03F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CD8644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8C35E3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21FC187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A36AFB" w14:paraId="5555B0CC" w14:textId="77777777" w:rsidTr="002D2981">
        <w:tc>
          <w:tcPr>
            <w:tcW w:w="3150" w:type="dxa"/>
          </w:tcPr>
          <w:p w14:paraId="56101311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1B845AC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53BC" w:rsidRPr="00A36AFB" w14:paraId="63623749" w14:textId="77777777" w:rsidTr="002D2981">
        <w:tc>
          <w:tcPr>
            <w:tcW w:w="3150" w:type="dxa"/>
          </w:tcPr>
          <w:p w14:paraId="536C6FBB" w14:textId="77777777" w:rsidR="00C753BC" w:rsidRPr="00A36AFB" w:rsidRDefault="00C753BC" w:rsidP="00C753BC">
            <w:pPr>
              <w:spacing w:line="240" w:lineRule="auto"/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020728D0" w14:textId="3ECCF09A" w:rsidR="00C753BC" w:rsidRPr="00A36AFB" w:rsidRDefault="00FB0560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B0560">
              <w:rPr>
                <w:rFonts w:ascii="Angsana New" w:hAnsi="Angsana New" w:cs="Angsana New"/>
                <w:sz w:val="28"/>
                <w:szCs w:val="28"/>
              </w:rPr>
              <w:t>79,713,966</w:t>
            </w:r>
          </w:p>
        </w:tc>
        <w:tc>
          <w:tcPr>
            <w:tcW w:w="1080" w:type="dxa"/>
          </w:tcPr>
          <w:p w14:paraId="67B558CD" w14:textId="106C4392" w:rsidR="00C753BC" w:rsidRPr="00A36AFB" w:rsidRDefault="00FB0560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B0560">
              <w:rPr>
                <w:rFonts w:ascii="Angsana New" w:hAnsi="Angsana New" w:cs="Angsana New"/>
                <w:sz w:val="28"/>
                <w:szCs w:val="28"/>
              </w:rPr>
              <w:t>94,463,406</w:t>
            </w:r>
          </w:p>
        </w:tc>
        <w:tc>
          <w:tcPr>
            <w:tcW w:w="1186" w:type="dxa"/>
          </w:tcPr>
          <w:p w14:paraId="331C94E1" w14:textId="1645AF93" w:rsidR="00C753BC" w:rsidRPr="00A36AFB" w:rsidRDefault="00746EAE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46EAE">
              <w:rPr>
                <w:rFonts w:ascii="Angsana New" w:hAnsi="Angsana New" w:cs="Angsana New"/>
                <w:sz w:val="28"/>
                <w:szCs w:val="28"/>
              </w:rPr>
              <w:t>174,177,372</w:t>
            </w:r>
          </w:p>
        </w:tc>
        <w:tc>
          <w:tcPr>
            <w:tcW w:w="1080" w:type="dxa"/>
            <w:vAlign w:val="bottom"/>
          </w:tcPr>
          <w:p w14:paraId="6A885580" w14:textId="219ECE47" w:rsidR="00C753BC" w:rsidRPr="00A36AFB" w:rsidRDefault="00C753BC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73,831,174</w:t>
            </w:r>
          </w:p>
        </w:tc>
        <w:tc>
          <w:tcPr>
            <w:tcW w:w="1080" w:type="dxa"/>
            <w:vAlign w:val="bottom"/>
          </w:tcPr>
          <w:p w14:paraId="0B450092" w14:textId="645C2FD0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84,332,525</w:t>
            </w:r>
          </w:p>
        </w:tc>
        <w:tc>
          <w:tcPr>
            <w:tcW w:w="1154" w:type="dxa"/>
            <w:vAlign w:val="bottom"/>
          </w:tcPr>
          <w:p w14:paraId="7133982F" w14:textId="3FA33D5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158,163,699</w:t>
            </w:r>
          </w:p>
        </w:tc>
      </w:tr>
      <w:tr w:rsidR="00A36AFB" w:rsidRPr="00A36AFB" w14:paraId="318EE7DB" w14:textId="77777777" w:rsidTr="002D2981">
        <w:tc>
          <w:tcPr>
            <w:tcW w:w="3150" w:type="dxa"/>
          </w:tcPr>
          <w:p w14:paraId="12A07BFD" w14:textId="38F334F8" w:rsidR="00A36AFB" w:rsidRPr="00935EED" w:rsidRDefault="00A36AFB" w:rsidP="0093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346" w:right="-115" w:hanging="389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935EED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br/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382FC724" w14:textId="77777777" w:rsidR="002D2981" w:rsidRDefault="002D2981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FC481D3" w14:textId="07D18011" w:rsidR="00EF6D75" w:rsidRPr="00A36AFB" w:rsidRDefault="00746EAE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46EAE">
              <w:rPr>
                <w:rFonts w:ascii="Angsana New" w:hAnsi="Angsana New" w:cs="Angsana New"/>
                <w:sz w:val="28"/>
                <w:szCs w:val="28"/>
              </w:rPr>
              <w:t>2,307,990</w:t>
            </w:r>
          </w:p>
        </w:tc>
        <w:tc>
          <w:tcPr>
            <w:tcW w:w="1080" w:type="dxa"/>
          </w:tcPr>
          <w:p w14:paraId="0355E3D5" w14:textId="77777777" w:rsidR="00C37B3D" w:rsidRDefault="00C37B3D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0B56814" w14:textId="562797DA" w:rsidR="00EF6D75" w:rsidRPr="00A36AFB" w:rsidRDefault="00746EAE" w:rsidP="000B66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46EA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7B004535" w14:textId="77777777" w:rsidR="00C37B3D" w:rsidRDefault="00C37B3D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78B47B0" w14:textId="0FF42019" w:rsidR="00EF6D75" w:rsidRPr="00A36AFB" w:rsidRDefault="00746EAE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46EAE">
              <w:rPr>
                <w:rFonts w:ascii="Angsana New" w:hAnsi="Angsana New" w:cs="Angsana New"/>
                <w:sz w:val="28"/>
                <w:szCs w:val="28"/>
              </w:rPr>
              <w:t>2,307,990</w:t>
            </w:r>
          </w:p>
        </w:tc>
        <w:tc>
          <w:tcPr>
            <w:tcW w:w="1080" w:type="dxa"/>
            <w:vAlign w:val="bottom"/>
          </w:tcPr>
          <w:p w14:paraId="654A0958" w14:textId="413E3E84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  <w:tc>
          <w:tcPr>
            <w:tcW w:w="1080" w:type="dxa"/>
            <w:vAlign w:val="bottom"/>
          </w:tcPr>
          <w:p w14:paraId="64557013" w14:textId="0BF11883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B97373" w14:textId="605159D0" w:rsidR="00A36AFB" w:rsidRPr="00A36AFB" w:rsidRDefault="00A36AFB" w:rsidP="000034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</w:tr>
      <w:tr w:rsidR="00C753BC" w:rsidRPr="00A36AFB" w14:paraId="3E657977" w14:textId="77777777" w:rsidTr="002D2981">
        <w:tc>
          <w:tcPr>
            <w:tcW w:w="3150" w:type="dxa"/>
            <w:vAlign w:val="bottom"/>
          </w:tcPr>
          <w:p w14:paraId="526197AC" w14:textId="77777777" w:rsidR="00C753BC" w:rsidRPr="00A36AFB" w:rsidRDefault="00C753BC" w:rsidP="00C753BC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05047688" w14:textId="6F92DA61" w:rsidR="00C753BC" w:rsidRPr="000B6670" w:rsidRDefault="00FB0560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82,021,956</w:t>
            </w:r>
          </w:p>
        </w:tc>
        <w:tc>
          <w:tcPr>
            <w:tcW w:w="1080" w:type="dxa"/>
          </w:tcPr>
          <w:p w14:paraId="1743F91B" w14:textId="38ADF4DF" w:rsidR="00C753BC" w:rsidRPr="000B6670" w:rsidRDefault="00FB0560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94,463,406</w:t>
            </w:r>
          </w:p>
        </w:tc>
        <w:tc>
          <w:tcPr>
            <w:tcW w:w="1186" w:type="dxa"/>
          </w:tcPr>
          <w:p w14:paraId="25B82F0B" w14:textId="317D0524" w:rsidR="00C753BC" w:rsidRPr="000B6670" w:rsidRDefault="00746EAE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176,485,362</w:t>
            </w:r>
          </w:p>
        </w:tc>
        <w:tc>
          <w:tcPr>
            <w:tcW w:w="1080" w:type="dxa"/>
          </w:tcPr>
          <w:p w14:paraId="25F16F3F" w14:textId="5F2A26B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76,014,216</w:t>
            </w:r>
          </w:p>
        </w:tc>
        <w:tc>
          <w:tcPr>
            <w:tcW w:w="1080" w:type="dxa"/>
          </w:tcPr>
          <w:p w14:paraId="3A458AD8" w14:textId="6F1C130B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84,332,52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18EC5AD6" w14:textId="231381A9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160,346,74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C753BC" w:rsidRPr="00A36AFB" w14:paraId="65916F57" w14:textId="77777777" w:rsidTr="002D2981">
        <w:tc>
          <w:tcPr>
            <w:tcW w:w="3150" w:type="dxa"/>
            <w:vAlign w:val="bottom"/>
          </w:tcPr>
          <w:p w14:paraId="338BE890" w14:textId="0CABB503" w:rsidR="00C753BC" w:rsidRPr="00935EED" w:rsidRDefault="00C753BC" w:rsidP="0093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left="389" w:right="-115" w:hanging="38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="00935EED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="00935EED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า</w:t>
            </w:r>
            <w:r w:rsidR="00935EED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422643BD" w14:textId="77777777" w:rsidR="00C753BC" w:rsidRDefault="00C753BC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FB687C" w14:textId="3A8A95FC" w:rsidR="00EF6D75" w:rsidRPr="00A36AFB" w:rsidRDefault="00FB0560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B0560">
              <w:rPr>
                <w:rFonts w:ascii="Angsana New" w:hAnsi="Angsana New" w:cs="Angsana New"/>
                <w:sz w:val="28"/>
                <w:szCs w:val="28"/>
              </w:rPr>
              <w:t>(4,593,630)</w:t>
            </w:r>
          </w:p>
        </w:tc>
        <w:tc>
          <w:tcPr>
            <w:tcW w:w="1080" w:type="dxa"/>
          </w:tcPr>
          <w:p w14:paraId="40F6847E" w14:textId="77777777" w:rsidR="00C753BC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11FB159" w14:textId="168624B9" w:rsidR="00EF6D75" w:rsidRPr="00A36AFB" w:rsidRDefault="00FB0560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FB0560">
              <w:rPr>
                <w:rFonts w:ascii="Angsana New" w:hAnsi="Angsana New" w:cs="Angsana New"/>
                <w:sz w:val="28"/>
                <w:szCs w:val="28"/>
              </w:rPr>
              <w:t>(1,854,837)</w:t>
            </w:r>
          </w:p>
        </w:tc>
        <w:tc>
          <w:tcPr>
            <w:tcW w:w="1186" w:type="dxa"/>
          </w:tcPr>
          <w:p w14:paraId="28BC8838" w14:textId="77777777" w:rsidR="00C753BC" w:rsidRDefault="00C753BC" w:rsidP="00C453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DCCEC94" w14:textId="55DC9A5B" w:rsidR="00EF6D75" w:rsidRPr="00A36AFB" w:rsidRDefault="00C22B9B" w:rsidP="00C453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2B9B">
              <w:rPr>
                <w:rFonts w:ascii="Angsana New" w:hAnsi="Angsana New" w:cs="Angsana New"/>
                <w:sz w:val="28"/>
                <w:szCs w:val="28"/>
              </w:rPr>
              <w:t>(6,448,467)</w:t>
            </w:r>
          </w:p>
        </w:tc>
        <w:tc>
          <w:tcPr>
            <w:tcW w:w="1080" w:type="dxa"/>
          </w:tcPr>
          <w:p w14:paraId="3E620331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99CC149" w14:textId="51213DA0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(4,229,470)</w:t>
            </w:r>
          </w:p>
        </w:tc>
        <w:tc>
          <w:tcPr>
            <w:tcW w:w="1080" w:type="dxa"/>
          </w:tcPr>
          <w:p w14:paraId="03460044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DAFC6FE" w14:textId="2F84DBB7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(1,663,985)</w:t>
            </w:r>
          </w:p>
        </w:tc>
        <w:tc>
          <w:tcPr>
            <w:tcW w:w="1154" w:type="dxa"/>
          </w:tcPr>
          <w:p w14:paraId="16EDB900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B71BDF6" w14:textId="38DF045A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(5,893,455)</w:t>
            </w:r>
          </w:p>
        </w:tc>
      </w:tr>
      <w:tr w:rsidR="00C753BC" w:rsidRPr="00A36AFB" w14:paraId="0E5F50EC" w14:textId="77777777" w:rsidTr="002D2981">
        <w:tc>
          <w:tcPr>
            <w:tcW w:w="3150" w:type="dxa"/>
            <w:vAlign w:val="bottom"/>
          </w:tcPr>
          <w:p w14:paraId="176948CE" w14:textId="77777777" w:rsidR="00C753BC" w:rsidRPr="00A36AFB" w:rsidRDefault="00C753BC" w:rsidP="00C753BC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3D1AC567" w14:textId="28F7302B" w:rsidR="00C753BC" w:rsidRPr="000B6670" w:rsidRDefault="00FB0560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77,428,326</w:t>
            </w:r>
          </w:p>
        </w:tc>
        <w:tc>
          <w:tcPr>
            <w:tcW w:w="1080" w:type="dxa"/>
          </w:tcPr>
          <w:p w14:paraId="4713CD98" w14:textId="5E769842" w:rsidR="00C753BC" w:rsidRPr="000B6670" w:rsidRDefault="00FB0560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92,608,569</w:t>
            </w:r>
          </w:p>
        </w:tc>
        <w:tc>
          <w:tcPr>
            <w:tcW w:w="1186" w:type="dxa"/>
          </w:tcPr>
          <w:p w14:paraId="5DC31D81" w14:textId="2B479B7C" w:rsidR="00C753BC" w:rsidRPr="000B6670" w:rsidRDefault="00C22B9B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170,036,895</w:t>
            </w:r>
          </w:p>
        </w:tc>
        <w:tc>
          <w:tcPr>
            <w:tcW w:w="1080" w:type="dxa"/>
          </w:tcPr>
          <w:p w14:paraId="214FBD2D" w14:textId="5EB6B1E2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71,784,746</w:t>
            </w:r>
          </w:p>
        </w:tc>
        <w:tc>
          <w:tcPr>
            <w:tcW w:w="1080" w:type="dxa"/>
          </w:tcPr>
          <w:p w14:paraId="0B191CA0" w14:textId="21D305FE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82,668,54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154" w:type="dxa"/>
          </w:tcPr>
          <w:p w14:paraId="5D6BDF38" w14:textId="3799A16A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154,453,28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A36AFB" w:rsidRPr="00A36AFB" w14:paraId="7C8506CD" w14:textId="77777777" w:rsidTr="002D2981">
        <w:tc>
          <w:tcPr>
            <w:tcW w:w="3150" w:type="dxa"/>
            <w:vAlign w:val="bottom"/>
          </w:tcPr>
          <w:p w14:paraId="79B01E96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4924AD0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4D042D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4A5FA81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7FDA2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19F05E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2708B0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010AE6" w:rsidRPr="00A36AFB" w14:paraId="1CFA43AB" w14:textId="77777777" w:rsidTr="002D2981">
        <w:tc>
          <w:tcPr>
            <w:tcW w:w="3150" w:type="dxa"/>
            <w:vAlign w:val="bottom"/>
          </w:tcPr>
          <w:p w14:paraId="1662CF86" w14:textId="77777777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67C014A1" w14:textId="4969442A" w:rsidR="00010AE6" w:rsidRPr="00A36AFB" w:rsidRDefault="00A1385F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361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858</w:t>
            </w:r>
          </w:p>
        </w:tc>
        <w:tc>
          <w:tcPr>
            <w:tcW w:w="1080" w:type="dxa"/>
          </w:tcPr>
          <w:p w14:paraId="4EE4533B" w14:textId="4C41F115" w:rsidR="00010AE6" w:rsidRPr="00A36AFB" w:rsidRDefault="00A1385F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674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</w:p>
        </w:tc>
        <w:tc>
          <w:tcPr>
            <w:tcW w:w="1186" w:type="dxa"/>
          </w:tcPr>
          <w:p w14:paraId="2859EA1B" w14:textId="106D72AF" w:rsidR="00010AE6" w:rsidRPr="00A36AFB" w:rsidRDefault="00A1385F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036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471</w:t>
            </w:r>
          </w:p>
        </w:tc>
        <w:tc>
          <w:tcPr>
            <w:tcW w:w="1080" w:type="dxa"/>
          </w:tcPr>
          <w:p w14:paraId="1C76E853" w14:textId="1BD22591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2,461,43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18BB7BD1" w14:textId="67F7FF25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2,479,957</w:t>
            </w:r>
          </w:p>
        </w:tc>
        <w:tc>
          <w:tcPr>
            <w:tcW w:w="1154" w:type="dxa"/>
          </w:tcPr>
          <w:p w14:paraId="6B89B539" w14:textId="3004159E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4,941,39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</w:tr>
      <w:tr w:rsidR="00010AE6" w:rsidRPr="00A36AFB" w14:paraId="3A86136B" w14:textId="77777777" w:rsidTr="002D2981">
        <w:tc>
          <w:tcPr>
            <w:tcW w:w="3150" w:type="dxa"/>
            <w:vAlign w:val="bottom"/>
          </w:tcPr>
          <w:p w14:paraId="4802C99E" w14:textId="2FC3FC1D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2DFD8BB7" w14:textId="4AB921EE" w:rsidR="00010AE6" w:rsidRPr="00A36AFB" w:rsidRDefault="00A1385F" w:rsidP="007A0B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(595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745)</w:t>
            </w:r>
          </w:p>
        </w:tc>
        <w:tc>
          <w:tcPr>
            <w:tcW w:w="1080" w:type="dxa"/>
          </w:tcPr>
          <w:p w14:paraId="72E5B2BC" w14:textId="4ABB9215" w:rsidR="00010AE6" w:rsidRPr="00A36AFB" w:rsidRDefault="00A1385F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(473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425)</w:t>
            </w:r>
          </w:p>
        </w:tc>
        <w:tc>
          <w:tcPr>
            <w:tcW w:w="1186" w:type="dxa"/>
          </w:tcPr>
          <w:p w14:paraId="7106CC88" w14:textId="2D16927C" w:rsidR="00010AE6" w:rsidRPr="00A36AFB" w:rsidRDefault="00A1385F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069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170)</w:t>
            </w:r>
          </w:p>
        </w:tc>
        <w:tc>
          <w:tcPr>
            <w:tcW w:w="1080" w:type="dxa"/>
          </w:tcPr>
          <w:p w14:paraId="2CE16F86" w14:textId="27BE2CCF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(619,337)</w:t>
            </w:r>
          </w:p>
        </w:tc>
        <w:tc>
          <w:tcPr>
            <w:tcW w:w="1080" w:type="dxa"/>
          </w:tcPr>
          <w:p w14:paraId="5F8033BB" w14:textId="45C9D5F1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(426,434)</w:t>
            </w:r>
          </w:p>
        </w:tc>
        <w:tc>
          <w:tcPr>
            <w:tcW w:w="1154" w:type="dxa"/>
          </w:tcPr>
          <w:p w14:paraId="544D74C9" w14:textId="6B216919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(1,045,771)</w:t>
            </w:r>
          </w:p>
        </w:tc>
      </w:tr>
      <w:tr w:rsidR="00010AE6" w:rsidRPr="00A36AFB" w14:paraId="137F7043" w14:textId="77777777" w:rsidTr="002D2981">
        <w:tc>
          <w:tcPr>
            <w:tcW w:w="3150" w:type="dxa"/>
            <w:vAlign w:val="bottom"/>
          </w:tcPr>
          <w:p w14:paraId="44A3C5E4" w14:textId="4482A34C" w:rsidR="00010AE6" w:rsidRPr="0041776F" w:rsidRDefault="00010AE6" w:rsidP="00010AE6">
            <w:pPr>
              <w:tabs>
                <w:tab w:val="clear" w:pos="454"/>
                <w:tab w:val="left" w:pos="433"/>
              </w:tabs>
              <w:spacing w:line="240" w:lineRule="auto"/>
              <w:ind w:left="-18" w:right="-106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9EB8362" w14:textId="0E7A82EE" w:rsidR="00010AE6" w:rsidRPr="000B6670" w:rsidRDefault="00A1385F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766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113</w:t>
            </w:r>
          </w:p>
        </w:tc>
        <w:tc>
          <w:tcPr>
            <w:tcW w:w="1080" w:type="dxa"/>
          </w:tcPr>
          <w:p w14:paraId="3B1C3259" w14:textId="60E1075E" w:rsidR="00010AE6" w:rsidRPr="000B6670" w:rsidRDefault="00A1385F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201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188</w:t>
            </w:r>
          </w:p>
        </w:tc>
        <w:tc>
          <w:tcPr>
            <w:tcW w:w="1186" w:type="dxa"/>
          </w:tcPr>
          <w:p w14:paraId="43C461D0" w14:textId="5D2DF2CF" w:rsidR="00010AE6" w:rsidRPr="000B6670" w:rsidRDefault="00A1385F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967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301</w:t>
            </w:r>
          </w:p>
        </w:tc>
        <w:tc>
          <w:tcPr>
            <w:tcW w:w="1080" w:type="dxa"/>
          </w:tcPr>
          <w:p w14:paraId="5FE94E77" w14:textId="7BC9C928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1,842,10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14740645" w14:textId="07370516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2,053,523</w:t>
            </w:r>
          </w:p>
        </w:tc>
        <w:tc>
          <w:tcPr>
            <w:tcW w:w="1154" w:type="dxa"/>
          </w:tcPr>
          <w:p w14:paraId="42215324" w14:textId="64CAD2B7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3,895,62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010AE6" w:rsidRPr="00A36AFB" w14:paraId="648D7C77" w14:textId="77777777" w:rsidTr="002D2981">
        <w:tc>
          <w:tcPr>
            <w:tcW w:w="3150" w:type="dxa"/>
          </w:tcPr>
          <w:p w14:paraId="1B026833" w14:textId="38B24A12" w:rsidR="00010AE6" w:rsidRPr="00A36AFB" w:rsidRDefault="00010AE6" w:rsidP="00935EED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375" w:right="-101" w:hanging="389"/>
              <w:rPr>
                <w:rFonts w:ascii="Angsana New" w:hAnsi="Angsana New" w:cs="Angsana New"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="00935EED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br/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591F266B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B1E0D2D" w14:textId="786D9E68" w:rsidR="00EF6D75" w:rsidRPr="00A36AFB" w:rsidRDefault="00A1385F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(90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612)</w:t>
            </w:r>
          </w:p>
        </w:tc>
        <w:tc>
          <w:tcPr>
            <w:tcW w:w="1080" w:type="dxa"/>
          </w:tcPr>
          <w:p w14:paraId="11FF98EB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0FFF4A6" w14:textId="7993E475" w:rsidR="00EF6D75" w:rsidRPr="00A36AFB" w:rsidRDefault="00A1385F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(27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550)</w:t>
            </w:r>
          </w:p>
        </w:tc>
        <w:tc>
          <w:tcPr>
            <w:tcW w:w="1186" w:type="dxa"/>
          </w:tcPr>
          <w:p w14:paraId="58DDE679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A4625" w14:textId="2E637C55" w:rsidR="00EF6D75" w:rsidRPr="00A36AFB" w:rsidRDefault="00A1385F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(118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162)</w:t>
            </w:r>
          </w:p>
        </w:tc>
        <w:tc>
          <w:tcPr>
            <w:tcW w:w="1080" w:type="dxa"/>
          </w:tcPr>
          <w:p w14:paraId="54029963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F1E530" w14:textId="02C33BD1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(171,047)</w:t>
            </w:r>
          </w:p>
        </w:tc>
        <w:tc>
          <w:tcPr>
            <w:tcW w:w="1080" w:type="dxa"/>
          </w:tcPr>
          <w:p w14:paraId="16DA7408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243EB" w14:textId="55A205BD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(47,409)</w:t>
            </w:r>
          </w:p>
        </w:tc>
        <w:tc>
          <w:tcPr>
            <w:tcW w:w="1154" w:type="dxa"/>
          </w:tcPr>
          <w:p w14:paraId="43C3024B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F247445" w14:textId="2B3BE0E6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(218,456)</w:t>
            </w:r>
          </w:p>
        </w:tc>
      </w:tr>
      <w:tr w:rsidR="00010AE6" w:rsidRPr="00A36AFB" w14:paraId="188363E1" w14:textId="77777777" w:rsidTr="002D2981">
        <w:tc>
          <w:tcPr>
            <w:tcW w:w="3150" w:type="dxa"/>
            <w:vAlign w:val="bottom"/>
          </w:tcPr>
          <w:p w14:paraId="22ECD5BF" w14:textId="77777777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72D0C52B" w14:textId="6B925A02" w:rsidR="00010AE6" w:rsidRPr="000B6670" w:rsidRDefault="00A1385F" w:rsidP="004C0B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675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501</w:t>
            </w:r>
          </w:p>
        </w:tc>
        <w:tc>
          <w:tcPr>
            <w:tcW w:w="1080" w:type="dxa"/>
          </w:tcPr>
          <w:p w14:paraId="4E28F915" w14:textId="6DC7E672" w:rsidR="00010AE6" w:rsidRPr="000B6670" w:rsidRDefault="00A1385F" w:rsidP="007A0B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173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638</w:t>
            </w:r>
          </w:p>
        </w:tc>
        <w:tc>
          <w:tcPr>
            <w:tcW w:w="1186" w:type="dxa"/>
          </w:tcPr>
          <w:p w14:paraId="14E87B37" w14:textId="0F107ECC" w:rsidR="00010AE6" w:rsidRPr="000B6670" w:rsidRDefault="00A1385F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849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139</w:t>
            </w:r>
          </w:p>
        </w:tc>
        <w:tc>
          <w:tcPr>
            <w:tcW w:w="1080" w:type="dxa"/>
          </w:tcPr>
          <w:p w14:paraId="35CBA5A1" w14:textId="332F8F61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1,671,05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609DD140" w14:textId="429C3C14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2,006,114</w:t>
            </w:r>
          </w:p>
        </w:tc>
        <w:tc>
          <w:tcPr>
            <w:tcW w:w="1154" w:type="dxa"/>
          </w:tcPr>
          <w:p w14:paraId="21717432" w14:textId="7EB99BCF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3,677,16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A36AFB" w:rsidRPr="00A36AFB" w14:paraId="6D1E3CE3" w14:textId="77777777" w:rsidTr="002D2981">
        <w:tc>
          <w:tcPr>
            <w:tcW w:w="3150" w:type="dxa"/>
            <w:vAlign w:val="bottom"/>
          </w:tcPr>
          <w:p w14:paraId="039B6DAF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CCB75DD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758E55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CE20DD9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3A15C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631664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65EC7A8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204F" w:rsidRPr="00A36AFB" w14:paraId="17588DCD" w14:textId="77777777" w:rsidTr="002D2981">
        <w:tc>
          <w:tcPr>
            <w:tcW w:w="3150" w:type="dxa"/>
          </w:tcPr>
          <w:p w14:paraId="3C12CDE5" w14:textId="77777777" w:rsidR="0031204F" w:rsidRPr="00A36AFB" w:rsidRDefault="0031204F" w:rsidP="0031204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1A1B2BE5" w14:textId="77777777" w:rsidR="0031204F" w:rsidRPr="000B6670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1613EB" w14:textId="69DF33BB" w:rsidR="000C1E51" w:rsidRPr="000B6670" w:rsidRDefault="004B7681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79,103,827</w:t>
            </w:r>
          </w:p>
        </w:tc>
        <w:tc>
          <w:tcPr>
            <w:tcW w:w="1080" w:type="dxa"/>
          </w:tcPr>
          <w:p w14:paraId="1A0BDB9B" w14:textId="77777777" w:rsidR="0031204F" w:rsidRPr="000B6670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1DEF722" w14:textId="6CA3B194" w:rsidR="000C1E51" w:rsidRPr="000B6670" w:rsidRDefault="004B7681" w:rsidP="007A0B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94,782,207</w:t>
            </w:r>
          </w:p>
        </w:tc>
        <w:tc>
          <w:tcPr>
            <w:tcW w:w="1186" w:type="dxa"/>
          </w:tcPr>
          <w:p w14:paraId="6591FA9F" w14:textId="77777777" w:rsidR="0031204F" w:rsidRPr="000B6670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1E82EF" w14:textId="3B8A7F4A" w:rsidR="000C1E51" w:rsidRPr="000B6670" w:rsidRDefault="00C22B9B" w:rsidP="007A0B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173,886,034</w:t>
            </w:r>
          </w:p>
        </w:tc>
        <w:tc>
          <w:tcPr>
            <w:tcW w:w="1080" w:type="dxa"/>
          </w:tcPr>
          <w:p w14:paraId="319B5E85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E91E2CA" w14:textId="3085D3C8" w:rsidR="0031204F" w:rsidRPr="00A36AFB" w:rsidRDefault="0031204F" w:rsidP="007A0B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73,455,80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191A73BA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DB642A9" w14:textId="26D678C5" w:rsidR="0031204F" w:rsidRPr="00A36AFB" w:rsidRDefault="0031204F" w:rsidP="003120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84,674,65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54" w:type="dxa"/>
          </w:tcPr>
          <w:p w14:paraId="0CE3DB03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28412A" w14:textId="1C55B378" w:rsidR="0031204F" w:rsidRPr="00A36AFB" w:rsidRDefault="0031204F" w:rsidP="003120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158,130,45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3B44A50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537BAFD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4B14E08F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AF79C8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AC59CD" w:rsidRPr="006B417E" w14:paraId="0CE05422" w14:textId="77777777" w:rsidTr="00A6238E">
        <w:tc>
          <w:tcPr>
            <w:tcW w:w="3150" w:type="dxa"/>
          </w:tcPr>
          <w:p w14:paraId="083D957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9B60E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22ED" w:rsidRPr="006B417E" w14:paraId="20D8F496" w14:textId="77777777" w:rsidTr="00A6238E">
        <w:tc>
          <w:tcPr>
            <w:tcW w:w="3150" w:type="dxa"/>
          </w:tcPr>
          <w:p w14:paraId="15085F44" w14:textId="77777777" w:rsidR="004622ED" w:rsidRPr="006B417E" w:rsidRDefault="004622ED" w:rsidP="004622E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D3B6F0B" w14:textId="108EBD0E" w:rsidR="004622ED" w:rsidRPr="006B417E" w:rsidRDefault="00AD71DF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C1E5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ยน</w:t>
            </w:r>
            <w:r w:rsidR="004622ED"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4622ED"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4622E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6C1FF3CD" w14:textId="52C4A591" w:rsidR="004622ED" w:rsidRPr="006B417E" w:rsidRDefault="004622ED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6B417E" w14:paraId="2803DBF6" w14:textId="77777777" w:rsidTr="00A6238E">
        <w:tc>
          <w:tcPr>
            <w:tcW w:w="3150" w:type="dxa"/>
          </w:tcPr>
          <w:p w14:paraId="3E2BF4BC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58ACC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E86DD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72CB7386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021BDD6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08BC44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242B310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35449CB2" w14:textId="77777777" w:rsidTr="00A6238E">
        <w:tc>
          <w:tcPr>
            <w:tcW w:w="3150" w:type="dxa"/>
          </w:tcPr>
          <w:p w14:paraId="371A2E1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669A9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FF" w:rsidRPr="006B417E" w14:paraId="44D2E104" w14:textId="77777777" w:rsidTr="00A6238E">
        <w:tc>
          <w:tcPr>
            <w:tcW w:w="3150" w:type="dxa"/>
          </w:tcPr>
          <w:p w14:paraId="243C2159" w14:textId="77777777" w:rsidR="00126DFF" w:rsidRPr="006B417E" w:rsidRDefault="00126DFF" w:rsidP="00126DF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31D82528" w14:textId="303EF2E0" w:rsidR="00126DFF" w:rsidRPr="007C492B" w:rsidRDefault="009667C3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667C3">
              <w:rPr>
                <w:rFonts w:ascii="Angsana New" w:hAnsi="Angsana New" w:cs="Angsana New"/>
                <w:sz w:val="28"/>
                <w:szCs w:val="28"/>
              </w:rPr>
              <w:t>78,060,60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4C16307E" w14:textId="3BC384F9" w:rsidR="00126DFF" w:rsidRPr="007C492B" w:rsidRDefault="009667C3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667C3">
              <w:rPr>
                <w:rFonts w:ascii="Angsana New" w:hAnsi="Angsana New" w:cs="Angsana New"/>
                <w:sz w:val="28"/>
                <w:szCs w:val="28"/>
              </w:rPr>
              <w:t>92,802,103</w:t>
            </w:r>
          </w:p>
        </w:tc>
        <w:tc>
          <w:tcPr>
            <w:tcW w:w="1186" w:type="dxa"/>
          </w:tcPr>
          <w:p w14:paraId="0A4F3E20" w14:textId="4623769B" w:rsidR="00126DFF" w:rsidRPr="007C492B" w:rsidRDefault="00AA3D93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A3D93">
              <w:rPr>
                <w:rFonts w:ascii="Angsana New" w:hAnsi="Angsana New" w:cs="Angsana New"/>
                <w:sz w:val="28"/>
                <w:szCs w:val="28"/>
              </w:rPr>
              <w:t>170,862,706</w:t>
            </w:r>
          </w:p>
        </w:tc>
        <w:tc>
          <w:tcPr>
            <w:tcW w:w="1064" w:type="dxa"/>
          </w:tcPr>
          <w:p w14:paraId="1D0EF7C4" w14:textId="5BA0D7D8" w:rsidR="00126DFF" w:rsidRPr="002D2981" w:rsidRDefault="00126DF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72,321,373</w:t>
            </w:r>
          </w:p>
        </w:tc>
        <w:tc>
          <w:tcPr>
            <w:tcW w:w="1080" w:type="dxa"/>
          </w:tcPr>
          <w:p w14:paraId="6243DF23" w14:textId="44855D46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82,940,258 </w:t>
            </w:r>
          </w:p>
        </w:tc>
        <w:tc>
          <w:tcPr>
            <w:tcW w:w="1170" w:type="dxa"/>
          </w:tcPr>
          <w:p w14:paraId="60D41FC0" w14:textId="4B581E2C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155,261,631 </w:t>
            </w:r>
          </w:p>
        </w:tc>
      </w:tr>
      <w:tr w:rsidR="00DC7C7F" w:rsidRPr="006B417E" w14:paraId="488C6933" w14:textId="77777777" w:rsidTr="00DA5F6E">
        <w:tc>
          <w:tcPr>
            <w:tcW w:w="3150" w:type="dxa"/>
          </w:tcPr>
          <w:p w14:paraId="069440BB" w14:textId="139ECA98" w:rsidR="00DC7C7F" w:rsidRPr="00935EED" w:rsidRDefault="00DC7C7F" w:rsidP="0093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587"/>
              </w:tabs>
              <w:spacing w:line="240" w:lineRule="auto"/>
              <w:ind w:left="346" w:right="-115" w:hanging="389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935EED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3DCA26AB" w14:textId="77777777" w:rsidR="00AD71DF" w:rsidRDefault="00AD71D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4D86239" w14:textId="458170D0" w:rsidR="000C1E51" w:rsidRPr="007C492B" w:rsidRDefault="00AA3D93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A3D93">
              <w:rPr>
                <w:rFonts w:ascii="Angsana New" w:hAnsi="Angsana New" w:cs="Angsana New"/>
                <w:sz w:val="28"/>
                <w:szCs w:val="28"/>
              </w:rPr>
              <w:t>2,282,700</w:t>
            </w:r>
          </w:p>
        </w:tc>
        <w:tc>
          <w:tcPr>
            <w:tcW w:w="1080" w:type="dxa"/>
          </w:tcPr>
          <w:p w14:paraId="4B7CC7CE" w14:textId="77777777" w:rsidR="00AD71DF" w:rsidRDefault="00AD71DF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  <w:p w14:paraId="5C3D21C3" w14:textId="11D1B268" w:rsidR="000C1E51" w:rsidRPr="007C492B" w:rsidRDefault="00AA3D93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5352FFFE" w14:textId="77777777" w:rsidR="00AD71DF" w:rsidRDefault="00AD71D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717F99E" w14:textId="46417A1E" w:rsidR="000C1E51" w:rsidRPr="007C492B" w:rsidRDefault="00AA3D93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AA3D93">
              <w:rPr>
                <w:rFonts w:ascii="Angsana New" w:hAnsi="Angsana New" w:cs="Angsana New"/>
                <w:sz w:val="28"/>
                <w:szCs w:val="28"/>
              </w:rPr>
              <w:t>2,282,700</w:t>
            </w:r>
          </w:p>
        </w:tc>
        <w:tc>
          <w:tcPr>
            <w:tcW w:w="1064" w:type="dxa"/>
          </w:tcPr>
          <w:p w14:paraId="0E8A4C5D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1DD01CE9" w14:textId="6AA03F1C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  <w:tc>
          <w:tcPr>
            <w:tcW w:w="1080" w:type="dxa"/>
          </w:tcPr>
          <w:p w14:paraId="20A1FF46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3F1C972" w14:textId="01CADBB4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5B2F80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DC9FA18" w14:textId="6B3A3AA9" w:rsidR="00DC7C7F" w:rsidRPr="002D2981" w:rsidRDefault="00DC7C7F" w:rsidP="00020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</w:tr>
      <w:tr w:rsidR="00126DFF" w:rsidRPr="006B417E" w14:paraId="1EE554DE" w14:textId="77777777" w:rsidTr="00A6238E">
        <w:tc>
          <w:tcPr>
            <w:tcW w:w="3150" w:type="dxa"/>
            <w:vAlign w:val="bottom"/>
          </w:tcPr>
          <w:p w14:paraId="4DAC9461" w14:textId="77777777" w:rsidR="00126DFF" w:rsidRPr="006B417E" w:rsidRDefault="00126DFF" w:rsidP="00126DF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70C538AF" w14:textId="38967424" w:rsidR="00126DFF" w:rsidRPr="000B6670" w:rsidRDefault="009667C3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80,343,303</w:t>
            </w:r>
          </w:p>
        </w:tc>
        <w:tc>
          <w:tcPr>
            <w:tcW w:w="1080" w:type="dxa"/>
          </w:tcPr>
          <w:p w14:paraId="591C7D8B" w14:textId="0EE34CA9" w:rsidR="00126DFF" w:rsidRPr="000B6670" w:rsidRDefault="009667C3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92,802,103</w:t>
            </w:r>
          </w:p>
        </w:tc>
        <w:tc>
          <w:tcPr>
            <w:tcW w:w="1186" w:type="dxa"/>
          </w:tcPr>
          <w:p w14:paraId="350933F5" w14:textId="5268976D" w:rsidR="00126DFF" w:rsidRPr="000B6670" w:rsidRDefault="00AA3D93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173,145,406</w:t>
            </w:r>
          </w:p>
        </w:tc>
        <w:tc>
          <w:tcPr>
            <w:tcW w:w="1064" w:type="dxa"/>
          </w:tcPr>
          <w:p w14:paraId="3D1B1E83" w14:textId="33E94B39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74,477,199</w:t>
            </w:r>
          </w:p>
        </w:tc>
        <w:tc>
          <w:tcPr>
            <w:tcW w:w="1080" w:type="dxa"/>
          </w:tcPr>
          <w:p w14:paraId="546E5FA1" w14:textId="17F79DDB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82,940,258</w:t>
            </w:r>
          </w:p>
        </w:tc>
        <w:tc>
          <w:tcPr>
            <w:tcW w:w="1170" w:type="dxa"/>
          </w:tcPr>
          <w:p w14:paraId="29578DBD" w14:textId="116F8D5D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157,417,457</w:t>
            </w:r>
          </w:p>
        </w:tc>
      </w:tr>
      <w:tr w:rsidR="00DC7C7F" w:rsidRPr="006B417E" w14:paraId="6BD95917" w14:textId="77777777" w:rsidTr="00DA5F6E">
        <w:trPr>
          <w:trHeight w:val="452"/>
        </w:trPr>
        <w:tc>
          <w:tcPr>
            <w:tcW w:w="3150" w:type="dxa"/>
          </w:tcPr>
          <w:p w14:paraId="0D50EAA6" w14:textId="3A08A3BB" w:rsidR="00DC7C7F" w:rsidRPr="00935EED" w:rsidRDefault="00DC7C7F" w:rsidP="00935EED">
            <w:pPr>
              <w:spacing w:line="240" w:lineRule="auto"/>
              <w:ind w:left="375" w:right="-101" w:hanging="389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="00935EED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="00935EED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า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02B0158F" w14:textId="77777777" w:rsidR="00AD71DF" w:rsidRDefault="00AD71D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7E848" w14:textId="1989B527" w:rsidR="000C1E51" w:rsidRPr="007C492B" w:rsidRDefault="009667C3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667C3">
              <w:rPr>
                <w:rFonts w:ascii="Angsana New" w:hAnsi="Angsana New" w:cs="Angsana New"/>
                <w:sz w:val="28"/>
                <w:szCs w:val="28"/>
              </w:rPr>
              <w:t>(4,524,057)</w:t>
            </w:r>
          </w:p>
        </w:tc>
        <w:tc>
          <w:tcPr>
            <w:tcW w:w="1080" w:type="dxa"/>
          </w:tcPr>
          <w:p w14:paraId="4E8F3CBF" w14:textId="77777777" w:rsidR="00AD71DF" w:rsidRDefault="00AD71D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2362F54" w14:textId="47CBF4EC" w:rsidR="000C1E51" w:rsidRPr="007C492B" w:rsidRDefault="009667C3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667C3">
              <w:rPr>
                <w:rFonts w:ascii="Angsana New" w:hAnsi="Angsana New" w:cs="Angsana New"/>
                <w:sz w:val="28"/>
                <w:szCs w:val="28"/>
              </w:rPr>
              <w:t>(1,839,786)</w:t>
            </w:r>
          </w:p>
        </w:tc>
        <w:tc>
          <w:tcPr>
            <w:tcW w:w="1186" w:type="dxa"/>
          </w:tcPr>
          <w:p w14:paraId="51E19F1F" w14:textId="77777777" w:rsidR="00AD71DF" w:rsidRDefault="00AD71D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630A303" w14:textId="3FE5BF77" w:rsidR="000C1E51" w:rsidRPr="007C492B" w:rsidRDefault="00DF3AF4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DF3AF4">
              <w:rPr>
                <w:rFonts w:ascii="Angsana New" w:hAnsi="Angsana New" w:cs="Angsana New"/>
                <w:sz w:val="28"/>
                <w:szCs w:val="28"/>
              </w:rPr>
              <w:t>(6,363,843)</w:t>
            </w:r>
          </w:p>
        </w:tc>
        <w:tc>
          <w:tcPr>
            <w:tcW w:w="1064" w:type="dxa"/>
          </w:tcPr>
          <w:p w14:paraId="7F8EE21A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EA6A00" w14:textId="2784FDED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(4,114,302)</w:t>
            </w:r>
          </w:p>
        </w:tc>
        <w:tc>
          <w:tcPr>
            <w:tcW w:w="1080" w:type="dxa"/>
          </w:tcPr>
          <w:p w14:paraId="340E37F4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17FE1" w14:textId="208550BA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(1,648,651)</w:t>
            </w:r>
          </w:p>
        </w:tc>
        <w:tc>
          <w:tcPr>
            <w:tcW w:w="1170" w:type="dxa"/>
          </w:tcPr>
          <w:p w14:paraId="3576B52E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CC3BA93" w14:textId="261175BC" w:rsidR="00DC7C7F" w:rsidRPr="002D2981" w:rsidRDefault="00DC7C7F" w:rsidP="00020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(5,762,95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C2877" w:rsidRPr="006B417E" w14:paraId="12060722" w14:textId="77777777" w:rsidTr="00DA5F6E">
        <w:tc>
          <w:tcPr>
            <w:tcW w:w="3150" w:type="dxa"/>
            <w:vAlign w:val="bottom"/>
          </w:tcPr>
          <w:p w14:paraId="0C3BB055" w14:textId="77777777" w:rsidR="007C2877" w:rsidRPr="006B417E" w:rsidRDefault="007C2877" w:rsidP="007C2877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68E872C9" w14:textId="4971C8CE" w:rsidR="007C2877" w:rsidRPr="000B6670" w:rsidRDefault="009667C3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75,819,246</w:t>
            </w:r>
          </w:p>
        </w:tc>
        <w:tc>
          <w:tcPr>
            <w:tcW w:w="1080" w:type="dxa"/>
          </w:tcPr>
          <w:p w14:paraId="388874EB" w14:textId="47DA63DF" w:rsidR="007C2877" w:rsidRPr="000B6670" w:rsidRDefault="009667C3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90,962,317</w:t>
            </w:r>
          </w:p>
        </w:tc>
        <w:tc>
          <w:tcPr>
            <w:tcW w:w="1186" w:type="dxa"/>
          </w:tcPr>
          <w:p w14:paraId="65FA246D" w14:textId="10F0057D" w:rsidR="007C2877" w:rsidRPr="000B6670" w:rsidRDefault="00DF3AF4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166,781,563</w:t>
            </w:r>
          </w:p>
        </w:tc>
        <w:tc>
          <w:tcPr>
            <w:tcW w:w="1064" w:type="dxa"/>
          </w:tcPr>
          <w:p w14:paraId="48544742" w14:textId="06DE86D7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70,362,897</w:t>
            </w:r>
          </w:p>
        </w:tc>
        <w:tc>
          <w:tcPr>
            <w:tcW w:w="1080" w:type="dxa"/>
          </w:tcPr>
          <w:p w14:paraId="643E8AC3" w14:textId="21E79BE8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81,291,607</w:t>
            </w:r>
          </w:p>
        </w:tc>
        <w:tc>
          <w:tcPr>
            <w:tcW w:w="1170" w:type="dxa"/>
          </w:tcPr>
          <w:p w14:paraId="4E5E483C" w14:textId="4D54D6CB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151,654,50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DC7C7F" w:rsidRPr="006B417E" w14:paraId="5C8C1EFD" w14:textId="77777777" w:rsidTr="00A6238E">
        <w:tc>
          <w:tcPr>
            <w:tcW w:w="3150" w:type="dxa"/>
            <w:vAlign w:val="bottom"/>
          </w:tcPr>
          <w:p w14:paraId="0C4C54F5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63F7EB" w14:textId="77777777" w:rsidR="00DC7C7F" w:rsidRPr="007C492B" w:rsidRDefault="00DC7C7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AE611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5C8B8AB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061758D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E78A13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A8CB4C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0AB9" w:rsidRPr="006B417E" w14:paraId="511386BB" w14:textId="77777777" w:rsidTr="00DA5F6E">
        <w:tc>
          <w:tcPr>
            <w:tcW w:w="3150" w:type="dxa"/>
            <w:vAlign w:val="bottom"/>
          </w:tcPr>
          <w:p w14:paraId="068DBDD5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06B859C4" w14:textId="4475ABF1" w:rsidR="00670AB9" w:rsidRPr="00670AB9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225</w:t>
            </w:r>
          </w:p>
        </w:tc>
        <w:tc>
          <w:tcPr>
            <w:tcW w:w="1080" w:type="dxa"/>
          </w:tcPr>
          <w:p w14:paraId="69586F52" w14:textId="2C495D68" w:rsidR="00670AB9" w:rsidRPr="00670AB9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1186" w:type="dxa"/>
          </w:tcPr>
          <w:p w14:paraId="00B382B2" w14:textId="25D83E40" w:rsidR="00670AB9" w:rsidRPr="00670AB9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48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868</w:t>
            </w:r>
          </w:p>
        </w:tc>
        <w:tc>
          <w:tcPr>
            <w:tcW w:w="1064" w:type="dxa"/>
          </w:tcPr>
          <w:p w14:paraId="01A99B58" w14:textId="4AC0F679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85,699</w:t>
            </w:r>
          </w:p>
        </w:tc>
        <w:tc>
          <w:tcPr>
            <w:tcW w:w="1080" w:type="dxa"/>
          </w:tcPr>
          <w:p w14:paraId="62B926AE" w14:textId="67BC59CB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36,373</w:t>
            </w:r>
          </w:p>
        </w:tc>
        <w:tc>
          <w:tcPr>
            <w:tcW w:w="1170" w:type="dxa"/>
          </w:tcPr>
          <w:p w14:paraId="740DD0E3" w14:textId="3FCDB8C8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122,072</w:t>
            </w:r>
          </w:p>
        </w:tc>
      </w:tr>
      <w:tr w:rsidR="00670AB9" w:rsidRPr="006B417E" w14:paraId="6CCF427E" w14:textId="77777777" w:rsidTr="00DA5F6E">
        <w:tc>
          <w:tcPr>
            <w:tcW w:w="3150" w:type="dxa"/>
            <w:vAlign w:val="bottom"/>
          </w:tcPr>
          <w:p w14:paraId="75248DEB" w14:textId="787E2142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16657659" w14:textId="49D2450D" w:rsidR="00670AB9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(5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119)</w:t>
            </w:r>
          </w:p>
        </w:tc>
        <w:tc>
          <w:tcPr>
            <w:tcW w:w="1080" w:type="dxa"/>
          </w:tcPr>
          <w:p w14:paraId="4D79DF1E" w14:textId="345791E9" w:rsidR="00670AB9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(460)</w:t>
            </w:r>
          </w:p>
        </w:tc>
        <w:tc>
          <w:tcPr>
            <w:tcW w:w="1186" w:type="dxa"/>
          </w:tcPr>
          <w:p w14:paraId="577150DF" w14:textId="5736828A" w:rsidR="00670AB9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(5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579)</w:t>
            </w:r>
          </w:p>
        </w:tc>
        <w:tc>
          <w:tcPr>
            <w:tcW w:w="1064" w:type="dxa"/>
          </w:tcPr>
          <w:p w14:paraId="31386616" w14:textId="5236AA0B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(13,601)</w:t>
            </w:r>
          </w:p>
        </w:tc>
        <w:tc>
          <w:tcPr>
            <w:tcW w:w="1080" w:type="dxa"/>
          </w:tcPr>
          <w:p w14:paraId="5BB1231F" w14:textId="16265C96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(3,399)</w:t>
            </w:r>
          </w:p>
        </w:tc>
        <w:tc>
          <w:tcPr>
            <w:tcW w:w="1170" w:type="dxa"/>
          </w:tcPr>
          <w:p w14:paraId="359D40E4" w14:textId="58BAB23E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(17,000)</w:t>
            </w:r>
          </w:p>
        </w:tc>
      </w:tr>
      <w:tr w:rsidR="00670AB9" w:rsidRPr="006B417E" w14:paraId="67E3C7C4" w14:textId="77777777" w:rsidTr="00DA5F6E">
        <w:tc>
          <w:tcPr>
            <w:tcW w:w="3150" w:type="dxa"/>
            <w:vAlign w:val="bottom"/>
          </w:tcPr>
          <w:p w14:paraId="6636C98B" w14:textId="30DC509A" w:rsidR="00670AB9" w:rsidRPr="00F143FB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EDEB761" w14:textId="10F7086C" w:rsidR="00670AB9" w:rsidRPr="000B6670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33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106</w:t>
            </w:r>
          </w:p>
        </w:tc>
        <w:tc>
          <w:tcPr>
            <w:tcW w:w="1080" w:type="dxa"/>
          </w:tcPr>
          <w:p w14:paraId="212DF4EF" w14:textId="499463B2" w:rsidR="00670AB9" w:rsidRPr="000B6670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183</w:t>
            </w:r>
          </w:p>
        </w:tc>
        <w:tc>
          <w:tcPr>
            <w:tcW w:w="1186" w:type="dxa"/>
          </w:tcPr>
          <w:p w14:paraId="7B1A2F7D" w14:textId="57C41F50" w:rsidR="00670AB9" w:rsidRPr="000B6670" w:rsidRDefault="00A1385F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43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289</w:t>
            </w:r>
          </w:p>
        </w:tc>
        <w:tc>
          <w:tcPr>
            <w:tcW w:w="1064" w:type="dxa"/>
          </w:tcPr>
          <w:p w14:paraId="369CD73B" w14:textId="0D54E6DE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72,098</w:t>
            </w:r>
          </w:p>
        </w:tc>
        <w:tc>
          <w:tcPr>
            <w:tcW w:w="1080" w:type="dxa"/>
          </w:tcPr>
          <w:p w14:paraId="39F9BFFC" w14:textId="0D298D2C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32,974</w:t>
            </w:r>
          </w:p>
        </w:tc>
        <w:tc>
          <w:tcPr>
            <w:tcW w:w="1170" w:type="dxa"/>
          </w:tcPr>
          <w:p w14:paraId="3D470050" w14:textId="0E197F25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105,072</w:t>
            </w:r>
          </w:p>
        </w:tc>
      </w:tr>
      <w:tr w:rsidR="00670AB9" w:rsidRPr="006B417E" w14:paraId="7B771EDC" w14:textId="77777777" w:rsidTr="00DA5F6E">
        <w:tc>
          <w:tcPr>
            <w:tcW w:w="3150" w:type="dxa"/>
            <w:vAlign w:val="bottom"/>
          </w:tcPr>
          <w:p w14:paraId="287387B7" w14:textId="19CEE980" w:rsidR="00670AB9" w:rsidRPr="006B417E" w:rsidRDefault="00670AB9" w:rsidP="00935EED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375" w:right="-101" w:hanging="389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="00935EED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="00935EED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095853E5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29D27" w14:textId="4C82DC19" w:rsidR="000C1E51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(5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930)</w:t>
            </w:r>
          </w:p>
        </w:tc>
        <w:tc>
          <w:tcPr>
            <w:tcW w:w="1080" w:type="dxa"/>
          </w:tcPr>
          <w:p w14:paraId="6CC9A3EE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472817F" w14:textId="4451E8CA" w:rsidR="000C1E51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(734)</w:t>
            </w:r>
          </w:p>
        </w:tc>
        <w:tc>
          <w:tcPr>
            <w:tcW w:w="1186" w:type="dxa"/>
          </w:tcPr>
          <w:p w14:paraId="19115002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AC455E" w14:textId="35385B2B" w:rsidR="000C1E51" w:rsidRPr="00670AB9" w:rsidRDefault="00A1385F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A138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385F">
              <w:rPr>
                <w:rFonts w:ascii="Angsana New" w:hAnsi="Angsana New" w:cs="Angsana New"/>
                <w:sz w:val="28"/>
                <w:szCs w:val="28"/>
                <w:cs/>
              </w:rPr>
              <w:t>664)</w:t>
            </w:r>
          </w:p>
        </w:tc>
        <w:tc>
          <w:tcPr>
            <w:tcW w:w="1064" w:type="dxa"/>
          </w:tcPr>
          <w:p w14:paraId="032F5DBA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4EE0F27" w14:textId="4B2B4D49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(16,962)</w:t>
            </w:r>
          </w:p>
        </w:tc>
        <w:tc>
          <w:tcPr>
            <w:tcW w:w="1080" w:type="dxa"/>
          </w:tcPr>
          <w:p w14:paraId="5740C382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BC80324" w14:textId="6A9948D6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(2,370)</w:t>
            </w:r>
          </w:p>
        </w:tc>
        <w:tc>
          <w:tcPr>
            <w:tcW w:w="1170" w:type="dxa"/>
          </w:tcPr>
          <w:p w14:paraId="158C2830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32D49DC" w14:textId="3CEE893D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(19,332)</w:t>
            </w:r>
          </w:p>
        </w:tc>
      </w:tr>
      <w:tr w:rsidR="00670AB9" w:rsidRPr="006B417E" w14:paraId="2259679B" w14:textId="77777777" w:rsidTr="00DA5F6E">
        <w:tc>
          <w:tcPr>
            <w:tcW w:w="3150" w:type="dxa"/>
            <w:vAlign w:val="bottom"/>
          </w:tcPr>
          <w:p w14:paraId="23E7E8FE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12E227A0" w14:textId="1275CB3B" w:rsidR="00670AB9" w:rsidRPr="000B6670" w:rsidRDefault="00A1385F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176</w:t>
            </w:r>
          </w:p>
        </w:tc>
        <w:tc>
          <w:tcPr>
            <w:tcW w:w="1080" w:type="dxa"/>
          </w:tcPr>
          <w:p w14:paraId="0916E651" w14:textId="0E941C85" w:rsidR="00670AB9" w:rsidRPr="000B6670" w:rsidRDefault="00A1385F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449</w:t>
            </w:r>
          </w:p>
        </w:tc>
        <w:tc>
          <w:tcPr>
            <w:tcW w:w="1186" w:type="dxa"/>
          </w:tcPr>
          <w:p w14:paraId="4E8E65F3" w14:textId="4CE631C0" w:rsidR="00670AB9" w:rsidRPr="000B6670" w:rsidRDefault="00A1385F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36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625</w:t>
            </w:r>
          </w:p>
        </w:tc>
        <w:tc>
          <w:tcPr>
            <w:tcW w:w="1064" w:type="dxa"/>
          </w:tcPr>
          <w:p w14:paraId="47EA01C7" w14:textId="2613ADCC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55,136</w:t>
            </w:r>
          </w:p>
        </w:tc>
        <w:tc>
          <w:tcPr>
            <w:tcW w:w="1080" w:type="dxa"/>
          </w:tcPr>
          <w:p w14:paraId="77531BB6" w14:textId="5BFF2D45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30,604 </w:t>
            </w:r>
          </w:p>
        </w:tc>
        <w:tc>
          <w:tcPr>
            <w:tcW w:w="1170" w:type="dxa"/>
          </w:tcPr>
          <w:p w14:paraId="4A5B0EF3" w14:textId="677898D0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85,740</w:t>
            </w:r>
          </w:p>
        </w:tc>
      </w:tr>
      <w:tr w:rsidR="00DC7C7F" w:rsidRPr="006B417E" w14:paraId="040554E8" w14:textId="77777777" w:rsidTr="00A6238E">
        <w:tc>
          <w:tcPr>
            <w:tcW w:w="3150" w:type="dxa"/>
            <w:vAlign w:val="bottom"/>
          </w:tcPr>
          <w:p w14:paraId="5AE86B4A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168E8C0" w14:textId="77777777" w:rsidR="00DC7C7F" w:rsidRPr="007C492B" w:rsidRDefault="00DC7C7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B5D2AF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60619B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E8D75F1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F250FA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196A06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5AE9" w:rsidRPr="006B417E" w14:paraId="6EB0190C" w14:textId="77777777" w:rsidTr="00DA5F6E">
        <w:tc>
          <w:tcPr>
            <w:tcW w:w="3150" w:type="dxa"/>
            <w:vAlign w:val="bottom"/>
          </w:tcPr>
          <w:p w14:paraId="5B96EAE6" w14:textId="77777777" w:rsidR="00935AE9" w:rsidRPr="006B417E" w:rsidRDefault="00935AE9" w:rsidP="00935AE9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05C2B20E" w14:textId="77777777" w:rsidR="00935AE9" w:rsidRPr="000B6670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B1960CB" w14:textId="2BD523CB" w:rsidR="000C1E51" w:rsidRPr="000B6670" w:rsidRDefault="009667C3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75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846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422</w:t>
            </w:r>
          </w:p>
        </w:tc>
        <w:tc>
          <w:tcPr>
            <w:tcW w:w="1080" w:type="dxa"/>
          </w:tcPr>
          <w:p w14:paraId="32E1662F" w14:textId="77777777" w:rsidR="00935AE9" w:rsidRPr="000B6670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BC59C21" w14:textId="639C0EFE" w:rsidR="000C1E51" w:rsidRPr="000B6670" w:rsidRDefault="009667C3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90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971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766</w:t>
            </w:r>
          </w:p>
        </w:tc>
        <w:tc>
          <w:tcPr>
            <w:tcW w:w="1186" w:type="dxa"/>
          </w:tcPr>
          <w:p w14:paraId="5977B8F7" w14:textId="77777777" w:rsidR="00935AE9" w:rsidRPr="000B6670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EF2C553" w14:textId="3291B3CD" w:rsidR="000C1E51" w:rsidRPr="000B6670" w:rsidRDefault="00195E25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166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818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B667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188</w:t>
            </w:r>
          </w:p>
        </w:tc>
        <w:tc>
          <w:tcPr>
            <w:tcW w:w="1064" w:type="dxa"/>
          </w:tcPr>
          <w:p w14:paraId="188B6138" w14:textId="77777777" w:rsidR="00935AE9" w:rsidRPr="007C492B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28906D2" w14:textId="361D6C46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70,4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033</w:t>
            </w:r>
          </w:p>
        </w:tc>
        <w:tc>
          <w:tcPr>
            <w:tcW w:w="1080" w:type="dxa"/>
          </w:tcPr>
          <w:p w14:paraId="21CF857C" w14:textId="77777777" w:rsidR="00935AE9" w:rsidRPr="002D2981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D7A84B" w14:textId="3140A789" w:rsidR="00935AE9" w:rsidRPr="002D2981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322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21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868032C" w14:textId="77777777" w:rsidR="00935AE9" w:rsidRPr="002D2981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55FFE6B" w14:textId="694E5EA3" w:rsidR="00935AE9" w:rsidRPr="002D2981" w:rsidRDefault="00935AE9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740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,244</w:t>
            </w:r>
          </w:p>
        </w:tc>
      </w:tr>
    </w:tbl>
    <w:p w14:paraId="74BDDAD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32806EB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04239CBA" w14:textId="053347CD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F98DF48" w14:textId="77777777" w:rsidR="0008146E" w:rsidRDefault="0008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5403AEC" w14:textId="7C6F944A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6C216824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A5294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ลูกหนี้เงินให้สินเชื่อ</w:t>
      </w:r>
    </w:p>
    <w:p w14:paraId="532E9BD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E1D15F1" w14:textId="3941DC56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F21078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21078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976E35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F21078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F21078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746F76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13400F">
        <w:rPr>
          <w:rFonts w:asciiTheme="majorBidi" w:hAnsiTheme="majorBidi" w:cstheme="majorBidi"/>
          <w:sz w:val="28"/>
          <w:szCs w:val="28"/>
        </w:rPr>
        <w:t>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</w:t>
      </w:r>
      <w:r w:rsidR="00B14ED9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56307251" w14:textId="77777777" w:rsidR="00C02AF0" w:rsidRDefault="00C02AF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3F6299" w14:paraId="0CC2A5B0" w14:textId="77777777" w:rsidTr="007D0460">
        <w:tc>
          <w:tcPr>
            <w:tcW w:w="3420" w:type="dxa"/>
          </w:tcPr>
          <w:p w14:paraId="0F1A965B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0E6EEF" w14:textId="2AE0BCE9" w:rsidR="003F6299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6299" w14:paraId="1FDB21D6" w14:textId="77777777" w:rsidTr="007D0460">
        <w:tc>
          <w:tcPr>
            <w:tcW w:w="3420" w:type="dxa"/>
          </w:tcPr>
          <w:p w14:paraId="100793B8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F404671" w14:textId="3BD132C0" w:rsidR="003F6299" w:rsidRDefault="00F2107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76E35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02128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7D0460" w:rsidRPr="00202128" w14:paraId="37C609AA" w14:textId="77777777" w:rsidTr="007D0460">
        <w:tc>
          <w:tcPr>
            <w:tcW w:w="3420" w:type="dxa"/>
          </w:tcPr>
          <w:p w14:paraId="1C16BB2F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F17ACA7" w14:textId="4FC53D20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A474D72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B0BFDAF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2F2E4" w14:textId="1610160B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0DD04EC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B4788EA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26A4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2A161" w14:textId="44432CCE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202128" w14:paraId="752B1545" w14:textId="77777777" w:rsidTr="007D0460">
        <w:tc>
          <w:tcPr>
            <w:tcW w:w="3420" w:type="dxa"/>
          </w:tcPr>
          <w:p w14:paraId="2998F325" w14:textId="77777777" w:rsidR="00202128" w:rsidRDefault="00202128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C1AA4A5" w14:textId="73F451F1" w:rsidR="00202128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6299" w14:paraId="1FEC81EB" w14:textId="77777777" w:rsidTr="007D0460">
        <w:tc>
          <w:tcPr>
            <w:tcW w:w="3420" w:type="dxa"/>
          </w:tcPr>
          <w:p w14:paraId="31071CA5" w14:textId="32C79D89" w:rsidR="003F6299" w:rsidRPr="00202128" w:rsidRDefault="003F6299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8E2B5E3" w14:textId="03594FB0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68BE67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5D2F7D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F39F7C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3A200E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56490874" w14:textId="77777777" w:rsidTr="007D0460">
        <w:tc>
          <w:tcPr>
            <w:tcW w:w="3420" w:type="dxa"/>
          </w:tcPr>
          <w:p w14:paraId="4F40DD20" w14:textId="4740208A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066FFCC7" w14:textId="60FD11CC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412434" w14:textId="77777777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16A46D" w14:textId="2FC984EC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AEB2A6" w14:textId="77777777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088E55" w14:textId="7A0BBFC9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5B611B9B" w14:textId="77777777" w:rsidTr="007D0460">
        <w:tc>
          <w:tcPr>
            <w:tcW w:w="3420" w:type="dxa"/>
          </w:tcPr>
          <w:p w14:paraId="4AD61F1C" w14:textId="1812FC43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3744E44" w14:textId="2EDEA843" w:rsidR="00AD1D35" w:rsidRDefault="002D5453" w:rsidP="000B6670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158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447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248</w:t>
            </w:r>
          </w:p>
        </w:tc>
        <w:tc>
          <w:tcPr>
            <w:tcW w:w="288" w:type="dxa"/>
          </w:tcPr>
          <w:p w14:paraId="6FEB390D" w14:textId="77777777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DF8AA53" w14:textId="23798861" w:rsidR="00AD1D35" w:rsidRDefault="002D5453" w:rsidP="000B667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(1,966,977)</w:t>
            </w:r>
          </w:p>
        </w:tc>
        <w:tc>
          <w:tcPr>
            <w:tcW w:w="288" w:type="dxa"/>
          </w:tcPr>
          <w:p w14:paraId="37AAFCB5" w14:textId="77777777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AD7B54" w14:textId="25830B5E" w:rsidR="00AD1D35" w:rsidRDefault="002D5453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156,480,271</w:t>
            </w:r>
          </w:p>
        </w:tc>
      </w:tr>
      <w:tr w:rsidR="00B35443" w14:paraId="5DE41903" w14:textId="77777777" w:rsidTr="007D0460">
        <w:tc>
          <w:tcPr>
            <w:tcW w:w="3420" w:type="dxa"/>
          </w:tcPr>
          <w:p w14:paraId="376CFE33" w14:textId="44A3FABE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6B60ABCA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AB463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274B1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337EC0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23410" w14:textId="77777777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48DCD2F5" w14:textId="77777777" w:rsidTr="007D0460">
        <w:tc>
          <w:tcPr>
            <w:tcW w:w="3420" w:type="dxa"/>
          </w:tcPr>
          <w:p w14:paraId="1434247A" w14:textId="16773AE8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F681C89" w14:textId="08090121" w:rsidR="00AD1D35" w:rsidRDefault="002D5453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419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894</w:t>
            </w:r>
          </w:p>
        </w:tc>
        <w:tc>
          <w:tcPr>
            <w:tcW w:w="288" w:type="dxa"/>
          </w:tcPr>
          <w:p w14:paraId="481B80CC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228E175" w14:textId="27A2EBDA" w:rsidR="00AD1D35" w:rsidRDefault="002D5453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(1,239,462)</w:t>
            </w:r>
          </w:p>
        </w:tc>
        <w:tc>
          <w:tcPr>
            <w:tcW w:w="288" w:type="dxa"/>
          </w:tcPr>
          <w:p w14:paraId="555E2D0E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8F34CFA" w14:textId="2FA5CFDD" w:rsidR="00AD1D35" w:rsidRDefault="002D5453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12,180,432</w:t>
            </w:r>
          </w:p>
        </w:tc>
      </w:tr>
      <w:tr w:rsidR="00AD1D35" w14:paraId="333E79B4" w14:textId="77777777" w:rsidTr="00F21078">
        <w:tc>
          <w:tcPr>
            <w:tcW w:w="3420" w:type="dxa"/>
          </w:tcPr>
          <w:p w14:paraId="3C0099D8" w14:textId="6EBBB31F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E1ACCDB" w14:textId="29F3F7B2" w:rsidR="00AD1D35" w:rsidRDefault="002D5453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4,618,220</w:t>
            </w:r>
          </w:p>
        </w:tc>
        <w:tc>
          <w:tcPr>
            <w:tcW w:w="288" w:type="dxa"/>
          </w:tcPr>
          <w:p w14:paraId="6531E225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BD978F" w14:textId="2AB21CBB" w:rsidR="00AD1D35" w:rsidRDefault="002D5453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(3,242,028)</w:t>
            </w:r>
          </w:p>
        </w:tc>
        <w:tc>
          <w:tcPr>
            <w:tcW w:w="288" w:type="dxa"/>
          </w:tcPr>
          <w:p w14:paraId="156C14EE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6BA8FA" w14:textId="61A5D063" w:rsidR="00AD1D35" w:rsidRDefault="002D5453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1,376,192</w:t>
            </w:r>
          </w:p>
        </w:tc>
      </w:tr>
      <w:tr w:rsidR="00AD1D35" w14:paraId="183CECE9" w14:textId="77777777" w:rsidTr="00F21078">
        <w:tc>
          <w:tcPr>
            <w:tcW w:w="3420" w:type="dxa"/>
          </w:tcPr>
          <w:p w14:paraId="0C2C2C19" w14:textId="26C9FB1A" w:rsidR="00AD1D35" w:rsidRPr="00A728DA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5A4815E" w14:textId="110EC631" w:rsidR="00AD1D35" w:rsidRPr="00A728DA" w:rsidRDefault="0073158E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315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176</w:t>
            </w:r>
            <w:r w:rsidRPr="007315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315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485</w:t>
            </w:r>
            <w:r w:rsidRPr="007315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3158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288" w:type="dxa"/>
          </w:tcPr>
          <w:p w14:paraId="6303B529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049C0B6" w14:textId="4518D37E" w:rsidR="00AD1D35" w:rsidRPr="00A728DA" w:rsidRDefault="009D5F06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(6,448,467)</w:t>
            </w:r>
          </w:p>
        </w:tc>
        <w:tc>
          <w:tcPr>
            <w:tcW w:w="288" w:type="dxa"/>
          </w:tcPr>
          <w:p w14:paraId="4872BF4A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21440F" w14:textId="4DF3252C" w:rsidR="00AD1D35" w:rsidRPr="00A728DA" w:rsidRDefault="009D5F06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170,036,895</w:t>
            </w:r>
          </w:p>
        </w:tc>
      </w:tr>
    </w:tbl>
    <w:p w14:paraId="527C3564" w14:textId="6532C5C7" w:rsidR="00AC59CD" w:rsidRDefault="00AC59CD" w:rsidP="00AC59CD">
      <w:pPr>
        <w:rPr>
          <w:rFonts w:asciiTheme="majorBidi" w:hAnsiTheme="majorBidi" w:cstheme="majorBidi"/>
        </w:rPr>
      </w:pPr>
    </w:p>
    <w:p w14:paraId="75375790" w14:textId="7853C92A" w:rsidR="00126DB6" w:rsidRDefault="0012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DE133D" w14:paraId="6A5E1A8B" w14:textId="77777777" w:rsidTr="00DE133D">
        <w:tc>
          <w:tcPr>
            <w:tcW w:w="3420" w:type="dxa"/>
          </w:tcPr>
          <w:p w14:paraId="70B41DC7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8E73EB9" w14:textId="77777777" w:rsidR="00DE133D" w:rsidRPr="00202128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133D" w14:paraId="646F5CE3" w14:textId="77777777" w:rsidTr="00DE133D">
        <w:tc>
          <w:tcPr>
            <w:tcW w:w="3420" w:type="dxa"/>
          </w:tcPr>
          <w:p w14:paraId="372D3072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BA8591C" w14:textId="5CCBE0F1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133D" w:rsidRPr="00202128" w14:paraId="5227C8C0" w14:textId="60F1EB85" w:rsidTr="00DE133D">
        <w:trPr>
          <w:trHeight w:val="1487"/>
        </w:trPr>
        <w:tc>
          <w:tcPr>
            <w:tcW w:w="3420" w:type="dxa"/>
          </w:tcPr>
          <w:p w14:paraId="1F4B68E0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B032F3F" w14:textId="4BC2CC11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4383D82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B1B749B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71DA" w14:textId="37551C46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8C898ED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2A8B96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9D163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FA91E" w14:textId="432278EA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DE133D" w14:paraId="20C8A61A" w14:textId="77777777" w:rsidTr="00DE133D">
        <w:tc>
          <w:tcPr>
            <w:tcW w:w="3420" w:type="dxa"/>
          </w:tcPr>
          <w:p w14:paraId="5B4D5A5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18EDD3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133D" w14:paraId="0DBEA056" w14:textId="77777777" w:rsidTr="00DE133D">
        <w:tc>
          <w:tcPr>
            <w:tcW w:w="3420" w:type="dxa"/>
          </w:tcPr>
          <w:p w14:paraId="4C98EC3E" w14:textId="77777777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21ABD43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7F97668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405C9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2D849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439BD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718CAE17" w14:textId="77777777" w:rsidTr="00DE133D">
        <w:tc>
          <w:tcPr>
            <w:tcW w:w="3420" w:type="dxa"/>
          </w:tcPr>
          <w:p w14:paraId="6519C82D" w14:textId="0429FFD0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921446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C493BDD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8A8C7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3A87F7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67F026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6D66E4F" w14:textId="77777777" w:rsidTr="00DE133D">
        <w:tc>
          <w:tcPr>
            <w:tcW w:w="3420" w:type="dxa"/>
          </w:tcPr>
          <w:p w14:paraId="3CFFA5C9" w14:textId="05F278B0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687EC8F" w14:textId="0A2A295B" w:rsidR="00DE133D" w:rsidRPr="00746F76" w:rsidRDefault="00DE133D" w:rsidP="000B6670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143,411,487</w:t>
            </w:r>
          </w:p>
        </w:tc>
        <w:tc>
          <w:tcPr>
            <w:tcW w:w="288" w:type="dxa"/>
          </w:tcPr>
          <w:p w14:paraId="178AE9F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3D7AAC" w14:textId="0E813791" w:rsidR="00DE133D" w:rsidRPr="00746F76" w:rsidRDefault="00DE133D" w:rsidP="000B667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(1,827,152)</w:t>
            </w:r>
          </w:p>
        </w:tc>
        <w:tc>
          <w:tcPr>
            <w:tcW w:w="288" w:type="dxa"/>
          </w:tcPr>
          <w:p w14:paraId="1C97F43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00898" w14:textId="0E3D6F4D" w:rsidR="00DE133D" w:rsidRPr="00746F76" w:rsidRDefault="00DE133D" w:rsidP="000B667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141,584,335</w:t>
            </w:r>
          </w:p>
        </w:tc>
      </w:tr>
      <w:tr w:rsidR="00DE133D" w14:paraId="02CAF709" w14:textId="77777777" w:rsidTr="00DE133D">
        <w:tc>
          <w:tcPr>
            <w:tcW w:w="3420" w:type="dxa"/>
          </w:tcPr>
          <w:p w14:paraId="0B52A44B" w14:textId="7855B2F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C7591AE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562C88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B2E649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F396E2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440D9C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CFE99D2" w14:textId="77777777" w:rsidTr="00DE133D">
        <w:tc>
          <w:tcPr>
            <w:tcW w:w="3420" w:type="dxa"/>
          </w:tcPr>
          <w:p w14:paraId="3F73D42F" w14:textId="1B6052D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99FE697" w14:textId="65E3843C" w:rsidR="00DE133D" w:rsidRPr="00746F76" w:rsidRDefault="00DE133D" w:rsidP="00746F7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12,599,70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665E25B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D8D449" w14:textId="6454D28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(1,107,654)</w:t>
            </w:r>
          </w:p>
        </w:tc>
        <w:tc>
          <w:tcPr>
            <w:tcW w:w="288" w:type="dxa"/>
          </w:tcPr>
          <w:p w14:paraId="4D54DE5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E1B58C" w14:textId="251D71FE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11,492,048</w:t>
            </w:r>
          </w:p>
        </w:tc>
      </w:tr>
      <w:tr w:rsidR="00DE133D" w14:paraId="72B88237" w14:textId="77777777" w:rsidTr="00F21078">
        <w:trPr>
          <w:trHeight w:val="53"/>
        </w:trPr>
        <w:tc>
          <w:tcPr>
            <w:tcW w:w="3420" w:type="dxa"/>
          </w:tcPr>
          <w:p w14:paraId="03472841" w14:textId="735F13BB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BDFE621" w14:textId="75AAD4CB" w:rsidR="00DE133D" w:rsidRPr="00746F76" w:rsidRDefault="00DE133D" w:rsidP="00F2107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4,335,552</w:t>
            </w:r>
          </w:p>
        </w:tc>
        <w:tc>
          <w:tcPr>
            <w:tcW w:w="288" w:type="dxa"/>
          </w:tcPr>
          <w:p w14:paraId="378C79C0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278B9A" w14:textId="35B26070" w:rsidR="00DE133D" w:rsidRPr="00746F76" w:rsidRDefault="00DE133D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(2,958,649)</w:t>
            </w:r>
          </w:p>
        </w:tc>
        <w:tc>
          <w:tcPr>
            <w:tcW w:w="288" w:type="dxa"/>
          </w:tcPr>
          <w:p w14:paraId="3F23460C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430F8D" w14:textId="172A89B9" w:rsidR="00DE133D" w:rsidRPr="00746F76" w:rsidRDefault="00DE133D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1,376,903</w:t>
            </w:r>
          </w:p>
        </w:tc>
      </w:tr>
      <w:tr w:rsidR="00DE133D" w14:paraId="6CE71C03" w14:textId="77777777" w:rsidTr="00F21078">
        <w:tc>
          <w:tcPr>
            <w:tcW w:w="3420" w:type="dxa"/>
          </w:tcPr>
          <w:p w14:paraId="2B686AB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FD20C19" w14:textId="55F23A4C" w:rsidR="00DE133D" w:rsidRPr="00746F76" w:rsidRDefault="00DE133D" w:rsidP="00F2107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18270855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C7751EA" w14:textId="48B36960" w:rsidR="00DE133D" w:rsidRPr="00746F76" w:rsidRDefault="00DE133D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(5,893,455)</w:t>
            </w:r>
          </w:p>
        </w:tc>
        <w:tc>
          <w:tcPr>
            <w:tcW w:w="288" w:type="dxa"/>
          </w:tcPr>
          <w:p w14:paraId="788E37D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30188BB" w14:textId="25DE53B4" w:rsidR="00DE133D" w:rsidRPr="00746F76" w:rsidRDefault="00DE133D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154,453,28</w:t>
            </w:r>
            <w:r w:rsidRPr="00746F7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21915AC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3E5F5CA5" w14:textId="33E815A9" w:rsidR="00AC59CD" w:rsidRPr="004B3FC9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07E9C82F" w14:textId="77777777" w:rsidTr="008C0A91">
        <w:tc>
          <w:tcPr>
            <w:tcW w:w="3420" w:type="dxa"/>
          </w:tcPr>
          <w:p w14:paraId="3858E56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5667D82" w14:textId="18ED2B53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4B7C854E" w14:textId="77777777" w:rsidTr="008C0A91">
        <w:tc>
          <w:tcPr>
            <w:tcW w:w="3420" w:type="dxa"/>
          </w:tcPr>
          <w:p w14:paraId="2EB1726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7E2C75" w14:textId="26CDFB85" w:rsidR="00C02AF0" w:rsidRDefault="00F21078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76E35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46F76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013645" w:rsidRPr="00202128" w14:paraId="59FD3408" w14:textId="77777777" w:rsidTr="008C0A91">
        <w:tc>
          <w:tcPr>
            <w:tcW w:w="3420" w:type="dxa"/>
          </w:tcPr>
          <w:p w14:paraId="0312E46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6D0AF1E" w14:textId="5DDCC77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0EDABCC3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1B4149E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84B69" w14:textId="0487D009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FC1F026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A9CA1C6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6E8C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69A60" w14:textId="5C4C9E1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402A2F5A" w14:textId="77777777" w:rsidTr="008C0A91">
        <w:tc>
          <w:tcPr>
            <w:tcW w:w="3420" w:type="dxa"/>
          </w:tcPr>
          <w:p w14:paraId="61C20B1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C31738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4BD181B7" w14:textId="77777777" w:rsidTr="008C0A91">
        <w:tc>
          <w:tcPr>
            <w:tcW w:w="3420" w:type="dxa"/>
          </w:tcPr>
          <w:p w14:paraId="2D676EC8" w14:textId="77777777" w:rsidR="00C02AF0" w:rsidRPr="00202128" w:rsidRDefault="00C02AF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411B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66882C9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6E418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AD55A3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F3FA2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0B1CCD34" w14:textId="77777777" w:rsidTr="008C0A91">
        <w:tc>
          <w:tcPr>
            <w:tcW w:w="3420" w:type="dxa"/>
          </w:tcPr>
          <w:p w14:paraId="3F6A1C80" w14:textId="40760468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D43E3A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D642E35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D79C0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2449412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F1176F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ED2" w14:paraId="0BA4F3F7" w14:textId="77777777" w:rsidTr="008C0A91">
        <w:tc>
          <w:tcPr>
            <w:tcW w:w="3420" w:type="dxa"/>
          </w:tcPr>
          <w:p w14:paraId="6AF90021" w14:textId="677BD1D4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86F3B0" w14:textId="68AC0CA5" w:rsidR="00527ED2" w:rsidRPr="00527ED2" w:rsidRDefault="002D5453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155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285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977</w:t>
            </w:r>
          </w:p>
        </w:tc>
        <w:tc>
          <w:tcPr>
            <w:tcW w:w="288" w:type="dxa"/>
          </w:tcPr>
          <w:p w14:paraId="6D3F90F5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AA9081B" w14:textId="7FEC4469" w:rsidR="00527ED2" w:rsidRDefault="002D5453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(1,947,044)</w:t>
            </w:r>
          </w:p>
        </w:tc>
        <w:tc>
          <w:tcPr>
            <w:tcW w:w="288" w:type="dxa"/>
          </w:tcPr>
          <w:p w14:paraId="01A8CC74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3B82D0C" w14:textId="1F6906AF" w:rsidR="00527ED2" w:rsidRDefault="002D5453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153,338,933</w:t>
            </w:r>
          </w:p>
        </w:tc>
      </w:tr>
      <w:tr w:rsidR="0079499D" w14:paraId="11F15EC2" w14:textId="77777777" w:rsidTr="008C0A91">
        <w:tc>
          <w:tcPr>
            <w:tcW w:w="3420" w:type="dxa"/>
          </w:tcPr>
          <w:p w14:paraId="522FF810" w14:textId="33639655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154C5389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2D5A74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F3EA02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652EB6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BDC9BE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ED2" w14:paraId="209C91FB" w14:textId="77777777" w:rsidTr="008C0A91">
        <w:tc>
          <w:tcPr>
            <w:tcW w:w="3420" w:type="dxa"/>
          </w:tcPr>
          <w:p w14:paraId="73CCFF0E" w14:textId="0941E189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A61C056" w14:textId="02A12554" w:rsidR="00527ED2" w:rsidRDefault="002D5453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13,319,130</w:t>
            </w:r>
          </w:p>
        </w:tc>
        <w:tc>
          <w:tcPr>
            <w:tcW w:w="288" w:type="dxa"/>
          </w:tcPr>
          <w:p w14:paraId="331C6DA6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4A73AF1" w14:textId="14F22800" w:rsidR="00527ED2" w:rsidRDefault="002D5453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(1,229,797)</w:t>
            </w:r>
          </w:p>
        </w:tc>
        <w:tc>
          <w:tcPr>
            <w:tcW w:w="288" w:type="dxa"/>
          </w:tcPr>
          <w:p w14:paraId="7E8D0DE2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045A8B3F" w14:textId="254A9D95" w:rsidR="00527ED2" w:rsidRDefault="002D5453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089</w:t>
            </w:r>
            <w:r w:rsidRPr="002D545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D545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333</w:t>
            </w:r>
          </w:p>
        </w:tc>
      </w:tr>
      <w:tr w:rsidR="00527ED2" w14:paraId="7A44FBAC" w14:textId="77777777" w:rsidTr="00F21078">
        <w:tc>
          <w:tcPr>
            <w:tcW w:w="3420" w:type="dxa"/>
          </w:tcPr>
          <w:p w14:paraId="1488B8D2" w14:textId="77E8B6FF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C2702CA" w14:textId="3C4D159B" w:rsidR="00527ED2" w:rsidRDefault="002D5453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4,540,299</w:t>
            </w:r>
          </w:p>
        </w:tc>
        <w:tc>
          <w:tcPr>
            <w:tcW w:w="288" w:type="dxa"/>
          </w:tcPr>
          <w:p w14:paraId="5FA2E98E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E6D531" w14:textId="506E670B" w:rsidR="00527ED2" w:rsidRDefault="002D5453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(3,187,002)</w:t>
            </w:r>
          </w:p>
        </w:tc>
        <w:tc>
          <w:tcPr>
            <w:tcW w:w="288" w:type="dxa"/>
          </w:tcPr>
          <w:p w14:paraId="3D8D5BCB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074DEA" w14:textId="156D3FCB" w:rsidR="00527ED2" w:rsidRDefault="002D5453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D5453">
              <w:rPr>
                <w:rFonts w:asciiTheme="majorBidi" w:hAnsiTheme="majorBidi" w:cstheme="majorBidi"/>
                <w:sz w:val="28"/>
                <w:szCs w:val="28"/>
              </w:rPr>
              <w:t>1,353,297</w:t>
            </w:r>
          </w:p>
        </w:tc>
      </w:tr>
      <w:tr w:rsidR="00527ED2" w14:paraId="525AA5D0" w14:textId="77777777" w:rsidTr="00F21078">
        <w:tc>
          <w:tcPr>
            <w:tcW w:w="3420" w:type="dxa"/>
          </w:tcPr>
          <w:p w14:paraId="4377E474" w14:textId="77777777" w:rsidR="00527ED2" w:rsidRPr="00202128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984106D" w14:textId="0AF06BAA" w:rsidR="00527ED2" w:rsidRPr="00202128" w:rsidRDefault="00494B01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94B0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173</w:t>
            </w:r>
            <w:r w:rsidRPr="00494B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B0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145</w:t>
            </w:r>
            <w:r w:rsidRPr="00494B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B0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406</w:t>
            </w:r>
          </w:p>
        </w:tc>
        <w:tc>
          <w:tcPr>
            <w:tcW w:w="288" w:type="dxa"/>
          </w:tcPr>
          <w:p w14:paraId="0A772115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73CE34B" w14:textId="685521A5" w:rsidR="00527ED2" w:rsidRPr="00202128" w:rsidRDefault="00E54728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(6,363,843)</w:t>
            </w:r>
          </w:p>
        </w:tc>
        <w:tc>
          <w:tcPr>
            <w:tcW w:w="288" w:type="dxa"/>
          </w:tcPr>
          <w:p w14:paraId="15E884B9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43863D5" w14:textId="7FC03267" w:rsidR="00527ED2" w:rsidRPr="00202128" w:rsidRDefault="00E54728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7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166,781,563</w:t>
            </w:r>
          </w:p>
        </w:tc>
      </w:tr>
    </w:tbl>
    <w:p w14:paraId="7A9808AE" w14:textId="77777777" w:rsidR="00C02AF0" w:rsidRDefault="00C02AF0" w:rsidP="00C02AF0">
      <w:pPr>
        <w:rPr>
          <w:rFonts w:asciiTheme="majorBidi" w:hAnsiTheme="majorBidi" w:cstheme="majorBidi"/>
        </w:rPr>
      </w:pPr>
    </w:p>
    <w:p w14:paraId="3591FF89" w14:textId="29C4C975" w:rsidR="004B3FC9" w:rsidRDefault="004B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30C2039B" w14:textId="77777777" w:rsidTr="008C0A91">
        <w:tc>
          <w:tcPr>
            <w:tcW w:w="3420" w:type="dxa"/>
          </w:tcPr>
          <w:p w14:paraId="3D04FC3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34CB4D5" w14:textId="513F042A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1F20FC34" w14:textId="77777777" w:rsidTr="008C0A91">
        <w:tc>
          <w:tcPr>
            <w:tcW w:w="3420" w:type="dxa"/>
          </w:tcPr>
          <w:p w14:paraId="1E111BF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169B3BC" w14:textId="34115C72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B3FC9" w:rsidRPr="00202128" w14:paraId="035D65A9" w14:textId="77777777" w:rsidTr="008C0A91">
        <w:tc>
          <w:tcPr>
            <w:tcW w:w="3420" w:type="dxa"/>
          </w:tcPr>
          <w:p w14:paraId="4F78269D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F6E3910" w14:textId="3EE28F6C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52900775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6C38975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AFBE0" w14:textId="667D1AC1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B1DC18D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96EB56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F1E42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1DC2" w14:textId="24C87F8D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371D53CE" w14:textId="77777777" w:rsidTr="008C0A91">
        <w:tc>
          <w:tcPr>
            <w:tcW w:w="3420" w:type="dxa"/>
          </w:tcPr>
          <w:p w14:paraId="3111B12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EC50354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B6" w14:paraId="09217926" w14:textId="77777777" w:rsidTr="008C0A91">
        <w:tc>
          <w:tcPr>
            <w:tcW w:w="3420" w:type="dxa"/>
          </w:tcPr>
          <w:p w14:paraId="7B24D8B4" w14:textId="4606CF31" w:rsidR="00126DB6" w:rsidRPr="00202128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9A6D8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2696CF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1857EF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65B28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7E161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3CCF1A0D" w14:textId="77777777" w:rsidTr="008C0A91">
        <w:tc>
          <w:tcPr>
            <w:tcW w:w="3420" w:type="dxa"/>
          </w:tcPr>
          <w:p w14:paraId="64315AA7" w14:textId="64E9ADDE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46FAD2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53A8DB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81D005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16305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48B83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0AB9B112" w14:textId="77777777" w:rsidTr="008C0A91">
        <w:tc>
          <w:tcPr>
            <w:tcW w:w="3420" w:type="dxa"/>
          </w:tcPr>
          <w:p w14:paraId="70272E13" w14:textId="2999E4A6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A1F8870" w14:textId="4195FA0B" w:rsidR="00746F76" w:rsidRDefault="00746F76" w:rsidP="000B6670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140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725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355</w:t>
            </w:r>
          </w:p>
        </w:tc>
        <w:tc>
          <w:tcPr>
            <w:tcW w:w="288" w:type="dxa"/>
          </w:tcPr>
          <w:p w14:paraId="16C1FC25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F2C78C" w14:textId="31A64CBE" w:rsidR="00746F76" w:rsidRDefault="00746F76" w:rsidP="000B667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(1,808,132)</w:t>
            </w:r>
          </w:p>
        </w:tc>
        <w:tc>
          <w:tcPr>
            <w:tcW w:w="288" w:type="dxa"/>
          </w:tcPr>
          <w:p w14:paraId="3EDE10DD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839C14E" w14:textId="53DAD935" w:rsidR="00746F76" w:rsidRDefault="00746F76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917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223</w:t>
            </w:r>
          </w:p>
        </w:tc>
      </w:tr>
      <w:tr w:rsidR="00746F76" w14:paraId="0556F0F3" w14:textId="77777777" w:rsidTr="008C0A91">
        <w:tc>
          <w:tcPr>
            <w:tcW w:w="3420" w:type="dxa"/>
          </w:tcPr>
          <w:p w14:paraId="10CAA9F4" w14:textId="71FB9099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49E6A1C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D9023F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37F225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145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DD0007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630D3E57" w14:textId="77777777" w:rsidTr="008C0A91">
        <w:tc>
          <w:tcPr>
            <w:tcW w:w="3420" w:type="dxa"/>
          </w:tcPr>
          <w:p w14:paraId="73665D09" w14:textId="713D7C2A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90C1C67" w14:textId="0DCBAB56" w:rsidR="00746F76" w:rsidRDefault="00746F76" w:rsidP="00746F7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12,479,015</w:t>
            </w:r>
          </w:p>
        </w:tc>
        <w:tc>
          <w:tcPr>
            <w:tcW w:w="288" w:type="dxa"/>
          </w:tcPr>
          <w:p w14:paraId="20AA784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D4317A" w14:textId="5978B6FE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(1,095,800)</w:t>
            </w:r>
          </w:p>
        </w:tc>
        <w:tc>
          <w:tcPr>
            <w:tcW w:w="288" w:type="dxa"/>
          </w:tcPr>
          <w:p w14:paraId="557AE3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6F9DFF" w14:textId="07110352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383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215</w:t>
            </w:r>
          </w:p>
        </w:tc>
      </w:tr>
      <w:tr w:rsidR="00746F76" w14:paraId="0EB025F5" w14:textId="77777777" w:rsidTr="00F21078">
        <w:tc>
          <w:tcPr>
            <w:tcW w:w="3420" w:type="dxa"/>
          </w:tcPr>
          <w:p w14:paraId="3ABA5EAF" w14:textId="79FEAFD1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ACF2F27" w14:textId="32B91A7C" w:rsidR="00746F76" w:rsidRDefault="00746F76" w:rsidP="00F21078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4,213,087</w:t>
            </w:r>
          </w:p>
        </w:tc>
        <w:tc>
          <w:tcPr>
            <w:tcW w:w="288" w:type="dxa"/>
          </w:tcPr>
          <w:p w14:paraId="19509AE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533814" w14:textId="0239DBA5" w:rsidR="00746F76" w:rsidRDefault="00746F76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(2,859,021)</w:t>
            </w:r>
          </w:p>
        </w:tc>
        <w:tc>
          <w:tcPr>
            <w:tcW w:w="288" w:type="dxa"/>
          </w:tcPr>
          <w:p w14:paraId="479B3EE4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C892B0" w14:textId="00ABFF32" w:rsidR="00746F76" w:rsidRDefault="00746F76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1,354,06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46F76" w14:paraId="41E24AEB" w14:textId="77777777" w:rsidTr="00F21078">
        <w:tc>
          <w:tcPr>
            <w:tcW w:w="3420" w:type="dxa"/>
          </w:tcPr>
          <w:p w14:paraId="16ACEE70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03440EA4" w14:textId="6169C1C2" w:rsidR="00746F76" w:rsidRPr="00202128" w:rsidRDefault="00746F76" w:rsidP="00F21078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288" w:type="dxa"/>
          </w:tcPr>
          <w:p w14:paraId="64F255C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FD1E04E" w14:textId="313B20D7" w:rsidR="00746F76" w:rsidRPr="00202128" w:rsidRDefault="00746F76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,953)</w:t>
            </w:r>
          </w:p>
        </w:tc>
        <w:tc>
          <w:tcPr>
            <w:tcW w:w="288" w:type="dxa"/>
          </w:tcPr>
          <w:p w14:paraId="7196EA7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5AE1181" w14:textId="44679805" w:rsidR="00746F76" w:rsidRPr="00202128" w:rsidRDefault="00746F76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Pr="00865E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654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,504</w:t>
            </w:r>
          </w:p>
        </w:tc>
      </w:tr>
    </w:tbl>
    <w:p w14:paraId="3D4D81A4" w14:textId="597307BD" w:rsidR="00AC59CD" w:rsidRPr="006B417E" w:rsidRDefault="00AC59CD" w:rsidP="00AC59CD">
      <w:pPr>
        <w:rPr>
          <w:rFonts w:asciiTheme="majorBidi" w:hAnsiTheme="majorBidi" w:cstheme="majorBidi"/>
        </w:rPr>
      </w:pPr>
    </w:p>
    <w:p w14:paraId="61733D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B72D21" w14:textId="5BC9A4AA" w:rsidR="00AC59CD" w:rsidRPr="00EA22C0" w:rsidRDefault="00AC59CD" w:rsidP="00EA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ลูกหนี้ตามสัญญาเช่าซื้อ</w:t>
      </w:r>
    </w:p>
    <w:p w14:paraId="654B2400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10C1D" w14:textId="10F3C339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66A1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DB66A1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976E35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DB66A1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DB66A1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92A6E8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7154DFDD" w14:textId="77777777" w:rsidTr="00C64965">
        <w:trPr>
          <w:tblHeader/>
        </w:trPr>
        <w:tc>
          <w:tcPr>
            <w:tcW w:w="3600" w:type="dxa"/>
          </w:tcPr>
          <w:p w14:paraId="3667D07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B47763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AF0" w14:paraId="328B0405" w14:textId="77777777" w:rsidTr="00C64965">
        <w:trPr>
          <w:tblHeader/>
        </w:trPr>
        <w:tc>
          <w:tcPr>
            <w:tcW w:w="3600" w:type="dxa"/>
          </w:tcPr>
          <w:p w14:paraId="601D0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4649A94" w14:textId="43418049" w:rsidR="00C02AF0" w:rsidRDefault="00DB66A1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76E35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230EFE" w:rsidRPr="00202128" w14:paraId="4463404E" w14:textId="77777777" w:rsidTr="00C64965">
        <w:trPr>
          <w:tblHeader/>
        </w:trPr>
        <w:tc>
          <w:tcPr>
            <w:tcW w:w="3600" w:type="dxa"/>
          </w:tcPr>
          <w:p w14:paraId="1A260F02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11A7560" w14:textId="7A2C14D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F15BFD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58EA4EE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C6387" w14:textId="1C59FCA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933318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B76D8AD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34249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EADEE" w14:textId="5FF2B166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531BF7A2" w14:textId="77777777" w:rsidTr="00C64965">
        <w:trPr>
          <w:tblHeader/>
        </w:trPr>
        <w:tc>
          <w:tcPr>
            <w:tcW w:w="3600" w:type="dxa"/>
          </w:tcPr>
          <w:p w14:paraId="2EA6B6B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BB93A5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6FADF068" w14:textId="77777777" w:rsidTr="00230EFE">
        <w:tc>
          <w:tcPr>
            <w:tcW w:w="3600" w:type="dxa"/>
          </w:tcPr>
          <w:p w14:paraId="72F7E1C2" w14:textId="77777777" w:rsidR="00C02AF0" w:rsidRPr="00202128" w:rsidRDefault="00C02AF0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2A9CBC8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F8391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B20E5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DD6FFC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DCF7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0F48066" w14:textId="77777777" w:rsidTr="00230EFE">
        <w:tc>
          <w:tcPr>
            <w:tcW w:w="3600" w:type="dxa"/>
          </w:tcPr>
          <w:p w14:paraId="7EECCB9A" w14:textId="52C482EB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5D4BC80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46BDB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80BC4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181739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3FC85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D4B" w14:paraId="43839E18" w14:textId="77777777" w:rsidTr="00230EFE">
        <w:tc>
          <w:tcPr>
            <w:tcW w:w="3600" w:type="dxa"/>
          </w:tcPr>
          <w:p w14:paraId="7EEEB301" w14:textId="2B4CB430" w:rsid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561810" w14:textId="63A23A93" w:rsidR="003B3D4B" w:rsidRDefault="00CB5ED9" w:rsidP="000B667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3,663,301</w:t>
            </w:r>
          </w:p>
        </w:tc>
        <w:tc>
          <w:tcPr>
            <w:tcW w:w="288" w:type="dxa"/>
          </w:tcPr>
          <w:p w14:paraId="4FE5EA77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260AA1A" w14:textId="1D8E086A" w:rsidR="003B3D4B" w:rsidRDefault="00CB5ED9" w:rsidP="00D2028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(29,836)</w:t>
            </w:r>
          </w:p>
        </w:tc>
        <w:tc>
          <w:tcPr>
            <w:tcW w:w="288" w:type="dxa"/>
          </w:tcPr>
          <w:p w14:paraId="116A7D3E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D53662D" w14:textId="7BEC4B4C" w:rsidR="003B3D4B" w:rsidRDefault="00CB5ED9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3,633,465</w:t>
            </w:r>
          </w:p>
        </w:tc>
      </w:tr>
      <w:tr w:rsidR="009314DB" w14:paraId="2168ABA6" w14:textId="77777777" w:rsidTr="00230EFE">
        <w:tc>
          <w:tcPr>
            <w:tcW w:w="3600" w:type="dxa"/>
          </w:tcPr>
          <w:p w14:paraId="2B54DF14" w14:textId="5661110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1FECC5E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6F324A3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D17009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C3D58C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E43240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ED9" w14:paraId="6669474C" w14:textId="77777777" w:rsidTr="00230EFE">
        <w:tc>
          <w:tcPr>
            <w:tcW w:w="3600" w:type="dxa"/>
          </w:tcPr>
          <w:p w14:paraId="478DD672" w14:textId="0244329C" w:rsidR="00CB5ED9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768B6C5" w14:textId="615689E4" w:rsidR="00CB5ED9" w:rsidRDefault="00CB5ED9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222,207</w:t>
            </w:r>
          </w:p>
        </w:tc>
        <w:tc>
          <w:tcPr>
            <w:tcW w:w="288" w:type="dxa"/>
          </w:tcPr>
          <w:p w14:paraId="773877DC" w14:textId="77777777" w:rsidR="00CB5ED9" w:rsidRPr="003B3D4B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C5B1A06" w14:textId="5AA67095" w:rsidR="00CB5ED9" w:rsidRDefault="00CB5ED9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(36,215)</w:t>
            </w:r>
          </w:p>
        </w:tc>
        <w:tc>
          <w:tcPr>
            <w:tcW w:w="288" w:type="dxa"/>
          </w:tcPr>
          <w:p w14:paraId="5E022F9F" w14:textId="77777777" w:rsidR="00CB5ED9" w:rsidRPr="003B3D4B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4E9BFA1" w14:textId="7241EAED" w:rsidR="00CB5ED9" w:rsidRDefault="00CB5ED9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185,992</w:t>
            </w:r>
          </w:p>
        </w:tc>
      </w:tr>
      <w:tr w:rsidR="00CB5ED9" w14:paraId="035BEB6B" w14:textId="77777777" w:rsidTr="00F21078">
        <w:tc>
          <w:tcPr>
            <w:tcW w:w="3600" w:type="dxa"/>
          </w:tcPr>
          <w:p w14:paraId="28F7B099" w14:textId="0A754AC0" w:rsidR="00CB5ED9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13EB313" w14:textId="323BBB1B" w:rsidR="00CB5ED9" w:rsidRDefault="00CB5ED9" w:rsidP="00CB5E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81,793</w:t>
            </w:r>
          </w:p>
        </w:tc>
        <w:tc>
          <w:tcPr>
            <w:tcW w:w="288" w:type="dxa"/>
          </w:tcPr>
          <w:p w14:paraId="1D68C369" w14:textId="77777777" w:rsidR="00CB5ED9" w:rsidRPr="003B3D4B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1D4F03" w14:textId="5850A691" w:rsidR="00CB5ED9" w:rsidRDefault="00CB5ED9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 xml:space="preserve"> (52,111)</w:t>
            </w:r>
          </w:p>
        </w:tc>
        <w:tc>
          <w:tcPr>
            <w:tcW w:w="288" w:type="dxa"/>
          </w:tcPr>
          <w:p w14:paraId="1A6D04F4" w14:textId="77777777" w:rsidR="00CB5ED9" w:rsidRPr="003B3D4B" w:rsidRDefault="00CB5ED9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3B677" w14:textId="391BF025" w:rsidR="00CB5ED9" w:rsidRDefault="00CB5ED9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sz w:val="28"/>
                <w:szCs w:val="28"/>
              </w:rPr>
              <w:t>29,682</w:t>
            </w:r>
          </w:p>
        </w:tc>
      </w:tr>
      <w:tr w:rsidR="003B3D4B" w14:paraId="2CCECE7B" w14:textId="77777777" w:rsidTr="00F21078">
        <w:tc>
          <w:tcPr>
            <w:tcW w:w="3600" w:type="dxa"/>
          </w:tcPr>
          <w:p w14:paraId="786328D5" w14:textId="77777777" w:rsidR="003B3D4B" w:rsidRPr="00202128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F225FBB" w14:textId="567FFB4D" w:rsidR="003B3D4B" w:rsidRPr="003B3D4B" w:rsidRDefault="00CB5ED9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3,967,301</w:t>
            </w:r>
          </w:p>
        </w:tc>
        <w:tc>
          <w:tcPr>
            <w:tcW w:w="288" w:type="dxa"/>
          </w:tcPr>
          <w:p w14:paraId="34BF2F39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5837094" w14:textId="660EA395" w:rsidR="003B3D4B" w:rsidRPr="00CB5ED9" w:rsidRDefault="00CB5ED9" w:rsidP="000B6670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(118,162)</w:t>
            </w:r>
          </w:p>
        </w:tc>
        <w:tc>
          <w:tcPr>
            <w:tcW w:w="288" w:type="dxa"/>
          </w:tcPr>
          <w:p w14:paraId="3E82B38F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F4DF7" w14:textId="73B3894F" w:rsidR="003B3D4B" w:rsidRPr="003B3D4B" w:rsidRDefault="00CB5ED9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E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3,849,139</w:t>
            </w:r>
          </w:p>
        </w:tc>
      </w:tr>
    </w:tbl>
    <w:p w14:paraId="271AEB1D" w14:textId="77777777" w:rsidR="008B31C4" w:rsidRPr="006B417E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7013CDAF" w14:textId="77777777" w:rsidTr="00C64965">
        <w:tc>
          <w:tcPr>
            <w:tcW w:w="3600" w:type="dxa"/>
          </w:tcPr>
          <w:p w14:paraId="0961ABC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3084A37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B31C4" w14:paraId="4EB11D92" w14:textId="77777777" w:rsidTr="00C64965">
        <w:tc>
          <w:tcPr>
            <w:tcW w:w="3600" w:type="dxa"/>
          </w:tcPr>
          <w:p w14:paraId="42C6AB2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AA0322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B31C4" w:rsidRPr="00202128" w14:paraId="0FB4A609" w14:textId="77777777" w:rsidTr="00C64965">
        <w:tc>
          <w:tcPr>
            <w:tcW w:w="3600" w:type="dxa"/>
          </w:tcPr>
          <w:p w14:paraId="7BC839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B48B2C6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EFF390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03CDA3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8BC9F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22D0EB9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EAE34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E42C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4D5A4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1A7CFE67" w14:textId="77777777" w:rsidTr="00C64965">
        <w:tc>
          <w:tcPr>
            <w:tcW w:w="3600" w:type="dxa"/>
          </w:tcPr>
          <w:p w14:paraId="2052564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1C3AAD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5F6D894D" w14:textId="77777777" w:rsidTr="00C64965">
        <w:tc>
          <w:tcPr>
            <w:tcW w:w="3600" w:type="dxa"/>
          </w:tcPr>
          <w:p w14:paraId="48386D2A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7C0C37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188D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70BA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8608C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60B028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650D7CA0" w14:textId="77777777" w:rsidTr="00C64965">
        <w:tc>
          <w:tcPr>
            <w:tcW w:w="3600" w:type="dxa"/>
          </w:tcPr>
          <w:p w14:paraId="08394404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7F2F64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EDF4E7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D3414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BB37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A05C9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FB98B02" w14:textId="77777777" w:rsidTr="00C64965">
        <w:tc>
          <w:tcPr>
            <w:tcW w:w="3600" w:type="dxa"/>
          </w:tcPr>
          <w:p w14:paraId="5172E98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076C7D9" w14:textId="77777777" w:rsidR="008B31C4" w:rsidRDefault="008B31C4" w:rsidP="000B667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3,374,5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288" w:type="dxa"/>
          </w:tcPr>
          <w:p w14:paraId="27DDB2D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21AD60" w14:textId="77777777" w:rsidR="008B31C4" w:rsidRDefault="008B31C4" w:rsidP="000B667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(42,809)</w:t>
            </w:r>
          </w:p>
        </w:tc>
        <w:tc>
          <w:tcPr>
            <w:tcW w:w="288" w:type="dxa"/>
          </w:tcPr>
          <w:p w14:paraId="4A0537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3224C6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3,331,76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8B31C4" w14:paraId="370D83B7" w14:textId="77777777" w:rsidTr="00F21078">
        <w:tc>
          <w:tcPr>
            <w:tcW w:w="3600" w:type="dxa"/>
          </w:tcPr>
          <w:p w14:paraId="7C16A5B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0BE03D1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4946C8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135FD7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507FD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443E0E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AAD80C7" w14:textId="77777777" w:rsidTr="00C64965">
        <w:tc>
          <w:tcPr>
            <w:tcW w:w="3600" w:type="dxa"/>
          </w:tcPr>
          <w:p w14:paraId="1C82DB2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31E0836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339,229</w:t>
            </w:r>
          </w:p>
        </w:tc>
        <w:tc>
          <w:tcPr>
            <w:tcW w:w="288" w:type="dxa"/>
          </w:tcPr>
          <w:p w14:paraId="122DDD6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948853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(62,073)</w:t>
            </w:r>
          </w:p>
        </w:tc>
        <w:tc>
          <w:tcPr>
            <w:tcW w:w="288" w:type="dxa"/>
          </w:tcPr>
          <w:p w14:paraId="513E96F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317DA1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277,156</w:t>
            </w:r>
          </w:p>
        </w:tc>
      </w:tr>
      <w:tr w:rsidR="008B31C4" w14:paraId="34E0B614" w14:textId="77777777" w:rsidTr="00F21078">
        <w:tc>
          <w:tcPr>
            <w:tcW w:w="3600" w:type="dxa"/>
          </w:tcPr>
          <w:p w14:paraId="5D320C5C" w14:textId="3E11B04A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4111CDB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181,826</w:t>
            </w:r>
          </w:p>
        </w:tc>
        <w:tc>
          <w:tcPr>
            <w:tcW w:w="288" w:type="dxa"/>
          </w:tcPr>
          <w:p w14:paraId="7F8CEBED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43D24A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(113,574)</w:t>
            </w:r>
          </w:p>
        </w:tc>
        <w:tc>
          <w:tcPr>
            <w:tcW w:w="288" w:type="dxa"/>
          </w:tcPr>
          <w:p w14:paraId="30E750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4F827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68,252</w:t>
            </w:r>
          </w:p>
        </w:tc>
      </w:tr>
      <w:tr w:rsidR="008B31C4" w14:paraId="6A065081" w14:textId="77777777" w:rsidTr="00F21078">
        <w:tc>
          <w:tcPr>
            <w:tcW w:w="3600" w:type="dxa"/>
          </w:tcPr>
          <w:p w14:paraId="2BB5E2CD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7BCA9B86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26BD67B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404054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(218,456)</w:t>
            </w:r>
          </w:p>
        </w:tc>
        <w:tc>
          <w:tcPr>
            <w:tcW w:w="288" w:type="dxa"/>
          </w:tcPr>
          <w:p w14:paraId="7AF0AB7B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DEF8D22" w14:textId="77777777" w:rsidR="008B31C4" w:rsidRPr="00D2028E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 w:rsidRPr="00D202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01CA4FA5" w14:textId="77777777" w:rsidR="005320C7" w:rsidRDefault="005320C7">
      <w: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64965" w14:paraId="4AF14B0D" w14:textId="77777777" w:rsidTr="00C64965">
        <w:tc>
          <w:tcPr>
            <w:tcW w:w="3600" w:type="dxa"/>
          </w:tcPr>
          <w:p w14:paraId="195CE5E4" w14:textId="2C9596E3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BEC1513" w14:textId="266AD955" w:rsidR="00C64965" w:rsidRPr="00202128" w:rsidRDefault="006A77F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4965" w14:paraId="4555F6CA" w14:textId="77777777" w:rsidTr="00C64965">
        <w:tc>
          <w:tcPr>
            <w:tcW w:w="3600" w:type="dxa"/>
          </w:tcPr>
          <w:p w14:paraId="25D900B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0FC97BD" w14:textId="061594D7" w:rsidR="00C64965" w:rsidRDefault="00DB66A1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76E35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64965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496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C64965" w:rsidRPr="00202128" w14:paraId="445055F8" w14:textId="77777777" w:rsidTr="00C64965">
        <w:tc>
          <w:tcPr>
            <w:tcW w:w="3600" w:type="dxa"/>
          </w:tcPr>
          <w:p w14:paraId="0DE98804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5313B2C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5BD83E2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27952E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E9E5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5BE614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3A7A90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D4F0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CE029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64965" w14:paraId="174649FC" w14:textId="77777777" w:rsidTr="00C64965">
        <w:tc>
          <w:tcPr>
            <w:tcW w:w="3600" w:type="dxa"/>
          </w:tcPr>
          <w:p w14:paraId="58FEEA1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667CD93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965" w14:paraId="6545222D" w14:textId="77777777" w:rsidTr="00C64965">
        <w:tc>
          <w:tcPr>
            <w:tcW w:w="3600" w:type="dxa"/>
          </w:tcPr>
          <w:p w14:paraId="7E910A4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1D436B48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772D0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7C5E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3851B5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0A356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65" w14:paraId="41AAE26B" w14:textId="77777777" w:rsidTr="00C64965">
        <w:tc>
          <w:tcPr>
            <w:tcW w:w="3600" w:type="dxa"/>
          </w:tcPr>
          <w:p w14:paraId="283D0B4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8E6E1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70B5E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006A76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A012C81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14F9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102E" w14:paraId="56760D0F" w14:textId="77777777" w:rsidTr="00C64965">
        <w:tc>
          <w:tcPr>
            <w:tcW w:w="3600" w:type="dxa"/>
          </w:tcPr>
          <w:p w14:paraId="53BCF85D" w14:textId="77777777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390EB4B" w14:textId="459AF4BD" w:rsidR="00A1102E" w:rsidRDefault="00847F79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392</w:t>
            </w:r>
          </w:p>
        </w:tc>
        <w:tc>
          <w:tcPr>
            <w:tcW w:w="288" w:type="dxa"/>
          </w:tcPr>
          <w:p w14:paraId="399F581D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1042F65" w14:textId="089D8946" w:rsidR="00A1102E" w:rsidRDefault="00847F79" w:rsidP="000B6670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(892)</w:t>
            </w:r>
          </w:p>
        </w:tc>
        <w:tc>
          <w:tcPr>
            <w:tcW w:w="288" w:type="dxa"/>
          </w:tcPr>
          <w:p w14:paraId="089B0DE3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F7068EC" w14:textId="10861677" w:rsidR="00A1102E" w:rsidRDefault="00847F79" w:rsidP="000B667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500</w:t>
            </w:r>
          </w:p>
        </w:tc>
      </w:tr>
      <w:tr w:rsidR="00C64965" w14:paraId="7702179F" w14:textId="77777777" w:rsidTr="00C64965">
        <w:tc>
          <w:tcPr>
            <w:tcW w:w="3600" w:type="dxa"/>
          </w:tcPr>
          <w:p w14:paraId="09DFE4C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D59329C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1F775F9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D758921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011A8F42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72F68967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1102E" w14:paraId="6C0B00E6" w14:textId="77777777" w:rsidTr="00C64965">
        <w:tc>
          <w:tcPr>
            <w:tcW w:w="3600" w:type="dxa"/>
          </w:tcPr>
          <w:p w14:paraId="26512706" w14:textId="77777777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252D930" w14:textId="633BB03D" w:rsidR="00A1102E" w:rsidRDefault="00847F79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772</w:t>
            </w:r>
          </w:p>
        </w:tc>
        <w:tc>
          <w:tcPr>
            <w:tcW w:w="288" w:type="dxa"/>
          </w:tcPr>
          <w:p w14:paraId="0F62CF45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CB652D2" w14:textId="025CB3A5" w:rsidR="00A1102E" w:rsidRDefault="00847F79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153)</w:t>
            </w:r>
          </w:p>
        </w:tc>
        <w:tc>
          <w:tcPr>
            <w:tcW w:w="288" w:type="dxa"/>
          </w:tcPr>
          <w:p w14:paraId="59942A70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242CF6F6" w14:textId="5DDFA9AF" w:rsidR="00A1102E" w:rsidRDefault="00847F79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619</w:t>
            </w:r>
          </w:p>
        </w:tc>
      </w:tr>
      <w:tr w:rsidR="00A1102E" w14:paraId="16A561D1" w14:textId="77777777" w:rsidTr="00F21078">
        <w:tc>
          <w:tcPr>
            <w:tcW w:w="3600" w:type="dxa"/>
          </w:tcPr>
          <w:p w14:paraId="7D2E66F8" w14:textId="1795EA74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78313C30" w14:textId="0B384631" w:rsidR="00A1102E" w:rsidRDefault="00847F79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88" w:type="dxa"/>
          </w:tcPr>
          <w:p w14:paraId="13DF06A2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E3ECE" w14:textId="3E6AD9D8" w:rsidR="00A1102E" w:rsidRDefault="00847F79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619)</w:t>
            </w:r>
          </w:p>
        </w:tc>
        <w:tc>
          <w:tcPr>
            <w:tcW w:w="288" w:type="dxa"/>
          </w:tcPr>
          <w:p w14:paraId="338C4964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E8522D" w14:textId="1134F478" w:rsidR="00A1102E" w:rsidRDefault="00847F79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847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506</w:t>
            </w:r>
          </w:p>
        </w:tc>
      </w:tr>
      <w:tr w:rsidR="00A1102E" w14:paraId="0F7FAABB" w14:textId="77777777" w:rsidTr="00F21078">
        <w:tc>
          <w:tcPr>
            <w:tcW w:w="3600" w:type="dxa"/>
          </w:tcPr>
          <w:p w14:paraId="61A63DC1" w14:textId="77777777" w:rsidR="00A1102E" w:rsidRPr="00202128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19C031C" w14:textId="52FC0CEA" w:rsidR="00A1102E" w:rsidRPr="00A1102E" w:rsidRDefault="00847F79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</w:t>
            </w:r>
            <w:r w:rsidRPr="00847F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289</w:t>
            </w:r>
          </w:p>
        </w:tc>
        <w:tc>
          <w:tcPr>
            <w:tcW w:w="288" w:type="dxa"/>
          </w:tcPr>
          <w:p w14:paraId="19301587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4B6930A" w14:textId="607D9B10" w:rsidR="00A1102E" w:rsidRPr="00A1102E" w:rsidRDefault="00847F79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(6</w:t>
            </w:r>
            <w:r w:rsidRPr="00847F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664)</w:t>
            </w:r>
          </w:p>
        </w:tc>
        <w:tc>
          <w:tcPr>
            <w:tcW w:w="288" w:type="dxa"/>
          </w:tcPr>
          <w:p w14:paraId="4B33CCE9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D48DE2A" w14:textId="772C9635" w:rsidR="00A1102E" w:rsidRPr="00746EAE" w:rsidRDefault="00847F79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</w:t>
            </w:r>
            <w:r w:rsidRPr="00847F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47F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625</w:t>
            </w:r>
          </w:p>
        </w:tc>
      </w:tr>
    </w:tbl>
    <w:p w14:paraId="577BCB66" w14:textId="7BBE4D85" w:rsidR="00C02AF0" w:rsidRPr="008B31C4" w:rsidRDefault="00C02AF0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333A185E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34F2CA37" w14:textId="77777777" w:rsidTr="00DA36F9">
        <w:tc>
          <w:tcPr>
            <w:tcW w:w="3600" w:type="dxa"/>
          </w:tcPr>
          <w:p w14:paraId="5582CE2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62C1A1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B31C4" w14:paraId="6BFFA7DF" w14:textId="77777777" w:rsidTr="00DA36F9">
        <w:tc>
          <w:tcPr>
            <w:tcW w:w="3600" w:type="dxa"/>
          </w:tcPr>
          <w:p w14:paraId="614467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8395F0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</w:tr>
      <w:tr w:rsidR="008B31C4" w:rsidRPr="00202128" w14:paraId="6511E155" w14:textId="77777777" w:rsidTr="00DA36F9">
        <w:tc>
          <w:tcPr>
            <w:tcW w:w="3600" w:type="dxa"/>
          </w:tcPr>
          <w:p w14:paraId="49D7FA6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DAE9DA1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EE2239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47D679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FC347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B74C769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A130AB7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F0D2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9A3E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742AAE41" w14:textId="77777777" w:rsidTr="00DA36F9">
        <w:tc>
          <w:tcPr>
            <w:tcW w:w="3600" w:type="dxa"/>
          </w:tcPr>
          <w:p w14:paraId="79FE62D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F23316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78265370" w14:textId="77777777" w:rsidTr="00DA36F9">
        <w:tc>
          <w:tcPr>
            <w:tcW w:w="3600" w:type="dxa"/>
          </w:tcPr>
          <w:p w14:paraId="246BE72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5A8FA09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311213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33328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C99E65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27AD0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816F5C6" w14:textId="77777777" w:rsidTr="00DA36F9">
        <w:tc>
          <w:tcPr>
            <w:tcW w:w="3600" w:type="dxa"/>
          </w:tcPr>
          <w:p w14:paraId="715BE4B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6D6282E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4558F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74109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AC741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FEED2B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5B1AF64F" w14:textId="77777777" w:rsidTr="00DA36F9">
        <w:tc>
          <w:tcPr>
            <w:tcW w:w="3600" w:type="dxa"/>
          </w:tcPr>
          <w:p w14:paraId="13DF7C5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FB27736" w14:textId="77777777" w:rsidR="008B31C4" w:rsidRDefault="008B31C4" w:rsidP="000B667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</w:t>
            </w: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88" w:type="dxa"/>
          </w:tcPr>
          <w:p w14:paraId="7C944FB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C43969" w14:textId="77777777" w:rsidR="008B31C4" w:rsidRDefault="008B31C4" w:rsidP="00020FF1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88" w:type="dxa"/>
          </w:tcPr>
          <w:p w14:paraId="62DB680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33C50B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63,914</w:t>
            </w:r>
          </w:p>
        </w:tc>
      </w:tr>
      <w:tr w:rsidR="008B31C4" w14:paraId="12AD7A2F" w14:textId="77777777" w:rsidTr="00DA36F9">
        <w:tc>
          <w:tcPr>
            <w:tcW w:w="3600" w:type="dxa"/>
          </w:tcPr>
          <w:p w14:paraId="346821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19CE559B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BB6D8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8956C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D32E3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A1D678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B31C4" w14:paraId="2189E36D" w14:textId="77777777" w:rsidTr="00DA36F9">
        <w:tc>
          <w:tcPr>
            <w:tcW w:w="3600" w:type="dxa"/>
          </w:tcPr>
          <w:p w14:paraId="243526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15DCE0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21,470</w:t>
            </w:r>
          </w:p>
        </w:tc>
        <w:tc>
          <w:tcPr>
            <w:tcW w:w="288" w:type="dxa"/>
          </w:tcPr>
          <w:p w14:paraId="2FC740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9FFD1F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(5,124)</w:t>
            </w:r>
          </w:p>
        </w:tc>
        <w:tc>
          <w:tcPr>
            <w:tcW w:w="288" w:type="dxa"/>
          </w:tcPr>
          <w:p w14:paraId="3626E3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EAAA09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16,346</w:t>
            </w:r>
          </w:p>
        </w:tc>
      </w:tr>
      <w:tr w:rsidR="008B31C4" w14:paraId="047182DB" w14:textId="77777777" w:rsidTr="00F21078">
        <w:tc>
          <w:tcPr>
            <w:tcW w:w="3600" w:type="dxa"/>
          </w:tcPr>
          <w:p w14:paraId="41E6A35D" w14:textId="56E0E584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8160DA9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88" w:type="dxa"/>
          </w:tcPr>
          <w:p w14:paraId="1116F5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CD237A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(12,257)</w:t>
            </w:r>
          </w:p>
        </w:tc>
        <w:tc>
          <w:tcPr>
            <w:tcW w:w="288" w:type="dxa"/>
          </w:tcPr>
          <w:p w14:paraId="30D6C20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DD9387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8B31C4" w:rsidRPr="00C64965" w14:paraId="50E62CFD" w14:textId="77777777" w:rsidTr="00F21078">
        <w:tc>
          <w:tcPr>
            <w:tcW w:w="3600" w:type="dxa"/>
          </w:tcPr>
          <w:p w14:paraId="11B5B2C0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2972328" w14:textId="77777777" w:rsidR="008B31C4" w:rsidRPr="00D2028E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105,072</w:t>
            </w:r>
          </w:p>
        </w:tc>
        <w:tc>
          <w:tcPr>
            <w:tcW w:w="288" w:type="dxa"/>
          </w:tcPr>
          <w:p w14:paraId="7B2C59DE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809D86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(19,332)</w:t>
            </w:r>
          </w:p>
        </w:tc>
        <w:tc>
          <w:tcPr>
            <w:tcW w:w="288" w:type="dxa"/>
          </w:tcPr>
          <w:p w14:paraId="3428029C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DF8E7EB" w14:textId="77777777" w:rsidR="008B31C4" w:rsidRPr="00D2028E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85,740</w:t>
            </w:r>
          </w:p>
        </w:tc>
      </w:tr>
    </w:tbl>
    <w:p w14:paraId="0829B426" w14:textId="77777777" w:rsidR="008B31C4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58A7C1F3" w14:textId="6B75256D" w:rsidR="00AC59CD" w:rsidRPr="008B31C4" w:rsidRDefault="00AC59CD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283EDC55" w14:textId="77777777" w:rsidR="00C02AF0" w:rsidRPr="00C02AF0" w:rsidRDefault="00C02AF0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728E6" w14:textId="77777777" w:rsidR="008B31C4" w:rsidRDefault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C87A85" w14:textId="25419894" w:rsidR="00AC59CD" w:rsidRPr="009D251F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D251F">
        <w:rPr>
          <w:rFonts w:asciiTheme="majorBidi" w:hAnsiTheme="majorBidi" w:cstheme="majorBidi"/>
          <w:b/>
          <w:bCs/>
          <w:sz w:val="28"/>
          <w:szCs w:val="28"/>
        </w:rPr>
        <w:lastRenderedPageBreak/>
        <w:t>3.3</w:t>
      </w:r>
      <w:r w:rsidRPr="009D251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D251F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</w:p>
    <w:p w14:paraId="441101B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7"/>
        <w:gridCol w:w="1074"/>
        <w:gridCol w:w="266"/>
        <w:gridCol w:w="1083"/>
        <w:gridCol w:w="275"/>
        <w:gridCol w:w="1074"/>
        <w:gridCol w:w="268"/>
        <w:gridCol w:w="1113"/>
      </w:tblGrid>
      <w:tr w:rsidR="00AC59CD" w:rsidRPr="006B417E" w14:paraId="2D5D588A" w14:textId="77777777" w:rsidTr="00976E35">
        <w:trPr>
          <w:trHeight w:val="60"/>
          <w:tblHeader/>
        </w:trPr>
        <w:tc>
          <w:tcPr>
            <w:tcW w:w="2193" w:type="pct"/>
          </w:tcPr>
          <w:p w14:paraId="5B7C2C5D" w14:textId="77777777" w:rsidR="00AC59CD" w:rsidRPr="00D854EC" w:rsidRDefault="00AC59CD" w:rsidP="005320C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45BEC5ED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" w:type="pct"/>
          </w:tcPr>
          <w:p w14:paraId="42BBDC48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3"/>
          </w:tcPr>
          <w:p w14:paraId="3BFE7F10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320C7" w:rsidRPr="006B417E" w14:paraId="3DFB344B" w14:textId="77777777" w:rsidTr="00976E35">
        <w:trPr>
          <w:trHeight w:val="60"/>
          <w:tblHeader/>
        </w:trPr>
        <w:tc>
          <w:tcPr>
            <w:tcW w:w="2193" w:type="pct"/>
          </w:tcPr>
          <w:p w14:paraId="711A63CC" w14:textId="10AE679C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76E3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976E3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76E3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85" w:type="pct"/>
          </w:tcPr>
          <w:p w14:paraId="1C7375C2" w14:textId="49516111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pct"/>
          </w:tcPr>
          <w:p w14:paraId="147955A4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D736F8" w14:textId="52BEE588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" w:type="pct"/>
          </w:tcPr>
          <w:p w14:paraId="14647906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D83A61B" w14:textId="04EE68E0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6E884C39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DE10EA1" w14:textId="40B5560E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14:paraId="336EF876" w14:textId="77777777" w:rsidTr="005320C7">
        <w:trPr>
          <w:trHeight w:val="60"/>
          <w:tblHeader/>
        </w:trPr>
        <w:tc>
          <w:tcPr>
            <w:tcW w:w="2193" w:type="pct"/>
          </w:tcPr>
          <w:p w14:paraId="6911FA2F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7" w:type="pct"/>
            <w:gridSpan w:val="7"/>
          </w:tcPr>
          <w:p w14:paraId="71B7CE37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6E35" w:rsidRPr="006B417E" w14:paraId="7C4B75AB" w14:textId="77777777" w:rsidTr="00976E35">
        <w:trPr>
          <w:trHeight w:val="60"/>
        </w:trPr>
        <w:tc>
          <w:tcPr>
            <w:tcW w:w="2193" w:type="pct"/>
          </w:tcPr>
          <w:p w14:paraId="433E90AC" w14:textId="77777777" w:rsidR="00976E35" w:rsidRPr="00D854EC" w:rsidRDefault="00976E35" w:rsidP="0097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5" w:type="pct"/>
          </w:tcPr>
          <w:p w14:paraId="5240ED1A" w14:textId="1358943E" w:rsidR="00976E35" w:rsidRPr="00D854EC" w:rsidRDefault="001F3616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7F28AC">
              <w:rPr>
                <w:rFonts w:asciiTheme="majorBidi" w:hAnsiTheme="majorBidi" w:cstheme="majorBidi" w:hint="cs"/>
                <w:sz w:val="28"/>
                <w:szCs w:val="28"/>
                <w:cs/>
              </w:rPr>
              <w:t>480</w:t>
            </w:r>
            <w:r w:rsidRPr="001F3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8A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1F3616">
              <w:rPr>
                <w:rFonts w:asciiTheme="majorBidi" w:hAnsiTheme="majorBidi" w:cstheme="majorBidi"/>
                <w:sz w:val="28"/>
                <w:szCs w:val="28"/>
              </w:rPr>
              <w:t>67)</w:t>
            </w:r>
          </w:p>
        </w:tc>
        <w:tc>
          <w:tcPr>
            <w:tcW w:w="145" w:type="pct"/>
          </w:tcPr>
          <w:p w14:paraId="1FD4D763" w14:textId="77777777" w:rsidR="00976E35" w:rsidRPr="00D854EC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357BBBE" w14:textId="0C19BA58" w:rsidR="00976E35" w:rsidRPr="000B3369" w:rsidRDefault="00976E35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602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</w:tcPr>
          <w:p w14:paraId="17CA4C81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6E5BA98" w14:textId="3DE1BEEA" w:rsidR="00976E35" w:rsidRPr="000B3369" w:rsidRDefault="001F3616" w:rsidP="000B6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7F28AC">
              <w:rPr>
                <w:rFonts w:asciiTheme="majorBidi" w:hAnsiTheme="majorBidi" w:cstheme="majorBidi" w:hint="cs"/>
                <w:sz w:val="28"/>
                <w:szCs w:val="28"/>
                <w:cs/>
              </w:rPr>
              <w:t>450</w:t>
            </w:r>
            <w:r w:rsidRPr="001F3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8A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F3616">
              <w:rPr>
                <w:rFonts w:asciiTheme="majorBidi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146" w:type="pct"/>
          </w:tcPr>
          <w:p w14:paraId="763428DD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A10A9B6" w14:textId="2790EAD5" w:rsidR="00976E35" w:rsidRPr="000B3369" w:rsidRDefault="00976E35" w:rsidP="00041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532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976E35" w:rsidRPr="006B417E" w14:paraId="2F46C132" w14:textId="77777777" w:rsidTr="00976E35">
        <w:trPr>
          <w:trHeight w:val="60"/>
        </w:trPr>
        <w:tc>
          <w:tcPr>
            <w:tcW w:w="2193" w:type="pct"/>
          </w:tcPr>
          <w:p w14:paraId="75EE170E" w14:textId="77777777" w:rsidR="00976E35" w:rsidRPr="00D854EC" w:rsidRDefault="00976E35" w:rsidP="0097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5" w:type="pct"/>
          </w:tcPr>
          <w:p w14:paraId="49F770B1" w14:textId="39B72C00" w:rsidR="00976E35" w:rsidRPr="00D854EC" w:rsidRDefault="001F3616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(5,297)</w:t>
            </w:r>
          </w:p>
        </w:tc>
        <w:tc>
          <w:tcPr>
            <w:tcW w:w="145" w:type="pct"/>
          </w:tcPr>
          <w:p w14:paraId="34AB12D7" w14:textId="77777777" w:rsidR="00976E35" w:rsidRPr="00D854EC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1FE8219" w14:textId="520E8195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BD2">
              <w:rPr>
                <w:rFonts w:asciiTheme="majorBidi" w:hAnsiTheme="majorBidi" w:cs="Angsana New"/>
                <w:sz w:val="28"/>
                <w:szCs w:val="28"/>
                <w:cs/>
              </w:rPr>
              <w:t>(37</w:t>
            </w:r>
            <w:r w:rsidRPr="00C72BD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72BD2">
              <w:rPr>
                <w:rFonts w:asciiTheme="majorBidi" w:hAnsiTheme="majorBidi" w:cs="Angsana New"/>
                <w:sz w:val="28"/>
                <w:szCs w:val="28"/>
                <w:cs/>
              </w:rPr>
              <w:t>530)</w:t>
            </w:r>
          </w:p>
        </w:tc>
        <w:tc>
          <w:tcPr>
            <w:tcW w:w="150" w:type="pct"/>
          </w:tcPr>
          <w:p w14:paraId="3BD1B134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687F39A" w14:textId="484A91A7" w:rsidR="00976E35" w:rsidRPr="000B3369" w:rsidRDefault="001F3616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46" w:type="pct"/>
          </w:tcPr>
          <w:p w14:paraId="5899415F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A6DBF0B" w14:textId="7D8DB109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086)</w:t>
            </w:r>
          </w:p>
        </w:tc>
      </w:tr>
      <w:tr w:rsidR="00976E35" w:rsidRPr="006B417E" w14:paraId="7EE6D5E8" w14:textId="77777777" w:rsidTr="00976E35">
        <w:trPr>
          <w:trHeight w:val="60"/>
        </w:trPr>
        <w:tc>
          <w:tcPr>
            <w:tcW w:w="2193" w:type="pct"/>
          </w:tcPr>
          <w:p w14:paraId="486E577B" w14:textId="77777777" w:rsidR="00976E35" w:rsidRPr="00D854EC" w:rsidRDefault="00976E35" w:rsidP="0097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1EEBFD" w14:textId="407AFE06" w:rsidR="00976E35" w:rsidRPr="00D854EC" w:rsidRDefault="001F3616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59502EBD" w14:textId="77777777" w:rsidR="00976E35" w:rsidRPr="00D854EC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1DDCBA" w14:textId="118E1323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50" w:type="pct"/>
          </w:tcPr>
          <w:p w14:paraId="38A9C421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3D609DE" w14:textId="58589A01" w:rsidR="00976E35" w:rsidRPr="000B3369" w:rsidRDefault="001F3616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616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2545685C" w14:textId="77777777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2C15BAC" w14:textId="3FCDA74C" w:rsidR="00976E35" w:rsidRPr="000B3369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</w:tr>
      <w:tr w:rsidR="00976E35" w:rsidRPr="006B417E" w14:paraId="45FB5852" w14:textId="77777777" w:rsidTr="00976E35">
        <w:trPr>
          <w:trHeight w:val="50"/>
        </w:trPr>
        <w:tc>
          <w:tcPr>
            <w:tcW w:w="2193" w:type="pct"/>
          </w:tcPr>
          <w:p w14:paraId="78A9325E" w14:textId="77777777" w:rsidR="00976E35" w:rsidRPr="00D854EC" w:rsidRDefault="00976E35" w:rsidP="00976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DFE418E" w14:textId="293880D8" w:rsidR="00976E35" w:rsidRPr="00DE133D" w:rsidRDefault="007F28AC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8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(2</w:t>
            </w:r>
            <w:r w:rsidRPr="007F28A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F28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481</w:t>
            </w:r>
            <w:r w:rsidRPr="007F28A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F28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170)</w:t>
            </w:r>
          </w:p>
        </w:tc>
        <w:tc>
          <w:tcPr>
            <w:tcW w:w="145" w:type="pct"/>
          </w:tcPr>
          <w:p w14:paraId="6E258C5F" w14:textId="77777777" w:rsidR="00976E35" w:rsidRPr="00DE133D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18703A9" w14:textId="1280EFAC" w:rsidR="00976E35" w:rsidRPr="00C22245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5256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525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614</w:t>
            </w:r>
            <w:r w:rsidRPr="00525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</w:tcPr>
          <w:p w14:paraId="23A43AA5" w14:textId="77777777" w:rsidR="00976E35" w:rsidRPr="00DE133D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6A9405" w14:textId="2E811D75" w:rsidR="00976E35" w:rsidRPr="00DE133D" w:rsidRDefault="007F28AC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(2,445,381)</w:t>
            </w:r>
          </w:p>
        </w:tc>
        <w:tc>
          <w:tcPr>
            <w:tcW w:w="146" w:type="pct"/>
          </w:tcPr>
          <w:p w14:paraId="09BD79FB" w14:textId="77777777" w:rsidR="00976E35" w:rsidRPr="00DE133D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4FD56E5" w14:textId="4F97E05B" w:rsidR="00976E35" w:rsidRPr="00DE133D" w:rsidRDefault="00976E35" w:rsidP="00976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509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B5E0031" w14:textId="597A5D7F" w:rsidR="00D80D53" w:rsidRPr="00CA2E45" w:rsidRDefault="00D80D53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vertAlign w:val="superscript"/>
          <w:cs/>
        </w:rPr>
      </w:pPr>
    </w:p>
    <w:p w14:paraId="5A66AE89" w14:textId="682479AA" w:rsidR="00AC59CD" w:rsidRPr="00B95296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3042AB8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08BBAAF2" w14:textId="062EA31E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0A7B0A">
        <w:rPr>
          <w:rFonts w:asciiTheme="majorBidi" w:hAnsiTheme="majorBidi" w:cstheme="majorBidi" w:hint="cs"/>
          <w:sz w:val="28"/>
          <w:szCs w:val="28"/>
          <w:cs/>
        </w:rPr>
        <w:t>เ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ก</w:t>
      </w:r>
      <w:r w:rsidR="000A7B0A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483AD0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0A7B0A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483AD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ยน </w:t>
      </w:r>
      <w:r w:rsidRPr="00C64965">
        <w:rPr>
          <w:rFonts w:asciiTheme="majorBidi" w:hAnsiTheme="majorBidi" w:cstheme="majorBidi"/>
          <w:sz w:val="28"/>
          <w:szCs w:val="28"/>
        </w:rPr>
        <w:t>25</w:t>
      </w:r>
      <w:r w:rsidR="00E33B70" w:rsidRPr="00C64965">
        <w:rPr>
          <w:rFonts w:asciiTheme="majorBidi" w:hAnsiTheme="majorBidi" w:cstheme="majorBidi"/>
          <w:sz w:val="28"/>
          <w:szCs w:val="28"/>
        </w:rPr>
        <w:t xml:space="preserve">68 </w:t>
      </w:r>
      <w:r w:rsidRPr="00C64965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2299C947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AC59CD" w:rsidRPr="006B417E" w14:paraId="54A2658A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00CB6796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1651A137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EB38A01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751E4B10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32AAF0" w14:textId="77777777" w:rsidR="00AC59CD" w:rsidRPr="006B417E" w:rsidRDefault="00AC59CD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0D47210" w14:textId="77777777" w:rsidR="00AC59CD" w:rsidRPr="006B417E" w:rsidRDefault="00AC59CD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87E1E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397B287B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4CCC52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7B375E2" w14:textId="77777777" w:rsidTr="00894D36">
        <w:trPr>
          <w:cantSplit/>
        </w:trPr>
        <w:tc>
          <w:tcPr>
            <w:tcW w:w="4860" w:type="dxa"/>
          </w:tcPr>
          <w:p w14:paraId="48C254B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2385F7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2D81264B" w14:textId="77777777" w:rsidTr="00894D36">
        <w:trPr>
          <w:cantSplit/>
        </w:trPr>
        <w:tc>
          <w:tcPr>
            <w:tcW w:w="4860" w:type="dxa"/>
          </w:tcPr>
          <w:p w14:paraId="2ABE192C" w14:textId="39CFC63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9D87E0E" w14:textId="582F405C" w:rsidR="00AC59CD" w:rsidRPr="006B417E" w:rsidRDefault="00530425" w:rsidP="000B667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="00CA2E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,700,000</w:t>
            </w:r>
          </w:p>
        </w:tc>
        <w:tc>
          <w:tcPr>
            <w:tcW w:w="180" w:type="dxa"/>
          </w:tcPr>
          <w:p w14:paraId="6168CD74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ECA56" w14:textId="3C0AE0D9" w:rsidR="00AC59CD" w:rsidRPr="00D2028E" w:rsidRDefault="00CA2E45" w:rsidP="000B667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2,960,785</w:t>
            </w:r>
          </w:p>
        </w:tc>
        <w:tc>
          <w:tcPr>
            <w:tcW w:w="180" w:type="dxa"/>
          </w:tcPr>
          <w:p w14:paraId="42C50DF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6D7CA" w14:textId="7B29DCEA" w:rsidR="00AC59CD" w:rsidRPr="00D2028E" w:rsidRDefault="00CA2E45" w:rsidP="000415EF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8,660,785</w:t>
            </w:r>
          </w:p>
        </w:tc>
      </w:tr>
      <w:tr w:rsidR="00D23BF6" w:rsidRPr="006B417E" w14:paraId="2A96E7D5" w14:textId="77777777" w:rsidTr="00894D36">
        <w:trPr>
          <w:cantSplit/>
        </w:trPr>
        <w:tc>
          <w:tcPr>
            <w:tcW w:w="4860" w:type="dxa"/>
          </w:tcPr>
          <w:p w14:paraId="4EA6D0C7" w14:textId="77777777" w:rsidR="00D23BF6" w:rsidRPr="006B417E" w:rsidRDefault="00D23BF6" w:rsidP="00D23BF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A451B5" w14:textId="21696DED" w:rsidR="00D23BF6" w:rsidRPr="00DC5D7B" w:rsidRDefault="00DC5D7B" w:rsidP="00D23BF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,490,000</w:t>
            </w:r>
          </w:p>
        </w:tc>
        <w:tc>
          <w:tcPr>
            <w:tcW w:w="180" w:type="dxa"/>
          </w:tcPr>
          <w:p w14:paraId="6ADF90C6" w14:textId="77777777" w:rsidR="00D23BF6" w:rsidRPr="007A40B8" w:rsidRDefault="00D23BF6" w:rsidP="00D23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1FE3B" w14:textId="028ED6C6" w:rsidR="00D23BF6" w:rsidRPr="00D2028E" w:rsidRDefault="00047373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6,264,000</w:t>
            </w:r>
          </w:p>
        </w:tc>
        <w:tc>
          <w:tcPr>
            <w:tcW w:w="180" w:type="dxa"/>
          </w:tcPr>
          <w:p w14:paraId="3642F27A" w14:textId="77777777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D1261" w14:textId="18FF1251" w:rsidR="00D23BF6" w:rsidRPr="00D2028E" w:rsidRDefault="00BA1B64" w:rsidP="000B6670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44</w:t>
            </w:r>
            <w:r w:rsidRPr="00BA1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754</w:t>
            </w:r>
            <w:r w:rsidRPr="00BA1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</w:p>
        </w:tc>
      </w:tr>
      <w:tr w:rsidR="00D23BF6" w:rsidRPr="006B417E" w14:paraId="29D25ACD" w14:textId="77777777" w:rsidTr="00894D36">
        <w:trPr>
          <w:cantSplit/>
        </w:trPr>
        <w:tc>
          <w:tcPr>
            <w:tcW w:w="4860" w:type="dxa"/>
          </w:tcPr>
          <w:p w14:paraId="7A48B2FD" w14:textId="77777777" w:rsidR="00D23BF6" w:rsidRPr="006B417E" w:rsidRDefault="00D23BF6" w:rsidP="00D23BF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5207813B" w14:textId="1F3E24C2" w:rsidR="00D23BF6" w:rsidRPr="007A40B8" w:rsidRDefault="00DC5D7B" w:rsidP="00D23BF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</w:rPr>
              <w:t>(41,240,000)</w:t>
            </w:r>
          </w:p>
        </w:tc>
        <w:tc>
          <w:tcPr>
            <w:tcW w:w="180" w:type="dxa"/>
          </w:tcPr>
          <w:p w14:paraId="04F58EE0" w14:textId="77777777" w:rsidR="00D23BF6" w:rsidRPr="007A40B8" w:rsidRDefault="00D23BF6" w:rsidP="00D23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6E411" w14:textId="7DFD7BEA" w:rsidR="00D23BF6" w:rsidRPr="00D2028E" w:rsidRDefault="00047373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04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4,016,000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183EF5" w14:textId="77777777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3496" w14:textId="1E8558EB" w:rsidR="00D23BF6" w:rsidRPr="00D2028E" w:rsidRDefault="00BA1B64" w:rsidP="000B6670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</w:t>
            </w:r>
            <w:r w:rsidRPr="00BA1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256</w:t>
            </w:r>
            <w:r w:rsidRPr="00BA1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C59CD" w:rsidRPr="006B417E" w14:paraId="4A53601B" w14:textId="77777777" w:rsidTr="00894D36">
        <w:trPr>
          <w:cantSplit/>
        </w:trPr>
        <w:tc>
          <w:tcPr>
            <w:tcW w:w="4860" w:type="dxa"/>
          </w:tcPr>
          <w:p w14:paraId="05F22B24" w14:textId="1F7B04B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E2238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6DAE30" w14:textId="1EF980C6" w:rsidR="00AC59CD" w:rsidRPr="006B417E" w:rsidRDefault="00DC5D7B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8C0446D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DCD08" w14:textId="08489270" w:rsidR="00AC59CD" w:rsidRPr="00D2028E" w:rsidRDefault="00047373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737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24</w:t>
            </w:r>
            <w:r w:rsidRPr="0004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4737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F98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0F82295" w14:textId="32864DFD" w:rsidR="00AC59CD" w:rsidRPr="00D2028E" w:rsidRDefault="00BA1B64" w:rsidP="000B6670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24</w:t>
            </w:r>
            <w:r w:rsidRPr="00BA1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513</w:t>
            </w:r>
          </w:p>
        </w:tc>
      </w:tr>
      <w:tr w:rsidR="00AC59CD" w:rsidRPr="006B417E" w14:paraId="46D87D49" w14:textId="77777777" w:rsidTr="00894D36">
        <w:trPr>
          <w:cantSplit/>
        </w:trPr>
        <w:tc>
          <w:tcPr>
            <w:tcW w:w="4860" w:type="dxa"/>
          </w:tcPr>
          <w:p w14:paraId="7B9ACB91" w14:textId="316F094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3AD0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0A7B0A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กันยา</w:t>
            </w:r>
            <w:r w:rsidR="00483AD0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6438" w14:textId="3912BD6B" w:rsidR="00AC59CD" w:rsidRPr="006B417E" w:rsidRDefault="00DC5D7B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2,950,000</w:t>
            </w:r>
          </w:p>
        </w:tc>
        <w:tc>
          <w:tcPr>
            <w:tcW w:w="180" w:type="dxa"/>
          </w:tcPr>
          <w:p w14:paraId="6491C3EF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690F3" w14:textId="61EFB146" w:rsidR="00AC59CD" w:rsidRPr="00D2028E" w:rsidRDefault="00047373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473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0473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73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233</w:t>
            </w:r>
            <w:r w:rsidRPr="000473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73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298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38E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D3F0C" w14:textId="205F035E" w:rsidR="00AC59CD" w:rsidRPr="00BE73DC" w:rsidRDefault="00BA1B64" w:rsidP="000B6670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1B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BA1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183</w:t>
            </w:r>
            <w:r w:rsidRPr="00BA1B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A1B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298</w:t>
            </w:r>
          </w:p>
        </w:tc>
      </w:tr>
    </w:tbl>
    <w:p w14:paraId="7A4B2FC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174284D" w14:textId="77777777" w:rsidR="00AC59CD" w:rsidRPr="00C64965" w:rsidRDefault="00AC59CD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C64965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และเมื่อทวงถาม และกำหนดชำระดอกเบี้ยทุกเดือน</w:t>
      </w:r>
    </w:p>
    <w:p w14:paraId="503AF181" w14:textId="77777777" w:rsidR="00AC59CD" w:rsidRPr="00C64965" w:rsidRDefault="00AC59CD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04FD269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1147B2E1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6A62614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2F0F81EC" w14:textId="3C9B25B8" w:rsidR="00AC59CD" w:rsidRPr="006B417E" w:rsidRDefault="00FC319F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/>
      </w:r>
      <w:r>
        <w:rPr>
          <w:rFonts w:asciiTheme="majorBidi" w:hAnsiTheme="majorBidi" w:cstheme="majorBidi"/>
          <w:b/>
          <w:sz w:val="28"/>
          <w:szCs w:val="28"/>
          <w:cs/>
        </w:rPr>
        <w:br/>
      </w:r>
      <w:r>
        <w:rPr>
          <w:rFonts w:asciiTheme="majorBidi" w:hAnsiTheme="majorBidi" w:cstheme="majorBidi"/>
          <w:b/>
          <w:sz w:val="28"/>
          <w:szCs w:val="28"/>
          <w:cs/>
        </w:rPr>
        <w:br/>
      </w:r>
    </w:p>
    <w:p w14:paraId="7FE649AE" w14:textId="58C57F36" w:rsidR="00B16557" w:rsidRPr="002D72DD" w:rsidRDefault="00B16557" w:rsidP="002D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C6496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</w:t>
      </w:r>
      <w:r w:rsidRPr="00C64965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B56CC1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</w:t>
      </w:r>
      <w:r w:rsidR="00B56CC1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การดำรงอัตราส่วนการถือหุ้นของผู้ถือหุ้นรายใหญ่ในบริษัท</w:t>
      </w:r>
      <w:r w:rsidRPr="00C64965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2DFCD4D4" w14:textId="77777777" w:rsidR="007F58E4" w:rsidRDefault="007F58E4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5B8C7" w14:textId="331511B5" w:rsidR="00CA1377" w:rsidRDefault="00B16557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C64965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15D26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483AD0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sz w:val="28"/>
          <w:szCs w:val="28"/>
        </w:rPr>
        <w:t>2568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</w:t>
      </w:r>
      <w:r w:rsidRPr="00C64965">
        <w:rPr>
          <w:rFonts w:asciiTheme="majorBidi" w:hAnsiTheme="majorBidi" w:cstheme="majorBidi"/>
          <w:sz w:val="28"/>
          <w:szCs w:val="28"/>
        </w:rPr>
        <w:br/>
      </w:r>
      <w:r w:rsidRPr="00C64965">
        <w:rPr>
          <w:rFonts w:asciiTheme="majorBidi" w:hAnsiTheme="majorBidi" w:cstheme="majorBidi"/>
          <w:sz w:val="28"/>
          <w:szCs w:val="28"/>
          <w:cs/>
        </w:rPr>
        <w:t>เบิกใช้คงเหลือ</w:t>
      </w:r>
      <w:r w:rsidRPr="00184AF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B5B09">
        <w:rPr>
          <w:rFonts w:asciiTheme="majorBidi" w:hAnsiTheme="majorBidi" w:cstheme="majorBidi"/>
          <w:sz w:val="28"/>
          <w:szCs w:val="28"/>
        </w:rPr>
        <w:t>6,660</w:t>
      </w:r>
      <w:r w:rsidRPr="00184AFA">
        <w:rPr>
          <w:rFonts w:asciiTheme="majorBidi" w:hAnsiTheme="majorBidi" w:cstheme="majorBidi"/>
          <w:sz w:val="28"/>
          <w:szCs w:val="28"/>
        </w:rPr>
        <w:t xml:space="preserve"> </w:t>
      </w:r>
      <w:r w:rsidRPr="00184AFA">
        <w:rPr>
          <w:rFonts w:asciiTheme="majorBidi" w:hAnsiTheme="majorBidi" w:cstheme="majorBidi"/>
          <w:sz w:val="28"/>
          <w:szCs w:val="28"/>
          <w:cs/>
        </w:rPr>
        <w:t>ล้าน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 xml:space="preserve">2567: 3,930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64965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35885B34" w14:textId="77777777" w:rsidR="00D75905" w:rsidRPr="00D75905" w:rsidRDefault="00D75905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3B2B17" w14:textId="7D637DF8" w:rsidR="00AC59CD" w:rsidRPr="006B417E" w:rsidRDefault="00AC59CD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63F10C16" w14:textId="77777777" w:rsidR="00AC59CD" w:rsidRPr="006B417E" w:rsidRDefault="00AC59CD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FFD3C8" w14:textId="6A919EDF" w:rsidR="0080782A" w:rsidRDefault="00AC59CD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งวด</w:t>
      </w:r>
      <w:r w:rsidR="00415D26">
        <w:rPr>
          <w:rFonts w:asciiTheme="majorBidi" w:hAnsiTheme="majorBidi" w:cstheme="majorBidi" w:hint="cs"/>
          <w:sz w:val="28"/>
          <w:szCs w:val="28"/>
          <w:cs/>
        </w:rPr>
        <w:t>เ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ก</w:t>
      </w:r>
      <w:r w:rsidR="00415D26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483AD0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15D26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="00483AD0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/>
          <w:sz w:val="28"/>
          <w:szCs w:val="28"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6F1125EB" w14:textId="77777777" w:rsidR="0080782A" w:rsidRPr="006B417E" w:rsidRDefault="0080782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AC59CD" w:rsidRPr="006B417E" w14:paraId="0577263A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5BB46C9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3B6C38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28B0F01E" w14:textId="77777777" w:rsidTr="009A0BFC">
        <w:trPr>
          <w:cantSplit/>
        </w:trPr>
        <w:tc>
          <w:tcPr>
            <w:tcW w:w="7290" w:type="dxa"/>
          </w:tcPr>
          <w:p w14:paraId="470223E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8296F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78C699DB" w14:textId="77777777" w:rsidTr="009A0BFC">
        <w:trPr>
          <w:cantSplit/>
        </w:trPr>
        <w:tc>
          <w:tcPr>
            <w:tcW w:w="7290" w:type="dxa"/>
          </w:tcPr>
          <w:p w14:paraId="26F880CC" w14:textId="5C5D792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14:paraId="2671DA0B" w14:textId="295F3E2C" w:rsidR="00AC59CD" w:rsidRPr="006B417E" w:rsidRDefault="00CA2E45" w:rsidP="000B6670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  <w:tr w:rsidR="00AC59CD" w:rsidRPr="006B417E" w14:paraId="690163B5" w14:textId="77777777" w:rsidTr="009A0BFC">
        <w:trPr>
          <w:cantSplit/>
        </w:trPr>
        <w:tc>
          <w:tcPr>
            <w:tcW w:w="7290" w:type="dxa"/>
          </w:tcPr>
          <w:p w14:paraId="760959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FC6CF09" w14:textId="4FD58C24" w:rsidR="00AC59CD" w:rsidRPr="006B417E" w:rsidRDefault="008B6B1D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14</w:t>
            </w:r>
            <w:r w:rsidRPr="008B6B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230</w:t>
            </w:r>
            <w:r w:rsidRPr="008B6B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960</w:t>
            </w:r>
          </w:p>
        </w:tc>
      </w:tr>
      <w:tr w:rsidR="00AC59CD" w:rsidRPr="006B417E" w14:paraId="0A8413BD" w14:textId="77777777" w:rsidTr="009A0BFC">
        <w:trPr>
          <w:cantSplit/>
        </w:trPr>
        <w:tc>
          <w:tcPr>
            <w:tcW w:w="7290" w:type="dxa"/>
          </w:tcPr>
          <w:p w14:paraId="755B15F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4267285B" w14:textId="46AF9372" w:rsidR="00AC59CD" w:rsidRPr="006B417E" w:rsidRDefault="008B6B1D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(13</w:t>
            </w:r>
            <w:r w:rsidRPr="008B6B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776</w:t>
            </w:r>
            <w:r w:rsidRPr="008B6B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6B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879)</w:t>
            </w:r>
          </w:p>
        </w:tc>
      </w:tr>
      <w:tr w:rsidR="00AC59CD" w:rsidRPr="006B417E" w14:paraId="0D2D0C3E" w14:textId="77777777" w:rsidTr="009A0BFC">
        <w:trPr>
          <w:cantSplit/>
        </w:trPr>
        <w:tc>
          <w:tcPr>
            <w:tcW w:w="7290" w:type="dxa"/>
          </w:tcPr>
          <w:p w14:paraId="07F5E3A0" w14:textId="5360722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ค่าใช้จ่ายในการกู้ยืมรอตัดบัญชีลดลงสุทธิ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F2A19CF" w14:textId="330DACD7" w:rsidR="00AC59CD" w:rsidRPr="006B417E" w:rsidRDefault="008B6B1D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B6B1D">
              <w:rPr>
                <w:rFonts w:asciiTheme="majorBidi" w:hAnsiTheme="majorBidi" w:cstheme="majorBidi"/>
                <w:sz w:val="28"/>
                <w:szCs w:val="28"/>
              </w:rPr>
              <w:t>31,193</w:t>
            </w:r>
          </w:p>
        </w:tc>
      </w:tr>
      <w:tr w:rsidR="00AC59CD" w:rsidRPr="006B417E" w14:paraId="58C9D512" w14:textId="77777777" w:rsidTr="009A0BFC">
        <w:trPr>
          <w:cantSplit/>
        </w:trPr>
        <w:tc>
          <w:tcPr>
            <w:tcW w:w="7290" w:type="dxa"/>
          </w:tcPr>
          <w:p w14:paraId="143B6BA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69EE527" w14:textId="69BA8065" w:rsidR="00AC59CD" w:rsidRPr="006B417E" w:rsidRDefault="008B6B1D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B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154,754</w:t>
            </w:r>
          </w:p>
        </w:tc>
      </w:tr>
      <w:tr w:rsidR="00AC59CD" w:rsidRPr="006B417E" w14:paraId="18ABF4ED" w14:textId="77777777" w:rsidTr="009A0BFC">
        <w:trPr>
          <w:cantSplit/>
          <w:trHeight w:val="127"/>
        </w:trPr>
        <w:tc>
          <w:tcPr>
            <w:tcW w:w="7290" w:type="dxa"/>
          </w:tcPr>
          <w:p w14:paraId="51FFED74" w14:textId="41DB4049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3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15D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483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53C7" w14:textId="4FE9A52B" w:rsidR="00AC59CD" w:rsidRPr="006B417E" w:rsidRDefault="008B6B1D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6B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</w:t>
            </w:r>
            <w:r w:rsidRPr="008B6B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B6B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735</w:t>
            </w:r>
            <w:r w:rsidRPr="008B6B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B6B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65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17DFF6B3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0607F94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7AF236B5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4E648BF8" w14:textId="77777777" w:rsidTr="009A0BFC">
        <w:trPr>
          <w:cantSplit/>
        </w:trPr>
        <w:tc>
          <w:tcPr>
            <w:tcW w:w="2815" w:type="pct"/>
          </w:tcPr>
          <w:p w14:paraId="3929C6E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F42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0160B80A" w14:textId="77777777" w:rsidTr="009A0BFC">
        <w:trPr>
          <w:cantSplit/>
        </w:trPr>
        <w:tc>
          <w:tcPr>
            <w:tcW w:w="2815" w:type="pct"/>
          </w:tcPr>
          <w:p w14:paraId="025A754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352B408" w14:textId="15D6C989" w:rsidR="00AC59CD" w:rsidRPr="006B417E" w:rsidRDefault="00041708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415D2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="00E33B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33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76D1856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EF8945E" w14:textId="136D2C95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33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514E5E1B" w14:textId="77777777" w:rsidTr="009A0BFC">
        <w:trPr>
          <w:cantSplit/>
        </w:trPr>
        <w:tc>
          <w:tcPr>
            <w:tcW w:w="2815" w:type="pct"/>
          </w:tcPr>
          <w:p w14:paraId="7680FB9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4D40FD9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23809" w:rsidRPr="006B417E" w14:paraId="13316A32" w14:textId="77777777" w:rsidTr="00487DAD">
        <w:trPr>
          <w:cantSplit/>
        </w:trPr>
        <w:tc>
          <w:tcPr>
            <w:tcW w:w="2815" w:type="pct"/>
          </w:tcPr>
          <w:p w14:paraId="467D0521" w14:textId="74ED1D2D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53A9C3A" w14:textId="71369ECB" w:rsidR="00C23809" w:rsidRPr="00DE133D" w:rsidRDefault="008B6B1D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B6B1D">
              <w:rPr>
                <w:rFonts w:ascii="Angsana New" w:hAnsi="Angsana New" w:cs="Angsana New"/>
                <w:sz w:val="28"/>
                <w:szCs w:val="28"/>
              </w:rPr>
              <w:t>9,357,919</w:t>
            </w:r>
          </w:p>
        </w:tc>
        <w:tc>
          <w:tcPr>
            <w:tcW w:w="98" w:type="pct"/>
          </w:tcPr>
          <w:p w14:paraId="748843B8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2A9AE434" w14:textId="206DCFF8" w:rsidR="00C23809" w:rsidRPr="006B417E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579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23809" w:rsidRPr="006B417E" w14:paraId="236D5A47" w14:textId="77777777" w:rsidTr="00487DAD">
        <w:trPr>
          <w:cantSplit/>
        </w:trPr>
        <w:tc>
          <w:tcPr>
            <w:tcW w:w="2815" w:type="pct"/>
          </w:tcPr>
          <w:p w14:paraId="69C3C8B1" w14:textId="2ED2268E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6F727EA" w14:textId="6D4FC48A" w:rsidR="00C23809" w:rsidRPr="00DE133D" w:rsidRDefault="008B6B1D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B6B1D">
              <w:rPr>
                <w:rFonts w:ascii="Angsana New" w:hAnsi="Angsana New" w:cs="Angsana New"/>
                <w:sz w:val="28"/>
                <w:szCs w:val="28"/>
              </w:rPr>
              <w:t>18,377,735</w:t>
            </w:r>
          </w:p>
        </w:tc>
        <w:tc>
          <w:tcPr>
            <w:tcW w:w="98" w:type="pct"/>
          </w:tcPr>
          <w:p w14:paraId="22C2E7EB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47E6C8" w14:textId="5CC21B14" w:rsidR="00C23809" w:rsidRPr="006B417E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516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224</w:t>
            </w:r>
          </w:p>
        </w:tc>
      </w:tr>
      <w:tr w:rsidR="00C23809" w:rsidRPr="006B417E" w14:paraId="58A5DD58" w14:textId="77777777" w:rsidTr="00487DAD">
        <w:trPr>
          <w:cantSplit/>
        </w:trPr>
        <w:tc>
          <w:tcPr>
            <w:tcW w:w="2815" w:type="pct"/>
          </w:tcPr>
          <w:p w14:paraId="352D248B" w14:textId="77777777" w:rsidR="00C23809" w:rsidRPr="00DE133D" w:rsidRDefault="00C23809" w:rsidP="00C238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FDFBEAA" w14:textId="09426DEC" w:rsidR="00C23809" w:rsidRPr="00D2028E" w:rsidRDefault="008B6B1D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6B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27,735,654</w:t>
            </w:r>
          </w:p>
        </w:tc>
        <w:tc>
          <w:tcPr>
            <w:tcW w:w="98" w:type="pct"/>
          </w:tcPr>
          <w:p w14:paraId="65A25540" w14:textId="77777777" w:rsidR="00C23809" w:rsidRPr="00DE133D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5BC2" w14:textId="151C1A6B" w:rsidR="00C23809" w:rsidRPr="00DE133D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092C2685" w14:textId="10CE2052" w:rsidR="00AC59CD" w:rsidRPr="006B417E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4FA9F3" w14:textId="77777777" w:rsidR="00CA1377" w:rsidRDefault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1B3835" w14:textId="4EBA9E1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bookmarkStart w:id="2" w:name="_Hlk179186935"/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06481B28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0"/>
        <w:gridCol w:w="1871"/>
        <w:gridCol w:w="180"/>
        <w:gridCol w:w="1961"/>
      </w:tblGrid>
      <w:tr w:rsidR="00AC59CD" w:rsidRPr="006B417E" w14:paraId="002F7594" w14:textId="77777777" w:rsidTr="005A3386">
        <w:trPr>
          <w:cantSplit/>
          <w:trHeight w:val="401"/>
        </w:trPr>
        <w:tc>
          <w:tcPr>
            <w:tcW w:w="2815" w:type="pct"/>
          </w:tcPr>
          <w:p w14:paraId="17466F1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420FA5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41708" w:rsidRPr="006B417E" w14:paraId="78B55AF4" w14:textId="77777777" w:rsidTr="005A3386">
        <w:trPr>
          <w:cantSplit/>
          <w:trHeight w:val="401"/>
        </w:trPr>
        <w:tc>
          <w:tcPr>
            <w:tcW w:w="2815" w:type="pct"/>
          </w:tcPr>
          <w:p w14:paraId="37BE702E" w14:textId="77777777" w:rsidR="00041708" w:rsidRPr="006B417E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FE25E25" w14:textId="560287D6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A03F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A42739A" w14:textId="77777777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259C3B1" w14:textId="24A055E3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41708" w:rsidRPr="006B417E" w14:paraId="7E3E79FC" w14:textId="77777777" w:rsidTr="005A3386">
        <w:trPr>
          <w:cantSplit/>
          <w:trHeight w:val="401"/>
        </w:trPr>
        <w:tc>
          <w:tcPr>
            <w:tcW w:w="2815" w:type="pct"/>
          </w:tcPr>
          <w:p w14:paraId="606F3401" w14:textId="77777777" w:rsidR="00041708" w:rsidRPr="006B417E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52B03D3" w14:textId="77777777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31FB2" w:rsidRPr="006B417E" w14:paraId="0CF2A2B6" w14:textId="77777777" w:rsidTr="005A3386">
        <w:trPr>
          <w:cantSplit/>
          <w:trHeight w:val="390"/>
        </w:trPr>
        <w:tc>
          <w:tcPr>
            <w:tcW w:w="2815" w:type="pct"/>
          </w:tcPr>
          <w:p w14:paraId="3DDAAB90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08F48643" w14:textId="5C277B7E" w:rsidR="00F31FB2" w:rsidRPr="00512EA6" w:rsidRDefault="008A734E" w:rsidP="000B6670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A734E">
              <w:rPr>
                <w:rFonts w:asciiTheme="majorBidi" w:hAnsiTheme="majorBidi" w:cstheme="majorBidi"/>
                <w:sz w:val="28"/>
                <w:szCs w:val="28"/>
              </w:rPr>
              <w:t>20,321,290</w:t>
            </w:r>
          </w:p>
        </w:tc>
        <w:tc>
          <w:tcPr>
            <w:tcW w:w="98" w:type="pct"/>
          </w:tcPr>
          <w:p w14:paraId="27CF6EBD" w14:textId="77777777" w:rsidR="00F31FB2" w:rsidRPr="006B417E" w:rsidRDefault="00F31FB2" w:rsidP="00F3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BD81D8D" w14:textId="2D90A4A2" w:rsidR="00F31FB2" w:rsidRPr="00B14ED9" w:rsidRDefault="00F31FB2" w:rsidP="000B6670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19,049,099</w:t>
            </w:r>
          </w:p>
        </w:tc>
      </w:tr>
      <w:tr w:rsidR="00F31FB2" w:rsidRPr="006B417E" w14:paraId="711CDC8C" w14:textId="77777777" w:rsidTr="005A3386">
        <w:trPr>
          <w:cantSplit/>
          <w:trHeight w:val="390"/>
        </w:trPr>
        <w:tc>
          <w:tcPr>
            <w:tcW w:w="2815" w:type="pct"/>
          </w:tcPr>
          <w:p w14:paraId="5358D697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22D3AB8" w14:textId="4B6E515D" w:rsidR="00F31FB2" w:rsidRPr="006B417E" w:rsidRDefault="008A734E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A734E">
              <w:rPr>
                <w:rFonts w:asciiTheme="majorBidi" w:hAnsiTheme="majorBidi" w:cstheme="majorBidi"/>
                <w:sz w:val="28"/>
                <w:szCs w:val="28"/>
              </w:rPr>
              <w:t>4,643,239</w:t>
            </w:r>
          </w:p>
        </w:tc>
        <w:tc>
          <w:tcPr>
            <w:tcW w:w="98" w:type="pct"/>
          </w:tcPr>
          <w:p w14:paraId="6C3272D7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66CA5AD" w14:textId="08378CE2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4,912,583</w:t>
            </w:r>
          </w:p>
        </w:tc>
      </w:tr>
      <w:tr w:rsidR="00F31FB2" w:rsidRPr="006B417E" w14:paraId="4EDEE35B" w14:textId="77777777" w:rsidTr="005A3386">
        <w:trPr>
          <w:cantSplit/>
          <w:trHeight w:val="390"/>
        </w:trPr>
        <w:tc>
          <w:tcPr>
            <w:tcW w:w="2815" w:type="pct"/>
          </w:tcPr>
          <w:p w14:paraId="7B45ECFA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44A1386B" w14:textId="706DCB63" w:rsidR="00F31FB2" w:rsidRPr="006B417E" w:rsidRDefault="008A734E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A734E">
              <w:rPr>
                <w:rFonts w:asciiTheme="majorBidi" w:hAnsiTheme="majorBidi" w:cstheme="majorBidi"/>
                <w:sz w:val="28"/>
                <w:szCs w:val="28"/>
              </w:rPr>
              <w:t>1,446,446</w:t>
            </w:r>
          </w:p>
        </w:tc>
        <w:tc>
          <w:tcPr>
            <w:tcW w:w="98" w:type="pct"/>
          </w:tcPr>
          <w:p w14:paraId="77FE359D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E5BB295" w14:textId="0B9EDCF7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1,898,390</w:t>
            </w:r>
          </w:p>
        </w:tc>
      </w:tr>
      <w:tr w:rsidR="00F31FB2" w:rsidRPr="006B417E" w14:paraId="4E2C96BF" w14:textId="77777777" w:rsidTr="005A3386">
        <w:trPr>
          <w:cantSplit/>
          <w:trHeight w:val="401"/>
        </w:trPr>
        <w:tc>
          <w:tcPr>
            <w:tcW w:w="2815" w:type="pct"/>
          </w:tcPr>
          <w:p w14:paraId="57C5032F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C17F5D8" w14:textId="0D367912" w:rsidR="00F31FB2" w:rsidRPr="006B417E" w:rsidRDefault="008A734E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A734E">
              <w:rPr>
                <w:rFonts w:asciiTheme="majorBidi" w:hAnsiTheme="majorBidi" w:cstheme="majorBidi"/>
                <w:sz w:val="28"/>
                <w:szCs w:val="28"/>
              </w:rPr>
              <w:t>1,324,6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98" w:type="pct"/>
          </w:tcPr>
          <w:p w14:paraId="7E3F3C27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39875" w14:textId="47E95DE5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1,235,554</w:t>
            </w:r>
          </w:p>
        </w:tc>
      </w:tr>
      <w:tr w:rsidR="00041708" w:rsidRPr="006B417E" w14:paraId="2AA2ED0A" w14:textId="77777777" w:rsidTr="005A3386">
        <w:trPr>
          <w:cantSplit/>
          <w:trHeight w:val="79"/>
        </w:trPr>
        <w:tc>
          <w:tcPr>
            <w:tcW w:w="2815" w:type="pct"/>
          </w:tcPr>
          <w:p w14:paraId="1F9FF9DA" w14:textId="77777777" w:rsidR="00041708" w:rsidRPr="00DE133D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5740D937" w14:textId="0CFD1FF1" w:rsidR="00041708" w:rsidRPr="00020FF1" w:rsidRDefault="008A734E" w:rsidP="00D2028E">
            <w:pPr>
              <w:pStyle w:val="acctfourfigures"/>
              <w:tabs>
                <w:tab w:val="clear" w:pos="765"/>
                <w:tab w:val="decimal" w:pos="158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73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27,735,654</w:t>
            </w:r>
          </w:p>
        </w:tc>
        <w:tc>
          <w:tcPr>
            <w:tcW w:w="98" w:type="pct"/>
          </w:tcPr>
          <w:p w14:paraId="6DD9F595" w14:textId="77777777" w:rsidR="00041708" w:rsidRPr="00DE133D" w:rsidRDefault="00041708" w:rsidP="0004170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56D4" w14:textId="7A948C4C" w:rsidR="00041708" w:rsidRPr="00DE133D" w:rsidRDefault="00041708" w:rsidP="00D2028E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</w:tbl>
    <w:p w14:paraId="476C734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68FFC35" w14:textId="401C4B1A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7CCB4F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C7232" w14:textId="7E22700A" w:rsidR="00AC59CD" w:rsidRPr="000B3369" w:rsidRDefault="00AC59CD" w:rsidP="002D72D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3369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</w:t>
      </w:r>
      <w:r w:rsidR="002D72DD">
        <w:rPr>
          <w:rFonts w:asciiTheme="majorBidi" w:hAnsiTheme="majorBidi" w:cstheme="majorBidi" w:hint="cs"/>
          <w:sz w:val="28"/>
          <w:szCs w:val="28"/>
          <w:cs/>
        </w:rPr>
        <w:t>น</w:t>
      </w:r>
      <w:r w:rsidR="002D72DD" w:rsidRPr="000B3369">
        <w:rPr>
          <w:rFonts w:asciiTheme="majorBidi" w:hAnsiTheme="majorBidi" w:cstheme="majorBidi"/>
          <w:sz w:val="28"/>
          <w:szCs w:val="28"/>
          <w:cs/>
        </w:rPr>
        <w:t xml:space="preserve">เงินสำรองที่มีอยู่ต่อลูกหนี้ด้อยคุณภาพ </w:t>
      </w:r>
      <w:r w:rsidR="002D72DD" w:rsidRPr="000B3369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="002D72DD" w:rsidRPr="000B3369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3E75B3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788ADE" w14:textId="2B8A60EE" w:rsidR="00AC59CD" w:rsidRPr="00C23809" w:rsidRDefault="00D71844" w:rsidP="00583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718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71844">
        <w:rPr>
          <w:rFonts w:asciiTheme="majorBidi" w:hAnsiTheme="majorBidi" w:cstheme="majorBidi"/>
          <w:sz w:val="28"/>
          <w:szCs w:val="28"/>
        </w:rPr>
        <w:t xml:space="preserve">30 </w:t>
      </w:r>
      <w:r w:rsidR="00A03F9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D71844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D71844">
        <w:rPr>
          <w:rFonts w:asciiTheme="majorBidi" w:hAnsiTheme="majorBidi" w:cstheme="majorBidi"/>
          <w:sz w:val="28"/>
          <w:szCs w:val="28"/>
        </w:rPr>
        <w:t xml:space="preserve">2568 </w:t>
      </w:r>
      <w:r w:rsidRPr="00D7184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กลุ่มบริษัทและบริษัทมีวงเงินกู้ยืมระยะยาวจากสถาบันการเงินที่ยังมิได้เบิกใช้คงเหลือ</w:t>
      </w:r>
      <w:r w:rsidR="00C60049">
        <w:rPr>
          <w:rFonts w:asciiTheme="majorBidi" w:hAnsiTheme="majorBidi" w:cstheme="majorBidi"/>
          <w:sz w:val="28"/>
          <w:szCs w:val="28"/>
        </w:rPr>
        <w:br/>
      </w:r>
      <w:r w:rsidRPr="00D7184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903F8">
        <w:rPr>
          <w:rFonts w:asciiTheme="majorBidi" w:hAnsiTheme="majorBidi" w:cstheme="majorBidi"/>
          <w:sz w:val="28"/>
          <w:szCs w:val="28"/>
        </w:rPr>
        <w:t>1</w:t>
      </w:r>
      <w:r w:rsidR="00DC3D42">
        <w:rPr>
          <w:rFonts w:asciiTheme="majorBidi" w:hAnsiTheme="majorBidi" w:cstheme="majorBidi"/>
          <w:sz w:val="28"/>
          <w:szCs w:val="28"/>
        </w:rPr>
        <w:t xml:space="preserve">,000 </w:t>
      </w:r>
      <w:r w:rsidR="00DC3D42">
        <w:rPr>
          <w:rFonts w:asciiTheme="majorBidi" w:hAnsiTheme="majorBidi" w:cstheme="majorBidi" w:hint="cs"/>
          <w:sz w:val="28"/>
          <w:szCs w:val="28"/>
          <w:cs/>
        </w:rPr>
        <w:t>ล้านบาท และจำนวน</w:t>
      </w:r>
      <w:r w:rsidR="009D251F">
        <w:rPr>
          <w:rFonts w:asciiTheme="majorBidi" w:hAnsiTheme="majorBidi" w:cstheme="majorBidi"/>
          <w:sz w:val="28"/>
          <w:szCs w:val="28"/>
        </w:rPr>
        <w:t xml:space="preserve"> 70 </w:t>
      </w:r>
      <w:r w:rsidRPr="00D71844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834C7"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5834C7" w:rsidRPr="005834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5834C7"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5834C7" w:rsidRPr="005834C7">
        <w:rPr>
          <w:rFonts w:asciiTheme="majorBidi" w:hAnsiTheme="majorBidi" w:cstheme="majorBidi"/>
          <w:i/>
          <w:iCs/>
          <w:sz w:val="28"/>
          <w:szCs w:val="28"/>
        </w:rPr>
        <w:t>2567:</w:t>
      </w:r>
      <w:r w:rsidR="005834C7"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834C7" w:rsidRPr="005834C7">
        <w:rPr>
          <w:rFonts w:asciiTheme="majorBidi" w:hAnsiTheme="majorBidi" w:cstheme="majorBidi"/>
          <w:i/>
          <w:iCs/>
          <w:sz w:val="28"/>
          <w:szCs w:val="28"/>
        </w:rPr>
        <w:t>500</w:t>
      </w:r>
      <w:r w:rsidR="005834C7"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ล้านบาท)</w:t>
      </w:r>
      <w:r w:rsidR="00AC59CD" w:rsidRPr="007772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F7431A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7A1A6B1" w14:textId="25B92ACA" w:rsidR="00AC59CD" w:rsidRPr="006B417E" w:rsidRDefault="00AC59CD" w:rsidP="009643A8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="007C32D4"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0B3369">
        <w:rPr>
          <w:rFonts w:asciiTheme="majorBidi" w:hAnsiTheme="majorBidi" w:cstheme="majorBidi"/>
          <w:sz w:val="28"/>
          <w:szCs w:val="28"/>
        </w:rPr>
        <w:br/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="00403032"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>ดอกเบี้ยที่เป็นสกุลเงินเยนในอัตราร้อยละคงที่ต่อปี และ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ดอกเบี้ยที่เป็นสกุลเงินบาทในอัตรา </w:t>
      </w:r>
      <w:r w:rsidR="00F143FB">
        <w:rPr>
          <w:rFonts w:asciiTheme="majorBidi" w:hAnsiTheme="majorBidi" w:cstheme="majorBidi"/>
          <w:sz w:val="28"/>
          <w:szCs w:val="28"/>
        </w:rPr>
        <w:t xml:space="preserve">THOR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0B4CEE">
        <w:rPr>
          <w:rFonts w:asciiTheme="majorBidi" w:hAnsiTheme="majorBidi" w:cstheme="majorBidi"/>
          <w:sz w:val="28"/>
          <w:szCs w:val="28"/>
          <w:cs/>
        </w:rPr>
        <w:t>จะจ่ายเงินต้นเป็นเงิ</w:t>
      </w:r>
      <w:r w:rsidR="009F6B6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6684D218" w14:textId="163EDA5C" w:rsidR="00403032" w:rsidRDefault="0040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BD51DE4" w14:textId="2F122792" w:rsidR="00AC59CD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65FD2CED" w14:textId="77777777" w:rsidR="006542D3" w:rsidRPr="006542D3" w:rsidRDefault="006542D3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E35B554" w14:textId="6AB8BDD9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A03F95">
        <w:rPr>
          <w:rFonts w:asciiTheme="majorBidi" w:hAnsiTheme="majorBidi" w:cstheme="majorBidi" w:hint="cs"/>
          <w:sz w:val="28"/>
          <w:szCs w:val="28"/>
          <w:cs/>
        </w:rPr>
        <w:t>เ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>ก</w:t>
      </w:r>
      <w:r w:rsidR="00A03F95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041708">
        <w:rPr>
          <w:rFonts w:asciiTheme="majorBidi" w:hAnsiTheme="majorBidi" w:cstheme="majorBidi"/>
          <w:sz w:val="28"/>
          <w:szCs w:val="28"/>
        </w:rPr>
        <w:t xml:space="preserve">30 </w:t>
      </w:r>
      <w:r w:rsidR="00A03F9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5D7A25BD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AC59CD" w:rsidRPr="006B417E" w14:paraId="12EBBAF4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3206B5C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46785F45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37927244" w14:textId="77777777" w:rsidTr="00E33B70">
        <w:trPr>
          <w:cantSplit/>
          <w:trHeight w:val="53"/>
        </w:trPr>
        <w:tc>
          <w:tcPr>
            <w:tcW w:w="7020" w:type="dxa"/>
          </w:tcPr>
          <w:p w14:paraId="786FD0C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74A9F7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01BD6285" w14:textId="77777777" w:rsidTr="009A0BFC">
        <w:trPr>
          <w:cantSplit/>
        </w:trPr>
        <w:tc>
          <w:tcPr>
            <w:tcW w:w="7020" w:type="dxa"/>
          </w:tcPr>
          <w:p w14:paraId="08367BBD" w14:textId="6984B81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2D35BDC1" w14:textId="05D4BE5D" w:rsidR="00AC59CD" w:rsidRPr="006B417E" w:rsidRDefault="00CA2E45" w:rsidP="000B6670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88,566,570</w:t>
            </w:r>
          </w:p>
        </w:tc>
      </w:tr>
      <w:tr w:rsidR="00AC59CD" w:rsidRPr="006B417E" w14:paraId="1D2F1BB6" w14:textId="77777777" w:rsidTr="009A0BFC">
        <w:trPr>
          <w:cantSplit/>
        </w:trPr>
        <w:tc>
          <w:tcPr>
            <w:tcW w:w="7020" w:type="dxa"/>
          </w:tcPr>
          <w:p w14:paraId="59792D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8DE249B" w14:textId="6A466C5F" w:rsidR="00AC59CD" w:rsidRPr="00D2028E" w:rsidRDefault="00DC5D7B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44,280,000</w:t>
            </w:r>
          </w:p>
        </w:tc>
      </w:tr>
      <w:tr w:rsidR="00AC59CD" w:rsidRPr="006B417E" w14:paraId="7B4CB2AE" w14:textId="77777777" w:rsidTr="009A0BFC">
        <w:trPr>
          <w:cantSplit/>
        </w:trPr>
        <w:tc>
          <w:tcPr>
            <w:tcW w:w="7020" w:type="dxa"/>
          </w:tcPr>
          <w:p w14:paraId="3346E0F2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413076DC" w14:textId="6DDED699" w:rsidR="00AC59CD" w:rsidRPr="00D2028E" w:rsidRDefault="00DC5D7B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(28,673,800)</w:t>
            </w:r>
          </w:p>
        </w:tc>
      </w:tr>
      <w:tr w:rsidR="003E59F0" w:rsidRPr="006B417E" w14:paraId="4F374033" w14:textId="77777777" w:rsidTr="009A0BFC">
        <w:trPr>
          <w:cantSplit/>
        </w:trPr>
        <w:tc>
          <w:tcPr>
            <w:tcW w:w="7020" w:type="dxa"/>
          </w:tcPr>
          <w:p w14:paraId="282B0AFE" w14:textId="511BAAD0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E223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</w:tcPr>
          <w:p w14:paraId="16517D0E" w14:textId="66B86E56" w:rsidR="003E59F0" w:rsidRPr="00D2028E" w:rsidRDefault="00DC5D7B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(134,665)</w:t>
            </w:r>
          </w:p>
        </w:tc>
      </w:tr>
      <w:tr w:rsidR="006E608F" w:rsidRPr="006B417E" w14:paraId="75B18629" w14:textId="77777777" w:rsidTr="009A0BFC">
        <w:trPr>
          <w:cantSplit/>
        </w:trPr>
        <w:tc>
          <w:tcPr>
            <w:tcW w:w="7020" w:type="dxa"/>
          </w:tcPr>
          <w:p w14:paraId="70E2F2D9" w14:textId="00BF480B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2250" w:type="dxa"/>
          </w:tcPr>
          <w:p w14:paraId="4D8B57BB" w14:textId="6A9CCA06" w:rsidR="006E608F" w:rsidRPr="00D2028E" w:rsidRDefault="00DC5D7B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(174,797)</w:t>
            </w:r>
          </w:p>
        </w:tc>
      </w:tr>
      <w:tr w:rsidR="006E608F" w:rsidRPr="006B417E" w14:paraId="2A591A30" w14:textId="77777777" w:rsidTr="009A0BFC">
        <w:trPr>
          <w:cantSplit/>
        </w:trPr>
        <w:tc>
          <w:tcPr>
            <w:tcW w:w="7020" w:type="dxa"/>
          </w:tcPr>
          <w:p w14:paraId="486FB878" w14:textId="459480FD" w:rsidR="006E608F" w:rsidRPr="003E59F0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104A5CB" w14:textId="1E4FA1E5" w:rsidR="006E608F" w:rsidRPr="006B417E" w:rsidRDefault="00DC5D7B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C5D7B">
              <w:rPr>
                <w:rFonts w:asciiTheme="majorBidi" w:hAnsiTheme="majorBidi" w:cstheme="majorBidi"/>
                <w:sz w:val="28"/>
                <w:szCs w:val="28"/>
              </w:rPr>
              <w:t>(746,78</w:t>
            </w:r>
            <w:r w:rsidR="00637A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5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08F" w:rsidRPr="006B417E" w14:paraId="01F0FBCC" w14:textId="77777777" w:rsidTr="009A0BFC">
        <w:trPr>
          <w:cantSplit/>
        </w:trPr>
        <w:tc>
          <w:tcPr>
            <w:tcW w:w="7020" w:type="dxa"/>
          </w:tcPr>
          <w:p w14:paraId="374E7B2E" w14:textId="1A19356C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41708" w:rsidRPr="000417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A03F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041708" w:rsidRPr="000417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  <w:r w:rsidR="00041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6D96" w14:textId="26108B31" w:rsidR="006E608F" w:rsidRPr="000B3369" w:rsidRDefault="00CC0C18" w:rsidP="00D2028E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0C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103,116,520</w:t>
            </w:r>
          </w:p>
        </w:tc>
      </w:tr>
    </w:tbl>
    <w:p w14:paraId="462C30EA" w14:textId="77777777" w:rsidR="0014079B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4F86E98" w14:textId="285D67F6" w:rsidR="00AC59CD" w:rsidRPr="006B417E" w:rsidRDefault="0014079B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C59CD"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B77A84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50018612" w14:textId="77777777" w:rsidTr="009A0BFC">
        <w:trPr>
          <w:cantSplit/>
        </w:trPr>
        <w:tc>
          <w:tcPr>
            <w:tcW w:w="2815" w:type="pct"/>
          </w:tcPr>
          <w:p w14:paraId="2EE3D466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581A9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25F87A05" w14:textId="77777777" w:rsidTr="009A0BFC">
        <w:trPr>
          <w:cantSplit/>
        </w:trPr>
        <w:tc>
          <w:tcPr>
            <w:tcW w:w="2815" w:type="pct"/>
          </w:tcPr>
          <w:p w14:paraId="658151C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2D2A4490" w14:textId="018AAC27" w:rsidR="00AC59CD" w:rsidRPr="006B417E" w:rsidRDefault="00041708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03F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B4F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9950DE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7643E6C1" w14:textId="17460A8A" w:rsidR="00AC59CD" w:rsidRPr="006B417E" w:rsidRDefault="00DB4F7C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316F1043" w14:textId="77777777" w:rsidTr="009A0BFC">
        <w:trPr>
          <w:cantSplit/>
        </w:trPr>
        <w:tc>
          <w:tcPr>
            <w:tcW w:w="2815" w:type="pct"/>
          </w:tcPr>
          <w:p w14:paraId="486DC7B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36929BC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B4F7C" w:rsidRPr="006B417E" w14:paraId="35491F19" w14:textId="77777777" w:rsidTr="00E73ED2">
        <w:trPr>
          <w:cantSplit/>
        </w:trPr>
        <w:tc>
          <w:tcPr>
            <w:tcW w:w="2815" w:type="pct"/>
          </w:tcPr>
          <w:p w14:paraId="0CCFB48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174E79BD" w14:textId="63EFA34A" w:rsidR="00DB4F7C" w:rsidRPr="003023F5" w:rsidRDefault="00F02C83" w:rsidP="000B6670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C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29,146,786</w:t>
            </w:r>
          </w:p>
        </w:tc>
        <w:tc>
          <w:tcPr>
            <w:tcW w:w="98" w:type="pct"/>
          </w:tcPr>
          <w:p w14:paraId="38A10C72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15674184" w14:textId="34045E7B" w:rsidR="00DB4F7C" w:rsidRPr="003433E6" w:rsidRDefault="00DB4F7C" w:rsidP="000B6670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31,535,344</w:t>
            </w:r>
          </w:p>
        </w:tc>
      </w:tr>
      <w:tr w:rsidR="00DB4F7C" w:rsidRPr="006B417E" w14:paraId="14499D84" w14:textId="77777777" w:rsidTr="00E73ED2">
        <w:trPr>
          <w:cantSplit/>
        </w:trPr>
        <w:tc>
          <w:tcPr>
            <w:tcW w:w="2815" w:type="pct"/>
          </w:tcPr>
          <w:p w14:paraId="513ADA1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CEC182" w14:textId="4A0BA455" w:rsidR="00DB4F7C" w:rsidRPr="00686F4A" w:rsidRDefault="00F02C83" w:rsidP="000B6670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C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73,969,734</w:t>
            </w:r>
          </w:p>
        </w:tc>
        <w:tc>
          <w:tcPr>
            <w:tcW w:w="98" w:type="pct"/>
          </w:tcPr>
          <w:p w14:paraId="6BE287CB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6C806257" w14:textId="26A96768" w:rsidR="00DB4F7C" w:rsidRPr="003433E6" w:rsidRDefault="00DB4F7C" w:rsidP="000B6670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031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226</w:t>
            </w:r>
          </w:p>
        </w:tc>
      </w:tr>
      <w:tr w:rsidR="00DB4F7C" w:rsidRPr="006B417E" w14:paraId="649982DE" w14:textId="77777777" w:rsidTr="00E73ED2">
        <w:trPr>
          <w:cantSplit/>
        </w:trPr>
        <w:tc>
          <w:tcPr>
            <w:tcW w:w="2815" w:type="pct"/>
          </w:tcPr>
          <w:p w14:paraId="672C98C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4EF1E75" w14:textId="1F05C2C6" w:rsidR="00DB4F7C" w:rsidRPr="006B417E" w:rsidRDefault="00F02C83" w:rsidP="000B6670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02C8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103,116,520</w:t>
            </w:r>
          </w:p>
        </w:tc>
        <w:tc>
          <w:tcPr>
            <w:tcW w:w="98" w:type="pct"/>
          </w:tcPr>
          <w:p w14:paraId="54703F80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0F8E6" w14:textId="4BF0C8A3" w:rsidR="00DB4F7C" w:rsidRPr="003433E6" w:rsidRDefault="00DB4F7C" w:rsidP="000B6670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63F2C1E2" w14:textId="77777777" w:rsidR="00B505A0" w:rsidRDefault="00B505A0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64ED7" w14:textId="6439E7CB" w:rsidR="007C6B9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7A37F461" w14:textId="77777777" w:rsidR="000B4CE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505A0" w:rsidRPr="006B417E" w14:paraId="7CCF7ECA" w14:textId="77777777" w:rsidTr="00FD5A2C">
        <w:trPr>
          <w:cantSplit/>
        </w:trPr>
        <w:tc>
          <w:tcPr>
            <w:tcW w:w="2815" w:type="pct"/>
          </w:tcPr>
          <w:p w14:paraId="3445B731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7191AE10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03F95" w:rsidRPr="006B417E" w14:paraId="2CFD8EC5" w14:textId="77777777" w:rsidTr="00FD5A2C">
        <w:trPr>
          <w:cantSplit/>
        </w:trPr>
        <w:tc>
          <w:tcPr>
            <w:tcW w:w="2815" w:type="pct"/>
          </w:tcPr>
          <w:p w14:paraId="3F4009A3" w14:textId="77777777" w:rsidR="00A03F95" w:rsidRPr="006B417E" w:rsidRDefault="00A03F95" w:rsidP="00A03F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6BE8E9B" w14:textId="1BCC7225" w:rsidR="00A03F95" w:rsidRPr="006B417E" w:rsidRDefault="00A03F95" w:rsidP="00A03F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2771825D" w14:textId="77777777" w:rsidR="00A03F95" w:rsidRPr="006B417E" w:rsidRDefault="00A03F95" w:rsidP="00A03F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8A2EA26" w14:textId="12774745" w:rsidR="00A03F95" w:rsidRPr="006B417E" w:rsidRDefault="00A03F95" w:rsidP="00A03F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03F95" w:rsidRPr="006B417E" w14:paraId="7A419ADC" w14:textId="77777777" w:rsidTr="00FD5A2C">
        <w:trPr>
          <w:cantSplit/>
        </w:trPr>
        <w:tc>
          <w:tcPr>
            <w:tcW w:w="2815" w:type="pct"/>
          </w:tcPr>
          <w:p w14:paraId="165AE2AD" w14:textId="77777777" w:rsidR="00A03F95" w:rsidRPr="006B417E" w:rsidRDefault="00A03F95" w:rsidP="00A03F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37B6C8C9" w14:textId="77777777" w:rsidR="00A03F95" w:rsidRPr="006B417E" w:rsidRDefault="00A03F95" w:rsidP="00A03F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3F95" w:rsidRPr="006B417E" w14:paraId="566B2891" w14:textId="77777777" w:rsidTr="00D87C03">
        <w:trPr>
          <w:cantSplit/>
        </w:trPr>
        <w:tc>
          <w:tcPr>
            <w:tcW w:w="2815" w:type="pct"/>
          </w:tcPr>
          <w:p w14:paraId="41DEF3F1" w14:textId="77777777" w:rsidR="00A03F95" w:rsidRPr="006B417E" w:rsidRDefault="00A03F95" w:rsidP="00A03F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1412E82" w14:textId="31E08282" w:rsidR="00A03F95" w:rsidRPr="006B417E" w:rsidRDefault="00292F98" w:rsidP="00A03F9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92F98">
              <w:rPr>
                <w:rFonts w:asciiTheme="majorBidi" w:hAnsiTheme="majorBidi" w:cstheme="majorBidi"/>
                <w:sz w:val="28"/>
                <w:szCs w:val="28"/>
              </w:rPr>
              <w:t>79,84</w:t>
            </w:r>
            <w:r w:rsidR="00C74BC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92F98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C74BC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8" w:type="pct"/>
          </w:tcPr>
          <w:p w14:paraId="5CA1EF6A" w14:textId="77777777" w:rsidR="00A03F95" w:rsidRPr="006B417E" w:rsidRDefault="00A03F95" w:rsidP="00A0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6AAC92" w14:textId="5C30A25F" w:rsidR="00A03F95" w:rsidRPr="003433E6" w:rsidRDefault="00A03F95" w:rsidP="00A03F9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75,598,414 </w:t>
            </w:r>
          </w:p>
        </w:tc>
      </w:tr>
      <w:tr w:rsidR="00292F98" w:rsidRPr="006B417E" w14:paraId="24D00319" w14:textId="77777777" w:rsidTr="00D87C03">
        <w:trPr>
          <w:cantSplit/>
        </w:trPr>
        <w:tc>
          <w:tcPr>
            <w:tcW w:w="2815" w:type="pct"/>
          </w:tcPr>
          <w:p w14:paraId="32E33BDB" w14:textId="09FDC05C" w:rsidR="00292F98" w:rsidRPr="006B417E" w:rsidRDefault="00292F98" w:rsidP="00292F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527C15C0" w14:textId="66C94F7A" w:rsidR="00292F98" w:rsidRPr="00292F98" w:rsidRDefault="00292F98" w:rsidP="00292F98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92F98">
              <w:rPr>
                <w:rFonts w:asciiTheme="majorBidi" w:hAnsiTheme="majorBidi" w:cstheme="majorBidi"/>
                <w:sz w:val="28"/>
                <w:szCs w:val="28"/>
              </w:rPr>
              <w:t>23,269,348</w:t>
            </w:r>
          </w:p>
        </w:tc>
        <w:tc>
          <w:tcPr>
            <w:tcW w:w="98" w:type="pct"/>
          </w:tcPr>
          <w:p w14:paraId="7D5B54BE" w14:textId="77777777" w:rsidR="00292F98" w:rsidRPr="006B417E" w:rsidRDefault="00292F98" w:rsidP="0029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33CEEFBD" w14:textId="53FAF527" w:rsidR="00292F98" w:rsidRPr="003433E6" w:rsidRDefault="00292F98" w:rsidP="00292F98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12,968,156 </w:t>
            </w:r>
          </w:p>
        </w:tc>
      </w:tr>
      <w:tr w:rsidR="00292F98" w:rsidRPr="006B417E" w14:paraId="68A66951" w14:textId="77777777" w:rsidTr="00D87C03">
        <w:trPr>
          <w:cantSplit/>
          <w:trHeight w:val="77"/>
        </w:trPr>
        <w:tc>
          <w:tcPr>
            <w:tcW w:w="2815" w:type="pct"/>
          </w:tcPr>
          <w:p w14:paraId="479DC913" w14:textId="77777777" w:rsidR="00292F98" w:rsidRPr="006B417E" w:rsidRDefault="00292F98" w:rsidP="00292F9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B37C622" w14:textId="0B032523" w:rsidR="00292F98" w:rsidRPr="006B417E" w:rsidRDefault="00292F98" w:rsidP="00292F98">
            <w:pPr>
              <w:pStyle w:val="acctfourfigures"/>
              <w:tabs>
                <w:tab w:val="clear" w:pos="765"/>
                <w:tab w:val="decimal" w:pos="16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92F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103,116,520</w:t>
            </w:r>
          </w:p>
        </w:tc>
        <w:tc>
          <w:tcPr>
            <w:tcW w:w="98" w:type="pct"/>
          </w:tcPr>
          <w:p w14:paraId="75B8ACDD" w14:textId="77777777" w:rsidR="00292F98" w:rsidRPr="006B417E" w:rsidRDefault="00292F98" w:rsidP="00292F9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</w:tcPr>
          <w:p w14:paraId="48CC8210" w14:textId="23E9DCBF" w:rsidR="00292F98" w:rsidRPr="003433E6" w:rsidRDefault="00292F98" w:rsidP="00292F98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037C79B3" w14:textId="77777777" w:rsidR="00E36B8E" w:rsidRPr="003433E6" w:rsidRDefault="00E36B8E" w:rsidP="00CA2E45">
      <w:pPr>
        <w:tabs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95581F2" w14:textId="35FA6836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lastRenderedPageBreak/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ในอัตรา</w:t>
      </w:r>
      <w:r w:rsidR="00D33376" w:rsidRPr="003433E6">
        <w:rPr>
          <w:rFonts w:asciiTheme="majorBidi" w:hAnsiTheme="majorBidi" w:cstheme="majorBidi"/>
          <w:sz w:val="28"/>
          <w:szCs w:val="28"/>
        </w:rPr>
        <w:t xml:space="preserve"> SOFR </w:t>
      </w:r>
      <w:r w:rsidR="00D33376" w:rsidRPr="003433E6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อัตราร้</w:t>
      </w:r>
      <w:r w:rsidR="008425CD" w:rsidRPr="003433E6">
        <w:rPr>
          <w:rFonts w:asciiTheme="majorBidi" w:hAnsiTheme="majorBidi" w:cstheme="majorBidi" w:hint="cs"/>
          <w:sz w:val="28"/>
          <w:szCs w:val="28"/>
          <w:cs/>
        </w:rPr>
        <w:t>อ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ยละคงที่ต่อปี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 xml:space="preserve"> และดอกเบี้ยที่</w:t>
      </w:r>
      <w:r w:rsidR="004C7501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>สกุลเงินเหรียญสหรัฐฯ</w:t>
      </w:r>
      <w:r w:rsidR="008425CD" w:rsidRPr="003433E6">
        <w:rPr>
          <w:rFonts w:asciiTheme="majorBidi" w:hAnsiTheme="majorBidi" w:cstheme="majorBidi"/>
          <w:sz w:val="28"/>
          <w:szCs w:val="28"/>
        </w:rPr>
        <w:t xml:space="preserve"> 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ร้อยละคงที่ต่อปี </w:t>
      </w:r>
      <w:r w:rsidR="004C7501">
        <w:rPr>
          <w:rFonts w:asciiTheme="majorBidi" w:hAnsiTheme="majorBidi" w:cstheme="majorBidi"/>
          <w:sz w:val="28"/>
          <w:szCs w:val="28"/>
          <w:cs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และจะจ่ายเงินต้นเป็นเงินบาท เพื่อแลกเปลี่ยนกับเงินต้นที่เป็นสกุล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40670A6A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754C1" w14:textId="7967CB15" w:rsidR="00E36B8E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="008B650B" w:rsidRPr="003433E6">
        <w:rPr>
          <w:rFonts w:asciiTheme="majorBidi" w:hAnsiTheme="majorBidi" w:cstheme="majorBidi"/>
          <w:sz w:val="28"/>
          <w:szCs w:val="28"/>
          <w:cs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(</w:t>
      </w:r>
      <w:r w:rsidRPr="003433E6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3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6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32E59C1B" w14:textId="77777777" w:rsidR="0040216D" w:rsidRDefault="0040216D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E29D2A" w14:textId="782C1791" w:rsidR="0040216D" w:rsidRPr="003433E6" w:rsidRDefault="00106B68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หุ้นกู้สกุลเงินเหรียญสหรัฐ</w:t>
      </w:r>
      <w:r w:rsidR="001343A5">
        <w:rPr>
          <w:rFonts w:asciiTheme="majorBidi" w:hAnsiTheme="majorBidi" w:cstheme="majorBidi" w:hint="cs"/>
          <w:sz w:val="28"/>
          <w:szCs w:val="28"/>
          <w:cs/>
        </w:rPr>
        <w:t>ฯ</w:t>
      </w:r>
      <w:r w:rsidR="006B4675">
        <w:rPr>
          <w:rFonts w:asciiTheme="majorBidi" w:hAnsiTheme="majorBidi" w:cstheme="majorBidi"/>
          <w:sz w:val="28"/>
          <w:szCs w:val="28"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มีกำหนดชำระคืนเงินต้น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 xml:space="preserve">ทุก </w:t>
      </w:r>
      <w:r w:rsidR="009D251F">
        <w:rPr>
          <w:rFonts w:asciiTheme="majorBidi" w:hAnsiTheme="majorBidi" w:cstheme="majorBidi"/>
          <w:sz w:val="28"/>
          <w:szCs w:val="28"/>
        </w:rPr>
        <w:t>6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เท่า ๆ กัน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 xml:space="preserve">หลังจาก </w:t>
      </w:r>
      <w:r w:rsidR="009D251F">
        <w:rPr>
          <w:rFonts w:asciiTheme="majorBidi" w:hAnsiTheme="majorBidi" w:cstheme="majorBidi"/>
          <w:sz w:val="28"/>
          <w:szCs w:val="28"/>
        </w:rPr>
        <w:t xml:space="preserve">1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343A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หรือทุก</w:t>
      </w:r>
      <w:r w:rsidR="009D251F">
        <w:rPr>
          <w:rFonts w:asciiTheme="majorBidi" w:hAnsiTheme="majorBidi" w:cstheme="majorBidi"/>
          <w:sz w:val="28"/>
          <w:szCs w:val="28"/>
        </w:rPr>
        <w:t xml:space="preserve"> 6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เท่า ๆ กัน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หลังจาก</w:t>
      </w:r>
      <w:r w:rsidR="005834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/>
          <w:sz w:val="28"/>
          <w:szCs w:val="28"/>
        </w:rPr>
        <w:t>2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="00C343A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251F">
        <w:rPr>
          <w:rFonts w:asciiTheme="majorBidi" w:hAnsiTheme="majorBidi" w:cstheme="majorBidi" w:hint="cs"/>
          <w:sz w:val="28"/>
          <w:szCs w:val="28"/>
          <w:cs/>
        </w:rPr>
        <w:t>นับจากวันที่ออกและเสนอขาย</w:t>
      </w:r>
      <w:r w:rsidR="00B048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และมีกำหนดชำระดอกเบี้ยทุก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/>
          <w:sz w:val="28"/>
          <w:szCs w:val="28"/>
        </w:rPr>
        <w:t>6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C343A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คิดดอกเบี้ยในอัตราร้อยละคงที่ และร้อยละ</w:t>
      </w:r>
      <w:r w:rsidR="00C343A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D194D">
        <w:rPr>
          <w:rFonts w:asciiTheme="majorBidi" w:hAnsiTheme="majorBidi" w:cstheme="majorBidi"/>
          <w:sz w:val="28"/>
          <w:szCs w:val="28"/>
        </w:rPr>
        <w:t xml:space="preserve">SOFR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</w:p>
    <w:p w14:paraId="504B5E8F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3B323" w14:textId="727773CC" w:rsidR="00220154" w:rsidRPr="003433E6" w:rsidRDefault="00220154" w:rsidP="002201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33E6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 w:rsidRPr="003433E6"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3433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433E6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</w:p>
    <w:p w14:paraId="28777AF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AC59CD" w:rsidRPr="006B417E" w:rsidSect="009D67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AB41671" w14:textId="4883E8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9CDAAF1" w14:textId="77777777" w:rsidR="00AC59CD" w:rsidRPr="0048685C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6"/>
          <w:szCs w:val="16"/>
          <w:cs/>
        </w:rPr>
      </w:pPr>
    </w:p>
    <w:p w14:paraId="22787216" w14:textId="500180BB" w:rsid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 w:rsidR="00A03F95">
        <w:rPr>
          <w:rFonts w:asciiTheme="majorBidi" w:hAnsiTheme="majorBidi" w:cstheme="majorBidi" w:hint="cs"/>
          <w:b/>
          <w:sz w:val="28"/>
          <w:szCs w:val="28"/>
          <w:cs/>
        </w:rPr>
        <w:t>เ</w:t>
      </w:r>
      <w:r w:rsidR="00041708">
        <w:rPr>
          <w:rFonts w:asciiTheme="majorBidi" w:hAnsiTheme="majorBidi" w:cstheme="majorBidi" w:hint="cs"/>
          <w:b/>
          <w:sz w:val="28"/>
          <w:szCs w:val="28"/>
          <w:cs/>
        </w:rPr>
        <w:t>ก</w:t>
      </w:r>
      <w:r w:rsidR="00A03F9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41708">
        <w:rPr>
          <w:rFonts w:asciiTheme="majorBidi" w:hAnsiTheme="majorBidi" w:cstheme="majorBidi"/>
          <w:sz w:val="28"/>
          <w:szCs w:val="28"/>
        </w:rPr>
        <w:t xml:space="preserve">30 </w:t>
      </w:r>
      <w:r w:rsidR="00A03F9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CB1FA61" w14:textId="77777777" w:rsidR="0048685C" w:rsidRP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9"/>
        <w:gridCol w:w="960"/>
        <w:gridCol w:w="236"/>
        <w:gridCol w:w="934"/>
      </w:tblGrid>
      <w:tr w:rsidR="00797BDD" w:rsidRPr="00116EC1" w14:paraId="0EBBD173" w14:textId="77777777" w:rsidTr="00F16E4E">
        <w:trPr>
          <w:trHeight w:val="144"/>
        </w:trPr>
        <w:tc>
          <w:tcPr>
            <w:tcW w:w="3150" w:type="dxa"/>
          </w:tcPr>
          <w:p w14:paraId="6D2EF0A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3CD33C4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7BDD" w:rsidRPr="00116EC1" w14:paraId="37EFDCF1" w14:textId="77777777" w:rsidTr="00F16E4E">
        <w:trPr>
          <w:trHeight w:val="144"/>
        </w:trPr>
        <w:tc>
          <w:tcPr>
            <w:tcW w:w="3150" w:type="dxa"/>
          </w:tcPr>
          <w:p w14:paraId="565EECF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12B57E7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</w:tcPr>
          <w:p w14:paraId="57C0B68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17272E1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</w:tcPr>
          <w:p w14:paraId="551FE20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432FE15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1EE3BD0A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21D7EF9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9" w:type="dxa"/>
            <w:vAlign w:val="bottom"/>
          </w:tcPr>
          <w:p w14:paraId="740F4E3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0A38966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97BDD" w:rsidRPr="00116EC1" w14:paraId="1F326607" w14:textId="77777777" w:rsidTr="00F16E4E">
        <w:trPr>
          <w:trHeight w:val="144"/>
        </w:trPr>
        <w:tc>
          <w:tcPr>
            <w:tcW w:w="3150" w:type="dxa"/>
            <w:vAlign w:val="bottom"/>
          </w:tcPr>
          <w:p w14:paraId="07FBE15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116EC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16EC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90" w:type="dxa"/>
            <w:vAlign w:val="bottom"/>
          </w:tcPr>
          <w:p w14:paraId="6501A87D" w14:textId="4CC9EEB1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57" w:type="dxa"/>
            <w:vAlign w:val="bottom"/>
          </w:tcPr>
          <w:p w14:paraId="0BA9BF5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0A1E5715" w14:textId="1114A684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2567</w:t>
            </w:r>
          </w:p>
        </w:tc>
        <w:tc>
          <w:tcPr>
            <w:tcW w:w="270" w:type="dxa"/>
            <w:vAlign w:val="bottom"/>
          </w:tcPr>
          <w:p w14:paraId="48FF786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0BB9DA1D" w14:textId="7947C3AD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73F138D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81E73B0" w14:textId="5B293022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2567</w:t>
            </w:r>
          </w:p>
        </w:tc>
        <w:tc>
          <w:tcPr>
            <w:tcW w:w="236" w:type="dxa"/>
            <w:vAlign w:val="bottom"/>
          </w:tcPr>
          <w:p w14:paraId="1348E9DA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F400B89" w14:textId="69868D6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0707819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602D984" w14:textId="6284E29A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2567</w:t>
            </w:r>
          </w:p>
        </w:tc>
        <w:tc>
          <w:tcPr>
            <w:tcW w:w="236" w:type="dxa"/>
            <w:vAlign w:val="bottom"/>
          </w:tcPr>
          <w:p w14:paraId="765F731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6D041C1" w14:textId="27582CA1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3E776CB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691AB81" w14:textId="09DBCFB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2567</w:t>
            </w:r>
          </w:p>
        </w:tc>
        <w:tc>
          <w:tcPr>
            <w:tcW w:w="239" w:type="dxa"/>
            <w:vAlign w:val="bottom"/>
          </w:tcPr>
          <w:p w14:paraId="1D6D283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FAD84B9" w14:textId="73542008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3EC9A1D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853BACE" w14:textId="6FC3689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2567</w:t>
            </w:r>
          </w:p>
        </w:tc>
      </w:tr>
      <w:tr w:rsidR="00797BDD" w:rsidRPr="00116EC1" w14:paraId="18E53324" w14:textId="77777777" w:rsidTr="00F16E4E">
        <w:trPr>
          <w:trHeight w:val="144"/>
        </w:trPr>
        <w:tc>
          <w:tcPr>
            <w:tcW w:w="3150" w:type="dxa"/>
          </w:tcPr>
          <w:p w14:paraId="6B80D15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47EAE1C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7BDD" w:rsidRPr="00116EC1" w14:paraId="317280CC" w14:textId="77777777" w:rsidTr="002D2BE3">
        <w:tc>
          <w:tcPr>
            <w:tcW w:w="3150" w:type="dxa"/>
          </w:tcPr>
          <w:p w14:paraId="2BE7B25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990" w:type="dxa"/>
          </w:tcPr>
          <w:p w14:paraId="30FA08D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787BEC" w14:textId="1E4157CC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21,629,11</w:t>
            </w:r>
            <w:r w:rsidR="00772C2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57" w:type="dxa"/>
          </w:tcPr>
          <w:p w14:paraId="0C36EC4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3997BBA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212DD3F" w14:textId="122C78BF" w:rsidR="00797BDD" w:rsidRPr="00116EC1" w:rsidRDefault="00797BDD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19,336,001</w:t>
            </w:r>
          </w:p>
        </w:tc>
        <w:tc>
          <w:tcPr>
            <w:tcW w:w="270" w:type="dxa"/>
          </w:tcPr>
          <w:p w14:paraId="18BE8CF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16D7046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BA1C2" w14:textId="72F2635C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C93BF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14CF7064" w14:textId="77777777" w:rsidR="00116EC1" w:rsidRDefault="00116EC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  <w:p w14:paraId="710F0856" w14:textId="29C56564" w:rsidR="00797BDD" w:rsidRPr="00116EC1" w:rsidRDefault="00797BDD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BFCA9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9539A8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4A5E695" w14:textId="51C88802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506,98</w:t>
            </w:r>
            <w:r w:rsidR="00772C2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B8BD29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7B25FF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E1B03C8" w14:textId="19323F48" w:rsidR="00797BDD" w:rsidRPr="00116EC1" w:rsidRDefault="00797BDD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534,453</w:t>
            </w:r>
          </w:p>
        </w:tc>
        <w:tc>
          <w:tcPr>
            <w:tcW w:w="236" w:type="dxa"/>
          </w:tcPr>
          <w:p w14:paraId="4D6D057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A76AE91" w14:textId="25D20EA7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3EDC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96DEB7" w14:textId="02CF5230" w:rsidR="00797BDD" w:rsidRPr="00116EC1" w:rsidRDefault="00797BDD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7EAD50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65161D8" w14:textId="77777777" w:rsidR="00797BDD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3FF43" w14:textId="2727AB8B" w:rsidR="00475F21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22,136,095</w:t>
            </w:r>
          </w:p>
        </w:tc>
        <w:tc>
          <w:tcPr>
            <w:tcW w:w="236" w:type="dxa"/>
          </w:tcPr>
          <w:p w14:paraId="44447A4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7FEDCF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121457A1" w14:textId="249E4D0E" w:rsidR="00797BDD" w:rsidRPr="00116EC1" w:rsidRDefault="00797BDD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19,870,454</w:t>
            </w:r>
          </w:p>
        </w:tc>
      </w:tr>
      <w:tr w:rsidR="00797BDD" w:rsidRPr="00116EC1" w14:paraId="0F5F956B" w14:textId="77777777" w:rsidTr="002D2BE3">
        <w:tc>
          <w:tcPr>
            <w:tcW w:w="3150" w:type="dxa"/>
          </w:tcPr>
          <w:p w14:paraId="10C3ECA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475979C9" w14:textId="4DE0E951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344,09</w:t>
            </w:r>
            <w:r w:rsidR="00772C2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7" w:type="dxa"/>
          </w:tcPr>
          <w:p w14:paraId="4EA1EEA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4E812C" w14:textId="3F15387B" w:rsidR="00797BDD" w:rsidRPr="00116EC1" w:rsidRDefault="00797BDD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557,468</w:t>
            </w:r>
          </w:p>
        </w:tc>
        <w:tc>
          <w:tcPr>
            <w:tcW w:w="270" w:type="dxa"/>
          </w:tcPr>
          <w:p w14:paraId="1FBE476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1C63320" w14:textId="62C7A060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71,37</w:t>
            </w:r>
            <w:r w:rsidR="00772C2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BA4445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7DF99A6" w14:textId="41A39D61" w:rsidR="00797BDD" w:rsidRPr="00116EC1" w:rsidRDefault="00797BDD" w:rsidP="00B1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63,541</w:t>
            </w:r>
          </w:p>
        </w:tc>
        <w:tc>
          <w:tcPr>
            <w:tcW w:w="236" w:type="dxa"/>
          </w:tcPr>
          <w:p w14:paraId="1816446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4C029C" w14:textId="33CB23B9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14,353</w:t>
            </w:r>
          </w:p>
        </w:tc>
        <w:tc>
          <w:tcPr>
            <w:tcW w:w="236" w:type="dxa"/>
          </w:tcPr>
          <w:p w14:paraId="640CDB8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5C4FE253" w14:textId="348C63BF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24,117</w:t>
            </w:r>
          </w:p>
        </w:tc>
        <w:tc>
          <w:tcPr>
            <w:tcW w:w="236" w:type="dxa"/>
          </w:tcPr>
          <w:p w14:paraId="7FAA812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B2906A3" w14:textId="7967FFED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F07CD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F25E4F" w14:textId="59C39F76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818CFA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AE2C9B4" w14:textId="0D97EFF9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429,821</w:t>
            </w:r>
          </w:p>
        </w:tc>
        <w:tc>
          <w:tcPr>
            <w:tcW w:w="236" w:type="dxa"/>
          </w:tcPr>
          <w:p w14:paraId="5960D34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29669A3" w14:textId="293F16E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645,126</w:t>
            </w:r>
          </w:p>
        </w:tc>
      </w:tr>
      <w:tr w:rsidR="00797BDD" w:rsidRPr="00116EC1" w14:paraId="5A01C2B2" w14:textId="77777777" w:rsidTr="002D2BE3">
        <w:tc>
          <w:tcPr>
            <w:tcW w:w="3150" w:type="dxa"/>
          </w:tcPr>
          <w:p w14:paraId="60F3DF7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6CFED63" w14:textId="7DACFF6F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71D2A1B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891DC04" w14:textId="132F31DD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270" w:type="dxa"/>
          </w:tcPr>
          <w:p w14:paraId="4EB261B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2C5A8DC8" w14:textId="6543E8EB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FDFA4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276B68E" w14:textId="7939EDC8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F4633B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133B9E73" w14:textId="7F4B5C47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A4B8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46FC118" w14:textId="62709524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E4FB42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BDF383" w14:textId="344941A4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33B1C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638A458" w14:textId="09190603" w:rsidR="00797BDD" w:rsidRPr="00116EC1" w:rsidRDefault="00797BDD" w:rsidP="00B1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(40,000)</w:t>
            </w:r>
          </w:p>
        </w:tc>
        <w:tc>
          <w:tcPr>
            <w:tcW w:w="239" w:type="dxa"/>
          </w:tcPr>
          <w:p w14:paraId="3605978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F926ABD" w14:textId="355168E3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15889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825B79C" w14:textId="7F0AEE73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97BDD" w:rsidRPr="00116EC1" w14:paraId="3E896218" w14:textId="77777777" w:rsidTr="002D2BE3">
        <w:tc>
          <w:tcPr>
            <w:tcW w:w="3150" w:type="dxa"/>
          </w:tcPr>
          <w:p w14:paraId="10971D9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56745C" w14:textId="7A03C517" w:rsidR="00797BDD" w:rsidRPr="00116EC1" w:rsidRDefault="00475F21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452,047</w:t>
            </w:r>
          </w:p>
        </w:tc>
        <w:tc>
          <w:tcPr>
            <w:tcW w:w="257" w:type="dxa"/>
          </w:tcPr>
          <w:p w14:paraId="5FBAACB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78194CC" w14:textId="41372C2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419,870</w:t>
            </w:r>
          </w:p>
        </w:tc>
        <w:tc>
          <w:tcPr>
            <w:tcW w:w="270" w:type="dxa"/>
          </w:tcPr>
          <w:p w14:paraId="61360A2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1319020" w14:textId="4C4CA40E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157320C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CBD1D39" w14:textId="21A06491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236" w:type="dxa"/>
          </w:tcPr>
          <w:p w14:paraId="7E1716FA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6D97E03" w14:textId="2ADD1A6C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8,403</w:t>
            </w:r>
          </w:p>
        </w:tc>
        <w:tc>
          <w:tcPr>
            <w:tcW w:w="236" w:type="dxa"/>
          </w:tcPr>
          <w:p w14:paraId="70C4296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0755F56" w14:textId="3CA666C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24,893</w:t>
            </w:r>
          </w:p>
        </w:tc>
        <w:tc>
          <w:tcPr>
            <w:tcW w:w="236" w:type="dxa"/>
          </w:tcPr>
          <w:p w14:paraId="21D7371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86946D2" w14:textId="3C842341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(344,373)</w:t>
            </w:r>
          </w:p>
        </w:tc>
        <w:tc>
          <w:tcPr>
            <w:tcW w:w="236" w:type="dxa"/>
          </w:tcPr>
          <w:p w14:paraId="59CEBB7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AFB4BAD" w14:textId="7936E0A4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(328,046)</w:t>
            </w:r>
          </w:p>
        </w:tc>
        <w:tc>
          <w:tcPr>
            <w:tcW w:w="239" w:type="dxa"/>
          </w:tcPr>
          <w:p w14:paraId="45931E9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80857C0" w14:textId="46869D68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sz w:val="24"/>
                <w:szCs w:val="24"/>
              </w:rPr>
              <w:t>116,502</w:t>
            </w:r>
          </w:p>
        </w:tc>
        <w:tc>
          <w:tcPr>
            <w:tcW w:w="236" w:type="dxa"/>
          </w:tcPr>
          <w:p w14:paraId="331B27A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3CC453F" w14:textId="52551D4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116,988</w:t>
            </w:r>
          </w:p>
        </w:tc>
      </w:tr>
      <w:tr w:rsidR="00797BDD" w:rsidRPr="00116EC1" w14:paraId="7A99453C" w14:textId="77777777" w:rsidTr="002D2BE3">
        <w:tc>
          <w:tcPr>
            <w:tcW w:w="3150" w:type="dxa"/>
          </w:tcPr>
          <w:p w14:paraId="3785154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D0C9F" w14:textId="1ACEC005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22,425,2</w:t>
            </w:r>
            <w:r w:rsidR="00772C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57" w:type="dxa"/>
          </w:tcPr>
          <w:p w14:paraId="4929F77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789E9" w14:textId="16ADB664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20</w:t>
            </w: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353</w:t>
            </w: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33</w:t>
            </w: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3E42AF3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F49EA8A" w14:textId="2105B8B5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71,80</w:t>
            </w:r>
            <w:r w:rsidR="00772C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1B7842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2854B138" w14:textId="006BBB2E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63,812</w:t>
            </w:r>
          </w:p>
        </w:tc>
        <w:tc>
          <w:tcPr>
            <w:tcW w:w="236" w:type="dxa"/>
          </w:tcPr>
          <w:p w14:paraId="541F72E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58805A6" w14:textId="527F2DB9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529,74</w:t>
            </w:r>
            <w:r w:rsidR="00772C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E4D833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5EAF29D2" w14:textId="7E17ED95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583,463</w:t>
            </w:r>
          </w:p>
        </w:tc>
        <w:tc>
          <w:tcPr>
            <w:tcW w:w="236" w:type="dxa"/>
          </w:tcPr>
          <w:p w14:paraId="00E4458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04BA5D4" w14:textId="04DA47E0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5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(344,373)</w:t>
            </w:r>
          </w:p>
        </w:tc>
        <w:tc>
          <w:tcPr>
            <w:tcW w:w="236" w:type="dxa"/>
          </w:tcPr>
          <w:p w14:paraId="01259DC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1B2349A4" w14:textId="585BB0F5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(368,046)</w:t>
            </w:r>
          </w:p>
        </w:tc>
        <w:tc>
          <w:tcPr>
            <w:tcW w:w="239" w:type="dxa"/>
          </w:tcPr>
          <w:p w14:paraId="33CCEAB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754BD5D" w14:textId="762B7266" w:rsidR="00797BDD" w:rsidRPr="00116EC1" w:rsidRDefault="00475F21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5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22,682,418</w:t>
            </w:r>
          </w:p>
        </w:tc>
        <w:tc>
          <w:tcPr>
            <w:tcW w:w="236" w:type="dxa"/>
          </w:tcPr>
          <w:p w14:paraId="68F1834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46C8FD" w14:textId="298D6315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20,632,568</w:t>
            </w:r>
          </w:p>
        </w:tc>
      </w:tr>
      <w:tr w:rsidR="00797BDD" w:rsidRPr="00116EC1" w14:paraId="6FC956EF" w14:textId="77777777" w:rsidTr="00F16E4E">
        <w:tc>
          <w:tcPr>
            <w:tcW w:w="3150" w:type="dxa"/>
          </w:tcPr>
          <w:p w14:paraId="6501F8E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B64AD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47614E2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7AFF1AC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B35FD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770BE9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4D11A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6AC241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1651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BBF076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CE10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9A189C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EA49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396C981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13411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BB3B7B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89BA41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45F32AF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C46EC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6DA4D0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7BDD" w:rsidRPr="00116EC1" w14:paraId="05820F5E" w14:textId="77777777" w:rsidTr="002D2BE3">
        <w:tc>
          <w:tcPr>
            <w:tcW w:w="3150" w:type="dxa"/>
          </w:tcPr>
          <w:p w14:paraId="1A190FC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</w:tcPr>
          <w:p w14:paraId="4E7F0FFF" w14:textId="20D3E364" w:rsidR="00797BDD" w:rsidRPr="00116EC1" w:rsidRDefault="006E10F0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6E10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823</w:t>
            </w:r>
            <w:r w:rsidRPr="006E10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180</w:t>
            </w:r>
          </w:p>
        </w:tc>
        <w:tc>
          <w:tcPr>
            <w:tcW w:w="257" w:type="dxa"/>
          </w:tcPr>
          <w:p w14:paraId="7B95872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26E8AA8" w14:textId="670A741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5,161,843</w:t>
            </w:r>
          </w:p>
        </w:tc>
        <w:tc>
          <w:tcPr>
            <w:tcW w:w="270" w:type="dxa"/>
          </w:tcPr>
          <w:p w14:paraId="55CA1E6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45FC56CA" w14:textId="3831EF45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D06A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993</w:t>
            </w:r>
          </w:p>
        </w:tc>
        <w:tc>
          <w:tcPr>
            <w:tcW w:w="236" w:type="dxa"/>
          </w:tcPr>
          <w:p w14:paraId="7C9A5E4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91F6391" w14:textId="3B337BF3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11,737</w:t>
            </w:r>
          </w:p>
        </w:tc>
        <w:tc>
          <w:tcPr>
            <w:tcW w:w="236" w:type="dxa"/>
          </w:tcPr>
          <w:p w14:paraId="543B9E1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0E2CF88E" w14:textId="4A54EAD3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D06A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652</w:t>
            </w:r>
          </w:p>
        </w:tc>
        <w:tc>
          <w:tcPr>
            <w:tcW w:w="236" w:type="dxa"/>
          </w:tcPr>
          <w:p w14:paraId="6E482065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00FC776" w14:textId="34489AB2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268,600</w:t>
            </w:r>
          </w:p>
        </w:tc>
        <w:tc>
          <w:tcPr>
            <w:tcW w:w="236" w:type="dxa"/>
          </w:tcPr>
          <w:p w14:paraId="5863F4F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0DB9DF02" w14:textId="3929356F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AD0E7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0FE02A" w14:textId="3AAC36E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(40,000)</w:t>
            </w:r>
          </w:p>
        </w:tc>
        <w:tc>
          <w:tcPr>
            <w:tcW w:w="239" w:type="dxa"/>
          </w:tcPr>
          <w:p w14:paraId="3C17804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CA1EA07" w14:textId="6F8BC154" w:rsidR="00797BDD" w:rsidRPr="00116EC1" w:rsidRDefault="006E10F0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6E10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179</w:t>
            </w:r>
            <w:r w:rsidRPr="006E10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E10F0">
              <w:rPr>
                <w:rFonts w:ascii="Angsana New" w:hAnsi="Angsana New" w:cs="Angsana New"/>
                <w:sz w:val="24"/>
                <w:szCs w:val="24"/>
                <w:cs/>
              </w:rPr>
              <w:t>825</w:t>
            </w:r>
          </w:p>
        </w:tc>
        <w:tc>
          <w:tcPr>
            <w:tcW w:w="236" w:type="dxa"/>
          </w:tcPr>
          <w:p w14:paraId="1A9C098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25502F" w14:textId="2B0277E2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5,402,180</w:t>
            </w:r>
          </w:p>
        </w:tc>
      </w:tr>
      <w:tr w:rsidR="00797BDD" w:rsidRPr="00116EC1" w14:paraId="48848482" w14:textId="77777777" w:rsidTr="002D2BE3">
        <w:tc>
          <w:tcPr>
            <w:tcW w:w="3150" w:type="dxa"/>
          </w:tcPr>
          <w:p w14:paraId="6994390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5C9E00" w14:textId="71C92F38" w:rsidR="00797BDD" w:rsidRPr="00116EC1" w:rsidRDefault="00DB2BE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251)</w:t>
            </w:r>
          </w:p>
        </w:tc>
        <w:tc>
          <w:tcPr>
            <w:tcW w:w="257" w:type="dxa"/>
          </w:tcPr>
          <w:p w14:paraId="5A266BB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F006112" w14:textId="27748000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(1,020,097)</w:t>
            </w:r>
          </w:p>
        </w:tc>
        <w:tc>
          <w:tcPr>
            <w:tcW w:w="270" w:type="dxa"/>
          </w:tcPr>
          <w:p w14:paraId="1C98AB7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7F77383" w14:textId="49ECA422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D06A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799)</w:t>
            </w:r>
          </w:p>
        </w:tc>
        <w:tc>
          <w:tcPr>
            <w:tcW w:w="236" w:type="dxa"/>
          </w:tcPr>
          <w:p w14:paraId="5B173CA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57EF198" w14:textId="0D07A60F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(2,347)</w:t>
            </w:r>
          </w:p>
        </w:tc>
        <w:tc>
          <w:tcPr>
            <w:tcW w:w="236" w:type="dxa"/>
          </w:tcPr>
          <w:p w14:paraId="120711AA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43D5823" w14:textId="4ABAD775" w:rsidR="00797BDD" w:rsidRPr="00116EC1" w:rsidRDefault="00D06AE5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(69</w:t>
            </w:r>
            <w:r w:rsidRPr="00D06A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sz w:val="24"/>
                <w:szCs w:val="24"/>
                <w:cs/>
              </w:rPr>
              <w:t>596)</w:t>
            </w:r>
          </w:p>
        </w:tc>
        <w:tc>
          <w:tcPr>
            <w:tcW w:w="236" w:type="dxa"/>
          </w:tcPr>
          <w:p w14:paraId="306B0517" w14:textId="77777777" w:rsidR="00797BDD" w:rsidRPr="00116EC1" w:rsidRDefault="00797BDD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4AF1D0C" w14:textId="5FCB644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(55,062)</w:t>
            </w:r>
          </w:p>
        </w:tc>
        <w:tc>
          <w:tcPr>
            <w:tcW w:w="236" w:type="dxa"/>
          </w:tcPr>
          <w:p w14:paraId="1CFA191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1A18F5A" w14:textId="7CF3A63B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53D2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A0893C7" w14:textId="2321975C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61A2E8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578E1B2" w14:textId="1F3D18C5" w:rsidR="00797BDD" w:rsidRPr="00116EC1" w:rsidRDefault="00DB2BE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237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646)</w:t>
            </w:r>
          </w:p>
        </w:tc>
        <w:tc>
          <w:tcPr>
            <w:tcW w:w="236" w:type="dxa"/>
          </w:tcPr>
          <w:p w14:paraId="0977108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7C2D57A" w14:textId="4A65B5FD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(1,077,506)</w:t>
            </w:r>
          </w:p>
        </w:tc>
      </w:tr>
      <w:tr w:rsidR="00797BDD" w:rsidRPr="00116EC1" w14:paraId="497610AA" w14:textId="77777777" w:rsidTr="002D2BE3">
        <w:trPr>
          <w:trHeight w:val="144"/>
        </w:trPr>
        <w:tc>
          <w:tcPr>
            <w:tcW w:w="3150" w:type="dxa"/>
          </w:tcPr>
          <w:p w14:paraId="1EDC4B3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3F3F1A" w14:textId="5F111051" w:rsidR="00797BDD" w:rsidRPr="00116EC1" w:rsidRDefault="00DB2BE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657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929</w:t>
            </w:r>
          </w:p>
        </w:tc>
        <w:tc>
          <w:tcPr>
            <w:tcW w:w="257" w:type="dxa"/>
          </w:tcPr>
          <w:p w14:paraId="0964770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6E3806CF" w14:textId="4F325663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4,141,746</w:t>
            </w:r>
          </w:p>
        </w:tc>
        <w:tc>
          <w:tcPr>
            <w:tcW w:w="270" w:type="dxa"/>
          </w:tcPr>
          <w:p w14:paraId="766A324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317AA07" w14:textId="0912A733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11</w:t>
            </w: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194</w:t>
            </w:r>
          </w:p>
        </w:tc>
        <w:tc>
          <w:tcPr>
            <w:tcW w:w="236" w:type="dxa"/>
          </w:tcPr>
          <w:p w14:paraId="1DE2BF7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1ED7E172" w14:textId="62365479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9,390</w:t>
            </w:r>
          </w:p>
        </w:tc>
        <w:tc>
          <w:tcPr>
            <w:tcW w:w="236" w:type="dxa"/>
          </w:tcPr>
          <w:p w14:paraId="5AF0822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7BD93F7" w14:textId="29291D65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273</w:t>
            </w: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06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056</w:t>
            </w:r>
          </w:p>
        </w:tc>
        <w:tc>
          <w:tcPr>
            <w:tcW w:w="236" w:type="dxa"/>
          </w:tcPr>
          <w:p w14:paraId="1EE2525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6B7E4EEA" w14:textId="098AE2EA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213,538</w:t>
            </w:r>
          </w:p>
        </w:tc>
        <w:tc>
          <w:tcPr>
            <w:tcW w:w="236" w:type="dxa"/>
          </w:tcPr>
          <w:p w14:paraId="67A6496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15A47D5" w14:textId="2A3D2D81" w:rsidR="00797BDD" w:rsidRPr="00116EC1" w:rsidRDefault="00D06AE5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82B3A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43328D8" w14:textId="7149B399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(40,000)</w:t>
            </w:r>
          </w:p>
        </w:tc>
        <w:tc>
          <w:tcPr>
            <w:tcW w:w="239" w:type="dxa"/>
          </w:tcPr>
          <w:p w14:paraId="79B2C72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A8DFC9A" w14:textId="633B0346" w:rsidR="00797BDD" w:rsidRPr="00116EC1" w:rsidRDefault="00DB2BE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942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179</w:t>
            </w:r>
          </w:p>
        </w:tc>
        <w:tc>
          <w:tcPr>
            <w:tcW w:w="236" w:type="dxa"/>
          </w:tcPr>
          <w:p w14:paraId="1420820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E291777" w14:textId="12C61761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4,324,674</w:t>
            </w:r>
          </w:p>
        </w:tc>
      </w:tr>
      <w:tr w:rsidR="00797BDD" w:rsidRPr="00116EC1" w14:paraId="593ED48A" w14:textId="77777777" w:rsidTr="00F16E4E">
        <w:trPr>
          <w:trHeight w:val="125"/>
        </w:trPr>
        <w:tc>
          <w:tcPr>
            <w:tcW w:w="3150" w:type="dxa"/>
          </w:tcPr>
          <w:p w14:paraId="516A1AD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94256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446B0FC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A49CDDD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6B7F6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304B19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1E001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7F747F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0394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5BF31AC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85671F3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75E393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C5C6D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3269704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06508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74B3B7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3C35B6A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73ABE2E7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2C9C6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E78BEDC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BDD" w:rsidRPr="00116EC1" w14:paraId="7AD0A71A" w14:textId="77777777" w:rsidTr="00F16E4E">
        <w:trPr>
          <w:trHeight w:val="144"/>
        </w:trPr>
        <w:tc>
          <w:tcPr>
            <w:tcW w:w="3150" w:type="dxa"/>
          </w:tcPr>
          <w:p w14:paraId="5A6C8B1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vAlign w:val="bottom"/>
          </w:tcPr>
          <w:p w14:paraId="112022A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18DF51B1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4A4DBD0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9AB8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21743A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8B01B6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CCD64C2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F1E7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95FEF8E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75E2E4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58E2989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DC250B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D85DA4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13DA5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BAC21CF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599D2C0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936CD5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70684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15D7EA8" w14:textId="77777777" w:rsidR="00797BDD" w:rsidRPr="00116EC1" w:rsidRDefault="00797BDD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E6705" w:rsidRPr="00116EC1" w14:paraId="6982498F" w14:textId="77777777" w:rsidTr="002D2BE3">
        <w:trPr>
          <w:trHeight w:val="144"/>
        </w:trPr>
        <w:tc>
          <w:tcPr>
            <w:tcW w:w="3150" w:type="dxa"/>
          </w:tcPr>
          <w:p w14:paraId="31A799DE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24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ผลขาดทุนจากการตัดรายการสินทรัพย์ทางการเงินที่วัดมูลค่าด้วยราคาทุนตัดจำหน่ายและ</w:t>
            </w:r>
            <w:r w:rsidRPr="00116EC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05F8C760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F3D96CE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4CFAF2" w14:textId="7B642065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(715</w:t>
            </w:r>
            <w:r w:rsidRPr="007E67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495)</w:t>
            </w:r>
          </w:p>
        </w:tc>
        <w:tc>
          <w:tcPr>
            <w:tcW w:w="257" w:type="dxa"/>
          </w:tcPr>
          <w:p w14:paraId="3843E9D6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3403D9D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88678F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06E7B01" w14:textId="65F9A34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(759,320)</w:t>
            </w:r>
          </w:p>
        </w:tc>
        <w:tc>
          <w:tcPr>
            <w:tcW w:w="270" w:type="dxa"/>
          </w:tcPr>
          <w:p w14:paraId="49719B0C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655F25A" w14:textId="2B85CB3A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A3F3C1D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6F20112" w14:textId="19AAC35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D1FF5E4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5DBDF8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D9A0C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068B823" w14:textId="3F4DC223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(43</w:t>
            </w:r>
            <w:r w:rsidRPr="007E67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623)</w:t>
            </w:r>
          </w:p>
        </w:tc>
        <w:tc>
          <w:tcPr>
            <w:tcW w:w="236" w:type="dxa"/>
          </w:tcPr>
          <w:p w14:paraId="2C6CFCEB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9FAEFC0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ACC6FBD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C2F93EB" w14:textId="7525157C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(131,535)</w:t>
            </w:r>
          </w:p>
        </w:tc>
        <w:tc>
          <w:tcPr>
            <w:tcW w:w="236" w:type="dxa"/>
          </w:tcPr>
          <w:p w14:paraId="784A8253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D768FFA" w14:textId="05CC8224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87E6454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3DBC3AF" w14:textId="331A6F69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0EEC9E4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7FEF45A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4982730" w14:textId="77777777" w:rsidR="007E6705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47F8A7AB" w14:textId="3A7A7F7A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(759</w:t>
            </w:r>
            <w:r w:rsidRPr="007E67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118)</w:t>
            </w:r>
          </w:p>
        </w:tc>
        <w:tc>
          <w:tcPr>
            <w:tcW w:w="236" w:type="dxa"/>
          </w:tcPr>
          <w:p w14:paraId="29453718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6962C8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33FF55A5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5F5F63BE" w14:textId="65855D40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(890,855)</w:t>
            </w:r>
          </w:p>
        </w:tc>
      </w:tr>
      <w:tr w:rsidR="007E6705" w:rsidRPr="00116EC1" w14:paraId="1D1BB894" w14:textId="77777777" w:rsidTr="002D2BE3">
        <w:trPr>
          <w:trHeight w:val="144"/>
        </w:trPr>
        <w:tc>
          <w:tcPr>
            <w:tcW w:w="3150" w:type="dxa"/>
          </w:tcPr>
          <w:p w14:paraId="464CF579" w14:textId="5D1EB7EB" w:rsidR="007E6705" w:rsidRPr="00116EC1" w:rsidRDefault="009D251F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7E6705" w:rsidRPr="00116EC1">
              <w:rPr>
                <w:rFonts w:ascii="Angsana New" w:hAnsi="Angsana New" w:cs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11720CD5" w14:textId="08966F2B" w:rsidR="007E6705" w:rsidRPr="00116EC1" w:rsidRDefault="00DB2BEA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475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873)</w:t>
            </w:r>
          </w:p>
        </w:tc>
        <w:tc>
          <w:tcPr>
            <w:tcW w:w="257" w:type="dxa"/>
          </w:tcPr>
          <w:p w14:paraId="5F63141B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</w:tcPr>
          <w:p w14:paraId="770729A5" w14:textId="6BA7701B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(2,577,172)</w:t>
            </w:r>
          </w:p>
        </w:tc>
        <w:tc>
          <w:tcPr>
            <w:tcW w:w="270" w:type="dxa"/>
          </w:tcPr>
          <w:p w14:paraId="68D596F9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50DCE5C" w14:textId="46D2312F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B27B95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33BED01" w14:textId="7F39307E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000C17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14:paraId="15DCA833" w14:textId="707D3F86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7E67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6705">
              <w:rPr>
                <w:rFonts w:ascii="Angsana New" w:hAnsi="Angsana New" w:cs="Angsana New"/>
                <w:sz w:val="24"/>
                <w:szCs w:val="24"/>
                <w:cs/>
              </w:rPr>
              <w:t>297)</w:t>
            </w:r>
          </w:p>
        </w:tc>
        <w:tc>
          <w:tcPr>
            <w:tcW w:w="236" w:type="dxa"/>
          </w:tcPr>
          <w:p w14:paraId="4D2D57D6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5F8F8621" w14:textId="3C4033C8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16EC1">
              <w:rPr>
                <w:rFonts w:ascii="Angsana New" w:hAnsi="Angsana New" w:cs="Angsana New"/>
                <w:sz w:val="24"/>
                <w:szCs w:val="24"/>
              </w:rPr>
              <w:t>(37,530)</w:t>
            </w:r>
          </w:p>
        </w:tc>
        <w:tc>
          <w:tcPr>
            <w:tcW w:w="236" w:type="dxa"/>
          </w:tcPr>
          <w:p w14:paraId="20199494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065BD85" w14:textId="11A954CE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24634C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021521" w14:textId="235EEBA6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7F16782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31CBBDE" w14:textId="2C205986" w:rsidR="007E6705" w:rsidRPr="00116EC1" w:rsidRDefault="00DB2BEA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481</w:t>
            </w:r>
            <w:r w:rsidRPr="00DB2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B2BEA">
              <w:rPr>
                <w:rFonts w:ascii="Angsana New" w:hAnsi="Angsana New" w:cs="Angsana New"/>
                <w:sz w:val="24"/>
                <w:szCs w:val="24"/>
                <w:cs/>
              </w:rPr>
              <w:t>170)</w:t>
            </w:r>
          </w:p>
        </w:tc>
        <w:tc>
          <w:tcPr>
            <w:tcW w:w="236" w:type="dxa"/>
          </w:tcPr>
          <w:p w14:paraId="60602517" w14:textId="77777777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37BBD58" w14:textId="59AF043C" w:rsidR="007E6705" w:rsidRPr="00116EC1" w:rsidRDefault="007E6705" w:rsidP="007E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</w:rPr>
              <w:t>(2,614,702)</w:t>
            </w:r>
          </w:p>
        </w:tc>
      </w:tr>
    </w:tbl>
    <w:p w14:paraId="6E0FF3DB" w14:textId="77777777" w:rsidR="001967F2" w:rsidRDefault="001967F2">
      <w:r>
        <w:br w:type="page"/>
      </w:r>
    </w:p>
    <w:tbl>
      <w:tblPr>
        <w:tblStyle w:val="TableGrid"/>
        <w:tblW w:w="14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73"/>
        <w:gridCol w:w="236"/>
        <w:gridCol w:w="822"/>
        <w:gridCol w:w="6"/>
        <w:gridCol w:w="230"/>
        <w:gridCol w:w="6"/>
        <w:gridCol w:w="957"/>
        <w:gridCol w:w="236"/>
        <w:gridCol w:w="934"/>
        <w:gridCol w:w="6"/>
      </w:tblGrid>
      <w:tr w:rsidR="001967F2" w:rsidRPr="006B417E" w14:paraId="72867515" w14:textId="77777777" w:rsidTr="00FA7ED7">
        <w:trPr>
          <w:trHeight w:val="144"/>
        </w:trPr>
        <w:tc>
          <w:tcPr>
            <w:tcW w:w="3150" w:type="dxa"/>
          </w:tcPr>
          <w:p w14:paraId="3CAB14BC" w14:textId="42B327F0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  <w:vAlign w:val="bottom"/>
          </w:tcPr>
          <w:p w14:paraId="0AA18C0D" w14:textId="2AA7E112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67F2" w:rsidRPr="006B417E" w14:paraId="2A258D80" w14:textId="77777777" w:rsidTr="00FA7ED7">
        <w:trPr>
          <w:trHeight w:val="144"/>
        </w:trPr>
        <w:tc>
          <w:tcPr>
            <w:tcW w:w="3150" w:type="dxa"/>
          </w:tcPr>
          <w:p w14:paraId="43BE9A6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7442CBC9" w14:textId="2D312F62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4190D1C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6B6382F1" w14:textId="52F39B51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63A3532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585D71C8" w14:textId="669A4EA9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vAlign w:val="bottom"/>
          </w:tcPr>
          <w:p w14:paraId="13E2E92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4"/>
            <w:vAlign w:val="bottom"/>
          </w:tcPr>
          <w:p w14:paraId="4B583B3D" w14:textId="48C89A3C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12E57BF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4"/>
            <w:vAlign w:val="bottom"/>
          </w:tcPr>
          <w:p w14:paraId="5C6F0527" w14:textId="52D1DEC4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75063" w:rsidRPr="006B417E" w14:paraId="428D52E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14305188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CB48BED" w14:textId="04FF19A1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7" w:type="dxa"/>
          </w:tcPr>
          <w:p w14:paraId="5568BB71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DEBCEAB" w14:textId="3EE9D484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A64502F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056501A8" w14:textId="1E5C0218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0EFD30B3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41EC04" w14:textId="7E412E5C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60816A4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F596C78" w14:textId="4309089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4A2F7BB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06AD5B" w14:textId="7D18AEA1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A354F9B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A3BB517" w14:textId="5B7109C1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4F9F0DA5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3DB4810" w14:textId="3B54CBFB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2E684E7A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2976ECA" w14:textId="1666F4F9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36823EB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DAD75CF" w14:textId="1BA81693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075063" w:rsidRPr="006B417E" w14:paraId="1DB9D65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792D7480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FDB576C" w14:textId="1A76BF40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7" w:type="dxa"/>
          </w:tcPr>
          <w:p w14:paraId="7CB5AD10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0BD2F0E" w14:textId="5893B66B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4C309D2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95CA00B" w14:textId="67075155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174AF45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474CBC7" w14:textId="20B8413B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0FBA3F61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71E148C" w14:textId="131864F6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807346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72ECED" w14:textId="60EC905A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7EF803D4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BB7E404" w14:textId="2949F250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8B314A4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2BB157" w14:textId="0E6F3154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gridSpan w:val="2"/>
          </w:tcPr>
          <w:p w14:paraId="1C3F47AD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42AD6F12" w14:textId="7CB05F3D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28ADA5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E7C692" w14:textId="3344F6D2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75063" w:rsidRPr="006B417E" w14:paraId="5282F683" w14:textId="77777777" w:rsidTr="00FA7ED7">
        <w:trPr>
          <w:trHeight w:val="144"/>
        </w:trPr>
        <w:tc>
          <w:tcPr>
            <w:tcW w:w="3150" w:type="dxa"/>
          </w:tcPr>
          <w:p w14:paraId="6A354C5A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</w:tcPr>
          <w:p w14:paraId="251FDD8B" w14:textId="03EF987A" w:rsidR="00075063" w:rsidRPr="001967F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967F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5063" w:rsidRPr="006B417E" w14:paraId="63264645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3E419E2A" w14:textId="35955671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5D8AA5" w14:textId="31C22213" w:rsidR="00075063" w:rsidRPr="00517C32" w:rsidRDefault="001031D1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194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868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333</w:t>
            </w:r>
          </w:p>
        </w:tc>
        <w:tc>
          <w:tcPr>
            <w:tcW w:w="257" w:type="dxa"/>
            <w:vAlign w:val="bottom"/>
          </w:tcPr>
          <w:p w14:paraId="7D9CD087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14:paraId="03F8BD2A" w14:textId="7DA09FCA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175,386,927</w:t>
            </w:r>
          </w:p>
        </w:tc>
        <w:tc>
          <w:tcPr>
            <w:tcW w:w="270" w:type="dxa"/>
            <w:vAlign w:val="bottom"/>
          </w:tcPr>
          <w:p w14:paraId="787D99F2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0587C0C5" w14:textId="389C0AB4" w:rsidR="00075063" w:rsidRPr="00517C32" w:rsidRDefault="00B819F8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209</w:t>
            </w:r>
          </w:p>
        </w:tc>
        <w:tc>
          <w:tcPr>
            <w:tcW w:w="236" w:type="dxa"/>
            <w:vAlign w:val="bottom"/>
          </w:tcPr>
          <w:p w14:paraId="43FAEFC0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CCC7CB5" w14:textId="40232E08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368</w:t>
            </w:r>
          </w:p>
        </w:tc>
        <w:tc>
          <w:tcPr>
            <w:tcW w:w="236" w:type="dxa"/>
            <w:vAlign w:val="bottom"/>
          </w:tcPr>
          <w:p w14:paraId="1BD8EB12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BBED7AB" w14:textId="47BC3FB6" w:rsidR="00075063" w:rsidRPr="00517C32" w:rsidRDefault="00B819F8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656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691</w:t>
            </w:r>
          </w:p>
        </w:tc>
        <w:tc>
          <w:tcPr>
            <w:tcW w:w="236" w:type="dxa"/>
            <w:vAlign w:val="bottom"/>
          </w:tcPr>
          <w:p w14:paraId="1364BBED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A8A2FDE" w14:textId="2BB50A28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711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425B170A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</w:tcPr>
          <w:p w14:paraId="3B8FA7BC" w14:textId="2BED56CB" w:rsidR="00075063" w:rsidRPr="00517C32" w:rsidRDefault="00B819F8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66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(9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B66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092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B66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105)</w:t>
            </w:r>
          </w:p>
        </w:tc>
        <w:tc>
          <w:tcPr>
            <w:tcW w:w="236" w:type="dxa"/>
            <w:vAlign w:val="bottom"/>
          </w:tcPr>
          <w:p w14:paraId="1122AD9E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7A6B4376" w14:textId="282672C0" w:rsidR="00075063" w:rsidRPr="006B417E" w:rsidRDefault="00075063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36" w:type="dxa"/>
            <w:gridSpan w:val="2"/>
            <w:vAlign w:val="bottom"/>
          </w:tcPr>
          <w:p w14:paraId="0008077F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double" w:sz="4" w:space="0" w:color="auto"/>
            </w:tcBorders>
          </w:tcPr>
          <w:p w14:paraId="4F144FE7" w14:textId="469801C2" w:rsidR="00075063" w:rsidRPr="00517C32" w:rsidRDefault="001031D1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190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504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128</w:t>
            </w:r>
          </w:p>
        </w:tc>
        <w:tc>
          <w:tcPr>
            <w:tcW w:w="236" w:type="dxa"/>
            <w:vAlign w:val="bottom"/>
          </w:tcPr>
          <w:p w14:paraId="594A36A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0F203F3A" w14:textId="1D27582D" w:rsidR="00075063" w:rsidRPr="00A442BE" w:rsidRDefault="00075063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170,846,051</w:t>
            </w:r>
          </w:p>
        </w:tc>
      </w:tr>
      <w:tr w:rsidR="00075063" w:rsidRPr="006B417E" w14:paraId="03EF01D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76C70053" w14:textId="3D21FBBA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B646E2E" w14:textId="76B2A2D9" w:rsidR="00075063" w:rsidRPr="00517C32" w:rsidRDefault="001031D1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153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894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188</w:t>
            </w:r>
          </w:p>
        </w:tc>
        <w:tc>
          <w:tcPr>
            <w:tcW w:w="257" w:type="dxa"/>
            <w:vAlign w:val="bottom"/>
          </w:tcPr>
          <w:p w14:paraId="66E3C8A1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94B43C" w14:textId="6EE3D288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138,466,947</w:t>
            </w:r>
          </w:p>
        </w:tc>
        <w:tc>
          <w:tcPr>
            <w:tcW w:w="270" w:type="dxa"/>
            <w:vAlign w:val="bottom"/>
          </w:tcPr>
          <w:p w14:paraId="22D34348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</w:tcPr>
          <w:p w14:paraId="1DC8E0B3" w14:textId="615CA7D7" w:rsidR="00075063" w:rsidRPr="00517C32" w:rsidRDefault="00B819F8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285</w:t>
            </w:r>
          </w:p>
        </w:tc>
        <w:tc>
          <w:tcPr>
            <w:tcW w:w="236" w:type="dxa"/>
            <w:vAlign w:val="bottom"/>
          </w:tcPr>
          <w:p w14:paraId="3E60E7B4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A5B278" w14:textId="5C1B6B6A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6" w:type="dxa"/>
            <w:vAlign w:val="bottom"/>
          </w:tcPr>
          <w:p w14:paraId="3DBC6369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</w:tcPr>
          <w:p w14:paraId="7F3E875C" w14:textId="64B4FA95" w:rsidR="00075063" w:rsidRPr="00517C32" w:rsidRDefault="00B819F8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422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654</w:t>
            </w:r>
          </w:p>
        </w:tc>
        <w:tc>
          <w:tcPr>
            <w:tcW w:w="236" w:type="dxa"/>
            <w:vAlign w:val="bottom"/>
          </w:tcPr>
          <w:p w14:paraId="1CDBDAE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A4502" w14:textId="1EB602F6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3CE63D30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</w:tcPr>
          <w:p w14:paraId="67C61DA5" w14:textId="2F703BBB" w:rsidR="00075063" w:rsidRPr="00517C32" w:rsidRDefault="00B819F8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090</w:t>
            </w:r>
            <w:r w:rsidRPr="00B819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819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105)</w:t>
            </w:r>
          </w:p>
        </w:tc>
        <w:tc>
          <w:tcPr>
            <w:tcW w:w="236" w:type="dxa"/>
            <w:vAlign w:val="bottom"/>
          </w:tcPr>
          <w:p w14:paraId="366C4086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F418A3" w14:textId="53E15BC4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316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36" w:type="dxa"/>
            <w:gridSpan w:val="2"/>
            <w:vAlign w:val="bottom"/>
          </w:tcPr>
          <w:p w14:paraId="3C621BC1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CF7C61" w14:textId="56CB34A4" w:rsidR="00075063" w:rsidRPr="00517C32" w:rsidRDefault="001031D1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149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265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1031D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022</w:t>
            </w:r>
          </w:p>
        </w:tc>
        <w:tc>
          <w:tcPr>
            <w:tcW w:w="236" w:type="dxa"/>
            <w:vAlign w:val="bottom"/>
          </w:tcPr>
          <w:p w14:paraId="24E350B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CF851" w14:textId="614DA4E5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,892,877</w:t>
            </w:r>
          </w:p>
        </w:tc>
      </w:tr>
      <w:tr w:rsidR="00075063" w:rsidRPr="006B417E" w14:paraId="374D0F99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619CC91E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C7AE3" w14:textId="77777777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63633206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6F830F08" w14:textId="77777777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4939B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08FF51CA" w14:textId="77777777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F179DD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5BDCF810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25636A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063BF0A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A49AD5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7ED499B2" w14:textId="77777777" w:rsidR="00075063" w:rsidRPr="00294FC3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93257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0AACF638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E882E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336B0B47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C9C6FF8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</w:tcBorders>
          </w:tcPr>
          <w:p w14:paraId="08805A62" w14:textId="77777777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181A8C" w14:textId="77777777" w:rsidR="00075063" w:rsidRPr="006B417E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BF4880" w14:textId="77777777" w:rsidR="00075063" w:rsidRPr="00800F42" w:rsidRDefault="00075063" w:rsidP="0007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B22BEC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EEEA89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7A730F">
          <w:headerReference w:type="default" r:id="rId10"/>
          <w:footerReference w:type="default" r:id="rId11"/>
          <w:pgSz w:w="16834" w:h="11909" w:orient="landscape" w:code="9"/>
          <w:pgMar w:top="619" w:right="1152" w:bottom="576" w:left="1152" w:header="720" w:footer="720" w:gutter="0"/>
          <w:cols w:space="720"/>
          <w:docGrid w:linePitch="360"/>
        </w:sectPr>
      </w:pPr>
    </w:p>
    <w:p w14:paraId="719BD8FD" w14:textId="77777777" w:rsidR="008F7087" w:rsidRDefault="00AA4C96" w:rsidP="008F70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เงินปัน</w:t>
      </w:r>
      <w:r w:rsidR="00083EA5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</w:t>
      </w:r>
    </w:p>
    <w:p w14:paraId="43E5BDA5" w14:textId="77777777" w:rsidR="008F7087" w:rsidRPr="00B422B1" w:rsidRDefault="008F7087" w:rsidP="008F7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23E29BA9" w14:textId="77777777" w:rsidR="008F7087" w:rsidRPr="008F7087" w:rsidRDefault="008F7087" w:rsidP="008F7087">
      <w:pPr>
        <w:rPr>
          <w:rFonts w:cstheme="minorBidi"/>
          <w:lang w:val="th-TH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8F7087" w:rsidRPr="006B417E" w14:paraId="69FF3147" w14:textId="77777777" w:rsidTr="002E12D7">
        <w:trPr>
          <w:trHeight w:val="218"/>
          <w:tblHeader/>
        </w:trPr>
        <w:tc>
          <w:tcPr>
            <w:tcW w:w="2520" w:type="dxa"/>
            <w:vAlign w:val="bottom"/>
          </w:tcPr>
          <w:p w14:paraId="5CADFD6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E078D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389CBEB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6860C618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39C6AB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B80E09" w14:textId="77777777" w:rsidR="008F7087" w:rsidRPr="006B417E" w:rsidDel="00D43E7A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7087" w:rsidRPr="006B417E" w14:paraId="334CE08E" w14:textId="77777777" w:rsidTr="002E12D7">
        <w:trPr>
          <w:trHeight w:val="220"/>
          <w:tblHeader/>
        </w:trPr>
        <w:tc>
          <w:tcPr>
            <w:tcW w:w="2520" w:type="dxa"/>
          </w:tcPr>
          <w:p w14:paraId="7E1271F8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4AB2DA2" w14:textId="7BA91EE4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5602611D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547764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7519B6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68218D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DBEE2B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4FC5" w:rsidRPr="006B417E" w14:paraId="0482497C" w14:textId="77777777" w:rsidTr="002E12D7">
        <w:trPr>
          <w:trHeight w:val="228"/>
        </w:trPr>
        <w:tc>
          <w:tcPr>
            <w:tcW w:w="2520" w:type="dxa"/>
          </w:tcPr>
          <w:p w14:paraId="274F8805" w14:textId="503C34C2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5C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DB5C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121F8E4" w14:textId="741FE3E5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5C0A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DB5C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B5C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7F560AD5" w14:textId="41723CCF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DB5C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DB5C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22EA7C93" w14:textId="365DE953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DB5C0A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8B9DC29" w14:textId="77777777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FD2AF" w14:textId="58AAC087" w:rsidR="003B4FC5" w:rsidRPr="00DB5C0A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B5C0A">
              <w:rPr>
                <w:rFonts w:asciiTheme="majorBidi" w:hAnsiTheme="majorBidi" w:cstheme="majorBidi"/>
                <w:sz w:val="28"/>
                <w:szCs w:val="28"/>
              </w:rPr>
              <w:t>530,000</w:t>
            </w:r>
          </w:p>
        </w:tc>
      </w:tr>
      <w:tr w:rsidR="003B4FC5" w:rsidRPr="006B417E" w14:paraId="242BDFA2" w14:textId="77777777" w:rsidTr="002E12D7">
        <w:trPr>
          <w:trHeight w:val="228"/>
        </w:trPr>
        <w:tc>
          <w:tcPr>
            <w:tcW w:w="2520" w:type="dxa"/>
          </w:tcPr>
          <w:p w14:paraId="1549DF9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13202F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C688BC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1787016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70C30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F69E83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FC5" w:rsidRPr="006B417E" w14:paraId="15E8D151" w14:textId="77777777" w:rsidTr="002E12D7">
        <w:trPr>
          <w:trHeight w:val="220"/>
        </w:trPr>
        <w:tc>
          <w:tcPr>
            <w:tcW w:w="2520" w:type="dxa"/>
          </w:tcPr>
          <w:p w14:paraId="422F0DBD" w14:textId="09FC51F9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22ED4DE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A90DE1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866AA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B62A29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C4827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FC5" w:rsidRPr="006B417E" w14:paraId="3F7CBC62" w14:textId="77777777" w:rsidTr="002E12D7">
        <w:trPr>
          <w:trHeight w:val="192"/>
        </w:trPr>
        <w:tc>
          <w:tcPr>
            <w:tcW w:w="2520" w:type="dxa"/>
          </w:tcPr>
          <w:p w14:paraId="1FB2DF67" w14:textId="2A31EDB4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6C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C313721" w14:textId="39447E4E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771CB61E" w14:textId="1FDF5030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23838187" w14:textId="2A448F83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070CEFCA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57C066" w14:textId="0F22FB9F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F7087">
              <w:rPr>
                <w:rFonts w:asciiTheme="majorBidi" w:hAnsiTheme="majorBidi"/>
                <w:sz w:val="28"/>
                <w:szCs w:val="28"/>
                <w:cs/>
              </w:rPr>
              <w:t>445</w:t>
            </w:r>
            <w:r w:rsidRPr="008F70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087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</w:tr>
    </w:tbl>
    <w:p w14:paraId="4CF31429" w14:textId="77777777" w:rsidR="008F7087" w:rsidRPr="003B4FC5" w:rsidRDefault="008F7087" w:rsidP="008F7087">
      <w:pPr>
        <w:rPr>
          <w:rFonts w:cstheme="minorBidi"/>
          <w:cs/>
        </w:rPr>
        <w:sectPr w:rsidR="008F7087" w:rsidRPr="003B4FC5" w:rsidSect="00A442B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D758E3" w14:textId="4F4D9FF0" w:rsidR="00FC319F" w:rsidRPr="00AA4C96" w:rsidRDefault="00FC319F" w:rsidP="00FC31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3D79A97F" w14:textId="77777777" w:rsidR="00FC319F" w:rsidRPr="00B422B1" w:rsidRDefault="00FC319F" w:rsidP="00FC3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7F684D58" w14:textId="77777777" w:rsidR="00FC319F" w:rsidRPr="006B417E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F6C2280" w14:textId="77777777" w:rsidR="00FC319F" w:rsidRPr="00B422B1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  <w:lang w:bidi="th-TH"/>
        </w:rPr>
      </w:pPr>
    </w:p>
    <w:p w14:paraId="52747A51" w14:textId="77777777" w:rsidR="00FC319F" w:rsidRPr="006B417E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</w:t>
      </w:r>
      <w:r>
        <w:rPr>
          <w:rFonts w:asciiTheme="majorBidi" w:hAnsiTheme="majorBidi" w:cstheme="majorBidi"/>
          <w:b/>
          <w:sz w:val="28"/>
          <w:szCs w:val="28"/>
          <w:lang w:val="en-US" w:bidi="th-TH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9854BE4" w14:textId="77777777" w:rsidR="00FC319F" w:rsidRPr="00B422B1" w:rsidRDefault="00FC319F" w:rsidP="00FC319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5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6"/>
        <w:gridCol w:w="180"/>
        <w:gridCol w:w="1094"/>
        <w:gridCol w:w="180"/>
        <w:gridCol w:w="1129"/>
      </w:tblGrid>
      <w:tr w:rsidR="00FC319F" w:rsidRPr="00D029E8" w14:paraId="2C56CECE" w14:textId="77777777" w:rsidTr="000631E4">
        <w:trPr>
          <w:cantSplit/>
          <w:trHeight w:val="74"/>
          <w:tblHeader/>
        </w:trPr>
        <w:tc>
          <w:tcPr>
            <w:tcW w:w="3955" w:type="dxa"/>
            <w:vAlign w:val="bottom"/>
          </w:tcPr>
          <w:p w14:paraId="69BD5B31" w14:textId="77777777" w:rsidR="00FC319F" w:rsidRPr="00D029E8" w:rsidDel="00A71EB6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5" w:type="dxa"/>
            <w:gridSpan w:val="13"/>
            <w:vAlign w:val="center"/>
          </w:tcPr>
          <w:p w14:paraId="20606030" w14:textId="77777777" w:rsidR="00FC319F" w:rsidRPr="00D029E8" w:rsidRDefault="00FC319F" w:rsidP="00230A4A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319F" w:rsidRPr="00D029E8" w14:paraId="3812995D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1948859C" w14:textId="77777777" w:rsidR="00FC319F" w:rsidRPr="00D029E8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0E3A842C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5ED3EEF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29944472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C319F" w:rsidRPr="00D029E8" w14:paraId="7E2C9C8B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3C92575B" w14:textId="77777777" w:rsidR="00FC319F" w:rsidRPr="00D029E8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552E1E57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54ED91A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CEBB10F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0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F45488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05BB534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094376E4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C34CAFD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05C34AA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5D0ED6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90F009B" w14:textId="77777777" w:rsidR="00FC319F" w:rsidRPr="00D029E8" w:rsidRDefault="00FC319F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F97247C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5F6B48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BA398DF" w14:textId="77777777" w:rsidR="00FC319F" w:rsidRPr="00D029E8" w:rsidRDefault="00FC319F" w:rsidP="00230A4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C319F" w:rsidRPr="00D029E8" w14:paraId="7DEC3547" w14:textId="77777777" w:rsidTr="000631E4">
        <w:trPr>
          <w:cantSplit/>
          <w:trHeight w:val="56"/>
          <w:tblHeader/>
        </w:trPr>
        <w:tc>
          <w:tcPr>
            <w:tcW w:w="3955" w:type="dxa"/>
            <w:vAlign w:val="bottom"/>
          </w:tcPr>
          <w:p w14:paraId="107E7251" w14:textId="77777777" w:rsidR="00FC319F" w:rsidRPr="00D029E8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5" w:type="dxa"/>
            <w:gridSpan w:val="13"/>
            <w:vAlign w:val="bottom"/>
          </w:tcPr>
          <w:p w14:paraId="5DF43D9A" w14:textId="77777777" w:rsidR="00FC319F" w:rsidRPr="00D029E8" w:rsidRDefault="00FC319F" w:rsidP="00230A4A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31E4" w:rsidRPr="00D029E8" w14:paraId="273226B0" w14:textId="77777777" w:rsidTr="00FE15A2">
        <w:trPr>
          <w:cantSplit/>
          <w:trHeight w:val="56"/>
        </w:trPr>
        <w:tc>
          <w:tcPr>
            <w:tcW w:w="3955" w:type="dxa"/>
          </w:tcPr>
          <w:p w14:paraId="6AD627FE" w14:textId="581CFE84" w:rsidR="000631E4" w:rsidRPr="00D029E8" w:rsidRDefault="000631E4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029E8"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175" w:type="dxa"/>
            <w:gridSpan w:val="13"/>
            <w:vAlign w:val="bottom"/>
          </w:tcPr>
          <w:p w14:paraId="34C93CE7" w14:textId="77777777" w:rsidR="000631E4" w:rsidRPr="00D029E8" w:rsidRDefault="000631E4" w:rsidP="00230A4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0631E4" w:rsidRPr="00D029E8" w14:paraId="1CD788CE" w14:textId="77777777" w:rsidTr="000631E4">
        <w:trPr>
          <w:cantSplit/>
        </w:trPr>
        <w:tc>
          <w:tcPr>
            <w:tcW w:w="3955" w:type="dxa"/>
          </w:tcPr>
          <w:p w14:paraId="4C9CBC36" w14:textId="6BC2D92E" w:rsidR="000631E4" w:rsidRPr="00D029E8" w:rsidRDefault="000631E4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33ED4028" w14:textId="5E6FD4FA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FC2FE85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6AB12CD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FD1E2F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87BD780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2072EF4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8A11E3B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11A43C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7D673BB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228FEC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F8130B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FF83AF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56B9F9F" w14:textId="77777777" w:rsidR="000631E4" w:rsidRPr="00D029E8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60DF4AE0" w14:textId="77777777" w:rsidTr="000631E4">
        <w:trPr>
          <w:cantSplit/>
        </w:trPr>
        <w:tc>
          <w:tcPr>
            <w:tcW w:w="3955" w:type="dxa"/>
          </w:tcPr>
          <w:p w14:paraId="26BFB94F" w14:textId="40C3EB27" w:rsidR="00083AC3" w:rsidRPr="00D029E8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2434D5A8" w14:textId="1B0F288A" w:rsidR="00083AC3" w:rsidRPr="00D029E8" w:rsidRDefault="0016222C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9F54C39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279F767" w14:textId="3E0F8AF4" w:rsidR="00083AC3" w:rsidRPr="00D029E8" w:rsidRDefault="0016222C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735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654</w:t>
            </w:r>
          </w:p>
        </w:tc>
        <w:tc>
          <w:tcPr>
            <w:tcW w:w="180" w:type="dxa"/>
            <w:vAlign w:val="bottom"/>
          </w:tcPr>
          <w:p w14:paraId="4C151C4F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EBE022" w14:textId="021FDA87" w:rsidR="00083AC3" w:rsidRPr="00D029E8" w:rsidRDefault="0016222C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735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654</w:t>
            </w:r>
          </w:p>
        </w:tc>
        <w:tc>
          <w:tcPr>
            <w:tcW w:w="185" w:type="dxa"/>
            <w:vAlign w:val="bottom"/>
          </w:tcPr>
          <w:p w14:paraId="54026599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0071F9" w14:textId="3F781465" w:rsidR="00083AC3" w:rsidRPr="00D029E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216407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B074313" w14:textId="6AD5E914" w:rsidR="00083AC3" w:rsidRPr="00D029E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53354">
              <w:rPr>
                <w:rFonts w:ascii="Angsana New" w:hAnsi="Angsana New" w:cs="Angsana New"/>
                <w:sz w:val="28"/>
                <w:szCs w:val="28"/>
              </w:rPr>
              <w:t>28,001,064</w:t>
            </w:r>
          </w:p>
        </w:tc>
        <w:tc>
          <w:tcPr>
            <w:tcW w:w="180" w:type="dxa"/>
            <w:vAlign w:val="bottom"/>
          </w:tcPr>
          <w:p w14:paraId="50A50445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5A1B922" w14:textId="4F24525A" w:rsidR="00083AC3" w:rsidRPr="00D029E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48470A" w14:textId="777777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7D9FD82" w14:textId="39F38AE5" w:rsidR="00083AC3" w:rsidRPr="00D029E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53354">
              <w:rPr>
                <w:rFonts w:ascii="Angsana New" w:hAnsi="Angsana New" w:cs="Angsana New"/>
                <w:sz w:val="28"/>
                <w:szCs w:val="28"/>
              </w:rPr>
              <w:t>28,001,064</w:t>
            </w:r>
          </w:p>
        </w:tc>
      </w:tr>
      <w:tr w:rsidR="00083AC3" w:rsidRPr="00D029E8" w14:paraId="28A93F2C" w14:textId="77777777" w:rsidTr="000631E4">
        <w:trPr>
          <w:cantSplit/>
        </w:trPr>
        <w:tc>
          <w:tcPr>
            <w:tcW w:w="3955" w:type="dxa"/>
          </w:tcPr>
          <w:p w14:paraId="13A80BD9" w14:textId="38B95B97" w:rsidR="00083AC3" w:rsidRPr="00D029E8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30DB4279" w14:textId="55FAA27D" w:rsidR="00083AC3" w:rsidRPr="00D029E8" w:rsidRDefault="0016222C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691F019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7B4EE9D" w14:textId="35550ADE" w:rsidR="00083AC3" w:rsidRPr="00D029E8" w:rsidRDefault="0016222C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116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520</w:t>
            </w:r>
          </w:p>
        </w:tc>
        <w:tc>
          <w:tcPr>
            <w:tcW w:w="180" w:type="dxa"/>
            <w:vAlign w:val="bottom"/>
          </w:tcPr>
          <w:p w14:paraId="4332B65B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B8A992E" w14:textId="4AEF3615" w:rsidR="00083AC3" w:rsidRPr="00D029E8" w:rsidRDefault="0016222C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116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520</w:t>
            </w:r>
          </w:p>
        </w:tc>
        <w:tc>
          <w:tcPr>
            <w:tcW w:w="185" w:type="dxa"/>
            <w:vAlign w:val="bottom"/>
          </w:tcPr>
          <w:p w14:paraId="5F231E33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14A75F9" w14:textId="073EB3BC" w:rsidR="00083AC3" w:rsidRPr="00D903F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9CBD6F" w14:textId="77777777" w:rsidR="00083AC3" w:rsidRPr="00D903F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181BF4FD" w14:textId="27CD20DE" w:rsidR="00083AC3" w:rsidRPr="00D903F8" w:rsidRDefault="008252DD" w:rsidP="000B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104,808,095</w:t>
            </w:r>
          </w:p>
        </w:tc>
        <w:tc>
          <w:tcPr>
            <w:tcW w:w="180" w:type="dxa"/>
            <w:vAlign w:val="bottom"/>
          </w:tcPr>
          <w:p w14:paraId="03924117" w14:textId="77777777" w:rsidR="00083AC3" w:rsidRPr="00D903F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CD7D0A8" w14:textId="0B81DA1D" w:rsidR="00083AC3" w:rsidRPr="00D903F8" w:rsidRDefault="00153354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6C8F31" w14:textId="77777777" w:rsidR="00083AC3" w:rsidRPr="00D903F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5BE17F0" w14:textId="16A8E3AF" w:rsidR="00083AC3" w:rsidRPr="00D903F8" w:rsidRDefault="008252DD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104,808,095</w:t>
            </w:r>
          </w:p>
        </w:tc>
      </w:tr>
      <w:tr w:rsidR="00083AC3" w:rsidRPr="00D029E8" w14:paraId="5DF4B6F2" w14:textId="77777777" w:rsidTr="000631E4">
        <w:trPr>
          <w:cantSplit/>
        </w:trPr>
        <w:tc>
          <w:tcPr>
            <w:tcW w:w="3955" w:type="dxa"/>
          </w:tcPr>
          <w:p w14:paraId="7FE94935" w14:textId="1108235E" w:rsidR="00083AC3" w:rsidRPr="00D029E8" w:rsidRDefault="00083AC3" w:rsidP="006201AB">
            <w:pPr>
              <w:tabs>
                <w:tab w:val="left" w:pos="100"/>
              </w:tabs>
              <w:spacing w:line="240" w:lineRule="auto"/>
              <w:ind w:left="101" w:hanging="101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หนี้สินอนุพันธ์ </w:t>
            </w:r>
            <w:r w:rsidR="009D251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 w:rsidR="006201AB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6201A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33AA685F" w14:textId="36A6C91D" w:rsidR="00083AC3" w:rsidRPr="00D029E8" w:rsidRDefault="008E720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 w:rsidR="00A80A4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3" w:type="dxa"/>
            <w:vAlign w:val="bottom"/>
          </w:tcPr>
          <w:p w14:paraId="2B72D091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EB80C29" w14:textId="0BA5D319" w:rsidR="00083AC3" w:rsidRPr="00D029E8" w:rsidRDefault="008E720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77A8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A763E21" w14:textId="107B5DF8" w:rsidR="00083AC3" w:rsidRPr="00D029E8" w:rsidRDefault="00A80A4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5" w:type="dxa"/>
            <w:vAlign w:val="bottom"/>
          </w:tcPr>
          <w:p w14:paraId="753A2026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1F0396E" w14:textId="5FA04B08" w:rsidR="00083AC3" w:rsidRPr="00D029E8" w:rsidRDefault="008E720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D812E5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7599E2E" w14:textId="491791C8" w:rsidR="00083AC3" w:rsidRPr="00D029E8" w:rsidRDefault="00A80A4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  <w:vAlign w:val="bottom"/>
          </w:tcPr>
          <w:p w14:paraId="14160D07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CFE6F81" w14:textId="236B51BE" w:rsidR="00083AC3" w:rsidRPr="00D029E8" w:rsidRDefault="008E720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0876EA" w14:textId="77777777" w:rsidR="00083AC3" w:rsidRPr="00D029E8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7C6BAB0" w14:textId="4E5F31B0" w:rsidR="00083AC3" w:rsidRPr="00D029E8" w:rsidRDefault="00A80A4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083AC3" w:rsidRPr="00D029E8" w14:paraId="1C785917" w14:textId="77777777" w:rsidTr="00FE15A2">
        <w:trPr>
          <w:cantSplit/>
        </w:trPr>
        <w:tc>
          <w:tcPr>
            <w:tcW w:w="3955" w:type="dxa"/>
            <w:vAlign w:val="bottom"/>
          </w:tcPr>
          <w:p w14:paraId="101B46EC" w14:textId="37E2A019" w:rsidR="00083AC3" w:rsidRPr="00D029E8" w:rsidRDefault="00083AC3" w:rsidP="009B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17C7985" w14:textId="0C24A2BF" w:rsidR="00083AC3" w:rsidRPr="00D029E8" w:rsidRDefault="00083AC3" w:rsidP="009B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4E961F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4E1DC96" w14:textId="250E4155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D823C0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9E02FE4" w14:textId="2EED2D5A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89A0352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77E5FE8" w14:textId="5BF19682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3213EF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A338AB2" w14:textId="5E27D7A2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5CA476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B1DF585" w14:textId="39885CF6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60C110" w14:textId="77777777" w:rsidR="00083AC3" w:rsidRPr="00D029E8" w:rsidRDefault="00083AC3" w:rsidP="009B29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5DB632C" w14:textId="3F630D8D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5B586564" w14:textId="77777777" w:rsidTr="000631E4">
        <w:trPr>
          <w:cantSplit/>
        </w:trPr>
        <w:tc>
          <w:tcPr>
            <w:tcW w:w="3955" w:type="dxa"/>
            <w:vAlign w:val="bottom"/>
          </w:tcPr>
          <w:p w14:paraId="4FFE937B" w14:textId="6C9FF183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46CC480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BB5525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CBE1C9F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5CD1BC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7E6E832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066AA46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9EE650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F695AE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5D91DC9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4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587F3C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F160B20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5746F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B40ADCD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1813A459" w14:textId="77777777" w:rsidTr="000631E4">
        <w:trPr>
          <w:cantSplit/>
        </w:trPr>
        <w:tc>
          <w:tcPr>
            <w:tcW w:w="3955" w:type="dxa"/>
            <w:vAlign w:val="bottom"/>
          </w:tcPr>
          <w:p w14:paraId="1C5C481E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B47568E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D04D25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442C49D3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190522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4E6CF41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5A9CBA6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DF693BE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8EC434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B09D31B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F4B94E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75C0F9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78EFE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398CD96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607F75C3" w14:textId="77777777" w:rsidTr="000631E4">
        <w:trPr>
          <w:cantSplit/>
        </w:trPr>
        <w:tc>
          <w:tcPr>
            <w:tcW w:w="3955" w:type="dxa"/>
            <w:vAlign w:val="bottom"/>
          </w:tcPr>
          <w:p w14:paraId="0A8AA4BA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3DE1FC8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75F593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75AF1E6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FEFB2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EF668C7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E1E7123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0E71333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D849F2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3998828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0925B2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F7FC38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93F964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0D32D59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24094233" w14:textId="77777777" w:rsidTr="00855223">
        <w:trPr>
          <w:cantSplit/>
        </w:trPr>
        <w:tc>
          <w:tcPr>
            <w:tcW w:w="3955" w:type="dxa"/>
          </w:tcPr>
          <w:p w14:paraId="5A5A99F3" w14:textId="74842DAF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709" w:type="dxa"/>
            <w:vAlign w:val="bottom"/>
          </w:tcPr>
          <w:p w14:paraId="60D0EF38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761F6B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0A0312D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B5501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48D00B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C62172D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A2009BD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22832F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90F6EA7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14C893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85F62F4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640347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DDEB66D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3F335A6F" w14:textId="77777777" w:rsidTr="000631E4">
        <w:trPr>
          <w:cantSplit/>
        </w:trPr>
        <w:tc>
          <w:tcPr>
            <w:tcW w:w="3955" w:type="dxa"/>
          </w:tcPr>
          <w:p w14:paraId="19BD53E8" w14:textId="6DA47C43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F48A85A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6F3998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3015F33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ADFF6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C2C8830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3714486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B5E8D2A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A5ED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6F57575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A80669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0ABC30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279AB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F62751B" w14:textId="7777777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3AC3" w:rsidRPr="00D029E8" w14:paraId="6BED396A" w14:textId="77777777" w:rsidTr="00855223">
        <w:trPr>
          <w:cantSplit/>
        </w:trPr>
        <w:tc>
          <w:tcPr>
            <w:tcW w:w="3955" w:type="dxa"/>
          </w:tcPr>
          <w:p w14:paraId="693697F3" w14:textId="67998512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6E703152" w14:textId="0792F9C8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1211424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4D0EA4EF" w14:textId="560BBF4D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27,095,626</w:t>
            </w:r>
          </w:p>
        </w:tc>
        <w:tc>
          <w:tcPr>
            <w:tcW w:w="180" w:type="dxa"/>
            <w:vAlign w:val="bottom"/>
          </w:tcPr>
          <w:p w14:paraId="45DA4854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215A0BF" w14:textId="1BB6C81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27,095,626</w:t>
            </w:r>
          </w:p>
        </w:tc>
        <w:tc>
          <w:tcPr>
            <w:tcW w:w="185" w:type="dxa"/>
            <w:vAlign w:val="bottom"/>
          </w:tcPr>
          <w:p w14:paraId="72C49E3E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F7AF13" w14:textId="4E26C909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046429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B836744" w14:textId="40FB3E54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4B1D6488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A6A486" w14:textId="0192F11D" w:rsidR="00083AC3" w:rsidRPr="00D029E8" w:rsidRDefault="00083AC3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0290D5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A7B0149" w14:textId="7D389BC8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27,341,898</w:t>
            </w:r>
          </w:p>
        </w:tc>
      </w:tr>
      <w:tr w:rsidR="00083AC3" w:rsidRPr="00D029E8" w14:paraId="2650B240" w14:textId="77777777" w:rsidTr="000631E4">
        <w:trPr>
          <w:cantSplit/>
        </w:trPr>
        <w:tc>
          <w:tcPr>
            <w:tcW w:w="3955" w:type="dxa"/>
          </w:tcPr>
          <w:p w14:paraId="4714FF0C" w14:textId="0832BF99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0B8947B4" w14:textId="2B0BEABD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907DC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E36671B" w14:textId="18A640CD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88,566,570</w:t>
            </w:r>
          </w:p>
        </w:tc>
        <w:tc>
          <w:tcPr>
            <w:tcW w:w="180" w:type="dxa"/>
            <w:vAlign w:val="bottom"/>
          </w:tcPr>
          <w:p w14:paraId="481E3D8A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B2BC2F4" w14:textId="44DD8CB9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88,566,570</w:t>
            </w:r>
          </w:p>
        </w:tc>
        <w:tc>
          <w:tcPr>
            <w:tcW w:w="185" w:type="dxa"/>
            <w:vAlign w:val="bottom"/>
          </w:tcPr>
          <w:p w14:paraId="68E2F317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5949B23" w14:textId="15E9E5A7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106921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D9DE18B" w14:textId="522C6FAE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6CE26111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3B2C5A2" w14:textId="650B8F50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54A674" w14:textId="77777777" w:rsidR="00083AC3" w:rsidRPr="00D029E8" w:rsidRDefault="00083AC3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6827860" w14:textId="355FB4E8" w:rsidR="00083AC3" w:rsidRPr="00D029E8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89,563,624</w:t>
            </w:r>
          </w:p>
        </w:tc>
      </w:tr>
      <w:tr w:rsidR="00083AC3" w:rsidRPr="00D029E8" w14:paraId="7C9FB2F0" w14:textId="77777777" w:rsidTr="000631E4">
        <w:trPr>
          <w:cantSplit/>
        </w:trPr>
        <w:tc>
          <w:tcPr>
            <w:tcW w:w="3955" w:type="dxa"/>
          </w:tcPr>
          <w:p w14:paraId="06C086EE" w14:textId="5905325D" w:rsidR="00083AC3" w:rsidRPr="00D029E8" w:rsidRDefault="00083AC3" w:rsidP="006201AB">
            <w:pPr>
              <w:tabs>
                <w:tab w:val="left" w:pos="100"/>
              </w:tabs>
              <w:spacing w:line="240" w:lineRule="auto"/>
              <w:ind w:left="101" w:hanging="101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หนี้สินอนุพันธ์ </w:t>
            </w:r>
            <w:r w:rsidR="009D251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 w:rsidR="006201AB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6201A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23050FD6" w14:textId="637322CE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143D4123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CF89EA1" w14:textId="66F466CA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8EA41D5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DEC5CD4" w14:textId="405D8BF0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3FB1D954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EB3AB8" w14:textId="09B88485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F385818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F9873D9" w14:textId="24DAC2F2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76A131A8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FAF477" w14:textId="73D8C9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814B93" w14:textId="7777777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93D3825" w14:textId="00A9702A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</w:rPr>
              <w:t>1,009,372</w:t>
            </w:r>
          </w:p>
        </w:tc>
      </w:tr>
      <w:tr w:rsidR="00083AC3" w:rsidRPr="00D029E8" w14:paraId="78A2F877" w14:textId="77777777" w:rsidTr="000631E4">
        <w:trPr>
          <w:cantSplit/>
        </w:trPr>
        <w:tc>
          <w:tcPr>
            <w:tcW w:w="3955" w:type="dxa"/>
          </w:tcPr>
          <w:p w14:paraId="15A096AE" w14:textId="530B3584" w:rsidR="00083AC3" w:rsidRPr="00D029E8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4CC13D7E" w14:textId="7010EC61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C60F207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E31B58F" w14:textId="7F409D6C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0EFF92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E6F6EF5" w14:textId="6CE431D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400B500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A2C8E8C" w14:textId="0959095C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6590FD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57804C3" w14:textId="37C8B277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5B984A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CEE147D" w14:textId="297340DF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4F5CC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1A66CA6" w14:textId="458C62FC" w:rsidR="00083AC3" w:rsidRPr="00D029E8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83AC3" w:rsidRPr="00D029E8" w14:paraId="4448D0B0" w14:textId="77777777" w:rsidTr="000631E4">
        <w:trPr>
          <w:cantSplit/>
        </w:trPr>
        <w:tc>
          <w:tcPr>
            <w:tcW w:w="3955" w:type="dxa"/>
          </w:tcPr>
          <w:p w14:paraId="1F22D71B" w14:textId="3B2A2442" w:rsidR="00083AC3" w:rsidRPr="00D029E8" w:rsidRDefault="00083AC3" w:rsidP="006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6A2F39D" w14:textId="6BE13E91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68887C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948A43C" w14:textId="5FDAE71D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D16B90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7183E05" w14:textId="699DA54A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80FFCF6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8685D95" w14:textId="25EF5507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AEC67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7AC0BFF" w14:textId="3D98B1F2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553B03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6C5A1DB" w14:textId="1D78C7E1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DF1824" w14:textId="77777777" w:rsidR="00083AC3" w:rsidRPr="00D029E8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7ADDECA" w14:textId="43368428" w:rsidR="00083AC3" w:rsidRPr="00D029E8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7903169" w14:textId="00244ADF" w:rsidR="004F43D5" w:rsidRDefault="004F43D5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E30D4D" w14:textId="0B58EB83" w:rsidR="00FF2D6E" w:rsidRPr="00BD041C" w:rsidRDefault="004F43D5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4"/>
        <w:gridCol w:w="180"/>
        <w:gridCol w:w="1094"/>
        <w:gridCol w:w="180"/>
        <w:gridCol w:w="1129"/>
      </w:tblGrid>
      <w:tr w:rsidR="00FF2D6E" w:rsidRPr="006B417E" w14:paraId="4B18677C" w14:textId="77777777" w:rsidTr="00142E76">
        <w:trPr>
          <w:cantSplit/>
          <w:trHeight w:val="74"/>
          <w:tblHeader/>
        </w:trPr>
        <w:tc>
          <w:tcPr>
            <w:tcW w:w="3957" w:type="dxa"/>
            <w:vAlign w:val="bottom"/>
          </w:tcPr>
          <w:p w14:paraId="171CC547" w14:textId="77777777" w:rsidR="00FF2D6E" w:rsidRPr="006B417E" w:rsidDel="00A71EB6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3" w:type="dxa"/>
            <w:gridSpan w:val="13"/>
            <w:vAlign w:val="center"/>
          </w:tcPr>
          <w:p w14:paraId="45C9002C" w14:textId="38DBF2FA" w:rsidR="00FF2D6E" w:rsidRPr="006B417E" w:rsidRDefault="00FF2D6E" w:rsidP="00FF2D6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F2D6E" w:rsidRPr="006B417E" w14:paraId="4353906C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0246CF2D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71869DA1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545A10BE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1" w:type="dxa"/>
            <w:gridSpan w:val="7"/>
            <w:tcBorders>
              <w:bottom w:val="single" w:sz="4" w:space="0" w:color="auto"/>
            </w:tcBorders>
            <w:vAlign w:val="bottom"/>
          </w:tcPr>
          <w:p w14:paraId="1E411F1E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F2D6E" w:rsidRPr="006B417E" w14:paraId="1C017667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77D866DB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43EEE7C7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F3E9FD3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0863605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D34BE4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01316CA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175DF643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ABD28A2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CC7C7C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0D06C46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6D6A15B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2F8F76C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38E280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555EA12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F2D6E" w:rsidRPr="006B417E" w14:paraId="5FFF8AAF" w14:textId="77777777" w:rsidTr="00142E76">
        <w:trPr>
          <w:cantSplit/>
          <w:trHeight w:val="56"/>
          <w:tblHeader/>
        </w:trPr>
        <w:tc>
          <w:tcPr>
            <w:tcW w:w="3957" w:type="dxa"/>
            <w:vAlign w:val="bottom"/>
          </w:tcPr>
          <w:p w14:paraId="7F281A4A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3" w:type="dxa"/>
            <w:gridSpan w:val="13"/>
            <w:vAlign w:val="bottom"/>
          </w:tcPr>
          <w:p w14:paraId="40859706" w14:textId="77777777" w:rsidR="00FF2D6E" w:rsidRPr="006B417E" w:rsidRDefault="00FF2D6E" w:rsidP="00142E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2D6E" w:rsidRPr="006B417E" w14:paraId="1969DE7F" w14:textId="77777777" w:rsidTr="000631E4">
        <w:trPr>
          <w:cantSplit/>
          <w:trHeight w:val="272"/>
        </w:trPr>
        <w:tc>
          <w:tcPr>
            <w:tcW w:w="3957" w:type="dxa"/>
            <w:vAlign w:val="bottom"/>
          </w:tcPr>
          <w:p w14:paraId="69783CAE" w14:textId="05ECD6BF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029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173" w:type="dxa"/>
            <w:gridSpan w:val="13"/>
            <w:vAlign w:val="bottom"/>
          </w:tcPr>
          <w:p w14:paraId="44BCC8A3" w14:textId="77777777" w:rsidR="00FF2D6E" w:rsidRPr="006B417E" w:rsidRDefault="00FF2D6E" w:rsidP="00142E7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F2D6E" w:rsidRPr="006B417E" w14:paraId="5EBE6647" w14:textId="77777777" w:rsidTr="00142E76">
        <w:trPr>
          <w:cantSplit/>
        </w:trPr>
        <w:tc>
          <w:tcPr>
            <w:tcW w:w="3957" w:type="dxa"/>
          </w:tcPr>
          <w:p w14:paraId="0D897A58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6E272B0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AA9A0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EE52EA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BAA9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10C2850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736D84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93D1C60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7643EE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C18A5A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97C73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1C36B9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45AED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F20F75C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0ADD9D84" w14:textId="77777777" w:rsidTr="00142E76">
        <w:trPr>
          <w:cantSplit/>
        </w:trPr>
        <w:tc>
          <w:tcPr>
            <w:tcW w:w="3957" w:type="dxa"/>
          </w:tcPr>
          <w:p w14:paraId="151BD83E" w14:textId="040CB9C8" w:rsidR="00FF2D6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68437A58" w14:textId="0B659022" w:rsidR="00FF2D6E" w:rsidRPr="006B417E" w:rsidRDefault="00A36CA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FB9682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6DE3089" w14:textId="5C13D82F" w:rsidR="00FF2D6E" w:rsidRPr="006B417E" w:rsidRDefault="00A36CAE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80" w:type="dxa"/>
            <w:vAlign w:val="bottom"/>
          </w:tcPr>
          <w:p w14:paraId="14F8B57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4554FF9" w14:textId="5F821468" w:rsidR="00FF2D6E" w:rsidRPr="006B417E" w:rsidRDefault="003F1390" w:rsidP="00041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1390">
              <w:rPr>
                <w:rFonts w:asciiTheme="majorBidi" w:hAnsiTheme="majorBidi" w:cs="Angsana New"/>
                <w:sz w:val="28"/>
                <w:szCs w:val="28"/>
                <w:cs/>
              </w:rPr>
              <w:t>487</w:t>
            </w:r>
            <w:r w:rsidRPr="003F13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1390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5" w:type="dxa"/>
            <w:vAlign w:val="bottom"/>
          </w:tcPr>
          <w:p w14:paraId="77E9C57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496768" w14:textId="6CB9D876" w:rsidR="00FF2D6E" w:rsidRPr="006B417E" w:rsidRDefault="004F40E8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10E05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F7A4D9B" w14:textId="107122E2" w:rsidR="00FF2D6E" w:rsidRPr="006B417E" w:rsidRDefault="004F40E8" w:rsidP="00B4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40E8">
              <w:rPr>
                <w:rFonts w:asciiTheme="majorBidi" w:hAnsiTheme="majorBidi" w:cstheme="majorBidi"/>
                <w:sz w:val="28"/>
                <w:szCs w:val="28"/>
              </w:rPr>
              <w:t>497,</w:t>
            </w:r>
            <w:r w:rsidR="00531A1D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80" w:type="dxa"/>
            <w:vAlign w:val="bottom"/>
          </w:tcPr>
          <w:p w14:paraId="5200066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02881D" w14:textId="30B20E58" w:rsidR="00FF2D6E" w:rsidRPr="006B417E" w:rsidRDefault="004F40E8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2CB38E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FF0FB17" w14:textId="03351EE1" w:rsidR="00FF2D6E" w:rsidRPr="006B417E" w:rsidRDefault="004F40E8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0E8">
              <w:rPr>
                <w:rFonts w:asciiTheme="majorBidi" w:hAnsiTheme="majorBidi" w:cstheme="majorBidi"/>
                <w:sz w:val="28"/>
                <w:szCs w:val="28"/>
              </w:rPr>
              <w:t>497,</w:t>
            </w:r>
            <w:r w:rsidR="00531A1D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FF2D6E" w:rsidRPr="006B417E" w14:paraId="15030557" w14:textId="77777777" w:rsidTr="00142E76">
        <w:trPr>
          <w:cantSplit/>
        </w:trPr>
        <w:tc>
          <w:tcPr>
            <w:tcW w:w="3957" w:type="dxa"/>
          </w:tcPr>
          <w:p w14:paraId="67DF02BC" w14:textId="77777777" w:rsidR="00FF2D6E" w:rsidRPr="00614AFB" w:rsidRDefault="00FF2D6E" w:rsidP="00FF2D6E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178E09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4C786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1B35A1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93DBF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69F0F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4D042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7A5F5C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D2E5C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9C5E14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5F4BE9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DF0068E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38586B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8A4CAC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27477DFC" w14:textId="77777777" w:rsidTr="00142E76">
        <w:trPr>
          <w:cantSplit/>
        </w:trPr>
        <w:tc>
          <w:tcPr>
            <w:tcW w:w="3957" w:type="dxa"/>
          </w:tcPr>
          <w:p w14:paraId="2FF08910" w14:textId="77777777" w:rsidR="00FF2D6E" w:rsidRPr="006B417E" w:rsidRDefault="00FF2D6E" w:rsidP="00614AFB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39C6F5F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0D6E5B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F366C6C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EA631F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E967B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43CADF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6EA0E4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32B32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010A913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333509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986932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C7326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6E4817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354" w:rsidRPr="006B417E" w14:paraId="0C5A56AB" w14:textId="77777777" w:rsidTr="00142E76">
        <w:trPr>
          <w:cantSplit/>
        </w:trPr>
        <w:tc>
          <w:tcPr>
            <w:tcW w:w="3957" w:type="dxa"/>
          </w:tcPr>
          <w:p w14:paraId="7CB8F885" w14:textId="77777777" w:rsidR="00153354" w:rsidRPr="006B417E" w:rsidRDefault="00153354" w:rsidP="0015335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5F230D8F" w14:textId="17BF13BC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ECC21E8" w14:textId="77777777" w:rsidR="00153354" w:rsidRPr="006B417E" w:rsidRDefault="00153354" w:rsidP="001533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83D9DE4" w14:textId="1864C893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735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654</w:t>
            </w:r>
          </w:p>
        </w:tc>
        <w:tc>
          <w:tcPr>
            <w:tcW w:w="180" w:type="dxa"/>
            <w:vAlign w:val="bottom"/>
          </w:tcPr>
          <w:p w14:paraId="4EDF2126" w14:textId="77777777" w:rsidR="00153354" w:rsidRPr="006B417E" w:rsidRDefault="00153354" w:rsidP="001533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107892B" w14:textId="6D6F687F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735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654</w:t>
            </w:r>
          </w:p>
        </w:tc>
        <w:tc>
          <w:tcPr>
            <w:tcW w:w="185" w:type="dxa"/>
            <w:vAlign w:val="bottom"/>
          </w:tcPr>
          <w:p w14:paraId="792612B4" w14:textId="77777777" w:rsidR="00153354" w:rsidRPr="006B417E" w:rsidRDefault="00153354" w:rsidP="001533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4A88CA9" w14:textId="7720BE2C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29003F" w14:textId="77777777" w:rsidR="00153354" w:rsidRPr="006B417E" w:rsidRDefault="00153354" w:rsidP="001533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CFB23FC" w14:textId="3E2CA023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3354">
              <w:rPr>
                <w:rFonts w:ascii="Angsana New" w:hAnsi="Angsana New" w:cs="Angsana New"/>
                <w:sz w:val="28"/>
                <w:szCs w:val="28"/>
              </w:rPr>
              <w:t>28,001,064</w:t>
            </w:r>
          </w:p>
        </w:tc>
        <w:tc>
          <w:tcPr>
            <w:tcW w:w="180" w:type="dxa"/>
            <w:vAlign w:val="bottom"/>
          </w:tcPr>
          <w:p w14:paraId="79A0761A" w14:textId="77777777" w:rsidR="00153354" w:rsidRPr="00716415" w:rsidRDefault="00153354" w:rsidP="00153354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BDFB184" w14:textId="510825D2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A9E859" w14:textId="77777777" w:rsidR="00153354" w:rsidRPr="00716415" w:rsidRDefault="00153354" w:rsidP="00153354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64437E8A" w14:textId="409FD197" w:rsidR="00153354" w:rsidRPr="006B417E" w:rsidRDefault="00153354" w:rsidP="0015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3354">
              <w:rPr>
                <w:rFonts w:ascii="Angsana New" w:hAnsi="Angsana New" w:cs="Angsana New"/>
                <w:sz w:val="28"/>
                <w:szCs w:val="28"/>
              </w:rPr>
              <w:t>28,001,064</w:t>
            </w:r>
          </w:p>
        </w:tc>
      </w:tr>
      <w:tr w:rsidR="00B13133" w:rsidRPr="006B417E" w14:paraId="2389AAAA" w14:textId="77777777" w:rsidTr="00142E76">
        <w:trPr>
          <w:cantSplit/>
        </w:trPr>
        <w:tc>
          <w:tcPr>
            <w:tcW w:w="3957" w:type="dxa"/>
          </w:tcPr>
          <w:p w14:paraId="00BB8C22" w14:textId="77777777" w:rsidR="00B13133" w:rsidRPr="006B417E" w:rsidRDefault="00B13133" w:rsidP="00B1313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35FB95B2" w14:textId="6608B9B5" w:rsidR="00B13133" w:rsidRPr="006B417E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FAAA0FD" w14:textId="77777777" w:rsidR="00B13133" w:rsidRPr="006B417E" w:rsidRDefault="00B13133" w:rsidP="00B131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FEEC841" w14:textId="77C95268" w:rsidR="00B13133" w:rsidRPr="006B417E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116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520</w:t>
            </w:r>
          </w:p>
        </w:tc>
        <w:tc>
          <w:tcPr>
            <w:tcW w:w="180" w:type="dxa"/>
            <w:vAlign w:val="bottom"/>
          </w:tcPr>
          <w:p w14:paraId="26851DE3" w14:textId="77777777" w:rsidR="00B13133" w:rsidRPr="006B417E" w:rsidRDefault="00B13133" w:rsidP="00B131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D850C0" w14:textId="016B5114" w:rsidR="00B13133" w:rsidRPr="006B417E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116</w:t>
            </w:r>
            <w:r w:rsidRPr="001622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222C">
              <w:rPr>
                <w:rFonts w:ascii="Angsana New" w:hAnsi="Angsana New" w:cs="Angsana New"/>
                <w:sz w:val="28"/>
                <w:szCs w:val="28"/>
                <w:cs/>
              </w:rPr>
              <w:t>520</w:t>
            </w:r>
          </w:p>
        </w:tc>
        <w:tc>
          <w:tcPr>
            <w:tcW w:w="185" w:type="dxa"/>
            <w:vAlign w:val="bottom"/>
          </w:tcPr>
          <w:p w14:paraId="149EB3F0" w14:textId="77777777" w:rsidR="00B13133" w:rsidRPr="006B417E" w:rsidRDefault="00B13133" w:rsidP="00B131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769BE07" w14:textId="4E3861B3" w:rsidR="00B13133" w:rsidRPr="006B417E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ABE318" w14:textId="77777777" w:rsidR="00B13133" w:rsidRPr="006B417E" w:rsidRDefault="00B13133" w:rsidP="00B131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333CD4F" w14:textId="11109C2B" w:rsidR="00B13133" w:rsidRPr="00D903F8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104,808,095</w:t>
            </w:r>
          </w:p>
        </w:tc>
        <w:tc>
          <w:tcPr>
            <w:tcW w:w="180" w:type="dxa"/>
            <w:vAlign w:val="bottom"/>
          </w:tcPr>
          <w:p w14:paraId="35583561" w14:textId="77777777" w:rsidR="00B13133" w:rsidRPr="00D903F8" w:rsidRDefault="00B13133" w:rsidP="00B13133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4049060" w14:textId="569C9389" w:rsidR="00B13133" w:rsidRPr="00D903F8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2366F4" w14:textId="77777777" w:rsidR="00B13133" w:rsidRPr="00D903F8" w:rsidRDefault="00B13133" w:rsidP="00B13133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7F315B54" w14:textId="3403991C" w:rsidR="00B13133" w:rsidRPr="00D903F8" w:rsidRDefault="00B13133" w:rsidP="00B1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3F8">
              <w:rPr>
                <w:rFonts w:ascii="Angsana New" w:hAnsi="Angsana New" w:cs="Angsana New"/>
                <w:sz w:val="28"/>
                <w:szCs w:val="28"/>
              </w:rPr>
              <w:t>104,808,095</w:t>
            </w:r>
          </w:p>
        </w:tc>
      </w:tr>
      <w:tr w:rsidR="008A0DDB" w:rsidRPr="006B417E" w14:paraId="3D57CFB0" w14:textId="77777777" w:rsidTr="00142E76">
        <w:trPr>
          <w:cantSplit/>
        </w:trPr>
        <w:tc>
          <w:tcPr>
            <w:tcW w:w="3957" w:type="dxa"/>
          </w:tcPr>
          <w:p w14:paraId="73650D0D" w14:textId="77777777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06B2AF00" w14:textId="13143858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3" w:type="dxa"/>
            <w:vAlign w:val="bottom"/>
          </w:tcPr>
          <w:p w14:paraId="0FF04F78" w14:textId="77777777" w:rsidR="008A0DDB" w:rsidRPr="006B417E" w:rsidRDefault="008A0DDB" w:rsidP="008A0D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125787A" w14:textId="7F4F0977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8B978A" w14:textId="77777777" w:rsidR="008A0DDB" w:rsidRPr="006B417E" w:rsidRDefault="008A0DDB" w:rsidP="008A0D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7418451" w14:textId="0E378AEF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5" w:type="dxa"/>
            <w:vAlign w:val="bottom"/>
          </w:tcPr>
          <w:p w14:paraId="677DE294" w14:textId="77777777" w:rsidR="008A0DDB" w:rsidRPr="006B417E" w:rsidRDefault="008A0DDB" w:rsidP="008A0D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36A28B9" w14:textId="51ADB40C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A91CB1" w14:textId="77777777" w:rsidR="008A0DDB" w:rsidRPr="006B417E" w:rsidRDefault="008A0DDB" w:rsidP="008A0D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4BEAA30" w14:textId="4798F4F7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  <w:vAlign w:val="bottom"/>
          </w:tcPr>
          <w:p w14:paraId="6193BEE3" w14:textId="77777777" w:rsidR="008A0DDB" w:rsidRPr="00716415" w:rsidRDefault="008A0DDB" w:rsidP="008A0DDB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C0F074B" w14:textId="14071BAB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97B99C" w14:textId="77777777" w:rsidR="008A0DDB" w:rsidRPr="00716415" w:rsidRDefault="008A0DDB" w:rsidP="008A0DDB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2B88F21" w14:textId="47D662E1" w:rsidR="008A0DDB" w:rsidRPr="006B417E" w:rsidRDefault="008A0DDB" w:rsidP="008A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E720E">
              <w:rPr>
                <w:rFonts w:ascii="Angsana New" w:hAnsi="Angsana New" w:cs="Angsana New"/>
                <w:sz w:val="28"/>
                <w:szCs w:val="28"/>
              </w:rPr>
              <w:t>1,731,37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FF2D6E" w:rsidRPr="006B417E" w14:paraId="3F312316" w14:textId="77777777" w:rsidTr="00142E76">
        <w:trPr>
          <w:cantSplit/>
        </w:trPr>
        <w:tc>
          <w:tcPr>
            <w:tcW w:w="3957" w:type="dxa"/>
          </w:tcPr>
          <w:p w14:paraId="418E9A8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6CBD7C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521F537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2C9057D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E4635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C35BF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9ABF36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4A502F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6EB98E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7D16CE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4BBE8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CD9D88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47A73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FEA6BA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4967EAF1" w14:textId="77777777" w:rsidTr="00142E76">
        <w:trPr>
          <w:cantSplit/>
        </w:trPr>
        <w:tc>
          <w:tcPr>
            <w:tcW w:w="3957" w:type="dxa"/>
          </w:tcPr>
          <w:p w14:paraId="6C41428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EA1996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8690A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D6761A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941F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E0490D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034BE4D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2756D0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E4BCA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B26FA7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64456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EC68E6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50E7B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4D563F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14E41655" w14:textId="77777777" w:rsidTr="00142E76">
        <w:trPr>
          <w:cantSplit/>
        </w:trPr>
        <w:tc>
          <w:tcPr>
            <w:tcW w:w="3957" w:type="dxa"/>
          </w:tcPr>
          <w:p w14:paraId="184F8B9E" w14:textId="77777777" w:rsidR="00614AFB" w:rsidRPr="006B417E" w:rsidRDefault="00614AFB" w:rsidP="0006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EABDE3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7928E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D229A2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80B68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BE6B27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C58F770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C1961B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C6CE8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9EEB09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FA7C7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88667C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8291E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65E25F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5B97B1C8" w14:textId="77777777" w:rsidTr="00142E76">
        <w:trPr>
          <w:cantSplit/>
        </w:trPr>
        <w:tc>
          <w:tcPr>
            <w:tcW w:w="3957" w:type="dxa"/>
          </w:tcPr>
          <w:p w14:paraId="5ED7764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AE1F9F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3EF643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C7A1C0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929235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FFEEB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D75DF3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01EB3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A8B44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19F7B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0159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5894F5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B4D43B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73EB44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11900010" w14:textId="77777777" w:rsidTr="00142E76">
        <w:trPr>
          <w:cantSplit/>
        </w:trPr>
        <w:tc>
          <w:tcPr>
            <w:tcW w:w="3957" w:type="dxa"/>
            <w:vAlign w:val="bottom"/>
          </w:tcPr>
          <w:p w14:paraId="6CC75F96" w14:textId="13089A6E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7AAF6B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C8138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AA16F8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40F10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6A6E2F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A11CB1A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7A98FF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04E9A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A85378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B06A9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F7262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7FC8EA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E4B809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E4" w:rsidRPr="006B417E" w14:paraId="684B85EE" w14:textId="77777777" w:rsidTr="00142E76">
        <w:trPr>
          <w:cantSplit/>
        </w:trPr>
        <w:tc>
          <w:tcPr>
            <w:tcW w:w="3957" w:type="dxa"/>
            <w:vAlign w:val="bottom"/>
          </w:tcPr>
          <w:p w14:paraId="73D9F910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C34C43D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F592183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967981F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43CEEE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2664911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90DEB63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60C297A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A01878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7D783B1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E3FDCF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28CC63E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9DFC68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0E9115A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73D832BF" w14:textId="77777777" w:rsidTr="002E2D15">
        <w:trPr>
          <w:cantSplit/>
        </w:trPr>
        <w:tc>
          <w:tcPr>
            <w:tcW w:w="3957" w:type="dxa"/>
          </w:tcPr>
          <w:p w14:paraId="5C5F20EE" w14:textId="70F7EB47" w:rsidR="00FF2D6E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FF2D6E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F2D6E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709" w:type="dxa"/>
            <w:vAlign w:val="bottom"/>
          </w:tcPr>
          <w:p w14:paraId="487F305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26F3AD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0307EB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7A89C0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035EF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5F303B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DC9FCA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EDAB5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D3164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B5ED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8413F6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A5D8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6541C8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D0D" w:rsidRPr="006B417E" w14:paraId="1E440D50" w14:textId="77777777" w:rsidTr="002E2D15">
        <w:trPr>
          <w:cantSplit/>
        </w:trPr>
        <w:tc>
          <w:tcPr>
            <w:tcW w:w="3957" w:type="dxa"/>
          </w:tcPr>
          <w:p w14:paraId="00F98DC9" w14:textId="3F70B5D2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00C10462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7D1C519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583167A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020EF9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7054039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F7D956A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FD9BAA7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DA8CE2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5B8960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B20876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BFB4F83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263AB8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A76E6C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5EC7BB91" w14:textId="77777777" w:rsidTr="00142E76">
        <w:trPr>
          <w:cantSplit/>
        </w:trPr>
        <w:tc>
          <w:tcPr>
            <w:tcW w:w="3957" w:type="dxa"/>
          </w:tcPr>
          <w:p w14:paraId="481FCE4F" w14:textId="32B13D9C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073A8F89" w14:textId="549553B3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CA11E4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C13B41A" w14:textId="7FB8E58C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0" w:type="dxa"/>
            <w:vAlign w:val="bottom"/>
          </w:tcPr>
          <w:p w14:paraId="1AF144B4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4E57F97" w14:textId="734B1ECC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5" w:type="dxa"/>
            <w:vAlign w:val="bottom"/>
          </w:tcPr>
          <w:p w14:paraId="635C814B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ED91859" w14:textId="23E96A87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880313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1EAA362" w14:textId="4CA87E9B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  <w:vAlign w:val="bottom"/>
          </w:tcPr>
          <w:p w14:paraId="718A91E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C0C7108" w14:textId="770DD7A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59349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D4297D5" w14:textId="6917D9B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F2D6E" w:rsidRPr="006B417E" w14:paraId="536702B5" w14:textId="77777777" w:rsidTr="002E2D15">
        <w:trPr>
          <w:cantSplit/>
        </w:trPr>
        <w:tc>
          <w:tcPr>
            <w:tcW w:w="3957" w:type="dxa"/>
          </w:tcPr>
          <w:p w14:paraId="2F7386D0" w14:textId="53093C64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E07AAEE" w14:textId="0459147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73576B5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917B62D" w14:textId="419B780B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B4AD93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7738FFB" w14:textId="37408783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7677722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7524338" w14:textId="78CBA331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E99C73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223D134" w14:textId="7EB4CA8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1D812B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DF14130" w14:textId="76B0FBB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5E9DF0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7DDCF50" w14:textId="39AE81A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2D6E" w:rsidRPr="006B417E" w14:paraId="3E0AFA44" w14:textId="77777777" w:rsidTr="002E2D15">
        <w:trPr>
          <w:cantSplit/>
        </w:trPr>
        <w:tc>
          <w:tcPr>
            <w:tcW w:w="3957" w:type="dxa"/>
          </w:tcPr>
          <w:p w14:paraId="31DFC102" w14:textId="245EB786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6FFC28BD" w14:textId="4140ED1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B3D1A6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87E91DE" w14:textId="32D8C66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AEACD7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A29A0FB" w14:textId="436C753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A116DD0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AE99FC" w14:textId="20D26B56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560EB8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27F8F32" w14:textId="512202C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A54FA6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AED6F03" w14:textId="1F81C9A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C8D2E2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104EE745" w14:textId="1AAAA4D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3F30650A" w14:textId="77777777" w:rsidTr="00142E76">
        <w:trPr>
          <w:cantSplit/>
        </w:trPr>
        <w:tc>
          <w:tcPr>
            <w:tcW w:w="3957" w:type="dxa"/>
          </w:tcPr>
          <w:p w14:paraId="3F440019" w14:textId="5B548279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2EC49D6B" w14:textId="541E483A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7D7EB1C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416377D3" w14:textId="28C5C4F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FF8ADA6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22A8489" w14:textId="46222726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542B3D55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DCBD3F" w14:textId="2744BA7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54EBC9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8E645F4" w14:textId="12B24305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  <w:tc>
          <w:tcPr>
            <w:tcW w:w="180" w:type="dxa"/>
            <w:vAlign w:val="bottom"/>
          </w:tcPr>
          <w:p w14:paraId="05166382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6F418BD" w14:textId="5BC1DDD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65F270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6B127C1D" w14:textId="3768AF2A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</w:tr>
      <w:tr w:rsidR="00FF2D6E" w:rsidRPr="006B417E" w14:paraId="43DB8817" w14:textId="77777777" w:rsidTr="00142E76">
        <w:trPr>
          <w:cantSplit/>
        </w:trPr>
        <w:tc>
          <w:tcPr>
            <w:tcW w:w="3957" w:type="dxa"/>
          </w:tcPr>
          <w:p w14:paraId="5F55EF9C" w14:textId="239F8BFD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7ED61886" w14:textId="3ACA363D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677B93F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A0AADBB" w14:textId="7A8F870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36B7C4E9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30A00A7" w14:textId="6F3BA1E1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71C7D09F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9B4851" w14:textId="5DBE37A3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321C45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E7382E5" w14:textId="65694EA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50716089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8913D57" w14:textId="13FACF0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EAF6B7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F07A897" w14:textId="17E53D80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FF2D6E" w:rsidRPr="006B417E" w14:paraId="7C54573F" w14:textId="77777777" w:rsidTr="00142E76">
        <w:trPr>
          <w:cantSplit/>
        </w:trPr>
        <w:tc>
          <w:tcPr>
            <w:tcW w:w="3957" w:type="dxa"/>
          </w:tcPr>
          <w:p w14:paraId="47BB33D4" w14:textId="3724341F" w:rsidR="00FF2D6E" w:rsidRPr="006B417E" w:rsidRDefault="00FF2D6E" w:rsidP="0062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73C031B1" w14:textId="02F04C40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2F3F3FCC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87F4F8D" w14:textId="57A9F58F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71B90EA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37933FCB" w14:textId="2E3E65A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27031FF8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DEE4309" w14:textId="2ACE0445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8E9738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14C2F37" w14:textId="3C868DA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32BC0BCD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31D8180" w14:textId="10F6120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DFDF706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22FA6DD5" w14:textId="4B1F14ED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  <w:tr w:rsidR="00FF2D6E" w:rsidRPr="006B417E" w14:paraId="27AA4DBB" w14:textId="77777777" w:rsidTr="00142E76">
        <w:trPr>
          <w:cantSplit/>
        </w:trPr>
        <w:tc>
          <w:tcPr>
            <w:tcW w:w="3957" w:type="dxa"/>
          </w:tcPr>
          <w:p w14:paraId="720B73CA" w14:textId="00D57BB8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C66068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14D2CA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6E76B4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0A1DE2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A296AA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0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1EE4731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D2DDC3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654940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FB7F9FC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FE1B4C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26A4265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20C69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0522EB5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1003FE2" w14:textId="77777777" w:rsidR="00FC319F" w:rsidRPr="006B417E" w:rsidRDefault="00FC319F" w:rsidP="00F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A88647" w14:textId="77777777" w:rsidR="00403032" w:rsidRDefault="00FC319F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ในระหว่างงวด</w:t>
      </w:r>
      <w:r w:rsidR="00D029E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</w:t>
      </w:r>
      <w:r w:rsidR="00D029E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้า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D029E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ยน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8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กลุ่มบริษัทและบริษัทไม่มีการเปลี่ยนแปลงเทคนิคการประเมินค่ายุติธรรมของเครื่องมือทางการเงิน</w:t>
      </w:r>
    </w:p>
    <w:p w14:paraId="79139332" w14:textId="77777777" w:rsidR="00D029E8" w:rsidRDefault="00D029E8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43C74B" w14:textId="21A03B6F" w:rsidR="00D029E8" w:rsidRPr="006B417E" w:rsidRDefault="00D029E8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  <w:sectPr w:rsidR="00D029E8" w:rsidRPr="006B417E" w:rsidSect="003B4FC5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AA9208" w14:textId="7B7D6F88" w:rsidR="005543C1" w:rsidRDefault="00B127B2" w:rsidP="00D0614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50D248DA" w14:textId="77777777" w:rsidR="00B127B2" w:rsidRDefault="00B127B2" w:rsidP="00B127B2">
      <w:pPr>
        <w:rPr>
          <w:rFonts w:cstheme="minorBidi"/>
          <w:lang w:val="th-TH"/>
        </w:rPr>
      </w:pPr>
    </w:p>
    <w:p w14:paraId="5E5B992B" w14:textId="4E067394" w:rsidR="00F4240E" w:rsidRDefault="004975DB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เมื่อวันที่</w:t>
      </w:r>
      <w:r w:rsidR="00D903F8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903F8"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14 </w:t>
      </w:r>
      <w:r w:rsidR="002E3FA4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ตุลาคม</w:t>
      </w:r>
      <w:r w:rsidR="00D903F8"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 2568 </w:t>
      </w: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บริษัทได้ดำเนินการออกและเสนอขายหุ้นกู้สกุลเงินต่างประเทศ ประเภทไม่ด้อยสิทธิ</w:t>
      </w:r>
      <w:r w:rsidR="00A61B19"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C595A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ไม่มีหลักประกัน</w:t>
      </w:r>
      <w:r w:rsidR="00A03AED"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A61B19"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ระบุ</w:t>
      </w:r>
      <w:r w:rsidR="00782C66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ชื่อ</w:t>
      </w:r>
      <w:r w:rsidR="00A61B19"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ผู้ถือ</w:t>
      </w:r>
      <w:r w:rsidR="005834C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22233B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และมีผู้ค้ำประกันโดย </w:t>
      </w:r>
      <w:r w:rsidR="0022233B" w:rsidRPr="00FC595A">
        <w:rPr>
          <w:rFonts w:asciiTheme="majorBidi" w:hAnsiTheme="majorBidi" w:cstheme="majorBidi"/>
          <w:sz w:val="28"/>
          <w:szCs w:val="28"/>
          <w:lang w:val="en-US" w:bidi="th-TH"/>
        </w:rPr>
        <w:t>Credit Guarantee and Investment Facility (CGIF)</w:t>
      </w:r>
      <w:r w:rsidR="0022233B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มูลค่ารวม</w:t>
      </w:r>
      <w:r w:rsidR="00B45F86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45F86"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129 </w:t>
      </w: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>ล้า</w:t>
      </w:r>
      <w:r w:rsidR="0022233B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="00E2238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เหรียญ</w:t>
      </w:r>
      <w:r w:rsidR="00210A24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สิงคโปร์</w:t>
      </w:r>
      <w:r w:rsidRPr="00FC595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22233B"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ซึ่งมีรายละเอียดดังนี้ </w:t>
      </w:r>
    </w:p>
    <w:p w14:paraId="12CC940B" w14:textId="72840A76" w:rsidR="0022233B" w:rsidRPr="00FC595A" w:rsidRDefault="0022233B" w:rsidP="0022233B">
      <w:pPr>
        <w:pStyle w:val="block"/>
        <w:numPr>
          <w:ilvl w:val="2"/>
          <w:numId w:val="3"/>
        </w:numPr>
        <w:shd w:val="clear" w:color="auto" w:fill="FFFFFF" w:themeFill="background1"/>
        <w:spacing w:after="0" w:line="240" w:lineRule="auto"/>
        <w:ind w:right="-7" w:hanging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หุ้นกู้วงเงิน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64 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</w:t>
      </w:r>
      <w:r w:rsidR="00E2238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เหรียญ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สิงคโปร์ อายุ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ปี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ครบกำหนดไถ่ถอนในเดือนตุลาคม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>2571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และชำระดอกเบี้ยทุก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เดือนในอัตราร้อยละคงที่ต่อปี</w:t>
      </w:r>
    </w:p>
    <w:p w14:paraId="5ED06E49" w14:textId="4E9249A7" w:rsidR="0022233B" w:rsidRPr="00FC595A" w:rsidRDefault="0022233B" w:rsidP="0022233B">
      <w:pPr>
        <w:pStyle w:val="block"/>
        <w:numPr>
          <w:ilvl w:val="2"/>
          <w:numId w:val="3"/>
        </w:numPr>
        <w:shd w:val="clear" w:color="auto" w:fill="FFFFFF" w:themeFill="background1"/>
        <w:spacing w:after="0" w:line="240" w:lineRule="auto"/>
        <w:ind w:right="-7" w:hanging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หุ้นกู้วงเงิน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65 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</w:t>
      </w:r>
      <w:r w:rsidR="00E2238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เหรียญ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สิงคโปร์ อายุ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ปี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ครบกำหนดไถ่ถอนในเดือนตุลาคม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>2573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และชำระดอกเบี้ยทุก </w:t>
      </w:r>
      <w:r w:rsidRPr="00FC595A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FC59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เดือนในอัตราร้อยละคงที่ต่อปี</w:t>
      </w:r>
    </w:p>
    <w:p w14:paraId="1A2C3E93" w14:textId="7D23C969" w:rsidR="0022233B" w:rsidRDefault="0022233B" w:rsidP="0022233B">
      <w:pPr>
        <w:pStyle w:val="block"/>
        <w:shd w:val="clear" w:color="auto" w:fill="FFFFFF" w:themeFill="background1"/>
        <w:spacing w:after="0"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D86613A" w14:textId="77777777" w:rsidR="00BD1F5F" w:rsidRDefault="00BD1F5F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087B5D5D" w14:textId="5D2FB677" w:rsidR="00BD1F5F" w:rsidRDefault="00BD1F5F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1C5985" w14:textId="77777777" w:rsidR="007372D0" w:rsidRDefault="007372D0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05DA4AC5" w14:textId="77777777" w:rsidR="00BD1F5F" w:rsidRPr="00A61B19" w:rsidRDefault="00BD1F5F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sectPr w:rsidR="00BD1F5F" w:rsidRPr="00A61B19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4DE42" w14:textId="77777777" w:rsidR="00FD52F9" w:rsidRDefault="00FD52F9">
      <w:r>
        <w:separator/>
      </w:r>
    </w:p>
  </w:endnote>
  <w:endnote w:type="continuationSeparator" w:id="0">
    <w:p w14:paraId="6C3CECF6" w14:textId="77777777" w:rsidR="00FD52F9" w:rsidRDefault="00FD52F9">
      <w:r>
        <w:continuationSeparator/>
      </w:r>
    </w:p>
  </w:endnote>
  <w:endnote w:type="continuationNotice" w:id="1">
    <w:p w14:paraId="68C3F9F6" w14:textId="77777777" w:rsidR="00FD52F9" w:rsidRDefault="00FD52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F1FAF6" w14:textId="0497EB41" w:rsidR="00AC59CD" w:rsidRPr="008E1272" w:rsidRDefault="008E1272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1A9EAF7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650719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2E8CD7D" w14:textId="77777777" w:rsidR="00AC59CD" w:rsidRPr="00A066F6" w:rsidRDefault="00AC59CD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1050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6440B91" w14:textId="77777777" w:rsidR="00372E19" w:rsidRPr="00A066F6" w:rsidRDefault="00372E19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1068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3B210C" w14:textId="77777777" w:rsidR="00AC59CD" w:rsidRPr="00ED2F7E" w:rsidRDefault="00AC59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2DB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A2DB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A2DB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6790B" w14:textId="77777777" w:rsidR="00FD52F9" w:rsidRDefault="00FD52F9">
      <w:r>
        <w:separator/>
      </w:r>
    </w:p>
  </w:footnote>
  <w:footnote w:type="continuationSeparator" w:id="0">
    <w:p w14:paraId="241A80B1" w14:textId="77777777" w:rsidR="00FD52F9" w:rsidRDefault="00FD52F9">
      <w:r>
        <w:continuationSeparator/>
      </w:r>
    </w:p>
  </w:footnote>
  <w:footnote w:type="continuationNotice" w:id="1">
    <w:p w14:paraId="367EFE53" w14:textId="77777777" w:rsidR="00FD52F9" w:rsidRDefault="00FD52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CCD6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C04CDCE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6138ED8F" w14:textId="78FB2AEF" w:rsidR="00B47DBE" w:rsidRPr="00B82E50" w:rsidRDefault="00B47DBE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D8588F1" w14:textId="77777777" w:rsidR="00AC59CD" w:rsidRPr="00FD4633" w:rsidRDefault="00AC59C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E202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7806DA6" w14:textId="77777777" w:rsidR="00B47DBE" w:rsidRPr="00606B89" w:rsidRDefault="00B47DBE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4FB7085" w14:textId="7620AC9A" w:rsidR="00B47DBE" w:rsidRPr="00B82E50" w:rsidRDefault="00B47DBE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DE7E2C">
      <w:rPr>
        <w:rFonts w:ascii="Angsana New" w:hAnsi="Angsana New" w:cs="Angsana New"/>
        <w:bCs/>
        <w:sz w:val="30"/>
        <w:szCs w:val="30"/>
        <w:lang w:val="en-US" w:bidi="th-TH"/>
      </w:rPr>
      <w:t>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48078BA8" w14:textId="77777777" w:rsidR="00AC59CD" w:rsidRPr="008C7553" w:rsidRDefault="00AC59CD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907F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CB98AD3" w14:textId="77777777" w:rsidR="00B47DBE" w:rsidRPr="00606B89" w:rsidRDefault="00B47DBE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0FBADC" w14:textId="1300A75F" w:rsidR="00B47DBE" w:rsidRPr="00B82E50" w:rsidRDefault="00B47DBE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DE7E2C">
      <w:rPr>
        <w:rFonts w:ascii="Angsana New" w:hAnsi="Angsana New" w:cs="Angsana New"/>
        <w:bCs/>
        <w:sz w:val="30"/>
        <w:szCs w:val="30"/>
        <w:lang w:val="en-US" w:bidi="th-TH"/>
      </w:rPr>
      <w:t>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F23B9A4" w14:textId="77777777" w:rsidR="00AC59CD" w:rsidRPr="00BC5B69" w:rsidRDefault="00AC59C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1483" w14:textId="77777777" w:rsidR="00372E19" w:rsidRPr="00606B89" w:rsidRDefault="00372E19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994CD98" w14:textId="77777777" w:rsidR="00372E19" w:rsidRPr="00606B89" w:rsidRDefault="00372E19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C9FF831" w14:textId="77777777" w:rsidR="00372E19" w:rsidRPr="00B82E50" w:rsidRDefault="00372E19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0013D94" w14:textId="77777777" w:rsidR="00372E19" w:rsidRPr="00BC5B69" w:rsidRDefault="00372E1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3941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D7F2178" w14:textId="77777777" w:rsidR="00B47DBE" w:rsidRPr="00606B89" w:rsidRDefault="00B47DBE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6133B8F5" w14:textId="78AD2BD3" w:rsidR="00B47DBE" w:rsidRPr="00B82E50" w:rsidRDefault="00B47DBE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5EF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568"/>
    <w:rsid w:val="00095639"/>
    <w:rsid w:val="0009575F"/>
    <w:rsid w:val="00095A5F"/>
    <w:rsid w:val="00095ABA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0F2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49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01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8BC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7F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8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97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2CF9"/>
    <w:rsid w:val="00C3300A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2F9"/>
    <w:rsid w:val="00FD53B3"/>
    <w:rsid w:val="00FD55B6"/>
    <w:rsid w:val="00FD560D"/>
    <w:rsid w:val="00FD562C"/>
    <w:rsid w:val="00FD5887"/>
    <w:rsid w:val="00FD59EB"/>
    <w:rsid w:val="00FD5BF4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82</TotalTime>
  <Pages>24</Pages>
  <Words>4536</Words>
  <Characters>22103</Characters>
  <Application>Microsoft Office Word</Application>
  <DocSecurity>0</DocSecurity>
  <Lines>2547</Lines>
  <Paragraphs>1047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Napatsawan, Phuangpat</cp:lastModifiedBy>
  <cp:revision>16</cp:revision>
  <cp:lastPrinted>2025-11-07T08:35:00Z</cp:lastPrinted>
  <dcterms:created xsi:type="dcterms:W3CDTF">2025-11-04T11:51:00Z</dcterms:created>
  <dcterms:modified xsi:type="dcterms:W3CDTF">2025-11-11T06:20:00Z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