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32580A77" w14:textId="75ACEF8A" w:rsidR="006D4AD5" w:rsidRPr="004F0992" w:rsidRDefault="006D4AD5" w:rsidP="006D4AD5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 xml:space="preserve">month and </w:t>
      </w:r>
      <w:r w:rsidR="008A63C6">
        <w:rPr>
          <w:sz w:val="36"/>
          <w:szCs w:val="36"/>
        </w:rPr>
        <w:t>nine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556EFCBB" w14:textId="24292B83" w:rsidR="008A4D37" w:rsidRPr="004F0992" w:rsidRDefault="006D4AD5" w:rsidP="008A4D37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>
        <w:rPr>
          <w:spacing w:val="-3"/>
          <w:szCs w:val="36"/>
        </w:rPr>
        <w:t xml:space="preserve">30 </w:t>
      </w:r>
      <w:r w:rsidR="008A63C6">
        <w:rPr>
          <w:spacing w:val="-3"/>
          <w:szCs w:val="36"/>
        </w:rPr>
        <w:t>September</w:t>
      </w:r>
      <w:r w:rsidR="008A4D37">
        <w:rPr>
          <w:spacing w:val="-3"/>
          <w:szCs w:val="36"/>
        </w:rPr>
        <w:t xml:space="preserve"> 2025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66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10EE48C4" w14:textId="275112CC" w:rsidR="008A63C6" w:rsidRPr="004F0992" w:rsidRDefault="008A63C6" w:rsidP="008A63C6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 xml:space="preserve">30 </w:t>
      </w:r>
      <w:r>
        <w:rPr>
          <w:szCs w:val="22"/>
          <w:lang w:val="en-US"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5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and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periods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rFonts w:cstheme="minorBidi"/>
          <w:szCs w:val="22"/>
          <w:lang w:bidi="th-TH"/>
        </w:rPr>
        <w:t>5</w:t>
      </w:r>
      <w:r w:rsidRPr="004F0992">
        <w:rPr>
          <w:szCs w:val="22"/>
          <w:lang w:bidi="th-TH"/>
        </w:rPr>
        <w:t>; the consolidated and separate statement</w:t>
      </w:r>
      <w:r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</w:t>
      </w:r>
      <w:r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</w:t>
      </w:r>
      <w:r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5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>
        <w:rPr>
          <w:spacing w:val="-6"/>
          <w:szCs w:val="22"/>
          <w:lang w:bidi="th-TH"/>
        </w:rPr>
        <w:br/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  <w:rPr>
          <w:lang w:bidi="th-TH"/>
        </w:rPr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7884A9E2" w14:textId="28243B32" w:rsidR="005D2FAC" w:rsidRPr="00E857AD" w:rsidRDefault="000C03ED" w:rsidP="00AA3399">
      <w:pPr>
        <w:pStyle w:val="RNormal"/>
        <w:rPr>
          <w:rFonts w:cstheme="minorBidi"/>
          <w:sz w:val="20"/>
          <w:lang w:bidi="th-TH"/>
        </w:rPr>
      </w:pPr>
      <w:r>
        <w:rPr>
          <w:rFonts w:cstheme="minorBidi"/>
          <w:lang w:bidi="th-TH"/>
        </w:rPr>
        <w:t>11</w:t>
      </w:r>
      <w:r w:rsidR="008A63C6">
        <w:rPr>
          <w:rFonts w:cstheme="minorBidi"/>
          <w:lang w:bidi="th-TH"/>
        </w:rPr>
        <w:t xml:space="preserve"> November</w:t>
      </w:r>
      <w:r w:rsidR="008A4D37">
        <w:rPr>
          <w:rFonts w:cstheme="minorBidi"/>
          <w:lang w:bidi="th-TH"/>
        </w:rPr>
        <w:t xml:space="preserve"> 2025</w:t>
      </w:r>
    </w:p>
    <w:p w14:paraId="1ACA21B0" w14:textId="364A03AF" w:rsidR="004F72C7" w:rsidRPr="008A667B" w:rsidRDefault="004F72C7" w:rsidP="00DE67A4">
      <w:pPr>
        <w:spacing w:line="240" w:lineRule="auto"/>
        <w:jc w:val="both"/>
        <w:rPr>
          <w:sz w:val="20"/>
          <w:lang w:bidi="th-TH"/>
        </w:rPr>
      </w:pPr>
    </w:p>
    <w:sectPr w:rsidR="004F72C7" w:rsidRPr="008A667B" w:rsidSect="00AA3399">
      <w:headerReference w:type="default" r:id="rId14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8725" w14:textId="77777777" w:rsidR="00722265" w:rsidRDefault="00722265">
      <w:r>
        <w:separator/>
      </w:r>
    </w:p>
  </w:endnote>
  <w:endnote w:type="continuationSeparator" w:id="0">
    <w:p w14:paraId="6BA98C07" w14:textId="77777777" w:rsidR="00722265" w:rsidRDefault="00722265">
      <w:r>
        <w:continuationSeparator/>
      </w:r>
    </w:p>
  </w:endnote>
  <w:endnote w:type="continuationNotice" w:id="1">
    <w:p w14:paraId="2C02AA85" w14:textId="77777777" w:rsidR="00722265" w:rsidRDefault="007222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0A58" w14:textId="12C2DB3D" w:rsidR="00764EC2" w:rsidRPr="0020530A" w:rsidRDefault="00764EC2" w:rsidP="00205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EFB9B" w14:textId="77777777" w:rsidR="00722265" w:rsidRDefault="00722265">
      <w:r>
        <w:separator/>
      </w:r>
    </w:p>
  </w:footnote>
  <w:footnote w:type="continuationSeparator" w:id="0">
    <w:p w14:paraId="211654CA" w14:textId="77777777" w:rsidR="00722265" w:rsidRDefault="00722265">
      <w:r>
        <w:continuationSeparator/>
      </w:r>
    </w:p>
  </w:footnote>
  <w:footnote w:type="continuationNotice" w:id="1">
    <w:p w14:paraId="7EA70443" w14:textId="77777777" w:rsidR="00722265" w:rsidRDefault="007222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326A" w14:textId="77777777" w:rsidR="0020530A" w:rsidRDefault="00205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E55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Default="00137561" w:rsidP="008C63F6">
    <w:pPr>
      <w:rPr>
        <w:b/>
        <w:bCs/>
        <w:sz w:val="24"/>
        <w:szCs w:val="24"/>
      </w:rPr>
    </w:pPr>
  </w:p>
  <w:p w14:paraId="232A9801" w14:textId="77777777" w:rsidR="0020530A" w:rsidRDefault="0020530A" w:rsidP="008C63F6">
    <w:pPr>
      <w:rPr>
        <w:b/>
        <w:bCs/>
        <w:sz w:val="24"/>
        <w:szCs w:val="24"/>
      </w:rPr>
    </w:pPr>
  </w:p>
  <w:p w14:paraId="4E190962" w14:textId="77777777" w:rsidR="0020530A" w:rsidRDefault="0020530A" w:rsidP="008C63F6">
    <w:pPr>
      <w:rPr>
        <w:b/>
        <w:bCs/>
        <w:sz w:val="24"/>
        <w:szCs w:val="24"/>
      </w:rPr>
    </w:pPr>
  </w:p>
  <w:p w14:paraId="0F543021" w14:textId="77777777" w:rsidR="0020530A" w:rsidRDefault="0020530A" w:rsidP="008C63F6">
    <w:pPr>
      <w:rPr>
        <w:b/>
        <w:bCs/>
        <w:sz w:val="24"/>
        <w:szCs w:val="24"/>
      </w:rPr>
    </w:pPr>
  </w:p>
  <w:p w14:paraId="127D8627" w14:textId="77777777" w:rsidR="0020530A" w:rsidRDefault="0020530A" w:rsidP="008C63F6">
    <w:pPr>
      <w:rPr>
        <w:b/>
        <w:bCs/>
        <w:sz w:val="24"/>
        <w:szCs w:val="24"/>
      </w:rPr>
    </w:pPr>
  </w:p>
  <w:p w14:paraId="5BB863D8" w14:textId="77777777" w:rsidR="0020530A" w:rsidRDefault="0020530A" w:rsidP="008C63F6">
    <w:pPr>
      <w:rPr>
        <w:b/>
        <w:bCs/>
        <w:sz w:val="24"/>
        <w:szCs w:val="24"/>
      </w:rPr>
    </w:pPr>
  </w:p>
  <w:p w14:paraId="36954EA0" w14:textId="77777777" w:rsidR="0020530A" w:rsidRDefault="0020530A" w:rsidP="008C63F6">
    <w:pPr>
      <w:rPr>
        <w:b/>
        <w:bCs/>
        <w:sz w:val="24"/>
        <w:szCs w:val="24"/>
      </w:rPr>
    </w:pPr>
  </w:p>
  <w:p w14:paraId="35AC464D" w14:textId="77777777" w:rsidR="0020530A" w:rsidRDefault="0020530A" w:rsidP="008C63F6">
    <w:pPr>
      <w:rPr>
        <w:b/>
        <w:bCs/>
        <w:sz w:val="24"/>
        <w:szCs w:val="24"/>
      </w:rPr>
    </w:pPr>
  </w:p>
  <w:p w14:paraId="1EED32C6" w14:textId="77777777" w:rsidR="0020530A" w:rsidRDefault="0020530A" w:rsidP="008C63F6">
    <w:pPr>
      <w:rPr>
        <w:b/>
        <w:bCs/>
        <w:sz w:val="24"/>
        <w:szCs w:val="24"/>
      </w:rPr>
    </w:pPr>
  </w:p>
  <w:p w14:paraId="78342747" w14:textId="77777777" w:rsidR="0020530A" w:rsidRDefault="0020530A" w:rsidP="008C63F6">
    <w:pPr>
      <w:rPr>
        <w:b/>
        <w:bCs/>
        <w:sz w:val="24"/>
        <w:szCs w:val="24"/>
      </w:rPr>
    </w:pPr>
  </w:p>
  <w:p w14:paraId="6DF2B2D1" w14:textId="77777777" w:rsidR="0020530A" w:rsidRPr="00303243" w:rsidRDefault="0020530A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492E77"/>
    <w:multiLevelType w:val="hybridMultilevel"/>
    <w:tmpl w:val="E444C87E"/>
    <w:lvl w:ilvl="0" w:tplc="71543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2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5"/>
  </w:num>
  <w:num w:numId="4" w16cid:durableId="481386302">
    <w:abstractNumId w:val="11"/>
  </w:num>
  <w:num w:numId="5" w16cid:durableId="705712104">
    <w:abstractNumId w:val="38"/>
  </w:num>
  <w:num w:numId="6" w16cid:durableId="1213812751">
    <w:abstractNumId w:val="14"/>
  </w:num>
  <w:num w:numId="7" w16cid:durableId="177037977">
    <w:abstractNumId w:val="40"/>
  </w:num>
  <w:num w:numId="8" w16cid:durableId="1358897011">
    <w:abstractNumId w:val="37"/>
  </w:num>
  <w:num w:numId="9" w16cid:durableId="1632907504">
    <w:abstractNumId w:val="34"/>
  </w:num>
  <w:num w:numId="10" w16cid:durableId="1139957731">
    <w:abstractNumId w:val="35"/>
  </w:num>
  <w:num w:numId="11" w16cid:durableId="872227327">
    <w:abstractNumId w:val="42"/>
  </w:num>
  <w:num w:numId="12" w16cid:durableId="893199466">
    <w:abstractNumId w:val="25"/>
  </w:num>
  <w:num w:numId="13" w16cid:durableId="1775904687">
    <w:abstractNumId w:val="27"/>
  </w:num>
  <w:num w:numId="14" w16cid:durableId="77991305">
    <w:abstractNumId w:val="11"/>
    <w:lvlOverride w:ilvl="0">
      <w:startOverride w:val="1"/>
    </w:lvlOverride>
  </w:num>
  <w:num w:numId="15" w16cid:durableId="1100758641">
    <w:abstractNumId w:val="10"/>
  </w:num>
  <w:num w:numId="16" w16cid:durableId="692389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3"/>
  </w:num>
  <w:num w:numId="21" w16cid:durableId="1226113129">
    <w:abstractNumId w:val="32"/>
  </w:num>
  <w:num w:numId="22" w16cid:durableId="1787000165">
    <w:abstractNumId w:val="17"/>
  </w:num>
  <w:num w:numId="23" w16cid:durableId="1965042431">
    <w:abstractNumId w:val="30"/>
  </w:num>
  <w:num w:numId="24" w16cid:durableId="2086292840">
    <w:abstractNumId w:val="16"/>
  </w:num>
  <w:num w:numId="25" w16cid:durableId="2047558558">
    <w:abstractNumId w:val="39"/>
  </w:num>
  <w:num w:numId="26" w16cid:durableId="1173764473">
    <w:abstractNumId w:val="23"/>
  </w:num>
  <w:num w:numId="27" w16cid:durableId="1492480874">
    <w:abstractNumId w:val="24"/>
  </w:num>
  <w:num w:numId="28" w16cid:durableId="1051223779">
    <w:abstractNumId w:val="29"/>
  </w:num>
  <w:num w:numId="29" w16cid:durableId="193080653">
    <w:abstractNumId w:val="8"/>
  </w:num>
  <w:num w:numId="30" w16cid:durableId="975835645">
    <w:abstractNumId w:val="41"/>
  </w:num>
  <w:num w:numId="31" w16cid:durableId="1045105604">
    <w:abstractNumId w:val="20"/>
  </w:num>
  <w:num w:numId="32" w16cid:durableId="1816138901">
    <w:abstractNumId w:val="13"/>
  </w:num>
  <w:num w:numId="33" w16cid:durableId="1678116384">
    <w:abstractNumId w:val="22"/>
  </w:num>
  <w:num w:numId="34" w16cid:durableId="99565918">
    <w:abstractNumId w:val="26"/>
  </w:num>
  <w:num w:numId="35" w16cid:durableId="1471826545">
    <w:abstractNumId w:val="19"/>
  </w:num>
  <w:num w:numId="36" w16cid:durableId="775830015">
    <w:abstractNumId w:val="11"/>
  </w:num>
  <w:num w:numId="37" w16cid:durableId="690034082">
    <w:abstractNumId w:val="34"/>
  </w:num>
  <w:num w:numId="38" w16cid:durableId="2145539440">
    <w:abstractNumId w:val="34"/>
  </w:num>
  <w:num w:numId="39" w16cid:durableId="924458627">
    <w:abstractNumId w:val="12"/>
  </w:num>
  <w:num w:numId="40" w16cid:durableId="1712416339">
    <w:abstractNumId w:val="36"/>
  </w:num>
  <w:num w:numId="41" w16cid:durableId="1251352480">
    <w:abstractNumId w:val="33"/>
  </w:num>
  <w:num w:numId="42" w16cid:durableId="961108940">
    <w:abstractNumId w:val="21"/>
  </w:num>
  <w:num w:numId="43" w16cid:durableId="1747797783">
    <w:abstractNumId w:val="18"/>
  </w:num>
  <w:num w:numId="44" w16cid:durableId="1567716860">
    <w:abstractNumId w:val="31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8"/>
  </w:num>
  <w:num w:numId="52" w16cid:durableId="1132139418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AC0"/>
    <w:rsid w:val="00027F4C"/>
    <w:rsid w:val="00030299"/>
    <w:rsid w:val="00030347"/>
    <w:rsid w:val="0003088C"/>
    <w:rsid w:val="000308FF"/>
    <w:rsid w:val="00030AE5"/>
    <w:rsid w:val="00030BA8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7F9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8E7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4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567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570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3ED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754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26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0D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0C6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59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57A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541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AC5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6DB"/>
    <w:rsid w:val="00176722"/>
    <w:rsid w:val="001768BB"/>
    <w:rsid w:val="00176A85"/>
    <w:rsid w:val="00176AD4"/>
    <w:rsid w:val="00176B1D"/>
    <w:rsid w:val="00176C47"/>
    <w:rsid w:val="00176DF5"/>
    <w:rsid w:val="00176E46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AF4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DBE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30A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186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B83"/>
    <w:rsid w:val="00230DEF"/>
    <w:rsid w:val="00230F2B"/>
    <w:rsid w:val="00230F92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C6C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923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C98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AE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092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59F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9A3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37E72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AAB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AD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0CB8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CBA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59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860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602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2F65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7BD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6A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00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111"/>
    <w:rsid w:val="004D153A"/>
    <w:rsid w:val="004D157B"/>
    <w:rsid w:val="004D1609"/>
    <w:rsid w:val="004D1788"/>
    <w:rsid w:val="004D1CA1"/>
    <w:rsid w:val="004D1F08"/>
    <w:rsid w:val="004D20CD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7E8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CE3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895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740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7C1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7D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7C6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D4A"/>
    <w:rsid w:val="00562F46"/>
    <w:rsid w:val="00563225"/>
    <w:rsid w:val="00563243"/>
    <w:rsid w:val="005632B9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A8E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1F5B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67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D0E"/>
    <w:rsid w:val="005C1E65"/>
    <w:rsid w:val="005C2050"/>
    <w:rsid w:val="005C220A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AC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3F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A96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59"/>
    <w:rsid w:val="00653D6C"/>
    <w:rsid w:val="00653EE2"/>
    <w:rsid w:val="006542EB"/>
    <w:rsid w:val="006542EC"/>
    <w:rsid w:val="006543A3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99B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4F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3AE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86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CB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265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20C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DAD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BBF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4EC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5E35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64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4B0"/>
    <w:rsid w:val="007C6503"/>
    <w:rsid w:val="007C682E"/>
    <w:rsid w:val="007C6997"/>
    <w:rsid w:val="007C6C07"/>
    <w:rsid w:val="007C6C6E"/>
    <w:rsid w:val="007C6D66"/>
    <w:rsid w:val="007C6EDE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3A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72A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580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0E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C7D"/>
    <w:rsid w:val="00865EED"/>
    <w:rsid w:val="00866281"/>
    <w:rsid w:val="008662F6"/>
    <w:rsid w:val="008664D2"/>
    <w:rsid w:val="00866509"/>
    <w:rsid w:val="00866576"/>
    <w:rsid w:val="00866B4A"/>
    <w:rsid w:val="00866DE2"/>
    <w:rsid w:val="00866E5C"/>
    <w:rsid w:val="0086717C"/>
    <w:rsid w:val="008672B9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26"/>
    <w:rsid w:val="00883045"/>
    <w:rsid w:val="00883297"/>
    <w:rsid w:val="00883304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54A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639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3C6"/>
    <w:rsid w:val="008A667B"/>
    <w:rsid w:val="008A6740"/>
    <w:rsid w:val="008A68BB"/>
    <w:rsid w:val="008A6D33"/>
    <w:rsid w:val="008A6FB9"/>
    <w:rsid w:val="008A722E"/>
    <w:rsid w:val="008A7310"/>
    <w:rsid w:val="008A7323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C5"/>
    <w:rsid w:val="008D471A"/>
    <w:rsid w:val="008D4731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0F81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AFD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4DE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4A7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062"/>
    <w:rsid w:val="009221C6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51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7A9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4DA"/>
    <w:rsid w:val="009455C1"/>
    <w:rsid w:val="00945761"/>
    <w:rsid w:val="00945821"/>
    <w:rsid w:val="00945D93"/>
    <w:rsid w:val="00946021"/>
    <w:rsid w:val="00946244"/>
    <w:rsid w:val="009462BC"/>
    <w:rsid w:val="00946445"/>
    <w:rsid w:val="00946500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04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0D6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0D1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0F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970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8DE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87D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28F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DF3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729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A0A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9DC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5DA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5B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34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399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5AD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81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3B61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E2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B6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1CD"/>
    <w:rsid w:val="00B87301"/>
    <w:rsid w:val="00B87665"/>
    <w:rsid w:val="00B87703"/>
    <w:rsid w:val="00B8770D"/>
    <w:rsid w:val="00B8778B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0E3"/>
    <w:rsid w:val="00BC42A7"/>
    <w:rsid w:val="00BC42AC"/>
    <w:rsid w:val="00BC4323"/>
    <w:rsid w:val="00BC4A02"/>
    <w:rsid w:val="00BC4A4C"/>
    <w:rsid w:val="00BC4EC3"/>
    <w:rsid w:val="00BC4F24"/>
    <w:rsid w:val="00BC4FA9"/>
    <w:rsid w:val="00BC525C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381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3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1B8"/>
    <w:rsid w:val="00C34265"/>
    <w:rsid w:val="00C347D0"/>
    <w:rsid w:val="00C34ABC"/>
    <w:rsid w:val="00C34B17"/>
    <w:rsid w:val="00C34B37"/>
    <w:rsid w:val="00C34C30"/>
    <w:rsid w:val="00C34DB3"/>
    <w:rsid w:val="00C34DCD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4F8F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876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BCD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1C0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2BB5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A36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9E6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BCE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28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803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32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D88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AA4"/>
    <w:rsid w:val="00D97C3A"/>
    <w:rsid w:val="00D97E2F"/>
    <w:rsid w:val="00D97EFB"/>
    <w:rsid w:val="00D97F6A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0"/>
    <w:rsid w:val="00DC1CD2"/>
    <w:rsid w:val="00DC1CFA"/>
    <w:rsid w:val="00DC26A3"/>
    <w:rsid w:val="00DC2A05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A9F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7A4"/>
    <w:rsid w:val="00DE69D6"/>
    <w:rsid w:val="00DE6B92"/>
    <w:rsid w:val="00DE6DE2"/>
    <w:rsid w:val="00DE6EC8"/>
    <w:rsid w:val="00DE6F5A"/>
    <w:rsid w:val="00DE6FB3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0F03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7EC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9F8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0B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882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C8D"/>
    <w:rsid w:val="00E52E11"/>
    <w:rsid w:val="00E535C4"/>
    <w:rsid w:val="00E536E3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AD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2FB8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A32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03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E77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6A1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F63"/>
    <w:rsid w:val="00F25FF6"/>
    <w:rsid w:val="00F26196"/>
    <w:rsid w:val="00F262F2"/>
    <w:rsid w:val="00F26695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A54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590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034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6E7B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AF6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93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05"/>
    <w:rsid w:val="00FC0790"/>
    <w:rsid w:val="00FC0A7A"/>
    <w:rsid w:val="00FC0A97"/>
    <w:rsid w:val="00FC0AFD"/>
    <w:rsid w:val="00FC0B78"/>
    <w:rsid w:val="00FC0C13"/>
    <w:rsid w:val="00FC0D34"/>
    <w:rsid w:val="00FC0D42"/>
    <w:rsid w:val="00FC0DE3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0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E9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F43EDB88-3B22-4C5A-A7B7-7EC114E8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20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165</TotalTime>
  <Pages>2</Pages>
  <Words>325</Words>
  <Characters>1954</Characters>
  <Application>Microsoft Office Word</Application>
  <DocSecurity>0</DocSecurity>
  <Lines>55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Napatsawan, Phuangpat</cp:lastModifiedBy>
  <cp:revision>41</cp:revision>
  <cp:lastPrinted>2025-11-11T05:46:00Z</cp:lastPrinted>
  <dcterms:created xsi:type="dcterms:W3CDTF">2025-10-31T09:34:00Z</dcterms:created>
  <dcterms:modified xsi:type="dcterms:W3CDTF">2025-11-11T06:01:00Z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